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0F79349D"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65661925"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5pt;height:181pt" o:ole="">
            <v:imagedata r:id="rId10" o:title=""/>
          </v:shape>
          <o:OLEObject Type="Embed" ProgID="Word.Picture.8" ShapeID="_x0000_i1026" DrawAspect="Content" ObjectID="_1765661926"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92911769"/>
    <w:bookmarkStart w:id="5" w:name="_MON_1387008650"/>
    <w:bookmarkStart w:id="6" w:name="_MON_1387011461"/>
    <w:bookmarkStart w:id="7" w:name="_MON_1387011571"/>
    <w:bookmarkStart w:id="8" w:name="_MON_1387011587"/>
    <w:bookmarkEnd w:id="4"/>
    <w:bookmarkEnd w:id="5"/>
    <w:bookmarkEnd w:id="6"/>
    <w:bookmarkEnd w:id="7"/>
    <w:bookmarkEnd w:id="8"/>
    <w:bookmarkStart w:id="9" w:name="_MON_1387011595"/>
    <w:bookmarkEnd w:id="9"/>
    <w:p w14:paraId="442E67B3" w14:textId="77777777" w:rsidR="00A84E12" w:rsidRPr="00DB003C" w:rsidRDefault="00DF6D03" w:rsidP="00A84E12">
      <w:pPr>
        <w:pStyle w:val="TF"/>
      </w:pPr>
      <w:r w:rsidRPr="00DB003C">
        <w:object w:dxaOrig="9641" w:dyaOrig="7893" w14:anchorId="1DE4FFAB">
          <v:shape id="_x0000_i1027" type="#_x0000_t75" style="width:481.5pt;height:394.5pt" o:ole="">
            <v:imagedata r:id="rId12" o:title=""/>
          </v:shape>
          <o:OLEObject Type="Embed" ProgID="Word.Document.8" ShapeID="_x0000_i1027" DrawAspect="Content" ObjectID="_1765661927"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6pt" o:ole="">
            <v:imagedata r:id="rId14" o:title="" cropbottom="16852f"/>
          </v:shape>
          <o:OLEObject Type="Embed" ProgID="Word.Picture.8" ShapeID="_x0000_i1028" DrawAspect="Content" ObjectID="_1765661928"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92911770"/>
    <w:bookmarkStart w:id="12" w:name="_MON_1387008837"/>
    <w:bookmarkEnd w:id="11"/>
    <w:bookmarkEnd w:id="12"/>
    <w:bookmarkStart w:id="13" w:name="_MON_1387011620"/>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65661929"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2913"/>
    <w:bookmarkStart w:id="15" w:name="_MON_1307262973"/>
    <w:bookmarkStart w:id="16" w:name="_MON_1307262981"/>
    <w:bookmarkStart w:id="17" w:name="_MON_1307263020"/>
    <w:bookmarkStart w:id="18" w:name="_MON_1307263032"/>
    <w:bookmarkStart w:id="19" w:name="_MON_1307263141"/>
    <w:bookmarkStart w:id="20" w:name="_MON_1307263156"/>
    <w:bookmarkEnd w:id="14"/>
    <w:bookmarkEnd w:id="15"/>
    <w:bookmarkEnd w:id="16"/>
    <w:bookmarkEnd w:id="17"/>
    <w:bookmarkEnd w:id="18"/>
    <w:bookmarkEnd w:id="19"/>
    <w:bookmarkEnd w:id="20"/>
    <w:bookmarkStart w:id="21" w:name="_MON_1307262881"/>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pt" o:ole="">
            <v:imagedata r:id="rId18" o:title=""/>
          </v:shape>
          <o:OLEObject Type="Embed" ProgID="Word.Picture.8" ShapeID="_x0000_i1030" DrawAspect="Content" ObjectID="_1765661930"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2.5pt" o:ole="">
            <v:imagedata r:id="rId20" o:title="" cropbottom="30505f"/>
          </v:shape>
          <o:OLEObject Type="Embed" ProgID="Word.Picture.8" ShapeID="_x0000_i1031" DrawAspect="Content" ObjectID="_1765661931"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65661932"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5pt;height:181pt" o:ole="">
            <v:imagedata r:id="rId24" o:title=""/>
          </v:shape>
          <o:OLEObject Type="Embed" ProgID="Word.Picture.8" ShapeID="_x0000_i1033" DrawAspect="Content" ObjectID="_1765661933"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5pt;height:181pt" o:ole="">
            <v:imagedata r:id="rId26" o:title=""/>
          </v:shape>
          <o:OLEObject Type="Embed" ProgID="Word.Picture.8" ShapeID="_x0000_i1034" DrawAspect="Content" ObjectID="_1765661934"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5pt;height:181pt" o:ole="">
            <v:imagedata r:id="rId28" o:title=""/>
          </v:shape>
          <o:OLEObject Type="Embed" ProgID="Word.Picture.8" ShapeID="_x0000_i1035" DrawAspect="Content" ObjectID="_1765661935"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65661936"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5pt;height:181pt" o:ole="">
            <v:imagedata r:id="rId32" o:title=""/>
          </v:shape>
          <o:OLEObject Type="Embed" ProgID="Word.Picture.8" ShapeID="_x0000_i1037" DrawAspect="Content" ObjectID="_1765661937"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pt;height:462pt" o:ole="">
            <v:imagedata r:id="rId34" o:title=""/>
          </v:shape>
          <o:OLEObject Type="Embed" ProgID="Word.Picture.8" ShapeID="_x0000_i1038" DrawAspect="Content" ObjectID="_1765661938"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65661939"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8996990"/>
    <w:bookmarkStart w:id="31" w:name="_MON_1689060726"/>
    <w:bookmarkStart w:id="32" w:name="_MON_1688997084"/>
    <w:bookmarkEnd w:id="30"/>
    <w:bookmarkEnd w:id="31"/>
    <w:bookmarkEnd w:id="32"/>
    <w:bookmarkStart w:id="33" w:name="_MON_1688997087"/>
    <w:bookmarkEnd w:id="33"/>
    <w:p w14:paraId="45217A43" w14:textId="77777777" w:rsidR="00C220B7" w:rsidRPr="00DB003C" w:rsidRDefault="00C220B7" w:rsidP="00C220B7">
      <w:pPr>
        <w:pStyle w:val="TH"/>
      </w:pPr>
      <w:r w:rsidRPr="00DB003C">
        <w:object w:dxaOrig="8070" w:dyaOrig="3630" w14:anchorId="44C52575">
          <v:shape id="_x0000_i1040" type="#_x0000_t75" style="width:404.5pt;height:181pt" o:ole="">
            <v:imagedata r:id="rId37" o:title=""/>
          </v:shape>
          <o:OLEObject Type="Embed" ProgID="Word.Picture.8" ShapeID="_x0000_i1040" DrawAspect="Content" ObjectID="_1765661940"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765661941"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5pt;height:19pt" o:ole="">
            <v:imagedata r:id="rId41" o:title=""/>
          </v:shape>
          <o:OLEObject Type="Embed" ProgID="Equation.3" ShapeID="_x0000_i1042" DrawAspect="Content" ObjectID="_1765661942"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7.5pt;height:19pt" o:ole="">
            <v:imagedata r:id="rId43" o:title=""/>
          </v:shape>
          <o:OLEObject Type="Embed" ProgID="Equation.3" ShapeID="_x0000_i1043" DrawAspect="Content" ObjectID="_1765661943"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4pt;height:19pt" o:ole=""/>
          <o:OLEObject Type="Embed" ProgID="Equation.3" ShapeID="_x0000_i1044" DrawAspect="Content" ObjectID="_1765661944"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5pt;height:20.5pt" o:ole=""/>
          <o:OLEObject Type="Embed" ProgID="Equation.3" ShapeID="_x0000_i1045" DrawAspect="Content" ObjectID="_1765661945"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pt;height:168.5pt" o:ole="">
            <v:imagedata r:id="rId49" o:title=""/>
          </v:shape>
          <o:OLEObject Type="Embed" ProgID="Equation.3" ShapeID="_x0000_i1046" DrawAspect="Content" ObjectID="_1765661946" r:id="rId50"/>
        </w:object>
      </w:r>
      <w:r w:rsidRPr="00DB003C">
        <w:rPr>
          <w:noProof w:val="0"/>
        </w:rPr>
        <w:t xml:space="preserve"> with </w:t>
      </w:r>
      <w:r w:rsidRPr="00DB003C">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65661947" r:id="rId52"/>
        </w:object>
      </w:r>
      <w:r w:rsidRPr="00DB003C">
        <w:rPr>
          <w:noProof w:val="0"/>
        </w:rPr>
        <w:t xml:space="preserve"> where </w:t>
      </w:r>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1.5pt;height:18.5pt" o:ole="">
            <v:imagedata r:id="rId53" o:title=""/>
          </v:shape>
          <o:OLEObject Type="Embed" ProgID="Equation.3" ShapeID="_x0000_i1048" DrawAspect="Content" ObjectID="_1765661948"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5pt;height:40pt" o:ole="">
            <v:imagedata r:id="rId60" o:title=""/>
          </v:shape>
          <o:OLEObject Type="Embed" ProgID="Equation.3" ShapeID="_x0000_i1049" DrawAspect="Content" ObjectID="_1765661949"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C220B7" w:rsidRPr="00DB003C" w14:paraId="7270D4D3" w14:textId="77777777" w:rsidTr="00825ECC">
        <w:trPr>
          <w:cantSplit/>
          <w:jc w:val="center"/>
        </w:trPr>
        <w:tc>
          <w:tcPr>
            <w:tcW w:w="2953" w:type="dxa"/>
          </w:tcPr>
          <w:p w14:paraId="3AB26C28" w14:textId="77777777" w:rsidR="00C220B7" w:rsidRPr="00DB003C" w:rsidRDefault="00C220B7" w:rsidP="00C220B7">
            <w:pPr>
              <w:pStyle w:val="TAH"/>
            </w:pPr>
            <w:r w:rsidRPr="00DB003C">
              <w:lastRenderedPageBreak/>
              <w:t>Clause</w:t>
            </w:r>
          </w:p>
        </w:tc>
        <w:tc>
          <w:tcPr>
            <w:tcW w:w="3150" w:type="dxa"/>
          </w:tcPr>
          <w:p w14:paraId="69EC1F15" w14:textId="77777777" w:rsidR="00C220B7" w:rsidRPr="00DB003C" w:rsidRDefault="00C220B7" w:rsidP="00C220B7">
            <w:pPr>
              <w:pStyle w:val="TAH"/>
            </w:pPr>
            <w:r w:rsidRPr="00DB003C">
              <w:t>Maximum Test System Uncertainty</w:t>
            </w:r>
          </w:p>
        </w:tc>
        <w:tc>
          <w:tcPr>
            <w:tcW w:w="3323" w:type="dxa"/>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825ECC">
        <w:trPr>
          <w:cantSplit/>
          <w:jc w:val="center"/>
        </w:trPr>
        <w:tc>
          <w:tcPr>
            <w:tcW w:w="2953" w:type="dxa"/>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825ECC">
        <w:trPr>
          <w:cantSplit/>
          <w:jc w:val="center"/>
        </w:trPr>
        <w:tc>
          <w:tcPr>
            <w:tcW w:w="2953" w:type="dxa"/>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tcPr>
          <w:p w14:paraId="5123AF13" w14:textId="77777777" w:rsidR="00C220B7" w:rsidRPr="00DB003C" w:rsidRDefault="00C220B7" w:rsidP="00C220B7">
            <w:pPr>
              <w:pStyle w:val="TAL"/>
            </w:pPr>
          </w:p>
        </w:tc>
      </w:tr>
      <w:tr w:rsidR="00C220B7" w:rsidRPr="00DB003C" w14:paraId="40F97EA0" w14:textId="77777777" w:rsidTr="00825ECC">
        <w:trPr>
          <w:cantSplit/>
          <w:jc w:val="center"/>
        </w:trPr>
        <w:tc>
          <w:tcPr>
            <w:tcW w:w="2953" w:type="dxa"/>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1DEFCAD8" w:rsidR="00C220B7" w:rsidRPr="00DB003C" w:rsidRDefault="00C220B7" w:rsidP="00C220B7">
            <w:pPr>
              <w:pStyle w:val="TAL"/>
              <w:rPr>
                <w:lang w:eastAsia="zh-CN"/>
              </w:rPr>
            </w:pPr>
            <w:r w:rsidRPr="00DB003C">
              <w:t xml:space="preserve">Response Time = </w:t>
            </w:r>
            <w:r w:rsidR="00825ECC" w:rsidRPr="00825ECC">
              <w:rPr>
                <w:rFonts w:cs="Arial"/>
                <w:szCs w:val="18"/>
                <w:lang w:eastAsia="zh-CN"/>
              </w:rPr>
              <w:t>300ms</w:t>
            </w:r>
          </w:p>
        </w:tc>
        <w:tc>
          <w:tcPr>
            <w:tcW w:w="3323" w:type="dxa"/>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825ECC">
        <w:trPr>
          <w:cantSplit/>
          <w:jc w:val="center"/>
        </w:trPr>
        <w:tc>
          <w:tcPr>
            <w:tcW w:w="2953" w:type="dxa"/>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tcPr>
          <w:p w14:paraId="4DD5E20F" w14:textId="77777777" w:rsidR="00C220B7" w:rsidRPr="00DB003C" w:rsidRDefault="00C220B7" w:rsidP="00C220B7">
            <w:pPr>
              <w:pStyle w:val="TAL"/>
            </w:pPr>
          </w:p>
        </w:tc>
      </w:tr>
      <w:tr w:rsidR="00825ECC" w:rsidRPr="00DB003C" w14:paraId="7636205F" w14:textId="77777777" w:rsidTr="00825ECC">
        <w:trPr>
          <w:cantSplit/>
          <w:jc w:val="center"/>
        </w:trPr>
        <w:tc>
          <w:tcPr>
            <w:tcW w:w="2953" w:type="dxa"/>
          </w:tcPr>
          <w:p w14:paraId="1DC83449" w14:textId="22C034A0"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tcPr>
          <w:p w14:paraId="248A8F57" w14:textId="42AF920D" w:rsidR="00825ECC" w:rsidRPr="00DB003C" w:rsidRDefault="00825ECC" w:rsidP="00825ECC">
            <w:pPr>
              <w:pStyle w:val="TAL"/>
            </w:pPr>
            <w:r w:rsidRPr="00DB003C">
              <w:t xml:space="preserve">Same as </w:t>
            </w:r>
            <w:r w:rsidRPr="00DB003C">
              <w:rPr>
                <w:lang w:eastAsia="zh-CN"/>
              </w:rPr>
              <w:t>14.2.3</w:t>
            </w:r>
          </w:p>
        </w:tc>
        <w:tc>
          <w:tcPr>
            <w:tcW w:w="3323" w:type="dxa"/>
          </w:tcPr>
          <w:p w14:paraId="72A9C6A2" w14:textId="77777777" w:rsidR="00825ECC" w:rsidRPr="00DB003C" w:rsidRDefault="00825ECC" w:rsidP="00825ECC">
            <w:pPr>
              <w:pStyle w:val="TAL"/>
            </w:pPr>
          </w:p>
        </w:tc>
      </w:tr>
      <w:tr w:rsidR="00825ECC" w:rsidRPr="00DB003C" w14:paraId="73A08550" w14:textId="77777777" w:rsidTr="00825ECC">
        <w:trPr>
          <w:cantSplit/>
          <w:jc w:val="center"/>
        </w:trPr>
        <w:tc>
          <w:tcPr>
            <w:tcW w:w="2953" w:type="dxa"/>
          </w:tcPr>
          <w:p w14:paraId="7FBF6C25" w14:textId="6482D1D7"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tcPr>
          <w:p w14:paraId="6DA4D354" w14:textId="09B90C23" w:rsidR="00825ECC" w:rsidRPr="00DB003C" w:rsidRDefault="00825ECC" w:rsidP="00825ECC">
            <w:pPr>
              <w:pStyle w:val="TAL"/>
            </w:pPr>
            <w:r w:rsidRPr="00DB003C">
              <w:t xml:space="preserve">Same as </w:t>
            </w:r>
            <w:r w:rsidRPr="00DB003C">
              <w:rPr>
                <w:lang w:eastAsia="zh-CN"/>
              </w:rPr>
              <w:t>14.2.3</w:t>
            </w:r>
          </w:p>
        </w:tc>
        <w:tc>
          <w:tcPr>
            <w:tcW w:w="3323" w:type="dxa"/>
          </w:tcPr>
          <w:p w14:paraId="674C4283" w14:textId="77777777" w:rsidR="00825ECC" w:rsidRPr="00DB003C" w:rsidRDefault="00825ECC" w:rsidP="00825ECC">
            <w:pPr>
              <w:pStyle w:val="TAL"/>
            </w:pPr>
          </w:p>
        </w:tc>
      </w:tr>
      <w:tr w:rsidR="00825ECC" w:rsidRPr="00DB003C" w14:paraId="3883AB3D" w14:textId="77777777" w:rsidTr="00825ECC">
        <w:trPr>
          <w:cantSplit/>
          <w:jc w:val="center"/>
        </w:trPr>
        <w:tc>
          <w:tcPr>
            <w:tcW w:w="2953" w:type="dxa"/>
          </w:tcPr>
          <w:p w14:paraId="777D11F4" w14:textId="1B1344D4"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tcPr>
          <w:p w14:paraId="1426B036" w14:textId="4D442FA3" w:rsidR="00825ECC" w:rsidRPr="00DB003C" w:rsidRDefault="00825ECC" w:rsidP="00825ECC">
            <w:pPr>
              <w:pStyle w:val="TAL"/>
            </w:pPr>
            <w:r w:rsidRPr="00DB003C">
              <w:t xml:space="preserve">Same as </w:t>
            </w:r>
            <w:r w:rsidRPr="00DB003C">
              <w:rPr>
                <w:lang w:eastAsia="zh-CN"/>
              </w:rPr>
              <w:t>14.2.3</w:t>
            </w:r>
          </w:p>
        </w:tc>
        <w:tc>
          <w:tcPr>
            <w:tcW w:w="3323" w:type="dxa"/>
          </w:tcPr>
          <w:p w14:paraId="2B42B0C1" w14:textId="77777777" w:rsidR="00825ECC" w:rsidRPr="00DB003C" w:rsidRDefault="00825ECC" w:rsidP="00825ECC">
            <w:pPr>
              <w:pStyle w:val="TAL"/>
            </w:pPr>
          </w:p>
        </w:tc>
      </w:tr>
      <w:tr w:rsidR="00C220B7" w:rsidRPr="00DB003C" w14:paraId="62937A23" w14:textId="77777777" w:rsidTr="00825ECC">
        <w:trPr>
          <w:cantSplit/>
          <w:jc w:val="center"/>
        </w:trPr>
        <w:tc>
          <w:tcPr>
            <w:tcW w:w="2953" w:type="dxa"/>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825ECC">
        <w:trPr>
          <w:cantSplit/>
          <w:jc w:val="center"/>
        </w:trPr>
        <w:tc>
          <w:tcPr>
            <w:tcW w:w="2953" w:type="dxa"/>
          </w:tcPr>
          <w:p w14:paraId="4EC16E86" w14:textId="77777777" w:rsidR="00C220B7" w:rsidRPr="00DB003C" w:rsidRDefault="00C220B7" w:rsidP="00C220B7">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08F438B5" w14:textId="6E7A4EAC" w:rsidR="00C220B7" w:rsidRPr="00DB003C" w:rsidRDefault="00C220B7" w:rsidP="00C220B7">
            <w:pPr>
              <w:pStyle w:val="TAL"/>
              <w:rPr>
                <w:lang w:eastAsia="zh-CN"/>
              </w:rPr>
            </w:pPr>
            <w:r w:rsidRPr="00DB003C">
              <w:t>Cell Timing Difference =</w:t>
            </w:r>
            <w:r w:rsidR="00825ECC" w:rsidRPr="00825ECC">
              <w:t xml:space="preserve"> 32 Tc</w:t>
            </w:r>
          </w:p>
        </w:tc>
        <w:tc>
          <w:tcPr>
            <w:tcW w:w="3323" w:type="dxa"/>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825ECC">
        <w:trPr>
          <w:cantSplit/>
          <w:jc w:val="center"/>
        </w:trPr>
        <w:tc>
          <w:tcPr>
            <w:tcW w:w="2953" w:type="dxa"/>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tcPr>
          <w:p w14:paraId="6A40FFF8" w14:textId="77777777" w:rsidR="00C220B7" w:rsidRPr="00DB003C" w:rsidRDefault="00C220B7" w:rsidP="00C220B7">
            <w:pPr>
              <w:pStyle w:val="TAL"/>
            </w:pPr>
          </w:p>
        </w:tc>
      </w:tr>
      <w:tr w:rsidR="00C220B7" w:rsidRPr="00DB003C" w14:paraId="2730F725" w14:textId="77777777" w:rsidTr="00825ECC">
        <w:trPr>
          <w:cantSplit/>
          <w:jc w:val="center"/>
        </w:trPr>
        <w:tc>
          <w:tcPr>
            <w:tcW w:w="2953" w:type="dxa"/>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tcPr>
          <w:p w14:paraId="180C33EE" w14:textId="77777777" w:rsidR="00C220B7" w:rsidRPr="00DB003C" w:rsidRDefault="00C220B7" w:rsidP="00C220B7">
            <w:pPr>
              <w:pStyle w:val="TAL"/>
            </w:pPr>
          </w:p>
        </w:tc>
      </w:tr>
      <w:tr w:rsidR="00825ECC" w:rsidRPr="00DB003C" w14:paraId="0B58FD55" w14:textId="77777777" w:rsidTr="00825ECC">
        <w:trPr>
          <w:cantSplit/>
          <w:jc w:val="center"/>
        </w:trPr>
        <w:tc>
          <w:tcPr>
            <w:tcW w:w="2953" w:type="dxa"/>
          </w:tcPr>
          <w:p w14:paraId="1A4F806B" w14:textId="3C57623E"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tcPr>
          <w:p w14:paraId="76FE5AD7" w14:textId="7F60C075" w:rsidR="00825ECC" w:rsidRPr="00DB003C" w:rsidRDefault="00825ECC" w:rsidP="00825ECC">
            <w:pPr>
              <w:pStyle w:val="TAL"/>
            </w:pPr>
            <w:r w:rsidRPr="00DB003C">
              <w:t>Same as 14.3.1</w:t>
            </w:r>
          </w:p>
        </w:tc>
        <w:tc>
          <w:tcPr>
            <w:tcW w:w="3323" w:type="dxa"/>
          </w:tcPr>
          <w:p w14:paraId="16EFDF5F" w14:textId="77777777" w:rsidR="00825ECC" w:rsidRPr="00DB003C" w:rsidRDefault="00825ECC" w:rsidP="00825ECC">
            <w:pPr>
              <w:pStyle w:val="TAL"/>
            </w:pPr>
          </w:p>
        </w:tc>
      </w:tr>
      <w:tr w:rsidR="00825ECC" w:rsidRPr="00DB003C" w14:paraId="1DDECA95" w14:textId="77777777" w:rsidTr="00825ECC">
        <w:trPr>
          <w:cantSplit/>
          <w:jc w:val="center"/>
        </w:trPr>
        <w:tc>
          <w:tcPr>
            <w:tcW w:w="2953" w:type="dxa"/>
          </w:tcPr>
          <w:p w14:paraId="6032600E" w14:textId="3DC443D6" w:rsidR="00825ECC" w:rsidRPr="00DB003C" w:rsidRDefault="00825ECC" w:rsidP="00825EC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tcPr>
          <w:p w14:paraId="079BF206" w14:textId="2D6B41FC" w:rsidR="00825ECC" w:rsidRPr="00DB003C" w:rsidRDefault="00825ECC" w:rsidP="00825ECC">
            <w:pPr>
              <w:pStyle w:val="TAL"/>
            </w:pPr>
            <w:r w:rsidRPr="00DB003C">
              <w:t>Same as 14.3.1</w:t>
            </w:r>
          </w:p>
        </w:tc>
        <w:tc>
          <w:tcPr>
            <w:tcW w:w="3323" w:type="dxa"/>
          </w:tcPr>
          <w:p w14:paraId="04A08A1A" w14:textId="77777777" w:rsidR="00825ECC" w:rsidRPr="00DB003C" w:rsidRDefault="00825ECC" w:rsidP="00825ECC">
            <w:pPr>
              <w:pStyle w:val="TAL"/>
            </w:pPr>
          </w:p>
        </w:tc>
      </w:tr>
      <w:tr w:rsidR="00825ECC" w:rsidRPr="00DB003C" w14:paraId="20828881" w14:textId="77777777" w:rsidTr="00825ECC">
        <w:trPr>
          <w:cantSplit/>
          <w:jc w:val="center"/>
        </w:trPr>
        <w:tc>
          <w:tcPr>
            <w:tcW w:w="2953" w:type="dxa"/>
          </w:tcPr>
          <w:p w14:paraId="454225A5" w14:textId="06CF20D7"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tcPr>
          <w:p w14:paraId="15AB0B3A" w14:textId="532B85BC" w:rsidR="00825ECC" w:rsidRPr="00DB003C" w:rsidRDefault="00825ECC" w:rsidP="00825ECC">
            <w:pPr>
              <w:pStyle w:val="TAL"/>
            </w:pPr>
            <w:r w:rsidRPr="00DB003C">
              <w:t>Same as 14.3.1</w:t>
            </w:r>
          </w:p>
        </w:tc>
        <w:tc>
          <w:tcPr>
            <w:tcW w:w="3323" w:type="dxa"/>
          </w:tcPr>
          <w:p w14:paraId="5DDA7334" w14:textId="77777777" w:rsidR="00825ECC" w:rsidRPr="00DB003C" w:rsidRDefault="00825ECC" w:rsidP="00825ECC">
            <w:pPr>
              <w:pStyle w:val="TAL"/>
            </w:pPr>
          </w:p>
        </w:tc>
      </w:tr>
      <w:tr w:rsidR="00CB32A2" w:rsidRPr="00DB003C" w14:paraId="659EBB79"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Noc ±1.5 dB averaged over BWConfig</w:t>
            </w:r>
          </w:p>
          <w:p w14:paraId="5D7BB239" w14:textId="77777777" w:rsidR="00CB32A2" w:rsidRPr="00DB003C" w:rsidRDefault="00CB32A2" w:rsidP="00FA3654">
            <w:pPr>
              <w:pStyle w:val="TAL"/>
            </w:pPr>
            <w:r w:rsidRPr="00DB003C">
              <w:t xml:space="preserve">PRS Ês1 / Noc ±0.3 dB averaged over BWConfig </w:t>
            </w:r>
          </w:p>
          <w:p w14:paraId="6D712253" w14:textId="77777777" w:rsidR="00CB32A2" w:rsidRPr="00DB003C" w:rsidRDefault="00CB32A2" w:rsidP="00FA3654">
            <w:pPr>
              <w:pStyle w:val="TAL"/>
            </w:pPr>
            <w:r w:rsidRPr="00DB003C">
              <w:t>Ês1 / Noc ±0.3 dB averaged over BWConfig</w:t>
            </w:r>
          </w:p>
          <w:p w14:paraId="283EC064" w14:textId="77777777" w:rsidR="00CB32A2" w:rsidRPr="00DB003C" w:rsidRDefault="00CB32A2" w:rsidP="00FA3654">
            <w:pPr>
              <w:pStyle w:val="TAL"/>
            </w:pPr>
            <w:r w:rsidRPr="00DB003C">
              <w:t xml:space="preserve">PRS Ês2 / Noc ±0.3 dB averaged over BWConfig </w:t>
            </w:r>
          </w:p>
          <w:p w14:paraId="0A678816" w14:textId="77777777" w:rsidR="00CB32A2" w:rsidRPr="00DB003C" w:rsidRDefault="00CB32A2" w:rsidP="00FA3654">
            <w:pPr>
              <w:pStyle w:val="TAL"/>
            </w:pPr>
            <w:r w:rsidRPr="00DB003C">
              <w:t>Ês2 / Noc ±0.3 dB averaged over BWConfig</w:t>
            </w:r>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Noc ±5.65 dB averaged over BWConfig</w:t>
            </w:r>
          </w:p>
          <w:p w14:paraId="23E52EEE" w14:textId="77777777" w:rsidR="00CB32A2" w:rsidRPr="00DB003C" w:rsidRDefault="00CB32A2" w:rsidP="00FA3654">
            <w:pPr>
              <w:pStyle w:val="TAL"/>
            </w:pPr>
            <w:r w:rsidRPr="00DB003C">
              <w:t xml:space="preserve">PRS Ês1 / Noc ±0.3 dB averaged over BWConfig </w:t>
            </w:r>
          </w:p>
          <w:p w14:paraId="2A462ACB" w14:textId="77777777" w:rsidR="00CB32A2" w:rsidRPr="00DB003C" w:rsidRDefault="00CB32A2" w:rsidP="00FA3654">
            <w:pPr>
              <w:pStyle w:val="TAL"/>
            </w:pPr>
            <w:r w:rsidRPr="00DB003C">
              <w:t>Ês1 / Noc ±0.3 dB averaged over BWConfig</w:t>
            </w:r>
          </w:p>
          <w:p w14:paraId="60E473EA" w14:textId="77777777" w:rsidR="00CB32A2" w:rsidRPr="00DB003C" w:rsidRDefault="00CB32A2" w:rsidP="00FA3654">
            <w:pPr>
              <w:pStyle w:val="TAL"/>
            </w:pPr>
            <w:r w:rsidRPr="00DB003C">
              <w:t xml:space="preserve">PRS Ês2 / Noc ±0.3 dB averaged over BWConfig </w:t>
            </w:r>
          </w:p>
          <w:p w14:paraId="373FC91D" w14:textId="77777777" w:rsidR="00CB32A2" w:rsidRPr="00DB003C" w:rsidRDefault="00CB32A2" w:rsidP="00FA3654">
            <w:pPr>
              <w:pStyle w:val="TAL"/>
            </w:pPr>
            <w:r w:rsidRPr="00DB003C">
              <w:t>Ês2 / Noc ±0.3 dB averaged over BWConfig</w:t>
            </w:r>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r w:rsidR="003C12E6" w:rsidRPr="00DB003C" w14:paraId="59D0E075"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10B7E9B7" w14:textId="77777777" w:rsidR="003C12E6" w:rsidRPr="00DB003C" w:rsidRDefault="003C12E6" w:rsidP="001C4517">
            <w:pPr>
              <w:pStyle w:val="TAL"/>
              <w:rPr>
                <w:lang w:eastAsia="zh-CN"/>
              </w:rPr>
            </w:pPr>
            <w:r>
              <w:rPr>
                <w:rFonts w:hint="eastAsia"/>
                <w:lang w:eastAsia="zh-CN"/>
              </w:rPr>
              <w:lastRenderedPageBreak/>
              <w:t xml:space="preserve">15.3.1 </w:t>
            </w:r>
            <w:r w:rsidRPr="00765B35">
              <w:rPr>
                <w:lang w:eastAsia="zh-CN"/>
              </w:rPr>
              <w:t>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A8DCEEB" w14:textId="77777777" w:rsidR="003C12E6" w:rsidRPr="00DB003C" w:rsidRDefault="003C12E6" w:rsidP="001C451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2D480B7A"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FED15C5"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569073A"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946FBB0"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3324A95"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5B640015" w14:textId="77777777" w:rsidR="003C12E6" w:rsidRPr="00DB003C" w:rsidRDefault="003C12E6" w:rsidP="001C4517">
            <w:pPr>
              <w:pStyle w:val="TAL"/>
            </w:pPr>
            <w:r w:rsidRPr="00DB003C">
              <w:t>Note:</w:t>
            </w:r>
          </w:p>
          <w:p w14:paraId="26640A2F"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6E77DC5"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3C12E6" w:rsidRPr="00DB003C" w14:paraId="2724393A"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3D3FC5F1" w14:textId="77777777" w:rsidR="003C12E6" w:rsidRPr="00DB003C" w:rsidRDefault="003C12E6" w:rsidP="001C451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299756F" w14:textId="77777777" w:rsidR="003C12E6" w:rsidRPr="00DB003C" w:rsidRDefault="003C12E6" w:rsidP="001C451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643AF6B8"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4517D10D"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DBBC241"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67180BFB"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0908A41"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6414B2EF" w14:textId="77777777" w:rsidR="003C12E6" w:rsidRPr="00DB003C" w:rsidRDefault="003C12E6" w:rsidP="001C4517">
            <w:pPr>
              <w:pStyle w:val="TAL"/>
            </w:pPr>
            <w:r w:rsidRPr="00DB003C">
              <w:t>Note:</w:t>
            </w:r>
          </w:p>
          <w:p w14:paraId="09215411"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A2D076"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825ECC" w:rsidRPr="00DB003C" w14:paraId="4BEC782A" w14:textId="77777777" w:rsidTr="00825ECC">
        <w:trPr>
          <w:cantSplit/>
          <w:jc w:val="center"/>
        </w:trPr>
        <w:tc>
          <w:tcPr>
            <w:tcW w:w="2974" w:type="dxa"/>
            <w:tcBorders>
              <w:top w:val="single" w:sz="4" w:space="0" w:color="auto"/>
              <w:left w:val="single" w:sz="4" w:space="0" w:color="auto"/>
              <w:bottom w:val="single" w:sz="4" w:space="0" w:color="auto"/>
              <w:right w:val="single" w:sz="4" w:space="0" w:color="auto"/>
            </w:tcBorders>
          </w:tcPr>
          <w:p w14:paraId="4386AAE1" w14:textId="77777777" w:rsidR="00825ECC" w:rsidRDefault="00825ECC" w:rsidP="00AE4DC0">
            <w:pPr>
              <w:pStyle w:val="TAL"/>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0566556" w14:textId="77777777" w:rsidR="00825ECC" w:rsidRPr="00DB003C" w:rsidRDefault="00825ECC" w:rsidP="00AE4DC0">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D7A67CA" w14:textId="77777777" w:rsidR="00825ECC" w:rsidRPr="00DB003C" w:rsidRDefault="00825ECC" w:rsidP="00AE4DC0">
            <w:pPr>
              <w:pStyle w:val="TAL"/>
            </w:pPr>
          </w:p>
        </w:tc>
      </w:tr>
      <w:tr w:rsidR="00825ECC" w:rsidRPr="00DB003C" w14:paraId="4643564F" w14:textId="77777777" w:rsidTr="00825ECC">
        <w:trPr>
          <w:cantSplit/>
          <w:jc w:val="center"/>
        </w:trPr>
        <w:tc>
          <w:tcPr>
            <w:tcW w:w="2974" w:type="dxa"/>
            <w:tcBorders>
              <w:top w:val="single" w:sz="4" w:space="0" w:color="auto"/>
              <w:left w:val="single" w:sz="4" w:space="0" w:color="auto"/>
              <w:bottom w:val="single" w:sz="4" w:space="0" w:color="auto"/>
              <w:right w:val="single" w:sz="4" w:space="0" w:color="auto"/>
            </w:tcBorders>
          </w:tcPr>
          <w:p w14:paraId="49CABD8C" w14:textId="77777777" w:rsidR="00825ECC" w:rsidRDefault="00825ECC" w:rsidP="00AE4DC0">
            <w:pPr>
              <w:pStyle w:val="TAL"/>
            </w:pPr>
            <w:r>
              <w:rPr>
                <w:rFonts w:hint="eastAsia"/>
              </w:rPr>
              <w:t>15.3.</w:t>
            </w:r>
            <w:r>
              <w:rPr>
                <w:rFonts w:hint="eastAsia"/>
                <w:lang w:eastAsia="zh-CN"/>
              </w:rPr>
              <w:t>6</w:t>
            </w:r>
            <w:r>
              <w:rPr>
                <w:rFonts w:hint="eastAsia"/>
              </w:rPr>
              <w:t xml:space="preserve"> </w:t>
            </w:r>
            <w:r w:rsidRPr="007F2FB9">
              <w:t>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01D678FB" w14:textId="77777777" w:rsidR="00825ECC" w:rsidRPr="00DB003C" w:rsidRDefault="00825ECC" w:rsidP="00AE4DC0">
            <w:pPr>
              <w:pStyle w:val="TAL"/>
            </w:pPr>
            <w:r w:rsidRPr="00DB003C">
              <w:t>Same as 15.</w:t>
            </w:r>
            <w:r>
              <w:rPr>
                <w:rFonts w:hint="eastAsia"/>
                <w:lang w:eastAsia="zh-CN"/>
              </w:rPr>
              <w:t>3</w:t>
            </w:r>
            <w:r w:rsidRPr="00DB003C">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BEBF5D9" w14:textId="77777777" w:rsidR="00825ECC" w:rsidRPr="00DB003C" w:rsidRDefault="00825ECC" w:rsidP="00AE4DC0">
            <w:pPr>
              <w:pStyle w:val="TAL"/>
            </w:pPr>
          </w:p>
        </w:tc>
      </w:tr>
      <w:tr w:rsidR="00517168" w:rsidRPr="00DB003C" w14:paraId="40486687"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2E46FEAC" w14:textId="7EF4C6F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D1AD3CA" w14:textId="77777777" w:rsidR="00246A9D" w:rsidRDefault="00246A9D" w:rsidP="00246A9D">
            <w:pPr>
              <w:pStyle w:val="TAL"/>
              <w:rPr>
                <w:lang w:eastAsia="zh-CN"/>
              </w:rPr>
            </w:pPr>
            <w:r>
              <w:rPr>
                <w:lang w:eastAsia="zh-CN"/>
              </w:rPr>
              <w:t>Noc ±1.5 dB averaged over BWConfig</w:t>
            </w:r>
          </w:p>
          <w:p w14:paraId="693BC180" w14:textId="77777777" w:rsidR="00246A9D" w:rsidRDefault="00246A9D" w:rsidP="00246A9D">
            <w:pPr>
              <w:pStyle w:val="TAL"/>
              <w:rPr>
                <w:lang w:eastAsia="zh-CN"/>
              </w:rPr>
            </w:pPr>
            <w:r>
              <w:rPr>
                <w:lang w:eastAsia="zh-CN"/>
              </w:rPr>
              <w:t xml:space="preserve">PRS Ês1 / Noc ±0.3 dB averaged over BWConfig </w:t>
            </w:r>
          </w:p>
          <w:p w14:paraId="347B3287" w14:textId="77777777" w:rsidR="00246A9D" w:rsidRDefault="00246A9D" w:rsidP="00246A9D">
            <w:pPr>
              <w:pStyle w:val="TAL"/>
              <w:rPr>
                <w:lang w:eastAsia="zh-CN"/>
              </w:rPr>
            </w:pPr>
            <w:r>
              <w:rPr>
                <w:lang w:eastAsia="zh-CN"/>
              </w:rPr>
              <w:t>Ês1 / Noc ±0.3 dB averaged over BWConfig</w:t>
            </w:r>
          </w:p>
          <w:p w14:paraId="754E3583" w14:textId="77777777" w:rsidR="00246A9D" w:rsidRDefault="00246A9D" w:rsidP="00246A9D">
            <w:pPr>
              <w:pStyle w:val="TAL"/>
              <w:rPr>
                <w:lang w:eastAsia="zh-CN"/>
              </w:rPr>
            </w:pPr>
            <w:r>
              <w:rPr>
                <w:lang w:eastAsia="zh-CN"/>
              </w:rPr>
              <w:t xml:space="preserve">PRS Ês2 / Noc ±0.3 dB averaged over BWConfig </w:t>
            </w:r>
          </w:p>
          <w:p w14:paraId="74A4D22A" w14:textId="7D1EF8F7" w:rsidR="00517168" w:rsidRPr="00DB003C" w:rsidRDefault="00246A9D" w:rsidP="00246A9D">
            <w:pPr>
              <w:pStyle w:val="TAL"/>
            </w:pPr>
            <w:r>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49B130A5" w14:textId="77777777" w:rsidR="00246A9D" w:rsidRDefault="00246A9D" w:rsidP="00246A9D">
            <w:pPr>
              <w:pStyle w:val="TAL"/>
              <w:rPr>
                <w:lang w:eastAsia="zh-CN"/>
              </w:rPr>
            </w:pPr>
            <w:r>
              <w:rPr>
                <w:lang w:eastAsia="zh-CN"/>
              </w:rPr>
              <w:t>Note:</w:t>
            </w:r>
          </w:p>
          <w:p w14:paraId="2DA3FBEA" w14:textId="77777777" w:rsidR="00246A9D" w:rsidRDefault="00246A9D" w:rsidP="00246A9D">
            <w:pPr>
              <w:pStyle w:val="TAL"/>
              <w:rPr>
                <w:lang w:eastAsia="zh-CN"/>
              </w:rPr>
            </w:pPr>
            <w:r>
              <w:rPr>
                <w:lang w:eastAsia="zh-CN"/>
              </w:rPr>
              <w:t>PRS Ês1 / Noc and Ês1 / Noc are the ratios of cell 1 signal / AWGN</w:t>
            </w:r>
          </w:p>
          <w:p w14:paraId="07040EE9" w14:textId="77777777" w:rsidR="00246A9D" w:rsidRDefault="00246A9D" w:rsidP="00246A9D">
            <w:pPr>
              <w:pStyle w:val="TAL"/>
              <w:rPr>
                <w:lang w:eastAsia="zh-CN"/>
              </w:rPr>
            </w:pPr>
            <w:r>
              <w:rPr>
                <w:lang w:eastAsia="zh-CN"/>
              </w:rPr>
              <w:t xml:space="preserve">PRS Ês2 / Noc and Ês2 / Noc are the ratios of cell 2 signal / AWGN </w:t>
            </w:r>
          </w:p>
          <w:p w14:paraId="41BCBE63" w14:textId="77777777" w:rsidR="00246A9D" w:rsidRDefault="00246A9D" w:rsidP="00246A9D">
            <w:pPr>
              <w:pStyle w:val="TAL"/>
              <w:rPr>
                <w:lang w:eastAsia="zh-CN"/>
              </w:rPr>
            </w:pPr>
          </w:p>
          <w:p w14:paraId="721F929C" w14:textId="1E00AC0F" w:rsidR="00517168" w:rsidRPr="00DB003C" w:rsidRDefault="00246A9D" w:rsidP="00246A9D">
            <w:pPr>
              <w:pStyle w:val="TAL"/>
            </w:pPr>
            <w:r>
              <w:rPr>
                <w:lang w:eastAsia="zh-CN"/>
              </w:rPr>
              <w:t>Signal-to-noise ratio uncertainty ±0.3 dB</w:t>
            </w:r>
          </w:p>
        </w:tc>
      </w:tr>
      <w:tr w:rsidR="00517168" w:rsidRPr="00DB003C" w14:paraId="5E3B6BEE"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33EB8DC5" w14:textId="27CE4D35"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108B58A" w14:textId="77777777" w:rsidR="00246A9D" w:rsidRDefault="00246A9D" w:rsidP="00246A9D">
            <w:pPr>
              <w:pStyle w:val="TAL"/>
              <w:rPr>
                <w:lang w:eastAsia="zh-CN"/>
              </w:rPr>
            </w:pPr>
            <w:r>
              <w:rPr>
                <w:lang w:eastAsia="zh-CN"/>
              </w:rPr>
              <w:t>Noc ±1.5 dB averaged over BWConfig</w:t>
            </w:r>
          </w:p>
          <w:p w14:paraId="06293E09" w14:textId="77777777" w:rsidR="00246A9D" w:rsidRDefault="00246A9D" w:rsidP="00246A9D">
            <w:pPr>
              <w:pStyle w:val="TAL"/>
              <w:rPr>
                <w:lang w:eastAsia="zh-CN"/>
              </w:rPr>
            </w:pPr>
            <w:r>
              <w:rPr>
                <w:lang w:eastAsia="zh-CN"/>
              </w:rPr>
              <w:t xml:space="preserve">PRS Ês1 / Noc ±0.3 dB averaged over BWConfig </w:t>
            </w:r>
          </w:p>
          <w:p w14:paraId="773D9D02" w14:textId="77777777" w:rsidR="00246A9D" w:rsidRDefault="00246A9D" w:rsidP="00246A9D">
            <w:pPr>
              <w:pStyle w:val="TAL"/>
              <w:rPr>
                <w:lang w:eastAsia="zh-CN"/>
              </w:rPr>
            </w:pPr>
            <w:r>
              <w:rPr>
                <w:lang w:eastAsia="zh-CN"/>
              </w:rPr>
              <w:t>Ês1 / Noc ±0.3 dB averaged over BWConfig</w:t>
            </w:r>
          </w:p>
          <w:p w14:paraId="11BD4958" w14:textId="77777777" w:rsidR="00246A9D" w:rsidRDefault="00246A9D" w:rsidP="00246A9D">
            <w:pPr>
              <w:pStyle w:val="TAL"/>
              <w:rPr>
                <w:lang w:eastAsia="zh-CN"/>
              </w:rPr>
            </w:pPr>
            <w:r>
              <w:rPr>
                <w:lang w:eastAsia="zh-CN"/>
              </w:rPr>
              <w:t xml:space="preserve">PRS Ês2 / Noc2 ±0.3 dB averaged over BWConfig </w:t>
            </w:r>
          </w:p>
          <w:p w14:paraId="6EAA91F6" w14:textId="017C8B33" w:rsidR="00517168" w:rsidRPr="00DB003C" w:rsidRDefault="00246A9D" w:rsidP="00246A9D">
            <w:pPr>
              <w:pStyle w:val="TAL"/>
            </w:pPr>
            <w:r>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72CD83B1" w14:textId="77777777" w:rsidR="00246A9D" w:rsidRDefault="00246A9D" w:rsidP="00246A9D">
            <w:pPr>
              <w:pStyle w:val="TAL"/>
              <w:rPr>
                <w:lang w:eastAsia="zh-CN"/>
              </w:rPr>
            </w:pPr>
            <w:r>
              <w:rPr>
                <w:lang w:eastAsia="zh-CN"/>
              </w:rPr>
              <w:t>Note:</w:t>
            </w:r>
          </w:p>
          <w:p w14:paraId="51421CE7" w14:textId="77777777" w:rsidR="00246A9D" w:rsidRDefault="00246A9D" w:rsidP="00246A9D">
            <w:pPr>
              <w:pStyle w:val="TAL"/>
              <w:rPr>
                <w:lang w:eastAsia="zh-CN"/>
              </w:rPr>
            </w:pPr>
            <w:r>
              <w:rPr>
                <w:lang w:eastAsia="zh-CN"/>
              </w:rPr>
              <w:t>PRS Ês1 / Noc and Ês1 / Noc are the ratios of cell 1 signal / AWGN</w:t>
            </w:r>
          </w:p>
          <w:p w14:paraId="705BB0A4" w14:textId="77777777" w:rsidR="00246A9D" w:rsidRDefault="00246A9D" w:rsidP="00246A9D">
            <w:pPr>
              <w:pStyle w:val="TAL"/>
              <w:rPr>
                <w:lang w:eastAsia="zh-CN"/>
              </w:rPr>
            </w:pPr>
            <w:r>
              <w:rPr>
                <w:lang w:eastAsia="zh-CN"/>
              </w:rPr>
              <w:t xml:space="preserve">PRS Ês2 / Noc2 and Ês2 / Noc2 are the ratios of cell 2 signal / AWGN </w:t>
            </w:r>
          </w:p>
          <w:p w14:paraId="089484E8" w14:textId="77777777" w:rsidR="00246A9D" w:rsidRDefault="00246A9D" w:rsidP="00246A9D">
            <w:pPr>
              <w:pStyle w:val="TAL"/>
              <w:rPr>
                <w:lang w:eastAsia="zh-CN"/>
              </w:rPr>
            </w:pPr>
          </w:p>
          <w:p w14:paraId="20AE6A94" w14:textId="4EAE9CBE" w:rsidR="00517168" w:rsidRPr="00DB003C" w:rsidRDefault="00246A9D" w:rsidP="00246A9D">
            <w:pPr>
              <w:pStyle w:val="TAL"/>
            </w:pPr>
            <w:r>
              <w:rPr>
                <w:lang w:eastAsia="zh-CN"/>
              </w:rPr>
              <w:t>Signal-to-noise ratio uncertainty ±0.3 dB</w:t>
            </w:r>
          </w:p>
        </w:tc>
      </w:tr>
      <w:tr w:rsidR="00517168" w:rsidRPr="00DB003C" w14:paraId="78B35600"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7835EC0C" w14:textId="136C32D8" w:rsidR="00517168" w:rsidRDefault="00517168" w:rsidP="0051716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E745FC" w14:textId="77777777" w:rsidR="00517168" w:rsidRPr="00DB003C" w:rsidRDefault="00517168" w:rsidP="00517168">
            <w:pPr>
              <w:pStyle w:val="TAL"/>
            </w:pPr>
            <w:r w:rsidRPr="00DB003C">
              <w:t>Noc ±5.65 dB averaged over BWConfig</w:t>
            </w:r>
          </w:p>
          <w:p w14:paraId="1B74B342" w14:textId="77777777" w:rsidR="00517168" w:rsidRPr="00DB003C" w:rsidRDefault="00517168" w:rsidP="00517168">
            <w:pPr>
              <w:pStyle w:val="TAL"/>
            </w:pPr>
            <w:r w:rsidRPr="00DB003C">
              <w:t xml:space="preserve">PRS Ês1 / Noc ±0.3 dB averaged over BWConfig </w:t>
            </w:r>
          </w:p>
          <w:p w14:paraId="670DB53A" w14:textId="77777777" w:rsidR="00517168" w:rsidRPr="00DB003C" w:rsidRDefault="00517168" w:rsidP="00517168">
            <w:pPr>
              <w:pStyle w:val="TAL"/>
            </w:pPr>
            <w:r w:rsidRPr="00DB003C">
              <w:t>Ês1 / Noc ±0.3 dB averaged over BWConfig</w:t>
            </w:r>
          </w:p>
          <w:p w14:paraId="13EE7280" w14:textId="77777777" w:rsidR="00517168" w:rsidRPr="00DB003C" w:rsidRDefault="00517168" w:rsidP="00517168">
            <w:pPr>
              <w:pStyle w:val="TAL"/>
            </w:pPr>
            <w:r w:rsidRPr="00DB003C">
              <w:t xml:space="preserve">PRS Ês2 / Noc ±0.3 dB averaged over BWConfig </w:t>
            </w:r>
          </w:p>
          <w:p w14:paraId="3DAB58B7" w14:textId="77777777" w:rsidR="00517168" w:rsidRPr="00DB003C" w:rsidRDefault="00517168" w:rsidP="00517168">
            <w:pPr>
              <w:pStyle w:val="TAL"/>
            </w:pPr>
            <w:r w:rsidRPr="00DB003C">
              <w:t>Ês2 / Noc ±0.3 dB averaged over BWConfig</w:t>
            </w:r>
          </w:p>
          <w:p w14:paraId="71773181" w14:textId="77777777" w:rsidR="00517168" w:rsidRPr="00DB003C" w:rsidRDefault="00517168" w:rsidP="00517168">
            <w:pPr>
              <w:pStyle w:val="TAL"/>
            </w:pPr>
          </w:p>
          <w:p w14:paraId="47AD73F5" w14:textId="04B31794" w:rsidR="00517168" w:rsidRPr="00DB003C" w:rsidRDefault="00517168" w:rsidP="00517168">
            <w:pPr>
              <w:pStyle w:val="TAL"/>
            </w:pPr>
            <w:r w:rsidRPr="00DB003C">
              <w:t>Response Time = ± 300 ms</w:t>
            </w:r>
          </w:p>
        </w:tc>
        <w:tc>
          <w:tcPr>
            <w:tcW w:w="3323" w:type="dxa"/>
            <w:tcBorders>
              <w:top w:val="single" w:sz="4" w:space="0" w:color="auto"/>
              <w:left w:val="single" w:sz="4" w:space="0" w:color="auto"/>
              <w:bottom w:val="single" w:sz="4" w:space="0" w:color="auto"/>
              <w:right w:val="single" w:sz="4" w:space="0" w:color="auto"/>
            </w:tcBorders>
          </w:tcPr>
          <w:p w14:paraId="659C4A07" w14:textId="77777777" w:rsidR="00517168" w:rsidRPr="00DB003C" w:rsidRDefault="00517168" w:rsidP="00517168">
            <w:pPr>
              <w:pStyle w:val="TAL"/>
            </w:pPr>
            <w:r w:rsidRPr="00DB003C">
              <w:t>PRS Ês1 / Noc and Ês1 / Noc are the ratios of cell 1 signal / AWGN</w:t>
            </w:r>
          </w:p>
          <w:p w14:paraId="37D0D066" w14:textId="77777777" w:rsidR="00517168" w:rsidRPr="00DB003C" w:rsidRDefault="00517168" w:rsidP="00517168">
            <w:pPr>
              <w:pStyle w:val="TAL"/>
            </w:pPr>
            <w:r w:rsidRPr="00DB003C">
              <w:t xml:space="preserve">PRS Ês2 / Noc and Ês2 / Noc are the ratios of cell 2 signal / AWGN </w:t>
            </w:r>
          </w:p>
          <w:p w14:paraId="60D7BB6F" w14:textId="77777777" w:rsidR="00517168" w:rsidRPr="00DB003C" w:rsidRDefault="00517168" w:rsidP="00517168">
            <w:pPr>
              <w:pStyle w:val="TAL"/>
            </w:pPr>
          </w:p>
          <w:p w14:paraId="6446518C" w14:textId="4F3E7E1F" w:rsidR="00517168" w:rsidRPr="00DB003C" w:rsidRDefault="00517168" w:rsidP="00517168">
            <w:pPr>
              <w:pStyle w:val="TAL"/>
            </w:pPr>
            <w:r w:rsidRPr="00DB003C">
              <w:t>Tc = 1/(480000 x 4096), the basic timing unit defined in TS 38.211 [53]</w:t>
            </w:r>
          </w:p>
        </w:tc>
      </w:tr>
      <w:tr w:rsidR="00517168" w:rsidRPr="00DB003C" w14:paraId="79E70278"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7AB1BCA2" w14:textId="714E2AD4" w:rsidR="00517168" w:rsidRDefault="00517168" w:rsidP="00517168">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F9E9B60" w14:textId="5ECDED84" w:rsidR="00517168" w:rsidRPr="00DB003C" w:rsidRDefault="00517168" w:rsidP="00517168">
            <w:pPr>
              <w:pStyle w:val="TAL"/>
            </w:pPr>
            <w:r w:rsidRPr="00DB003C">
              <w:t>Same as 1</w:t>
            </w:r>
            <w:r>
              <w:rPr>
                <w:rFonts w:hint="eastAsia"/>
                <w:lang w:eastAsia="zh-CN"/>
              </w:rPr>
              <w:t>6</w:t>
            </w:r>
            <w:r w:rsidRPr="00DB003C">
              <w:t>.2.3</w:t>
            </w:r>
          </w:p>
        </w:tc>
        <w:tc>
          <w:tcPr>
            <w:tcW w:w="3323" w:type="dxa"/>
            <w:tcBorders>
              <w:top w:val="single" w:sz="4" w:space="0" w:color="auto"/>
              <w:left w:val="single" w:sz="4" w:space="0" w:color="auto"/>
              <w:bottom w:val="single" w:sz="4" w:space="0" w:color="auto"/>
              <w:right w:val="single" w:sz="4" w:space="0" w:color="auto"/>
            </w:tcBorders>
          </w:tcPr>
          <w:p w14:paraId="52BB638D" w14:textId="1D1DCD60" w:rsidR="00517168" w:rsidRPr="00DB003C" w:rsidRDefault="00517168" w:rsidP="00517168">
            <w:pPr>
              <w:pStyle w:val="TAL"/>
            </w:pPr>
            <w:r w:rsidRPr="00DB003C">
              <w:t>Same as 1</w:t>
            </w:r>
            <w:r>
              <w:rPr>
                <w:rFonts w:hint="eastAsia"/>
                <w:lang w:eastAsia="zh-CN"/>
              </w:rPr>
              <w:t>6</w:t>
            </w:r>
            <w:r w:rsidRPr="00DB003C">
              <w:t>.2.3</w:t>
            </w:r>
          </w:p>
        </w:tc>
      </w:tr>
      <w:tr w:rsidR="00517168" w:rsidRPr="00DB003C" w14:paraId="667CD1FF"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395FA2CA" w14:textId="0E0D6E34" w:rsidR="00517168" w:rsidRPr="00250460" w:rsidRDefault="00517168" w:rsidP="00517168">
            <w:pPr>
              <w:pStyle w:val="TAL"/>
              <w:rPr>
                <w:lang w:eastAsia="zh-CN"/>
              </w:rPr>
            </w:pPr>
            <w:r w:rsidRPr="00250460">
              <w:rPr>
                <w:lang w:eastAsia="zh-CN"/>
              </w:rPr>
              <w:lastRenderedPageBreak/>
              <w:t>16.3.1</w:t>
            </w:r>
            <w:r w:rsidRPr="00250460">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52D50E64" w14:textId="77777777" w:rsidR="00246A9D" w:rsidRDefault="00246A9D" w:rsidP="00246A9D">
            <w:pPr>
              <w:pStyle w:val="TAL"/>
              <w:rPr>
                <w:lang w:eastAsia="zh-CN"/>
              </w:rPr>
            </w:pPr>
            <w:r>
              <w:rPr>
                <w:lang w:eastAsia="zh-CN"/>
              </w:rPr>
              <w:t>Noc ±1.5 dB averaged over BWConfig</w:t>
            </w:r>
          </w:p>
          <w:p w14:paraId="5295E114" w14:textId="77777777" w:rsidR="00246A9D" w:rsidRDefault="00246A9D" w:rsidP="00246A9D">
            <w:pPr>
              <w:pStyle w:val="TAL"/>
              <w:rPr>
                <w:lang w:eastAsia="zh-CN"/>
              </w:rPr>
            </w:pPr>
            <w:r>
              <w:rPr>
                <w:lang w:eastAsia="zh-CN"/>
              </w:rPr>
              <w:t xml:space="preserve">PRS Ês1 / Noc ±0.3 dB averaged over BWConfig </w:t>
            </w:r>
          </w:p>
          <w:p w14:paraId="5AE8926F" w14:textId="77777777" w:rsidR="00246A9D" w:rsidRDefault="00246A9D" w:rsidP="00246A9D">
            <w:pPr>
              <w:pStyle w:val="TAL"/>
              <w:rPr>
                <w:lang w:eastAsia="zh-CN"/>
              </w:rPr>
            </w:pPr>
            <w:r>
              <w:rPr>
                <w:lang w:eastAsia="zh-CN"/>
              </w:rPr>
              <w:t>Ês1 / Noc ±0.3 dB averaged over BWConfig</w:t>
            </w:r>
          </w:p>
          <w:p w14:paraId="274681D2" w14:textId="77777777" w:rsidR="00246A9D" w:rsidRDefault="00246A9D" w:rsidP="00246A9D">
            <w:pPr>
              <w:pStyle w:val="TAL"/>
              <w:rPr>
                <w:lang w:eastAsia="zh-CN"/>
              </w:rPr>
            </w:pPr>
            <w:r>
              <w:rPr>
                <w:lang w:eastAsia="zh-CN"/>
              </w:rPr>
              <w:t xml:space="preserve">PRS Ês2 / Noc ±0.3 dB averaged over BWConfig </w:t>
            </w:r>
          </w:p>
          <w:p w14:paraId="24F4ECA3" w14:textId="79B0EF28" w:rsidR="00517168" w:rsidRPr="00DB003C" w:rsidRDefault="00246A9D" w:rsidP="00246A9D">
            <w:pPr>
              <w:pStyle w:val="TAL"/>
            </w:pPr>
            <w:r>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EE30208" w14:textId="77777777" w:rsidR="00246A9D" w:rsidRDefault="00246A9D" w:rsidP="00246A9D">
            <w:pPr>
              <w:pStyle w:val="TAL"/>
              <w:rPr>
                <w:lang w:eastAsia="zh-CN"/>
              </w:rPr>
            </w:pPr>
            <w:r>
              <w:rPr>
                <w:lang w:eastAsia="zh-CN"/>
              </w:rPr>
              <w:t>Note:</w:t>
            </w:r>
          </w:p>
          <w:p w14:paraId="25D1B25E" w14:textId="77777777" w:rsidR="00246A9D" w:rsidRDefault="00246A9D" w:rsidP="00246A9D">
            <w:pPr>
              <w:pStyle w:val="TAL"/>
              <w:rPr>
                <w:lang w:eastAsia="zh-CN"/>
              </w:rPr>
            </w:pPr>
            <w:r>
              <w:rPr>
                <w:lang w:eastAsia="zh-CN"/>
              </w:rPr>
              <w:t>PRS Ês1 / Noc and Ês1 / Noc are the ratios of cell 1 signal / AWGN</w:t>
            </w:r>
          </w:p>
          <w:p w14:paraId="78B4823B" w14:textId="77777777" w:rsidR="00246A9D" w:rsidRDefault="00246A9D" w:rsidP="00246A9D">
            <w:pPr>
              <w:pStyle w:val="TAL"/>
              <w:rPr>
                <w:lang w:eastAsia="zh-CN"/>
              </w:rPr>
            </w:pPr>
            <w:r>
              <w:rPr>
                <w:lang w:eastAsia="zh-CN"/>
              </w:rPr>
              <w:t xml:space="preserve">PRS Ês2 / Noc and Ês2 / Noc are the ratios of cell 2 signal / AWGN </w:t>
            </w:r>
          </w:p>
          <w:p w14:paraId="3FF51994" w14:textId="77777777" w:rsidR="00246A9D" w:rsidRDefault="00246A9D" w:rsidP="00246A9D">
            <w:pPr>
              <w:pStyle w:val="TAL"/>
              <w:rPr>
                <w:lang w:eastAsia="zh-CN"/>
              </w:rPr>
            </w:pPr>
          </w:p>
          <w:p w14:paraId="6326E71B" w14:textId="382ABD7F" w:rsidR="00517168" w:rsidRPr="00DB003C" w:rsidRDefault="00246A9D" w:rsidP="00246A9D">
            <w:pPr>
              <w:pStyle w:val="TAL"/>
            </w:pPr>
            <w:r>
              <w:rPr>
                <w:lang w:eastAsia="zh-CN"/>
              </w:rPr>
              <w:t>Signal-to-noise ratio uncertainty ±0.3 dB</w:t>
            </w:r>
          </w:p>
        </w:tc>
      </w:tr>
      <w:tr w:rsidR="00246A9D" w:rsidRPr="00DB003C" w14:paraId="38245D54"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2C9C78E4" w14:textId="48BCE002" w:rsidR="00246A9D" w:rsidRPr="00250460" w:rsidRDefault="00246A9D" w:rsidP="00246A9D">
            <w:pPr>
              <w:pStyle w:val="TAL"/>
              <w:rPr>
                <w:lang w:eastAsia="zh-CN"/>
              </w:rPr>
            </w:pPr>
            <w:r w:rsidRPr="00250460">
              <w:rPr>
                <w:lang w:eastAsia="zh-CN"/>
              </w:rPr>
              <w:t>16.3.2</w:t>
            </w:r>
            <w:r w:rsidRPr="00250460">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10EA96AE" w14:textId="77777777" w:rsidR="00246A9D" w:rsidRPr="00DB003C" w:rsidRDefault="00246A9D" w:rsidP="00246A9D">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12A33E8C" w14:textId="77777777" w:rsidR="00246A9D" w:rsidRPr="00DB003C" w:rsidRDefault="00246A9D" w:rsidP="00246A9D">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BA33037" w14:textId="77777777" w:rsidR="00246A9D" w:rsidRPr="00DB003C" w:rsidRDefault="00246A9D" w:rsidP="00246A9D">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E7D8007" w14:textId="77777777" w:rsidR="00246A9D" w:rsidRPr="00DB003C" w:rsidRDefault="00246A9D" w:rsidP="00246A9D">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9D688AA" w14:textId="3ACD50A9" w:rsidR="00246A9D" w:rsidRDefault="00246A9D" w:rsidP="00246A9D">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tc>
        <w:tc>
          <w:tcPr>
            <w:tcW w:w="3323" w:type="dxa"/>
            <w:tcBorders>
              <w:top w:val="single" w:sz="4" w:space="0" w:color="auto"/>
              <w:left w:val="single" w:sz="4" w:space="0" w:color="auto"/>
              <w:bottom w:val="single" w:sz="4" w:space="0" w:color="auto"/>
              <w:right w:val="single" w:sz="4" w:space="0" w:color="auto"/>
            </w:tcBorders>
          </w:tcPr>
          <w:p w14:paraId="56BD3620" w14:textId="77777777" w:rsidR="00246A9D" w:rsidRPr="00DB003C" w:rsidRDefault="00246A9D" w:rsidP="00246A9D">
            <w:pPr>
              <w:pStyle w:val="TAL"/>
            </w:pPr>
            <w:r w:rsidRPr="00DB003C">
              <w:t>Note:</w:t>
            </w:r>
          </w:p>
          <w:p w14:paraId="33D25D9D" w14:textId="77777777" w:rsidR="00246A9D" w:rsidRPr="00DB003C" w:rsidRDefault="00246A9D" w:rsidP="00246A9D">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645A054" w14:textId="35047A02" w:rsidR="00246A9D" w:rsidRDefault="00246A9D" w:rsidP="00246A9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825ECC">
        <w:trPr>
          <w:jc w:val="center"/>
        </w:trPr>
        <w:tc>
          <w:tcPr>
            <w:tcW w:w="3100" w:type="dxa"/>
            <w:shd w:val="clear" w:color="auto" w:fill="auto"/>
          </w:tcPr>
          <w:p w14:paraId="61070953" w14:textId="77777777" w:rsidR="00C220B7" w:rsidRPr="00DB003C" w:rsidRDefault="00C220B7" w:rsidP="00C220B7">
            <w:pPr>
              <w:pStyle w:val="TAH"/>
              <w:ind w:left="284"/>
            </w:pPr>
            <w:r w:rsidRPr="00DB003C">
              <w:lastRenderedPageBreak/>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825ECC">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825ECC">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825ECC">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65291711" w:rsidR="00C220B7" w:rsidRPr="00DB003C" w:rsidRDefault="00825ECC" w:rsidP="00C220B7">
            <w:pPr>
              <w:pStyle w:val="TAL"/>
              <w:rPr>
                <w:shd w:val="clear" w:color="auto" w:fill="FFFFFF"/>
                <w:lang w:eastAsia="sv-SE"/>
              </w:rPr>
            </w:pPr>
            <w:r w:rsidRPr="00825ECC">
              <w:rPr>
                <w:lang w:eastAsia="zh-CN"/>
              </w:rPr>
              <w:t>300ms</w:t>
            </w:r>
          </w:p>
        </w:tc>
      </w:tr>
      <w:tr w:rsidR="00C220B7" w:rsidRPr="00DB003C" w14:paraId="2CC838FB" w14:textId="77777777" w:rsidTr="00825ECC">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466C74E" w:rsidR="00C220B7" w:rsidRPr="00DB003C" w:rsidRDefault="00825ECC" w:rsidP="00C220B7">
            <w:pPr>
              <w:pStyle w:val="TAL"/>
              <w:rPr>
                <w:shd w:val="clear" w:color="auto" w:fill="FFFFFF"/>
                <w:lang w:eastAsia="sv-SE"/>
              </w:rPr>
            </w:pPr>
            <w:r w:rsidRPr="00825ECC">
              <w:rPr>
                <w:lang w:eastAsia="zh-CN"/>
              </w:rPr>
              <w:t>300ms</w:t>
            </w:r>
          </w:p>
        </w:tc>
      </w:tr>
      <w:tr w:rsidR="00825ECC" w:rsidRPr="00DB003C" w14:paraId="3651145B" w14:textId="77777777" w:rsidTr="00825ECC">
        <w:trPr>
          <w:jc w:val="center"/>
        </w:trPr>
        <w:tc>
          <w:tcPr>
            <w:tcW w:w="3100" w:type="dxa"/>
            <w:shd w:val="clear" w:color="auto" w:fill="auto"/>
          </w:tcPr>
          <w:p w14:paraId="7C23A012" w14:textId="0035E6F7"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7DC0CFAA" w14:textId="2EEA3CBE" w:rsidR="00825ECC" w:rsidRPr="00DB003C" w:rsidRDefault="00825ECC" w:rsidP="00825ECC">
            <w:pPr>
              <w:pStyle w:val="TAL"/>
            </w:pPr>
            <w:r w:rsidRPr="00DB003C">
              <w:t>Response time</w:t>
            </w:r>
          </w:p>
        </w:tc>
        <w:tc>
          <w:tcPr>
            <w:tcW w:w="2711" w:type="dxa"/>
            <w:shd w:val="clear" w:color="auto" w:fill="auto"/>
          </w:tcPr>
          <w:p w14:paraId="68EBBA25" w14:textId="6B29028A" w:rsidR="00825ECC" w:rsidRPr="00825ECC" w:rsidRDefault="00825ECC" w:rsidP="00825ECC">
            <w:pPr>
              <w:pStyle w:val="TAL"/>
              <w:rPr>
                <w:lang w:eastAsia="zh-CN"/>
              </w:rPr>
            </w:pPr>
            <w:r>
              <w:rPr>
                <w:lang w:eastAsia="zh-CN"/>
              </w:rPr>
              <w:t>300ms</w:t>
            </w:r>
          </w:p>
        </w:tc>
      </w:tr>
      <w:tr w:rsidR="00825ECC" w:rsidRPr="00DB003C" w14:paraId="16A4370E" w14:textId="77777777" w:rsidTr="00825ECC">
        <w:trPr>
          <w:jc w:val="center"/>
        </w:trPr>
        <w:tc>
          <w:tcPr>
            <w:tcW w:w="3100" w:type="dxa"/>
            <w:shd w:val="clear" w:color="auto" w:fill="auto"/>
          </w:tcPr>
          <w:p w14:paraId="0CD56B2C" w14:textId="1F53553B"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727D2969" w14:textId="5AF97DE4" w:rsidR="00825ECC" w:rsidRPr="00DB003C" w:rsidRDefault="00825ECC" w:rsidP="00825ECC">
            <w:pPr>
              <w:pStyle w:val="TAL"/>
            </w:pPr>
            <w:r w:rsidRPr="00DB003C">
              <w:t>Response time</w:t>
            </w:r>
          </w:p>
        </w:tc>
        <w:tc>
          <w:tcPr>
            <w:tcW w:w="2711" w:type="dxa"/>
            <w:shd w:val="clear" w:color="auto" w:fill="auto"/>
          </w:tcPr>
          <w:p w14:paraId="46AA8459" w14:textId="305F7C48" w:rsidR="00825ECC" w:rsidRPr="00825ECC" w:rsidRDefault="00825ECC" w:rsidP="00825ECC">
            <w:pPr>
              <w:pStyle w:val="TAL"/>
              <w:rPr>
                <w:lang w:eastAsia="zh-CN"/>
              </w:rPr>
            </w:pPr>
            <w:r>
              <w:rPr>
                <w:lang w:eastAsia="zh-CN"/>
              </w:rPr>
              <w:t>300ms</w:t>
            </w:r>
          </w:p>
        </w:tc>
      </w:tr>
      <w:tr w:rsidR="00825ECC" w:rsidRPr="00DB003C" w14:paraId="71055614" w14:textId="77777777" w:rsidTr="00825ECC">
        <w:trPr>
          <w:jc w:val="center"/>
        </w:trPr>
        <w:tc>
          <w:tcPr>
            <w:tcW w:w="3100" w:type="dxa"/>
            <w:shd w:val="clear" w:color="auto" w:fill="auto"/>
          </w:tcPr>
          <w:p w14:paraId="258435A6" w14:textId="5A2F9193"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5C0AF84C" w14:textId="6DF08FD0" w:rsidR="00825ECC" w:rsidRPr="00DB003C" w:rsidRDefault="00825ECC" w:rsidP="00825ECC">
            <w:pPr>
              <w:pStyle w:val="TAL"/>
            </w:pPr>
            <w:r w:rsidRPr="00DB003C">
              <w:t>Response time</w:t>
            </w:r>
          </w:p>
        </w:tc>
        <w:tc>
          <w:tcPr>
            <w:tcW w:w="2711" w:type="dxa"/>
            <w:shd w:val="clear" w:color="auto" w:fill="auto"/>
          </w:tcPr>
          <w:p w14:paraId="2BE45107" w14:textId="40CA0F7B" w:rsidR="00825ECC" w:rsidRPr="00825ECC" w:rsidRDefault="00825ECC" w:rsidP="00825ECC">
            <w:pPr>
              <w:pStyle w:val="TAL"/>
              <w:rPr>
                <w:lang w:eastAsia="zh-CN"/>
              </w:rPr>
            </w:pPr>
            <w:r>
              <w:rPr>
                <w:lang w:eastAsia="zh-CN"/>
              </w:rPr>
              <w:t>300ms</w:t>
            </w:r>
          </w:p>
        </w:tc>
      </w:tr>
      <w:tr w:rsidR="00C220B7" w:rsidRPr="00DB003C" w14:paraId="18880C87" w14:textId="77777777" w:rsidTr="00825ECC">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825ECC">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825ECC">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825ECC">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825ECC" w:rsidRPr="00DB003C" w14:paraId="20BBB5A2" w14:textId="77777777" w:rsidTr="00825ECC">
        <w:trPr>
          <w:jc w:val="center"/>
        </w:trPr>
        <w:tc>
          <w:tcPr>
            <w:tcW w:w="3100" w:type="dxa"/>
            <w:shd w:val="clear" w:color="auto" w:fill="auto"/>
          </w:tcPr>
          <w:p w14:paraId="4FEF6239" w14:textId="7FD9B450"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D980A50" w14:textId="5DE763A9" w:rsidR="00825ECC" w:rsidRPr="00DB003C" w:rsidRDefault="00825ECC" w:rsidP="00825ECC">
            <w:pPr>
              <w:pStyle w:val="TAL"/>
            </w:pPr>
            <w:r>
              <w:rPr>
                <w:lang w:eastAsia="zh-CN"/>
              </w:rPr>
              <w:t>Cell Timing Difference</w:t>
            </w:r>
          </w:p>
        </w:tc>
        <w:tc>
          <w:tcPr>
            <w:tcW w:w="2711" w:type="dxa"/>
            <w:shd w:val="clear" w:color="auto" w:fill="auto"/>
          </w:tcPr>
          <w:p w14:paraId="3CD05E3A" w14:textId="10E73B51"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825ECC" w:rsidRPr="00DB003C" w14:paraId="0CD54CE9" w14:textId="77777777" w:rsidTr="00825ECC">
        <w:trPr>
          <w:jc w:val="center"/>
        </w:trPr>
        <w:tc>
          <w:tcPr>
            <w:tcW w:w="3100" w:type="dxa"/>
            <w:shd w:val="clear" w:color="auto" w:fill="auto"/>
          </w:tcPr>
          <w:p w14:paraId="4F2A5E25" w14:textId="11DB3BA4" w:rsidR="00825ECC" w:rsidRPr="00DB003C" w:rsidRDefault="00825ECC" w:rsidP="00825EC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276A8DAE" w14:textId="228BB24F" w:rsidR="00825ECC" w:rsidRPr="00DB003C" w:rsidRDefault="00825ECC" w:rsidP="00825ECC">
            <w:pPr>
              <w:pStyle w:val="TAL"/>
            </w:pPr>
            <w:r>
              <w:rPr>
                <w:lang w:eastAsia="zh-CN"/>
              </w:rPr>
              <w:t>Cell Timing Difference</w:t>
            </w:r>
          </w:p>
        </w:tc>
        <w:tc>
          <w:tcPr>
            <w:tcW w:w="2711" w:type="dxa"/>
            <w:shd w:val="clear" w:color="auto" w:fill="auto"/>
          </w:tcPr>
          <w:p w14:paraId="3DCA16B1" w14:textId="64444F39"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3C12E6" w:rsidRPr="00DB003C" w14:paraId="1EC888CA" w14:textId="77777777" w:rsidTr="00825ECC">
        <w:trPr>
          <w:jc w:val="center"/>
        </w:trPr>
        <w:tc>
          <w:tcPr>
            <w:tcW w:w="3100" w:type="dxa"/>
            <w:shd w:val="clear" w:color="auto" w:fill="auto"/>
          </w:tcPr>
          <w:p w14:paraId="789C6C2E" w14:textId="2C5E0083" w:rsidR="003C12E6" w:rsidRPr="00DB003C" w:rsidRDefault="003C12E6" w:rsidP="003C12E6">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3C12E6" w:rsidRPr="00DB003C" w:rsidRDefault="003C12E6" w:rsidP="003C12E6">
            <w:pPr>
              <w:pStyle w:val="TAL"/>
            </w:pPr>
            <w:r w:rsidRPr="00DB003C">
              <w:t>Response time</w:t>
            </w:r>
          </w:p>
        </w:tc>
        <w:tc>
          <w:tcPr>
            <w:tcW w:w="2711" w:type="dxa"/>
            <w:shd w:val="clear" w:color="auto" w:fill="auto"/>
          </w:tcPr>
          <w:p w14:paraId="2863FC08" w14:textId="03E8BD6A" w:rsidR="003C12E6" w:rsidRPr="00DB003C" w:rsidRDefault="003C12E6" w:rsidP="003C12E6">
            <w:pPr>
              <w:pStyle w:val="TAL"/>
            </w:pPr>
            <w:r>
              <w:rPr>
                <w:lang w:eastAsia="zh-CN"/>
              </w:rPr>
              <w:t>300ms</w:t>
            </w:r>
          </w:p>
        </w:tc>
      </w:tr>
      <w:tr w:rsidR="003C12E6" w:rsidRPr="00DB003C" w14:paraId="29DAB631" w14:textId="77777777" w:rsidTr="00825ECC">
        <w:trPr>
          <w:jc w:val="center"/>
        </w:trPr>
        <w:tc>
          <w:tcPr>
            <w:tcW w:w="3100" w:type="dxa"/>
            <w:shd w:val="clear" w:color="auto" w:fill="auto"/>
          </w:tcPr>
          <w:p w14:paraId="4E3A4ADA" w14:textId="12B730E6" w:rsidR="003C12E6" w:rsidRPr="00DB003C" w:rsidRDefault="003C12E6" w:rsidP="003C12E6">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3C12E6" w:rsidRPr="00DB003C" w:rsidRDefault="003C12E6" w:rsidP="003C12E6">
            <w:pPr>
              <w:pStyle w:val="TAL"/>
            </w:pPr>
            <w:r w:rsidRPr="00DB003C">
              <w:t>Response time</w:t>
            </w:r>
          </w:p>
        </w:tc>
        <w:tc>
          <w:tcPr>
            <w:tcW w:w="2711" w:type="dxa"/>
            <w:shd w:val="clear" w:color="auto" w:fill="auto"/>
          </w:tcPr>
          <w:p w14:paraId="66E993DF" w14:textId="3F83494A" w:rsidR="003C12E6" w:rsidRPr="00DB003C" w:rsidRDefault="003C12E6" w:rsidP="003C12E6">
            <w:pPr>
              <w:pStyle w:val="TAL"/>
            </w:pPr>
            <w:r>
              <w:rPr>
                <w:lang w:eastAsia="zh-CN"/>
              </w:rPr>
              <w:t>300ms</w:t>
            </w:r>
          </w:p>
        </w:tc>
      </w:tr>
      <w:tr w:rsidR="003C12E6" w:rsidRPr="00DB003C" w14:paraId="16A13A7C" w14:textId="77777777" w:rsidTr="00825ECC">
        <w:trPr>
          <w:jc w:val="center"/>
        </w:trPr>
        <w:tc>
          <w:tcPr>
            <w:tcW w:w="3100" w:type="dxa"/>
            <w:shd w:val="clear" w:color="auto" w:fill="auto"/>
          </w:tcPr>
          <w:p w14:paraId="03B9CDAF" w14:textId="2A9F7067" w:rsidR="003C12E6" w:rsidRPr="00DB003C" w:rsidRDefault="003C12E6" w:rsidP="003C12E6">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3C12E6" w:rsidRPr="00DB003C" w:rsidRDefault="003C12E6" w:rsidP="003C12E6">
            <w:pPr>
              <w:pStyle w:val="TAL"/>
            </w:pPr>
            <w:r w:rsidRPr="00DB003C">
              <w:t>Response time</w:t>
            </w:r>
          </w:p>
        </w:tc>
        <w:tc>
          <w:tcPr>
            <w:tcW w:w="2711" w:type="dxa"/>
            <w:shd w:val="clear" w:color="auto" w:fill="auto"/>
          </w:tcPr>
          <w:p w14:paraId="49ECA5CB" w14:textId="637131E4" w:rsidR="003C12E6" w:rsidRPr="00DB003C" w:rsidRDefault="003C12E6" w:rsidP="003C12E6">
            <w:pPr>
              <w:pStyle w:val="TAL"/>
            </w:pPr>
            <w:r>
              <w:rPr>
                <w:lang w:eastAsia="zh-CN"/>
              </w:rPr>
              <w:t>300ms</w:t>
            </w:r>
          </w:p>
        </w:tc>
      </w:tr>
      <w:tr w:rsidR="003C12E6" w:rsidRPr="00DB003C" w14:paraId="0F6C97B3" w14:textId="77777777" w:rsidTr="00825ECC">
        <w:trPr>
          <w:jc w:val="center"/>
        </w:trPr>
        <w:tc>
          <w:tcPr>
            <w:tcW w:w="3100" w:type="dxa"/>
            <w:shd w:val="clear" w:color="auto" w:fill="auto"/>
          </w:tcPr>
          <w:p w14:paraId="40C6B861" w14:textId="0893D1D2" w:rsidR="003C12E6" w:rsidRPr="00DB003C" w:rsidRDefault="003C12E6" w:rsidP="003C12E6">
            <w:pPr>
              <w:pStyle w:val="TAL"/>
            </w:pPr>
            <w:r>
              <w:rPr>
                <w:rFonts w:hint="eastAsia"/>
                <w:lang w:eastAsia="zh-CN"/>
              </w:rPr>
              <w:lastRenderedPageBreak/>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3C12E6" w:rsidRPr="00DB003C" w:rsidRDefault="003C12E6" w:rsidP="003C12E6">
            <w:pPr>
              <w:pStyle w:val="TAL"/>
            </w:pPr>
            <w:r w:rsidRPr="00DB003C">
              <w:t>Response time</w:t>
            </w:r>
          </w:p>
        </w:tc>
        <w:tc>
          <w:tcPr>
            <w:tcW w:w="2711" w:type="dxa"/>
            <w:shd w:val="clear" w:color="auto" w:fill="auto"/>
          </w:tcPr>
          <w:p w14:paraId="5C8257BB" w14:textId="55D13EEA" w:rsidR="003C12E6" w:rsidRPr="00DB003C" w:rsidRDefault="003C12E6" w:rsidP="003C12E6">
            <w:pPr>
              <w:pStyle w:val="TAL"/>
            </w:pPr>
            <w:r>
              <w:rPr>
                <w:lang w:eastAsia="zh-CN"/>
              </w:rPr>
              <w:t>300ms</w:t>
            </w:r>
          </w:p>
        </w:tc>
      </w:tr>
      <w:tr w:rsidR="003C12E6" w:rsidRPr="00DB003C" w14:paraId="593270E0" w14:textId="77777777" w:rsidTr="00825ECC">
        <w:trPr>
          <w:jc w:val="center"/>
        </w:trPr>
        <w:tc>
          <w:tcPr>
            <w:tcW w:w="3100" w:type="dxa"/>
            <w:shd w:val="clear" w:color="auto" w:fill="auto"/>
          </w:tcPr>
          <w:p w14:paraId="539CE9F3" w14:textId="57678C58" w:rsidR="003C12E6" w:rsidRPr="00DB003C" w:rsidRDefault="003C12E6" w:rsidP="003C12E6">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3C12E6" w:rsidRPr="00DB003C" w:rsidRDefault="003C12E6" w:rsidP="003C12E6">
            <w:pPr>
              <w:pStyle w:val="TAL"/>
            </w:pPr>
            <w:r>
              <w:rPr>
                <w:lang w:eastAsia="zh-CN"/>
              </w:rPr>
              <w:t>Cell Timing Difference</w:t>
            </w:r>
          </w:p>
        </w:tc>
        <w:tc>
          <w:tcPr>
            <w:tcW w:w="2711" w:type="dxa"/>
            <w:shd w:val="clear" w:color="auto" w:fill="auto"/>
          </w:tcPr>
          <w:p w14:paraId="24D34CB5" w14:textId="5A352A20" w:rsidR="003C12E6" w:rsidRPr="00DB003C" w:rsidRDefault="003C12E6" w:rsidP="003C12E6">
            <w:pPr>
              <w:pStyle w:val="TAL"/>
            </w:pPr>
            <w:r>
              <w:rPr>
                <w:rFonts w:cs="Arial"/>
                <w:szCs w:val="18"/>
                <w:lang w:eastAsia="zh-CN"/>
              </w:rPr>
              <w:t>32 Tc</w:t>
            </w:r>
          </w:p>
        </w:tc>
      </w:tr>
      <w:tr w:rsidR="003C12E6" w:rsidRPr="00DB003C" w14:paraId="1DACBA5D" w14:textId="77777777" w:rsidTr="00825ECC">
        <w:trPr>
          <w:jc w:val="center"/>
        </w:trPr>
        <w:tc>
          <w:tcPr>
            <w:tcW w:w="3100" w:type="dxa"/>
            <w:shd w:val="clear" w:color="auto" w:fill="auto"/>
          </w:tcPr>
          <w:p w14:paraId="3387EBC1" w14:textId="449DF241" w:rsidR="003C12E6" w:rsidRPr="00DB003C" w:rsidRDefault="003C12E6" w:rsidP="003C12E6">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3C12E6" w:rsidRPr="00DB003C" w:rsidRDefault="003C12E6" w:rsidP="003C12E6">
            <w:pPr>
              <w:pStyle w:val="TAL"/>
            </w:pPr>
            <w:r>
              <w:rPr>
                <w:lang w:eastAsia="zh-CN"/>
              </w:rPr>
              <w:t>Cell Timing Difference</w:t>
            </w:r>
          </w:p>
        </w:tc>
        <w:tc>
          <w:tcPr>
            <w:tcW w:w="2711" w:type="dxa"/>
            <w:shd w:val="clear" w:color="auto" w:fill="auto"/>
          </w:tcPr>
          <w:p w14:paraId="4BB94584" w14:textId="5616B490" w:rsidR="003C12E6" w:rsidRPr="00DB003C" w:rsidRDefault="003C12E6" w:rsidP="003C12E6">
            <w:pPr>
              <w:pStyle w:val="TAL"/>
            </w:pPr>
            <w:r>
              <w:rPr>
                <w:rFonts w:cs="Arial"/>
                <w:szCs w:val="18"/>
                <w:lang w:eastAsia="zh-CN"/>
              </w:rPr>
              <w:t>32 Tc</w:t>
            </w:r>
          </w:p>
        </w:tc>
      </w:tr>
      <w:tr w:rsidR="00825ECC" w:rsidRPr="00DB003C" w14:paraId="2844D949" w14:textId="77777777" w:rsidTr="00825ECC">
        <w:trPr>
          <w:jc w:val="center"/>
        </w:trPr>
        <w:tc>
          <w:tcPr>
            <w:tcW w:w="3100" w:type="dxa"/>
            <w:shd w:val="clear" w:color="auto" w:fill="auto"/>
          </w:tcPr>
          <w:p w14:paraId="33BCCA0E" w14:textId="193764A5" w:rsidR="00825ECC" w:rsidRDefault="00825ECC" w:rsidP="00825ECC">
            <w:pPr>
              <w:pStyle w:val="TAL"/>
              <w:rPr>
                <w:lang w:eastAsia="zh-CN"/>
              </w:rPr>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2711" w:type="dxa"/>
            <w:shd w:val="clear" w:color="auto" w:fill="auto"/>
          </w:tcPr>
          <w:p w14:paraId="6CA0389A" w14:textId="7D1CDB6A" w:rsidR="00825ECC" w:rsidRDefault="00825ECC" w:rsidP="00825ECC">
            <w:pPr>
              <w:pStyle w:val="TAL"/>
              <w:rPr>
                <w:lang w:eastAsia="zh-CN"/>
              </w:rPr>
            </w:pPr>
            <w:r>
              <w:rPr>
                <w:lang w:eastAsia="zh-CN"/>
              </w:rPr>
              <w:t>Cell Timing Difference</w:t>
            </w:r>
          </w:p>
        </w:tc>
        <w:tc>
          <w:tcPr>
            <w:tcW w:w="2711" w:type="dxa"/>
            <w:shd w:val="clear" w:color="auto" w:fill="auto"/>
          </w:tcPr>
          <w:p w14:paraId="59A84AA7" w14:textId="571A6AAA" w:rsidR="00825ECC" w:rsidRDefault="00825ECC" w:rsidP="00825ECC">
            <w:pPr>
              <w:pStyle w:val="TAL"/>
              <w:rPr>
                <w:rFonts w:cs="Arial"/>
                <w:szCs w:val="18"/>
                <w:lang w:eastAsia="zh-CN"/>
              </w:rPr>
            </w:pPr>
            <w:r>
              <w:rPr>
                <w:rFonts w:cs="Arial"/>
                <w:szCs w:val="18"/>
                <w:lang w:eastAsia="zh-CN"/>
              </w:rPr>
              <w:t>32 Tc</w:t>
            </w:r>
          </w:p>
        </w:tc>
      </w:tr>
      <w:tr w:rsidR="00825ECC" w:rsidRPr="00DB003C" w14:paraId="2A2F1B8E" w14:textId="77777777" w:rsidTr="00825ECC">
        <w:trPr>
          <w:jc w:val="center"/>
        </w:trPr>
        <w:tc>
          <w:tcPr>
            <w:tcW w:w="3100" w:type="dxa"/>
            <w:shd w:val="clear" w:color="auto" w:fill="auto"/>
          </w:tcPr>
          <w:p w14:paraId="11A80865" w14:textId="2B7AF106" w:rsidR="00825ECC" w:rsidRDefault="00825ECC" w:rsidP="00825ECC">
            <w:pPr>
              <w:pStyle w:val="TAL"/>
              <w:rPr>
                <w:lang w:eastAsia="zh-CN"/>
              </w:rPr>
            </w:pPr>
            <w:r>
              <w:rPr>
                <w:rFonts w:hint="eastAsia"/>
              </w:rPr>
              <w:t>15.3.</w:t>
            </w:r>
            <w:r>
              <w:rPr>
                <w:rFonts w:hint="eastAsia"/>
                <w:lang w:eastAsia="zh-CN"/>
              </w:rPr>
              <w:t>6</w:t>
            </w:r>
            <w:r>
              <w:rPr>
                <w:rFonts w:hint="eastAsia"/>
              </w:rPr>
              <w:t xml:space="preserve"> </w:t>
            </w:r>
            <w:r w:rsidRPr="007F2FB9">
              <w:t>UE Rx-Tx time difference measurement accuracy for single positioning frequency layer with RxTx TEG in FR2 SA</w:t>
            </w:r>
          </w:p>
        </w:tc>
        <w:tc>
          <w:tcPr>
            <w:tcW w:w="2711" w:type="dxa"/>
            <w:shd w:val="clear" w:color="auto" w:fill="auto"/>
          </w:tcPr>
          <w:p w14:paraId="7656D6E4" w14:textId="267D30EC" w:rsidR="00825ECC" w:rsidRDefault="00825ECC" w:rsidP="00825ECC">
            <w:pPr>
              <w:pStyle w:val="TAL"/>
              <w:rPr>
                <w:lang w:eastAsia="zh-CN"/>
              </w:rPr>
            </w:pPr>
            <w:r>
              <w:rPr>
                <w:lang w:eastAsia="zh-CN"/>
              </w:rPr>
              <w:t>Cell Timing Difference</w:t>
            </w:r>
          </w:p>
        </w:tc>
        <w:tc>
          <w:tcPr>
            <w:tcW w:w="2711" w:type="dxa"/>
            <w:shd w:val="clear" w:color="auto" w:fill="auto"/>
          </w:tcPr>
          <w:p w14:paraId="7C7EDE9D" w14:textId="2BCA9AFD" w:rsidR="00825ECC" w:rsidRDefault="00825ECC" w:rsidP="00825ECC">
            <w:pPr>
              <w:pStyle w:val="TAL"/>
              <w:rPr>
                <w:rFonts w:cs="Arial"/>
                <w:szCs w:val="18"/>
                <w:lang w:eastAsia="zh-CN"/>
              </w:rPr>
            </w:pPr>
            <w:r>
              <w:rPr>
                <w:rFonts w:cs="Arial"/>
                <w:szCs w:val="18"/>
                <w:lang w:eastAsia="zh-CN"/>
              </w:rPr>
              <w:t>32 Tc</w:t>
            </w:r>
          </w:p>
        </w:tc>
      </w:tr>
      <w:tr w:rsidR="00825ECC" w:rsidRPr="00DB003C" w14:paraId="3A893FF9" w14:textId="77777777" w:rsidTr="00825ECC">
        <w:trPr>
          <w:jc w:val="center"/>
        </w:trPr>
        <w:tc>
          <w:tcPr>
            <w:tcW w:w="3100" w:type="dxa"/>
            <w:shd w:val="clear" w:color="auto" w:fill="auto"/>
          </w:tcPr>
          <w:p w14:paraId="72C91BB5" w14:textId="25F8FD43" w:rsidR="00825ECC" w:rsidRDefault="00825ECC" w:rsidP="00825ECC">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2838D662" w14:textId="1BB85571" w:rsidR="00825ECC" w:rsidRDefault="00825ECC" w:rsidP="00825ECC">
            <w:pPr>
              <w:pStyle w:val="TAL"/>
              <w:rPr>
                <w:lang w:eastAsia="zh-CN"/>
              </w:rPr>
            </w:pPr>
            <w:r w:rsidRPr="00DB003C">
              <w:t>Response time</w:t>
            </w:r>
          </w:p>
        </w:tc>
        <w:tc>
          <w:tcPr>
            <w:tcW w:w="2711" w:type="dxa"/>
            <w:shd w:val="clear" w:color="auto" w:fill="auto"/>
          </w:tcPr>
          <w:p w14:paraId="2785292C" w14:textId="09B282A2" w:rsidR="00825ECC" w:rsidRDefault="00825ECC" w:rsidP="00825ECC">
            <w:pPr>
              <w:pStyle w:val="TAL"/>
              <w:rPr>
                <w:rFonts w:cs="Arial"/>
                <w:szCs w:val="18"/>
                <w:lang w:eastAsia="zh-CN"/>
              </w:rPr>
            </w:pPr>
            <w:r>
              <w:rPr>
                <w:lang w:eastAsia="zh-CN"/>
              </w:rPr>
              <w:t>300ms</w:t>
            </w:r>
          </w:p>
        </w:tc>
      </w:tr>
      <w:tr w:rsidR="00825ECC" w:rsidRPr="00DB003C" w14:paraId="0767112B" w14:textId="77777777" w:rsidTr="00825ECC">
        <w:trPr>
          <w:jc w:val="center"/>
        </w:trPr>
        <w:tc>
          <w:tcPr>
            <w:tcW w:w="3100" w:type="dxa"/>
            <w:shd w:val="clear" w:color="auto" w:fill="auto"/>
          </w:tcPr>
          <w:p w14:paraId="5FB6B961" w14:textId="5C18CBFB" w:rsidR="00825ECC" w:rsidRDefault="00825ECC" w:rsidP="00825ECC">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7FF297C6" w14:textId="2C1EE1F8" w:rsidR="00825ECC" w:rsidRDefault="00825ECC" w:rsidP="00825ECC">
            <w:pPr>
              <w:pStyle w:val="TAL"/>
              <w:rPr>
                <w:lang w:eastAsia="zh-CN"/>
              </w:rPr>
            </w:pPr>
            <w:r w:rsidRPr="00DB003C">
              <w:t>Response time</w:t>
            </w:r>
          </w:p>
        </w:tc>
        <w:tc>
          <w:tcPr>
            <w:tcW w:w="2711" w:type="dxa"/>
            <w:shd w:val="clear" w:color="auto" w:fill="auto"/>
          </w:tcPr>
          <w:p w14:paraId="18B58975" w14:textId="37CFC2A8" w:rsidR="00825ECC" w:rsidRDefault="00825ECC" w:rsidP="00825ECC">
            <w:pPr>
              <w:pStyle w:val="TAL"/>
              <w:rPr>
                <w:rFonts w:cs="Arial"/>
                <w:szCs w:val="18"/>
                <w:lang w:eastAsia="zh-CN"/>
              </w:rPr>
            </w:pPr>
            <w:r>
              <w:rPr>
                <w:lang w:eastAsia="zh-CN"/>
              </w:rPr>
              <w:t>300ms</w:t>
            </w:r>
          </w:p>
        </w:tc>
      </w:tr>
      <w:tr w:rsidR="00825ECC" w:rsidRPr="00DB003C" w14:paraId="44580C75" w14:textId="77777777" w:rsidTr="00825ECC">
        <w:trPr>
          <w:jc w:val="center"/>
        </w:trPr>
        <w:tc>
          <w:tcPr>
            <w:tcW w:w="3100" w:type="dxa"/>
            <w:shd w:val="clear" w:color="auto" w:fill="auto"/>
          </w:tcPr>
          <w:p w14:paraId="333065BD" w14:textId="3E563174" w:rsidR="00825ECC" w:rsidRDefault="00825ECC" w:rsidP="00825ECC">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62BBE5AA" w14:textId="1BD6E548" w:rsidR="00825ECC" w:rsidRDefault="00825ECC" w:rsidP="00825ECC">
            <w:pPr>
              <w:pStyle w:val="TAL"/>
              <w:rPr>
                <w:lang w:eastAsia="zh-CN"/>
              </w:rPr>
            </w:pPr>
            <w:r w:rsidRPr="00DB003C">
              <w:t>Response time</w:t>
            </w:r>
          </w:p>
        </w:tc>
        <w:tc>
          <w:tcPr>
            <w:tcW w:w="2711" w:type="dxa"/>
            <w:shd w:val="clear" w:color="auto" w:fill="auto"/>
          </w:tcPr>
          <w:p w14:paraId="5D669B13" w14:textId="1E26C257" w:rsidR="00825ECC" w:rsidRDefault="00825ECC" w:rsidP="00825ECC">
            <w:pPr>
              <w:pStyle w:val="TAL"/>
              <w:rPr>
                <w:rFonts w:cs="Arial"/>
                <w:szCs w:val="18"/>
                <w:lang w:eastAsia="zh-CN"/>
              </w:rPr>
            </w:pPr>
            <w:r>
              <w:rPr>
                <w:lang w:eastAsia="zh-CN"/>
              </w:rPr>
              <w:t>300ms</w:t>
            </w:r>
          </w:p>
        </w:tc>
      </w:tr>
      <w:tr w:rsidR="00825ECC" w:rsidRPr="00DB003C" w14:paraId="650A327D" w14:textId="77777777" w:rsidTr="00825ECC">
        <w:trPr>
          <w:jc w:val="center"/>
        </w:trPr>
        <w:tc>
          <w:tcPr>
            <w:tcW w:w="3100" w:type="dxa"/>
            <w:shd w:val="clear" w:color="auto" w:fill="auto"/>
          </w:tcPr>
          <w:p w14:paraId="46291373" w14:textId="0BB3FDBE" w:rsidR="00825ECC" w:rsidRDefault="00825ECC" w:rsidP="00825ECC">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30DBFCEB" w14:textId="4C114653" w:rsidR="00825ECC" w:rsidRDefault="00825ECC" w:rsidP="00825ECC">
            <w:pPr>
              <w:pStyle w:val="TAL"/>
              <w:rPr>
                <w:lang w:eastAsia="zh-CN"/>
              </w:rPr>
            </w:pPr>
            <w:r w:rsidRPr="00DB003C">
              <w:t>Response time</w:t>
            </w:r>
          </w:p>
        </w:tc>
        <w:tc>
          <w:tcPr>
            <w:tcW w:w="2711" w:type="dxa"/>
            <w:shd w:val="clear" w:color="auto" w:fill="auto"/>
          </w:tcPr>
          <w:p w14:paraId="02828A8F" w14:textId="4DC3AFAD" w:rsidR="00825ECC" w:rsidRDefault="00825ECC" w:rsidP="00825ECC">
            <w:pPr>
              <w:pStyle w:val="TAL"/>
              <w:rPr>
                <w:rFonts w:cs="Arial"/>
                <w:szCs w:val="18"/>
                <w:lang w:eastAsia="zh-CN"/>
              </w:rPr>
            </w:pPr>
            <w:r>
              <w:rPr>
                <w:lang w:eastAsia="zh-CN"/>
              </w:rPr>
              <w:t>300ms</w:t>
            </w:r>
          </w:p>
        </w:tc>
      </w:tr>
      <w:tr w:rsidR="00825ECC" w:rsidRPr="00DB003C" w14:paraId="423727E3" w14:textId="77777777" w:rsidTr="00825ECC">
        <w:trPr>
          <w:jc w:val="center"/>
        </w:trPr>
        <w:tc>
          <w:tcPr>
            <w:tcW w:w="3100" w:type="dxa"/>
            <w:shd w:val="clear" w:color="auto" w:fill="auto"/>
          </w:tcPr>
          <w:p w14:paraId="1F2C892B" w14:textId="131A2A42" w:rsidR="00825ECC" w:rsidRDefault="00825ECC" w:rsidP="00825ECC">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0A96FA49" w14:textId="65E590AD" w:rsidR="00825ECC" w:rsidRDefault="00825ECC" w:rsidP="00825ECC">
            <w:pPr>
              <w:pStyle w:val="TAL"/>
              <w:rPr>
                <w:lang w:eastAsia="zh-CN"/>
              </w:rPr>
            </w:pPr>
            <w:r w:rsidRPr="00246A9D">
              <w:rPr>
                <w:lang w:eastAsia="zh-CN"/>
              </w:rPr>
              <w:t>Response time</w:t>
            </w:r>
          </w:p>
        </w:tc>
        <w:tc>
          <w:tcPr>
            <w:tcW w:w="2711" w:type="dxa"/>
            <w:shd w:val="clear" w:color="auto" w:fill="auto"/>
          </w:tcPr>
          <w:p w14:paraId="5D0C76D1" w14:textId="5D914FEF" w:rsidR="00825ECC" w:rsidRDefault="00825ECC" w:rsidP="00825ECC">
            <w:pPr>
              <w:pStyle w:val="TAL"/>
              <w:rPr>
                <w:rFonts w:cs="Arial"/>
                <w:szCs w:val="18"/>
                <w:lang w:eastAsia="zh-CN"/>
              </w:rPr>
            </w:pPr>
            <w:r w:rsidRPr="00246A9D">
              <w:rPr>
                <w:rFonts w:cs="Arial"/>
                <w:szCs w:val="18"/>
                <w:lang w:eastAsia="zh-CN"/>
              </w:rPr>
              <w:t>300ms</w:t>
            </w:r>
          </w:p>
        </w:tc>
      </w:tr>
      <w:tr w:rsidR="00825ECC" w:rsidRPr="00DB003C" w14:paraId="14FF5834" w14:textId="77777777" w:rsidTr="00825ECC">
        <w:trPr>
          <w:jc w:val="center"/>
        </w:trPr>
        <w:tc>
          <w:tcPr>
            <w:tcW w:w="3100" w:type="dxa"/>
            <w:shd w:val="clear" w:color="auto" w:fill="auto"/>
          </w:tcPr>
          <w:p w14:paraId="18A1DF2B" w14:textId="6DD3DD59" w:rsidR="00825ECC" w:rsidRPr="00250460" w:rsidRDefault="00825ECC" w:rsidP="00825ECC">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16696B31" w14:textId="77777777" w:rsidR="00825ECC" w:rsidRPr="00F44732" w:rsidRDefault="00825ECC" w:rsidP="00825ECC">
            <w:pPr>
              <w:pStyle w:val="TAL"/>
              <w:rPr>
                <w:lang w:eastAsia="zh-CN"/>
              </w:rPr>
            </w:pPr>
            <w:r w:rsidRPr="00F44732">
              <w:rPr>
                <w:lang w:eastAsia="ja-JP"/>
              </w:rPr>
              <w:t>Test 1:</w:t>
            </w:r>
          </w:p>
          <w:p w14:paraId="6541EF72" w14:textId="5D251615" w:rsidR="00825ECC" w:rsidRDefault="00825ECC" w:rsidP="00825ECC">
            <w:pPr>
              <w:pStyle w:val="TAL"/>
              <w:rPr>
                <w:lang w:eastAsia="zh-CN"/>
              </w:rPr>
            </w:pPr>
            <w:r w:rsidRPr="00F21A71">
              <w:t xml:space="preserve">Reported </w:t>
            </w:r>
            <w:r>
              <w:rPr>
                <w:rFonts w:hint="eastAsia"/>
                <w:lang w:eastAsia="zh-CN"/>
              </w:rPr>
              <w:t>absolute PRP</w:t>
            </w:r>
            <w:r w:rsidRPr="00F21A71">
              <w:t xml:space="preserve"> values</w:t>
            </w:r>
          </w:p>
          <w:p w14:paraId="2D8BCE8B" w14:textId="77777777" w:rsidR="00825ECC" w:rsidRDefault="00825ECC" w:rsidP="00825ECC">
            <w:pPr>
              <w:pStyle w:val="TAL"/>
              <w:rPr>
                <w:lang w:eastAsia="zh-CN"/>
              </w:rPr>
            </w:pPr>
            <w:r w:rsidRPr="00F21A71">
              <w:t xml:space="preserve">Reported </w:t>
            </w:r>
            <w:r>
              <w:rPr>
                <w:rFonts w:hint="eastAsia"/>
                <w:lang w:eastAsia="zh-CN"/>
              </w:rPr>
              <w:t>relative PRP</w:t>
            </w:r>
            <w:r w:rsidRPr="00F21A71">
              <w:t xml:space="preserve"> values</w:t>
            </w:r>
          </w:p>
          <w:p w14:paraId="677F7413" w14:textId="77777777" w:rsidR="00825ECC" w:rsidRDefault="00825ECC" w:rsidP="00825ECC">
            <w:pPr>
              <w:pStyle w:val="TAL"/>
              <w:rPr>
                <w:lang w:eastAsia="zh-CN"/>
              </w:rPr>
            </w:pPr>
          </w:p>
          <w:p w14:paraId="1F94E4FB" w14:textId="77777777" w:rsidR="00825ECC" w:rsidRPr="00F44732" w:rsidRDefault="00825ECC" w:rsidP="00825ECC">
            <w:pPr>
              <w:pStyle w:val="TAL"/>
              <w:rPr>
                <w:lang w:eastAsia="zh-CN"/>
              </w:rPr>
            </w:pPr>
            <w:r w:rsidRPr="00F44732">
              <w:rPr>
                <w:lang w:eastAsia="ja-JP"/>
              </w:rPr>
              <w:t xml:space="preserve">Test </w:t>
            </w:r>
            <w:r>
              <w:rPr>
                <w:rFonts w:hint="eastAsia"/>
                <w:lang w:eastAsia="zh-CN"/>
              </w:rPr>
              <w:t>2</w:t>
            </w:r>
            <w:r w:rsidRPr="00F44732">
              <w:rPr>
                <w:lang w:eastAsia="ja-JP"/>
              </w:rPr>
              <w:t>:</w:t>
            </w:r>
          </w:p>
          <w:p w14:paraId="2E213020" w14:textId="6F50197A" w:rsidR="00825ECC" w:rsidRDefault="00825ECC" w:rsidP="00825ECC">
            <w:pPr>
              <w:pStyle w:val="TAL"/>
              <w:rPr>
                <w:lang w:eastAsia="zh-CN"/>
              </w:rPr>
            </w:pPr>
            <w:r w:rsidRPr="00F21A71">
              <w:t xml:space="preserve">Reported </w:t>
            </w:r>
            <w:r>
              <w:rPr>
                <w:rFonts w:hint="eastAsia"/>
                <w:lang w:eastAsia="zh-CN"/>
              </w:rPr>
              <w:t>absolute PRP</w:t>
            </w:r>
            <w:r w:rsidRPr="00F21A71">
              <w:t xml:space="preserve"> values</w:t>
            </w:r>
          </w:p>
          <w:p w14:paraId="14FB3C2E" w14:textId="4A400547" w:rsidR="00825ECC" w:rsidRDefault="00825ECC" w:rsidP="00825ECC">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51763D7" w14:textId="77777777" w:rsidR="00825ECC" w:rsidRPr="00F44732" w:rsidRDefault="00825ECC" w:rsidP="00825ECC">
            <w:pPr>
              <w:pStyle w:val="TAL"/>
              <w:rPr>
                <w:lang w:eastAsia="zh-CN"/>
              </w:rPr>
            </w:pPr>
            <w:r w:rsidRPr="00F44732">
              <w:rPr>
                <w:lang w:eastAsia="ja-JP"/>
              </w:rPr>
              <w:t>Test 1:</w:t>
            </w:r>
          </w:p>
          <w:p w14:paraId="3D5DE9ED" w14:textId="77777777" w:rsidR="00825ECC" w:rsidRDefault="00825ECC" w:rsidP="00825ECC">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6E3F320" w14:textId="77777777" w:rsidR="00825ECC" w:rsidRPr="00F21A71" w:rsidRDefault="00825ECC" w:rsidP="00825ECC">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1F2FE27" w14:textId="77777777" w:rsidR="00825ECC" w:rsidRDefault="00825ECC" w:rsidP="00825ECC">
            <w:pPr>
              <w:pStyle w:val="TAL"/>
              <w:rPr>
                <w:rFonts w:cs="Arial"/>
                <w:lang w:eastAsia="zh-CN"/>
              </w:rPr>
            </w:pPr>
          </w:p>
          <w:p w14:paraId="620CC461" w14:textId="77777777" w:rsidR="00825ECC" w:rsidRPr="00F44732" w:rsidRDefault="00825ECC" w:rsidP="00825ECC">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1ED6AF82" w14:textId="77777777" w:rsidR="00825ECC" w:rsidRPr="00F44732" w:rsidRDefault="00825ECC" w:rsidP="00825ECC">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05407619" w14:textId="2B21329B" w:rsidR="00825ECC" w:rsidRPr="00246A9D" w:rsidRDefault="00825ECC" w:rsidP="00825ECC">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lastRenderedPageBreak/>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DB003C" w14:paraId="6F397BC8" w14:textId="77777777" w:rsidTr="006E2241">
        <w:trPr>
          <w:jc w:val="center"/>
        </w:trPr>
        <w:tc>
          <w:tcPr>
            <w:tcW w:w="2448" w:type="dxa"/>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jc w:val="center"/>
        </w:trPr>
        <w:tc>
          <w:tcPr>
            <w:tcW w:w="2448" w:type="dxa"/>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jc w:val="center"/>
        </w:trPr>
        <w:tc>
          <w:tcPr>
            <w:tcW w:w="2448" w:type="dxa"/>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jc w:val="center"/>
        </w:trPr>
        <w:tc>
          <w:tcPr>
            <w:tcW w:w="2448" w:type="dxa"/>
          </w:tcPr>
          <w:p w14:paraId="06C67B98" w14:textId="77777777" w:rsidR="003F3324" w:rsidRPr="00DB003C" w:rsidRDefault="003F3324" w:rsidP="003F3324">
            <w:pPr>
              <w:pStyle w:val="TAL"/>
            </w:pPr>
            <w:r w:rsidRPr="00DB003C">
              <w:t>8.1.1B E-UTRAN FDD UE Rx – Tx time difference case for UE Category 1bis</w:t>
            </w:r>
          </w:p>
        </w:tc>
        <w:tc>
          <w:tcPr>
            <w:tcW w:w="2869" w:type="dxa"/>
          </w:tcPr>
          <w:p w14:paraId="07802AAC" w14:textId="77777777" w:rsidR="003F3324" w:rsidRPr="00DB003C" w:rsidRDefault="003F3324" w:rsidP="003F3324">
            <w:pPr>
              <w:pStyle w:val="TAL"/>
              <w:rPr>
                <w:lang w:eastAsia="zh-CN"/>
              </w:rPr>
            </w:pPr>
            <w:r w:rsidRPr="00DB003C">
              <w:rPr>
                <w:lang w:eastAsia="zh-CN"/>
              </w:rPr>
              <w:t>Same as 8.1.1</w:t>
            </w:r>
          </w:p>
        </w:tc>
        <w:tc>
          <w:tcPr>
            <w:tcW w:w="1208" w:type="dxa"/>
          </w:tcPr>
          <w:p w14:paraId="5AF1C1A7" w14:textId="77777777" w:rsidR="003F3324" w:rsidRPr="00DB003C" w:rsidRDefault="003F3324" w:rsidP="003F3324">
            <w:pPr>
              <w:pStyle w:val="TAL"/>
              <w:rPr>
                <w:lang w:eastAsia="zh-CN"/>
              </w:rPr>
            </w:pPr>
            <w:r w:rsidRPr="00DB003C">
              <w:rPr>
                <w:lang w:eastAsia="zh-CN"/>
              </w:rPr>
              <w:t>Same as 8.1.1</w:t>
            </w:r>
          </w:p>
        </w:tc>
        <w:tc>
          <w:tcPr>
            <w:tcW w:w="3260" w:type="dxa"/>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jc w:val="center"/>
        </w:trPr>
        <w:tc>
          <w:tcPr>
            <w:tcW w:w="2448" w:type="dxa"/>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4ABF7CA3" w14:textId="77777777" w:rsidR="000351D1" w:rsidRPr="00DB003C" w:rsidRDefault="00D64E7B" w:rsidP="00D64E7B">
            <w:pPr>
              <w:pStyle w:val="TAL"/>
              <w:rPr>
                <w:lang w:eastAsia="en-US"/>
              </w:rPr>
            </w:pPr>
            <w:r w:rsidRPr="00DB003C">
              <w:rPr>
                <w:lang w:eastAsia="zh-CN"/>
              </w:rPr>
              <w:t>Same as 8.1.1</w:t>
            </w:r>
          </w:p>
        </w:tc>
        <w:tc>
          <w:tcPr>
            <w:tcW w:w="3260" w:type="dxa"/>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jc w:val="center"/>
        </w:trPr>
        <w:tc>
          <w:tcPr>
            <w:tcW w:w="2448" w:type="dxa"/>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3682515A" w14:textId="77777777" w:rsidR="00FB0A2A" w:rsidRPr="00DB003C" w:rsidRDefault="00FB0A2A" w:rsidP="00AD38C0">
            <w:pPr>
              <w:pStyle w:val="TAL"/>
              <w:rPr>
                <w:lang w:eastAsia="zh-CN"/>
              </w:rPr>
            </w:pPr>
            <w:r w:rsidRPr="00DB003C">
              <w:rPr>
                <w:lang w:eastAsia="zh-CN"/>
              </w:rPr>
              <w:t>Same as 8.1.1</w:t>
            </w:r>
          </w:p>
        </w:tc>
        <w:tc>
          <w:tcPr>
            <w:tcW w:w="3260" w:type="dxa"/>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jc w:val="center"/>
        </w:trPr>
        <w:tc>
          <w:tcPr>
            <w:tcW w:w="2448" w:type="dxa"/>
          </w:tcPr>
          <w:p w14:paraId="3A43761D" w14:textId="77777777" w:rsidR="003F3324" w:rsidRPr="00DB003C" w:rsidRDefault="003F3324" w:rsidP="003F3324">
            <w:pPr>
              <w:pStyle w:val="TAL"/>
            </w:pPr>
            <w:r w:rsidRPr="00DB003C">
              <w:t>8.1.2B E-UTRAN TDD UE Rx – Tx time difference case for UE Category 1bis</w:t>
            </w:r>
          </w:p>
        </w:tc>
        <w:tc>
          <w:tcPr>
            <w:tcW w:w="2869" w:type="dxa"/>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tcPr>
          <w:p w14:paraId="134996A8" w14:textId="77777777" w:rsidR="003F3324" w:rsidRPr="00DB003C" w:rsidRDefault="003F3324" w:rsidP="003F3324">
            <w:pPr>
              <w:pStyle w:val="TAL"/>
              <w:rPr>
                <w:lang w:eastAsia="zh-CN"/>
              </w:rPr>
            </w:pPr>
            <w:r w:rsidRPr="00DB003C">
              <w:rPr>
                <w:lang w:eastAsia="zh-CN"/>
              </w:rPr>
              <w:t>Same as 8.1.1</w:t>
            </w:r>
          </w:p>
        </w:tc>
        <w:tc>
          <w:tcPr>
            <w:tcW w:w="3260" w:type="dxa"/>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jc w:val="center"/>
        </w:trPr>
        <w:tc>
          <w:tcPr>
            <w:tcW w:w="2448" w:type="dxa"/>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(eICIC)</w:t>
            </w:r>
          </w:p>
        </w:tc>
        <w:tc>
          <w:tcPr>
            <w:tcW w:w="2869" w:type="dxa"/>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jc w:val="center"/>
        </w:trPr>
        <w:tc>
          <w:tcPr>
            <w:tcW w:w="2448" w:type="dxa"/>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tcPr>
          <w:p w14:paraId="72379702" w14:textId="77777777" w:rsidR="005654FE" w:rsidRPr="00DB003C" w:rsidRDefault="005654FE" w:rsidP="00C92768">
            <w:pPr>
              <w:pStyle w:val="TAL"/>
              <w:rPr>
                <w:lang w:eastAsia="zh-CN"/>
              </w:rPr>
            </w:pPr>
            <w:r w:rsidRPr="00DB003C">
              <w:rPr>
                <w:lang w:eastAsia="zh-CN"/>
              </w:rPr>
              <w:t>Same as 8.1.3</w:t>
            </w:r>
          </w:p>
        </w:tc>
        <w:tc>
          <w:tcPr>
            <w:tcW w:w="3260" w:type="dxa"/>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cantSplit/>
          <w:jc w:val="center"/>
        </w:trPr>
        <w:tc>
          <w:tcPr>
            <w:tcW w:w="2448" w:type="dxa"/>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cantSplit/>
          <w:jc w:val="center"/>
        </w:trPr>
        <w:tc>
          <w:tcPr>
            <w:tcW w:w="2448" w:type="dxa"/>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cantSplit/>
          <w:jc w:val="center"/>
        </w:trPr>
        <w:tc>
          <w:tcPr>
            <w:tcW w:w="2448" w:type="dxa"/>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cantSplit/>
          <w:jc w:val="center"/>
        </w:trPr>
        <w:tc>
          <w:tcPr>
            <w:tcW w:w="2448" w:type="dxa"/>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cantSplit/>
          <w:jc w:val="center"/>
        </w:trPr>
        <w:tc>
          <w:tcPr>
            <w:tcW w:w="2448" w:type="dxa"/>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cantSplit/>
          <w:jc w:val="center"/>
        </w:trPr>
        <w:tc>
          <w:tcPr>
            <w:tcW w:w="2448" w:type="dxa"/>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cantSplit/>
          <w:jc w:val="center"/>
        </w:trPr>
        <w:tc>
          <w:tcPr>
            <w:tcW w:w="2448" w:type="dxa"/>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535141A5" w14:textId="77777777" w:rsidR="00FB0313" w:rsidRPr="00DB003C" w:rsidRDefault="00FB0313" w:rsidP="00407980">
            <w:pPr>
              <w:pStyle w:val="TAL"/>
              <w:rPr>
                <w:lang w:eastAsia="en-US"/>
              </w:rPr>
            </w:pPr>
            <w:r w:rsidRPr="00DB003C">
              <w:rPr>
                <w:lang w:eastAsia="en-US"/>
              </w:rPr>
              <w:t>300 ms</w:t>
            </w:r>
          </w:p>
        </w:tc>
        <w:tc>
          <w:tcPr>
            <w:tcW w:w="3260" w:type="dxa"/>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cantSplit/>
          <w:jc w:val="center"/>
        </w:trPr>
        <w:tc>
          <w:tcPr>
            <w:tcW w:w="2448" w:type="dxa"/>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cantSplit/>
          <w:jc w:val="center"/>
        </w:trPr>
        <w:tc>
          <w:tcPr>
            <w:tcW w:w="2448" w:type="dxa"/>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7921457D" w14:textId="77777777" w:rsidR="00FB0313" w:rsidRPr="00DB003C" w:rsidRDefault="00FB0313" w:rsidP="00407980">
            <w:pPr>
              <w:pStyle w:val="TAL"/>
              <w:rPr>
                <w:lang w:eastAsia="en-US"/>
              </w:rPr>
            </w:pPr>
            <w:r w:rsidRPr="00DB003C">
              <w:rPr>
                <w:lang w:eastAsia="en-US"/>
              </w:rPr>
              <w:t>300 ms</w:t>
            </w:r>
          </w:p>
        </w:tc>
        <w:tc>
          <w:tcPr>
            <w:tcW w:w="3260" w:type="dxa"/>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cantSplit/>
          <w:jc w:val="center"/>
        </w:trPr>
        <w:tc>
          <w:tcPr>
            <w:tcW w:w="2448" w:type="dxa"/>
          </w:tcPr>
          <w:p w14:paraId="0E4DDECB" w14:textId="77777777" w:rsidR="008E0DAD" w:rsidRPr="00DB003C" w:rsidRDefault="008E0DAD" w:rsidP="00D64E7B">
            <w:pPr>
              <w:pStyle w:val="TAR"/>
              <w:jc w:val="left"/>
            </w:pPr>
            <w:r w:rsidRPr="00DB003C">
              <w:t>9.1.3 FDD RSTD Measurement Accuracy</w:t>
            </w:r>
          </w:p>
        </w:tc>
        <w:tc>
          <w:tcPr>
            <w:tcW w:w="2869" w:type="dxa"/>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cantSplit/>
          <w:jc w:val="center"/>
        </w:trPr>
        <w:tc>
          <w:tcPr>
            <w:tcW w:w="2448" w:type="dxa"/>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tcPr>
          <w:p w14:paraId="1632452D" w14:textId="77777777" w:rsidR="00B902BA" w:rsidRPr="00DB003C" w:rsidRDefault="00B902BA" w:rsidP="00B902BA">
            <w:pPr>
              <w:pStyle w:val="TAL"/>
              <w:rPr>
                <w:lang w:eastAsia="en-US"/>
              </w:rPr>
            </w:pPr>
            <w:r w:rsidRPr="00DB003C">
              <w:rPr>
                <w:lang w:eastAsia="zh-CN"/>
              </w:rPr>
              <w:t>Same as 9.1.3</w:t>
            </w:r>
          </w:p>
        </w:tc>
        <w:tc>
          <w:tcPr>
            <w:tcW w:w="1208" w:type="dxa"/>
          </w:tcPr>
          <w:p w14:paraId="21947F74" w14:textId="77777777" w:rsidR="00B902BA" w:rsidRPr="00DB003C" w:rsidRDefault="00B902BA" w:rsidP="00B902BA">
            <w:pPr>
              <w:pStyle w:val="TAL"/>
              <w:rPr>
                <w:lang w:eastAsia="en-US"/>
              </w:rPr>
            </w:pPr>
            <w:r w:rsidRPr="00DB003C">
              <w:rPr>
                <w:lang w:eastAsia="zh-CN"/>
              </w:rPr>
              <w:t>Same as 9.1.3</w:t>
            </w:r>
          </w:p>
        </w:tc>
        <w:tc>
          <w:tcPr>
            <w:tcW w:w="3260" w:type="dxa"/>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cantSplit/>
          <w:jc w:val="center"/>
        </w:trPr>
        <w:tc>
          <w:tcPr>
            <w:tcW w:w="2448" w:type="dxa"/>
          </w:tcPr>
          <w:p w14:paraId="27C78899" w14:textId="77777777" w:rsidR="00B902BA" w:rsidRPr="00DB003C" w:rsidRDefault="00B902BA" w:rsidP="00B902BA">
            <w:pPr>
              <w:pStyle w:val="TAL"/>
            </w:pPr>
            <w:r w:rsidRPr="00DB003C">
              <w:t>9.1.4 TDD RSTD Measurement Accuracy</w:t>
            </w:r>
          </w:p>
        </w:tc>
        <w:tc>
          <w:tcPr>
            <w:tcW w:w="2869" w:type="dxa"/>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cantSplit/>
          <w:jc w:val="center"/>
        </w:trPr>
        <w:tc>
          <w:tcPr>
            <w:tcW w:w="2448" w:type="dxa"/>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tcPr>
          <w:p w14:paraId="2BFD8C76" w14:textId="77777777" w:rsidR="00B902BA" w:rsidRPr="00DB003C" w:rsidRDefault="00B902BA" w:rsidP="00B902BA">
            <w:pPr>
              <w:pStyle w:val="TAL"/>
              <w:rPr>
                <w:lang w:eastAsia="zh-CN"/>
              </w:rPr>
            </w:pPr>
            <w:r w:rsidRPr="00DB003C">
              <w:rPr>
                <w:lang w:eastAsia="zh-CN"/>
              </w:rPr>
              <w:t>Same as 9.1.3</w:t>
            </w:r>
          </w:p>
        </w:tc>
        <w:tc>
          <w:tcPr>
            <w:tcW w:w="1208" w:type="dxa"/>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cantSplit/>
          <w:jc w:val="center"/>
        </w:trPr>
        <w:tc>
          <w:tcPr>
            <w:tcW w:w="2448" w:type="dxa"/>
          </w:tcPr>
          <w:p w14:paraId="6CEFA59F" w14:textId="77777777" w:rsidR="00EC69EB" w:rsidRPr="00DB003C" w:rsidRDefault="00EC69EB" w:rsidP="00FF0E54">
            <w:pPr>
              <w:pStyle w:val="TAL"/>
            </w:pPr>
            <w:r w:rsidRPr="00DB003C">
              <w:t>9.2.1 FDD-FDD inter-frequency RSTD measurement reporting delay</w:t>
            </w:r>
          </w:p>
        </w:tc>
        <w:tc>
          <w:tcPr>
            <w:tcW w:w="2869" w:type="dxa"/>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cantSplit/>
          <w:jc w:val="center"/>
        </w:trPr>
        <w:tc>
          <w:tcPr>
            <w:tcW w:w="2448" w:type="dxa"/>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75F83C27" w14:textId="77777777" w:rsidR="00FB0313" w:rsidRPr="00DB003C" w:rsidRDefault="00FB0313" w:rsidP="00407980">
            <w:pPr>
              <w:pStyle w:val="TAL"/>
              <w:rPr>
                <w:lang w:eastAsia="en-US"/>
              </w:rPr>
            </w:pPr>
            <w:r w:rsidRPr="00DB003C">
              <w:rPr>
                <w:lang w:eastAsia="en-US"/>
              </w:rPr>
              <w:t>300 ms</w:t>
            </w:r>
          </w:p>
        </w:tc>
        <w:tc>
          <w:tcPr>
            <w:tcW w:w="3260" w:type="dxa"/>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cantSplit/>
          <w:jc w:val="center"/>
        </w:trPr>
        <w:tc>
          <w:tcPr>
            <w:tcW w:w="2448" w:type="dxa"/>
          </w:tcPr>
          <w:p w14:paraId="0F7CFB67" w14:textId="77777777" w:rsidR="00447E6E" w:rsidRPr="00DB003C" w:rsidRDefault="00447E6E" w:rsidP="005B6AFE">
            <w:pPr>
              <w:pStyle w:val="TAL"/>
            </w:pPr>
            <w:r w:rsidRPr="00DB003C">
              <w:t>9.2.2 TDD-TDD inter-frequency RSTD measurement reporting delay</w:t>
            </w:r>
          </w:p>
        </w:tc>
        <w:tc>
          <w:tcPr>
            <w:tcW w:w="2869" w:type="dxa"/>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cantSplit/>
          <w:jc w:val="center"/>
        </w:trPr>
        <w:tc>
          <w:tcPr>
            <w:tcW w:w="2448" w:type="dxa"/>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0F1CC468" w14:textId="77777777" w:rsidR="00FB0313" w:rsidRPr="00DB003C" w:rsidRDefault="00FB0313" w:rsidP="00407980">
            <w:pPr>
              <w:pStyle w:val="TAL"/>
              <w:rPr>
                <w:lang w:eastAsia="en-US"/>
              </w:rPr>
            </w:pPr>
            <w:r w:rsidRPr="00DB003C">
              <w:rPr>
                <w:lang w:eastAsia="en-US"/>
              </w:rPr>
              <w:t>300 ms</w:t>
            </w:r>
          </w:p>
        </w:tc>
        <w:tc>
          <w:tcPr>
            <w:tcW w:w="3260" w:type="dxa"/>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cantSplit/>
          <w:jc w:val="center"/>
        </w:trPr>
        <w:tc>
          <w:tcPr>
            <w:tcW w:w="2448" w:type="dxa"/>
          </w:tcPr>
          <w:p w14:paraId="59F25540" w14:textId="77777777" w:rsidR="00491AEB" w:rsidRPr="00DB003C" w:rsidRDefault="00491AEB" w:rsidP="00FF0E54">
            <w:pPr>
              <w:pStyle w:val="TAL"/>
            </w:pPr>
            <w:r w:rsidRPr="00DB003C">
              <w:rPr>
                <w:lang w:eastAsia="en-US"/>
              </w:rPr>
              <w:t>9.2.4 FDD-FDD inter frequency RSTD Accuracy</w:t>
            </w:r>
          </w:p>
        </w:tc>
        <w:tc>
          <w:tcPr>
            <w:tcW w:w="2869" w:type="dxa"/>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cantSplit/>
          <w:jc w:val="center"/>
        </w:trPr>
        <w:tc>
          <w:tcPr>
            <w:tcW w:w="2448" w:type="dxa"/>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cantSplit/>
          <w:jc w:val="center"/>
        </w:trPr>
        <w:tc>
          <w:tcPr>
            <w:tcW w:w="2448" w:type="dxa"/>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cantSplit/>
          <w:jc w:val="center"/>
        </w:trPr>
        <w:tc>
          <w:tcPr>
            <w:tcW w:w="2448" w:type="dxa"/>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cantSplit/>
          <w:jc w:val="center"/>
        </w:trPr>
        <w:tc>
          <w:tcPr>
            <w:tcW w:w="2448" w:type="dxa"/>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cantSplit/>
          <w:jc w:val="center"/>
        </w:trPr>
        <w:tc>
          <w:tcPr>
            <w:tcW w:w="2448" w:type="dxa"/>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cantSplit/>
          <w:jc w:val="center"/>
        </w:trPr>
        <w:tc>
          <w:tcPr>
            <w:tcW w:w="2448" w:type="dxa"/>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cantSplit/>
          <w:jc w:val="center"/>
        </w:trPr>
        <w:tc>
          <w:tcPr>
            <w:tcW w:w="2448" w:type="dxa"/>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cantSplit/>
          <w:jc w:val="center"/>
        </w:trPr>
        <w:tc>
          <w:tcPr>
            <w:tcW w:w="2448" w:type="dxa"/>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cantSplit/>
          <w:jc w:val="center"/>
        </w:trPr>
        <w:tc>
          <w:tcPr>
            <w:tcW w:w="2448" w:type="dxa"/>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cantSplit/>
          <w:jc w:val="center"/>
        </w:trPr>
        <w:tc>
          <w:tcPr>
            <w:tcW w:w="2448" w:type="dxa"/>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cantSplit/>
          <w:jc w:val="center"/>
        </w:trPr>
        <w:tc>
          <w:tcPr>
            <w:tcW w:w="2448" w:type="dxa"/>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cantSplit/>
          <w:jc w:val="center"/>
        </w:trPr>
        <w:tc>
          <w:tcPr>
            <w:tcW w:w="2448" w:type="dxa"/>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cantSplit/>
          <w:jc w:val="center"/>
        </w:trPr>
        <w:tc>
          <w:tcPr>
            <w:tcW w:w="2448" w:type="dxa"/>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cantSplit/>
          <w:jc w:val="center"/>
        </w:trPr>
        <w:tc>
          <w:tcPr>
            <w:tcW w:w="2448" w:type="dxa"/>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cantSplit/>
          <w:jc w:val="center"/>
        </w:trPr>
        <w:tc>
          <w:tcPr>
            <w:tcW w:w="2448" w:type="dxa"/>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cantSplit/>
          <w:jc w:val="center"/>
        </w:trPr>
        <w:tc>
          <w:tcPr>
            <w:tcW w:w="2448" w:type="dxa"/>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cantSplit/>
          <w:jc w:val="center"/>
        </w:trPr>
        <w:tc>
          <w:tcPr>
            <w:tcW w:w="2448" w:type="dxa"/>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cantSplit/>
          <w:jc w:val="center"/>
        </w:trPr>
        <w:tc>
          <w:tcPr>
            <w:tcW w:w="2448" w:type="dxa"/>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cantSplit/>
          <w:jc w:val="center"/>
        </w:trPr>
        <w:tc>
          <w:tcPr>
            <w:tcW w:w="2448" w:type="dxa"/>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cantSplit/>
          <w:jc w:val="center"/>
        </w:trPr>
        <w:tc>
          <w:tcPr>
            <w:tcW w:w="2448" w:type="dxa"/>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cantSplit/>
          <w:jc w:val="center"/>
        </w:trPr>
        <w:tc>
          <w:tcPr>
            <w:tcW w:w="2448" w:type="dxa"/>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cantSplit/>
          <w:jc w:val="center"/>
        </w:trPr>
        <w:tc>
          <w:tcPr>
            <w:tcW w:w="2448" w:type="dxa"/>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cantSplit/>
          <w:jc w:val="center"/>
        </w:trPr>
        <w:tc>
          <w:tcPr>
            <w:tcW w:w="2448" w:type="dxa"/>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cantSplit/>
          <w:jc w:val="center"/>
        </w:trPr>
        <w:tc>
          <w:tcPr>
            <w:tcW w:w="2448" w:type="dxa"/>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cantSplit/>
          <w:jc w:val="center"/>
        </w:trPr>
        <w:tc>
          <w:tcPr>
            <w:tcW w:w="2448" w:type="dxa"/>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cantSplit/>
          <w:jc w:val="center"/>
        </w:trPr>
        <w:tc>
          <w:tcPr>
            <w:tcW w:w="2448" w:type="dxa"/>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cantSplit/>
          <w:jc w:val="center"/>
        </w:trPr>
        <w:tc>
          <w:tcPr>
            <w:tcW w:w="2448" w:type="dxa"/>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cantSplit/>
          <w:jc w:val="center"/>
        </w:trPr>
        <w:tc>
          <w:tcPr>
            <w:tcW w:w="2448" w:type="dxa"/>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cantSplit/>
          <w:jc w:val="center"/>
        </w:trPr>
        <w:tc>
          <w:tcPr>
            <w:tcW w:w="2448" w:type="dxa"/>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cantSplit/>
          <w:jc w:val="center"/>
        </w:trPr>
        <w:tc>
          <w:tcPr>
            <w:tcW w:w="2448" w:type="dxa"/>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cantSplit/>
          <w:jc w:val="center"/>
        </w:trPr>
        <w:tc>
          <w:tcPr>
            <w:tcW w:w="2448" w:type="dxa"/>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cantSplit/>
          <w:jc w:val="center"/>
        </w:trPr>
        <w:tc>
          <w:tcPr>
            <w:tcW w:w="2448" w:type="dxa"/>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cantSplit/>
          <w:jc w:val="center"/>
        </w:trPr>
        <w:tc>
          <w:tcPr>
            <w:tcW w:w="2448" w:type="dxa"/>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cantSplit/>
          <w:jc w:val="center"/>
        </w:trPr>
        <w:tc>
          <w:tcPr>
            <w:tcW w:w="2448" w:type="dxa"/>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cantSplit/>
          <w:jc w:val="center"/>
        </w:trPr>
        <w:tc>
          <w:tcPr>
            <w:tcW w:w="2448" w:type="dxa"/>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cantSplit/>
          <w:jc w:val="center"/>
        </w:trPr>
        <w:tc>
          <w:tcPr>
            <w:tcW w:w="2448" w:type="dxa"/>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cantSplit/>
          <w:jc w:val="center"/>
        </w:trPr>
        <w:tc>
          <w:tcPr>
            <w:tcW w:w="2448" w:type="dxa"/>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cantSplit/>
          <w:jc w:val="center"/>
        </w:trPr>
        <w:tc>
          <w:tcPr>
            <w:tcW w:w="2448" w:type="dxa"/>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cantSplit/>
          <w:jc w:val="center"/>
        </w:trPr>
        <w:tc>
          <w:tcPr>
            <w:tcW w:w="2448" w:type="dxa"/>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cantSplit/>
          <w:jc w:val="center"/>
        </w:trPr>
        <w:tc>
          <w:tcPr>
            <w:tcW w:w="2448" w:type="dxa"/>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cantSplit/>
          <w:jc w:val="center"/>
        </w:trPr>
        <w:tc>
          <w:tcPr>
            <w:tcW w:w="2448" w:type="dxa"/>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cantSplit/>
          <w:jc w:val="center"/>
        </w:trPr>
        <w:tc>
          <w:tcPr>
            <w:tcW w:w="2448" w:type="dxa"/>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cantSplit/>
          <w:jc w:val="center"/>
        </w:trPr>
        <w:tc>
          <w:tcPr>
            <w:tcW w:w="2448" w:type="dxa"/>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cantSplit/>
          <w:jc w:val="center"/>
        </w:trPr>
        <w:tc>
          <w:tcPr>
            <w:tcW w:w="2448" w:type="dxa"/>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cantSplit/>
          <w:jc w:val="center"/>
        </w:trPr>
        <w:tc>
          <w:tcPr>
            <w:tcW w:w="2448" w:type="dxa"/>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cantSplit/>
          <w:jc w:val="center"/>
        </w:trPr>
        <w:tc>
          <w:tcPr>
            <w:tcW w:w="2448" w:type="dxa"/>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cantSplit/>
          <w:jc w:val="center"/>
        </w:trPr>
        <w:tc>
          <w:tcPr>
            <w:tcW w:w="2448" w:type="dxa"/>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cantSplit/>
          <w:jc w:val="center"/>
        </w:trPr>
        <w:tc>
          <w:tcPr>
            <w:tcW w:w="2448" w:type="dxa"/>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cantSplit/>
          <w:jc w:val="center"/>
        </w:trPr>
        <w:tc>
          <w:tcPr>
            <w:tcW w:w="2448" w:type="dxa"/>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cantSplit/>
          <w:jc w:val="center"/>
        </w:trPr>
        <w:tc>
          <w:tcPr>
            <w:tcW w:w="2448" w:type="dxa"/>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cantSplit/>
          <w:jc w:val="center"/>
        </w:trPr>
        <w:tc>
          <w:tcPr>
            <w:tcW w:w="2448" w:type="dxa"/>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cantSplit/>
          <w:jc w:val="center"/>
        </w:trPr>
        <w:tc>
          <w:tcPr>
            <w:tcW w:w="2448" w:type="dxa"/>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cantSplit/>
          <w:jc w:val="center"/>
        </w:trPr>
        <w:tc>
          <w:tcPr>
            <w:tcW w:w="2448" w:type="dxa"/>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cantSplit/>
          <w:jc w:val="center"/>
        </w:trPr>
        <w:tc>
          <w:tcPr>
            <w:tcW w:w="2448" w:type="dxa"/>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cantSplit/>
          <w:jc w:val="center"/>
        </w:trPr>
        <w:tc>
          <w:tcPr>
            <w:tcW w:w="2448" w:type="dxa"/>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cantSplit/>
          <w:jc w:val="center"/>
        </w:trPr>
        <w:tc>
          <w:tcPr>
            <w:tcW w:w="2448" w:type="dxa"/>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cantSplit/>
          <w:jc w:val="center"/>
        </w:trPr>
        <w:tc>
          <w:tcPr>
            <w:tcW w:w="2448" w:type="dxa"/>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cantSplit/>
          <w:jc w:val="center"/>
        </w:trPr>
        <w:tc>
          <w:tcPr>
            <w:tcW w:w="2448" w:type="dxa"/>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cantSplit/>
          <w:jc w:val="center"/>
        </w:trPr>
        <w:tc>
          <w:tcPr>
            <w:tcW w:w="2448" w:type="dxa"/>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cantSplit/>
          <w:jc w:val="center"/>
        </w:trPr>
        <w:tc>
          <w:tcPr>
            <w:tcW w:w="2448" w:type="dxa"/>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cantSplit/>
          <w:jc w:val="center"/>
        </w:trPr>
        <w:tc>
          <w:tcPr>
            <w:tcW w:w="2448" w:type="dxa"/>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cantSplit/>
          <w:jc w:val="center"/>
        </w:trPr>
        <w:tc>
          <w:tcPr>
            <w:tcW w:w="2448" w:type="dxa"/>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cantSplit/>
          <w:jc w:val="center"/>
        </w:trPr>
        <w:tc>
          <w:tcPr>
            <w:tcW w:w="2448" w:type="dxa"/>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cantSplit/>
          <w:jc w:val="center"/>
        </w:trPr>
        <w:tc>
          <w:tcPr>
            <w:tcW w:w="2448" w:type="dxa"/>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cantSplit/>
          <w:jc w:val="center"/>
        </w:trPr>
        <w:tc>
          <w:tcPr>
            <w:tcW w:w="2448" w:type="dxa"/>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cantSplit/>
          <w:jc w:val="center"/>
        </w:trPr>
        <w:tc>
          <w:tcPr>
            <w:tcW w:w="2448" w:type="dxa"/>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cantSplit/>
          <w:jc w:val="center"/>
        </w:trPr>
        <w:tc>
          <w:tcPr>
            <w:tcW w:w="2448" w:type="dxa"/>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cantSplit/>
          <w:jc w:val="center"/>
        </w:trPr>
        <w:tc>
          <w:tcPr>
            <w:tcW w:w="2448" w:type="dxa"/>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cantSplit/>
          <w:jc w:val="center"/>
        </w:trPr>
        <w:tc>
          <w:tcPr>
            <w:tcW w:w="2448" w:type="dxa"/>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cantSplit/>
          <w:jc w:val="center"/>
        </w:trPr>
        <w:tc>
          <w:tcPr>
            <w:tcW w:w="2448" w:type="dxa"/>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cantSplit/>
          <w:jc w:val="center"/>
        </w:trPr>
        <w:tc>
          <w:tcPr>
            <w:tcW w:w="2448" w:type="dxa"/>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cantSplit/>
          <w:jc w:val="center"/>
        </w:trPr>
        <w:tc>
          <w:tcPr>
            <w:tcW w:w="2448" w:type="dxa"/>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cantSplit/>
          <w:jc w:val="center"/>
        </w:trPr>
        <w:tc>
          <w:tcPr>
            <w:tcW w:w="2448" w:type="dxa"/>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cantSplit/>
          <w:jc w:val="center"/>
        </w:trPr>
        <w:tc>
          <w:tcPr>
            <w:tcW w:w="2448" w:type="dxa"/>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cantSplit/>
          <w:jc w:val="center"/>
        </w:trPr>
        <w:tc>
          <w:tcPr>
            <w:tcW w:w="2448" w:type="dxa"/>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cantSplit/>
          <w:jc w:val="center"/>
        </w:trPr>
        <w:tc>
          <w:tcPr>
            <w:tcW w:w="2448" w:type="dxa"/>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cantSplit/>
          <w:jc w:val="center"/>
        </w:trPr>
        <w:tc>
          <w:tcPr>
            <w:tcW w:w="2448" w:type="dxa"/>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cantSplit/>
          <w:jc w:val="center"/>
        </w:trPr>
        <w:tc>
          <w:tcPr>
            <w:tcW w:w="2448" w:type="dxa"/>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cantSplit/>
          <w:jc w:val="center"/>
        </w:trPr>
        <w:tc>
          <w:tcPr>
            <w:tcW w:w="2448" w:type="dxa"/>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cantSplit/>
          <w:jc w:val="center"/>
        </w:trPr>
        <w:tc>
          <w:tcPr>
            <w:tcW w:w="2448" w:type="dxa"/>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cantSplit/>
          <w:jc w:val="center"/>
        </w:trPr>
        <w:tc>
          <w:tcPr>
            <w:tcW w:w="2448" w:type="dxa"/>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cantSplit/>
          <w:jc w:val="center"/>
        </w:trPr>
        <w:tc>
          <w:tcPr>
            <w:tcW w:w="2448" w:type="dxa"/>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cantSplit/>
          <w:jc w:val="center"/>
        </w:trPr>
        <w:tc>
          <w:tcPr>
            <w:tcW w:w="2448" w:type="dxa"/>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cantSplit/>
          <w:jc w:val="center"/>
        </w:trPr>
        <w:tc>
          <w:tcPr>
            <w:tcW w:w="2448" w:type="dxa"/>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cantSplit/>
          <w:jc w:val="center"/>
        </w:trPr>
        <w:tc>
          <w:tcPr>
            <w:tcW w:w="2448" w:type="dxa"/>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cantSplit/>
          <w:jc w:val="center"/>
        </w:trPr>
        <w:tc>
          <w:tcPr>
            <w:tcW w:w="2448" w:type="dxa"/>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cantSplit/>
          <w:jc w:val="center"/>
        </w:trPr>
        <w:tc>
          <w:tcPr>
            <w:tcW w:w="2448" w:type="dxa"/>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cantSplit/>
          <w:jc w:val="center"/>
        </w:trPr>
        <w:tc>
          <w:tcPr>
            <w:tcW w:w="2448" w:type="dxa"/>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cantSplit/>
          <w:jc w:val="center"/>
        </w:trPr>
        <w:tc>
          <w:tcPr>
            <w:tcW w:w="2448" w:type="dxa"/>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cantSplit/>
          <w:jc w:val="center"/>
        </w:trPr>
        <w:tc>
          <w:tcPr>
            <w:tcW w:w="2448" w:type="dxa"/>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cantSplit/>
          <w:jc w:val="center"/>
        </w:trPr>
        <w:tc>
          <w:tcPr>
            <w:tcW w:w="2448" w:type="dxa"/>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cantSplit/>
          <w:jc w:val="center"/>
        </w:trPr>
        <w:tc>
          <w:tcPr>
            <w:tcW w:w="2448" w:type="dxa"/>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cantSplit/>
          <w:jc w:val="center"/>
        </w:trPr>
        <w:tc>
          <w:tcPr>
            <w:tcW w:w="2448" w:type="dxa"/>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Default="00C220B7" w:rsidP="00D96C76">
            <w:pPr>
              <w:pStyle w:val="TAH"/>
              <w:jc w:val="left"/>
              <w:rPr>
                <w:b w:val="0"/>
              </w:rPr>
            </w:pPr>
            <w:r w:rsidRPr="00DB003C">
              <w:rPr>
                <w:b w:val="0"/>
              </w:rPr>
              <w:t>Response Time</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Default="00517168" w:rsidP="00517168">
            <w:pPr>
              <w:pStyle w:val="TAH"/>
              <w:jc w:val="left"/>
              <w:rPr>
                <w:b w:val="0"/>
              </w:rPr>
            </w:pPr>
            <w:r w:rsidRPr="00DB003C">
              <w:rPr>
                <w:b w:val="0"/>
              </w:rPr>
              <w:t>Response Time</w:t>
            </w:r>
          </w:p>
          <w:p w14:paraId="01A48B1D" w14:textId="0656E6B7" w:rsidR="00C220B7" w:rsidRPr="00DB003C" w:rsidRDefault="00517168" w:rsidP="00517168">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DB003C" w:rsidRDefault="00C220B7" w:rsidP="00C220B7">
            <w:pPr>
              <w:pStyle w:val="TAH"/>
              <w:jc w:val="left"/>
              <w:rPr>
                <w:b w:val="0"/>
              </w:rPr>
            </w:pPr>
            <w:r w:rsidRPr="00DB003C">
              <w:rPr>
                <w:b w:val="0"/>
              </w:rPr>
              <w:t xml:space="preserve">Time + TPR: </w:t>
            </w:r>
            <w:r w:rsidR="00517168">
              <w:rPr>
                <w:b w:val="0"/>
              </w:rPr>
              <w:t xml:space="preserve">between </w:t>
            </w:r>
            <w:r w:rsidR="00517168">
              <w:rPr>
                <w:rFonts w:hint="eastAsia"/>
                <w:b w:val="0"/>
                <w:lang w:eastAsia="zh-CN"/>
              </w:rPr>
              <w:t>6</w:t>
            </w:r>
            <w:r w:rsidR="00517168">
              <w:rPr>
                <w:b w:val="0"/>
              </w:rPr>
              <w:t xml:space="preserve">.3 s and </w:t>
            </w:r>
            <w:r w:rsidR="00517168">
              <w:rPr>
                <w:rFonts w:hint="eastAsia"/>
                <w:b w:val="0"/>
                <w:lang w:eastAsia="zh-CN"/>
              </w:rPr>
              <w:t>250</w:t>
            </w:r>
            <w:r w:rsidR="00517168">
              <w:rPr>
                <w:b w:val="0"/>
              </w:rPr>
              <w:t>.3 s depending on UE capabilities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Default="00517168" w:rsidP="00517168">
            <w:pPr>
              <w:pStyle w:val="TAH"/>
              <w:jc w:val="left"/>
              <w:rPr>
                <w:b w:val="0"/>
              </w:rPr>
            </w:pPr>
            <w:r w:rsidRPr="00DB003C">
              <w:rPr>
                <w:b w:val="0"/>
              </w:rPr>
              <w:t>Response Time</w:t>
            </w:r>
          </w:p>
          <w:p w14:paraId="794BF785" w14:textId="2EAE1589" w:rsidR="00C220B7" w:rsidRPr="00DB003C" w:rsidRDefault="00517168" w:rsidP="00517168">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DB003C" w:rsidRDefault="00C220B7" w:rsidP="00C220B7">
            <w:pPr>
              <w:pStyle w:val="TAH"/>
              <w:jc w:val="left"/>
              <w:rPr>
                <w:b w:val="0"/>
              </w:rPr>
            </w:pPr>
            <w:r w:rsidRPr="00DB003C">
              <w:rPr>
                <w:b w:val="0"/>
              </w:rPr>
              <w:t xml:space="preserve">Time + TPR: </w:t>
            </w:r>
            <w:r w:rsidR="0073411E">
              <w:rPr>
                <w:b w:val="0"/>
              </w:rPr>
              <w:t xml:space="preserve">between </w:t>
            </w:r>
            <w:r w:rsidR="0073411E">
              <w:rPr>
                <w:rFonts w:hint="eastAsia"/>
                <w:b w:val="0"/>
                <w:lang w:eastAsia="zh-CN"/>
              </w:rPr>
              <w:t>11</w:t>
            </w:r>
            <w:r w:rsidR="0073411E">
              <w:rPr>
                <w:b w:val="0"/>
              </w:rPr>
              <w:t xml:space="preserve">.3 s and </w:t>
            </w:r>
            <w:r w:rsidR="0073411E">
              <w:rPr>
                <w:rFonts w:hint="eastAsia"/>
                <w:b w:val="0"/>
                <w:lang w:eastAsia="zh-CN"/>
              </w:rPr>
              <w:t>210</w:t>
            </w:r>
            <w:r w:rsidR="0073411E">
              <w:rPr>
                <w:b w:val="0"/>
              </w:rPr>
              <w:t>.3 s depending on UE capabilities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602437F7"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9BE12F3" w14:textId="139E021A"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4F78664"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DFE9F9" w14:textId="7703A09C"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78C209"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11.3s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90BA1D1"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20.3s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01CAF73"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FCBF3DF"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E354028"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9BE9062"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2097786" w14:textId="34C394EA" w:rsidR="003C12E6" w:rsidRDefault="003C12E6" w:rsidP="00C220B7">
      <w:pPr>
        <w:rPr>
          <w:lang w:eastAsia="zh-CN"/>
        </w:rPr>
      </w:pPr>
    </w:p>
    <w:p w14:paraId="2551779A" w14:textId="77777777" w:rsidR="0073411E" w:rsidRPr="00DB003C" w:rsidRDefault="0073411E" w:rsidP="0073411E">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DB003C" w14:paraId="300A8E9C" w14:textId="77777777" w:rsidTr="00D66DE4">
        <w:trPr>
          <w:jc w:val="center"/>
        </w:trPr>
        <w:tc>
          <w:tcPr>
            <w:tcW w:w="2456" w:type="dxa"/>
          </w:tcPr>
          <w:p w14:paraId="2CA2A9C4" w14:textId="77777777" w:rsidR="0073411E" w:rsidRPr="00DB003C" w:rsidRDefault="0073411E" w:rsidP="00D66DE4">
            <w:pPr>
              <w:pStyle w:val="TAH"/>
            </w:pPr>
            <w:r w:rsidRPr="00DB003C">
              <w:t xml:space="preserve">Test </w:t>
            </w:r>
          </w:p>
        </w:tc>
        <w:tc>
          <w:tcPr>
            <w:tcW w:w="2879" w:type="dxa"/>
          </w:tcPr>
          <w:p w14:paraId="775799EB" w14:textId="77777777" w:rsidR="0073411E" w:rsidRPr="00DB003C" w:rsidRDefault="0073411E" w:rsidP="00D66DE4">
            <w:pPr>
              <w:pStyle w:val="TAH"/>
            </w:pPr>
            <w:r w:rsidRPr="00DB003C">
              <w:t>Minimum Requirement in TS 3</w:t>
            </w:r>
            <w:r w:rsidRPr="00DB003C">
              <w:rPr>
                <w:lang w:eastAsia="zh-CN"/>
              </w:rPr>
              <w:t>8</w:t>
            </w:r>
            <w:r w:rsidRPr="00DB003C">
              <w:t>.133</w:t>
            </w:r>
          </w:p>
        </w:tc>
        <w:tc>
          <w:tcPr>
            <w:tcW w:w="1212" w:type="dxa"/>
          </w:tcPr>
          <w:p w14:paraId="76B8C4C7" w14:textId="77777777" w:rsidR="0073411E" w:rsidRPr="00DB003C" w:rsidRDefault="0073411E" w:rsidP="00D66DE4">
            <w:pPr>
              <w:pStyle w:val="TAH"/>
            </w:pPr>
            <w:r w:rsidRPr="00DB003C">
              <w:t>Test Parameter Relaxation</w:t>
            </w:r>
            <w:r w:rsidRPr="00DB003C">
              <w:br/>
              <w:t>(TPR)</w:t>
            </w:r>
          </w:p>
        </w:tc>
        <w:tc>
          <w:tcPr>
            <w:tcW w:w="3271" w:type="dxa"/>
          </w:tcPr>
          <w:p w14:paraId="2962029A" w14:textId="77777777" w:rsidR="0073411E" w:rsidRPr="00DB003C" w:rsidRDefault="0073411E" w:rsidP="00D66DE4">
            <w:pPr>
              <w:pStyle w:val="TAH"/>
            </w:pPr>
            <w:r w:rsidRPr="00DB003C">
              <w:t>Test Requirement in TS 3</w:t>
            </w:r>
            <w:r w:rsidRPr="00DB003C">
              <w:rPr>
                <w:lang w:eastAsia="zh-CN"/>
              </w:rPr>
              <w:t>7</w:t>
            </w:r>
            <w:r w:rsidRPr="00DB003C">
              <w:t>.571-1</w:t>
            </w:r>
          </w:p>
        </w:tc>
      </w:tr>
      <w:tr w:rsidR="00246A9D" w:rsidRPr="00DB003C"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D81C12" w:rsidRDefault="00246A9D" w:rsidP="00246A9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Default="00246A9D" w:rsidP="00246A9D">
            <w:pPr>
              <w:pStyle w:val="TAH"/>
              <w:jc w:val="left"/>
              <w:rPr>
                <w:b w:val="0"/>
              </w:rPr>
            </w:pPr>
            <w:r w:rsidRPr="00DB003C">
              <w:rPr>
                <w:b w:val="0"/>
              </w:rPr>
              <w:t>Response Time</w:t>
            </w:r>
          </w:p>
          <w:p w14:paraId="4B9DB36D" w14:textId="11C91424" w:rsidR="00246A9D" w:rsidRPr="00DB003C" w:rsidRDefault="00246A9D" w:rsidP="00246A9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DB003C" w:rsidRDefault="00246A9D" w:rsidP="00246A9D">
            <w:pPr>
              <w:pStyle w:val="TAH"/>
              <w:jc w:val="left"/>
              <w:rPr>
                <w:b w:val="0"/>
                <w:lang w:eastAsia="zh-CN"/>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441DD982" w:rsidR="00246A9D" w:rsidRPr="00DB003C" w:rsidRDefault="00246A9D" w:rsidP="00246A9D">
            <w:pPr>
              <w:pStyle w:val="TAH"/>
              <w:jc w:val="left"/>
              <w:rPr>
                <w:b w:val="0"/>
                <w:lang w:eastAsia="zh-CN"/>
              </w:rPr>
            </w:pPr>
            <w:r w:rsidRPr="00DB003C">
              <w:rPr>
                <w:b w:val="0"/>
              </w:rPr>
              <w:t xml:space="preserve">Time + TPR: </w:t>
            </w:r>
            <w:r>
              <w:rPr>
                <w:b w:val="0"/>
              </w:rPr>
              <w:t>between 1.3 s and 660.3 s depending on UE capabilities</w:t>
            </w:r>
          </w:p>
        </w:tc>
      </w:tr>
      <w:tr w:rsidR="00246A9D" w:rsidRPr="00DB003C"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D81C12" w:rsidRDefault="00246A9D" w:rsidP="00246A9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Default="00246A9D" w:rsidP="00246A9D">
            <w:pPr>
              <w:pStyle w:val="TAH"/>
              <w:jc w:val="left"/>
              <w:rPr>
                <w:b w:val="0"/>
              </w:rPr>
            </w:pPr>
            <w:r w:rsidRPr="00DB003C">
              <w:rPr>
                <w:b w:val="0"/>
              </w:rPr>
              <w:t>Response Time</w:t>
            </w:r>
          </w:p>
          <w:p w14:paraId="13CA6BA0" w14:textId="7F57450C" w:rsidR="00246A9D" w:rsidRPr="00DB003C" w:rsidRDefault="00246A9D" w:rsidP="00246A9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DB003C" w:rsidRDefault="00246A9D" w:rsidP="00246A9D">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7A9159A5" w:rsidR="00246A9D" w:rsidRPr="00DB003C" w:rsidRDefault="00246A9D" w:rsidP="00246A9D">
            <w:pPr>
              <w:pStyle w:val="TAH"/>
              <w:jc w:val="left"/>
              <w:rPr>
                <w:b w:val="0"/>
                <w:lang w:eastAsia="zh-CN"/>
              </w:rPr>
            </w:pPr>
            <w:r w:rsidRPr="00DB003C">
              <w:rPr>
                <w:b w:val="0"/>
              </w:rPr>
              <w:t xml:space="preserve">Time + TPR: </w:t>
            </w:r>
            <w:r>
              <w:rPr>
                <w:b w:val="0"/>
              </w:rPr>
              <w:t>between 2.3 s and 660.3 s depending on UE capabilities</w:t>
            </w:r>
          </w:p>
        </w:tc>
      </w:tr>
      <w:tr w:rsidR="0073411E" w:rsidRPr="00DB003C"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D81C12" w:rsidRDefault="0073411E" w:rsidP="00D66DE4">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Default="0073411E" w:rsidP="00D66DE4">
            <w:pPr>
              <w:pStyle w:val="TAH"/>
              <w:jc w:val="left"/>
              <w:rPr>
                <w:b w:val="0"/>
              </w:rPr>
            </w:pPr>
            <w:r>
              <w:rPr>
                <w:b w:val="0"/>
              </w:rPr>
              <w:t>Response Time</w:t>
            </w:r>
          </w:p>
          <w:p w14:paraId="5D1CE2E1"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73411E" w:rsidRPr="00DB003C"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D81C12" w:rsidRDefault="0073411E" w:rsidP="00D66DE4">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Default="0073411E" w:rsidP="00D66DE4">
            <w:pPr>
              <w:pStyle w:val="TAH"/>
              <w:jc w:val="left"/>
              <w:rPr>
                <w:b w:val="0"/>
              </w:rPr>
            </w:pPr>
            <w:r>
              <w:rPr>
                <w:b w:val="0"/>
              </w:rPr>
              <w:t>Response Time</w:t>
            </w:r>
          </w:p>
          <w:p w14:paraId="03D37504"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9971EF" w:rsidRPr="00DB003C"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D81C12" w:rsidRDefault="009971EF" w:rsidP="009971EF">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Default="009971EF" w:rsidP="009971EF">
            <w:pPr>
              <w:pStyle w:val="TAH"/>
              <w:jc w:val="left"/>
              <w:rPr>
                <w:b w:val="0"/>
                <w:lang w:val="fr-FR" w:eastAsia="zh-CN"/>
              </w:rPr>
            </w:pPr>
            <w:r>
              <w:rPr>
                <w:b w:val="0"/>
                <w:lang w:val="fr-FR" w:eastAsia="zh-CN"/>
              </w:rPr>
              <w:t>Absolute power, log: -98 dBm/15Hz</w:t>
            </w:r>
          </w:p>
          <w:p w14:paraId="0F096294" w14:textId="77777777" w:rsidR="009971EF" w:rsidRDefault="009971EF" w:rsidP="009971EF">
            <w:pPr>
              <w:pStyle w:val="TAH"/>
              <w:jc w:val="left"/>
              <w:rPr>
                <w:b w:val="0"/>
                <w:lang w:val="fr-FR" w:eastAsia="zh-CN"/>
              </w:rPr>
            </w:pPr>
            <w:r>
              <w:rPr>
                <w:b w:val="0"/>
                <w:lang w:val="fr-FR" w:eastAsia="zh-CN"/>
              </w:rPr>
              <w:t>PRS Es/Noc Cell#1: -2</w:t>
            </w:r>
          </w:p>
          <w:p w14:paraId="76178F19" w14:textId="77777777" w:rsidR="009971EF" w:rsidRDefault="009971EF" w:rsidP="009971EF">
            <w:pPr>
              <w:pStyle w:val="TAH"/>
              <w:jc w:val="left"/>
              <w:rPr>
                <w:b w:val="0"/>
                <w:lang w:val="fr-FR" w:eastAsia="zh-CN"/>
              </w:rPr>
            </w:pPr>
            <w:r>
              <w:rPr>
                <w:b w:val="0"/>
                <w:lang w:val="fr-FR" w:eastAsia="zh-CN"/>
              </w:rPr>
              <w:t>PRS Es/Noc Cell#2: -10</w:t>
            </w:r>
          </w:p>
          <w:p w14:paraId="00D99FEE" w14:textId="77777777" w:rsidR="009971EF" w:rsidRDefault="009971EF" w:rsidP="009971EF">
            <w:pPr>
              <w:pStyle w:val="TAH"/>
              <w:jc w:val="left"/>
              <w:rPr>
                <w:b w:val="0"/>
                <w:lang w:val="fr-FR" w:eastAsia="zh-CN"/>
              </w:rPr>
            </w:pPr>
            <w:r>
              <w:rPr>
                <w:b w:val="0"/>
                <w:lang w:val="fr-FR" w:eastAsia="zh-CN"/>
              </w:rPr>
              <w:t>Reported PRS-RSRP Cell#1: ±5dB</w:t>
            </w:r>
          </w:p>
          <w:p w14:paraId="37D92C07" w14:textId="77777777" w:rsidR="009971EF" w:rsidRDefault="009971EF" w:rsidP="009971EF">
            <w:pPr>
              <w:pStyle w:val="TAH"/>
              <w:jc w:val="left"/>
              <w:rPr>
                <w:b w:val="0"/>
                <w:lang w:val="fr-FR" w:eastAsia="zh-CN"/>
              </w:rPr>
            </w:pPr>
            <w:r>
              <w:rPr>
                <w:b w:val="0"/>
                <w:lang w:val="fr-FR" w:eastAsia="zh-CN"/>
              </w:rPr>
              <w:t>Reported PRS-RSRP Cell#2 Test 1: ±10dB</w:t>
            </w:r>
          </w:p>
          <w:p w14:paraId="1AD94B6F" w14:textId="653F7544" w:rsidR="009971EF" w:rsidRPr="00DB003C" w:rsidRDefault="009971EF" w:rsidP="009971EF">
            <w:pPr>
              <w:pStyle w:val="TAH"/>
              <w:jc w:val="left"/>
              <w:rPr>
                <w:b w:val="0"/>
                <w:lang w:eastAsia="zh-CN"/>
              </w:rPr>
            </w:pPr>
            <w:r>
              <w:rPr>
                <w:b w:val="0"/>
                <w:lang w:val="fr-FR"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Default="009971EF" w:rsidP="009971EF">
            <w:pPr>
              <w:pStyle w:val="TAH"/>
              <w:jc w:val="left"/>
              <w:rPr>
                <w:b w:val="0"/>
                <w:lang w:val="fr-FR" w:eastAsia="zh-CN"/>
              </w:rPr>
            </w:pPr>
            <w:r>
              <w:rPr>
                <w:b w:val="0"/>
                <w:lang w:val="fr-FR" w:eastAsia="zh-CN"/>
              </w:rPr>
              <w:t>0</w:t>
            </w:r>
          </w:p>
          <w:p w14:paraId="67EA8E84" w14:textId="77777777" w:rsidR="009971EF" w:rsidRDefault="009971EF" w:rsidP="009971EF">
            <w:pPr>
              <w:pStyle w:val="TAH"/>
              <w:jc w:val="left"/>
              <w:rPr>
                <w:b w:val="0"/>
                <w:lang w:val="fr-FR" w:eastAsia="zh-CN"/>
              </w:rPr>
            </w:pPr>
            <w:r>
              <w:rPr>
                <w:b w:val="0"/>
                <w:lang w:val="fr-FR" w:eastAsia="zh-CN"/>
              </w:rPr>
              <w:t>0</w:t>
            </w:r>
          </w:p>
          <w:p w14:paraId="2C6A5EC2" w14:textId="77777777" w:rsidR="009971EF" w:rsidRDefault="009971EF" w:rsidP="009971EF">
            <w:pPr>
              <w:pStyle w:val="TAH"/>
              <w:jc w:val="left"/>
              <w:rPr>
                <w:b w:val="0"/>
                <w:lang w:val="fr-FR" w:eastAsia="zh-CN"/>
              </w:rPr>
            </w:pPr>
            <w:r>
              <w:rPr>
                <w:b w:val="0"/>
                <w:lang w:val="fr-FR" w:eastAsia="zh-CN"/>
              </w:rPr>
              <w:t>0</w:t>
            </w:r>
          </w:p>
          <w:p w14:paraId="1D2FB193" w14:textId="4E82A4F1" w:rsidR="009971EF" w:rsidRPr="00DB003C" w:rsidRDefault="009971EF" w:rsidP="009971EF">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Default="009971EF" w:rsidP="009971EF">
            <w:pPr>
              <w:pStyle w:val="TAH"/>
              <w:jc w:val="left"/>
              <w:rPr>
                <w:b w:val="0"/>
                <w:lang w:val="fr-FR" w:eastAsia="zh-CN"/>
              </w:rPr>
            </w:pPr>
            <w:r>
              <w:rPr>
                <w:b w:val="0"/>
                <w:lang w:val="fr-FR" w:eastAsia="zh-CN"/>
              </w:rPr>
              <w:t>Absolute power, log: -98 dBm/15Hz</w:t>
            </w:r>
          </w:p>
          <w:p w14:paraId="7D14004D" w14:textId="77777777" w:rsidR="009971EF" w:rsidRDefault="009971EF" w:rsidP="009971EF">
            <w:pPr>
              <w:pStyle w:val="TAH"/>
              <w:jc w:val="left"/>
              <w:rPr>
                <w:b w:val="0"/>
                <w:lang w:val="fr-FR" w:eastAsia="zh-CN"/>
              </w:rPr>
            </w:pPr>
            <w:r>
              <w:rPr>
                <w:b w:val="0"/>
                <w:lang w:val="fr-FR" w:eastAsia="zh-CN"/>
              </w:rPr>
              <w:t>PRS Es/Noc Cell#1: -2</w:t>
            </w:r>
          </w:p>
          <w:p w14:paraId="035C974B" w14:textId="77777777" w:rsidR="009971EF" w:rsidRDefault="009971EF" w:rsidP="009971EF">
            <w:pPr>
              <w:pStyle w:val="TAH"/>
              <w:jc w:val="left"/>
              <w:rPr>
                <w:b w:val="0"/>
                <w:lang w:val="fr-FR" w:eastAsia="zh-CN"/>
              </w:rPr>
            </w:pPr>
            <w:r>
              <w:rPr>
                <w:b w:val="0"/>
                <w:lang w:val="fr-FR" w:eastAsia="zh-CN"/>
              </w:rPr>
              <w:t>PRS Es/Noc Cell#2: -10</w:t>
            </w:r>
          </w:p>
          <w:p w14:paraId="1224BB8A" w14:textId="77777777" w:rsidR="009971EF" w:rsidRDefault="009971EF" w:rsidP="009971EF">
            <w:pPr>
              <w:pStyle w:val="TAH"/>
              <w:jc w:val="left"/>
              <w:rPr>
                <w:b w:val="0"/>
                <w:lang w:val="fr-FR" w:eastAsia="zh-CN"/>
              </w:rPr>
            </w:pPr>
            <w:r>
              <w:rPr>
                <w:b w:val="0"/>
                <w:lang w:val="fr-FR" w:eastAsia="zh-CN"/>
              </w:rPr>
              <w:t>Cell#1 PRS-RSRP_51 to RSRP_62</w:t>
            </w:r>
          </w:p>
          <w:p w14:paraId="263B65D1" w14:textId="77777777" w:rsidR="009971EF" w:rsidRDefault="009971EF" w:rsidP="009971EF">
            <w:pPr>
              <w:pStyle w:val="TAH"/>
              <w:jc w:val="left"/>
              <w:rPr>
                <w:b w:val="0"/>
                <w:lang w:val="fr-FR" w:eastAsia="zh-CN"/>
              </w:rPr>
            </w:pPr>
            <w:r>
              <w:rPr>
                <w:b w:val="0"/>
                <w:lang w:val="fr-FR" w:eastAsia="zh-CN"/>
              </w:rPr>
              <w:t>Cell#2 Test 1 PRS-RSRP_38 to RSRP_59</w:t>
            </w:r>
          </w:p>
          <w:p w14:paraId="49BC1C7C" w14:textId="04FE9955" w:rsidR="009971EF" w:rsidRPr="00DB003C" w:rsidRDefault="009971EF" w:rsidP="009971EF">
            <w:pPr>
              <w:pStyle w:val="TAH"/>
              <w:jc w:val="left"/>
              <w:rPr>
                <w:b w:val="0"/>
                <w:lang w:eastAsia="zh-CN"/>
              </w:rPr>
            </w:pPr>
            <w:r>
              <w:rPr>
                <w:b w:val="0"/>
                <w:lang w:val="fr-FR" w:eastAsia="zh-CN"/>
              </w:rPr>
              <w:t>Cell#2 Test 2 PRS-RSRP_41 to RSRP_56</w:t>
            </w:r>
          </w:p>
        </w:tc>
      </w:tr>
      <w:tr w:rsidR="00246A9D"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D81C12" w:rsidRDefault="00246A9D" w:rsidP="00E832A4">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246A9D" w:rsidRDefault="00246A9D" w:rsidP="00246A9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5392A663"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±8.5</w:t>
            </w:r>
          </w:p>
          <w:p w14:paraId="3C0617B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±10</w:t>
            </w:r>
          </w:p>
          <w:p w14:paraId="50C92CC3"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0C707C9" w14:textId="77777777" w:rsidR="00246A9D" w:rsidRP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7E8286C7" w14:textId="77777777" w:rsidR="00246A9D" w:rsidRPr="00246A9D" w:rsidRDefault="00246A9D" w:rsidP="00E832A4">
            <w:pPr>
              <w:pStyle w:val="TAH"/>
              <w:jc w:val="left"/>
              <w:rPr>
                <w:b w:val="0"/>
                <w:lang w:eastAsia="zh-CN"/>
              </w:rPr>
            </w:pPr>
          </w:p>
          <w:p w14:paraId="70797B8C"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7F85A26A"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±6</w:t>
            </w:r>
          </w:p>
          <w:p w14:paraId="44B4C6C0"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±7.5</w:t>
            </w:r>
          </w:p>
          <w:p w14:paraId="66399288"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±6</w:t>
            </w:r>
          </w:p>
          <w:p w14:paraId="49B762FE" w14:textId="77777777" w:rsid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Default="00246A9D" w:rsidP="00E832A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246A9D" w:rsidRDefault="00246A9D" w:rsidP="00246A9D">
            <w:pPr>
              <w:pStyle w:val="TAH"/>
              <w:rPr>
                <w:b w:val="0"/>
                <w:lang w:eastAsia="zh-CN"/>
              </w:rPr>
            </w:pPr>
            <w:bookmarkStart w:id="7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19202E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59 to PRS_</w:t>
            </w:r>
            <w:r w:rsidRPr="00246A9D">
              <w:rPr>
                <w:b w:val="0"/>
                <w:lang w:eastAsia="zh-CN"/>
              </w:rPr>
              <w:t>RSRP_</w:t>
            </w:r>
            <w:r w:rsidRPr="00246A9D">
              <w:rPr>
                <w:rFonts w:hint="eastAsia"/>
                <w:b w:val="0"/>
                <w:lang w:eastAsia="zh-CN"/>
              </w:rPr>
              <w:t>94</w:t>
            </w:r>
          </w:p>
          <w:p w14:paraId="029E2DB4"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094BF60F"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52 to PRS_</w:t>
            </w:r>
            <w:r w:rsidRPr="00246A9D">
              <w:rPr>
                <w:b w:val="0"/>
                <w:lang w:eastAsia="zh-CN"/>
              </w:rPr>
              <w:t>RSRP_</w:t>
            </w:r>
            <w:r w:rsidRPr="00246A9D">
              <w:rPr>
                <w:rFonts w:hint="eastAsia"/>
                <w:b w:val="0"/>
                <w:lang w:eastAsia="zh-CN"/>
              </w:rPr>
              <w:t>86</w:t>
            </w:r>
          </w:p>
          <w:p w14:paraId="422B629C"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78"/>
          <w:p w14:paraId="1572DE3F" w14:textId="77777777" w:rsidR="00246A9D" w:rsidRPr="00246A9D" w:rsidRDefault="00246A9D" w:rsidP="00246A9D">
            <w:pPr>
              <w:pStyle w:val="TAH"/>
              <w:rPr>
                <w:b w:val="0"/>
                <w:lang w:eastAsia="zh-CN"/>
              </w:rPr>
            </w:pPr>
          </w:p>
          <w:p w14:paraId="72C4CA6F"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029703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61 to PRS_</w:t>
            </w:r>
            <w:r w:rsidRPr="00246A9D">
              <w:rPr>
                <w:b w:val="0"/>
                <w:lang w:eastAsia="zh-CN"/>
              </w:rPr>
              <w:t>RSRP_</w:t>
            </w:r>
            <w:r w:rsidRPr="00246A9D">
              <w:rPr>
                <w:rFonts w:hint="eastAsia"/>
                <w:b w:val="0"/>
                <w:lang w:eastAsia="zh-CN"/>
              </w:rPr>
              <w:t>93</w:t>
            </w:r>
          </w:p>
          <w:p w14:paraId="766782D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p w14:paraId="7C14077D"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53 to PRS_</w:t>
            </w:r>
            <w:r w:rsidRPr="00246A9D">
              <w:rPr>
                <w:b w:val="0"/>
                <w:lang w:eastAsia="zh-CN"/>
              </w:rPr>
              <w:t>RSRP_</w:t>
            </w:r>
            <w:r w:rsidRPr="00246A9D">
              <w:rPr>
                <w:rFonts w:hint="eastAsia"/>
                <w:b w:val="0"/>
                <w:lang w:eastAsia="zh-CN"/>
              </w:rPr>
              <w:t>85</w:t>
            </w:r>
          </w:p>
          <w:p w14:paraId="19858475" w14:textId="333B2BC0" w:rsid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bl>
    <w:p w14:paraId="4E349D8A" w14:textId="77777777" w:rsidR="0073411E" w:rsidRPr="00DB003C" w:rsidRDefault="0073411E" w:rsidP="00C220B7">
      <w:pPr>
        <w:rPr>
          <w:lang w:eastAsia="zh-CN"/>
        </w:rPr>
      </w:pPr>
    </w:p>
    <w:p w14:paraId="4F6C68DA" w14:textId="77777777" w:rsidR="000A3FC6" w:rsidRPr="00DB003C" w:rsidRDefault="00672ECC" w:rsidP="00C920DE">
      <w:pPr>
        <w:pStyle w:val="Heading8"/>
      </w:pPr>
      <w:r w:rsidRPr="00DB003C">
        <w:br w:type="page"/>
      </w:r>
      <w:bookmarkStart w:id="79" w:name="_Toc27482831"/>
      <w:bookmarkStart w:id="80"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9"/>
      <w:bookmarkEnd w:id="80"/>
    </w:p>
    <w:p w14:paraId="0CFF45B2" w14:textId="77777777" w:rsidR="000A3FC6" w:rsidRPr="00DB003C" w:rsidRDefault="001C2B06" w:rsidP="00071ABB">
      <w:pPr>
        <w:pStyle w:val="Heading2"/>
      </w:pPr>
      <w:bookmarkStart w:id="81" w:name="_Toc27482832"/>
      <w:bookmarkStart w:id="82" w:name="_Toc68184089"/>
      <w:r w:rsidRPr="00DB003C">
        <w:t>D.</w:t>
      </w:r>
      <w:r w:rsidR="000A3FC6" w:rsidRPr="00DB003C">
        <w:t>1</w:t>
      </w:r>
      <w:r w:rsidR="000A3FC6" w:rsidRPr="00DB003C">
        <w:tab/>
        <w:t>Test Method</w:t>
      </w:r>
      <w:bookmarkEnd w:id="81"/>
      <w:bookmarkEnd w:id="82"/>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3" w:name="_Toc27482833"/>
      <w:bookmarkStart w:id="84" w:name="_Toc68184090"/>
      <w:r w:rsidRPr="00DB003C">
        <w:t>D.</w:t>
      </w:r>
      <w:r w:rsidR="000A3FC6" w:rsidRPr="00DB003C">
        <w:t>2</w:t>
      </w:r>
      <w:r w:rsidR="000A3FC6" w:rsidRPr="00DB003C">
        <w:tab/>
        <w:t>Error Ratio (ER)</w:t>
      </w:r>
      <w:bookmarkEnd w:id="83"/>
      <w:bookmarkEnd w:id="84"/>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5" w:name="_Toc27482834"/>
      <w:bookmarkStart w:id="86" w:name="_Toc68184091"/>
      <w:r w:rsidRPr="00DB003C">
        <w:t>D.</w:t>
      </w:r>
      <w:r w:rsidR="000A3FC6" w:rsidRPr="00DB003C">
        <w:t>3</w:t>
      </w:r>
      <w:r w:rsidR="000A3FC6" w:rsidRPr="00DB003C">
        <w:tab/>
        <w:t>Test Design</w:t>
      </w:r>
      <w:bookmarkEnd w:id="85"/>
      <w:bookmarkEnd w:id="86"/>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7" w:name="_Toc27482835"/>
      <w:bookmarkStart w:id="88" w:name="_Toc68184092"/>
      <w:r w:rsidRPr="00DB003C">
        <w:t>D.</w:t>
      </w:r>
      <w:r w:rsidR="000A3FC6" w:rsidRPr="00DB003C">
        <w:t>3.1</w:t>
      </w:r>
      <w:r w:rsidR="000A3FC6" w:rsidRPr="00DB003C">
        <w:tab/>
        <w:t>Confidence level</w:t>
      </w:r>
      <w:bookmarkEnd w:id="87"/>
      <w:bookmarkEnd w:id="88"/>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9" w:name="_Toc27482836"/>
      <w:bookmarkStart w:id="90" w:name="_Toc68184093"/>
      <w:r w:rsidRPr="00DB003C">
        <w:t>D.</w:t>
      </w:r>
      <w:r w:rsidR="000A3FC6" w:rsidRPr="00DB003C">
        <w:t>3.2</w:t>
      </w:r>
      <w:r w:rsidR="000A3FC6" w:rsidRPr="00DB003C">
        <w:tab/>
        <w:t>Introduction: Supplier Risk versus Customer Risk</w:t>
      </w:r>
      <w:bookmarkEnd w:id="89"/>
      <w:bookmarkEnd w:id="90"/>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1" w:name="_Toc27482837"/>
      <w:bookmarkStart w:id="92" w:name="_Toc68184094"/>
      <w:r w:rsidRPr="00DB003C">
        <w:t>D.</w:t>
      </w:r>
      <w:r w:rsidR="000A3FC6" w:rsidRPr="00DB003C">
        <w:t>3.3</w:t>
      </w:r>
      <w:r w:rsidR="000A3FC6" w:rsidRPr="00DB003C">
        <w:tab/>
        <w:t>Supplier Risk versus Customer Risk</w:t>
      </w:r>
      <w:bookmarkEnd w:id="91"/>
      <w:bookmarkEnd w:id="92"/>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3" w:name="_Toc27482838"/>
      <w:bookmarkStart w:id="94" w:name="_Toc68184095"/>
      <w:r w:rsidRPr="00DB003C">
        <w:t>D.</w:t>
      </w:r>
      <w:r w:rsidR="000A3FC6" w:rsidRPr="00DB003C">
        <w:t>3.4</w:t>
      </w:r>
      <w:r w:rsidR="000A3FC6" w:rsidRPr="00DB003C">
        <w:tab/>
        <w:t>Introduction: Standard test versus early decision concept</w:t>
      </w:r>
      <w:bookmarkEnd w:id="93"/>
      <w:bookmarkEnd w:id="94"/>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5" w:name="_Toc27482839"/>
      <w:bookmarkStart w:id="96" w:name="_Toc68184096"/>
      <w:r w:rsidRPr="00DB003C">
        <w:t>D.</w:t>
      </w:r>
      <w:r w:rsidR="000A3FC6" w:rsidRPr="00DB003C">
        <w:t>3.5</w:t>
      </w:r>
      <w:r w:rsidR="000A3FC6" w:rsidRPr="00DB003C">
        <w:tab/>
        <w:t>Standard test versus early decision concept</w:t>
      </w:r>
      <w:bookmarkEnd w:id="95"/>
      <w:bookmarkEnd w:id="96"/>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7" w:name="_Toc27482840"/>
      <w:bookmarkStart w:id="98" w:name="_Toc68184097"/>
      <w:r w:rsidRPr="00DB003C">
        <w:t>D.</w:t>
      </w:r>
      <w:r w:rsidR="000A3FC6" w:rsidRPr="00DB003C">
        <w:t>3.6</w:t>
      </w:r>
      <w:r w:rsidR="000A3FC6" w:rsidRPr="00DB003C">
        <w:tab/>
        <w:t>Selectivity</w:t>
      </w:r>
      <w:bookmarkEnd w:id="97"/>
      <w:bookmarkEnd w:id="98"/>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9" w:name="_Toc27482841"/>
      <w:bookmarkStart w:id="100" w:name="_Toc68184098"/>
      <w:r w:rsidRPr="00DB003C">
        <w:t>D.</w:t>
      </w:r>
      <w:r w:rsidR="000A3FC6" w:rsidRPr="00DB003C">
        <w:t>3.7</w:t>
      </w:r>
      <w:r w:rsidR="000A3FC6" w:rsidRPr="00DB003C">
        <w:tab/>
        <w:t>Design of the test</w:t>
      </w:r>
      <w:bookmarkEnd w:id="99"/>
      <w:bookmarkEnd w:id="100"/>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1" w:name="_Toc27482842"/>
      <w:bookmarkStart w:id="102" w:name="_Toc68184099"/>
      <w:r w:rsidRPr="00DB003C">
        <w:lastRenderedPageBreak/>
        <w:t>D.</w:t>
      </w:r>
      <w:r w:rsidR="000A3FC6" w:rsidRPr="00DB003C">
        <w:t>4</w:t>
      </w:r>
      <w:r w:rsidR="000A3FC6" w:rsidRPr="00DB003C">
        <w:tab/>
        <w:t>Pass fail decision</w:t>
      </w:r>
      <w:r w:rsidR="00A256FB" w:rsidRPr="00DB003C">
        <w:t>s</w:t>
      </w:r>
      <w:bookmarkEnd w:id="101"/>
      <w:bookmarkEnd w:id="102"/>
    </w:p>
    <w:p w14:paraId="71F4184B" w14:textId="77777777" w:rsidR="000A3FC6" w:rsidRPr="00DB003C" w:rsidRDefault="001C2B06" w:rsidP="0033779E">
      <w:pPr>
        <w:pStyle w:val="Heading3"/>
      </w:pPr>
      <w:bookmarkStart w:id="103" w:name="_Toc27482843"/>
      <w:bookmarkStart w:id="104"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3"/>
      <w:bookmarkEnd w:id="104"/>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5" w:name="_Toc27482844"/>
      <w:bookmarkStart w:id="106" w:name="_Toc68184101"/>
      <w:r w:rsidRPr="00DB003C">
        <w:t>D.</w:t>
      </w:r>
      <w:r w:rsidR="000A3FC6" w:rsidRPr="00DB003C">
        <w:t>4.2</w:t>
      </w:r>
      <w:r w:rsidR="000A3FC6" w:rsidRPr="00DB003C">
        <w:tab/>
        <w:t>Pass fail decision rules</w:t>
      </w:r>
      <w:r w:rsidR="00A256FB" w:rsidRPr="00DB003C">
        <w:t xml:space="preserve"> for A-GNSS test cases</w:t>
      </w:r>
      <w:bookmarkEnd w:id="105"/>
      <w:bookmarkEnd w:id="106"/>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7" w:name="_Toc27482845"/>
      <w:bookmarkStart w:id="108"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7"/>
      <w:bookmarkEnd w:id="108"/>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9" w:name="_Toc27482846"/>
      <w:bookmarkStart w:id="110"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9"/>
      <w:bookmarkEnd w:id="110"/>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1" w:name="_Toc27482847"/>
      <w:bookmarkStart w:id="112" w:name="_Toc68184104"/>
      <w:r w:rsidRPr="00DB003C">
        <w:t>D.</w:t>
      </w:r>
      <w:r w:rsidR="000A3FC6" w:rsidRPr="00DB003C">
        <w:t>4.</w:t>
      </w:r>
      <w:r w:rsidR="00A256FB" w:rsidRPr="00DB003C">
        <w:t>5</w:t>
      </w:r>
      <w:r w:rsidR="000A3FC6" w:rsidRPr="00DB003C">
        <w:tab/>
        <w:t>Background information to the pass fail limits</w:t>
      </w:r>
      <w:bookmarkEnd w:id="111"/>
      <w:bookmarkEnd w:id="112"/>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5pt" o:ole="">
            <v:imagedata r:id="rId63" o:title=""/>
          </v:shape>
          <o:OLEObject Type="Embed" ProgID="Mathcad" ShapeID="_x0000_i1050" DrawAspect="Content" ObjectID="_1765661950"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lastRenderedPageBreak/>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3" w:name="_Toc27482848"/>
      <w:bookmarkStart w:id="114" w:name="_Toc68184105"/>
      <w:r w:rsidRPr="00DB003C">
        <w:lastRenderedPageBreak/>
        <w:t>Annex E (normative):</w:t>
      </w:r>
      <w:r w:rsidRPr="00DB003C">
        <w:br/>
        <w:t>Conditions for ECID and OTDOA requirements</w:t>
      </w:r>
      <w:bookmarkEnd w:id="113"/>
      <w:bookmarkEnd w:id="114"/>
    </w:p>
    <w:p w14:paraId="77F32F4A" w14:textId="77777777" w:rsidR="00855602" w:rsidRPr="00DB003C" w:rsidRDefault="00855602" w:rsidP="00071ABB">
      <w:pPr>
        <w:pStyle w:val="Heading2"/>
      </w:pPr>
      <w:bookmarkStart w:id="115" w:name="_Toc27482849"/>
      <w:bookmarkStart w:id="116" w:name="_Toc68184106"/>
      <w:r w:rsidRPr="00DB003C">
        <w:t>E.1</w:t>
      </w:r>
      <w:r w:rsidRPr="00DB003C">
        <w:tab/>
        <w:t>Conditions for E-CID</w:t>
      </w:r>
      <w:r w:rsidR="00A84269" w:rsidRPr="00DB003C">
        <w:t xml:space="preserve"> UE Rx – Tx time difference</w:t>
      </w:r>
      <w:r w:rsidRPr="00DB003C">
        <w:t xml:space="preserve"> Measurements</w:t>
      </w:r>
      <w:bookmarkEnd w:id="115"/>
      <w:bookmarkEnd w:id="116"/>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7" w:name="_Toc27482850"/>
      <w:bookmarkStart w:id="118" w:name="_Toc68184107"/>
      <w:r w:rsidRPr="00DB003C">
        <w:t>E.1.1</w:t>
      </w:r>
      <w:r w:rsidRPr="00DB003C">
        <w:tab/>
        <w:t>Conditions for E-CID UE Rx – Tx time difference by UE Category M1/M2</w:t>
      </w:r>
      <w:bookmarkEnd w:id="117"/>
      <w:bookmarkEnd w:id="118"/>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9" w:name="_Toc27482851"/>
      <w:bookmarkStart w:id="120" w:name="_Toc68184108"/>
      <w:r w:rsidRPr="00DB003C">
        <w:lastRenderedPageBreak/>
        <w:t>E.2</w:t>
      </w:r>
      <w:r w:rsidRPr="00DB003C">
        <w:tab/>
        <w:t>Conditions for OTDOA intra-frequency RSTD Measurements</w:t>
      </w:r>
      <w:bookmarkEnd w:id="119"/>
      <w:bookmarkEnd w:id="120"/>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1" w:name="_Toc27482852"/>
      <w:bookmarkStart w:id="122" w:name="_Toc68184109"/>
      <w:r w:rsidRPr="00DB003C">
        <w:t>E.2.1</w:t>
      </w:r>
      <w:r w:rsidRPr="00DB003C">
        <w:tab/>
        <w:t>Conditions for OTDOA intra-frequency RSTD Measurements by UE Category M1 and M2</w:t>
      </w:r>
      <w:bookmarkEnd w:id="121"/>
      <w:bookmarkEnd w:id="122"/>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3" w:name="_Toc27482853"/>
      <w:bookmarkStart w:id="124" w:name="_Toc68184110"/>
      <w:r w:rsidRPr="00DB003C">
        <w:t>E.3</w:t>
      </w:r>
      <w:r w:rsidRPr="00DB003C">
        <w:tab/>
        <w:t>Conditions for OTDOA inter-frequency RSTD Measurements</w:t>
      </w:r>
      <w:bookmarkEnd w:id="123"/>
      <w:bookmarkEnd w:id="124"/>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5" w:name="_Toc27482854"/>
      <w:bookmarkStart w:id="126" w:name="_Toc68184111"/>
      <w:r w:rsidRPr="00DB003C">
        <w:t>E.3.1</w:t>
      </w:r>
      <w:r w:rsidRPr="00DB003C">
        <w:tab/>
        <w:t>Conditions for OTDOA inter-frequency RSTD Measurements by UE Category M1 and M2</w:t>
      </w:r>
      <w:bookmarkEnd w:id="125"/>
      <w:bookmarkEnd w:id="126"/>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7" w:name="_Toc27482855"/>
      <w:bookmarkStart w:id="128" w:name="_Toc68184112"/>
      <w:r w:rsidRPr="00DB003C">
        <w:t>E.4</w:t>
      </w:r>
      <w:r w:rsidRPr="00DB003C">
        <w:tab/>
        <w:t>Conditions for UE Rx-Tx Time Difference Measurement under Time Domain Measurement Resource Restriction with CRS Assistance Information</w:t>
      </w:r>
      <w:bookmarkEnd w:id="127"/>
      <w:bookmarkEnd w:id="128"/>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9" w:name="_Toc27482856"/>
      <w:bookmarkStart w:id="130" w:name="_Toc68184113"/>
      <w:r w:rsidRPr="00DB003C">
        <w:t>E.5</w:t>
      </w:r>
      <w:r w:rsidRPr="00DB003C">
        <w:tab/>
        <w:t>Conditions for NB-IOT OTDOA intra-frequency RSTD Measurements</w:t>
      </w:r>
      <w:bookmarkEnd w:id="129"/>
      <w:bookmarkEnd w:id="130"/>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1" w:name="_Toc27482857"/>
      <w:bookmarkStart w:id="132" w:name="_Toc68184114"/>
      <w:r w:rsidRPr="00DB003C">
        <w:t>E.6</w:t>
      </w:r>
      <w:r w:rsidRPr="00DB003C">
        <w:tab/>
        <w:t>Conditions for NB-IOT OTDOA inter-frequency RSTD Measurements</w:t>
      </w:r>
      <w:bookmarkEnd w:id="131"/>
      <w:bookmarkEnd w:id="132"/>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lastRenderedPageBreak/>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3" w:name="_Toc27482858"/>
      <w:bookmarkStart w:id="134" w:name="_Toc68184115"/>
      <w:r w:rsidRPr="00DB003C">
        <w:lastRenderedPageBreak/>
        <w:t>Annex F (normative):</w:t>
      </w:r>
      <w:r w:rsidRPr="00DB003C">
        <w:br/>
        <w:t>UTRAN Generic procedures</w:t>
      </w:r>
      <w:bookmarkEnd w:id="133"/>
      <w:bookmarkEnd w:id="134"/>
    </w:p>
    <w:p w14:paraId="25AAF666" w14:textId="77777777" w:rsidR="00057164" w:rsidRPr="00DB003C" w:rsidRDefault="00057164" w:rsidP="00071ABB">
      <w:pPr>
        <w:pStyle w:val="Heading2"/>
      </w:pPr>
      <w:bookmarkStart w:id="135" w:name="_Toc27482859"/>
      <w:bookmarkStart w:id="136" w:name="_Toc68184116"/>
      <w:r w:rsidRPr="00DB003C">
        <w:t>F.1</w:t>
      </w:r>
      <w:r w:rsidRPr="00DB003C">
        <w:tab/>
        <w:t>General</w:t>
      </w:r>
      <w:bookmarkEnd w:id="135"/>
      <w:bookmarkEnd w:id="136"/>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7" w:name="_Toc27482860"/>
      <w:bookmarkStart w:id="138" w:name="_Toc68184117"/>
      <w:r w:rsidRPr="00DB003C">
        <w:t>F.2</w:t>
      </w:r>
      <w:r w:rsidRPr="00DB003C">
        <w:tab/>
        <w:t>UTRAN connection set up</w:t>
      </w:r>
      <w:bookmarkEnd w:id="137"/>
      <w:bookmarkEnd w:id="138"/>
    </w:p>
    <w:p w14:paraId="105617E4" w14:textId="77777777" w:rsidR="00057164" w:rsidRPr="00DB003C" w:rsidRDefault="00057164" w:rsidP="00071ABB">
      <w:pPr>
        <w:pStyle w:val="Heading3"/>
      </w:pPr>
      <w:bookmarkStart w:id="139" w:name="_Toc27482861"/>
      <w:bookmarkStart w:id="140" w:name="_Toc68184118"/>
      <w:r w:rsidRPr="00DB003C">
        <w:t>F.2.1</w:t>
      </w:r>
      <w:r w:rsidRPr="00DB003C">
        <w:tab/>
        <w:t>Initial conditions</w:t>
      </w:r>
      <w:bookmarkEnd w:id="139"/>
      <w:bookmarkEnd w:id="140"/>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1" w:name="_Toc27482862"/>
      <w:bookmarkStart w:id="142" w:name="_Toc68184119"/>
      <w:r w:rsidRPr="00DB003C">
        <w:t>F.2.2</w:t>
      </w:r>
      <w:r w:rsidRPr="00DB003C">
        <w:tab/>
        <w:t>Procedures</w:t>
      </w:r>
      <w:bookmarkEnd w:id="141"/>
      <w:bookmarkEnd w:id="142"/>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3" w:name="_Toc27482863"/>
      <w:bookmarkStart w:id="144" w:name="_Toc68184120"/>
      <w:r w:rsidRPr="00DB003C">
        <w:t>F.2.3</w:t>
      </w:r>
      <w:r w:rsidRPr="00DB003C">
        <w:tab/>
        <w:t>Specific message contents</w:t>
      </w:r>
      <w:bookmarkEnd w:id="143"/>
      <w:bookmarkEnd w:id="144"/>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5" w:name="_Toc27482864"/>
      <w:bookmarkStart w:id="146" w:name="_Toc68184121"/>
      <w:r w:rsidRPr="00DB003C">
        <w:t>F.3</w:t>
      </w:r>
      <w:r w:rsidRPr="00DB003C">
        <w:tab/>
        <w:t>UTRAN connection release</w:t>
      </w:r>
      <w:bookmarkEnd w:id="145"/>
      <w:bookmarkEnd w:id="146"/>
    </w:p>
    <w:p w14:paraId="1FE968D2" w14:textId="77777777" w:rsidR="00057164" w:rsidRPr="00DB003C" w:rsidRDefault="00057164" w:rsidP="00071ABB">
      <w:pPr>
        <w:pStyle w:val="Heading3"/>
      </w:pPr>
      <w:bookmarkStart w:id="147" w:name="_Toc27482865"/>
      <w:bookmarkStart w:id="148" w:name="_Toc68184122"/>
      <w:r w:rsidRPr="00DB003C">
        <w:t>F.3.1</w:t>
      </w:r>
      <w:r w:rsidRPr="00DB003C">
        <w:tab/>
        <w:t>Procedure</w:t>
      </w:r>
      <w:bookmarkEnd w:id="147"/>
      <w:bookmarkEnd w:id="148"/>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9" w:name="_Toc27482866"/>
      <w:bookmarkStart w:id="150" w:name="_Toc68184123"/>
      <w:r w:rsidRPr="00DB003C">
        <w:t>F.3.2</w:t>
      </w:r>
      <w:r w:rsidRPr="00DB003C">
        <w:tab/>
        <w:t>Specific message contents</w:t>
      </w:r>
      <w:bookmarkEnd w:id="149"/>
      <w:bookmarkEnd w:id="150"/>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1" w:name="_Toc27482867"/>
      <w:bookmarkStart w:id="152" w:name="_Toc68184124"/>
      <w:bookmarkStart w:id="153" w:name="historyclause"/>
      <w:r w:rsidR="00455B3C" w:rsidRPr="00DB003C">
        <w:lastRenderedPageBreak/>
        <w:t>Annex G (normative):</w:t>
      </w:r>
      <w:r w:rsidR="00455B3C" w:rsidRPr="00DB003C">
        <w:br/>
        <w:t>Environmental conditions</w:t>
      </w:r>
      <w:bookmarkEnd w:id="151"/>
      <w:bookmarkEnd w:id="152"/>
    </w:p>
    <w:p w14:paraId="5FCBCD82" w14:textId="77777777" w:rsidR="00455B3C" w:rsidRPr="00DB003C" w:rsidRDefault="00455B3C" w:rsidP="00071ABB">
      <w:pPr>
        <w:pStyle w:val="Heading2"/>
      </w:pPr>
      <w:bookmarkStart w:id="154" w:name="_Toc27482868"/>
      <w:bookmarkStart w:id="155" w:name="_Toc68184125"/>
      <w:r w:rsidRPr="00DB003C">
        <w:t>G.1</w:t>
      </w:r>
      <w:r w:rsidRPr="00DB003C">
        <w:tab/>
        <w:t>General</w:t>
      </w:r>
      <w:bookmarkEnd w:id="154"/>
      <w:bookmarkEnd w:id="155"/>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6" w:name="_Toc27482869"/>
      <w:bookmarkStart w:id="157" w:name="_Toc68184126"/>
      <w:r w:rsidRPr="00DB003C">
        <w:t>G.2</w:t>
      </w:r>
      <w:r w:rsidRPr="00DB003C">
        <w:tab/>
        <w:t>Environmental requirements</w:t>
      </w:r>
      <w:bookmarkEnd w:id="156"/>
      <w:bookmarkEnd w:id="157"/>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8" w:name="_Toc27482870"/>
      <w:bookmarkStart w:id="159" w:name="_Toc68184127"/>
      <w:r w:rsidRPr="00DB003C">
        <w:t>G.2.1</w:t>
      </w:r>
      <w:r w:rsidRPr="00DB003C">
        <w:tab/>
        <w:t>Temperature</w:t>
      </w:r>
      <w:bookmarkEnd w:id="158"/>
      <w:bookmarkEnd w:id="159"/>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60" w:name="_Toc27482871"/>
      <w:bookmarkStart w:id="161" w:name="_Toc68184128"/>
      <w:r w:rsidRPr="00DB003C">
        <w:t>G.2.2</w:t>
      </w:r>
      <w:r w:rsidRPr="00DB003C">
        <w:tab/>
        <w:t>Voltage</w:t>
      </w:r>
      <w:bookmarkEnd w:id="160"/>
      <w:bookmarkEnd w:id="161"/>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2" w:name="_Toc27482872"/>
      <w:bookmarkStart w:id="163" w:name="_Toc68184129"/>
      <w:r w:rsidRPr="00DB003C">
        <w:br w:type="page"/>
      </w:r>
      <w:r w:rsidR="001257F3" w:rsidRPr="00DB003C">
        <w:lastRenderedPageBreak/>
        <w:t>Annex H (informative):</w:t>
      </w:r>
      <w:r w:rsidR="001257F3" w:rsidRPr="00DB003C">
        <w:br/>
        <w:t>MBS Beacon parameters</w:t>
      </w:r>
      <w:bookmarkEnd w:id="162"/>
      <w:bookmarkEnd w:id="163"/>
    </w:p>
    <w:p w14:paraId="4A041CE9" w14:textId="77777777" w:rsidR="001257F3" w:rsidRPr="00DB003C" w:rsidRDefault="001257F3" w:rsidP="001257F3">
      <w:pPr>
        <w:pStyle w:val="Heading2"/>
      </w:pPr>
      <w:bookmarkStart w:id="164" w:name="_Toc27482873"/>
      <w:bookmarkStart w:id="165" w:name="_Toc68184130"/>
      <w:r w:rsidRPr="00DB003C">
        <w:t>H.1</w:t>
      </w:r>
      <w:r w:rsidRPr="00DB003C">
        <w:tab/>
        <w:t>General</w:t>
      </w:r>
      <w:bookmarkEnd w:id="164"/>
      <w:bookmarkEnd w:id="165"/>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6" w:name="_Toc27482874"/>
      <w:bookmarkStart w:id="167" w:name="_Toc68184131"/>
      <w:r w:rsidRPr="00DB003C">
        <w:t>H.2</w:t>
      </w:r>
      <w:r w:rsidRPr="00DB003C">
        <w:tab/>
        <w:t>Beacon parameters</w:t>
      </w:r>
      <w:bookmarkEnd w:id="166"/>
      <w:bookmarkEnd w:id="167"/>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lastRenderedPageBreak/>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lastRenderedPageBreak/>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8" w:name="_Toc27482875"/>
      <w:bookmarkStart w:id="169" w:name="_Toc68184132"/>
      <w:r w:rsidR="00080512" w:rsidRPr="00DB003C">
        <w:lastRenderedPageBreak/>
        <w:t xml:space="preserve">Annex </w:t>
      </w:r>
      <w:r w:rsidR="00C220B7" w:rsidRPr="00DB003C">
        <w:t>J</w:t>
      </w:r>
      <w:r w:rsidRPr="00DB003C">
        <w:t xml:space="preserve"> </w:t>
      </w:r>
      <w:r w:rsidR="00080512" w:rsidRPr="00DB003C">
        <w:t>(informative):</w:t>
      </w:r>
      <w:r w:rsidR="00080512" w:rsidRPr="00DB003C">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lastRenderedPageBreak/>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C949A8" w:rsidRPr="00C949A8"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E2330C" w:rsidRDefault="00C949A8" w:rsidP="00C949A8">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E2330C" w:rsidRDefault="00C949A8" w:rsidP="00C949A8">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E2330C" w:rsidRDefault="00C949A8" w:rsidP="00C949A8">
            <w:pPr>
              <w:pStyle w:val="TAL"/>
              <w:rPr>
                <w:sz w:val="16"/>
                <w:szCs w:val="16"/>
              </w:rPr>
            </w:pPr>
            <w:r w:rsidRPr="00C949A8">
              <w:rPr>
                <w:sz w:val="16"/>
                <w:szCs w:val="16"/>
              </w:rPr>
              <w:t>Addition of accuracy requireme</w:t>
            </w:r>
            <w:r w:rsidR="00317773">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E2330C" w:rsidRDefault="00C949A8" w:rsidP="00C949A8">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E2330C" w:rsidRDefault="00C949A8" w:rsidP="00C949A8">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E2330C" w:rsidRDefault="00C949A8" w:rsidP="00C949A8">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E2330C" w:rsidRDefault="00C949A8" w:rsidP="00C949A8">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E2330C" w:rsidRDefault="00C949A8" w:rsidP="00C949A8">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E2330C" w:rsidRDefault="00C949A8" w:rsidP="00C949A8">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E2330C" w:rsidRDefault="00C949A8" w:rsidP="00C949A8">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E2330C" w:rsidRDefault="00C949A8" w:rsidP="00C949A8">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E2330C" w:rsidRDefault="00C949A8" w:rsidP="00C949A8">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E2330C" w:rsidRDefault="00C949A8" w:rsidP="00C949A8">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E2330C" w:rsidRDefault="00C949A8" w:rsidP="00C949A8">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E2330C" w:rsidRDefault="00C949A8" w:rsidP="00C949A8">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E2330C" w:rsidRDefault="00C949A8" w:rsidP="00C949A8">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E2330C" w:rsidRDefault="00C949A8" w:rsidP="00C949A8">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E2330C" w:rsidRDefault="00C949A8" w:rsidP="00C949A8">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E2330C" w:rsidRDefault="00C949A8" w:rsidP="00C949A8">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E2330C" w:rsidRDefault="00C949A8" w:rsidP="00C949A8">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E2330C" w:rsidRDefault="00C949A8" w:rsidP="00C949A8">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E2330C" w:rsidRDefault="00C949A8" w:rsidP="00C949A8">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E2330C" w:rsidRDefault="00C949A8" w:rsidP="00C949A8">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E2330C" w:rsidRDefault="00C949A8" w:rsidP="00C949A8">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E2330C" w:rsidRDefault="00C949A8" w:rsidP="00C949A8">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E2330C" w:rsidRDefault="00C949A8" w:rsidP="00C949A8">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E2330C" w:rsidRDefault="00C949A8" w:rsidP="00C949A8">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E2330C" w:rsidRDefault="00C949A8" w:rsidP="00C949A8">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E2330C" w:rsidRDefault="00C949A8" w:rsidP="00C949A8">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E2330C" w:rsidRDefault="00C949A8" w:rsidP="00C949A8">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F53836"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F53836" w:rsidRDefault="00C949A8" w:rsidP="00C949A8">
            <w:pPr>
              <w:pStyle w:val="TAL"/>
              <w:rPr>
                <w:sz w:val="16"/>
                <w:szCs w:val="16"/>
              </w:rPr>
            </w:pPr>
            <w:r w:rsidRPr="00F5383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F53836" w:rsidRDefault="00C949A8" w:rsidP="00C949A8">
            <w:pPr>
              <w:pStyle w:val="TAL"/>
              <w:rPr>
                <w:sz w:val="16"/>
                <w:szCs w:val="16"/>
              </w:rPr>
            </w:pPr>
            <w:r w:rsidRPr="00F53836">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F53836" w:rsidRDefault="00C949A8" w:rsidP="00C949A8">
            <w:pPr>
              <w:pStyle w:val="TAL"/>
              <w:rPr>
                <w:sz w:val="16"/>
                <w:szCs w:val="16"/>
              </w:rPr>
            </w:pPr>
            <w:r w:rsidRPr="00F53836">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F53836" w:rsidRDefault="00C949A8" w:rsidP="00C949A8">
            <w:pPr>
              <w:pStyle w:val="TAL"/>
              <w:rPr>
                <w:sz w:val="16"/>
                <w:szCs w:val="16"/>
              </w:rPr>
            </w:pPr>
            <w:r w:rsidRPr="00F53836">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F53836" w:rsidRDefault="00C949A8" w:rsidP="00C949A8">
            <w:pPr>
              <w:pStyle w:val="TAL"/>
              <w:rPr>
                <w:sz w:val="16"/>
                <w:szCs w:val="16"/>
              </w:rPr>
            </w:pPr>
            <w:r w:rsidRPr="00F53836">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F53836" w:rsidRDefault="00C949A8" w:rsidP="00C949A8">
            <w:pPr>
              <w:pStyle w:val="TAL"/>
              <w:rPr>
                <w:sz w:val="16"/>
                <w:szCs w:val="16"/>
              </w:rPr>
            </w:pPr>
            <w:r w:rsidRPr="00F53836">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F53836" w:rsidRDefault="00C949A8" w:rsidP="00C949A8">
            <w:pPr>
              <w:pStyle w:val="TAL"/>
              <w:rPr>
                <w:sz w:val="16"/>
                <w:szCs w:val="16"/>
              </w:rPr>
            </w:pPr>
            <w:r w:rsidRPr="00F53836">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F53836" w:rsidRDefault="00C949A8" w:rsidP="00C949A8">
            <w:pPr>
              <w:pStyle w:val="TAL"/>
              <w:rPr>
                <w:sz w:val="16"/>
                <w:szCs w:val="16"/>
              </w:rPr>
            </w:pPr>
            <w:r w:rsidRPr="00F53836">
              <w:rPr>
                <w:sz w:val="16"/>
                <w:szCs w:val="16"/>
              </w:rPr>
              <w:t>17.0.0</w:t>
            </w:r>
          </w:p>
        </w:tc>
      </w:tr>
      <w:tr w:rsidR="000A68EC" w:rsidRPr="000A68EC"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F53836" w:rsidRDefault="000A68EC" w:rsidP="000A68EC">
            <w:pPr>
              <w:pStyle w:val="TAL"/>
              <w:rPr>
                <w:sz w:val="16"/>
                <w:szCs w:val="16"/>
              </w:rPr>
            </w:pPr>
            <w:r w:rsidRPr="000A68EC">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F53836" w:rsidRDefault="000A68EC" w:rsidP="000A68EC">
            <w:pPr>
              <w:pStyle w:val="TAL"/>
              <w:rPr>
                <w:sz w:val="16"/>
                <w:szCs w:val="16"/>
              </w:rPr>
            </w:pPr>
            <w:r w:rsidRPr="000A68EC">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F53836" w:rsidRDefault="000A68EC" w:rsidP="000A68EC">
            <w:pPr>
              <w:pStyle w:val="TAL"/>
              <w:rPr>
                <w:sz w:val="16"/>
                <w:szCs w:val="16"/>
              </w:rPr>
            </w:pPr>
            <w:r w:rsidRPr="000A68EC">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F53836" w:rsidRDefault="000A68EC" w:rsidP="000A68EC">
            <w:pPr>
              <w:pStyle w:val="TAL"/>
              <w:rPr>
                <w:sz w:val="16"/>
                <w:szCs w:val="16"/>
              </w:rPr>
            </w:pPr>
            <w:r w:rsidRPr="000A68EC">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F53836" w:rsidRDefault="000A68EC" w:rsidP="000A68EC">
            <w:pPr>
              <w:pStyle w:val="TAL"/>
              <w:rPr>
                <w:sz w:val="16"/>
                <w:szCs w:val="16"/>
              </w:rPr>
            </w:pPr>
            <w:r w:rsidRPr="000A68EC">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F53836" w:rsidRDefault="000A68EC" w:rsidP="000A68EC">
            <w:pPr>
              <w:pStyle w:val="TAL"/>
              <w:rPr>
                <w:sz w:val="16"/>
                <w:szCs w:val="16"/>
              </w:rPr>
            </w:pPr>
            <w:r w:rsidRPr="000A68EC">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F53836" w:rsidRDefault="000A68EC" w:rsidP="000A68EC">
            <w:pPr>
              <w:pStyle w:val="TAL"/>
              <w:rPr>
                <w:sz w:val="16"/>
                <w:szCs w:val="16"/>
              </w:rPr>
            </w:pPr>
            <w:r w:rsidRPr="000A68EC">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F53836" w:rsidRDefault="000A68EC" w:rsidP="000A68EC">
            <w:pPr>
              <w:pStyle w:val="TAL"/>
              <w:rPr>
                <w:sz w:val="16"/>
                <w:szCs w:val="16"/>
              </w:rPr>
            </w:pPr>
            <w:r w:rsidRPr="000A68EC">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F53836" w:rsidRDefault="000A68EC" w:rsidP="000A68EC">
            <w:pPr>
              <w:pStyle w:val="TAL"/>
              <w:rPr>
                <w:sz w:val="16"/>
                <w:szCs w:val="16"/>
              </w:rPr>
            </w:pPr>
            <w:r w:rsidRPr="000A68EC">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F53836" w:rsidRDefault="000A68EC" w:rsidP="000A68EC">
            <w:pPr>
              <w:pStyle w:val="TAL"/>
              <w:rPr>
                <w:sz w:val="16"/>
                <w:szCs w:val="16"/>
              </w:rPr>
            </w:pPr>
            <w:r w:rsidRPr="000A68EC">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F53836" w:rsidRDefault="000A68EC" w:rsidP="000A68EC">
            <w:pPr>
              <w:pStyle w:val="TAL"/>
              <w:rPr>
                <w:sz w:val="16"/>
                <w:szCs w:val="16"/>
              </w:rPr>
            </w:pPr>
            <w:r w:rsidRPr="000A68EC">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F53836" w:rsidRDefault="000A68EC" w:rsidP="000A68EC">
            <w:pPr>
              <w:pStyle w:val="TAL"/>
              <w:rPr>
                <w:sz w:val="16"/>
                <w:szCs w:val="16"/>
              </w:rPr>
            </w:pPr>
            <w:r w:rsidRPr="000A68EC">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F53836" w:rsidRDefault="000A68EC" w:rsidP="000A68EC">
            <w:pPr>
              <w:pStyle w:val="TAL"/>
              <w:rPr>
                <w:sz w:val="16"/>
                <w:szCs w:val="16"/>
              </w:rPr>
            </w:pPr>
            <w:r w:rsidRPr="000A68EC">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F53836" w:rsidRDefault="000A68EC" w:rsidP="000A68EC">
            <w:pPr>
              <w:pStyle w:val="TAL"/>
              <w:rPr>
                <w:sz w:val="16"/>
                <w:szCs w:val="16"/>
              </w:rPr>
            </w:pPr>
            <w:r w:rsidRPr="000A68EC">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F53836" w:rsidRDefault="000A68EC" w:rsidP="000A68EC">
            <w:pPr>
              <w:pStyle w:val="TAL"/>
              <w:rPr>
                <w:sz w:val="16"/>
                <w:szCs w:val="16"/>
              </w:rPr>
            </w:pPr>
            <w:r w:rsidRPr="000A68EC">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F53836" w:rsidRDefault="000A68EC" w:rsidP="000A68EC">
            <w:pPr>
              <w:pStyle w:val="TAL"/>
              <w:rPr>
                <w:sz w:val="16"/>
                <w:szCs w:val="16"/>
              </w:rPr>
            </w:pPr>
            <w:r w:rsidRPr="000A68EC">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F53836" w:rsidRDefault="000A68EC" w:rsidP="000A68EC">
            <w:pPr>
              <w:pStyle w:val="TAL"/>
              <w:rPr>
                <w:sz w:val="16"/>
                <w:szCs w:val="16"/>
              </w:rPr>
            </w:pPr>
            <w:r w:rsidRPr="000A68EC">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F53836" w:rsidRDefault="000A68EC" w:rsidP="000A68EC">
            <w:pPr>
              <w:pStyle w:val="TAL"/>
              <w:rPr>
                <w:sz w:val="16"/>
                <w:szCs w:val="16"/>
              </w:rPr>
            </w:pPr>
            <w:r w:rsidRPr="000A68EC">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F53836" w:rsidRDefault="000A68EC" w:rsidP="000A68EC">
            <w:pPr>
              <w:pStyle w:val="TAL"/>
              <w:rPr>
                <w:sz w:val="16"/>
                <w:szCs w:val="16"/>
              </w:rPr>
            </w:pPr>
            <w:r w:rsidRPr="000A68EC">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F53836" w:rsidRDefault="000A68EC" w:rsidP="000A68EC">
            <w:pPr>
              <w:pStyle w:val="TAL"/>
              <w:rPr>
                <w:sz w:val="16"/>
                <w:szCs w:val="16"/>
              </w:rPr>
            </w:pPr>
            <w:r w:rsidRPr="000A68EC">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F53836" w:rsidRDefault="000A68EC" w:rsidP="000A68EC">
            <w:pPr>
              <w:pStyle w:val="TAL"/>
              <w:rPr>
                <w:sz w:val="16"/>
                <w:szCs w:val="16"/>
              </w:rPr>
            </w:pPr>
            <w:r w:rsidRPr="000A68EC">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F53836" w:rsidRDefault="000A68EC" w:rsidP="000A68EC">
            <w:pPr>
              <w:pStyle w:val="TAL"/>
              <w:rPr>
                <w:sz w:val="16"/>
                <w:szCs w:val="16"/>
              </w:rPr>
            </w:pPr>
            <w:r w:rsidRPr="000A68EC">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F53836" w:rsidRDefault="000A68EC" w:rsidP="000A68EC">
            <w:pPr>
              <w:pStyle w:val="TAL"/>
              <w:rPr>
                <w:sz w:val="16"/>
                <w:szCs w:val="16"/>
              </w:rPr>
            </w:pPr>
            <w:r w:rsidRPr="000A68EC">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F53836" w:rsidRDefault="000A68EC" w:rsidP="000A68EC">
            <w:pPr>
              <w:pStyle w:val="TAL"/>
              <w:rPr>
                <w:sz w:val="16"/>
                <w:szCs w:val="16"/>
              </w:rPr>
            </w:pPr>
            <w:r w:rsidRPr="000A68EC">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AD2A3C" w:rsidRPr="00AD2A3C"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Default="00AD2A3C" w:rsidP="00AD2A3C">
            <w:pPr>
              <w:pStyle w:val="TAL"/>
              <w:rPr>
                <w:sz w:val="16"/>
                <w:szCs w:val="16"/>
              </w:rPr>
            </w:pPr>
            <w:r w:rsidRPr="00AD2A3C">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Default="00AD2A3C" w:rsidP="00AD2A3C">
            <w:pPr>
              <w:pStyle w:val="TAL"/>
              <w:rPr>
                <w:sz w:val="16"/>
                <w:szCs w:val="16"/>
              </w:rPr>
            </w:pPr>
            <w:r w:rsidRPr="00AD2A3C">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635E92" w:rsidRDefault="00AD2A3C" w:rsidP="00AD2A3C">
            <w:pPr>
              <w:pStyle w:val="TAL"/>
              <w:rPr>
                <w:sz w:val="16"/>
                <w:szCs w:val="16"/>
              </w:rPr>
            </w:pPr>
            <w:r w:rsidRPr="00635E92">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Default="00AD2A3C" w:rsidP="00AD2A3C">
            <w:pPr>
              <w:pStyle w:val="TAL"/>
              <w:rPr>
                <w:sz w:val="16"/>
                <w:szCs w:val="16"/>
              </w:rPr>
            </w:pPr>
            <w:r>
              <w:rPr>
                <w:sz w:val="16"/>
                <w:szCs w:val="16"/>
              </w:rPr>
              <w:t>17.2.0</w:t>
            </w:r>
          </w:p>
        </w:tc>
      </w:tr>
      <w:tr w:rsidR="00AD2A3C" w:rsidRPr="00AD2A3C"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Default="00AD2A3C" w:rsidP="00AD2A3C">
            <w:pPr>
              <w:pStyle w:val="TAL"/>
              <w:rPr>
                <w:sz w:val="16"/>
                <w:szCs w:val="16"/>
              </w:rPr>
            </w:pPr>
            <w:r w:rsidRPr="00AD2A3C">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Default="00AD2A3C" w:rsidP="00AD2A3C">
            <w:pPr>
              <w:pStyle w:val="TAL"/>
              <w:rPr>
                <w:sz w:val="16"/>
                <w:szCs w:val="16"/>
              </w:rPr>
            </w:pPr>
            <w:r w:rsidRPr="00AD2A3C">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635E92" w:rsidRDefault="00AD2A3C" w:rsidP="00AD2A3C">
            <w:pPr>
              <w:pStyle w:val="TAL"/>
              <w:rPr>
                <w:sz w:val="16"/>
                <w:szCs w:val="16"/>
              </w:rPr>
            </w:pPr>
            <w:r w:rsidRPr="00635E92">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Default="00AD2A3C" w:rsidP="00AD2A3C">
            <w:pPr>
              <w:pStyle w:val="TAL"/>
              <w:rPr>
                <w:sz w:val="16"/>
                <w:szCs w:val="16"/>
              </w:rPr>
            </w:pPr>
            <w:r>
              <w:rPr>
                <w:sz w:val="16"/>
                <w:szCs w:val="16"/>
              </w:rPr>
              <w:t>17.2.0</w:t>
            </w:r>
          </w:p>
        </w:tc>
      </w:tr>
      <w:tr w:rsidR="00AD2A3C" w:rsidRPr="00AD2A3C"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Default="00AD2A3C" w:rsidP="00AD2A3C">
            <w:pPr>
              <w:pStyle w:val="TAL"/>
              <w:rPr>
                <w:sz w:val="16"/>
                <w:szCs w:val="16"/>
              </w:rPr>
            </w:pPr>
            <w:r w:rsidRPr="00AD2A3C">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Default="00AD2A3C" w:rsidP="00AD2A3C">
            <w:pPr>
              <w:pStyle w:val="TAL"/>
              <w:rPr>
                <w:sz w:val="16"/>
                <w:szCs w:val="16"/>
              </w:rPr>
            </w:pPr>
            <w:r w:rsidRPr="00AD2A3C">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635E92" w:rsidRDefault="00AD2A3C" w:rsidP="00AD2A3C">
            <w:pPr>
              <w:pStyle w:val="TAL"/>
              <w:rPr>
                <w:sz w:val="16"/>
                <w:szCs w:val="16"/>
              </w:rPr>
            </w:pPr>
            <w:r w:rsidRPr="00635E92">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Default="00AD2A3C" w:rsidP="00AD2A3C">
            <w:pPr>
              <w:pStyle w:val="TAL"/>
              <w:rPr>
                <w:sz w:val="16"/>
                <w:szCs w:val="16"/>
              </w:rPr>
            </w:pPr>
            <w:r>
              <w:rPr>
                <w:sz w:val="16"/>
                <w:szCs w:val="16"/>
              </w:rPr>
              <w:t>17.2.0</w:t>
            </w:r>
          </w:p>
        </w:tc>
      </w:tr>
      <w:tr w:rsidR="00AD2A3C" w:rsidRPr="00AD2A3C"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Default="00AD2A3C" w:rsidP="00AD2A3C">
            <w:pPr>
              <w:pStyle w:val="TAL"/>
              <w:rPr>
                <w:sz w:val="16"/>
                <w:szCs w:val="16"/>
              </w:rPr>
            </w:pPr>
            <w:r w:rsidRPr="00AD2A3C">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Default="00AD2A3C" w:rsidP="00AD2A3C">
            <w:pPr>
              <w:pStyle w:val="TAL"/>
              <w:rPr>
                <w:sz w:val="16"/>
                <w:szCs w:val="16"/>
              </w:rPr>
            </w:pPr>
            <w:r w:rsidRPr="00AD2A3C">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635E92" w:rsidRDefault="00AD2A3C" w:rsidP="00AD2A3C">
            <w:pPr>
              <w:pStyle w:val="TAL"/>
              <w:rPr>
                <w:sz w:val="16"/>
                <w:szCs w:val="16"/>
              </w:rPr>
            </w:pPr>
            <w:r w:rsidRPr="00635E92">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Default="00AD2A3C" w:rsidP="00AD2A3C">
            <w:pPr>
              <w:pStyle w:val="TAL"/>
              <w:rPr>
                <w:sz w:val="16"/>
                <w:szCs w:val="16"/>
              </w:rPr>
            </w:pPr>
            <w:r>
              <w:rPr>
                <w:sz w:val="16"/>
                <w:szCs w:val="16"/>
              </w:rPr>
              <w:t>17.2.0</w:t>
            </w:r>
          </w:p>
        </w:tc>
      </w:tr>
      <w:tr w:rsidR="00AD2A3C" w:rsidRPr="00AD2A3C"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Default="00AD2A3C" w:rsidP="00AD2A3C">
            <w:pPr>
              <w:pStyle w:val="TAL"/>
              <w:rPr>
                <w:sz w:val="16"/>
                <w:szCs w:val="16"/>
              </w:rPr>
            </w:pPr>
            <w:r w:rsidRPr="00AD2A3C">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Default="00AD2A3C" w:rsidP="00AD2A3C">
            <w:pPr>
              <w:pStyle w:val="TAL"/>
              <w:rPr>
                <w:sz w:val="16"/>
                <w:szCs w:val="16"/>
              </w:rPr>
            </w:pPr>
            <w:r w:rsidRPr="00AD2A3C">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635E92" w:rsidRDefault="00AD2A3C" w:rsidP="00AD2A3C">
            <w:pPr>
              <w:pStyle w:val="TAL"/>
              <w:rPr>
                <w:sz w:val="16"/>
                <w:szCs w:val="16"/>
              </w:rPr>
            </w:pPr>
            <w:r w:rsidRPr="00635E92">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Default="00AD2A3C" w:rsidP="00AD2A3C">
            <w:pPr>
              <w:pStyle w:val="TAL"/>
              <w:rPr>
                <w:sz w:val="16"/>
                <w:szCs w:val="16"/>
              </w:rPr>
            </w:pPr>
            <w:r>
              <w:rPr>
                <w:sz w:val="16"/>
                <w:szCs w:val="16"/>
              </w:rPr>
              <w:t>17.2.0</w:t>
            </w:r>
          </w:p>
        </w:tc>
      </w:tr>
      <w:tr w:rsidR="00AD2A3C" w:rsidRPr="00AD2A3C"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Default="00AD2A3C" w:rsidP="00AD2A3C">
            <w:pPr>
              <w:pStyle w:val="TAL"/>
              <w:rPr>
                <w:sz w:val="16"/>
                <w:szCs w:val="16"/>
              </w:rPr>
            </w:pPr>
            <w:r w:rsidRPr="00AD2A3C">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Default="00AD2A3C" w:rsidP="00AD2A3C">
            <w:pPr>
              <w:pStyle w:val="TAL"/>
              <w:rPr>
                <w:sz w:val="16"/>
                <w:szCs w:val="16"/>
              </w:rPr>
            </w:pPr>
            <w:r w:rsidRPr="00AD2A3C">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635E92" w:rsidRDefault="00AD2A3C" w:rsidP="00AD2A3C">
            <w:pPr>
              <w:pStyle w:val="TAL"/>
              <w:rPr>
                <w:sz w:val="16"/>
                <w:szCs w:val="16"/>
              </w:rPr>
            </w:pPr>
            <w:r w:rsidRPr="00635E92">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Default="00AD2A3C" w:rsidP="00AD2A3C">
            <w:pPr>
              <w:pStyle w:val="TAL"/>
              <w:rPr>
                <w:sz w:val="16"/>
                <w:szCs w:val="16"/>
              </w:rPr>
            </w:pPr>
            <w:r>
              <w:rPr>
                <w:sz w:val="16"/>
                <w:szCs w:val="16"/>
              </w:rPr>
              <w:t>17.2.0</w:t>
            </w:r>
          </w:p>
        </w:tc>
      </w:tr>
      <w:tr w:rsidR="00AD2A3C" w:rsidRPr="00AD2A3C"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Default="00AD2A3C" w:rsidP="00AD2A3C">
            <w:pPr>
              <w:pStyle w:val="TAL"/>
              <w:rPr>
                <w:sz w:val="16"/>
                <w:szCs w:val="16"/>
              </w:rPr>
            </w:pPr>
            <w:r w:rsidRPr="00AD2A3C">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Default="00AD2A3C" w:rsidP="00AD2A3C">
            <w:pPr>
              <w:pStyle w:val="TAL"/>
              <w:rPr>
                <w:sz w:val="16"/>
                <w:szCs w:val="16"/>
              </w:rPr>
            </w:pPr>
            <w:r w:rsidRPr="00AD2A3C">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635E92" w:rsidRDefault="00AD2A3C" w:rsidP="00AD2A3C">
            <w:pPr>
              <w:pStyle w:val="TAL"/>
              <w:rPr>
                <w:sz w:val="16"/>
                <w:szCs w:val="16"/>
              </w:rPr>
            </w:pPr>
            <w:r w:rsidRPr="00635E92">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Default="00AD2A3C" w:rsidP="00AD2A3C">
            <w:pPr>
              <w:pStyle w:val="TAL"/>
              <w:rPr>
                <w:sz w:val="16"/>
                <w:szCs w:val="16"/>
              </w:rPr>
            </w:pPr>
            <w:r>
              <w:rPr>
                <w:sz w:val="16"/>
                <w:szCs w:val="16"/>
              </w:rPr>
              <w:t>17.2.0</w:t>
            </w:r>
          </w:p>
        </w:tc>
      </w:tr>
      <w:tr w:rsidR="00AD2A3C" w:rsidRPr="00AD2A3C"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Default="00AD2A3C" w:rsidP="00AD2A3C">
            <w:pPr>
              <w:pStyle w:val="TAL"/>
              <w:rPr>
                <w:sz w:val="16"/>
                <w:szCs w:val="16"/>
              </w:rPr>
            </w:pPr>
            <w:r w:rsidRPr="00AD2A3C">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Default="00AD2A3C" w:rsidP="00AD2A3C">
            <w:pPr>
              <w:pStyle w:val="TAL"/>
              <w:rPr>
                <w:sz w:val="16"/>
                <w:szCs w:val="16"/>
              </w:rPr>
            </w:pPr>
            <w:r w:rsidRPr="00AD2A3C">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635E92" w:rsidRDefault="00AD2A3C" w:rsidP="00AD2A3C">
            <w:pPr>
              <w:pStyle w:val="TAL"/>
              <w:rPr>
                <w:sz w:val="16"/>
                <w:szCs w:val="16"/>
              </w:rPr>
            </w:pPr>
            <w:r w:rsidRPr="00635E92">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Default="00AD2A3C" w:rsidP="00AD2A3C">
            <w:pPr>
              <w:pStyle w:val="TAL"/>
              <w:rPr>
                <w:sz w:val="16"/>
                <w:szCs w:val="16"/>
              </w:rPr>
            </w:pPr>
            <w:r>
              <w:rPr>
                <w:sz w:val="16"/>
                <w:szCs w:val="16"/>
              </w:rPr>
              <w:t>17.2.0</w:t>
            </w:r>
          </w:p>
        </w:tc>
      </w:tr>
      <w:tr w:rsidR="00AD2A3C" w:rsidRPr="00AD2A3C"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Default="00AD2A3C" w:rsidP="00AD2A3C">
            <w:pPr>
              <w:pStyle w:val="TAL"/>
              <w:rPr>
                <w:sz w:val="16"/>
                <w:szCs w:val="16"/>
              </w:rPr>
            </w:pPr>
            <w:r w:rsidRPr="00AD2A3C">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Default="00AD2A3C" w:rsidP="00AD2A3C">
            <w:pPr>
              <w:pStyle w:val="TAL"/>
              <w:rPr>
                <w:sz w:val="16"/>
                <w:szCs w:val="16"/>
              </w:rPr>
            </w:pPr>
            <w:r w:rsidRPr="00AD2A3C">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635E92" w:rsidRDefault="00AD2A3C" w:rsidP="00AD2A3C">
            <w:pPr>
              <w:pStyle w:val="TAL"/>
              <w:rPr>
                <w:sz w:val="16"/>
                <w:szCs w:val="16"/>
              </w:rPr>
            </w:pPr>
            <w:r w:rsidRPr="00635E92">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Default="00AD2A3C" w:rsidP="00AD2A3C">
            <w:pPr>
              <w:pStyle w:val="TAL"/>
              <w:rPr>
                <w:sz w:val="16"/>
                <w:szCs w:val="16"/>
              </w:rPr>
            </w:pPr>
            <w:r>
              <w:rPr>
                <w:sz w:val="16"/>
                <w:szCs w:val="16"/>
              </w:rPr>
              <w:t>17.2.0</w:t>
            </w:r>
          </w:p>
        </w:tc>
      </w:tr>
      <w:tr w:rsidR="00AD2A3C" w:rsidRPr="00AD2A3C"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Default="00AD2A3C" w:rsidP="00AD2A3C">
            <w:pPr>
              <w:pStyle w:val="TAL"/>
              <w:rPr>
                <w:sz w:val="16"/>
                <w:szCs w:val="16"/>
              </w:rPr>
            </w:pPr>
            <w:r w:rsidRPr="00AD2A3C">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Default="00AD2A3C" w:rsidP="00AD2A3C">
            <w:pPr>
              <w:pStyle w:val="TAL"/>
              <w:rPr>
                <w:sz w:val="16"/>
                <w:szCs w:val="16"/>
              </w:rPr>
            </w:pPr>
            <w:r w:rsidRPr="00AD2A3C">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635E92" w:rsidRDefault="00AD2A3C" w:rsidP="00AD2A3C">
            <w:pPr>
              <w:pStyle w:val="TAL"/>
              <w:rPr>
                <w:sz w:val="16"/>
                <w:szCs w:val="16"/>
              </w:rPr>
            </w:pPr>
            <w:r w:rsidRPr="00635E92">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Default="00AD2A3C" w:rsidP="00AD2A3C">
            <w:pPr>
              <w:pStyle w:val="TAL"/>
              <w:rPr>
                <w:sz w:val="16"/>
                <w:szCs w:val="16"/>
              </w:rPr>
            </w:pPr>
            <w:r>
              <w:rPr>
                <w:sz w:val="16"/>
                <w:szCs w:val="16"/>
              </w:rPr>
              <w:t>17.2.0</w:t>
            </w:r>
          </w:p>
        </w:tc>
      </w:tr>
      <w:tr w:rsidR="00AD2A3C" w:rsidRPr="00AD2A3C"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Default="00AD2A3C" w:rsidP="00AD2A3C">
            <w:pPr>
              <w:pStyle w:val="TAL"/>
              <w:rPr>
                <w:sz w:val="16"/>
                <w:szCs w:val="16"/>
              </w:rPr>
            </w:pPr>
            <w:r w:rsidRPr="00AD2A3C">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Default="00AD2A3C" w:rsidP="00AD2A3C">
            <w:pPr>
              <w:pStyle w:val="TAL"/>
              <w:rPr>
                <w:sz w:val="16"/>
                <w:szCs w:val="16"/>
              </w:rPr>
            </w:pPr>
            <w:r w:rsidRPr="00AD2A3C">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Default="00AD2A3C" w:rsidP="00AD2A3C">
            <w:pPr>
              <w:pStyle w:val="TAL"/>
              <w:rPr>
                <w:sz w:val="16"/>
                <w:szCs w:val="16"/>
              </w:rPr>
            </w:pPr>
            <w:r w:rsidRPr="00AD2A3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635E92" w:rsidRDefault="00AD2A3C" w:rsidP="00AD2A3C">
            <w:pPr>
              <w:pStyle w:val="TAL"/>
              <w:rPr>
                <w:sz w:val="16"/>
                <w:szCs w:val="16"/>
              </w:rPr>
            </w:pPr>
            <w:r w:rsidRPr="00635E92">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Default="00AD2A3C" w:rsidP="00AD2A3C">
            <w:pPr>
              <w:pStyle w:val="TAL"/>
              <w:rPr>
                <w:sz w:val="16"/>
                <w:szCs w:val="16"/>
              </w:rPr>
            </w:pPr>
            <w:r>
              <w:rPr>
                <w:sz w:val="16"/>
                <w:szCs w:val="16"/>
              </w:rPr>
              <w:t>17.2.0</w:t>
            </w:r>
          </w:p>
        </w:tc>
      </w:tr>
      <w:tr w:rsidR="00BF071B" w:rsidRPr="00BF071B"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Default="00BF071B" w:rsidP="00BF071B">
            <w:pPr>
              <w:pStyle w:val="TAL"/>
              <w:rPr>
                <w:sz w:val="16"/>
                <w:szCs w:val="16"/>
              </w:rPr>
            </w:pPr>
            <w:r w:rsidRPr="00BF071B">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Default="00BF071B" w:rsidP="00BF071B">
            <w:pPr>
              <w:pStyle w:val="TAL"/>
              <w:rPr>
                <w:sz w:val="16"/>
                <w:szCs w:val="16"/>
              </w:rPr>
            </w:pPr>
            <w:r w:rsidRPr="00BF071B">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635E92" w:rsidRDefault="00BF071B" w:rsidP="00BF071B">
            <w:pPr>
              <w:pStyle w:val="TAL"/>
              <w:rPr>
                <w:sz w:val="16"/>
                <w:szCs w:val="16"/>
              </w:rPr>
            </w:pPr>
            <w:r w:rsidRPr="00BF071B">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Default="00BF071B" w:rsidP="00BF071B">
            <w:pPr>
              <w:pStyle w:val="TAL"/>
              <w:rPr>
                <w:sz w:val="16"/>
                <w:szCs w:val="16"/>
              </w:rPr>
            </w:pPr>
            <w:r>
              <w:rPr>
                <w:sz w:val="16"/>
                <w:szCs w:val="16"/>
              </w:rPr>
              <w:t>17.3.0</w:t>
            </w:r>
          </w:p>
        </w:tc>
      </w:tr>
      <w:tr w:rsidR="00BF071B" w:rsidRPr="00BF071B"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Default="00BF071B" w:rsidP="00BF071B">
            <w:pPr>
              <w:pStyle w:val="TAL"/>
              <w:rPr>
                <w:sz w:val="16"/>
                <w:szCs w:val="16"/>
              </w:rPr>
            </w:pPr>
            <w:r w:rsidRPr="00BF071B">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Default="00BF071B" w:rsidP="00BF071B">
            <w:pPr>
              <w:pStyle w:val="TAL"/>
              <w:rPr>
                <w:sz w:val="16"/>
                <w:szCs w:val="16"/>
              </w:rPr>
            </w:pPr>
            <w:r w:rsidRPr="00BF071B">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635E92" w:rsidRDefault="00BF071B" w:rsidP="00BF071B">
            <w:pPr>
              <w:pStyle w:val="TAL"/>
              <w:rPr>
                <w:sz w:val="16"/>
                <w:szCs w:val="16"/>
              </w:rPr>
            </w:pPr>
            <w:r w:rsidRPr="00BF071B">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Default="00BF071B" w:rsidP="00BF071B">
            <w:pPr>
              <w:pStyle w:val="TAL"/>
              <w:rPr>
                <w:sz w:val="16"/>
                <w:szCs w:val="16"/>
              </w:rPr>
            </w:pPr>
            <w:r>
              <w:rPr>
                <w:sz w:val="16"/>
                <w:szCs w:val="16"/>
              </w:rPr>
              <w:t>17.3.0</w:t>
            </w:r>
          </w:p>
        </w:tc>
      </w:tr>
      <w:tr w:rsidR="00BF071B" w:rsidRPr="00BF071B"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Default="00BF071B" w:rsidP="00BF071B">
            <w:pPr>
              <w:pStyle w:val="TAL"/>
              <w:rPr>
                <w:sz w:val="16"/>
                <w:szCs w:val="16"/>
              </w:rPr>
            </w:pPr>
            <w:r w:rsidRPr="00BF071B">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Default="00BF071B" w:rsidP="00BF071B">
            <w:pPr>
              <w:pStyle w:val="TAL"/>
              <w:rPr>
                <w:sz w:val="16"/>
                <w:szCs w:val="16"/>
              </w:rPr>
            </w:pPr>
            <w:r w:rsidRPr="00BF071B">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635E92" w:rsidRDefault="00BF071B" w:rsidP="00BF071B">
            <w:pPr>
              <w:pStyle w:val="TAL"/>
              <w:rPr>
                <w:sz w:val="16"/>
                <w:szCs w:val="16"/>
              </w:rPr>
            </w:pPr>
            <w:r w:rsidRPr="00BF071B">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Default="00BF071B" w:rsidP="00BF071B">
            <w:pPr>
              <w:pStyle w:val="TAL"/>
              <w:rPr>
                <w:sz w:val="16"/>
                <w:szCs w:val="16"/>
              </w:rPr>
            </w:pPr>
            <w:r>
              <w:rPr>
                <w:sz w:val="16"/>
                <w:szCs w:val="16"/>
              </w:rPr>
              <w:t>17.3.0</w:t>
            </w:r>
          </w:p>
        </w:tc>
      </w:tr>
      <w:tr w:rsidR="00BF071B" w:rsidRPr="00BF071B"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Default="00BF071B" w:rsidP="00BF071B">
            <w:pPr>
              <w:pStyle w:val="TAL"/>
              <w:rPr>
                <w:sz w:val="16"/>
                <w:szCs w:val="16"/>
              </w:rPr>
            </w:pPr>
            <w:r w:rsidRPr="00BF071B">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Default="00BF071B" w:rsidP="00BF071B">
            <w:pPr>
              <w:pStyle w:val="TAL"/>
              <w:rPr>
                <w:sz w:val="16"/>
                <w:szCs w:val="16"/>
              </w:rPr>
            </w:pPr>
            <w:r w:rsidRPr="00BF071B">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635E92" w:rsidRDefault="00BF071B" w:rsidP="00BF071B">
            <w:pPr>
              <w:pStyle w:val="TAL"/>
              <w:rPr>
                <w:sz w:val="16"/>
                <w:szCs w:val="16"/>
              </w:rPr>
            </w:pPr>
            <w:r w:rsidRPr="00BF071B">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Default="00BF071B" w:rsidP="00BF071B">
            <w:pPr>
              <w:pStyle w:val="TAL"/>
              <w:rPr>
                <w:sz w:val="16"/>
                <w:szCs w:val="16"/>
              </w:rPr>
            </w:pPr>
            <w:r>
              <w:rPr>
                <w:sz w:val="16"/>
                <w:szCs w:val="16"/>
              </w:rPr>
              <w:t>17.3.0</w:t>
            </w:r>
          </w:p>
        </w:tc>
      </w:tr>
      <w:tr w:rsidR="00BF071B" w:rsidRPr="00BF071B"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Default="00BF071B" w:rsidP="00BF071B">
            <w:pPr>
              <w:pStyle w:val="TAL"/>
              <w:rPr>
                <w:sz w:val="16"/>
                <w:szCs w:val="16"/>
              </w:rPr>
            </w:pPr>
            <w:r>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Default="00BF071B" w:rsidP="00BF071B">
            <w:pPr>
              <w:pStyle w:val="TAL"/>
              <w:rPr>
                <w:sz w:val="16"/>
                <w:szCs w:val="16"/>
              </w:rPr>
            </w:pPr>
            <w:r w:rsidRPr="00BF071B">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Default="00BF071B" w:rsidP="00BF071B">
            <w:pPr>
              <w:pStyle w:val="TAL"/>
              <w:rPr>
                <w:sz w:val="16"/>
                <w:szCs w:val="16"/>
              </w:rPr>
            </w:pPr>
            <w:r w:rsidRPr="00BF071B">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635E92" w:rsidRDefault="00BF071B" w:rsidP="00BF071B">
            <w:pPr>
              <w:pStyle w:val="TAL"/>
              <w:rPr>
                <w:sz w:val="16"/>
                <w:szCs w:val="16"/>
              </w:rPr>
            </w:pPr>
            <w:r w:rsidRPr="00BF071B">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Default="00BF071B" w:rsidP="00BF071B">
            <w:pPr>
              <w:pStyle w:val="TAL"/>
              <w:rPr>
                <w:sz w:val="16"/>
                <w:szCs w:val="16"/>
              </w:rPr>
            </w:pPr>
            <w:r>
              <w:rPr>
                <w:sz w:val="16"/>
                <w:szCs w:val="16"/>
              </w:rPr>
              <w:t>17.3.0</w:t>
            </w:r>
          </w:p>
        </w:tc>
      </w:tr>
      <w:tr w:rsidR="00BF071B" w:rsidRPr="00BF071B"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Default="00BF071B" w:rsidP="00BF071B">
            <w:pPr>
              <w:pStyle w:val="TAL"/>
              <w:rPr>
                <w:sz w:val="16"/>
                <w:szCs w:val="16"/>
              </w:rPr>
            </w:pPr>
            <w:r w:rsidRPr="00BF071B">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Default="00BF071B" w:rsidP="00BF071B">
            <w:pPr>
              <w:pStyle w:val="TAL"/>
              <w:rPr>
                <w:sz w:val="16"/>
                <w:szCs w:val="16"/>
              </w:rPr>
            </w:pPr>
            <w:r w:rsidRPr="00BF071B">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635E92" w:rsidRDefault="00BF071B" w:rsidP="00BF071B">
            <w:pPr>
              <w:pStyle w:val="TAL"/>
              <w:rPr>
                <w:sz w:val="16"/>
                <w:szCs w:val="16"/>
              </w:rPr>
            </w:pPr>
            <w:r w:rsidRPr="00BF071B">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Default="00BF071B" w:rsidP="00BF071B">
            <w:pPr>
              <w:pStyle w:val="TAL"/>
              <w:rPr>
                <w:sz w:val="16"/>
                <w:szCs w:val="16"/>
              </w:rPr>
            </w:pPr>
            <w:r>
              <w:rPr>
                <w:sz w:val="16"/>
                <w:szCs w:val="16"/>
              </w:rPr>
              <w:t>17.3.0</w:t>
            </w:r>
          </w:p>
        </w:tc>
      </w:tr>
      <w:tr w:rsidR="00C873C0" w:rsidRPr="00BF071B"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A4837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F735E41"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F3E098" w14:textId="1467CD46" w:rsidR="00BF071B" w:rsidRPr="001D3E98" w:rsidRDefault="00BF071B" w:rsidP="00BF071B">
            <w:pPr>
              <w:pStyle w:val="TAL"/>
              <w:rPr>
                <w:sz w:val="16"/>
                <w:szCs w:val="16"/>
              </w:rPr>
            </w:pPr>
            <w:r w:rsidRPr="001D3E98">
              <w:rPr>
                <w:sz w:val="16"/>
                <w:szCs w:val="16"/>
              </w:rPr>
              <w:t>R5-236111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FC0029" w14:textId="4F837097" w:rsidR="00BF071B" w:rsidRPr="001D3E98" w:rsidRDefault="00BF071B" w:rsidP="00BF071B">
            <w:pPr>
              <w:pStyle w:val="TAL"/>
              <w:rPr>
                <w:sz w:val="16"/>
                <w:szCs w:val="16"/>
              </w:rPr>
            </w:pPr>
            <w:r w:rsidRPr="001D3E98">
              <w:rPr>
                <w:sz w:val="16"/>
                <w:szCs w:val="16"/>
              </w:rPr>
              <w:t>0438</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B9EEFAC" w14:textId="4D444090"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5D7DF6" w14:textId="2B88F2EF" w:rsidR="00BF071B" w:rsidRPr="001D3E98" w:rsidRDefault="00BF071B" w:rsidP="00BF071B">
            <w:pPr>
              <w:pStyle w:val="TAL"/>
              <w:rPr>
                <w:sz w:val="16"/>
                <w:szCs w:val="16"/>
              </w:rPr>
            </w:pPr>
            <w:r w:rsidRPr="001D3E98">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CB63676"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541C85" w14:textId="77777777" w:rsidR="00BF071B" w:rsidRPr="001D3E98" w:rsidRDefault="00BF071B" w:rsidP="00BF071B">
            <w:pPr>
              <w:pStyle w:val="TAL"/>
              <w:rPr>
                <w:sz w:val="16"/>
                <w:szCs w:val="16"/>
              </w:rPr>
            </w:pPr>
            <w:r w:rsidRPr="001D3E98">
              <w:rPr>
                <w:sz w:val="16"/>
                <w:szCs w:val="16"/>
              </w:rPr>
              <w:t>17.3.0</w:t>
            </w:r>
          </w:p>
        </w:tc>
      </w:tr>
      <w:tr w:rsidR="00C873C0" w:rsidRPr="00BF071B"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A1D50DB"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B3C98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9485148" w14:textId="6D3AB6A4" w:rsidR="00BF071B" w:rsidRPr="001D3E98" w:rsidRDefault="00BF071B" w:rsidP="00BF071B">
            <w:pPr>
              <w:pStyle w:val="TAL"/>
              <w:rPr>
                <w:sz w:val="16"/>
                <w:szCs w:val="16"/>
              </w:rPr>
            </w:pPr>
            <w:r w:rsidRPr="001D3E98">
              <w:rPr>
                <w:sz w:val="16"/>
                <w:szCs w:val="16"/>
              </w:rPr>
              <w:t>R5-236112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632B4B" w14:textId="00833783" w:rsidR="00BF071B" w:rsidRPr="001D3E98" w:rsidRDefault="00BF071B" w:rsidP="00BF071B">
            <w:pPr>
              <w:pStyle w:val="TAL"/>
              <w:rPr>
                <w:sz w:val="16"/>
                <w:szCs w:val="16"/>
              </w:rPr>
            </w:pPr>
            <w:r w:rsidRPr="001D3E98">
              <w:rPr>
                <w:sz w:val="16"/>
                <w:szCs w:val="16"/>
              </w:rPr>
              <w:t>0439</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0580CB12" w14:textId="4E6DBAF7"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FB1774" w14:textId="094EF151" w:rsidR="00BF071B" w:rsidRPr="001D3E98" w:rsidRDefault="00BF071B" w:rsidP="00BF071B">
            <w:pPr>
              <w:pStyle w:val="TAL"/>
              <w:rPr>
                <w:sz w:val="16"/>
                <w:szCs w:val="16"/>
              </w:rPr>
            </w:pPr>
            <w:r w:rsidRPr="001D3E98">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13BF938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8BB2CE" w14:textId="77777777" w:rsidR="00BF071B" w:rsidRPr="001D3E98" w:rsidRDefault="00BF071B" w:rsidP="00BF071B">
            <w:pPr>
              <w:pStyle w:val="TAL"/>
              <w:rPr>
                <w:sz w:val="16"/>
                <w:szCs w:val="16"/>
              </w:rPr>
            </w:pPr>
            <w:r w:rsidRPr="001D3E98">
              <w:rPr>
                <w:sz w:val="16"/>
                <w:szCs w:val="16"/>
              </w:rPr>
              <w:t>17.3.0</w:t>
            </w:r>
          </w:p>
        </w:tc>
      </w:tr>
      <w:tr w:rsidR="00C873C0" w:rsidRPr="00BF071B"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409DD2E"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6DBA5"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FD509AE" w14:textId="007DA4F9" w:rsidR="00BF071B" w:rsidRPr="001D3E98" w:rsidRDefault="00BF071B" w:rsidP="00BF071B">
            <w:pPr>
              <w:pStyle w:val="TAL"/>
              <w:rPr>
                <w:sz w:val="16"/>
                <w:szCs w:val="16"/>
              </w:rPr>
            </w:pPr>
            <w:r w:rsidRPr="001D3E98">
              <w:rPr>
                <w:sz w:val="16"/>
                <w:szCs w:val="16"/>
              </w:rPr>
              <w:t>R5-236113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E12FA8" w14:textId="44F54A39" w:rsidR="00BF071B" w:rsidRPr="001D3E98" w:rsidRDefault="00BF071B" w:rsidP="00BF071B">
            <w:pPr>
              <w:pStyle w:val="TAL"/>
              <w:rPr>
                <w:sz w:val="16"/>
                <w:szCs w:val="16"/>
              </w:rPr>
            </w:pPr>
            <w:r w:rsidRPr="001D3E98">
              <w:rPr>
                <w:sz w:val="16"/>
                <w:szCs w:val="16"/>
              </w:rPr>
              <w:t>0440</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BEDF288" w14:textId="62AA69B9"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27E3595" w14:textId="09A4DDCD" w:rsidR="00BF071B" w:rsidRPr="001D3E98" w:rsidRDefault="00BF071B" w:rsidP="00BF071B">
            <w:pPr>
              <w:pStyle w:val="TAL"/>
              <w:rPr>
                <w:sz w:val="16"/>
                <w:szCs w:val="16"/>
              </w:rPr>
            </w:pPr>
            <w:r w:rsidRPr="001D3E98">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3EDA575E"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567A81" w14:textId="77777777" w:rsidR="00BF071B" w:rsidRPr="001D3E98" w:rsidRDefault="00BF071B" w:rsidP="00BF071B">
            <w:pPr>
              <w:pStyle w:val="TAL"/>
              <w:rPr>
                <w:sz w:val="16"/>
                <w:szCs w:val="16"/>
              </w:rPr>
            </w:pPr>
            <w:r w:rsidRPr="001D3E98">
              <w:rPr>
                <w:sz w:val="16"/>
                <w:szCs w:val="16"/>
              </w:rPr>
              <w:t>17.3.0</w:t>
            </w:r>
          </w:p>
        </w:tc>
      </w:tr>
      <w:tr w:rsidR="00C873C0" w:rsidRPr="00BF071B"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216EEDF"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4D6AA5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52AB52" w14:textId="6F2E8D71" w:rsidR="00BF071B" w:rsidRPr="001D3E98" w:rsidRDefault="00BF071B" w:rsidP="00BF071B">
            <w:pPr>
              <w:pStyle w:val="TAL"/>
              <w:rPr>
                <w:sz w:val="16"/>
                <w:szCs w:val="16"/>
              </w:rPr>
            </w:pPr>
            <w:r w:rsidRPr="001D3E98">
              <w:rPr>
                <w:sz w:val="16"/>
                <w:szCs w:val="16"/>
              </w:rPr>
              <w:t>R5-236114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833418" w14:textId="112D37F0" w:rsidR="00BF071B" w:rsidRPr="001D3E98" w:rsidRDefault="00BF071B" w:rsidP="00BF071B">
            <w:pPr>
              <w:pStyle w:val="TAL"/>
              <w:rPr>
                <w:sz w:val="16"/>
                <w:szCs w:val="16"/>
              </w:rPr>
            </w:pPr>
            <w:r w:rsidRPr="001D3E98">
              <w:rPr>
                <w:sz w:val="16"/>
                <w:szCs w:val="16"/>
              </w:rPr>
              <w:t>0441</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14724541" w14:textId="3EA6CFCC"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D77B7E" w14:textId="16A1F4E7" w:rsidR="00BF071B" w:rsidRPr="001D3E98" w:rsidRDefault="00BF071B" w:rsidP="00BF071B">
            <w:pPr>
              <w:pStyle w:val="TAL"/>
              <w:rPr>
                <w:sz w:val="16"/>
                <w:szCs w:val="16"/>
              </w:rPr>
            </w:pPr>
            <w:r w:rsidRPr="001D3E98">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2BA9896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0945B5" w14:textId="77777777" w:rsidR="00BF071B" w:rsidRPr="001D3E98" w:rsidRDefault="00BF071B" w:rsidP="00BF071B">
            <w:pPr>
              <w:pStyle w:val="TAL"/>
              <w:rPr>
                <w:sz w:val="16"/>
                <w:szCs w:val="16"/>
              </w:rPr>
            </w:pPr>
            <w:r w:rsidRPr="001D3E98">
              <w:rPr>
                <w:sz w:val="16"/>
                <w:szCs w:val="16"/>
              </w:rPr>
              <w:t>17.3.0</w:t>
            </w:r>
          </w:p>
        </w:tc>
      </w:tr>
      <w:tr w:rsidR="00C873C0" w:rsidRPr="00BF071B"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F3F8FC8"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7BE8E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0A40DA3" w14:textId="67F50F9A" w:rsidR="00BF071B" w:rsidRPr="001D3E98" w:rsidRDefault="00BF071B" w:rsidP="00BF071B">
            <w:pPr>
              <w:pStyle w:val="TAL"/>
              <w:rPr>
                <w:sz w:val="16"/>
                <w:szCs w:val="16"/>
              </w:rPr>
            </w:pPr>
            <w:r w:rsidRPr="001D3E98">
              <w:rPr>
                <w:sz w:val="16"/>
                <w:szCs w:val="16"/>
              </w:rPr>
              <w:t>R5-236115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AC06F3" w14:textId="0EC7BF38" w:rsidR="00BF071B" w:rsidRPr="001D3E98" w:rsidRDefault="00BF071B" w:rsidP="00BF071B">
            <w:pPr>
              <w:pStyle w:val="TAL"/>
              <w:rPr>
                <w:sz w:val="16"/>
                <w:szCs w:val="16"/>
              </w:rPr>
            </w:pPr>
            <w:r w:rsidRPr="001D3E98">
              <w:rPr>
                <w:sz w:val="16"/>
                <w:szCs w:val="16"/>
              </w:rPr>
              <w:t>0442</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22935EDD" w14:textId="207EAD0A"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AFBD0" w14:textId="65DDDB7F" w:rsidR="00BF071B" w:rsidRPr="001D3E98" w:rsidRDefault="00BF071B" w:rsidP="00BF071B">
            <w:pPr>
              <w:pStyle w:val="TAL"/>
              <w:rPr>
                <w:sz w:val="16"/>
                <w:szCs w:val="16"/>
              </w:rPr>
            </w:pPr>
            <w:r w:rsidRPr="001D3E98">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5C8AFE87"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536213" w14:textId="77777777" w:rsidR="00BF071B" w:rsidRPr="001D3E98" w:rsidRDefault="00BF071B" w:rsidP="00BF071B">
            <w:pPr>
              <w:pStyle w:val="TAL"/>
              <w:rPr>
                <w:sz w:val="16"/>
                <w:szCs w:val="16"/>
              </w:rPr>
            </w:pPr>
            <w:r w:rsidRPr="001D3E98">
              <w:rPr>
                <w:sz w:val="16"/>
                <w:szCs w:val="16"/>
              </w:rPr>
              <w:t>17.3.0</w:t>
            </w:r>
          </w:p>
        </w:tc>
      </w:tr>
      <w:tr w:rsidR="00C873C0" w:rsidRPr="00BF071B"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276577D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B2A57A"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8332A1" w14:textId="3F646D5F" w:rsidR="00BF071B" w:rsidRPr="001D3E98" w:rsidRDefault="00BF071B" w:rsidP="00BF071B">
            <w:pPr>
              <w:pStyle w:val="TAL"/>
              <w:rPr>
                <w:sz w:val="16"/>
                <w:szCs w:val="16"/>
              </w:rPr>
            </w:pPr>
            <w:r w:rsidRPr="001D3E98">
              <w:rPr>
                <w:sz w:val="16"/>
                <w:szCs w:val="16"/>
              </w:rPr>
              <w:t>R5-236116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3A2752" w14:textId="1FFF7055" w:rsidR="00BF071B" w:rsidRPr="001D3E98" w:rsidRDefault="00BF071B" w:rsidP="00BF071B">
            <w:pPr>
              <w:pStyle w:val="TAL"/>
              <w:rPr>
                <w:sz w:val="16"/>
                <w:szCs w:val="16"/>
              </w:rPr>
            </w:pPr>
            <w:r w:rsidRPr="001D3E98">
              <w:rPr>
                <w:sz w:val="16"/>
                <w:szCs w:val="16"/>
              </w:rPr>
              <w:t>0443</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8037704" w14:textId="36C109A3"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F9A29A" w14:textId="5EF29720" w:rsidR="00BF071B" w:rsidRPr="001D3E98" w:rsidRDefault="00BF071B" w:rsidP="00BF071B">
            <w:pPr>
              <w:pStyle w:val="TAL"/>
              <w:rPr>
                <w:sz w:val="16"/>
                <w:szCs w:val="16"/>
              </w:rPr>
            </w:pPr>
            <w:r w:rsidRPr="001D3E98">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EDFD918"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983DD0" w14:textId="77777777" w:rsidR="00BF071B" w:rsidRPr="001D3E98" w:rsidRDefault="00BF071B" w:rsidP="00BF071B">
            <w:pPr>
              <w:pStyle w:val="TAL"/>
              <w:rPr>
                <w:sz w:val="16"/>
                <w:szCs w:val="16"/>
              </w:rPr>
            </w:pPr>
            <w:r w:rsidRPr="001D3E98">
              <w:rPr>
                <w:sz w:val="16"/>
                <w:szCs w:val="16"/>
              </w:rPr>
              <w:t>17.3.0</w:t>
            </w:r>
          </w:p>
        </w:tc>
      </w:tr>
      <w:tr w:rsidR="00C873C0" w:rsidRPr="00BF071B"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528895D"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A9F1C"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26C558" w14:textId="0AC4BAF8" w:rsidR="00BF071B" w:rsidRPr="001D3E98" w:rsidRDefault="00BF071B" w:rsidP="00BF071B">
            <w:pPr>
              <w:pStyle w:val="TAL"/>
              <w:rPr>
                <w:sz w:val="16"/>
                <w:szCs w:val="16"/>
              </w:rPr>
            </w:pPr>
            <w:r w:rsidRPr="001D3E98">
              <w:rPr>
                <w:sz w:val="16"/>
                <w:szCs w:val="16"/>
              </w:rPr>
              <w:t>R5-236117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6DA872" w14:textId="25852E12" w:rsidR="00BF071B" w:rsidRPr="001D3E98" w:rsidRDefault="00BF071B" w:rsidP="00BF071B">
            <w:pPr>
              <w:pStyle w:val="TAL"/>
              <w:rPr>
                <w:sz w:val="16"/>
                <w:szCs w:val="16"/>
              </w:rPr>
            </w:pPr>
            <w:r w:rsidRPr="001D3E98">
              <w:rPr>
                <w:sz w:val="16"/>
                <w:szCs w:val="16"/>
              </w:rPr>
              <w:t>0444</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4E3F156" w14:textId="269B841D"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7AE3481" w14:textId="5F8B94CC" w:rsidR="00BF071B" w:rsidRPr="001D3E98" w:rsidRDefault="00BF071B" w:rsidP="00BF071B">
            <w:pPr>
              <w:pStyle w:val="TAL"/>
              <w:rPr>
                <w:sz w:val="16"/>
                <w:szCs w:val="16"/>
              </w:rPr>
            </w:pPr>
            <w:r w:rsidRPr="001D3E98">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6120FE8B"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D217DA" w14:textId="77777777" w:rsidR="00BF071B" w:rsidRPr="001D3E98" w:rsidRDefault="00BF071B" w:rsidP="00BF071B">
            <w:pPr>
              <w:pStyle w:val="TAL"/>
              <w:rPr>
                <w:sz w:val="16"/>
                <w:szCs w:val="16"/>
              </w:rPr>
            </w:pPr>
            <w:r w:rsidRPr="001D3E98">
              <w:rPr>
                <w:sz w:val="16"/>
                <w:szCs w:val="16"/>
              </w:rPr>
              <w:t>17.3.0</w:t>
            </w:r>
          </w:p>
        </w:tc>
      </w:tr>
      <w:tr w:rsidR="00C873C0" w:rsidRPr="00BF071B"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59AF292"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458B164"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9A27F6" w14:textId="38456D53" w:rsidR="00BF071B" w:rsidRPr="001D3E98" w:rsidRDefault="00BF071B" w:rsidP="00BF071B">
            <w:pPr>
              <w:pStyle w:val="TAL"/>
              <w:rPr>
                <w:sz w:val="16"/>
                <w:szCs w:val="16"/>
              </w:rPr>
            </w:pPr>
            <w:r w:rsidRPr="001D3E98">
              <w:rPr>
                <w:sz w:val="16"/>
                <w:szCs w:val="16"/>
              </w:rPr>
              <w:t>R5-236118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FBF204" w14:textId="01451D11" w:rsidR="00BF071B" w:rsidRPr="001D3E98" w:rsidRDefault="00BF071B" w:rsidP="00BF071B">
            <w:pPr>
              <w:pStyle w:val="TAL"/>
              <w:rPr>
                <w:sz w:val="16"/>
                <w:szCs w:val="16"/>
              </w:rPr>
            </w:pPr>
            <w:r w:rsidRPr="001D3E98">
              <w:rPr>
                <w:sz w:val="16"/>
                <w:szCs w:val="16"/>
              </w:rPr>
              <w:t>0445</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18061A4" w14:textId="37281478"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E906B" w14:textId="6869924F" w:rsidR="00BF071B" w:rsidRPr="001D3E98" w:rsidRDefault="00BF071B" w:rsidP="00BF071B">
            <w:pPr>
              <w:pStyle w:val="TAL"/>
              <w:rPr>
                <w:sz w:val="16"/>
                <w:szCs w:val="16"/>
              </w:rPr>
            </w:pPr>
            <w:r w:rsidRPr="001D3E98">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0667296C"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ACD1D3" w14:textId="77777777" w:rsidR="00BF071B" w:rsidRPr="001D3E98" w:rsidRDefault="00BF071B" w:rsidP="00BF071B">
            <w:pPr>
              <w:pStyle w:val="TAL"/>
              <w:rPr>
                <w:sz w:val="16"/>
                <w:szCs w:val="16"/>
              </w:rPr>
            </w:pPr>
            <w:r w:rsidRPr="001D3E98">
              <w:rPr>
                <w:sz w:val="16"/>
                <w:szCs w:val="16"/>
              </w:rPr>
              <w:t>17.3.0</w:t>
            </w:r>
          </w:p>
        </w:tc>
      </w:tr>
      <w:tr w:rsidR="00C873C0" w:rsidRPr="00BF071B"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0DA90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BD39D87"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4F2719" w14:textId="5A7FC997" w:rsidR="00BF071B" w:rsidRPr="001D3E98" w:rsidRDefault="00BF071B" w:rsidP="00BF071B">
            <w:pPr>
              <w:pStyle w:val="TAL"/>
              <w:rPr>
                <w:sz w:val="16"/>
                <w:szCs w:val="16"/>
              </w:rPr>
            </w:pPr>
            <w:r w:rsidRPr="001D3E98">
              <w:rPr>
                <w:sz w:val="16"/>
                <w:szCs w:val="16"/>
              </w:rPr>
              <w:t>R5-236119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79BC904" w14:textId="5378D550" w:rsidR="00BF071B" w:rsidRPr="001D3E98" w:rsidRDefault="00BF071B" w:rsidP="00BF071B">
            <w:pPr>
              <w:pStyle w:val="TAL"/>
              <w:rPr>
                <w:sz w:val="16"/>
                <w:szCs w:val="16"/>
              </w:rPr>
            </w:pPr>
            <w:r w:rsidRPr="001D3E98">
              <w:rPr>
                <w:sz w:val="16"/>
                <w:szCs w:val="16"/>
              </w:rPr>
              <w:t>0446</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E7B7D9C" w14:textId="17A60175"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8EBDBC" w14:textId="7B64DE12" w:rsidR="00BF071B" w:rsidRPr="001D3E98" w:rsidRDefault="00BF071B" w:rsidP="00BF071B">
            <w:pPr>
              <w:pStyle w:val="TAL"/>
              <w:rPr>
                <w:sz w:val="16"/>
                <w:szCs w:val="16"/>
              </w:rPr>
            </w:pPr>
            <w:r w:rsidRPr="001D3E98">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7911BCFF"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C6B76" w14:textId="77777777" w:rsidR="00BF071B" w:rsidRPr="001D3E98" w:rsidRDefault="00BF071B" w:rsidP="00BF071B">
            <w:pPr>
              <w:pStyle w:val="TAL"/>
              <w:rPr>
                <w:sz w:val="16"/>
                <w:szCs w:val="16"/>
              </w:rPr>
            </w:pPr>
            <w:r w:rsidRPr="001D3E98">
              <w:rPr>
                <w:sz w:val="16"/>
                <w:szCs w:val="16"/>
              </w:rPr>
              <w:t>17.3.0</w:t>
            </w:r>
          </w:p>
        </w:tc>
      </w:tr>
      <w:tr w:rsidR="00BF071B" w:rsidRPr="00BF071B"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Default="00BF071B" w:rsidP="00BF071B">
            <w:pPr>
              <w:pStyle w:val="TAL"/>
              <w:rPr>
                <w:sz w:val="16"/>
                <w:szCs w:val="16"/>
              </w:rPr>
            </w:pPr>
            <w:r w:rsidRPr="00BF071B">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Default="00BF071B" w:rsidP="00BF071B">
            <w:pPr>
              <w:pStyle w:val="TAL"/>
              <w:rPr>
                <w:sz w:val="16"/>
                <w:szCs w:val="16"/>
              </w:rPr>
            </w:pPr>
            <w:r w:rsidRPr="00BF071B">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635E92" w:rsidRDefault="00BF071B" w:rsidP="00BF071B">
            <w:pPr>
              <w:pStyle w:val="TAL"/>
              <w:rPr>
                <w:sz w:val="16"/>
                <w:szCs w:val="16"/>
              </w:rPr>
            </w:pPr>
            <w:r w:rsidRPr="00BF071B">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Default="00BF071B" w:rsidP="00BF071B">
            <w:pPr>
              <w:pStyle w:val="TAL"/>
              <w:rPr>
                <w:sz w:val="16"/>
                <w:szCs w:val="16"/>
              </w:rPr>
            </w:pPr>
            <w:r>
              <w:rPr>
                <w:sz w:val="16"/>
                <w:szCs w:val="16"/>
              </w:rPr>
              <w:t>17.3.0</w:t>
            </w:r>
          </w:p>
        </w:tc>
      </w:tr>
      <w:tr w:rsidR="00BF071B" w:rsidRPr="00BF071B"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Default="00BF071B" w:rsidP="00BF071B">
            <w:pPr>
              <w:pStyle w:val="TAL"/>
              <w:rPr>
                <w:sz w:val="16"/>
                <w:szCs w:val="16"/>
              </w:rPr>
            </w:pPr>
            <w:r w:rsidRPr="00BF071B">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Default="00BF071B" w:rsidP="00BF071B">
            <w:pPr>
              <w:pStyle w:val="TAL"/>
              <w:rPr>
                <w:sz w:val="16"/>
                <w:szCs w:val="16"/>
              </w:rPr>
            </w:pPr>
            <w:r w:rsidRPr="00BF071B">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635E92" w:rsidRDefault="00BF071B" w:rsidP="00BF071B">
            <w:pPr>
              <w:pStyle w:val="TAL"/>
              <w:rPr>
                <w:sz w:val="16"/>
                <w:szCs w:val="16"/>
              </w:rPr>
            </w:pPr>
            <w:r w:rsidRPr="00BF071B">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Default="00BF071B" w:rsidP="00BF071B">
            <w:pPr>
              <w:pStyle w:val="TAL"/>
              <w:rPr>
                <w:sz w:val="16"/>
                <w:szCs w:val="16"/>
              </w:rPr>
            </w:pPr>
            <w:r>
              <w:rPr>
                <w:sz w:val="16"/>
                <w:szCs w:val="16"/>
              </w:rPr>
              <w:t>17.3.0</w:t>
            </w:r>
          </w:p>
        </w:tc>
      </w:tr>
      <w:tr w:rsidR="00BF071B" w:rsidRPr="00BF071B"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Default="00BF071B" w:rsidP="00BF071B">
            <w:pPr>
              <w:pStyle w:val="TAL"/>
              <w:rPr>
                <w:sz w:val="16"/>
                <w:szCs w:val="16"/>
              </w:rPr>
            </w:pPr>
            <w:r w:rsidRPr="00BF071B">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Default="00BF071B" w:rsidP="00BF071B">
            <w:pPr>
              <w:pStyle w:val="TAL"/>
              <w:rPr>
                <w:sz w:val="16"/>
                <w:szCs w:val="16"/>
              </w:rPr>
            </w:pPr>
            <w:r w:rsidRPr="00BF071B">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635E92" w:rsidRDefault="00BF071B" w:rsidP="00BF071B">
            <w:pPr>
              <w:pStyle w:val="TAL"/>
              <w:rPr>
                <w:sz w:val="16"/>
                <w:szCs w:val="16"/>
              </w:rPr>
            </w:pPr>
            <w:r w:rsidRPr="00BF071B">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Default="00BF071B" w:rsidP="00BF071B">
            <w:pPr>
              <w:pStyle w:val="TAL"/>
              <w:rPr>
                <w:sz w:val="16"/>
                <w:szCs w:val="16"/>
              </w:rPr>
            </w:pPr>
            <w:r>
              <w:rPr>
                <w:sz w:val="16"/>
                <w:szCs w:val="16"/>
              </w:rPr>
              <w:t>17.3.0</w:t>
            </w:r>
          </w:p>
        </w:tc>
      </w:tr>
    </w:tbl>
    <w:p w14:paraId="78DA5E8A" w14:textId="77777777" w:rsidR="00343060" w:rsidRPr="00DB003C" w:rsidRDefault="00343060" w:rsidP="007E14C0"/>
    <w:sectPr w:rsidR="00343060" w:rsidRPr="00DB003C" w:rsidSect="005B3A57">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145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4C79B" w14:textId="77777777" w:rsidR="00F871E8" w:rsidRDefault="00F871E8">
      <w:r>
        <w:separator/>
      </w:r>
    </w:p>
  </w:endnote>
  <w:endnote w:type="continuationSeparator" w:id="0">
    <w:p w14:paraId="21A5978D" w14:textId="77777777" w:rsidR="00F871E8" w:rsidRDefault="00F8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5A8F6" w14:textId="77777777" w:rsidR="005B3A57" w:rsidRDefault="005B3A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5EBAC" w14:textId="77777777" w:rsidR="005B3A57" w:rsidRDefault="005B3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B6450" w14:textId="77777777" w:rsidR="00F871E8" w:rsidRDefault="00F871E8">
      <w:r>
        <w:separator/>
      </w:r>
    </w:p>
  </w:footnote>
  <w:footnote w:type="continuationSeparator" w:id="0">
    <w:p w14:paraId="082FDC03" w14:textId="77777777" w:rsidR="00F871E8" w:rsidRDefault="00F87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5C849" w14:textId="77777777" w:rsidR="005B3A57" w:rsidRDefault="005B3A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3DF97F47"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F53836">
      <w:rPr>
        <w:rFonts w:ascii="Arial" w:hAnsi="Arial" w:cs="Arial"/>
        <w:b/>
        <w:sz w:val="18"/>
        <w:szCs w:val="18"/>
      </w:rPr>
      <w:t>7</w:t>
    </w:r>
    <w:r>
      <w:rPr>
        <w:rFonts w:ascii="Arial" w:hAnsi="Arial" w:cs="Arial"/>
        <w:b/>
        <w:sz w:val="18"/>
        <w:szCs w:val="18"/>
      </w:rPr>
      <w:t>.</w:t>
    </w:r>
    <w:r w:rsidR="00B31FAF">
      <w:rPr>
        <w:rFonts w:ascii="Arial" w:hAnsi="Arial" w:cs="Arial"/>
        <w:b/>
        <w:sz w:val="18"/>
        <w:szCs w:val="18"/>
      </w:rPr>
      <w:t>3</w:t>
    </w:r>
    <w:r>
      <w:rPr>
        <w:rFonts w:ascii="Arial" w:hAnsi="Arial" w:cs="Arial"/>
        <w:b/>
        <w:sz w:val="18"/>
        <w:szCs w:val="18"/>
      </w:rPr>
      <w:t>.0 (202</w:t>
    </w:r>
    <w:r w:rsidR="00805D8C">
      <w:rPr>
        <w:rFonts w:ascii="Arial" w:hAnsi="Arial" w:cs="Arial"/>
        <w:b/>
        <w:sz w:val="18"/>
        <w:szCs w:val="18"/>
      </w:rPr>
      <w:t>3</w:t>
    </w:r>
    <w:r>
      <w:rPr>
        <w:rFonts w:ascii="Arial" w:hAnsi="Arial" w:cs="Arial"/>
        <w:b/>
        <w:sz w:val="18"/>
        <w:szCs w:val="18"/>
      </w:rPr>
      <w:t>-</w:t>
    </w:r>
    <w:r w:rsidR="00B31FAF">
      <w:rPr>
        <w:rFonts w:ascii="Arial" w:hAnsi="Arial" w:cs="Arial"/>
        <w:b/>
        <w:sz w:val="18"/>
        <w:szCs w:val="18"/>
      </w:rPr>
      <w:t>12</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AA37F2F" w:rsidR="001126C1" w:rsidRDefault="001126C1">
    <w:pPr>
      <w:pStyle w:val="Header"/>
    </w:pPr>
    <w:r>
      <w:t>Release 1</w:t>
    </w:r>
    <w:r w:rsidR="00F53836">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E05AE" w14:textId="77777777" w:rsidR="005B3A57" w:rsidRDefault="005B3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4F44"/>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3021E3"/>
    <w:rsid w:val="00302B29"/>
    <w:rsid w:val="00303EF6"/>
    <w:rsid w:val="00307546"/>
    <w:rsid w:val="0031150E"/>
    <w:rsid w:val="00312481"/>
    <w:rsid w:val="003157BD"/>
    <w:rsid w:val="00316860"/>
    <w:rsid w:val="00316F49"/>
    <w:rsid w:val="003172E6"/>
    <w:rsid w:val="00317687"/>
    <w:rsid w:val="00317773"/>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17168"/>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5EDE"/>
    <w:rsid w:val="007C6D3B"/>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59C"/>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2BA0"/>
    <w:rsid w:val="009B61DD"/>
    <w:rsid w:val="009B746D"/>
    <w:rsid w:val="009C0C75"/>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2D1"/>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5E06"/>
    <w:rsid w:val="00B678FF"/>
    <w:rsid w:val="00B67BBF"/>
    <w:rsid w:val="00B70A14"/>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CFC"/>
    <w:rsid w:val="00E1414E"/>
    <w:rsid w:val="00E16F43"/>
    <w:rsid w:val="00E1780E"/>
    <w:rsid w:val="00E202B2"/>
    <w:rsid w:val="00E22A7F"/>
    <w:rsid w:val="00E2330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71E8"/>
    <w:rsid w:val="00F9064D"/>
    <w:rsid w:val="00F92109"/>
    <w:rsid w:val="00F9233C"/>
    <w:rsid w:val="00F93167"/>
    <w:rsid w:val="00F93E95"/>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A5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5B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B3A57"/>
    <w:pPr>
      <w:pBdr>
        <w:top w:val="none" w:sz="0" w:space="0" w:color="auto"/>
      </w:pBdr>
      <w:spacing w:before="180"/>
      <w:outlineLvl w:val="1"/>
    </w:pPr>
    <w:rPr>
      <w:sz w:val="32"/>
    </w:rPr>
  </w:style>
  <w:style w:type="paragraph" w:styleId="Heading3">
    <w:name w:val="heading 3"/>
    <w:basedOn w:val="Heading2"/>
    <w:next w:val="Normal"/>
    <w:link w:val="Heading3Char"/>
    <w:qFormat/>
    <w:rsid w:val="005B3A57"/>
    <w:pPr>
      <w:spacing w:before="120"/>
      <w:outlineLvl w:val="2"/>
    </w:pPr>
    <w:rPr>
      <w:sz w:val="28"/>
    </w:rPr>
  </w:style>
  <w:style w:type="paragraph" w:styleId="Heading4">
    <w:name w:val="heading 4"/>
    <w:basedOn w:val="Heading3"/>
    <w:next w:val="Normal"/>
    <w:link w:val="Heading4Char"/>
    <w:qFormat/>
    <w:rsid w:val="005B3A57"/>
    <w:pPr>
      <w:ind w:left="1418" w:hanging="1418"/>
      <w:outlineLvl w:val="3"/>
    </w:pPr>
    <w:rPr>
      <w:sz w:val="24"/>
    </w:rPr>
  </w:style>
  <w:style w:type="paragraph" w:styleId="Heading5">
    <w:name w:val="heading 5"/>
    <w:basedOn w:val="Heading4"/>
    <w:next w:val="Normal"/>
    <w:link w:val="Heading5Char"/>
    <w:qFormat/>
    <w:rsid w:val="005B3A57"/>
    <w:pPr>
      <w:ind w:left="1701" w:hanging="1701"/>
      <w:outlineLvl w:val="4"/>
    </w:pPr>
    <w:rPr>
      <w:sz w:val="22"/>
    </w:rPr>
  </w:style>
  <w:style w:type="paragraph" w:styleId="Heading6">
    <w:name w:val="heading 6"/>
    <w:basedOn w:val="H6"/>
    <w:next w:val="Normal"/>
    <w:link w:val="Heading6Char"/>
    <w:qFormat/>
    <w:rsid w:val="005B3A57"/>
    <w:pPr>
      <w:outlineLvl w:val="5"/>
    </w:pPr>
  </w:style>
  <w:style w:type="paragraph" w:styleId="Heading7">
    <w:name w:val="heading 7"/>
    <w:basedOn w:val="H6"/>
    <w:next w:val="Normal"/>
    <w:link w:val="Heading7Char"/>
    <w:qFormat/>
    <w:rsid w:val="005B3A57"/>
    <w:pPr>
      <w:outlineLvl w:val="6"/>
    </w:pPr>
  </w:style>
  <w:style w:type="paragraph" w:styleId="Heading8">
    <w:name w:val="heading 8"/>
    <w:basedOn w:val="Heading1"/>
    <w:next w:val="Normal"/>
    <w:link w:val="Heading8Char"/>
    <w:qFormat/>
    <w:rsid w:val="005B3A57"/>
    <w:pPr>
      <w:ind w:left="0" w:firstLine="0"/>
      <w:outlineLvl w:val="7"/>
    </w:pPr>
  </w:style>
  <w:style w:type="paragraph" w:styleId="Heading9">
    <w:name w:val="heading 9"/>
    <w:basedOn w:val="Heading8"/>
    <w:next w:val="Normal"/>
    <w:link w:val="Heading9Char"/>
    <w:qFormat/>
    <w:rsid w:val="005B3A57"/>
    <w:pPr>
      <w:outlineLvl w:val="8"/>
    </w:pPr>
  </w:style>
  <w:style w:type="character" w:default="1" w:styleId="DefaultParagraphFont">
    <w:name w:val="Default Paragraph Font"/>
    <w:semiHidden/>
    <w:rsid w:val="005B3A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3A57"/>
  </w:style>
  <w:style w:type="paragraph" w:customStyle="1" w:styleId="B1">
    <w:name w:val="B1"/>
    <w:basedOn w:val="List"/>
    <w:link w:val="B1Char"/>
    <w:rsid w:val="005B3A57"/>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5B3A57"/>
    <w:pPr>
      <w:spacing w:before="180"/>
      <w:ind w:left="2693" w:hanging="2693"/>
    </w:pPr>
    <w:rPr>
      <w:b/>
    </w:rPr>
  </w:style>
  <w:style w:type="paragraph" w:styleId="TOC1">
    <w:name w:val="toc 1"/>
    <w:semiHidden/>
    <w:rsid w:val="005B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5B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B3A57"/>
    <w:pPr>
      <w:ind w:left="1701" w:hanging="1701"/>
    </w:pPr>
  </w:style>
  <w:style w:type="paragraph" w:styleId="TOC4">
    <w:name w:val="toc 4"/>
    <w:basedOn w:val="TOC3"/>
    <w:semiHidden/>
    <w:rsid w:val="005B3A57"/>
    <w:pPr>
      <w:ind w:left="1418" w:hanging="1418"/>
    </w:pPr>
  </w:style>
  <w:style w:type="paragraph" w:styleId="TOC3">
    <w:name w:val="toc 3"/>
    <w:basedOn w:val="TOC2"/>
    <w:semiHidden/>
    <w:rsid w:val="005B3A57"/>
    <w:pPr>
      <w:ind w:left="1134" w:hanging="1134"/>
    </w:pPr>
  </w:style>
  <w:style w:type="paragraph" w:styleId="TOC2">
    <w:name w:val="toc 2"/>
    <w:basedOn w:val="TOC1"/>
    <w:semiHidden/>
    <w:rsid w:val="005B3A57"/>
    <w:pPr>
      <w:keepNext w:val="0"/>
      <w:spacing w:before="0"/>
      <w:ind w:left="851" w:hanging="851"/>
    </w:pPr>
    <w:rPr>
      <w:sz w:val="20"/>
    </w:rPr>
  </w:style>
  <w:style w:type="paragraph" w:styleId="Index2">
    <w:name w:val="index 2"/>
    <w:basedOn w:val="Index1"/>
    <w:semiHidden/>
    <w:rsid w:val="005B3A57"/>
    <w:pPr>
      <w:ind w:left="284"/>
    </w:pPr>
  </w:style>
  <w:style w:type="paragraph" w:styleId="Index1">
    <w:name w:val="index 1"/>
    <w:basedOn w:val="Normal"/>
    <w:semiHidden/>
    <w:rsid w:val="005B3A57"/>
    <w:pPr>
      <w:keepLines/>
      <w:spacing w:after="0"/>
    </w:pPr>
  </w:style>
  <w:style w:type="paragraph" w:customStyle="1" w:styleId="ZH">
    <w:name w:val="ZH"/>
    <w:rsid w:val="005B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B3A57"/>
    <w:pPr>
      <w:outlineLvl w:val="9"/>
    </w:pPr>
  </w:style>
  <w:style w:type="paragraph" w:styleId="ListNumber2">
    <w:name w:val="List Number 2"/>
    <w:basedOn w:val="ListNumber"/>
    <w:rsid w:val="005B3A57"/>
    <w:pPr>
      <w:ind w:left="851"/>
    </w:pPr>
  </w:style>
  <w:style w:type="paragraph" w:styleId="Header">
    <w:name w:val="header"/>
    <w:link w:val="HeaderChar"/>
    <w:rsid w:val="005B3A5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5B3A57"/>
    <w:rPr>
      <w:b/>
      <w:position w:val="6"/>
      <w:sz w:val="16"/>
    </w:rPr>
  </w:style>
  <w:style w:type="paragraph" w:styleId="FootnoteText">
    <w:name w:val="footnote text"/>
    <w:basedOn w:val="Normal"/>
    <w:link w:val="FootnoteTextChar"/>
    <w:semiHidden/>
    <w:rsid w:val="005B3A57"/>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5B3A57"/>
    <w:rPr>
      <w:b/>
    </w:rPr>
  </w:style>
  <w:style w:type="paragraph" w:customStyle="1" w:styleId="TAC">
    <w:name w:val="TAC"/>
    <w:basedOn w:val="TAL"/>
    <w:rsid w:val="005B3A57"/>
    <w:pPr>
      <w:jc w:val="center"/>
    </w:pPr>
  </w:style>
  <w:style w:type="paragraph" w:customStyle="1" w:styleId="TF">
    <w:name w:val="TF"/>
    <w:basedOn w:val="TH"/>
    <w:rsid w:val="005B3A57"/>
    <w:pPr>
      <w:keepNext w:val="0"/>
      <w:spacing w:before="0" w:after="240"/>
    </w:pPr>
  </w:style>
  <w:style w:type="paragraph" w:customStyle="1" w:styleId="NO">
    <w:name w:val="NO"/>
    <w:basedOn w:val="Normal"/>
    <w:rsid w:val="005B3A57"/>
    <w:pPr>
      <w:keepLines/>
      <w:ind w:left="1135" w:hanging="851"/>
    </w:pPr>
  </w:style>
  <w:style w:type="paragraph" w:styleId="TOC9">
    <w:name w:val="toc 9"/>
    <w:basedOn w:val="TOC8"/>
    <w:semiHidden/>
    <w:rsid w:val="005B3A57"/>
    <w:pPr>
      <w:ind w:left="1418" w:hanging="1418"/>
    </w:pPr>
  </w:style>
  <w:style w:type="paragraph" w:customStyle="1" w:styleId="EX">
    <w:name w:val="EX"/>
    <w:basedOn w:val="Normal"/>
    <w:rsid w:val="005B3A57"/>
    <w:pPr>
      <w:keepLines/>
      <w:ind w:left="1702" w:hanging="1418"/>
    </w:pPr>
  </w:style>
  <w:style w:type="paragraph" w:customStyle="1" w:styleId="FP">
    <w:name w:val="FP"/>
    <w:basedOn w:val="Normal"/>
    <w:rsid w:val="005B3A57"/>
    <w:pPr>
      <w:spacing w:after="0"/>
    </w:pPr>
  </w:style>
  <w:style w:type="paragraph" w:customStyle="1" w:styleId="LD">
    <w:name w:val="LD"/>
    <w:rsid w:val="005B3A5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B3A57"/>
    <w:pPr>
      <w:spacing w:after="0"/>
    </w:pPr>
  </w:style>
  <w:style w:type="paragraph" w:customStyle="1" w:styleId="EW">
    <w:name w:val="EW"/>
    <w:basedOn w:val="EX"/>
    <w:rsid w:val="005B3A57"/>
    <w:pPr>
      <w:spacing w:after="0"/>
    </w:pPr>
  </w:style>
  <w:style w:type="paragraph" w:styleId="TOC6">
    <w:name w:val="toc 6"/>
    <w:basedOn w:val="TOC5"/>
    <w:next w:val="Normal"/>
    <w:semiHidden/>
    <w:rsid w:val="005B3A57"/>
    <w:pPr>
      <w:ind w:left="1985" w:hanging="1985"/>
    </w:pPr>
  </w:style>
  <w:style w:type="paragraph" w:styleId="TOC7">
    <w:name w:val="toc 7"/>
    <w:basedOn w:val="TOC6"/>
    <w:next w:val="Normal"/>
    <w:semiHidden/>
    <w:rsid w:val="005B3A57"/>
    <w:pPr>
      <w:ind w:left="2268" w:hanging="2268"/>
    </w:pPr>
  </w:style>
  <w:style w:type="paragraph" w:styleId="ListBullet2">
    <w:name w:val="List Bullet 2"/>
    <w:basedOn w:val="ListBullet"/>
    <w:rsid w:val="005B3A57"/>
    <w:pPr>
      <w:ind w:left="851"/>
    </w:pPr>
  </w:style>
  <w:style w:type="paragraph" w:styleId="ListBullet3">
    <w:name w:val="List Bullet 3"/>
    <w:basedOn w:val="ListBullet2"/>
    <w:link w:val="ListBullet3Char"/>
    <w:rsid w:val="005B3A57"/>
    <w:pPr>
      <w:ind w:left="1135"/>
    </w:pPr>
  </w:style>
  <w:style w:type="paragraph" w:styleId="ListNumber">
    <w:name w:val="List Number"/>
    <w:basedOn w:val="List"/>
    <w:rsid w:val="005B3A57"/>
  </w:style>
  <w:style w:type="paragraph" w:customStyle="1" w:styleId="EQ">
    <w:name w:val="EQ"/>
    <w:basedOn w:val="Normal"/>
    <w:next w:val="Normal"/>
    <w:rsid w:val="005B3A57"/>
    <w:pPr>
      <w:keepLines/>
      <w:tabs>
        <w:tab w:val="center" w:pos="4536"/>
        <w:tab w:val="right" w:pos="9072"/>
      </w:tabs>
    </w:pPr>
    <w:rPr>
      <w:noProof/>
    </w:rPr>
  </w:style>
  <w:style w:type="paragraph" w:customStyle="1" w:styleId="TH">
    <w:name w:val="TH"/>
    <w:basedOn w:val="Normal"/>
    <w:link w:val="THChar"/>
    <w:rsid w:val="005B3A57"/>
    <w:pPr>
      <w:keepNext/>
      <w:keepLines/>
      <w:spacing w:before="60"/>
      <w:jc w:val="center"/>
    </w:pPr>
    <w:rPr>
      <w:rFonts w:ascii="Arial" w:hAnsi="Arial"/>
      <w:b/>
    </w:rPr>
  </w:style>
  <w:style w:type="paragraph" w:customStyle="1" w:styleId="NF">
    <w:name w:val="NF"/>
    <w:basedOn w:val="NO"/>
    <w:rsid w:val="005B3A57"/>
    <w:pPr>
      <w:keepNext/>
      <w:spacing w:after="0"/>
    </w:pPr>
    <w:rPr>
      <w:rFonts w:ascii="Arial" w:hAnsi="Arial"/>
      <w:sz w:val="18"/>
    </w:rPr>
  </w:style>
  <w:style w:type="paragraph" w:customStyle="1" w:styleId="PL">
    <w:name w:val="PL"/>
    <w:rsid w:val="005B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B3A57"/>
    <w:pPr>
      <w:jc w:val="right"/>
    </w:pPr>
  </w:style>
  <w:style w:type="paragraph" w:customStyle="1" w:styleId="H6">
    <w:name w:val="H6"/>
    <w:basedOn w:val="Heading5"/>
    <w:next w:val="Normal"/>
    <w:rsid w:val="005B3A57"/>
    <w:pPr>
      <w:ind w:left="1985" w:hanging="1985"/>
      <w:outlineLvl w:val="9"/>
    </w:pPr>
    <w:rPr>
      <w:sz w:val="20"/>
    </w:rPr>
  </w:style>
  <w:style w:type="paragraph" w:customStyle="1" w:styleId="TAN">
    <w:name w:val="TAN"/>
    <w:basedOn w:val="TAL"/>
    <w:rsid w:val="005B3A57"/>
    <w:pPr>
      <w:ind w:left="851" w:hanging="851"/>
    </w:pPr>
  </w:style>
  <w:style w:type="paragraph" w:customStyle="1" w:styleId="TAL">
    <w:name w:val="TAL"/>
    <w:basedOn w:val="Normal"/>
    <w:link w:val="TALChar"/>
    <w:rsid w:val="005B3A57"/>
    <w:pPr>
      <w:keepNext/>
      <w:keepLines/>
      <w:spacing w:after="0"/>
    </w:pPr>
    <w:rPr>
      <w:rFonts w:ascii="Arial" w:hAnsi="Arial"/>
      <w:sz w:val="18"/>
    </w:rPr>
  </w:style>
  <w:style w:type="paragraph" w:customStyle="1" w:styleId="ZA">
    <w:name w:val="ZA"/>
    <w:rsid w:val="005B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B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B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B3A57"/>
    <w:pPr>
      <w:framePr w:wrap="notBeside" w:y="16161"/>
    </w:pPr>
  </w:style>
  <w:style w:type="character" w:customStyle="1" w:styleId="ZGSM">
    <w:name w:val="ZGSM"/>
    <w:rsid w:val="005B3A57"/>
  </w:style>
  <w:style w:type="paragraph" w:styleId="List2">
    <w:name w:val="List 2"/>
    <w:basedOn w:val="List"/>
    <w:rsid w:val="005B3A57"/>
    <w:pPr>
      <w:ind w:left="851"/>
    </w:pPr>
  </w:style>
  <w:style w:type="paragraph" w:customStyle="1" w:styleId="ZG">
    <w:name w:val="ZG"/>
    <w:rsid w:val="005B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B3A57"/>
    <w:pPr>
      <w:ind w:left="1135"/>
    </w:pPr>
  </w:style>
  <w:style w:type="paragraph" w:styleId="List4">
    <w:name w:val="List 4"/>
    <w:basedOn w:val="List3"/>
    <w:rsid w:val="005B3A57"/>
    <w:pPr>
      <w:ind w:left="1418"/>
    </w:pPr>
  </w:style>
  <w:style w:type="paragraph" w:styleId="List5">
    <w:name w:val="List 5"/>
    <w:basedOn w:val="List4"/>
    <w:rsid w:val="005B3A57"/>
    <w:pPr>
      <w:ind w:left="1702"/>
    </w:pPr>
  </w:style>
  <w:style w:type="paragraph" w:customStyle="1" w:styleId="EditorsNote">
    <w:name w:val="Editor's Note"/>
    <w:basedOn w:val="NO"/>
    <w:rsid w:val="005B3A57"/>
    <w:rPr>
      <w:color w:val="FF0000"/>
    </w:rPr>
  </w:style>
  <w:style w:type="paragraph" w:styleId="List">
    <w:name w:val="List"/>
    <w:basedOn w:val="Normal"/>
    <w:link w:val="ListChar"/>
    <w:rsid w:val="005B3A57"/>
    <w:pPr>
      <w:ind w:left="568" w:hanging="284"/>
    </w:pPr>
  </w:style>
  <w:style w:type="paragraph" w:styleId="ListBullet">
    <w:name w:val="List Bullet"/>
    <w:basedOn w:val="List"/>
    <w:rsid w:val="005B3A57"/>
  </w:style>
  <w:style w:type="paragraph" w:styleId="ListBullet4">
    <w:name w:val="List Bullet 4"/>
    <w:basedOn w:val="ListBullet3"/>
    <w:rsid w:val="005B3A57"/>
    <w:pPr>
      <w:ind w:left="1418"/>
    </w:pPr>
  </w:style>
  <w:style w:type="paragraph" w:styleId="ListBullet5">
    <w:name w:val="List Bullet 5"/>
    <w:basedOn w:val="ListBullet4"/>
    <w:rsid w:val="005B3A57"/>
    <w:pPr>
      <w:ind w:left="1702"/>
    </w:pPr>
  </w:style>
  <w:style w:type="paragraph" w:customStyle="1" w:styleId="B2">
    <w:name w:val="B2"/>
    <w:basedOn w:val="List2"/>
    <w:rsid w:val="005B3A57"/>
  </w:style>
  <w:style w:type="paragraph" w:customStyle="1" w:styleId="B3">
    <w:name w:val="B3"/>
    <w:basedOn w:val="List3"/>
    <w:rsid w:val="005B3A57"/>
  </w:style>
  <w:style w:type="paragraph" w:customStyle="1" w:styleId="B4">
    <w:name w:val="B4"/>
    <w:basedOn w:val="List4"/>
    <w:rsid w:val="005B3A57"/>
  </w:style>
  <w:style w:type="paragraph" w:customStyle="1" w:styleId="B5">
    <w:name w:val="B5"/>
    <w:basedOn w:val="List5"/>
    <w:rsid w:val="005B3A57"/>
  </w:style>
  <w:style w:type="paragraph" w:styleId="Footer">
    <w:name w:val="footer"/>
    <w:basedOn w:val="Header"/>
    <w:link w:val="FooterChar"/>
    <w:rsid w:val="005B3A57"/>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5B3A57"/>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locked/>
    <w:rsid w:val="00D96C76"/>
    <w:rPr>
      <w:rFonts w:ascii="Times New Roman" w:eastAsia="Times New Roman" w:hAnsi="Times New Roman"/>
    </w:rPr>
  </w:style>
  <w:style w:type="character" w:customStyle="1" w:styleId="ListChar">
    <w:name w:val="List Char"/>
    <w:link w:val="Lis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99</Pages>
  <Words>29504</Words>
  <Characters>168176</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197286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7478</cp:lastModifiedBy>
  <cp:revision>58</cp:revision>
  <cp:lastPrinted>2011-10-16T10:32:00Z</cp:lastPrinted>
  <dcterms:created xsi:type="dcterms:W3CDTF">2022-02-10T13:24:00Z</dcterms:created>
  <dcterms:modified xsi:type="dcterms:W3CDTF">2024-01-01T21:41:00Z</dcterms:modified>
</cp:coreProperties>
</file>