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0DB5D2A7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A6082A">
        <w:rPr>
          <w:noProof w:val="0"/>
        </w:rPr>
        <w:t>3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190199">
        <w:rPr>
          <w:noProof w:val="0"/>
          <w:sz w:val="32"/>
        </w:rPr>
        <w:t>3</w:t>
      </w:r>
      <w:r w:rsidRPr="00ED1566">
        <w:rPr>
          <w:noProof w:val="0"/>
          <w:sz w:val="32"/>
        </w:rPr>
        <w:t>-</w:t>
      </w:r>
      <w:r w:rsidR="00A6082A">
        <w:rPr>
          <w:noProof w:val="0"/>
          <w:sz w:val="32"/>
        </w:rPr>
        <w:t>12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570470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5pt;height:76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67A6F964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190199">
        <w:rPr>
          <w:sz w:val="18"/>
        </w:rPr>
        <w:t>3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7C77F81C" w14:textId="77777777" w:rsidR="00CF3C17" w:rsidRDefault="00C567A1">
      <w:pPr>
        <w:pStyle w:val="TOC1"/>
        <w:rPr>
          <w:rFonts w:ascii="Calibri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F3C17">
        <w:rPr>
          <w:noProof/>
        </w:rPr>
        <w:t>Foreword</w:t>
      </w:r>
      <w:r w:rsidR="00CF3C17">
        <w:rPr>
          <w:noProof/>
        </w:rPr>
        <w:tab/>
        <w:t>39</w:t>
      </w:r>
    </w:p>
    <w:p w14:paraId="217642F5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Introduction</w:t>
      </w:r>
      <w:r>
        <w:rPr>
          <w:noProof/>
        </w:rPr>
        <w:tab/>
        <w:t>39</w:t>
      </w:r>
    </w:p>
    <w:p w14:paraId="50F38359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40</w:t>
      </w:r>
    </w:p>
    <w:p w14:paraId="2902DF13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40</w:t>
      </w:r>
    </w:p>
    <w:p w14:paraId="6E34AB66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43</w:t>
      </w:r>
    </w:p>
    <w:p w14:paraId="75A05D8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43</w:t>
      </w:r>
    </w:p>
    <w:p w14:paraId="2431702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43</w:t>
      </w:r>
    </w:p>
    <w:p w14:paraId="17A7FC6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228AE7C4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General test conditions</w:t>
      </w:r>
      <w:r>
        <w:rPr>
          <w:noProof/>
        </w:rPr>
        <w:tab/>
        <w:t>45</w:t>
      </w:r>
    </w:p>
    <w:p w14:paraId="45EA16B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45</w:t>
      </w:r>
    </w:p>
    <w:p w14:paraId="4075E2B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test conditions</w:t>
      </w:r>
      <w:r>
        <w:rPr>
          <w:noProof/>
        </w:rPr>
        <w:tab/>
        <w:t>46</w:t>
      </w:r>
    </w:p>
    <w:p w14:paraId="058657F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0DE9C3B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signals</w:t>
      </w:r>
      <w:r>
        <w:rPr>
          <w:noProof/>
        </w:rPr>
        <w:tab/>
        <w:t>46</w:t>
      </w:r>
    </w:p>
    <w:p w14:paraId="5C0668F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frequency</w:t>
      </w:r>
      <w:r>
        <w:rPr>
          <w:noProof/>
        </w:rPr>
        <w:tab/>
        <w:t>46</w:t>
      </w:r>
    </w:p>
    <w:p w14:paraId="7CF6E1D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46</w:t>
      </w:r>
    </w:p>
    <w:p w14:paraId="2642E1D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multi-path conditions</w:t>
      </w:r>
      <w:r>
        <w:rPr>
          <w:noProof/>
        </w:rPr>
        <w:tab/>
        <w:t>46</w:t>
      </w:r>
    </w:p>
    <w:p w14:paraId="6EDE4B1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47</w:t>
      </w:r>
    </w:p>
    <w:p w14:paraId="60F2CF3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47</w:t>
      </w:r>
    </w:p>
    <w:p w14:paraId="5E03B37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test conditions</w:t>
      </w:r>
      <w:r>
        <w:rPr>
          <w:noProof/>
        </w:rPr>
        <w:tab/>
        <w:t>48</w:t>
      </w:r>
    </w:p>
    <w:p w14:paraId="4F08B13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48</w:t>
      </w:r>
    </w:p>
    <w:p w14:paraId="1B82CA9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</w:t>
      </w:r>
      <w:r>
        <w:rPr>
          <w:noProof/>
        </w:rPr>
        <w:tab/>
        <w:t>48</w:t>
      </w:r>
    </w:p>
    <w:p w14:paraId="03A3E81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48</w:t>
      </w:r>
    </w:p>
    <w:p w14:paraId="420C7CC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test conditions</w:t>
      </w:r>
      <w:r>
        <w:rPr>
          <w:noProof/>
        </w:rPr>
        <w:tab/>
        <w:t>48</w:t>
      </w:r>
    </w:p>
    <w:p w14:paraId="741B826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48</w:t>
      </w:r>
    </w:p>
    <w:p w14:paraId="5E66BEC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48</w:t>
      </w:r>
    </w:p>
    <w:p w14:paraId="26B0A60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48</w:t>
      </w:r>
    </w:p>
    <w:p w14:paraId="61DEA2C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test conditions</w:t>
      </w:r>
      <w:r>
        <w:rPr>
          <w:noProof/>
        </w:rPr>
        <w:tab/>
        <w:t>49</w:t>
      </w:r>
    </w:p>
    <w:p w14:paraId="351686C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3C3D50C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measurement parameters</w:t>
      </w:r>
      <w:r>
        <w:rPr>
          <w:noProof/>
        </w:rPr>
        <w:tab/>
        <w:t>49</w:t>
      </w:r>
    </w:p>
    <w:p w14:paraId="17504C3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49</w:t>
      </w:r>
    </w:p>
    <w:p w14:paraId="7E87B73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49</w:t>
      </w:r>
    </w:p>
    <w:p w14:paraId="378D64E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position error</w:t>
      </w:r>
      <w:r>
        <w:rPr>
          <w:noProof/>
        </w:rPr>
        <w:tab/>
        <w:t>49</w:t>
      </w:r>
    </w:p>
    <w:p w14:paraId="4665696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49</w:t>
      </w:r>
    </w:p>
    <w:p w14:paraId="3B89930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49</w:t>
      </w:r>
    </w:p>
    <w:p w14:paraId="27DB0C2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49</w:t>
      </w:r>
    </w:p>
    <w:p w14:paraId="196DF10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49</w:t>
      </w:r>
    </w:p>
    <w:p w14:paraId="29C3C67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Error definition</w:t>
      </w:r>
      <w:r>
        <w:rPr>
          <w:noProof/>
        </w:rPr>
        <w:tab/>
        <w:t>50</w:t>
      </w:r>
    </w:p>
    <w:p w14:paraId="56A0F2C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50</w:t>
      </w:r>
    </w:p>
    <w:p w14:paraId="778DD32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50</w:t>
      </w:r>
    </w:p>
    <w:p w14:paraId="16EAF88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test conditions</w:t>
      </w:r>
      <w:r>
        <w:rPr>
          <w:noProof/>
        </w:rPr>
        <w:tab/>
        <w:t>50</w:t>
      </w:r>
    </w:p>
    <w:p w14:paraId="4F4D401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50</w:t>
      </w:r>
    </w:p>
    <w:p w14:paraId="619F8AA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50</w:t>
      </w:r>
    </w:p>
    <w:p w14:paraId="4097885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50</w:t>
      </w:r>
    </w:p>
    <w:p w14:paraId="1055DFE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50</w:t>
      </w:r>
    </w:p>
    <w:p w14:paraId="497C3FA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50</w:t>
      </w:r>
    </w:p>
    <w:p w14:paraId="3EA3624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OTDOA test conditions</w:t>
      </w:r>
      <w:r>
        <w:rPr>
          <w:noProof/>
        </w:rPr>
        <w:tab/>
        <w:t>51</w:t>
      </w:r>
    </w:p>
    <w:p w14:paraId="1CFE31D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51</w:t>
      </w:r>
    </w:p>
    <w:p w14:paraId="5ECB864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52</w:t>
      </w:r>
    </w:p>
    <w:p w14:paraId="40EA7AC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52</w:t>
      </w:r>
    </w:p>
    <w:p w14:paraId="7E75E8B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52</w:t>
      </w:r>
    </w:p>
    <w:p w14:paraId="0C6E3B1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52</w:t>
      </w:r>
    </w:p>
    <w:p w14:paraId="7BDE474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reporting range</w:t>
      </w:r>
      <w:r>
        <w:rPr>
          <w:noProof/>
        </w:rPr>
        <w:tab/>
        <w:t>52</w:t>
      </w:r>
    </w:p>
    <w:p w14:paraId="19628D0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53</w:t>
      </w:r>
    </w:p>
    <w:p w14:paraId="74C7F0AB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test conditions</w:t>
      </w:r>
      <w:r>
        <w:rPr>
          <w:noProof/>
        </w:rPr>
        <w:tab/>
        <w:t>53</w:t>
      </w:r>
    </w:p>
    <w:p w14:paraId="3568CEC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signals</w:t>
      </w:r>
      <w:r>
        <w:rPr>
          <w:noProof/>
        </w:rPr>
        <w:tab/>
        <w:t>53</w:t>
      </w:r>
    </w:p>
    <w:p w14:paraId="10D074B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54</w:t>
      </w:r>
    </w:p>
    <w:p w14:paraId="2819751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54</w:t>
      </w:r>
    </w:p>
    <w:p w14:paraId="73AD64B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54</w:t>
      </w:r>
    </w:p>
    <w:p w14:paraId="5DFEBD1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54</w:t>
      </w:r>
    </w:p>
    <w:p w14:paraId="10A9F78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test conditions</w:t>
      </w:r>
      <w:r>
        <w:rPr>
          <w:noProof/>
        </w:rPr>
        <w:tab/>
        <w:t>54</w:t>
      </w:r>
    </w:p>
    <w:p w14:paraId="638A92E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WLAN Access Points</w:t>
      </w:r>
      <w:r>
        <w:rPr>
          <w:noProof/>
        </w:rPr>
        <w:tab/>
        <w:t>54</w:t>
      </w:r>
    </w:p>
    <w:p w14:paraId="5633322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54</w:t>
      </w:r>
    </w:p>
    <w:p w14:paraId="051750B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54</w:t>
      </w:r>
    </w:p>
    <w:p w14:paraId="6A805AD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54</w:t>
      </w:r>
    </w:p>
    <w:p w14:paraId="5928D1B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</w:t>
      </w:r>
    </w:p>
    <w:p w14:paraId="0E01AEB3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test conditions</w:t>
      </w:r>
      <w:r>
        <w:rPr>
          <w:noProof/>
        </w:rPr>
        <w:tab/>
        <w:t>55</w:t>
      </w:r>
    </w:p>
    <w:p w14:paraId="7197C75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BLE</w:t>
      </w:r>
      <w:r>
        <w:rPr>
          <w:noProof/>
        </w:rPr>
        <w:tab/>
        <w:t>55</w:t>
      </w:r>
    </w:p>
    <w:p w14:paraId="66C83FC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55</w:t>
      </w:r>
    </w:p>
    <w:p w14:paraId="2B43C56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55</w:t>
      </w:r>
    </w:p>
    <w:p w14:paraId="61F7FF6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55</w:t>
      </w:r>
    </w:p>
    <w:p w14:paraId="020D816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test conditions</w:t>
      </w:r>
      <w:r>
        <w:rPr>
          <w:noProof/>
        </w:rPr>
        <w:tab/>
        <w:t>55</w:t>
      </w:r>
    </w:p>
    <w:p w14:paraId="5B2A6A1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55</w:t>
      </w:r>
    </w:p>
    <w:p w14:paraId="0533EE9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inband mode</w:t>
      </w:r>
      <w:r>
        <w:rPr>
          <w:noProof/>
        </w:rPr>
        <w:tab/>
        <w:t>55</w:t>
      </w:r>
    </w:p>
    <w:p w14:paraId="3455BEC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test conditions</w:t>
      </w:r>
      <w:r>
        <w:rPr>
          <w:noProof/>
        </w:rPr>
        <w:tab/>
        <w:t>55</w:t>
      </w:r>
    </w:p>
    <w:p w14:paraId="58838AB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terminology</w:t>
      </w:r>
      <w:r>
        <w:rPr>
          <w:noProof/>
        </w:rPr>
        <w:tab/>
        <w:t>55</w:t>
      </w:r>
    </w:p>
    <w:p w14:paraId="496C71F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56</w:t>
      </w:r>
    </w:p>
    <w:p w14:paraId="605C8CA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598DF6C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36403A8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56</w:t>
      </w:r>
    </w:p>
    <w:p w14:paraId="5911526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Frequency Bands for Testing</w:t>
      </w:r>
      <w:r>
        <w:rPr>
          <w:noProof/>
        </w:rPr>
        <w:tab/>
        <w:t>57</w:t>
      </w:r>
    </w:p>
    <w:p w14:paraId="08926C8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EN-DC band combination groups</w:t>
      </w:r>
      <w:r>
        <w:rPr>
          <w:noProof/>
        </w:rPr>
        <w:tab/>
        <w:t>57</w:t>
      </w:r>
    </w:p>
    <w:p w14:paraId="745ADC6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57</w:t>
      </w:r>
    </w:p>
    <w:p w14:paraId="5CC60EF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57</w:t>
      </w:r>
    </w:p>
    <w:p w14:paraId="353918BC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57</w:t>
      </w:r>
    </w:p>
    <w:p w14:paraId="6A76B99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57</w:t>
      </w:r>
    </w:p>
    <w:p w14:paraId="67B9BE4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57</w:t>
      </w:r>
    </w:p>
    <w:p w14:paraId="5BC57206" w14:textId="486F70A4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</w:t>
      </w:r>
      <w:r w:rsidR="005B4828">
        <w:rPr>
          <w:noProof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57</w:t>
      </w:r>
    </w:p>
    <w:p w14:paraId="40B42DE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58</w:t>
      </w:r>
    </w:p>
    <w:p w14:paraId="5B524CC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58</w:t>
      </w:r>
    </w:p>
    <w:p w14:paraId="7F57BE1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60</w:t>
      </w:r>
    </w:p>
    <w:p w14:paraId="6425403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60</w:t>
      </w:r>
    </w:p>
    <w:p w14:paraId="041E5EF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73</w:t>
      </w:r>
    </w:p>
    <w:p w14:paraId="1C2E1EC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73</w:t>
      </w:r>
    </w:p>
    <w:p w14:paraId="305F3AC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75</w:t>
      </w:r>
    </w:p>
    <w:p w14:paraId="505E4AD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76</w:t>
      </w:r>
    </w:p>
    <w:p w14:paraId="4C69170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78</w:t>
      </w:r>
    </w:p>
    <w:p w14:paraId="76A659D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78</w:t>
      </w:r>
    </w:p>
    <w:p w14:paraId="66D15A3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78</w:t>
      </w:r>
    </w:p>
    <w:p w14:paraId="087E79A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78</w:t>
      </w:r>
    </w:p>
    <w:p w14:paraId="770D995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78</w:t>
      </w:r>
    </w:p>
    <w:p w14:paraId="5FC075B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78</w:t>
      </w:r>
    </w:p>
    <w:p w14:paraId="757203D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81</w:t>
      </w:r>
    </w:p>
    <w:p w14:paraId="3209443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81</w:t>
      </w:r>
    </w:p>
    <w:p w14:paraId="2889C89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89</w:t>
      </w:r>
    </w:p>
    <w:p w14:paraId="48E0486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89</w:t>
      </w:r>
    </w:p>
    <w:p w14:paraId="5F47711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91</w:t>
      </w:r>
    </w:p>
    <w:p w14:paraId="52C9492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93</w:t>
      </w:r>
    </w:p>
    <w:p w14:paraId="0F075A6C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95</w:t>
      </w:r>
    </w:p>
    <w:p w14:paraId="2824962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95</w:t>
      </w:r>
    </w:p>
    <w:p w14:paraId="1EA0795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95</w:t>
      </w:r>
    </w:p>
    <w:p w14:paraId="0D5B89B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95</w:t>
      </w:r>
    </w:p>
    <w:p w14:paraId="0BBE470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95</w:t>
      </w:r>
    </w:p>
    <w:p w14:paraId="1DB6ED4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95</w:t>
      </w:r>
    </w:p>
    <w:p w14:paraId="0DBA40B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97</w:t>
      </w:r>
    </w:p>
    <w:p w14:paraId="3D51B0F4" w14:textId="76411313" w:rsidR="00CF3C17" w:rsidRDefault="00CF3C17">
      <w:pPr>
        <w:pStyle w:val="TOC3"/>
        <w:tabs>
          <w:tab w:val="left" w:pos="3475"/>
        </w:tabs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97</w:t>
      </w:r>
    </w:p>
    <w:p w14:paraId="01FE5FE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Reporting mapping</w:t>
      </w:r>
      <w:r>
        <w:rPr>
          <w:noProof/>
        </w:rPr>
        <w:tab/>
        <w:t>105</w:t>
      </w:r>
    </w:p>
    <w:p w14:paraId="16B0E90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105</w:t>
      </w:r>
    </w:p>
    <w:p w14:paraId="1BE92E9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106</w:t>
      </w:r>
    </w:p>
    <w:p w14:paraId="5BACBD9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108</w:t>
      </w:r>
    </w:p>
    <w:p w14:paraId="0CF2B4F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108</w:t>
      </w:r>
    </w:p>
    <w:p w14:paraId="5615DA9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109</w:t>
      </w:r>
    </w:p>
    <w:p w14:paraId="1F6F07A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109</w:t>
      </w:r>
    </w:p>
    <w:p w14:paraId="018477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109</w:t>
      </w:r>
    </w:p>
    <w:p w14:paraId="51DF5180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Support of 4 Rx capable UEs</w:t>
      </w:r>
      <w:r>
        <w:rPr>
          <w:noProof/>
        </w:rPr>
        <w:tab/>
        <w:t>110</w:t>
      </w:r>
    </w:p>
    <w:p w14:paraId="7F467C6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110</w:t>
      </w:r>
    </w:p>
    <w:p w14:paraId="4E1E9B9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Independent Tests</w:t>
      </w:r>
      <w:r>
        <w:rPr>
          <w:noProof/>
        </w:rPr>
        <w:tab/>
        <w:t>111</w:t>
      </w:r>
    </w:p>
    <w:p w14:paraId="07439732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Dependent Tests</w:t>
      </w:r>
      <w:r>
        <w:rPr>
          <w:noProof/>
        </w:rPr>
        <w:tab/>
        <w:t>111</w:t>
      </w:r>
    </w:p>
    <w:p w14:paraId="470C1A8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Principle of testing</w:t>
      </w:r>
      <w:r>
        <w:rPr>
          <w:noProof/>
        </w:rPr>
        <w:tab/>
        <w:t>111</w:t>
      </w:r>
    </w:p>
    <w:p w14:paraId="3661895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Single carrier tests</w:t>
      </w:r>
      <w:r>
        <w:rPr>
          <w:noProof/>
        </w:rPr>
        <w:tab/>
        <w:t>111</w:t>
      </w:r>
    </w:p>
    <w:p w14:paraId="56DE136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Carrier Aggregation tests</w:t>
      </w:r>
      <w:r>
        <w:rPr>
          <w:noProof/>
        </w:rPr>
        <w:tab/>
        <w:t>111</w:t>
      </w:r>
    </w:p>
    <w:p w14:paraId="209B905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DA78FF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noProof/>
          <w:snapToGrid w:val="0"/>
        </w:rPr>
        <w:t>Antenna connection for bands where 2RX is supported</w:t>
      </w:r>
      <w:r>
        <w:rPr>
          <w:noProof/>
        </w:rPr>
        <w:tab/>
        <w:t>111</w:t>
      </w:r>
    </w:p>
    <w:p w14:paraId="0AFC3FD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DA78FF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noProof/>
          <w:snapToGrid w:val="0"/>
        </w:rPr>
        <w:t>Antenna connection for bands where 4RX is supported</w:t>
      </w:r>
      <w:r>
        <w:rPr>
          <w:noProof/>
        </w:rPr>
        <w:tab/>
        <w:t>111</w:t>
      </w:r>
    </w:p>
    <w:p w14:paraId="0A2A7287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111</w:t>
      </w:r>
    </w:p>
    <w:p w14:paraId="197860D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111</w:t>
      </w:r>
    </w:p>
    <w:p w14:paraId="3A27C9A2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111</w:t>
      </w:r>
    </w:p>
    <w:p w14:paraId="236F282A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114</w:t>
      </w:r>
    </w:p>
    <w:p w14:paraId="7A64A4B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020F783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114</w:t>
      </w:r>
    </w:p>
    <w:p w14:paraId="268496E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114</w:t>
      </w:r>
    </w:p>
    <w:p w14:paraId="479DCE1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114</w:t>
      </w:r>
    </w:p>
    <w:p w14:paraId="0BF9609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114</w:t>
      </w:r>
    </w:p>
    <w:p w14:paraId="78FA645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114</w:t>
      </w:r>
    </w:p>
    <w:p w14:paraId="38E7D98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115</w:t>
      </w:r>
    </w:p>
    <w:p w14:paraId="3192244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115</w:t>
      </w:r>
    </w:p>
    <w:p w14:paraId="4E86B61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115</w:t>
      </w:r>
    </w:p>
    <w:p w14:paraId="2105A68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115</w:t>
      </w:r>
    </w:p>
    <w:p w14:paraId="70D2EFD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116</w:t>
      </w:r>
    </w:p>
    <w:p w14:paraId="6747368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116</w:t>
      </w:r>
    </w:p>
    <w:p w14:paraId="320316B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116</w:t>
      </w:r>
    </w:p>
    <w:p w14:paraId="3B8BE74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117</w:t>
      </w:r>
    </w:p>
    <w:p w14:paraId="0134D62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117</w:t>
      </w:r>
    </w:p>
    <w:p w14:paraId="6309637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117</w:t>
      </w:r>
    </w:p>
    <w:p w14:paraId="7A390A3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117</w:t>
      </w:r>
    </w:p>
    <w:p w14:paraId="7949EAA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117</w:t>
      </w:r>
    </w:p>
    <w:p w14:paraId="23BCAAB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118</w:t>
      </w:r>
    </w:p>
    <w:p w14:paraId="17EE0D6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118</w:t>
      </w:r>
    </w:p>
    <w:p w14:paraId="22857AA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118</w:t>
      </w:r>
    </w:p>
    <w:p w14:paraId="75BFBFD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</w:t>
      </w:r>
    </w:p>
    <w:p w14:paraId="582EC2F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119</w:t>
      </w:r>
    </w:p>
    <w:p w14:paraId="14FB4CB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119</w:t>
      </w:r>
    </w:p>
    <w:p w14:paraId="07BBA68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119</w:t>
      </w:r>
    </w:p>
    <w:p w14:paraId="44F182C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120</w:t>
      </w:r>
    </w:p>
    <w:p w14:paraId="003218E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120</w:t>
      </w:r>
    </w:p>
    <w:p w14:paraId="1CF23A4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120</w:t>
      </w:r>
    </w:p>
    <w:p w14:paraId="13B1650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120</w:t>
      </w:r>
    </w:p>
    <w:p w14:paraId="177E3D4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121</w:t>
      </w:r>
    </w:p>
    <w:p w14:paraId="61017DF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121</w:t>
      </w:r>
    </w:p>
    <w:p w14:paraId="11498CC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121</w:t>
      </w:r>
    </w:p>
    <w:p w14:paraId="4DA9617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121</w:t>
      </w:r>
    </w:p>
    <w:p w14:paraId="760BEEA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122</w:t>
      </w:r>
    </w:p>
    <w:p w14:paraId="42CFB59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122</w:t>
      </w:r>
    </w:p>
    <w:p w14:paraId="357646C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15865A3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5E3F0D7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123</w:t>
      </w:r>
    </w:p>
    <w:p w14:paraId="33F3D41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2C1C2BA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4FC29EF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7858937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124</w:t>
      </w:r>
    </w:p>
    <w:p w14:paraId="791EF9A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124</w:t>
      </w:r>
    </w:p>
    <w:p w14:paraId="345B597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2F83610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5E2E119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2866F6E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111BA6B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6CD83C7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126</w:t>
      </w:r>
    </w:p>
    <w:p w14:paraId="3E943D4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127</w:t>
      </w:r>
    </w:p>
    <w:p w14:paraId="57FEBE0E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128</w:t>
      </w:r>
    </w:p>
    <w:p w14:paraId="62CDF7F3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12AE0F7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128</w:t>
      </w:r>
    </w:p>
    <w:p w14:paraId="3A93976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128</w:t>
      </w:r>
    </w:p>
    <w:p w14:paraId="4B232D9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1F98F36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49BE0EA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1B44256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205AF3D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5C499E1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130</w:t>
      </w:r>
    </w:p>
    <w:p w14:paraId="0F43363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2083D5F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131</w:t>
      </w:r>
    </w:p>
    <w:p w14:paraId="7CB4337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131</w:t>
      </w:r>
    </w:p>
    <w:p w14:paraId="2827CBD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19C43FD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132</w:t>
      </w:r>
    </w:p>
    <w:p w14:paraId="18D1E63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4778731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72E30C6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133</w:t>
      </w:r>
    </w:p>
    <w:p w14:paraId="0B605C6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133</w:t>
      </w:r>
    </w:p>
    <w:p w14:paraId="0AC4EAA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134</w:t>
      </w:r>
    </w:p>
    <w:p w14:paraId="3F6AD45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134</w:t>
      </w:r>
    </w:p>
    <w:p w14:paraId="00611F5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135</w:t>
      </w:r>
    </w:p>
    <w:p w14:paraId="28FC319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135</w:t>
      </w:r>
    </w:p>
    <w:p w14:paraId="6E0801D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135</w:t>
      </w:r>
    </w:p>
    <w:p w14:paraId="443A967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135</w:t>
      </w:r>
    </w:p>
    <w:p w14:paraId="16ABA15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136</w:t>
      </w:r>
    </w:p>
    <w:p w14:paraId="515A147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136</w:t>
      </w:r>
    </w:p>
    <w:p w14:paraId="07D13052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137</w:t>
      </w:r>
    </w:p>
    <w:p w14:paraId="7F3767A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137</w:t>
      </w:r>
    </w:p>
    <w:p w14:paraId="0B90051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138</w:t>
      </w:r>
    </w:p>
    <w:p w14:paraId="2F1F858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139</w:t>
      </w:r>
    </w:p>
    <w:p w14:paraId="6752DE9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139</w:t>
      </w:r>
    </w:p>
    <w:p w14:paraId="7132306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139</w:t>
      </w:r>
    </w:p>
    <w:p w14:paraId="2D78C32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139</w:t>
      </w:r>
    </w:p>
    <w:p w14:paraId="0CE47FA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140</w:t>
      </w:r>
    </w:p>
    <w:p w14:paraId="3502B9A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140</w:t>
      </w:r>
    </w:p>
    <w:p w14:paraId="4499498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140</w:t>
      </w:r>
    </w:p>
    <w:p w14:paraId="47A5D42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141</w:t>
      </w:r>
    </w:p>
    <w:p w14:paraId="3FC87A1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141</w:t>
      </w:r>
    </w:p>
    <w:p w14:paraId="08FFA3D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142</w:t>
      </w:r>
    </w:p>
    <w:p w14:paraId="523E05E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142</w:t>
      </w:r>
    </w:p>
    <w:p w14:paraId="3075B76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142</w:t>
      </w:r>
    </w:p>
    <w:p w14:paraId="2F0AAD2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143</w:t>
      </w:r>
    </w:p>
    <w:p w14:paraId="47A0D7B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144</w:t>
      </w:r>
    </w:p>
    <w:p w14:paraId="007FF2E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144</w:t>
      </w:r>
    </w:p>
    <w:p w14:paraId="4795571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473ACD6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145</w:t>
      </w:r>
    </w:p>
    <w:p w14:paraId="35E772C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145</w:t>
      </w:r>
    </w:p>
    <w:p w14:paraId="0B2B7EF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145</w:t>
      </w:r>
    </w:p>
    <w:p w14:paraId="1EB2531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146</w:t>
      </w:r>
    </w:p>
    <w:p w14:paraId="3A2AB49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146</w:t>
      </w:r>
    </w:p>
    <w:p w14:paraId="135F85F0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148</w:t>
      </w:r>
    </w:p>
    <w:p w14:paraId="52A203A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2C740C9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148</w:t>
      </w:r>
    </w:p>
    <w:p w14:paraId="7B13E9A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148</w:t>
      </w:r>
    </w:p>
    <w:p w14:paraId="45F77B9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148</w:t>
      </w:r>
    </w:p>
    <w:p w14:paraId="424E2F0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148</w:t>
      </w:r>
    </w:p>
    <w:p w14:paraId="4C6FA0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148</w:t>
      </w:r>
    </w:p>
    <w:p w14:paraId="7163764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</w:t>
      </w:r>
    </w:p>
    <w:p w14:paraId="0FBCDF5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150</w:t>
      </w:r>
    </w:p>
    <w:p w14:paraId="5BD05E1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63B5E07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150</w:t>
      </w:r>
    </w:p>
    <w:p w14:paraId="5370D56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151</w:t>
      </w:r>
    </w:p>
    <w:p w14:paraId="2AB69AC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152</w:t>
      </w:r>
    </w:p>
    <w:p w14:paraId="3A5D2C3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153</w:t>
      </w:r>
    </w:p>
    <w:p w14:paraId="23755AD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153</w:t>
      </w:r>
    </w:p>
    <w:p w14:paraId="682A104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154</w:t>
      </w:r>
    </w:p>
    <w:p w14:paraId="30BEE2B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154</w:t>
      </w:r>
    </w:p>
    <w:p w14:paraId="260C2A1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</w:t>
      </w:r>
    </w:p>
    <w:p w14:paraId="3BB6D91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155</w:t>
      </w:r>
    </w:p>
    <w:p w14:paraId="70B33E6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155</w:t>
      </w:r>
    </w:p>
    <w:p w14:paraId="276E5A6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155</w:t>
      </w:r>
    </w:p>
    <w:p w14:paraId="4F8ED87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156</w:t>
      </w:r>
    </w:p>
    <w:p w14:paraId="361420A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157</w:t>
      </w:r>
    </w:p>
    <w:p w14:paraId="3D35A06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158</w:t>
      </w:r>
    </w:p>
    <w:p w14:paraId="4D5855C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158</w:t>
      </w:r>
    </w:p>
    <w:p w14:paraId="50E0A25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159</w:t>
      </w:r>
    </w:p>
    <w:p w14:paraId="54C1C48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159</w:t>
      </w:r>
    </w:p>
    <w:p w14:paraId="289CEA0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</w:t>
      </w:r>
    </w:p>
    <w:p w14:paraId="26CABB8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160</w:t>
      </w:r>
    </w:p>
    <w:p w14:paraId="4A87F6B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160</w:t>
      </w:r>
    </w:p>
    <w:p w14:paraId="5D11974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160</w:t>
      </w:r>
    </w:p>
    <w:p w14:paraId="06E6AC1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161</w:t>
      </w:r>
    </w:p>
    <w:p w14:paraId="5A6386A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162</w:t>
      </w:r>
    </w:p>
    <w:p w14:paraId="373282C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163</w:t>
      </w:r>
    </w:p>
    <w:p w14:paraId="27CFBD4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163</w:t>
      </w:r>
    </w:p>
    <w:p w14:paraId="679DDE8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164</w:t>
      </w:r>
    </w:p>
    <w:p w14:paraId="2E6DE92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164</w:t>
      </w:r>
    </w:p>
    <w:p w14:paraId="49968BC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</w:t>
      </w:r>
    </w:p>
    <w:p w14:paraId="2F7C5E5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165</w:t>
      </w:r>
    </w:p>
    <w:p w14:paraId="513C8A7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165</w:t>
      </w:r>
    </w:p>
    <w:p w14:paraId="1A990D6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166</w:t>
      </w:r>
    </w:p>
    <w:p w14:paraId="7CA3691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167</w:t>
      </w:r>
    </w:p>
    <w:p w14:paraId="2403F7F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167</w:t>
      </w:r>
    </w:p>
    <w:p w14:paraId="474D945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169</w:t>
      </w:r>
    </w:p>
    <w:p w14:paraId="0640382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169</w:t>
      </w:r>
    </w:p>
    <w:p w14:paraId="68B7F22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169</w:t>
      </w:r>
    </w:p>
    <w:p w14:paraId="73D0EFB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169</w:t>
      </w:r>
    </w:p>
    <w:p w14:paraId="318A53B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</w:t>
      </w:r>
    </w:p>
    <w:p w14:paraId="22BA91E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170</w:t>
      </w:r>
    </w:p>
    <w:p w14:paraId="6A7B755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170</w:t>
      </w:r>
    </w:p>
    <w:p w14:paraId="1D51C6E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171</w:t>
      </w:r>
    </w:p>
    <w:p w14:paraId="6548512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172</w:t>
      </w:r>
    </w:p>
    <w:p w14:paraId="225E18B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172</w:t>
      </w:r>
    </w:p>
    <w:p w14:paraId="0EE6EC4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174</w:t>
      </w:r>
    </w:p>
    <w:p w14:paraId="4C02A0A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174</w:t>
      </w:r>
    </w:p>
    <w:p w14:paraId="1BD9159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174</w:t>
      </w:r>
    </w:p>
    <w:p w14:paraId="721EC25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174</w:t>
      </w:r>
    </w:p>
    <w:p w14:paraId="21122DB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</w:t>
      </w:r>
    </w:p>
    <w:p w14:paraId="5170A29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175</w:t>
      </w:r>
    </w:p>
    <w:p w14:paraId="691B58C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175</w:t>
      </w:r>
    </w:p>
    <w:p w14:paraId="5929617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176</w:t>
      </w:r>
    </w:p>
    <w:p w14:paraId="238C312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177</w:t>
      </w:r>
    </w:p>
    <w:p w14:paraId="544562E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178</w:t>
      </w:r>
    </w:p>
    <w:p w14:paraId="04EF2BC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179</w:t>
      </w:r>
    </w:p>
    <w:p w14:paraId="66703E0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179</w:t>
      </w:r>
    </w:p>
    <w:p w14:paraId="7B0945B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179</w:t>
      </w:r>
    </w:p>
    <w:p w14:paraId="2DC5A61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180</w:t>
      </w:r>
    </w:p>
    <w:p w14:paraId="1281F4B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</w:t>
      </w:r>
    </w:p>
    <w:p w14:paraId="1E95A59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180</w:t>
      </w:r>
    </w:p>
    <w:p w14:paraId="6DFF340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727CC384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180</w:t>
      </w:r>
    </w:p>
    <w:p w14:paraId="3765954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180</w:t>
      </w:r>
    </w:p>
    <w:p w14:paraId="4F1C245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180</w:t>
      </w:r>
    </w:p>
    <w:p w14:paraId="05AB519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180</w:t>
      </w:r>
    </w:p>
    <w:p w14:paraId="1865A68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180</w:t>
      </w:r>
    </w:p>
    <w:p w14:paraId="0EB199D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180</w:t>
      </w:r>
    </w:p>
    <w:p w14:paraId="4E6804C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</w:t>
      </w:r>
    </w:p>
    <w:p w14:paraId="078B41A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181</w:t>
      </w:r>
    </w:p>
    <w:p w14:paraId="046329F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181</w:t>
      </w:r>
    </w:p>
    <w:p w14:paraId="6B4ECC3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182</w:t>
      </w:r>
    </w:p>
    <w:p w14:paraId="48FC424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182</w:t>
      </w:r>
    </w:p>
    <w:p w14:paraId="108671F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10CF972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187</w:t>
      </w:r>
    </w:p>
    <w:p w14:paraId="06E5AAE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33D91DB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187</w:t>
      </w:r>
    </w:p>
    <w:p w14:paraId="2B55636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</w:t>
      </w:r>
    </w:p>
    <w:p w14:paraId="05D408B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325E3BB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188</w:t>
      </w:r>
    </w:p>
    <w:p w14:paraId="6425343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188</w:t>
      </w:r>
    </w:p>
    <w:p w14:paraId="02511B4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188</w:t>
      </w:r>
    </w:p>
    <w:p w14:paraId="7C90C2A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588808D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189</w:t>
      </w:r>
    </w:p>
    <w:p w14:paraId="75C7E2D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189</w:t>
      </w:r>
    </w:p>
    <w:p w14:paraId="1057326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189</w:t>
      </w:r>
    </w:p>
    <w:p w14:paraId="7C360FB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</w:t>
      </w:r>
    </w:p>
    <w:p w14:paraId="41056E9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0871718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031DF30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189</w:t>
      </w:r>
    </w:p>
    <w:p w14:paraId="2F0063D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189</w:t>
      </w:r>
    </w:p>
    <w:p w14:paraId="3D02762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189</w:t>
      </w:r>
    </w:p>
    <w:p w14:paraId="227BF1F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189</w:t>
      </w:r>
    </w:p>
    <w:p w14:paraId="07FD656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189</w:t>
      </w:r>
    </w:p>
    <w:p w14:paraId="1F26B78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189</w:t>
      </w:r>
    </w:p>
    <w:p w14:paraId="2B5C14A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</w:t>
      </w:r>
    </w:p>
    <w:p w14:paraId="06913D9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190</w:t>
      </w:r>
    </w:p>
    <w:p w14:paraId="0CF5559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190</w:t>
      </w:r>
    </w:p>
    <w:p w14:paraId="3AE0C25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5B8B761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191</w:t>
      </w:r>
    </w:p>
    <w:p w14:paraId="103D3F7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195</w:t>
      </w:r>
    </w:p>
    <w:p w14:paraId="18B7C70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197</w:t>
      </w:r>
    </w:p>
    <w:p w14:paraId="5D5AACA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7A9F934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56E3207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6260EB9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3B39E2F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36C49D3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2FCFC9A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198</w:t>
      </w:r>
    </w:p>
    <w:p w14:paraId="5178E05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198</w:t>
      </w:r>
    </w:p>
    <w:p w14:paraId="25444CE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198</w:t>
      </w:r>
    </w:p>
    <w:p w14:paraId="484793E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198</w:t>
      </w:r>
    </w:p>
    <w:p w14:paraId="7D012DF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198</w:t>
      </w:r>
    </w:p>
    <w:p w14:paraId="314E9B3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</w:t>
      </w:r>
    </w:p>
    <w:p w14:paraId="2FA5E93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0AEFF6F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32E10B8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7E836E8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198</w:t>
      </w:r>
    </w:p>
    <w:p w14:paraId="1333943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199</w:t>
      </w:r>
    </w:p>
    <w:p w14:paraId="3CC91EB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199</w:t>
      </w:r>
    </w:p>
    <w:p w14:paraId="0AAB9F6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199</w:t>
      </w:r>
    </w:p>
    <w:p w14:paraId="750E2AB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199</w:t>
      </w:r>
    </w:p>
    <w:p w14:paraId="3B89D6E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</w:t>
      </w:r>
    </w:p>
    <w:p w14:paraId="3206DBC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200</w:t>
      </w:r>
    </w:p>
    <w:p w14:paraId="4C2B069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200</w:t>
      </w:r>
    </w:p>
    <w:p w14:paraId="29A799E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201</w:t>
      </w:r>
    </w:p>
    <w:p w14:paraId="1DC819B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202</w:t>
      </w:r>
    </w:p>
    <w:p w14:paraId="208F89C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205</w:t>
      </w:r>
    </w:p>
    <w:p w14:paraId="3DA55A4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0B853E7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11BA51E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33E5736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0489C1E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33E0F30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209</w:t>
      </w:r>
    </w:p>
    <w:p w14:paraId="57D7C57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0BBEEDA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36AFD27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214</w:t>
      </w:r>
    </w:p>
    <w:p w14:paraId="122A254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216</w:t>
      </w:r>
    </w:p>
    <w:p w14:paraId="75E4ECE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216</w:t>
      </w:r>
    </w:p>
    <w:p w14:paraId="6A61717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216</w:t>
      </w:r>
    </w:p>
    <w:p w14:paraId="374C00A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</w:t>
      </w:r>
    </w:p>
    <w:p w14:paraId="79C21FF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218</w:t>
      </w:r>
    </w:p>
    <w:p w14:paraId="27515F5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218</w:t>
      </w:r>
    </w:p>
    <w:p w14:paraId="77C4266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219</w:t>
      </w:r>
    </w:p>
    <w:p w14:paraId="3B0269C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220</w:t>
      </w:r>
    </w:p>
    <w:p w14:paraId="669FE24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225</w:t>
      </w:r>
    </w:p>
    <w:p w14:paraId="1EB7F35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227</w:t>
      </w:r>
    </w:p>
    <w:p w14:paraId="11FE2F2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227</w:t>
      </w:r>
    </w:p>
    <w:p w14:paraId="5F631AD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227</w:t>
      </w:r>
    </w:p>
    <w:p w14:paraId="7809B51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</w:t>
      </w:r>
    </w:p>
    <w:p w14:paraId="277557C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229</w:t>
      </w:r>
    </w:p>
    <w:p w14:paraId="5BB4284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229</w:t>
      </w:r>
    </w:p>
    <w:p w14:paraId="297B241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230</w:t>
      </w:r>
    </w:p>
    <w:p w14:paraId="74241B1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231</w:t>
      </w:r>
    </w:p>
    <w:p w14:paraId="2830E71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236</w:t>
      </w:r>
    </w:p>
    <w:p w14:paraId="771D9EF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238</w:t>
      </w:r>
    </w:p>
    <w:p w14:paraId="466751A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238</w:t>
      </w:r>
    </w:p>
    <w:p w14:paraId="04B34B7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238</w:t>
      </w:r>
    </w:p>
    <w:p w14:paraId="6D62834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</w:t>
      </w:r>
    </w:p>
    <w:p w14:paraId="7753D27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239</w:t>
      </w:r>
    </w:p>
    <w:p w14:paraId="65BF54E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239</w:t>
      </w:r>
    </w:p>
    <w:p w14:paraId="782860F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240</w:t>
      </w:r>
    </w:p>
    <w:p w14:paraId="401C5E5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240</w:t>
      </w:r>
    </w:p>
    <w:p w14:paraId="1B5BE01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242</w:t>
      </w:r>
    </w:p>
    <w:p w14:paraId="2EB0737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244</w:t>
      </w:r>
    </w:p>
    <w:p w14:paraId="424ACDB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244</w:t>
      </w:r>
    </w:p>
    <w:p w14:paraId="4AC38AE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244</w:t>
      </w:r>
    </w:p>
    <w:p w14:paraId="4AB47F1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</w:t>
      </w:r>
    </w:p>
    <w:p w14:paraId="097C273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244</w:t>
      </w:r>
    </w:p>
    <w:p w14:paraId="7AF83F1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244</w:t>
      </w:r>
    </w:p>
    <w:p w14:paraId="209A443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244</w:t>
      </w:r>
    </w:p>
    <w:p w14:paraId="593764B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244</w:t>
      </w:r>
    </w:p>
    <w:p w14:paraId="3D1FBAE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0552753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246</w:t>
      </w:r>
    </w:p>
    <w:p w14:paraId="47672FB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5C9D976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24C63F2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6471BB3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246</w:t>
      </w:r>
    </w:p>
    <w:p w14:paraId="7A283D7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246</w:t>
      </w:r>
    </w:p>
    <w:p w14:paraId="74C9F9A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246</w:t>
      </w:r>
    </w:p>
    <w:p w14:paraId="037C7C2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246</w:t>
      </w:r>
    </w:p>
    <w:p w14:paraId="59B2B17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247</w:t>
      </w:r>
    </w:p>
    <w:p w14:paraId="374EF3E7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249</w:t>
      </w:r>
    </w:p>
    <w:p w14:paraId="6AEFBE4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0A64AAE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249</w:t>
      </w:r>
    </w:p>
    <w:p w14:paraId="52FE11D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249</w:t>
      </w:r>
    </w:p>
    <w:p w14:paraId="77FFA42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249</w:t>
      </w:r>
    </w:p>
    <w:p w14:paraId="254A0CD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249</w:t>
      </w:r>
    </w:p>
    <w:p w14:paraId="24DC753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</w:t>
      </w:r>
    </w:p>
    <w:p w14:paraId="388AA82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251</w:t>
      </w:r>
    </w:p>
    <w:p w14:paraId="3A610DA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251</w:t>
      </w:r>
    </w:p>
    <w:p w14:paraId="385659D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63C1B5E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255</w:t>
      </w:r>
    </w:p>
    <w:p w14:paraId="196CDB4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258</w:t>
      </w:r>
    </w:p>
    <w:p w14:paraId="002503A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261</w:t>
      </w:r>
    </w:p>
    <w:p w14:paraId="2709840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331B6F3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3E8580D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22ABBFD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261</w:t>
      </w:r>
    </w:p>
    <w:p w14:paraId="31EBAD3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261</w:t>
      </w:r>
    </w:p>
    <w:p w14:paraId="3960F87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264</w:t>
      </w:r>
    </w:p>
    <w:p w14:paraId="5828ACC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264</w:t>
      </w:r>
    </w:p>
    <w:p w14:paraId="2B78DC9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264</w:t>
      </w:r>
    </w:p>
    <w:p w14:paraId="56B3F46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265</w:t>
      </w:r>
    </w:p>
    <w:p w14:paraId="50B337C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265</w:t>
      </w:r>
    </w:p>
    <w:p w14:paraId="066FC7E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265</w:t>
      </w:r>
    </w:p>
    <w:p w14:paraId="0953BC8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265</w:t>
      </w:r>
    </w:p>
    <w:p w14:paraId="6C73A2C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266</w:t>
      </w:r>
    </w:p>
    <w:p w14:paraId="2B38F7E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266</w:t>
      </w:r>
    </w:p>
    <w:p w14:paraId="438A13C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269</w:t>
      </w:r>
    </w:p>
    <w:p w14:paraId="2325BD7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270</w:t>
      </w:r>
    </w:p>
    <w:p w14:paraId="79E267F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273</w:t>
      </w:r>
    </w:p>
    <w:p w14:paraId="7DBAE0C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276</w:t>
      </w:r>
    </w:p>
    <w:p w14:paraId="054EADF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276</w:t>
      </w:r>
    </w:p>
    <w:p w14:paraId="36752EC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276</w:t>
      </w:r>
    </w:p>
    <w:p w14:paraId="488F814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</w:t>
      </w:r>
    </w:p>
    <w:p w14:paraId="445F282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119361B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276</w:t>
      </w:r>
    </w:p>
    <w:p w14:paraId="5E1785C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279</w:t>
      </w:r>
    </w:p>
    <w:p w14:paraId="4773681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279</w:t>
      </w:r>
    </w:p>
    <w:p w14:paraId="316D744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279</w:t>
      </w:r>
    </w:p>
    <w:p w14:paraId="4F11AE0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280</w:t>
      </w:r>
    </w:p>
    <w:p w14:paraId="744E99F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280</w:t>
      </w:r>
    </w:p>
    <w:p w14:paraId="0675548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280</w:t>
      </w:r>
    </w:p>
    <w:p w14:paraId="5E3870B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</w:t>
      </w:r>
    </w:p>
    <w:p w14:paraId="36492D1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3053BAE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282</w:t>
      </w:r>
    </w:p>
    <w:p w14:paraId="1736DB5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285</w:t>
      </w:r>
    </w:p>
    <w:p w14:paraId="2E891F6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286</w:t>
      </w:r>
    </w:p>
    <w:p w14:paraId="5D87606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290</w:t>
      </w:r>
    </w:p>
    <w:p w14:paraId="2D89438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291</w:t>
      </w:r>
    </w:p>
    <w:p w14:paraId="05F0672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72B276E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43890C3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7BA62A6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30B50FB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291</w:t>
      </w:r>
    </w:p>
    <w:p w14:paraId="2D282A0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294</w:t>
      </w:r>
    </w:p>
    <w:p w14:paraId="78E247B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1BE6B95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294</w:t>
      </w:r>
    </w:p>
    <w:p w14:paraId="7D5FE69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</w:t>
      </w:r>
      <w:r>
        <w:rPr>
          <w:noProof/>
        </w:rPr>
        <w:tab/>
        <w:t>295</w:t>
      </w:r>
    </w:p>
    <w:p w14:paraId="631DEEF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295</w:t>
      </w:r>
    </w:p>
    <w:p w14:paraId="0E6672B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295</w:t>
      </w:r>
    </w:p>
    <w:p w14:paraId="0B4AEA2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</w:t>
      </w:r>
    </w:p>
    <w:p w14:paraId="5405018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295</w:t>
      </w:r>
    </w:p>
    <w:p w14:paraId="5F18767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295</w:t>
      </w:r>
    </w:p>
    <w:p w14:paraId="488514E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347F0CA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299</w:t>
      </w:r>
    </w:p>
    <w:p w14:paraId="0915216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303</w:t>
      </w:r>
    </w:p>
    <w:p w14:paraId="0AAE87B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304</w:t>
      </w:r>
    </w:p>
    <w:p w14:paraId="64994C8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304</w:t>
      </w:r>
    </w:p>
    <w:p w14:paraId="681990B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304</w:t>
      </w:r>
    </w:p>
    <w:p w14:paraId="37D2774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2035D53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4C41D90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304</w:t>
      </w:r>
    </w:p>
    <w:p w14:paraId="152FBBE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307</w:t>
      </w:r>
    </w:p>
    <w:p w14:paraId="63488F5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71B0EC0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307</w:t>
      </w:r>
    </w:p>
    <w:p w14:paraId="2B5CA5EF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308</w:t>
      </w:r>
    </w:p>
    <w:p w14:paraId="1C569B5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308</w:t>
      </w:r>
    </w:p>
    <w:p w14:paraId="41931AF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308</w:t>
      </w:r>
    </w:p>
    <w:p w14:paraId="437D9FC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308</w:t>
      </w:r>
    </w:p>
    <w:p w14:paraId="4567D51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308</w:t>
      </w:r>
    </w:p>
    <w:p w14:paraId="3B676D0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309</w:t>
      </w:r>
    </w:p>
    <w:p w14:paraId="09CDDDC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309</w:t>
      </w:r>
    </w:p>
    <w:p w14:paraId="39C15B3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312</w:t>
      </w:r>
    </w:p>
    <w:p w14:paraId="49D5B4A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313</w:t>
      </w:r>
    </w:p>
    <w:p w14:paraId="2680832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317</w:t>
      </w:r>
    </w:p>
    <w:p w14:paraId="2B3414C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320</w:t>
      </w:r>
    </w:p>
    <w:p w14:paraId="080E1D8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20900BA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511BDB4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34B9572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4550DA1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49CA9DC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7D13F92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024AB59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324</w:t>
      </w:r>
    </w:p>
    <w:p w14:paraId="0725737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324</w:t>
      </w:r>
    </w:p>
    <w:p w14:paraId="42CA8D1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6F94AB4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357BA93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</w:t>
      </w:r>
    </w:p>
    <w:p w14:paraId="6417AED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326</w:t>
      </w:r>
    </w:p>
    <w:p w14:paraId="7B9C7F9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326</w:t>
      </w:r>
    </w:p>
    <w:p w14:paraId="3DD6E6B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785E033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49AE8E8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334</w:t>
      </w:r>
    </w:p>
    <w:p w14:paraId="489DBAD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337</w:t>
      </w:r>
    </w:p>
    <w:p w14:paraId="6614902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337</w:t>
      </w:r>
    </w:p>
    <w:p w14:paraId="3DEA48A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337</w:t>
      </w:r>
    </w:p>
    <w:p w14:paraId="5FF1585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</w:t>
      </w:r>
    </w:p>
    <w:p w14:paraId="48D744F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337</w:t>
      </w:r>
    </w:p>
    <w:p w14:paraId="057CC00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337</w:t>
      </w:r>
    </w:p>
    <w:p w14:paraId="1DDE697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340</w:t>
      </w:r>
    </w:p>
    <w:p w14:paraId="787FB25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340</w:t>
      </w:r>
    </w:p>
    <w:p w14:paraId="55E8DC5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341</w:t>
      </w:r>
    </w:p>
    <w:p w14:paraId="6158D1E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341</w:t>
      </w:r>
    </w:p>
    <w:p w14:paraId="2778CFB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341</w:t>
      </w:r>
    </w:p>
    <w:p w14:paraId="60C5D96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21312AA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763EA01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5B904E2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344</w:t>
      </w:r>
    </w:p>
    <w:p w14:paraId="4A12DFD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344</w:t>
      </w:r>
    </w:p>
    <w:p w14:paraId="51224BB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346</w:t>
      </w:r>
    </w:p>
    <w:p w14:paraId="2BBF9B0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346</w:t>
      </w:r>
    </w:p>
    <w:p w14:paraId="70AC06F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351</w:t>
      </w:r>
    </w:p>
    <w:p w14:paraId="1293B88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352</w:t>
      </w:r>
    </w:p>
    <w:p w14:paraId="481BC11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6BCAFD8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352</w:t>
      </w:r>
    </w:p>
    <w:p w14:paraId="656CCEA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</w:t>
      </w:r>
    </w:p>
    <w:p w14:paraId="1A41AA5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6430061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2165CB2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592FCFF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1A49278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354</w:t>
      </w:r>
    </w:p>
    <w:p w14:paraId="037ED4E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354</w:t>
      </w:r>
    </w:p>
    <w:p w14:paraId="33BAF18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354</w:t>
      </w:r>
    </w:p>
    <w:p w14:paraId="25D147D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68BE2E5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6303B52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2048E62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355</w:t>
      </w:r>
    </w:p>
    <w:p w14:paraId="27B1D88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6CCCB0F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357</w:t>
      </w:r>
    </w:p>
    <w:p w14:paraId="03AF0D7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6DA3639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364</w:t>
      </w:r>
    </w:p>
    <w:p w14:paraId="30318DC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364</w:t>
      </w:r>
    </w:p>
    <w:p w14:paraId="7817C13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425C12E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614D08B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364</w:t>
      </w:r>
    </w:p>
    <w:p w14:paraId="63536F0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364</w:t>
      </w:r>
    </w:p>
    <w:p w14:paraId="12D73BA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366</w:t>
      </w:r>
    </w:p>
    <w:p w14:paraId="6617726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366</w:t>
      </w:r>
    </w:p>
    <w:p w14:paraId="2C8C5D8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366</w:t>
      </w:r>
    </w:p>
    <w:p w14:paraId="1FED509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367</w:t>
      </w:r>
    </w:p>
    <w:p w14:paraId="6E39D2C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367</w:t>
      </w:r>
    </w:p>
    <w:p w14:paraId="3B57E3E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367</w:t>
      </w:r>
    </w:p>
    <w:p w14:paraId="35CFC77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7F23642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367</w:t>
      </w:r>
    </w:p>
    <w:p w14:paraId="0BC578F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</w:t>
      </w:r>
    </w:p>
    <w:p w14:paraId="31BF7FD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369</w:t>
      </w:r>
    </w:p>
    <w:p w14:paraId="1A99281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369</w:t>
      </w:r>
    </w:p>
    <w:p w14:paraId="00A3B5E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371</w:t>
      </w:r>
    </w:p>
    <w:p w14:paraId="2387081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372</w:t>
      </w:r>
    </w:p>
    <w:p w14:paraId="0E4DF64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5FEEEA2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377</w:t>
      </w:r>
    </w:p>
    <w:p w14:paraId="6B9A049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377</w:t>
      </w:r>
    </w:p>
    <w:p w14:paraId="0EAF075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377</w:t>
      </w:r>
    </w:p>
    <w:p w14:paraId="6BB9A9C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</w:t>
      </w:r>
    </w:p>
    <w:p w14:paraId="4CB376A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1BDC07F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6329542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438E77CB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379</w:t>
      </w:r>
    </w:p>
    <w:p w14:paraId="4B968AD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379</w:t>
      </w:r>
    </w:p>
    <w:p w14:paraId="69599A7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379</w:t>
      </w:r>
    </w:p>
    <w:p w14:paraId="2D86EBA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379</w:t>
      </w:r>
    </w:p>
    <w:p w14:paraId="2C0BDA4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5DC2E4B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18CCF60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0A084C0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7B5A8E2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380</w:t>
      </w:r>
    </w:p>
    <w:p w14:paraId="5C0D2D1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382</w:t>
      </w:r>
    </w:p>
    <w:p w14:paraId="00869B0E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382</w:t>
      </w:r>
    </w:p>
    <w:p w14:paraId="46F70C3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0E9BEF8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382</w:t>
      </w:r>
    </w:p>
    <w:p w14:paraId="0F3FC0D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1BD4D81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4F7191E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52F6948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382</w:t>
      </w:r>
    </w:p>
    <w:p w14:paraId="58AC911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382</w:t>
      </w:r>
    </w:p>
    <w:p w14:paraId="6F4763A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384</w:t>
      </w:r>
    </w:p>
    <w:p w14:paraId="20C76D11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384</w:t>
      </w:r>
    </w:p>
    <w:p w14:paraId="1DAFE5D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384</w:t>
      </w:r>
    </w:p>
    <w:p w14:paraId="0011399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384</w:t>
      </w:r>
    </w:p>
    <w:p w14:paraId="2FDABFC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384</w:t>
      </w:r>
    </w:p>
    <w:p w14:paraId="75FB128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384</w:t>
      </w:r>
    </w:p>
    <w:p w14:paraId="3C037E9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384</w:t>
      </w:r>
    </w:p>
    <w:p w14:paraId="6D1D53A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</w:t>
      </w:r>
    </w:p>
    <w:p w14:paraId="192023B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0106CD5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7D01573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377C423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3505C80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39D83C7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390</w:t>
      </w:r>
    </w:p>
    <w:p w14:paraId="37938AD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324291D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3EE15A8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65B48E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5707DD6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63C5369E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1FCD3DD1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1FC93C6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061F7EE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392</w:t>
      </w:r>
    </w:p>
    <w:p w14:paraId="0154604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392</w:t>
      </w:r>
    </w:p>
    <w:p w14:paraId="1CFF318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051BF3C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393</w:t>
      </w:r>
    </w:p>
    <w:p w14:paraId="1C64795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</w:t>
      </w:r>
    </w:p>
    <w:p w14:paraId="5590D95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30EE93B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4BA4CE8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0C9514F3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4E516F5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2528436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398</w:t>
      </w:r>
    </w:p>
    <w:p w14:paraId="14ADA89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652AA11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2F720A0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44F87EB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0C23400E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3F5D045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6E7B903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155839F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74B4842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401</w:t>
      </w:r>
    </w:p>
    <w:p w14:paraId="4C3FD58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401</w:t>
      </w:r>
    </w:p>
    <w:p w14:paraId="47F000A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401</w:t>
      </w:r>
    </w:p>
    <w:p w14:paraId="5D55C14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3DE402D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6F4D508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0417899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1606160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0288293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3CA2FE6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5407595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403</w:t>
      </w:r>
    </w:p>
    <w:p w14:paraId="38FB42D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403</w:t>
      </w:r>
    </w:p>
    <w:p w14:paraId="1A40CD1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403</w:t>
      </w:r>
    </w:p>
    <w:p w14:paraId="4309872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</w:t>
      </w:r>
    </w:p>
    <w:p w14:paraId="5F93F20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403</w:t>
      </w:r>
    </w:p>
    <w:p w14:paraId="49B8320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403</w:t>
      </w:r>
    </w:p>
    <w:p w14:paraId="3A65428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405</w:t>
      </w:r>
    </w:p>
    <w:p w14:paraId="59B680D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405</w:t>
      </w:r>
    </w:p>
    <w:p w14:paraId="4979E11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405</w:t>
      </w:r>
    </w:p>
    <w:p w14:paraId="63BC3A0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405</w:t>
      </w:r>
    </w:p>
    <w:p w14:paraId="470A9A6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405</w:t>
      </w:r>
    </w:p>
    <w:p w14:paraId="7CD2FB7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405</w:t>
      </w:r>
    </w:p>
    <w:p w14:paraId="450538E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405</w:t>
      </w:r>
    </w:p>
    <w:p w14:paraId="7465C75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</w:t>
      </w:r>
    </w:p>
    <w:p w14:paraId="7F9C6BD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2EE28D1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444BB82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27E448E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7BCD50C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0EA0EF7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411</w:t>
      </w:r>
    </w:p>
    <w:p w14:paraId="4F0F3D6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16B4B4A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2D84132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3EDFDC3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2D101F6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5E91315E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031FCE8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7642A95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766682E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414</w:t>
      </w:r>
    </w:p>
    <w:p w14:paraId="55B9FAF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414</w:t>
      </w:r>
    </w:p>
    <w:p w14:paraId="5ADEB8F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2D6ABBA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72AD493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7CDF67A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2198380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415</w:t>
      </w:r>
    </w:p>
    <w:p w14:paraId="67AA2D9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418</w:t>
      </w:r>
    </w:p>
    <w:p w14:paraId="06A4243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419</w:t>
      </w:r>
    </w:p>
    <w:p w14:paraId="620F3A4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7D3CD61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422</w:t>
      </w:r>
    </w:p>
    <w:p w14:paraId="21EE380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4AE922C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6CE77D1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423</w:t>
      </w:r>
    </w:p>
    <w:p w14:paraId="07B6A49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424</w:t>
      </w:r>
    </w:p>
    <w:p w14:paraId="04D3EDA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424</w:t>
      </w:r>
    </w:p>
    <w:p w14:paraId="514FC74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427</w:t>
      </w:r>
    </w:p>
    <w:p w14:paraId="7C9CB273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2276E6C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427</w:t>
      </w:r>
    </w:p>
    <w:p w14:paraId="46813E9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427</w:t>
      </w:r>
    </w:p>
    <w:p w14:paraId="674ABA7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427</w:t>
      </w:r>
    </w:p>
    <w:p w14:paraId="38E1178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427</w:t>
      </w:r>
    </w:p>
    <w:p w14:paraId="2E4FEF1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427</w:t>
      </w:r>
    </w:p>
    <w:p w14:paraId="4B93C11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428</w:t>
      </w:r>
    </w:p>
    <w:p w14:paraId="7E63354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428</w:t>
      </w:r>
    </w:p>
    <w:p w14:paraId="3EFF6E7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428</w:t>
      </w:r>
    </w:p>
    <w:p w14:paraId="683D68F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430</w:t>
      </w:r>
    </w:p>
    <w:p w14:paraId="16F11CE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430</w:t>
      </w:r>
    </w:p>
    <w:p w14:paraId="3AEFB5B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430</w:t>
      </w:r>
    </w:p>
    <w:p w14:paraId="191A425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430</w:t>
      </w:r>
    </w:p>
    <w:p w14:paraId="1F6F9A7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178563B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734ECB2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30D3898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3E50DB0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3EEFC8E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0FFC121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544E44E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59B6689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432</w:t>
      </w:r>
    </w:p>
    <w:p w14:paraId="45D79A2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432</w:t>
      </w:r>
    </w:p>
    <w:p w14:paraId="7B41016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07E00B0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391435B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575D27A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433</w:t>
      </w:r>
    </w:p>
    <w:p w14:paraId="2BC66B9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433</w:t>
      </w:r>
    </w:p>
    <w:p w14:paraId="761B1FE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09A2DD4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480F748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13F5944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435</w:t>
      </w:r>
    </w:p>
    <w:p w14:paraId="4F45C3E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42794E8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42C69A8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58235F8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601464C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096B22F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6E298DE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4B3518B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4F027AB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438</w:t>
      </w:r>
    </w:p>
    <w:p w14:paraId="2D2A0AC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438</w:t>
      </w:r>
    </w:p>
    <w:p w14:paraId="40EC67C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485553C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439</w:t>
      </w:r>
    </w:p>
    <w:p w14:paraId="0C7C762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439</w:t>
      </w:r>
    </w:p>
    <w:p w14:paraId="1DCE779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14CF7EA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440</w:t>
      </w:r>
    </w:p>
    <w:p w14:paraId="773AA47B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442</w:t>
      </w:r>
    </w:p>
    <w:p w14:paraId="1FC4FE6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442</w:t>
      </w:r>
    </w:p>
    <w:p w14:paraId="636017F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442</w:t>
      </w:r>
    </w:p>
    <w:p w14:paraId="7884768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443</w:t>
      </w:r>
    </w:p>
    <w:p w14:paraId="0CC43FC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5FCED52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1CD45E0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1A2763F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445</w:t>
      </w:r>
    </w:p>
    <w:p w14:paraId="7431FFF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445</w:t>
      </w:r>
    </w:p>
    <w:p w14:paraId="3D36C59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448</w:t>
      </w:r>
    </w:p>
    <w:p w14:paraId="7947C1C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448</w:t>
      </w:r>
    </w:p>
    <w:p w14:paraId="50E1831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449</w:t>
      </w:r>
    </w:p>
    <w:p w14:paraId="766E47F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449</w:t>
      </w:r>
    </w:p>
    <w:p w14:paraId="7FCAD2C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449</w:t>
      </w:r>
    </w:p>
    <w:p w14:paraId="2305CBD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449</w:t>
      </w:r>
    </w:p>
    <w:p w14:paraId="3069574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449</w:t>
      </w:r>
    </w:p>
    <w:p w14:paraId="5445779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</w:t>
      </w:r>
    </w:p>
    <w:p w14:paraId="080A867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16D4970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449</w:t>
      </w:r>
    </w:p>
    <w:p w14:paraId="74B3030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451</w:t>
      </w:r>
    </w:p>
    <w:p w14:paraId="1287ACF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451</w:t>
      </w:r>
    </w:p>
    <w:p w14:paraId="7A04153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451</w:t>
      </w:r>
    </w:p>
    <w:p w14:paraId="09ADC3E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451</w:t>
      </w:r>
    </w:p>
    <w:p w14:paraId="6A4068E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440446E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732194A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6A50274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20009901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451</w:t>
      </w:r>
    </w:p>
    <w:p w14:paraId="51FA81A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124C7F5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453</w:t>
      </w:r>
    </w:p>
    <w:p w14:paraId="1BBD213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453</w:t>
      </w:r>
    </w:p>
    <w:p w14:paraId="41B100B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453</w:t>
      </w:r>
    </w:p>
    <w:p w14:paraId="3E7476D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453</w:t>
      </w:r>
    </w:p>
    <w:p w14:paraId="15000F9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453</w:t>
      </w:r>
    </w:p>
    <w:p w14:paraId="3E61F20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453</w:t>
      </w:r>
    </w:p>
    <w:p w14:paraId="4E8E29B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453</w:t>
      </w:r>
    </w:p>
    <w:p w14:paraId="3EE430E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454</w:t>
      </w:r>
    </w:p>
    <w:p w14:paraId="533496F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454</w:t>
      </w:r>
    </w:p>
    <w:p w14:paraId="23911A9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10B4D81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04D197D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77B9AA4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456</w:t>
      </w:r>
    </w:p>
    <w:p w14:paraId="28C73E7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7EB423A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5FC9E33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5F1E8B8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31DB65A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48D78691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0F524CC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635861E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50B0E58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459</w:t>
      </w:r>
    </w:p>
    <w:p w14:paraId="2D6293F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39D2FA0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6DCE476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1D959C4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460</w:t>
      </w:r>
    </w:p>
    <w:p w14:paraId="0F99E8D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460</w:t>
      </w:r>
    </w:p>
    <w:p w14:paraId="1E86B37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462</w:t>
      </w:r>
    </w:p>
    <w:p w14:paraId="30A0700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462</w:t>
      </w:r>
    </w:p>
    <w:p w14:paraId="15F7213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463</w:t>
      </w:r>
    </w:p>
    <w:p w14:paraId="44C26FA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463</w:t>
      </w:r>
    </w:p>
    <w:p w14:paraId="7241713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463</w:t>
      </w:r>
    </w:p>
    <w:p w14:paraId="53A1433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6C9D698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6DE64F3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377A9FE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464</w:t>
      </w:r>
    </w:p>
    <w:p w14:paraId="7655BC3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465</w:t>
      </w:r>
    </w:p>
    <w:p w14:paraId="522316A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465</w:t>
      </w:r>
    </w:p>
    <w:p w14:paraId="2729AC6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466</w:t>
      </w:r>
    </w:p>
    <w:p w14:paraId="04C80F8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466</w:t>
      </w:r>
    </w:p>
    <w:p w14:paraId="0A07E67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466</w:t>
      </w:r>
    </w:p>
    <w:p w14:paraId="6C22115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466</w:t>
      </w:r>
    </w:p>
    <w:p w14:paraId="72001ED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09AB9E5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466</w:t>
      </w:r>
    </w:p>
    <w:p w14:paraId="17E5EB5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466</w:t>
      </w:r>
    </w:p>
    <w:p w14:paraId="6A820E8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1A73DAB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699A3C2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469</w:t>
      </w:r>
    </w:p>
    <w:p w14:paraId="5D027B4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469</w:t>
      </w:r>
    </w:p>
    <w:p w14:paraId="4341690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3F68126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469</w:t>
      </w:r>
    </w:p>
    <w:p w14:paraId="1695FA5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12B1B30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462EAC3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0791F0E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471</w:t>
      </w:r>
    </w:p>
    <w:p w14:paraId="04D2D05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471</w:t>
      </w:r>
    </w:p>
    <w:p w14:paraId="268F62F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65D44A8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472</w:t>
      </w:r>
    </w:p>
    <w:p w14:paraId="1C3C5B7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528CA03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472</w:t>
      </w:r>
    </w:p>
    <w:p w14:paraId="77EB579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1A8C0E2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0A06CC8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41E1F86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474</w:t>
      </w:r>
    </w:p>
    <w:p w14:paraId="1503E76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474</w:t>
      </w:r>
    </w:p>
    <w:p w14:paraId="51D04B2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3EE00BF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475</w:t>
      </w:r>
    </w:p>
    <w:p w14:paraId="34387CD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475</w:t>
      </w:r>
    </w:p>
    <w:p w14:paraId="761A2A1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475</w:t>
      </w:r>
    </w:p>
    <w:p w14:paraId="64CD49A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</w:t>
      </w:r>
    </w:p>
    <w:p w14:paraId="328EBC2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475</w:t>
      </w:r>
    </w:p>
    <w:p w14:paraId="28D5A22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475</w:t>
      </w:r>
    </w:p>
    <w:p w14:paraId="26BB690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477</w:t>
      </w:r>
    </w:p>
    <w:p w14:paraId="7EB9BCE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477</w:t>
      </w:r>
    </w:p>
    <w:p w14:paraId="36902DE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543DBDE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479</w:t>
      </w:r>
    </w:p>
    <w:p w14:paraId="5FAA14B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479</w:t>
      </w:r>
    </w:p>
    <w:p w14:paraId="1AEA72C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479</w:t>
      </w:r>
    </w:p>
    <w:p w14:paraId="2F40EC4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479</w:t>
      </w:r>
    </w:p>
    <w:p w14:paraId="68B5CA1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479</w:t>
      </w:r>
    </w:p>
    <w:p w14:paraId="2116D42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</w:t>
      </w:r>
    </w:p>
    <w:p w14:paraId="03D6E44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65FFF2B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270E896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483</w:t>
      </w:r>
    </w:p>
    <w:p w14:paraId="73B92B9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484</w:t>
      </w:r>
    </w:p>
    <w:p w14:paraId="21CA72D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485</w:t>
      </w:r>
    </w:p>
    <w:p w14:paraId="6EA5398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488</w:t>
      </w:r>
    </w:p>
    <w:p w14:paraId="539C3D6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2BEC074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488</w:t>
      </w:r>
    </w:p>
    <w:p w14:paraId="18DF585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488</w:t>
      </w:r>
    </w:p>
    <w:p w14:paraId="4B4C50D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49C5A55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3E64C9A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490</w:t>
      </w:r>
    </w:p>
    <w:p w14:paraId="3B98FDB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490</w:t>
      </w:r>
    </w:p>
    <w:p w14:paraId="7749F42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6B2754A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491</w:t>
      </w:r>
    </w:p>
    <w:p w14:paraId="5EE678A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491</w:t>
      </w:r>
    </w:p>
    <w:p w14:paraId="4AAEB81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491</w:t>
      </w:r>
    </w:p>
    <w:p w14:paraId="2BD9310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4639EDB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37619D7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36E1934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492</w:t>
      </w:r>
    </w:p>
    <w:p w14:paraId="06DAD59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1441E04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3E468B8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494</w:t>
      </w:r>
    </w:p>
    <w:p w14:paraId="3364155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494</w:t>
      </w:r>
    </w:p>
    <w:p w14:paraId="2194374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4E1A466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610B0D6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000DB5D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2905739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512F243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188D55B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011DC0A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6D7537A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498</w:t>
      </w:r>
    </w:p>
    <w:p w14:paraId="44E4480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498</w:t>
      </w:r>
    </w:p>
    <w:p w14:paraId="04ACE60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7801631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6842A32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5F79BB2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498</w:t>
      </w:r>
    </w:p>
    <w:p w14:paraId="5C0D928B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498</w:t>
      </w:r>
    </w:p>
    <w:p w14:paraId="0FBBD45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33CE9C8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500</w:t>
      </w:r>
    </w:p>
    <w:p w14:paraId="1858798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500</w:t>
      </w:r>
    </w:p>
    <w:p w14:paraId="153A311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503</w:t>
      </w:r>
    </w:p>
    <w:p w14:paraId="747B0AE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503</w:t>
      </w:r>
    </w:p>
    <w:p w14:paraId="2F5E83A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503</w:t>
      </w:r>
    </w:p>
    <w:p w14:paraId="57ECA26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2C1F77B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4E3FFAE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0789207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32AF906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1443C67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07209CA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506</w:t>
      </w:r>
    </w:p>
    <w:p w14:paraId="092707C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506</w:t>
      </w:r>
    </w:p>
    <w:p w14:paraId="3961B42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74494715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3A38E7B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341D3CE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60B64E5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4CE788E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697C4CC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609A4AF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1A3B4D1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511</w:t>
      </w:r>
    </w:p>
    <w:p w14:paraId="700A016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4AE51BF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526ED8A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017962A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28CB0D3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10C6E1A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38CCA85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1E63D94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514</w:t>
      </w:r>
    </w:p>
    <w:p w14:paraId="77945B8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514</w:t>
      </w:r>
    </w:p>
    <w:p w14:paraId="1187395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514</w:t>
      </w:r>
    </w:p>
    <w:p w14:paraId="0BB03BA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02ECC56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505E4E3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4CEC9F7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2CAE0A7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2BD3811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6C0B583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0A443D8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76F92E2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516</w:t>
      </w:r>
    </w:p>
    <w:p w14:paraId="506C33E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516</w:t>
      </w:r>
    </w:p>
    <w:p w14:paraId="6211204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516</w:t>
      </w:r>
    </w:p>
    <w:p w14:paraId="4610366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</w:t>
      </w:r>
    </w:p>
    <w:p w14:paraId="770516B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516</w:t>
      </w:r>
    </w:p>
    <w:p w14:paraId="194554E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516</w:t>
      </w:r>
    </w:p>
    <w:p w14:paraId="13D612E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518</w:t>
      </w:r>
    </w:p>
    <w:p w14:paraId="169F251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518</w:t>
      </w:r>
    </w:p>
    <w:p w14:paraId="725EDE0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518</w:t>
      </w:r>
    </w:p>
    <w:p w14:paraId="3C78003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519</w:t>
      </w:r>
    </w:p>
    <w:p w14:paraId="62AC2F3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519</w:t>
      </w:r>
    </w:p>
    <w:p w14:paraId="029D366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643C5E2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7AF44D5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0946FCC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035C754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0D0BD87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1A7D405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521A89B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521</w:t>
      </w:r>
    </w:p>
    <w:p w14:paraId="5F224D8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524</w:t>
      </w:r>
    </w:p>
    <w:p w14:paraId="4206282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013EA19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5ACA777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24553CD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750BBCA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5E521801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0E6FD29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72EE470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3A282B3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527</w:t>
      </w:r>
    </w:p>
    <w:p w14:paraId="320EBC1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527</w:t>
      </w:r>
    </w:p>
    <w:p w14:paraId="7A519EE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284A161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3D3ECBF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2D23D1D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528</w:t>
      </w:r>
    </w:p>
    <w:p w14:paraId="523622C2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528</w:t>
      </w:r>
    </w:p>
    <w:p w14:paraId="01E05DC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531</w:t>
      </w:r>
    </w:p>
    <w:p w14:paraId="177A1A9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532</w:t>
      </w:r>
    </w:p>
    <w:p w14:paraId="425C074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532</w:t>
      </w:r>
    </w:p>
    <w:p w14:paraId="5F8F09A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533</w:t>
      </w:r>
    </w:p>
    <w:p w14:paraId="0D72189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533</w:t>
      </w:r>
    </w:p>
    <w:p w14:paraId="6D27542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534</w:t>
      </w:r>
    </w:p>
    <w:p w14:paraId="18D3D4C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</w:t>
      </w:r>
    </w:p>
    <w:p w14:paraId="1195A45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535</w:t>
      </w:r>
    </w:p>
    <w:p w14:paraId="34CE683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535</w:t>
      </w:r>
    </w:p>
    <w:p w14:paraId="6D819C5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538</w:t>
      </w:r>
    </w:p>
    <w:p w14:paraId="2057879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538</w:t>
      </w:r>
    </w:p>
    <w:p w14:paraId="58F907D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538</w:t>
      </w:r>
    </w:p>
    <w:p w14:paraId="64ADA89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539</w:t>
      </w:r>
    </w:p>
    <w:p w14:paraId="752A075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539</w:t>
      </w:r>
    </w:p>
    <w:p w14:paraId="6867936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539</w:t>
      </w:r>
    </w:p>
    <w:p w14:paraId="688FB71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539</w:t>
      </w:r>
    </w:p>
    <w:p w14:paraId="6C705FF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</w:t>
      </w:r>
    </w:p>
    <w:p w14:paraId="2E1EB32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539</w:t>
      </w:r>
    </w:p>
    <w:p w14:paraId="6ACB444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539</w:t>
      </w:r>
    </w:p>
    <w:p w14:paraId="1306DCE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541</w:t>
      </w:r>
    </w:p>
    <w:p w14:paraId="0954D7CB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541</w:t>
      </w:r>
    </w:p>
    <w:p w14:paraId="16E74CB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541</w:t>
      </w:r>
    </w:p>
    <w:p w14:paraId="42776E7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541</w:t>
      </w:r>
    </w:p>
    <w:p w14:paraId="7AD4839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45CA48C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541</w:t>
      </w:r>
    </w:p>
    <w:p w14:paraId="7C57927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</w:t>
      </w:r>
    </w:p>
    <w:p w14:paraId="469A258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541</w:t>
      </w:r>
    </w:p>
    <w:p w14:paraId="229ED801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541</w:t>
      </w:r>
    </w:p>
    <w:p w14:paraId="42D17308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543</w:t>
      </w:r>
    </w:p>
    <w:p w14:paraId="7836DD7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543</w:t>
      </w:r>
    </w:p>
    <w:p w14:paraId="6BDBC73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6977969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543</w:t>
      </w:r>
    </w:p>
    <w:p w14:paraId="2BDA50C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543</w:t>
      </w:r>
    </w:p>
    <w:p w14:paraId="7159447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08A4A48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2F49CA4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3CE1045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1F6F7610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1211071A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324A2845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61F79EE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7397FAD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546</w:t>
      </w:r>
    </w:p>
    <w:p w14:paraId="287E7AF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546</w:t>
      </w:r>
    </w:p>
    <w:p w14:paraId="174061E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1BF96EC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4B1CA70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2540C1B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40543ADC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7A62D84B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3D10B54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45080EC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549</w:t>
      </w:r>
    </w:p>
    <w:p w14:paraId="612BF74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549</w:t>
      </w:r>
    </w:p>
    <w:p w14:paraId="6EB9685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59E4580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2812B62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</w:t>
      </w:r>
    </w:p>
    <w:p w14:paraId="70E3B2D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6A4FC6E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118F6B8F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461E1149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0A89EA2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67E96CD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554</w:t>
      </w:r>
    </w:p>
    <w:p w14:paraId="0101E35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407BCCB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686933D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26F7911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557</w:t>
      </w:r>
    </w:p>
    <w:p w14:paraId="0286A143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557</w:t>
      </w:r>
    </w:p>
    <w:p w14:paraId="01E542C3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559</w:t>
      </w:r>
    </w:p>
    <w:p w14:paraId="533EE7E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559</w:t>
      </w:r>
    </w:p>
    <w:p w14:paraId="2F52F76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559</w:t>
      </w:r>
    </w:p>
    <w:p w14:paraId="1CE9297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560</w:t>
      </w:r>
    </w:p>
    <w:p w14:paraId="37E8A34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560</w:t>
      </w:r>
    </w:p>
    <w:p w14:paraId="72CCCDF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560</w:t>
      </w:r>
    </w:p>
    <w:p w14:paraId="360610D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560</w:t>
      </w:r>
    </w:p>
    <w:p w14:paraId="21BFC91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</w:t>
      </w:r>
    </w:p>
    <w:p w14:paraId="5593374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560</w:t>
      </w:r>
    </w:p>
    <w:p w14:paraId="0BBD4FAE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560</w:t>
      </w:r>
    </w:p>
    <w:p w14:paraId="78A67D5B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2624004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562</w:t>
      </w:r>
    </w:p>
    <w:p w14:paraId="4E2B4CC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562</w:t>
      </w:r>
    </w:p>
    <w:p w14:paraId="6E2D55D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562</w:t>
      </w:r>
    </w:p>
    <w:p w14:paraId="5C431A5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556FBA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562</w:t>
      </w:r>
    </w:p>
    <w:p w14:paraId="4500693E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</w:t>
      </w:r>
    </w:p>
    <w:p w14:paraId="3BD23EE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562</w:t>
      </w:r>
    </w:p>
    <w:p w14:paraId="0BC2D891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562</w:t>
      </w:r>
    </w:p>
    <w:p w14:paraId="4CFAE733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564</w:t>
      </w:r>
    </w:p>
    <w:p w14:paraId="5084760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564</w:t>
      </w:r>
    </w:p>
    <w:p w14:paraId="04B0D6F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564</w:t>
      </w:r>
    </w:p>
    <w:p w14:paraId="0F33953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564</w:t>
      </w:r>
    </w:p>
    <w:p w14:paraId="48EFACB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564</w:t>
      </w:r>
    </w:p>
    <w:p w14:paraId="2DC153C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564</w:t>
      </w:r>
    </w:p>
    <w:p w14:paraId="6CB8B437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564</w:t>
      </w:r>
    </w:p>
    <w:p w14:paraId="04E68C8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</w:t>
      </w:r>
    </w:p>
    <w:p w14:paraId="1BA9FC4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633FCC1D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218667B4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3C451ED6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42BCC54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5EE9A80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568</w:t>
      </w:r>
    </w:p>
    <w:p w14:paraId="44DF45C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44855A4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569</w:t>
      </w:r>
    </w:p>
    <w:p w14:paraId="4AE463D4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</w:t>
      </w:r>
    </w:p>
    <w:p w14:paraId="36D68B4A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569</w:t>
      </w:r>
    </w:p>
    <w:p w14:paraId="5FAA7677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569</w:t>
      </w:r>
    </w:p>
    <w:p w14:paraId="298F923E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571</w:t>
      </w:r>
    </w:p>
    <w:p w14:paraId="03EA144B" w14:textId="77777777" w:rsidR="00CF3C17" w:rsidRDefault="00CF3C17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571</w:t>
      </w:r>
    </w:p>
    <w:p w14:paraId="46192476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571</w:t>
      </w:r>
    </w:p>
    <w:p w14:paraId="4D98AAF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571</w:t>
      </w:r>
    </w:p>
    <w:p w14:paraId="74E2C4D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571</w:t>
      </w:r>
    </w:p>
    <w:p w14:paraId="3AA6CF3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571</w:t>
      </w:r>
    </w:p>
    <w:p w14:paraId="2C6839B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</w:t>
      </w:r>
    </w:p>
    <w:p w14:paraId="357BC97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68EC06A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41C9537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6394120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4283DAC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576BD38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576</w:t>
      </w:r>
    </w:p>
    <w:p w14:paraId="5E9F1C2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1908589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576</w:t>
      </w:r>
    </w:p>
    <w:p w14:paraId="703B70D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33640B9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576</w:t>
      </w:r>
    </w:p>
    <w:p w14:paraId="201CAD7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576</w:t>
      </w:r>
    </w:p>
    <w:p w14:paraId="073693E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578</w:t>
      </w:r>
    </w:p>
    <w:p w14:paraId="53D3F1A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578</w:t>
      </w:r>
    </w:p>
    <w:p w14:paraId="04EBA35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5EE5EF2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579</w:t>
      </w:r>
    </w:p>
    <w:p w14:paraId="3613E3D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3418659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26FDBAA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6EED807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579</w:t>
      </w:r>
    </w:p>
    <w:p w14:paraId="2867189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579</w:t>
      </w:r>
    </w:p>
    <w:p w14:paraId="1628641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582</w:t>
      </w:r>
    </w:p>
    <w:p w14:paraId="2695193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582</w:t>
      </w:r>
    </w:p>
    <w:p w14:paraId="40F4BEF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582</w:t>
      </w:r>
    </w:p>
    <w:p w14:paraId="084F438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582</w:t>
      </w:r>
    </w:p>
    <w:p w14:paraId="63DF640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582</w:t>
      </w:r>
    </w:p>
    <w:p w14:paraId="0C0DE27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582</w:t>
      </w:r>
    </w:p>
    <w:p w14:paraId="0BB5113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</w:t>
      </w:r>
    </w:p>
    <w:p w14:paraId="3C61869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582</w:t>
      </w:r>
    </w:p>
    <w:p w14:paraId="0474A65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582</w:t>
      </w:r>
    </w:p>
    <w:p w14:paraId="0A1D675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584</w:t>
      </w:r>
    </w:p>
    <w:p w14:paraId="251330E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585</w:t>
      </w:r>
    </w:p>
    <w:p w14:paraId="6C46F64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585</w:t>
      </w:r>
    </w:p>
    <w:p w14:paraId="79624FF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585</w:t>
      </w:r>
    </w:p>
    <w:p w14:paraId="4BA298A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585</w:t>
      </w:r>
    </w:p>
    <w:p w14:paraId="37C774D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585</w:t>
      </w:r>
    </w:p>
    <w:p w14:paraId="79D9659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</w:t>
      </w:r>
    </w:p>
    <w:p w14:paraId="241A5E3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585</w:t>
      </w:r>
    </w:p>
    <w:p w14:paraId="229E400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585</w:t>
      </w:r>
    </w:p>
    <w:p w14:paraId="2C0AF54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587</w:t>
      </w:r>
    </w:p>
    <w:p w14:paraId="3B7183F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588</w:t>
      </w:r>
    </w:p>
    <w:p w14:paraId="0CE11B7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588</w:t>
      </w:r>
    </w:p>
    <w:p w14:paraId="32E656B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588</w:t>
      </w:r>
    </w:p>
    <w:p w14:paraId="4999080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588</w:t>
      </w:r>
    </w:p>
    <w:p w14:paraId="0ED5460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588</w:t>
      </w:r>
    </w:p>
    <w:p w14:paraId="26EBC2A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</w:t>
      </w:r>
    </w:p>
    <w:p w14:paraId="3D9720D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588</w:t>
      </w:r>
    </w:p>
    <w:p w14:paraId="69D2A27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588</w:t>
      </w:r>
    </w:p>
    <w:p w14:paraId="50B0172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591</w:t>
      </w:r>
    </w:p>
    <w:p w14:paraId="0E74540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591</w:t>
      </w:r>
    </w:p>
    <w:p w14:paraId="1FC7B6B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4BB8F96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592</w:t>
      </w:r>
    </w:p>
    <w:p w14:paraId="1244880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592</w:t>
      </w:r>
    </w:p>
    <w:p w14:paraId="6A22994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592</w:t>
      </w:r>
    </w:p>
    <w:p w14:paraId="4C5F2FD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592</w:t>
      </w:r>
    </w:p>
    <w:p w14:paraId="7ABBB01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</w:t>
      </w:r>
    </w:p>
    <w:p w14:paraId="0D5F196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145F57EC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594</w:t>
      </w:r>
    </w:p>
    <w:p w14:paraId="28BCACB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693B8462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2B52868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598</w:t>
      </w:r>
    </w:p>
    <w:p w14:paraId="17FEFA1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600</w:t>
      </w:r>
    </w:p>
    <w:p w14:paraId="2BCC845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5FFEDF5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4FCAFA9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38FCB24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5150EAF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601</w:t>
      </w:r>
    </w:p>
    <w:p w14:paraId="2853125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15F49E08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645F526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604</w:t>
      </w:r>
    </w:p>
    <w:p w14:paraId="37E812E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606</w:t>
      </w:r>
    </w:p>
    <w:p w14:paraId="5D2AF71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606</w:t>
      </w:r>
    </w:p>
    <w:p w14:paraId="545559B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607</w:t>
      </w:r>
    </w:p>
    <w:p w14:paraId="6960663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</w:t>
      </w:r>
    </w:p>
    <w:p w14:paraId="323E8C3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608</w:t>
      </w:r>
    </w:p>
    <w:p w14:paraId="24972A2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608</w:t>
      </w:r>
    </w:p>
    <w:p w14:paraId="5639B94B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7F864DE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5E66B68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257675A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615</w:t>
      </w:r>
    </w:p>
    <w:p w14:paraId="4C8D2CA3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615</w:t>
      </w:r>
    </w:p>
    <w:p w14:paraId="5EF64B4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615</w:t>
      </w:r>
    </w:p>
    <w:p w14:paraId="29B3738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615</w:t>
      </w:r>
    </w:p>
    <w:p w14:paraId="646408D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6CB3F12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4E3839B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5E0B10B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617</w:t>
      </w:r>
    </w:p>
    <w:p w14:paraId="698E6579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16D7B6F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6C93CE3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621</w:t>
      </w:r>
    </w:p>
    <w:p w14:paraId="7D5A162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623</w:t>
      </w:r>
    </w:p>
    <w:p w14:paraId="0411973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31E3BF6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624</w:t>
      </w:r>
    </w:p>
    <w:p w14:paraId="093192E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</w:t>
      </w:r>
    </w:p>
    <w:p w14:paraId="4DDD774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624</w:t>
      </w:r>
    </w:p>
    <w:p w14:paraId="4435534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624</w:t>
      </w:r>
    </w:p>
    <w:p w14:paraId="4CC7BF80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626</w:t>
      </w:r>
    </w:p>
    <w:p w14:paraId="260A7801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627</w:t>
      </w:r>
    </w:p>
    <w:p w14:paraId="7AAA846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627</w:t>
      </w:r>
    </w:p>
    <w:p w14:paraId="7AA6F6B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629</w:t>
      </w:r>
    </w:p>
    <w:p w14:paraId="72533EB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629</w:t>
      </w:r>
    </w:p>
    <w:p w14:paraId="7E99DEE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630</w:t>
      </w:r>
    </w:p>
    <w:p w14:paraId="7009177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</w:t>
      </w:r>
    </w:p>
    <w:p w14:paraId="27D5F81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631</w:t>
      </w:r>
    </w:p>
    <w:p w14:paraId="569B4553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631</w:t>
      </w:r>
    </w:p>
    <w:p w14:paraId="1DBF591F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50CAB72D" w14:textId="77777777" w:rsidR="00CF3C17" w:rsidRDefault="00CF3C17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0BE22D0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7EE69D7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7034C1D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638</w:t>
      </w:r>
    </w:p>
    <w:p w14:paraId="32FD31A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638</w:t>
      </w:r>
    </w:p>
    <w:p w14:paraId="3666470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643</w:t>
      </w:r>
    </w:p>
    <w:p w14:paraId="0CBED6D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649</w:t>
      </w:r>
    </w:p>
    <w:p w14:paraId="1043E78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657</w:t>
      </w:r>
    </w:p>
    <w:p w14:paraId="181599C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657</w:t>
      </w:r>
    </w:p>
    <w:p w14:paraId="0FB8630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663</w:t>
      </w:r>
    </w:p>
    <w:p w14:paraId="2FBC8659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676</w:t>
      </w:r>
    </w:p>
    <w:p w14:paraId="6E7AC6A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676</w:t>
      </w:r>
    </w:p>
    <w:p w14:paraId="77237843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676</w:t>
      </w:r>
    </w:p>
    <w:p w14:paraId="26C997C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676</w:t>
      </w:r>
    </w:p>
    <w:p w14:paraId="1ECF92D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676</w:t>
      </w:r>
    </w:p>
    <w:p w14:paraId="1C421AA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</w:t>
      </w:r>
    </w:p>
    <w:p w14:paraId="2F044D0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677</w:t>
      </w:r>
    </w:p>
    <w:p w14:paraId="530B1A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677</w:t>
      </w:r>
    </w:p>
    <w:p w14:paraId="6BFAB88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</w:t>
      </w:r>
    </w:p>
    <w:p w14:paraId="0C86047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677</w:t>
      </w:r>
    </w:p>
    <w:p w14:paraId="0C66E33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680</w:t>
      </w:r>
    </w:p>
    <w:p w14:paraId="62266F9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682</w:t>
      </w:r>
    </w:p>
    <w:p w14:paraId="7794EFA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686</w:t>
      </w:r>
    </w:p>
    <w:p w14:paraId="27BB42D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688</w:t>
      </w:r>
    </w:p>
    <w:p w14:paraId="56003C7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688</w:t>
      </w:r>
    </w:p>
    <w:p w14:paraId="621DC0C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688</w:t>
      </w:r>
    </w:p>
    <w:p w14:paraId="2A79A10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688</w:t>
      </w:r>
    </w:p>
    <w:p w14:paraId="17238AB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688</w:t>
      </w:r>
    </w:p>
    <w:p w14:paraId="498D946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688</w:t>
      </w:r>
    </w:p>
    <w:p w14:paraId="5782176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689</w:t>
      </w:r>
    </w:p>
    <w:p w14:paraId="34C936F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689</w:t>
      </w:r>
    </w:p>
    <w:p w14:paraId="264E8C6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689</w:t>
      </w:r>
    </w:p>
    <w:p w14:paraId="2E6E249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690</w:t>
      </w:r>
    </w:p>
    <w:p w14:paraId="527F6DE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690</w:t>
      </w:r>
    </w:p>
    <w:p w14:paraId="7DA8331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690</w:t>
      </w:r>
    </w:p>
    <w:p w14:paraId="38BC38E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690</w:t>
      </w:r>
    </w:p>
    <w:p w14:paraId="27E0611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690</w:t>
      </w:r>
    </w:p>
    <w:p w14:paraId="65FA9C4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690</w:t>
      </w:r>
    </w:p>
    <w:p w14:paraId="5A495A1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690</w:t>
      </w:r>
    </w:p>
    <w:p w14:paraId="4B11A3C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7EC411E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691</w:t>
      </w:r>
    </w:p>
    <w:p w14:paraId="42F0CA1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691</w:t>
      </w:r>
    </w:p>
    <w:p w14:paraId="2A861DF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691</w:t>
      </w:r>
    </w:p>
    <w:p w14:paraId="763944E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691</w:t>
      </w:r>
    </w:p>
    <w:p w14:paraId="0E14610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691</w:t>
      </w:r>
    </w:p>
    <w:p w14:paraId="3EDA212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692</w:t>
      </w:r>
    </w:p>
    <w:p w14:paraId="5137B5E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692</w:t>
      </w:r>
    </w:p>
    <w:p w14:paraId="614B4B9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692</w:t>
      </w:r>
    </w:p>
    <w:p w14:paraId="209FE1C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692</w:t>
      </w:r>
    </w:p>
    <w:p w14:paraId="30A58E2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692</w:t>
      </w:r>
    </w:p>
    <w:p w14:paraId="5A4B0F23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693</w:t>
      </w:r>
    </w:p>
    <w:p w14:paraId="0C90888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693</w:t>
      </w:r>
    </w:p>
    <w:p w14:paraId="1FD39D6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693</w:t>
      </w:r>
    </w:p>
    <w:p w14:paraId="144B69B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693</w:t>
      </w:r>
    </w:p>
    <w:p w14:paraId="2C245D4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693</w:t>
      </w:r>
    </w:p>
    <w:p w14:paraId="0A1AB8D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693</w:t>
      </w:r>
    </w:p>
    <w:p w14:paraId="3E32FB3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694</w:t>
      </w:r>
    </w:p>
    <w:p w14:paraId="44DC02E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694</w:t>
      </w:r>
    </w:p>
    <w:p w14:paraId="47696D2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328C70D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699</w:t>
      </w:r>
    </w:p>
    <w:p w14:paraId="50D0D5F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703</w:t>
      </w:r>
    </w:p>
    <w:p w14:paraId="76AE69D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705</w:t>
      </w:r>
    </w:p>
    <w:p w14:paraId="1C1EF43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6A8A86D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5F62CE4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705</w:t>
      </w:r>
    </w:p>
    <w:p w14:paraId="6C9139A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705</w:t>
      </w:r>
    </w:p>
    <w:p w14:paraId="1A5DF27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705</w:t>
      </w:r>
    </w:p>
    <w:p w14:paraId="212CAD6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706</w:t>
      </w:r>
    </w:p>
    <w:p w14:paraId="4A053C4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706</w:t>
      </w:r>
    </w:p>
    <w:p w14:paraId="45E582C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10D6B4C2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707</w:t>
      </w:r>
    </w:p>
    <w:p w14:paraId="17E12D4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707</w:t>
      </w:r>
    </w:p>
    <w:p w14:paraId="3491C1A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707</w:t>
      </w:r>
    </w:p>
    <w:p w14:paraId="56BDD4A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4B93764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707</w:t>
      </w:r>
    </w:p>
    <w:p w14:paraId="732DBF2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707</w:t>
      </w:r>
    </w:p>
    <w:p w14:paraId="3D0A7BC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707</w:t>
      </w:r>
    </w:p>
    <w:p w14:paraId="563B680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401262C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708</w:t>
      </w:r>
    </w:p>
    <w:p w14:paraId="1C6459C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708</w:t>
      </w:r>
    </w:p>
    <w:p w14:paraId="50D4762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708</w:t>
      </w:r>
    </w:p>
    <w:p w14:paraId="01C516E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708</w:t>
      </w:r>
    </w:p>
    <w:p w14:paraId="010D3F6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7445A92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709</w:t>
      </w:r>
    </w:p>
    <w:p w14:paraId="2F766AF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709</w:t>
      </w:r>
    </w:p>
    <w:p w14:paraId="6CF268D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2AADA5A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709</w:t>
      </w:r>
    </w:p>
    <w:p w14:paraId="62B9AB1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709</w:t>
      </w:r>
    </w:p>
    <w:p w14:paraId="07E5C25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710</w:t>
      </w:r>
    </w:p>
    <w:p w14:paraId="145D386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710</w:t>
      </w:r>
    </w:p>
    <w:p w14:paraId="574AAFF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710</w:t>
      </w:r>
    </w:p>
    <w:p w14:paraId="674DBF6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710</w:t>
      </w:r>
    </w:p>
    <w:p w14:paraId="2CB45AA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710</w:t>
      </w:r>
    </w:p>
    <w:p w14:paraId="1E06DE7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710</w:t>
      </w:r>
    </w:p>
    <w:p w14:paraId="089213C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711</w:t>
      </w:r>
    </w:p>
    <w:p w14:paraId="670CFC1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782F55B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4AF948F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712</w:t>
      </w:r>
    </w:p>
    <w:p w14:paraId="5872129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712</w:t>
      </w:r>
    </w:p>
    <w:p w14:paraId="2B3EF36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712</w:t>
      </w:r>
    </w:p>
    <w:p w14:paraId="290DA9F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712</w:t>
      </w:r>
    </w:p>
    <w:p w14:paraId="0C3F1F6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6CA3CF9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712</w:t>
      </w:r>
    </w:p>
    <w:p w14:paraId="635F974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653BDE0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44C0AA5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718</w:t>
      </w:r>
    </w:p>
    <w:p w14:paraId="2E530373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719</w:t>
      </w:r>
    </w:p>
    <w:p w14:paraId="41B82FB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719</w:t>
      </w:r>
    </w:p>
    <w:p w14:paraId="520A55C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719</w:t>
      </w:r>
    </w:p>
    <w:p w14:paraId="7189307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3714630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2426CBE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7F68E24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720</w:t>
      </w:r>
    </w:p>
    <w:p w14:paraId="75BEF3E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720</w:t>
      </w:r>
    </w:p>
    <w:p w14:paraId="399F9A7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720</w:t>
      </w:r>
    </w:p>
    <w:p w14:paraId="3AF6A8D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721</w:t>
      </w:r>
    </w:p>
    <w:p w14:paraId="23B739F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721</w:t>
      </w:r>
    </w:p>
    <w:p w14:paraId="47384D2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721</w:t>
      </w:r>
    </w:p>
    <w:p w14:paraId="55F43AB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721</w:t>
      </w:r>
    </w:p>
    <w:p w14:paraId="157C5F4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721</w:t>
      </w:r>
    </w:p>
    <w:p w14:paraId="5F5F415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721</w:t>
      </w:r>
    </w:p>
    <w:p w14:paraId="645A82B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721</w:t>
      </w:r>
    </w:p>
    <w:p w14:paraId="7F54A33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721</w:t>
      </w:r>
    </w:p>
    <w:p w14:paraId="6D05F91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193233F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721</w:t>
      </w:r>
    </w:p>
    <w:p w14:paraId="360126C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721</w:t>
      </w:r>
    </w:p>
    <w:p w14:paraId="6539B77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721</w:t>
      </w:r>
    </w:p>
    <w:p w14:paraId="7241721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722</w:t>
      </w:r>
    </w:p>
    <w:p w14:paraId="53C3500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722</w:t>
      </w:r>
    </w:p>
    <w:p w14:paraId="06E1C45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722</w:t>
      </w:r>
    </w:p>
    <w:p w14:paraId="1E35B5A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0D870AD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722</w:t>
      </w:r>
    </w:p>
    <w:p w14:paraId="10B8541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722</w:t>
      </w:r>
    </w:p>
    <w:p w14:paraId="0A7DE83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723</w:t>
      </w:r>
    </w:p>
    <w:p w14:paraId="1B42703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723</w:t>
      </w:r>
    </w:p>
    <w:p w14:paraId="5ED850A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723</w:t>
      </w:r>
    </w:p>
    <w:p w14:paraId="2B9A68D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723</w:t>
      </w:r>
    </w:p>
    <w:p w14:paraId="5DB3C71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54EA44F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723</w:t>
      </w:r>
    </w:p>
    <w:p w14:paraId="3A641EE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724</w:t>
      </w:r>
    </w:p>
    <w:p w14:paraId="2E03659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724</w:t>
      </w:r>
    </w:p>
    <w:p w14:paraId="535CC5C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724</w:t>
      </w:r>
    </w:p>
    <w:p w14:paraId="291CCD3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725</w:t>
      </w:r>
    </w:p>
    <w:p w14:paraId="50F9BA5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725</w:t>
      </w:r>
    </w:p>
    <w:p w14:paraId="176E125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725</w:t>
      </w:r>
    </w:p>
    <w:p w14:paraId="74C1732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3C6CB00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725</w:t>
      </w:r>
    </w:p>
    <w:p w14:paraId="30AA1AB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725</w:t>
      </w:r>
    </w:p>
    <w:p w14:paraId="08CFC95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266B761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039EB47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7A7D033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733</w:t>
      </w:r>
    </w:p>
    <w:p w14:paraId="28F1C06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5D6F24D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0BE4CB0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734</w:t>
      </w:r>
    </w:p>
    <w:p w14:paraId="634EC37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734</w:t>
      </w:r>
    </w:p>
    <w:p w14:paraId="5FAD448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734</w:t>
      </w:r>
    </w:p>
    <w:p w14:paraId="152A036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734</w:t>
      </w:r>
    </w:p>
    <w:p w14:paraId="07D02CA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734</w:t>
      </w:r>
    </w:p>
    <w:p w14:paraId="584EC88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734</w:t>
      </w:r>
    </w:p>
    <w:p w14:paraId="616FE18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735</w:t>
      </w:r>
    </w:p>
    <w:p w14:paraId="1C2B9C8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5020F8D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1BF7AF2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735</w:t>
      </w:r>
    </w:p>
    <w:p w14:paraId="0807D4A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735</w:t>
      </w:r>
    </w:p>
    <w:p w14:paraId="2F75977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735</w:t>
      </w:r>
    </w:p>
    <w:p w14:paraId="4D4125D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735</w:t>
      </w:r>
    </w:p>
    <w:p w14:paraId="5755B95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735</w:t>
      </w:r>
    </w:p>
    <w:p w14:paraId="0EB431B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735</w:t>
      </w:r>
    </w:p>
    <w:p w14:paraId="31E3538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735</w:t>
      </w:r>
    </w:p>
    <w:p w14:paraId="79074D8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28365A2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482DA53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1A2741E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736</w:t>
      </w:r>
    </w:p>
    <w:p w14:paraId="6F17695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736</w:t>
      </w:r>
    </w:p>
    <w:p w14:paraId="7030500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087BAD8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736</w:t>
      </w:r>
    </w:p>
    <w:p w14:paraId="0BBC234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736</w:t>
      </w:r>
    </w:p>
    <w:p w14:paraId="4BA2267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737</w:t>
      </w:r>
    </w:p>
    <w:p w14:paraId="26AAB4F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737</w:t>
      </w:r>
    </w:p>
    <w:p w14:paraId="7DED4CB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737</w:t>
      </w:r>
    </w:p>
    <w:p w14:paraId="13A59C7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536F744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737</w:t>
      </w:r>
    </w:p>
    <w:p w14:paraId="75CD218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737</w:t>
      </w:r>
    </w:p>
    <w:p w14:paraId="598C58C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738</w:t>
      </w:r>
    </w:p>
    <w:p w14:paraId="7836228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738</w:t>
      </w:r>
    </w:p>
    <w:p w14:paraId="4FD69DC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738</w:t>
      </w:r>
    </w:p>
    <w:p w14:paraId="776EEEB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739</w:t>
      </w:r>
    </w:p>
    <w:p w14:paraId="75C9017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739</w:t>
      </w:r>
    </w:p>
    <w:p w14:paraId="3B4A903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739</w:t>
      </w:r>
    </w:p>
    <w:p w14:paraId="368C7C2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739</w:t>
      </w:r>
    </w:p>
    <w:p w14:paraId="4683D80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739</w:t>
      </w:r>
    </w:p>
    <w:p w14:paraId="4B02978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739</w:t>
      </w:r>
    </w:p>
    <w:p w14:paraId="3D7BBE8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739</w:t>
      </w:r>
    </w:p>
    <w:p w14:paraId="4F48380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739</w:t>
      </w:r>
    </w:p>
    <w:p w14:paraId="2099296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2ED5056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740</w:t>
      </w:r>
    </w:p>
    <w:p w14:paraId="3D3CAC0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740</w:t>
      </w:r>
    </w:p>
    <w:p w14:paraId="5BA0C5E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740</w:t>
      </w:r>
    </w:p>
    <w:p w14:paraId="41D46F8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740</w:t>
      </w:r>
    </w:p>
    <w:p w14:paraId="0DC774A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740</w:t>
      </w:r>
    </w:p>
    <w:p w14:paraId="37D1C4C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740</w:t>
      </w:r>
    </w:p>
    <w:p w14:paraId="057748B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741</w:t>
      </w:r>
    </w:p>
    <w:p w14:paraId="4C2E157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741</w:t>
      </w:r>
    </w:p>
    <w:p w14:paraId="1EFB10F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741</w:t>
      </w:r>
    </w:p>
    <w:p w14:paraId="20C5875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54E5679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7FC345D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752</w:t>
      </w:r>
    </w:p>
    <w:p w14:paraId="015C633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754</w:t>
      </w:r>
    </w:p>
    <w:p w14:paraId="505606E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754</w:t>
      </w:r>
    </w:p>
    <w:p w14:paraId="0F54677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754</w:t>
      </w:r>
    </w:p>
    <w:p w14:paraId="3411724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754</w:t>
      </w:r>
    </w:p>
    <w:p w14:paraId="1C5AF7C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754</w:t>
      </w:r>
    </w:p>
    <w:p w14:paraId="68E02DC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754</w:t>
      </w:r>
    </w:p>
    <w:p w14:paraId="7B4A57F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755</w:t>
      </w:r>
    </w:p>
    <w:p w14:paraId="6E1D323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755</w:t>
      </w:r>
    </w:p>
    <w:p w14:paraId="711C242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755</w:t>
      </w:r>
    </w:p>
    <w:p w14:paraId="5FA39A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760</w:t>
      </w:r>
    </w:p>
    <w:p w14:paraId="2261580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761</w:t>
      </w:r>
    </w:p>
    <w:p w14:paraId="0B79CE2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767</w:t>
      </w:r>
    </w:p>
    <w:p w14:paraId="5AE71D1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770</w:t>
      </w:r>
    </w:p>
    <w:p w14:paraId="6F54C50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770</w:t>
      </w:r>
    </w:p>
    <w:p w14:paraId="2217F2D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770</w:t>
      </w:r>
    </w:p>
    <w:p w14:paraId="0BCCE73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770</w:t>
      </w:r>
    </w:p>
    <w:p w14:paraId="4ECF2E8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771</w:t>
      </w:r>
    </w:p>
    <w:p w14:paraId="7D37D88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771</w:t>
      </w:r>
    </w:p>
    <w:p w14:paraId="627BF40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774</w:t>
      </w:r>
    </w:p>
    <w:p w14:paraId="484CFFE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775</w:t>
      </w:r>
    </w:p>
    <w:p w14:paraId="4D02924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780</w:t>
      </w:r>
    </w:p>
    <w:p w14:paraId="76B227DF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781</w:t>
      </w:r>
    </w:p>
    <w:p w14:paraId="2BB088C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781</w:t>
      </w:r>
    </w:p>
    <w:p w14:paraId="2E7D04C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781</w:t>
      </w:r>
    </w:p>
    <w:p w14:paraId="0D2E0EA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781</w:t>
      </w:r>
    </w:p>
    <w:p w14:paraId="3AF40E6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781</w:t>
      </w:r>
    </w:p>
    <w:p w14:paraId="3FD87B8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781</w:t>
      </w:r>
    </w:p>
    <w:p w14:paraId="6F08A1A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785</w:t>
      </w:r>
    </w:p>
    <w:p w14:paraId="392F07F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786</w:t>
      </w:r>
    </w:p>
    <w:p w14:paraId="5C518FD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791</w:t>
      </w:r>
    </w:p>
    <w:p w14:paraId="4007B6F2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792</w:t>
      </w:r>
    </w:p>
    <w:p w14:paraId="0302303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792</w:t>
      </w:r>
    </w:p>
    <w:p w14:paraId="060080B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792</w:t>
      </w:r>
    </w:p>
    <w:p w14:paraId="5C56413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792</w:t>
      </w:r>
    </w:p>
    <w:p w14:paraId="7412062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792</w:t>
      </w:r>
    </w:p>
    <w:p w14:paraId="72824BB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792</w:t>
      </w:r>
    </w:p>
    <w:p w14:paraId="0B9FDE5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792</w:t>
      </w:r>
    </w:p>
    <w:p w14:paraId="0F2152E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792</w:t>
      </w:r>
    </w:p>
    <w:p w14:paraId="0C760A3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277380F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793</w:t>
      </w:r>
    </w:p>
    <w:p w14:paraId="1527E73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795</w:t>
      </w:r>
    </w:p>
    <w:p w14:paraId="36DDEE2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796</w:t>
      </w:r>
    </w:p>
    <w:p w14:paraId="7B05A7A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796</w:t>
      </w:r>
    </w:p>
    <w:p w14:paraId="22FDA3F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796</w:t>
      </w:r>
    </w:p>
    <w:p w14:paraId="7786E1C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796</w:t>
      </w:r>
    </w:p>
    <w:p w14:paraId="0C91C82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796</w:t>
      </w:r>
    </w:p>
    <w:p w14:paraId="4FB9112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796</w:t>
      </w:r>
    </w:p>
    <w:p w14:paraId="09D3145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797</w:t>
      </w:r>
    </w:p>
    <w:p w14:paraId="01BF9F3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797</w:t>
      </w:r>
    </w:p>
    <w:p w14:paraId="2F4C3D3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798</w:t>
      </w:r>
    </w:p>
    <w:p w14:paraId="1AD4B22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799</w:t>
      </w:r>
    </w:p>
    <w:p w14:paraId="6CC3973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268C643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72EE0A1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310517D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799</w:t>
      </w:r>
    </w:p>
    <w:p w14:paraId="2B6FD7F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799</w:t>
      </w:r>
    </w:p>
    <w:p w14:paraId="7CBDD2A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799</w:t>
      </w:r>
    </w:p>
    <w:p w14:paraId="194872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799</w:t>
      </w:r>
    </w:p>
    <w:p w14:paraId="0B53994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212D049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799</w:t>
      </w:r>
    </w:p>
    <w:p w14:paraId="571560E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6A34690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77ADC77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60CB357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6ECE15E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732A2CC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3405D38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5E916D5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0C1B6C8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804</w:t>
      </w:r>
    </w:p>
    <w:p w14:paraId="131F686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36F5572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7D1DC9F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805</w:t>
      </w:r>
    </w:p>
    <w:p w14:paraId="7ADABFA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805</w:t>
      </w:r>
    </w:p>
    <w:p w14:paraId="34F86F3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805</w:t>
      </w:r>
    </w:p>
    <w:p w14:paraId="39CF9EA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6D06F27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3E90B21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500D2E1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807</w:t>
      </w:r>
    </w:p>
    <w:p w14:paraId="24AE0D5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4443569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65CD1D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11EB04C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0023918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6F91A65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41A7B62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5A037D6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52EFFCE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808</w:t>
      </w:r>
    </w:p>
    <w:p w14:paraId="5BC684E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808</w:t>
      </w:r>
    </w:p>
    <w:p w14:paraId="69E69C3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808</w:t>
      </w:r>
    </w:p>
    <w:p w14:paraId="4F02D5B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808</w:t>
      </w:r>
    </w:p>
    <w:p w14:paraId="3ACCFBF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64EACE3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1EF67A5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70BF107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6CE7E1B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16CC5CE4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812</w:t>
      </w:r>
    </w:p>
    <w:p w14:paraId="39145E1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5D6A41D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506DAD4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1A9C54A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7A6873C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142F068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6B19D2C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58B86B3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35F71E0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815</w:t>
      </w:r>
    </w:p>
    <w:p w14:paraId="64482A6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3F901AF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16677C9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1B23F7F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4DED68C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27DA235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76899FA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18BEE9F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6F218A6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816</w:t>
      </w:r>
    </w:p>
    <w:p w14:paraId="74C7990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2846E5C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42E9F8B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24F7036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334B7E5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723A67E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45B01D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105ED32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821</w:t>
      </w:r>
    </w:p>
    <w:p w14:paraId="20D6594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822</w:t>
      </w:r>
    </w:p>
    <w:p w14:paraId="5A2BCCC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822</w:t>
      </w:r>
    </w:p>
    <w:p w14:paraId="5D5C2C9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822</w:t>
      </w:r>
    </w:p>
    <w:p w14:paraId="3428449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822</w:t>
      </w:r>
    </w:p>
    <w:p w14:paraId="07DC78F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822</w:t>
      </w:r>
    </w:p>
    <w:p w14:paraId="3018D42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822</w:t>
      </w:r>
    </w:p>
    <w:p w14:paraId="43908A4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822</w:t>
      </w:r>
    </w:p>
    <w:p w14:paraId="1B15AE0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29C1C2B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825</w:t>
      </w:r>
    </w:p>
    <w:p w14:paraId="0956E81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825</w:t>
      </w:r>
    </w:p>
    <w:p w14:paraId="661210B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5E1756C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825</w:t>
      </w:r>
    </w:p>
    <w:p w14:paraId="4069E40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825</w:t>
      </w:r>
    </w:p>
    <w:p w14:paraId="395D5CB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826</w:t>
      </w:r>
    </w:p>
    <w:p w14:paraId="4DBAF4E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826</w:t>
      </w:r>
    </w:p>
    <w:p w14:paraId="1853327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826</w:t>
      </w:r>
    </w:p>
    <w:p w14:paraId="4AC4D20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826</w:t>
      </w:r>
    </w:p>
    <w:p w14:paraId="7BBB4B7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826</w:t>
      </w:r>
    </w:p>
    <w:p w14:paraId="5B4AC8A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826</w:t>
      </w:r>
    </w:p>
    <w:p w14:paraId="5F019AB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826</w:t>
      </w:r>
    </w:p>
    <w:p w14:paraId="5B9A5B9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826</w:t>
      </w:r>
    </w:p>
    <w:p w14:paraId="4BB79CC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5E061C4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827</w:t>
      </w:r>
    </w:p>
    <w:p w14:paraId="2B77295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827</w:t>
      </w:r>
    </w:p>
    <w:p w14:paraId="157A5AE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827</w:t>
      </w:r>
    </w:p>
    <w:p w14:paraId="11FF324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827</w:t>
      </w:r>
    </w:p>
    <w:p w14:paraId="0637C0A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23E5B23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830</w:t>
      </w:r>
    </w:p>
    <w:p w14:paraId="3DF3882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42BB30A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2245A95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831</w:t>
      </w:r>
    </w:p>
    <w:p w14:paraId="657E5D6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831</w:t>
      </w:r>
    </w:p>
    <w:p w14:paraId="3BD2EAE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831</w:t>
      </w:r>
    </w:p>
    <w:p w14:paraId="258969C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831</w:t>
      </w:r>
    </w:p>
    <w:p w14:paraId="23AB6E9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831</w:t>
      </w:r>
    </w:p>
    <w:p w14:paraId="02BEE11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6FCDEC5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833</w:t>
      </w:r>
    </w:p>
    <w:p w14:paraId="49F0E6A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39CC863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764653C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030A05E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833</w:t>
      </w:r>
    </w:p>
    <w:p w14:paraId="3290BFA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833</w:t>
      </w:r>
    </w:p>
    <w:p w14:paraId="7614B8D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14030A4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833</w:t>
      </w:r>
    </w:p>
    <w:p w14:paraId="53AE5CC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6329F1FE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833</w:t>
      </w:r>
    </w:p>
    <w:p w14:paraId="5B3583D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833</w:t>
      </w:r>
    </w:p>
    <w:p w14:paraId="2F100F3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834</w:t>
      </w:r>
    </w:p>
    <w:p w14:paraId="1624CD0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834</w:t>
      </w:r>
    </w:p>
    <w:p w14:paraId="1CDB79A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2AD63D1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77F2F4F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EABD45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60FDBAC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00F39F2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1D2DE88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836</w:t>
      </w:r>
    </w:p>
    <w:p w14:paraId="053F17F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6087C45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839</w:t>
      </w:r>
    </w:p>
    <w:p w14:paraId="5384697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19CE648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840</w:t>
      </w:r>
    </w:p>
    <w:p w14:paraId="1DF268C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840</w:t>
      </w:r>
    </w:p>
    <w:p w14:paraId="77AA71C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60DCF20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173E030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410739D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4D4321E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2378A69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843</w:t>
      </w:r>
    </w:p>
    <w:p w14:paraId="669B922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Bluetooth identification</w:t>
      </w:r>
      <w:r>
        <w:rPr>
          <w:noProof/>
        </w:rPr>
        <w:tab/>
        <w:t>843</w:t>
      </w:r>
    </w:p>
    <w:p w14:paraId="7942847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843</w:t>
      </w:r>
    </w:p>
    <w:p w14:paraId="07E16A3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843</w:t>
      </w:r>
    </w:p>
    <w:p w14:paraId="6DB5238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843</w:t>
      </w:r>
    </w:p>
    <w:p w14:paraId="5921314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696B9FC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60DE216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844</w:t>
      </w:r>
    </w:p>
    <w:p w14:paraId="44B3A95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3B74F27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108649A6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847</w:t>
      </w:r>
    </w:p>
    <w:p w14:paraId="0AC4224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847</w:t>
      </w:r>
    </w:p>
    <w:p w14:paraId="216491E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848</w:t>
      </w:r>
    </w:p>
    <w:p w14:paraId="2A3E320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848</w:t>
      </w:r>
    </w:p>
    <w:p w14:paraId="2F11C14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848</w:t>
      </w:r>
    </w:p>
    <w:p w14:paraId="572FD9D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848</w:t>
      </w:r>
    </w:p>
    <w:p w14:paraId="61C4F74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5C4F476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6872B70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850</w:t>
      </w:r>
    </w:p>
    <w:p w14:paraId="13E51A8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850</w:t>
      </w:r>
    </w:p>
    <w:p w14:paraId="57379EB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850</w:t>
      </w:r>
    </w:p>
    <w:p w14:paraId="0BD074A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851</w:t>
      </w:r>
    </w:p>
    <w:p w14:paraId="5717D78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852</w:t>
      </w:r>
    </w:p>
    <w:p w14:paraId="48B50E7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853</w:t>
      </w:r>
    </w:p>
    <w:p w14:paraId="64F9E28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853</w:t>
      </w:r>
    </w:p>
    <w:p w14:paraId="6174E87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854</w:t>
      </w:r>
    </w:p>
    <w:p w14:paraId="5D07856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854</w:t>
      </w:r>
    </w:p>
    <w:p w14:paraId="0496C97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854</w:t>
      </w:r>
    </w:p>
    <w:p w14:paraId="27BCBC4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855</w:t>
      </w:r>
    </w:p>
    <w:p w14:paraId="0E8F603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855</w:t>
      </w:r>
    </w:p>
    <w:p w14:paraId="2D6AB37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856</w:t>
      </w:r>
    </w:p>
    <w:p w14:paraId="71747AE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856</w:t>
      </w:r>
    </w:p>
    <w:p w14:paraId="1C9BEE7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857</w:t>
      </w:r>
    </w:p>
    <w:p w14:paraId="251869DB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858</w:t>
      </w:r>
    </w:p>
    <w:p w14:paraId="34A1BE7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858</w:t>
      </w:r>
    </w:p>
    <w:p w14:paraId="3C15A9A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859</w:t>
      </w:r>
    </w:p>
    <w:p w14:paraId="26199F1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859</w:t>
      </w:r>
    </w:p>
    <w:p w14:paraId="3FF91D2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859</w:t>
      </w:r>
    </w:p>
    <w:p w14:paraId="52DF6AC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860</w:t>
      </w:r>
    </w:p>
    <w:p w14:paraId="601054C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860</w:t>
      </w:r>
    </w:p>
    <w:p w14:paraId="6D91DD4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861</w:t>
      </w:r>
    </w:p>
    <w:p w14:paraId="0FE34F2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861</w:t>
      </w:r>
    </w:p>
    <w:p w14:paraId="1E605AF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718EA0B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863</w:t>
      </w:r>
    </w:p>
    <w:p w14:paraId="07B8E81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863</w:t>
      </w:r>
    </w:p>
    <w:p w14:paraId="5BACC98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864</w:t>
      </w:r>
    </w:p>
    <w:p w14:paraId="0EBCB7C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864</w:t>
      </w:r>
    </w:p>
    <w:p w14:paraId="78E2544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864</w:t>
      </w:r>
    </w:p>
    <w:p w14:paraId="1DC840F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865</w:t>
      </w:r>
    </w:p>
    <w:p w14:paraId="2670683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865</w:t>
      </w:r>
    </w:p>
    <w:p w14:paraId="415BF4A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866</w:t>
      </w:r>
    </w:p>
    <w:p w14:paraId="7FC68F1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7F6CB4C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867</w:t>
      </w:r>
    </w:p>
    <w:p w14:paraId="085F47E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869</w:t>
      </w:r>
    </w:p>
    <w:p w14:paraId="4A5713A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869</w:t>
      </w:r>
    </w:p>
    <w:p w14:paraId="0999F59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869</w:t>
      </w:r>
    </w:p>
    <w:p w14:paraId="726F685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869</w:t>
      </w:r>
    </w:p>
    <w:p w14:paraId="37038EB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869</w:t>
      </w:r>
    </w:p>
    <w:p w14:paraId="1E865DD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870</w:t>
      </w:r>
    </w:p>
    <w:p w14:paraId="23CAE1C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870</w:t>
      </w:r>
    </w:p>
    <w:p w14:paraId="3943DBD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871</w:t>
      </w:r>
    </w:p>
    <w:p w14:paraId="7B54C2E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872</w:t>
      </w:r>
    </w:p>
    <w:p w14:paraId="7DC714C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872</w:t>
      </w:r>
    </w:p>
    <w:p w14:paraId="5974FAEC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874</w:t>
      </w:r>
    </w:p>
    <w:p w14:paraId="77CB077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874</w:t>
      </w:r>
    </w:p>
    <w:p w14:paraId="42EAA1B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874</w:t>
      </w:r>
    </w:p>
    <w:p w14:paraId="3E4A038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874</w:t>
      </w:r>
    </w:p>
    <w:p w14:paraId="38753D8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874</w:t>
      </w:r>
    </w:p>
    <w:p w14:paraId="04C68A2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875</w:t>
      </w:r>
    </w:p>
    <w:p w14:paraId="4FAF151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875</w:t>
      </w:r>
    </w:p>
    <w:p w14:paraId="0ACA120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876</w:t>
      </w:r>
    </w:p>
    <w:p w14:paraId="0521EF6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877</w:t>
      </w:r>
    </w:p>
    <w:p w14:paraId="01EB2FD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878</w:t>
      </w:r>
    </w:p>
    <w:p w14:paraId="369745F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879</w:t>
      </w:r>
    </w:p>
    <w:p w14:paraId="6464D08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879</w:t>
      </w:r>
    </w:p>
    <w:p w14:paraId="0AA1B9A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880</w:t>
      </w:r>
    </w:p>
    <w:p w14:paraId="795CA60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880</w:t>
      </w:r>
    </w:p>
    <w:p w14:paraId="725AD46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880</w:t>
      </w:r>
    </w:p>
    <w:p w14:paraId="2194511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880</w:t>
      </w:r>
    </w:p>
    <w:p w14:paraId="51F86E3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42A94C63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880</w:t>
      </w:r>
    </w:p>
    <w:p w14:paraId="73E436F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880</w:t>
      </w:r>
    </w:p>
    <w:p w14:paraId="151DD37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880</w:t>
      </w:r>
    </w:p>
    <w:p w14:paraId="34462A0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880</w:t>
      </w:r>
    </w:p>
    <w:p w14:paraId="02C68E4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880</w:t>
      </w:r>
    </w:p>
    <w:p w14:paraId="164C334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880</w:t>
      </w:r>
    </w:p>
    <w:p w14:paraId="0458C2B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880</w:t>
      </w:r>
    </w:p>
    <w:p w14:paraId="5C333B6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882</w:t>
      </w:r>
    </w:p>
    <w:p w14:paraId="347BA6F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882</w:t>
      </w:r>
    </w:p>
    <w:p w14:paraId="06C1B19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882</w:t>
      </w:r>
    </w:p>
    <w:p w14:paraId="4FC7CA5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883</w:t>
      </w:r>
    </w:p>
    <w:p w14:paraId="3EAA8AE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893</w:t>
      </w:r>
    </w:p>
    <w:p w14:paraId="2F9FA03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898</w:t>
      </w:r>
    </w:p>
    <w:p w14:paraId="19D1AE0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1C0E12C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62F3BDD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898</w:t>
      </w:r>
    </w:p>
    <w:p w14:paraId="3BC63DD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3F3E3F8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899</w:t>
      </w:r>
    </w:p>
    <w:p w14:paraId="5219397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899</w:t>
      </w:r>
    </w:p>
    <w:p w14:paraId="2CBEBFB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899</w:t>
      </w:r>
    </w:p>
    <w:p w14:paraId="2CCD5A0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903</w:t>
      </w:r>
    </w:p>
    <w:p w14:paraId="5D04494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908</w:t>
      </w:r>
    </w:p>
    <w:p w14:paraId="087C67F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908</w:t>
      </w:r>
    </w:p>
    <w:p w14:paraId="27AC23A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908</w:t>
      </w:r>
    </w:p>
    <w:p w14:paraId="11E1744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908</w:t>
      </w:r>
    </w:p>
    <w:p w14:paraId="11356AE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908</w:t>
      </w:r>
    </w:p>
    <w:p w14:paraId="49530DD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908</w:t>
      </w:r>
    </w:p>
    <w:p w14:paraId="1246B67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909</w:t>
      </w:r>
    </w:p>
    <w:p w14:paraId="3DD3BAE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909</w:t>
      </w:r>
    </w:p>
    <w:p w14:paraId="7EB5A2B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920</w:t>
      </w:r>
    </w:p>
    <w:p w14:paraId="1930BAF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927</w:t>
      </w:r>
    </w:p>
    <w:p w14:paraId="7D81B09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927</w:t>
      </w:r>
    </w:p>
    <w:p w14:paraId="7361157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927</w:t>
      </w:r>
    </w:p>
    <w:p w14:paraId="6E80F9C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927</w:t>
      </w:r>
    </w:p>
    <w:p w14:paraId="64FA294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927</w:t>
      </w:r>
    </w:p>
    <w:p w14:paraId="6C0E12E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927</w:t>
      </w:r>
    </w:p>
    <w:p w14:paraId="72F83C2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928</w:t>
      </w:r>
    </w:p>
    <w:p w14:paraId="38277C8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928</w:t>
      </w:r>
    </w:p>
    <w:p w14:paraId="5DE220D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14.2</w:t>
      </w:r>
      <w:r w:rsidRPr="00DA78FF">
        <w:rPr>
          <w:rFonts w:eastAsia="SimSun"/>
          <w:noProof/>
          <w:lang w:eastAsia="en-US"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938</w:t>
      </w:r>
    </w:p>
    <w:p w14:paraId="471295F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</w:t>
      </w:r>
      <w:r>
        <w:rPr>
          <w:noProof/>
        </w:rPr>
        <w:t xml:space="preserve"> to </w:t>
      </w:r>
      <w:r>
        <w:rPr>
          <w:noProof/>
          <w:lang w:eastAsia="zh-CN"/>
        </w:rPr>
        <w:t>14.2.7</w:t>
      </w:r>
      <w:r>
        <w:rPr>
          <w:noProof/>
        </w:rPr>
        <w:tab/>
        <w:t>944</w:t>
      </w:r>
    </w:p>
    <w:p w14:paraId="2F1132D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944</w:t>
      </w:r>
    </w:p>
    <w:p w14:paraId="41D7A4A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08D4E9B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6B1626A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4BD4EDF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947</w:t>
      </w:r>
    </w:p>
    <w:p w14:paraId="42B90F5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947</w:t>
      </w:r>
    </w:p>
    <w:p w14:paraId="508E5FC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947</w:t>
      </w:r>
    </w:p>
    <w:p w14:paraId="00FE74E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948</w:t>
      </w:r>
    </w:p>
    <w:p w14:paraId="3CD84AB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958</w:t>
      </w:r>
    </w:p>
    <w:p w14:paraId="50B7252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963</w:t>
      </w:r>
    </w:p>
    <w:p w14:paraId="1D19F45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964</w:t>
      </w:r>
    </w:p>
    <w:p w14:paraId="07C02C1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964</w:t>
      </w:r>
    </w:p>
    <w:p w14:paraId="726735F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964</w:t>
      </w:r>
    </w:p>
    <w:p w14:paraId="7C8DD12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966</w:t>
      </w:r>
    </w:p>
    <w:p w14:paraId="679E3E7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966</w:t>
      </w:r>
    </w:p>
    <w:p w14:paraId="3CCECE4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967</w:t>
      </w:r>
    </w:p>
    <w:p w14:paraId="64CBF6A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7FC2000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980</w:t>
      </w:r>
    </w:p>
    <w:p w14:paraId="50877EC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984</w:t>
      </w:r>
    </w:p>
    <w:p w14:paraId="7916A22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985</w:t>
      </w:r>
    </w:p>
    <w:p w14:paraId="7456BB0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985</w:t>
      </w:r>
    </w:p>
    <w:p w14:paraId="3E52033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985</w:t>
      </w:r>
    </w:p>
    <w:p w14:paraId="6B53133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985</w:t>
      </w:r>
    </w:p>
    <w:p w14:paraId="6D1475C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985</w:t>
      </w:r>
    </w:p>
    <w:p w14:paraId="44F71CA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985</w:t>
      </w:r>
    </w:p>
    <w:p w14:paraId="5712DF8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985</w:t>
      </w:r>
    </w:p>
    <w:p w14:paraId="0A16F67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997</w:t>
      </w:r>
    </w:p>
    <w:p w14:paraId="2DFB2A8C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DA78FF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1001</w:t>
      </w:r>
    </w:p>
    <w:p w14:paraId="179C107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DA78FF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1001</w:t>
      </w:r>
    </w:p>
    <w:p w14:paraId="59310D6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1001</w:t>
      </w:r>
    </w:p>
    <w:p w14:paraId="49DD317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1002</w:t>
      </w:r>
    </w:p>
    <w:p w14:paraId="45C0844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1002</w:t>
      </w:r>
    </w:p>
    <w:p w14:paraId="059F083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1004</w:t>
      </w:r>
    </w:p>
    <w:p w14:paraId="410ABB7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1004</w:t>
      </w:r>
    </w:p>
    <w:p w14:paraId="53C762E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1004</w:t>
      </w:r>
    </w:p>
    <w:p w14:paraId="232A367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1005</w:t>
      </w:r>
    </w:p>
    <w:p w14:paraId="257891C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1015</w:t>
      </w:r>
    </w:p>
    <w:p w14:paraId="1D7D669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DA78FF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1017</w:t>
      </w:r>
    </w:p>
    <w:p w14:paraId="6ED6A7B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1017</w:t>
      </w:r>
    </w:p>
    <w:p w14:paraId="3BEE16E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1017</w:t>
      </w:r>
    </w:p>
    <w:p w14:paraId="37F0EDD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1017</w:t>
      </w:r>
    </w:p>
    <w:p w14:paraId="30E10FB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1017</w:t>
      </w:r>
    </w:p>
    <w:p w14:paraId="4525E68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1017</w:t>
      </w:r>
    </w:p>
    <w:p w14:paraId="5A09C89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1018</w:t>
      </w:r>
    </w:p>
    <w:p w14:paraId="446068B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1018</w:t>
      </w:r>
    </w:p>
    <w:p w14:paraId="419E595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1020</w:t>
      </w:r>
    </w:p>
    <w:p w14:paraId="72D5900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1022</w:t>
      </w:r>
    </w:p>
    <w:p w14:paraId="060261D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1022</w:t>
      </w:r>
    </w:p>
    <w:p w14:paraId="246F2E5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1022</w:t>
      </w:r>
    </w:p>
    <w:p w14:paraId="5850DDB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1022</w:t>
      </w:r>
    </w:p>
    <w:p w14:paraId="3157E00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1022</w:t>
      </w:r>
    </w:p>
    <w:p w14:paraId="133B094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1022</w:t>
      </w:r>
    </w:p>
    <w:p w14:paraId="5ADF7EE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1023</w:t>
      </w:r>
    </w:p>
    <w:p w14:paraId="4B14076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1023</w:t>
      </w:r>
    </w:p>
    <w:p w14:paraId="5A6E0AE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1031</w:t>
      </w:r>
    </w:p>
    <w:p w14:paraId="4AA5617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1034</w:t>
      </w:r>
    </w:p>
    <w:p w14:paraId="4598DD6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1034</w:t>
      </w:r>
    </w:p>
    <w:p w14:paraId="1471D99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1034</w:t>
      </w:r>
    </w:p>
    <w:p w14:paraId="6EB41E6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1034</w:t>
      </w:r>
    </w:p>
    <w:p w14:paraId="0F00803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2143631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1034</w:t>
      </w:r>
    </w:p>
    <w:p w14:paraId="313C800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1034</w:t>
      </w:r>
    </w:p>
    <w:p w14:paraId="790797B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1035</w:t>
      </w:r>
    </w:p>
    <w:p w14:paraId="3354B3F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1045</w:t>
      </w:r>
    </w:p>
    <w:p w14:paraId="53887B5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</w:t>
      </w:r>
      <w:r>
        <w:rPr>
          <w:noProof/>
        </w:rPr>
        <w:tab/>
        <w:t>1048</w:t>
      </w:r>
    </w:p>
    <w:p w14:paraId="35F1BC4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</w:t>
      </w:r>
      <w:r>
        <w:rPr>
          <w:noProof/>
        </w:rPr>
        <w:tab/>
        <w:t>1048</w:t>
      </w:r>
    </w:p>
    <w:p w14:paraId="15D10F0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1048</w:t>
      </w:r>
    </w:p>
    <w:p w14:paraId="1039E5C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1048</w:t>
      </w:r>
    </w:p>
    <w:p w14:paraId="18307DD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1048</w:t>
      </w:r>
    </w:p>
    <w:p w14:paraId="1757D78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1FF421A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1049</w:t>
      </w:r>
    </w:p>
    <w:p w14:paraId="73BB9B5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1049</w:t>
      </w:r>
    </w:p>
    <w:p w14:paraId="7F43681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1050</w:t>
      </w:r>
    </w:p>
    <w:p w14:paraId="57FD349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27D65C0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1060</w:t>
      </w:r>
    </w:p>
    <w:p w14:paraId="6595E2C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1060</w:t>
      </w:r>
    </w:p>
    <w:p w14:paraId="4229721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1060</w:t>
      </w:r>
    </w:p>
    <w:p w14:paraId="4B09A92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1060</w:t>
      </w:r>
    </w:p>
    <w:p w14:paraId="4CAA1E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1060</w:t>
      </w:r>
    </w:p>
    <w:p w14:paraId="355726C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1061</w:t>
      </w:r>
    </w:p>
    <w:p w14:paraId="6B76D27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1061</w:t>
      </w:r>
    </w:p>
    <w:p w14:paraId="48741D7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1061</w:t>
      </w:r>
    </w:p>
    <w:p w14:paraId="299AD44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1062</w:t>
      </w:r>
    </w:p>
    <w:p w14:paraId="33CE087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1071</w:t>
      </w:r>
    </w:p>
    <w:p w14:paraId="0227E6A6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1074</w:t>
      </w:r>
    </w:p>
    <w:p w14:paraId="4FC815DE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1074</w:t>
      </w:r>
    </w:p>
    <w:p w14:paraId="49FBBBE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1074</w:t>
      </w:r>
    </w:p>
    <w:p w14:paraId="59640D4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1074</w:t>
      </w:r>
    </w:p>
    <w:p w14:paraId="6E5ECC9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1074</w:t>
      </w:r>
    </w:p>
    <w:p w14:paraId="45DA93B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1074</w:t>
      </w:r>
    </w:p>
    <w:p w14:paraId="6D62BB5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1074</w:t>
      </w:r>
    </w:p>
    <w:p w14:paraId="7FBAA25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35F3EA5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1076</w:t>
      </w:r>
    </w:p>
    <w:p w14:paraId="697288C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1076</w:t>
      </w:r>
    </w:p>
    <w:p w14:paraId="69F67E2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1077</w:t>
      </w:r>
    </w:p>
    <w:p w14:paraId="3052970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6B78C0D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1091</w:t>
      </w:r>
    </w:p>
    <w:p w14:paraId="128B7F2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0C9AD7A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2B5040F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40D9240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6547709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1091</w:t>
      </w:r>
    </w:p>
    <w:p w14:paraId="00B7211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0C7DD0E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1092</w:t>
      </w:r>
    </w:p>
    <w:p w14:paraId="51C38AA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1105</w:t>
      </w:r>
    </w:p>
    <w:p w14:paraId="55AA12A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1107</w:t>
      </w:r>
    </w:p>
    <w:p w14:paraId="789954E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2D5ACE0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0F9FA21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7A1B00C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78F9049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1107</w:t>
      </w:r>
    </w:p>
    <w:p w14:paraId="0432074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1107</w:t>
      </w:r>
    </w:p>
    <w:p w14:paraId="0E4DC9F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1108</w:t>
      </w:r>
    </w:p>
    <w:p w14:paraId="594AECA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1119</w:t>
      </w:r>
    </w:p>
    <w:p w14:paraId="2A65217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1123</w:t>
      </w:r>
    </w:p>
    <w:p w14:paraId="04C20D4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2383387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7C1A6D3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1123</w:t>
      </w:r>
    </w:p>
    <w:p w14:paraId="1CDBFEF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1123</w:t>
      </w:r>
    </w:p>
    <w:p w14:paraId="3ED02D0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1123</w:t>
      </w:r>
    </w:p>
    <w:p w14:paraId="535D533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1124</w:t>
      </w:r>
    </w:p>
    <w:p w14:paraId="3E4D683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1124</w:t>
      </w:r>
    </w:p>
    <w:p w14:paraId="3AA4425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1136</w:t>
      </w:r>
    </w:p>
    <w:p w14:paraId="4A9242E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</w:t>
      </w:r>
      <w:r>
        <w:rPr>
          <w:noProof/>
        </w:rPr>
        <w:t xml:space="preserve"> to </w:t>
      </w:r>
      <w:r>
        <w:rPr>
          <w:noProof/>
          <w:lang w:eastAsia="zh-CN"/>
        </w:rPr>
        <w:t>15.2.7</w:t>
      </w:r>
      <w:r>
        <w:rPr>
          <w:noProof/>
        </w:rPr>
        <w:tab/>
        <w:t>1140</w:t>
      </w:r>
    </w:p>
    <w:p w14:paraId="681D40F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1140</w:t>
      </w:r>
    </w:p>
    <w:p w14:paraId="4552A55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1140</w:t>
      </w:r>
    </w:p>
    <w:p w14:paraId="0E9DD16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1140</w:t>
      </w:r>
    </w:p>
    <w:p w14:paraId="5776106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1140</w:t>
      </w:r>
    </w:p>
    <w:p w14:paraId="675F8ED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1143</w:t>
      </w:r>
    </w:p>
    <w:p w14:paraId="57F8998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1143</w:t>
      </w:r>
    </w:p>
    <w:p w14:paraId="77261FA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1143</w:t>
      </w:r>
    </w:p>
    <w:p w14:paraId="0C98A36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1144</w:t>
      </w:r>
    </w:p>
    <w:p w14:paraId="56C0A11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1156</w:t>
      </w:r>
    </w:p>
    <w:p w14:paraId="36F1F6C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1156</w:t>
      </w:r>
    </w:p>
    <w:p w14:paraId="7B952C4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24D1510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0D1F39D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1156</w:t>
      </w:r>
    </w:p>
    <w:p w14:paraId="01FB9A7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2C61B68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3BA31C3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1159</w:t>
      </w:r>
    </w:p>
    <w:p w14:paraId="7B7EB1B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1160</w:t>
      </w:r>
    </w:p>
    <w:p w14:paraId="4675833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1173</w:t>
      </w:r>
    </w:p>
    <w:p w14:paraId="2538A47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1173</w:t>
      </w:r>
    </w:p>
    <w:p w14:paraId="0909180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1173</w:t>
      </w:r>
    </w:p>
    <w:p w14:paraId="3CEBBF5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1173</w:t>
      </w:r>
    </w:p>
    <w:p w14:paraId="3B18AE5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1173</w:t>
      </w:r>
    </w:p>
    <w:p w14:paraId="3CE641B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1174</w:t>
      </w:r>
    </w:p>
    <w:p w14:paraId="6873BCB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1174</w:t>
      </w:r>
    </w:p>
    <w:p w14:paraId="3B1C351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1174</w:t>
      </w:r>
    </w:p>
    <w:p w14:paraId="442C8C9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1174</w:t>
      </w:r>
    </w:p>
    <w:p w14:paraId="7C1963C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1187</w:t>
      </w:r>
    </w:p>
    <w:p w14:paraId="75159F9C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1187</w:t>
      </w:r>
    </w:p>
    <w:p w14:paraId="5999071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1187</w:t>
      </w:r>
    </w:p>
    <w:p w14:paraId="5EB24BC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1187</w:t>
      </w:r>
    </w:p>
    <w:p w14:paraId="7912219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47A00B0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1188</w:t>
      </w:r>
    </w:p>
    <w:p w14:paraId="61D2FB2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1191</w:t>
      </w:r>
    </w:p>
    <w:p w14:paraId="75FA068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1191</w:t>
      </w:r>
    </w:p>
    <w:p w14:paraId="13D9FA9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1191</w:t>
      </w:r>
    </w:p>
    <w:p w14:paraId="2C6FECB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1192</w:t>
      </w:r>
    </w:p>
    <w:p w14:paraId="5CDA061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1208</w:t>
      </w:r>
    </w:p>
    <w:p w14:paraId="3328B51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1212</w:t>
      </w:r>
    </w:p>
    <w:p w14:paraId="3BB7FC3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1212</w:t>
      </w:r>
    </w:p>
    <w:p w14:paraId="1C52863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1212</w:t>
      </w:r>
    </w:p>
    <w:p w14:paraId="24F2EDF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1212</w:t>
      </w:r>
    </w:p>
    <w:p w14:paraId="169F6F8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1212</w:t>
      </w:r>
    </w:p>
    <w:p w14:paraId="7D8739C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1212</w:t>
      </w:r>
    </w:p>
    <w:p w14:paraId="47BF908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1212</w:t>
      </w:r>
    </w:p>
    <w:p w14:paraId="1B188F2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1212</w:t>
      </w:r>
    </w:p>
    <w:p w14:paraId="18383AD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1224</w:t>
      </w:r>
    </w:p>
    <w:p w14:paraId="4035E6A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</w:t>
      </w:r>
      <w:r>
        <w:rPr>
          <w:noProof/>
        </w:rPr>
        <w:tab/>
        <w:t>1227</w:t>
      </w:r>
    </w:p>
    <w:p w14:paraId="6EDE765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</w:t>
      </w:r>
      <w:r>
        <w:rPr>
          <w:noProof/>
        </w:rPr>
        <w:tab/>
        <w:t>1227</w:t>
      </w:r>
    </w:p>
    <w:p w14:paraId="6770155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1227</w:t>
      </w:r>
    </w:p>
    <w:p w14:paraId="51EEB98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1228</w:t>
      </w:r>
    </w:p>
    <w:p w14:paraId="4E50B94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1228</w:t>
      </w:r>
    </w:p>
    <w:p w14:paraId="09E1947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1228</w:t>
      </w:r>
    </w:p>
    <w:p w14:paraId="2E097CB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3D031A8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1229</w:t>
      </w:r>
    </w:p>
    <w:p w14:paraId="3B1D8BE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1229</w:t>
      </w:r>
    </w:p>
    <w:p w14:paraId="778CF51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1230</w:t>
      </w:r>
    </w:p>
    <w:p w14:paraId="75A404F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1242</w:t>
      </w:r>
    </w:p>
    <w:p w14:paraId="30606B9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1245</w:t>
      </w:r>
    </w:p>
    <w:p w14:paraId="7E0CB90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1245</w:t>
      </w:r>
    </w:p>
    <w:p w14:paraId="49222ED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1245</w:t>
      </w:r>
    </w:p>
    <w:p w14:paraId="3F6B88B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1246</w:t>
      </w:r>
    </w:p>
    <w:p w14:paraId="1B684DB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1247</w:t>
      </w:r>
    </w:p>
    <w:p w14:paraId="0B7B182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1247</w:t>
      </w:r>
    </w:p>
    <w:p w14:paraId="0C5AC83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1247</w:t>
      </w:r>
    </w:p>
    <w:p w14:paraId="11BEDDD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1248</w:t>
      </w:r>
    </w:p>
    <w:p w14:paraId="6251330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1260</w:t>
      </w:r>
    </w:p>
    <w:p w14:paraId="601EAC84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16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1260</w:t>
      </w:r>
    </w:p>
    <w:p w14:paraId="13CD272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1260</w:t>
      </w:r>
    </w:p>
    <w:p w14:paraId="4064164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1261</w:t>
      </w:r>
    </w:p>
    <w:p w14:paraId="5AB6849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1261</w:t>
      </w:r>
    </w:p>
    <w:p w14:paraId="270991E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1261</w:t>
      </w:r>
    </w:p>
    <w:p w14:paraId="352F778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1261</w:t>
      </w:r>
    </w:p>
    <w:p w14:paraId="790A493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1261</w:t>
      </w:r>
    </w:p>
    <w:p w14:paraId="1AA8B46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1263</w:t>
      </w:r>
    </w:p>
    <w:p w14:paraId="551CB398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1263</w:t>
      </w:r>
    </w:p>
    <w:p w14:paraId="4922BD9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1264</w:t>
      </w:r>
    </w:p>
    <w:p w14:paraId="54CF140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1265</w:t>
      </w:r>
    </w:p>
    <w:p w14:paraId="273F4A4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1274</w:t>
      </w:r>
    </w:p>
    <w:p w14:paraId="4211261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1277</w:t>
      </w:r>
    </w:p>
    <w:p w14:paraId="26EEFED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1277</w:t>
      </w:r>
    </w:p>
    <w:p w14:paraId="39B3910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1277</w:t>
      </w:r>
    </w:p>
    <w:p w14:paraId="38D00E0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1277</w:t>
      </w:r>
    </w:p>
    <w:p w14:paraId="20B7749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1277</w:t>
      </w:r>
    </w:p>
    <w:p w14:paraId="38FFBDD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1277</w:t>
      </w:r>
    </w:p>
    <w:p w14:paraId="4622887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1277</w:t>
      </w:r>
    </w:p>
    <w:p w14:paraId="35D93EC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1278</w:t>
      </w:r>
    </w:p>
    <w:p w14:paraId="6A49349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1289</w:t>
      </w:r>
    </w:p>
    <w:p w14:paraId="1572C9A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1292</w:t>
      </w:r>
    </w:p>
    <w:p w14:paraId="6FAF459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1292</w:t>
      </w:r>
    </w:p>
    <w:p w14:paraId="320C981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3.</w:t>
      </w:r>
      <w:r w:rsidRPr="00DA78F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applicability</w:t>
      </w:r>
      <w:r>
        <w:rPr>
          <w:noProof/>
        </w:rPr>
        <w:tab/>
        <w:t>1292</w:t>
      </w:r>
    </w:p>
    <w:p w14:paraId="283401C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3.</w:t>
      </w:r>
      <w:r w:rsidRPr="00DA78F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Minimum conformance requirements</w:t>
      </w:r>
      <w:r>
        <w:rPr>
          <w:noProof/>
        </w:rPr>
        <w:tab/>
        <w:t>1292</w:t>
      </w:r>
    </w:p>
    <w:p w14:paraId="6E34EB1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3.</w:t>
      </w:r>
      <w:r w:rsidRPr="00DA78FF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description</w:t>
      </w:r>
      <w:r>
        <w:rPr>
          <w:noProof/>
        </w:rPr>
        <w:tab/>
        <w:t>1293</w:t>
      </w:r>
    </w:p>
    <w:p w14:paraId="7F2B82E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Initial conditions</w:t>
      </w:r>
      <w:r>
        <w:rPr>
          <w:noProof/>
        </w:rPr>
        <w:tab/>
        <w:t>1293</w:t>
      </w:r>
    </w:p>
    <w:p w14:paraId="4348F47D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procedure</w:t>
      </w:r>
      <w:r>
        <w:rPr>
          <w:noProof/>
        </w:rPr>
        <w:tab/>
        <w:t>1293</w:t>
      </w:r>
    </w:p>
    <w:p w14:paraId="60D837E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Message contents</w:t>
      </w:r>
      <w:r>
        <w:rPr>
          <w:noProof/>
        </w:rPr>
        <w:tab/>
        <w:t>1294</w:t>
      </w:r>
    </w:p>
    <w:p w14:paraId="61E5603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16.2.3.</w:t>
      </w:r>
      <w:r w:rsidRPr="00DA78F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requirement</w:t>
      </w:r>
      <w:r>
        <w:rPr>
          <w:noProof/>
        </w:rPr>
        <w:tab/>
        <w:t>1303</w:t>
      </w:r>
    </w:p>
    <w:p w14:paraId="37AA4E1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 xml:space="preserve">PRS-RSRP measurement period test case for </w:t>
      </w:r>
      <w:r w:rsidRPr="00DA78FF">
        <w:rPr>
          <w:rFonts w:eastAsia="SimSun"/>
          <w:noProof/>
          <w:lang w:eastAsia="zh-CN"/>
        </w:rPr>
        <w:t>dual</w:t>
      </w:r>
      <w:r w:rsidRPr="00DA78FF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1307</w:t>
      </w:r>
    </w:p>
    <w:p w14:paraId="1B82B63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purpose</w:t>
      </w:r>
      <w:r>
        <w:rPr>
          <w:noProof/>
        </w:rPr>
        <w:tab/>
        <w:t>1307</w:t>
      </w:r>
    </w:p>
    <w:p w14:paraId="0094A74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applicability</w:t>
      </w:r>
      <w:r>
        <w:rPr>
          <w:noProof/>
        </w:rPr>
        <w:tab/>
        <w:t>1307</w:t>
      </w:r>
    </w:p>
    <w:p w14:paraId="61E340F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Minimum conformance requirements</w:t>
      </w:r>
      <w:r>
        <w:rPr>
          <w:noProof/>
        </w:rPr>
        <w:tab/>
        <w:t>1307</w:t>
      </w:r>
    </w:p>
    <w:p w14:paraId="663F1CB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4.</w:t>
      </w:r>
      <w:r w:rsidRPr="00DA78FF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description</w:t>
      </w:r>
      <w:r>
        <w:rPr>
          <w:noProof/>
        </w:rPr>
        <w:tab/>
        <w:t>1307</w:t>
      </w:r>
    </w:p>
    <w:p w14:paraId="1E3D828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Initial conditions</w:t>
      </w:r>
      <w:r>
        <w:rPr>
          <w:noProof/>
        </w:rPr>
        <w:tab/>
        <w:t>1308</w:t>
      </w:r>
    </w:p>
    <w:p w14:paraId="38C4698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procedure</w:t>
      </w:r>
      <w:r>
        <w:rPr>
          <w:noProof/>
        </w:rPr>
        <w:tab/>
        <w:t>1308</w:t>
      </w:r>
    </w:p>
    <w:p w14:paraId="621131A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Message contents</w:t>
      </w:r>
      <w:r>
        <w:rPr>
          <w:noProof/>
        </w:rPr>
        <w:tab/>
        <w:t>1308</w:t>
      </w:r>
    </w:p>
    <w:p w14:paraId="48AA330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16.2.4.</w:t>
      </w:r>
      <w:r w:rsidRPr="00DA78F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requirement</w:t>
      </w:r>
      <w:r>
        <w:rPr>
          <w:noProof/>
        </w:rPr>
        <w:tab/>
        <w:t>1318</w:t>
      </w:r>
    </w:p>
    <w:p w14:paraId="4473595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</w:t>
      </w:r>
      <w:r>
        <w:rPr>
          <w:noProof/>
        </w:rPr>
        <w:tab/>
        <w:t>1322</w:t>
      </w:r>
    </w:p>
    <w:p w14:paraId="183776B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</w:t>
      </w:r>
      <w:r>
        <w:rPr>
          <w:noProof/>
        </w:rPr>
        <w:tab/>
        <w:t>1322</w:t>
      </w:r>
    </w:p>
    <w:p w14:paraId="22D1F39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1322</w:t>
      </w:r>
    </w:p>
    <w:p w14:paraId="6B7BC38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1322</w:t>
      </w:r>
    </w:p>
    <w:p w14:paraId="0608BE5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1322</w:t>
      </w:r>
    </w:p>
    <w:p w14:paraId="187A5D7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1322</w:t>
      </w:r>
    </w:p>
    <w:p w14:paraId="2960FDA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1324</w:t>
      </w:r>
    </w:p>
    <w:p w14:paraId="08F055A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1324</w:t>
      </w:r>
    </w:p>
    <w:p w14:paraId="0711A01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1325</w:t>
      </w:r>
    </w:p>
    <w:p w14:paraId="4A363D7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1326</w:t>
      </w:r>
    </w:p>
    <w:p w14:paraId="1DE1965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1335</w:t>
      </w:r>
    </w:p>
    <w:p w14:paraId="725053D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1335</w:t>
      </w:r>
    </w:p>
    <w:p w14:paraId="0EADB56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1335</w:t>
      </w:r>
    </w:p>
    <w:p w14:paraId="3914F6C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1335</w:t>
      </w:r>
    </w:p>
    <w:p w14:paraId="744BF94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1335</w:t>
      </w:r>
    </w:p>
    <w:p w14:paraId="21A6C92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1337</w:t>
      </w:r>
    </w:p>
    <w:p w14:paraId="167E8A3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1337</w:t>
      </w:r>
    </w:p>
    <w:p w14:paraId="0F8A608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1338</w:t>
      </w:r>
    </w:p>
    <w:p w14:paraId="4AA5625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1339</w:t>
      </w:r>
    </w:p>
    <w:p w14:paraId="45B9D0B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04899A3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DA78FF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1349</w:t>
      </w:r>
    </w:p>
    <w:p w14:paraId="2DECC76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1349</w:t>
      </w:r>
    </w:p>
    <w:p w14:paraId="6FAA9B73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1349</w:t>
      </w:r>
    </w:p>
    <w:p w14:paraId="7F1A6D3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1349</w:t>
      </w:r>
    </w:p>
    <w:p w14:paraId="33DD645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1349</w:t>
      </w:r>
    </w:p>
    <w:p w14:paraId="4F5F842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1351</w:t>
      </w:r>
    </w:p>
    <w:p w14:paraId="1E5E5DA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1351</w:t>
      </w:r>
    </w:p>
    <w:p w14:paraId="253BCF6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1352</w:t>
      </w:r>
    </w:p>
    <w:p w14:paraId="0291307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1352</w:t>
      </w:r>
    </w:p>
    <w:p w14:paraId="16FCEA9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1363</w:t>
      </w:r>
    </w:p>
    <w:p w14:paraId="7FC1A1B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1367</w:t>
      </w:r>
    </w:p>
    <w:p w14:paraId="4266C78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1367</w:t>
      </w:r>
    </w:p>
    <w:p w14:paraId="7C02114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1367</w:t>
      </w:r>
    </w:p>
    <w:p w14:paraId="765F0087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1367</w:t>
      </w:r>
    </w:p>
    <w:p w14:paraId="35A42C8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1368</w:t>
      </w:r>
    </w:p>
    <w:p w14:paraId="764E4AF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1369</w:t>
      </w:r>
    </w:p>
    <w:p w14:paraId="349F61A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1369</w:t>
      </w:r>
    </w:p>
    <w:p w14:paraId="61719E2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1370</w:t>
      </w:r>
    </w:p>
    <w:p w14:paraId="5ECC31C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1378</w:t>
      </w:r>
    </w:p>
    <w:p w14:paraId="5A9D83D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</w:t>
      </w:r>
      <w:r>
        <w:rPr>
          <w:noProof/>
        </w:rPr>
        <w:tab/>
        <w:t>1381</w:t>
      </w:r>
    </w:p>
    <w:p w14:paraId="67D6C66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1381</w:t>
      </w:r>
    </w:p>
    <w:p w14:paraId="3587848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1381</w:t>
      </w:r>
    </w:p>
    <w:p w14:paraId="2AF4716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1381</w:t>
      </w:r>
    </w:p>
    <w:p w14:paraId="7EAF835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1382</w:t>
      </w:r>
    </w:p>
    <w:p w14:paraId="2E4F65C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1382</w:t>
      </w:r>
    </w:p>
    <w:p w14:paraId="370102E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1382</w:t>
      </w:r>
    </w:p>
    <w:p w14:paraId="3CD814F5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1383</w:t>
      </w:r>
    </w:p>
    <w:p w14:paraId="48A8BCB7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1383</w:t>
      </w:r>
    </w:p>
    <w:p w14:paraId="0C5C9DC9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1392</w:t>
      </w:r>
    </w:p>
    <w:p w14:paraId="581DF1AC" w14:textId="77777777" w:rsidR="00CF3C17" w:rsidRDefault="00CF3C17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1392</w:t>
      </w:r>
    </w:p>
    <w:p w14:paraId="0FCD428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1392</w:t>
      </w:r>
    </w:p>
    <w:p w14:paraId="507E163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1392</w:t>
      </w:r>
    </w:p>
    <w:p w14:paraId="1027791A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1392</w:t>
      </w:r>
    </w:p>
    <w:p w14:paraId="555D9F9A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1392</w:t>
      </w:r>
    </w:p>
    <w:p w14:paraId="03C0C9E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1392</w:t>
      </w:r>
    </w:p>
    <w:p w14:paraId="160DD55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1393</w:t>
      </w:r>
    </w:p>
    <w:p w14:paraId="2BBF511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1394</w:t>
      </w:r>
    </w:p>
    <w:p w14:paraId="6595AB73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1394</w:t>
      </w:r>
    </w:p>
    <w:p w14:paraId="39DF566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1395</w:t>
      </w:r>
    </w:p>
    <w:p w14:paraId="4802C8BF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1396</w:t>
      </w:r>
    </w:p>
    <w:p w14:paraId="2DDC0F9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1406</w:t>
      </w:r>
    </w:p>
    <w:p w14:paraId="6E4FFE2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1406</w:t>
      </w:r>
    </w:p>
    <w:p w14:paraId="0DD5411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1406</w:t>
      </w:r>
    </w:p>
    <w:p w14:paraId="492F923C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1406</w:t>
      </w:r>
    </w:p>
    <w:p w14:paraId="4109D11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1406</w:t>
      </w:r>
    </w:p>
    <w:p w14:paraId="30A6B87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1406</w:t>
      </w:r>
    </w:p>
    <w:p w14:paraId="06FFA30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1406</w:t>
      </w:r>
    </w:p>
    <w:p w14:paraId="181DBEFA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1407</w:t>
      </w:r>
    </w:p>
    <w:p w14:paraId="48342D3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1407</w:t>
      </w:r>
    </w:p>
    <w:p w14:paraId="14B7CA9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1416</w:t>
      </w:r>
    </w:p>
    <w:p w14:paraId="69E39F0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1416</w:t>
      </w:r>
    </w:p>
    <w:p w14:paraId="5C58B4C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3.</w:t>
      </w:r>
      <w:r w:rsidRPr="00DA78FF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purpose</w:t>
      </w:r>
      <w:r>
        <w:rPr>
          <w:noProof/>
        </w:rPr>
        <w:tab/>
        <w:t>1416</w:t>
      </w:r>
    </w:p>
    <w:p w14:paraId="521BD29D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17.2.3.</w:t>
      </w:r>
      <w:r w:rsidRPr="00DA78F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applicability</w:t>
      </w:r>
      <w:r>
        <w:rPr>
          <w:noProof/>
        </w:rPr>
        <w:tab/>
        <w:t>1416</w:t>
      </w:r>
    </w:p>
    <w:p w14:paraId="106BC434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17.2.3.</w:t>
      </w:r>
      <w:r w:rsidRPr="00DA78F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Minimum conformance requirements</w:t>
      </w:r>
      <w:r>
        <w:rPr>
          <w:noProof/>
        </w:rPr>
        <w:tab/>
        <w:t>1416</w:t>
      </w:r>
    </w:p>
    <w:p w14:paraId="1152B956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description</w:t>
      </w:r>
      <w:r>
        <w:rPr>
          <w:noProof/>
        </w:rPr>
        <w:tab/>
        <w:t>1416</w:t>
      </w:r>
    </w:p>
    <w:p w14:paraId="2D9CE5C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Initial conditions</w:t>
      </w:r>
      <w:r>
        <w:rPr>
          <w:noProof/>
        </w:rPr>
        <w:tab/>
        <w:t>1416</w:t>
      </w:r>
    </w:p>
    <w:p w14:paraId="77287682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procedure</w:t>
      </w:r>
      <w:r>
        <w:rPr>
          <w:noProof/>
        </w:rPr>
        <w:tab/>
        <w:t>1417</w:t>
      </w:r>
    </w:p>
    <w:p w14:paraId="66574A4B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Message contents</w:t>
      </w:r>
      <w:r>
        <w:rPr>
          <w:noProof/>
        </w:rPr>
        <w:tab/>
        <w:t>1418</w:t>
      </w:r>
    </w:p>
    <w:p w14:paraId="3DC9FCD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lastRenderedPageBreak/>
        <w:t>17.2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3.</w:t>
      </w:r>
      <w:r w:rsidRPr="00DA78F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requirement</w:t>
      </w:r>
      <w:r>
        <w:rPr>
          <w:noProof/>
        </w:rPr>
        <w:tab/>
        <w:t>1428</w:t>
      </w:r>
    </w:p>
    <w:p w14:paraId="08F54C3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1428</w:t>
      </w:r>
    </w:p>
    <w:p w14:paraId="45790BA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1428</w:t>
      </w:r>
    </w:p>
    <w:p w14:paraId="4FC1F32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1428</w:t>
      </w:r>
    </w:p>
    <w:p w14:paraId="5E9A941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1428</w:t>
      </w:r>
    </w:p>
    <w:p w14:paraId="6B30C7B1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1428</w:t>
      </w:r>
    </w:p>
    <w:p w14:paraId="4969C31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1428</w:t>
      </w:r>
    </w:p>
    <w:p w14:paraId="796F2C70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1429</w:t>
      </w:r>
    </w:p>
    <w:p w14:paraId="3908BD06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1429</w:t>
      </w:r>
    </w:p>
    <w:p w14:paraId="1F485E3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1438</w:t>
      </w:r>
    </w:p>
    <w:p w14:paraId="3653C91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1438</w:t>
      </w:r>
    </w:p>
    <w:p w14:paraId="4757228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5.</w:t>
      </w:r>
      <w:r w:rsidRPr="00DA78FF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purpose</w:t>
      </w:r>
      <w:r>
        <w:rPr>
          <w:noProof/>
        </w:rPr>
        <w:tab/>
        <w:t>1438</w:t>
      </w:r>
    </w:p>
    <w:p w14:paraId="74D5137F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17.2.5.</w:t>
      </w:r>
      <w:r w:rsidRPr="00DA78F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applicability</w:t>
      </w:r>
      <w:r>
        <w:rPr>
          <w:noProof/>
        </w:rPr>
        <w:tab/>
        <w:t>1438</w:t>
      </w:r>
    </w:p>
    <w:p w14:paraId="2D59E9A5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17.2.5.</w:t>
      </w:r>
      <w:r w:rsidRPr="00DA78F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Minimum conformance requirements</w:t>
      </w:r>
      <w:r>
        <w:rPr>
          <w:noProof/>
        </w:rPr>
        <w:tab/>
        <w:t>1438</w:t>
      </w:r>
    </w:p>
    <w:p w14:paraId="6D65382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description</w:t>
      </w:r>
      <w:r>
        <w:rPr>
          <w:noProof/>
        </w:rPr>
        <w:tab/>
        <w:t>1438</w:t>
      </w:r>
    </w:p>
    <w:p w14:paraId="5F29235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Initial conditions</w:t>
      </w:r>
      <w:r>
        <w:rPr>
          <w:noProof/>
        </w:rPr>
        <w:tab/>
        <w:t>1438</w:t>
      </w:r>
    </w:p>
    <w:p w14:paraId="483E7AEE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procedure</w:t>
      </w:r>
      <w:r>
        <w:rPr>
          <w:noProof/>
        </w:rPr>
        <w:tab/>
        <w:t>1439</w:t>
      </w:r>
    </w:p>
    <w:p w14:paraId="1FFED5A1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Message contents</w:t>
      </w:r>
      <w:r>
        <w:rPr>
          <w:noProof/>
        </w:rPr>
        <w:tab/>
        <w:t>1439</w:t>
      </w:r>
    </w:p>
    <w:p w14:paraId="0E563AD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DA78FF">
        <w:rPr>
          <w:rFonts w:eastAsia="SimSun"/>
          <w:noProof/>
          <w:lang w:eastAsia="zh-CN"/>
        </w:rPr>
        <w:t>17.2</w:t>
      </w:r>
      <w:r w:rsidRPr="00DA78FF">
        <w:rPr>
          <w:rFonts w:eastAsia="SimSun"/>
          <w:noProof/>
        </w:rPr>
        <w:t>.</w:t>
      </w:r>
      <w:r w:rsidRPr="00DA78FF">
        <w:rPr>
          <w:rFonts w:eastAsia="SimSun"/>
          <w:noProof/>
          <w:lang w:eastAsia="zh-CN"/>
        </w:rPr>
        <w:t>5.</w:t>
      </w:r>
      <w:r w:rsidRPr="00DA78F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DA78FF">
        <w:rPr>
          <w:rFonts w:eastAsia="SimSun"/>
          <w:noProof/>
        </w:rPr>
        <w:t>Test requirement</w:t>
      </w:r>
      <w:r>
        <w:rPr>
          <w:noProof/>
        </w:rPr>
        <w:tab/>
        <w:t>1447</w:t>
      </w:r>
    </w:p>
    <w:p w14:paraId="1D1AEF5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1447</w:t>
      </w:r>
    </w:p>
    <w:p w14:paraId="2D5BC148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3412AC3E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4B668C22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1447</w:t>
      </w:r>
    </w:p>
    <w:p w14:paraId="381AC460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75EC7069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1447</w:t>
      </w:r>
    </w:p>
    <w:p w14:paraId="0AA16EAC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1448</w:t>
      </w:r>
    </w:p>
    <w:p w14:paraId="6E1F8024" w14:textId="77777777" w:rsidR="00CF3C17" w:rsidRDefault="00CF3C17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1448</w:t>
      </w:r>
    </w:p>
    <w:p w14:paraId="4983E61B" w14:textId="77777777" w:rsidR="00CF3C17" w:rsidRDefault="00CF3C17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641F6B8E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1458</w:t>
      </w:r>
    </w:p>
    <w:p w14:paraId="246E06F2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 w:rsidRPr="00DA78FF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1469</w:t>
      </w:r>
    </w:p>
    <w:p w14:paraId="2C0D3C0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1469</w:t>
      </w:r>
    </w:p>
    <w:p w14:paraId="12C457F2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1469</w:t>
      </w:r>
    </w:p>
    <w:p w14:paraId="116EA75F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1469</w:t>
      </w:r>
    </w:p>
    <w:p w14:paraId="5D17B3C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1471</w:t>
      </w:r>
    </w:p>
    <w:p w14:paraId="715922C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WLS position solution</w:t>
      </w:r>
      <w:r>
        <w:rPr>
          <w:noProof/>
        </w:rPr>
        <w:tab/>
        <w:t>1471</w:t>
      </w:r>
    </w:p>
    <w:p w14:paraId="0397F055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1474</w:t>
      </w:r>
    </w:p>
    <w:p w14:paraId="76EB9DA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1474</w:t>
      </w:r>
    </w:p>
    <w:p w14:paraId="480C196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1474</w:t>
      </w:r>
    </w:p>
    <w:p w14:paraId="1336BF69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1475</w:t>
      </w:r>
    </w:p>
    <w:p w14:paraId="3659EDD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1476</w:t>
      </w:r>
    </w:p>
    <w:p w14:paraId="3305607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1487</w:t>
      </w:r>
    </w:p>
    <w:p w14:paraId="7053750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1487</w:t>
      </w:r>
    </w:p>
    <w:p w14:paraId="4CBD4A4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1488</w:t>
      </w:r>
    </w:p>
    <w:p w14:paraId="14D89E8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1492</w:t>
      </w:r>
    </w:p>
    <w:p w14:paraId="5546751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1492</w:t>
      </w:r>
    </w:p>
    <w:p w14:paraId="0B07ABB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1493</w:t>
      </w:r>
    </w:p>
    <w:p w14:paraId="405408B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1500</w:t>
      </w:r>
    </w:p>
    <w:p w14:paraId="72E0126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1500</w:t>
      </w:r>
    </w:p>
    <w:p w14:paraId="192EC7C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1501</w:t>
      </w:r>
    </w:p>
    <w:p w14:paraId="32B39096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1503</w:t>
      </w:r>
    </w:p>
    <w:p w14:paraId="2DBE9C2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1504</w:t>
      </w:r>
    </w:p>
    <w:p w14:paraId="0479D0A7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1524</w:t>
      </w:r>
    </w:p>
    <w:p w14:paraId="50463E87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Method</w:t>
      </w:r>
      <w:r>
        <w:rPr>
          <w:noProof/>
        </w:rPr>
        <w:tab/>
        <w:t>1524</w:t>
      </w:r>
    </w:p>
    <w:p w14:paraId="31D9B32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1524</w:t>
      </w:r>
    </w:p>
    <w:p w14:paraId="07BAF7E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1524</w:t>
      </w:r>
    </w:p>
    <w:p w14:paraId="2AC406E5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1524</w:t>
      </w:r>
    </w:p>
    <w:p w14:paraId="3D4953B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1524</w:t>
      </w:r>
    </w:p>
    <w:p w14:paraId="411D42C3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1525</w:t>
      </w:r>
    </w:p>
    <w:p w14:paraId="1A96FDE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1525</w:t>
      </w:r>
    </w:p>
    <w:p w14:paraId="2D97FA5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1526</w:t>
      </w:r>
    </w:p>
    <w:p w14:paraId="3A6C7B0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1526</w:t>
      </w:r>
    </w:p>
    <w:p w14:paraId="6EB8B30D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1527</w:t>
      </w:r>
    </w:p>
    <w:p w14:paraId="3EB9EF10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decisions</w:t>
      </w:r>
      <w:r>
        <w:rPr>
          <w:noProof/>
        </w:rPr>
        <w:tab/>
        <w:t>1529</w:t>
      </w:r>
    </w:p>
    <w:p w14:paraId="7E14FDAB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1529</w:t>
      </w:r>
    </w:p>
    <w:p w14:paraId="0654868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1529</w:t>
      </w:r>
    </w:p>
    <w:p w14:paraId="73BAABC2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1530</w:t>
      </w:r>
    </w:p>
    <w:p w14:paraId="5B5C17D4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1531</w:t>
      </w:r>
    </w:p>
    <w:p w14:paraId="770AFEA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1531</w:t>
      </w:r>
    </w:p>
    <w:p w14:paraId="7BD80FF3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1533</w:t>
      </w:r>
    </w:p>
    <w:p w14:paraId="2AE8E1F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1533</w:t>
      </w:r>
    </w:p>
    <w:p w14:paraId="433201AC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1533</w:t>
      </w:r>
    </w:p>
    <w:p w14:paraId="7076F2C2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1534</w:t>
      </w:r>
    </w:p>
    <w:p w14:paraId="1E4BDD1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1534</w:t>
      </w:r>
    </w:p>
    <w:p w14:paraId="5F6C678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1535</w:t>
      </w:r>
    </w:p>
    <w:p w14:paraId="5CCCB98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1535</w:t>
      </w:r>
    </w:p>
    <w:p w14:paraId="34F54F53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1536</w:t>
      </w:r>
    </w:p>
    <w:p w14:paraId="41F0E53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1536</w:t>
      </w:r>
    </w:p>
    <w:p w14:paraId="519736F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1536</w:t>
      </w:r>
    </w:p>
    <w:p w14:paraId="312396F7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1538</w:t>
      </w:r>
    </w:p>
    <w:p w14:paraId="3D634C49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1538</w:t>
      </w:r>
    </w:p>
    <w:p w14:paraId="25725C18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set up</w:t>
      </w:r>
      <w:r>
        <w:rPr>
          <w:noProof/>
        </w:rPr>
        <w:tab/>
        <w:t>1538</w:t>
      </w:r>
    </w:p>
    <w:p w14:paraId="2F43DAD0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1538</w:t>
      </w:r>
    </w:p>
    <w:p w14:paraId="592E2C16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1538</w:t>
      </w:r>
    </w:p>
    <w:p w14:paraId="5B5E2F9E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1539</w:t>
      </w:r>
    </w:p>
    <w:p w14:paraId="4755A24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release</w:t>
      </w:r>
      <w:r>
        <w:rPr>
          <w:noProof/>
        </w:rPr>
        <w:tab/>
        <w:t>1539</w:t>
      </w:r>
    </w:p>
    <w:p w14:paraId="3B3E79FF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1539</w:t>
      </w:r>
    </w:p>
    <w:p w14:paraId="66DAF211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1539</w:t>
      </w:r>
    </w:p>
    <w:p w14:paraId="78856C7C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1540</w:t>
      </w:r>
    </w:p>
    <w:p w14:paraId="319FC9FB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1540</w:t>
      </w:r>
    </w:p>
    <w:p w14:paraId="5A14829D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Environmental requirements</w:t>
      </w:r>
      <w:r>
        <w:rPr>
          <w:noProof/>
        </w:rPr>
        <w:tab/>
        <w:t>1540</w:t>
      </w:r>
    </w:p>
    <w:p w14:paraId="5FE3B878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1540</w:t>
      </w:r>
    </w:p>
    <w:p w14:paraId="3E28C1F7" w14:textId="77777777" w:rsidR="00CF3C17" w:rsidRDefault="00CF3C17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1540</w:t>
      </w:r>
    </w:p>
    <w:p w14:paraId="3CA5E990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H (informative): MBS Beacon parameters</w:t>
      </w:r>
      <w:r>
        <w:rPr>
          <w:noProof/>
        </w:rPr>
        <w:tab/>
        <w:t>1541</w:t>
      </w:r>
    </w:p>
    <w:p w14:paraId="43FE0211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1541</w:t>
      </w:r>
    </w:p>
    <w:p w14:paraId="02A22E55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Beacon parameters</w:t>
      </w:r>
      <w:r>
        <w:rPr>
          <w:noProof/>
        </w:rPr>
        <w:tab/>
        <w:t>1541</w:t>
      </w:r>
    </w:p>
    <w:p w14:paraId="22D8126D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1542</w:t>
      </w:r>
    </w:p>
    <w:p w14:paraId="5647A522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1542</w:t>
      </w:r>
    </w:p>
    <w:p w14:paraId="1596E96A" w14:textId="77777777" w:rsidR="00CF3C17" w:rsidRDefault="00CF3C17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1542</w:t>
      </w:r>
    </w:p>
    <w:p w14:paraId="598535BD" w14:textId="77777777" w:rsidR="00CF3C17" w:rsidRDefault="00CF3C17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J (informative): Change history</w:t>
      </w:r>
      <w:r>
        <w:rPr>
          <w:noProof/>
        </w:rPr>
        <w:tab/>
        <w:t>1544</w:t>
      </w:r>
    </w:p>
    <w:p w14:paraId="0089EFC7" w14:textId="666B7045" w:rsidR="00080512" w:rsidRPr="00FD74E9" w:rsidRDefault="00C567A1">
      <w:r>
        <w:rPr>
          <w:noProof/>
          <w:sz w:val="22"/>
        </w:rPr>
        <w:fldChar w:fldCharType="end"/>
      </w:r>
    </w:p>
    <w:p w14:paraId="5F62B98F" w14:textId="54D53A03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A6082A">
        <w:instrText>h30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A6082A">
        <w:instrText>h30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A6082A">
        <w:instrText>h30</w:instrText>
      </w:r>
      <w:r w:rsidR="00E848EF">
        <w:instrText>_s0905-s</w:instrText>
      </w:r>
      <w:r w:rsidR="001C6323">
        <w:instrText>1</w:instrText>
      </w:r>
      <w:r w:rsidR="00570470">
        <w:instrText>7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A6082A">
        <w:instrText>h30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3DAA" w14:textId="77777777" w:rsidR="00AA1253" w:rsidRDefault="00AA1253">
      <w:r>
        <w:separator/>
      </w:r>
    </w:p>
  </w:endnote>
  <w:endnote w:type="continuationSeparator" w:id="0">
    <w:p w14:paraId="17BF8F14" w14:textId="77777777" w:rsidR="00AA1253" w:rsidRDefault="00AA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44BB0" w14:textId="77777777" w:rsidR="00AA1253" w:rsidRDefault="00AA1253">
      <w:r>
        <w:separator/>
      </w:r>
    </w:p>
  </w:footnote>
  <w:footnote w:type="continuationSeparator" w:id="0">
    <w:p w14:paraId="50245D21" w14:textId="77777777" w:rsidR="00AA1253" w:rsidRDefault="00AA1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41A67BB3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A6082A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.0 (2023-</w:t>
    </w:r>
    <w:r w:rsidR="00A6082A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1006</TotalTime>
  <Pages>38</Pages>
  <Words>12651</Words>
  <Characters>72111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84593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7478</cp:lastModifiedBy>
  <cp:revision>33</cp:revision>
  <cp:lastPrinted>2011-10-16T10:32:00Z</cp:lastPrinted>
  <dcterms:created xsi:type="dcterms:W3CDTF">2021-12-20T17:58:00Z</dcterms:created>
  <dcterms:modified xsi:type="dcterms:W3CDTF">2024-01-01T21:48:00Z</dcterms:modified>
</cp:coreProperties>
</file>