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44C6BABD" w:rsidR="004F0988" w:rsidRPr="008A2344" w:rsidRDefault="004F0988" w:rsidP="00941E54">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FE30CD">
              <w:t>0</w:t>
            </w:r>
            <w:r w:rsidR="00124A0D" w:rsidRPr="008A2344">
              <w:t xml:space="preserve"> </w:t>
            </w:r>
            <w:r w:rsidRPr="008A2344">
              <w:rPr>
                <w:sz w:val="32"/>
              </w:rPr>
              <w:t>(</w:t>
            </w:r>
            <w:bookmarkStart w:id="4" w:name="issueDate"/>
            <w:r w:rsidR="00932B1A" w:rsidRPr="008A2344">
              <w:rPr>
                <w:sz w:val="32"/>
              </w:rPr>
              <w:t>202</w:t>
            </w:r>
            <w:r w:rsidR="00932B1A">
              <w:rPr>
                <w:sz w:val="32"/>
              </w:rPr>
              <w:t>4</w:t>
            </w:r>
            <w:r w:rsidRPr="008A2344">
              <w:rPr>
                <w:sz w:val="32"/>
              </w:rPr>
              <w:t>-</w:t>
            </w:r>
            <w:bookmarkEnd w:id="4"/>
            <w:r w:rsidR="00B16527">
              <w:rPr>
                <w:sz w:val="32"/>
              </w:rPr>
              <w:t>0</w:t>
            </w:r>
            <w:r w:rsidR="00FE30CD">
              <w:rPr>
                <w:sz w:val="32"/>
              </w:rPr>
              <w:t>8</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bookmarkStart w:id="7" w:name="_GoBack"/>
            <w:bookmarkEnd w:id="7"/>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1B53FE">
              <w:rPr>
                <w:noProof/>
                <w:sz w:val="18"/>
              </w:rPr>
              <w:t>4</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133338510"/>
      <w:bookmarkStart w:id="18" w:name="_Toc173248052"/>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33338511"/>
      <w:bookmarkStart w:id="23" w:name="_Toc173248053"/>
      <w:bookmarkEnd w:id="21"/>
      <w:r w:rsidRPr="004D3578">
        <w:lastRenderedPageBreak/>
        <w:t>1</w:t>
      </w:r>
      <w:r w:rsidRPr="004D3578">
        <w:tab/>
        <w:t>Scope</w:t>
      </w:r>
      <w:bookmarkEnd w:id="22"/>
      <w:bookmarkEnd w:id="23"/>
    </w:p>
    <w:p w14:paraId="1E265CF3" w14:textId="28DBE806" w:rsidR="008A2344" w:rsidRDefault="008A2344" w:rsidP="00DF61C1">
      <w:pPr>
        <w:rPr>
          <w:lang w:val="en-US"/>
        </w:rPr>
      </w:pPr>
      <w:bookmarkStart w:id="24" w:name="references"/>
      <w:bookmarkEnd w:id="24"/>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5" w:name="_Toc133338512"/>
      <w:bookmarkStart w:id="26" w:name="_Toc173248054"/>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7" w:name="definitions"/>
      <w:bookmarkEnd w:id="27"/>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8" w:name="_Toc133338513"/>
      <w:bookmarkStart w:id="29" w:name="_Toc173248055"/>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133338514"/>
      <w:bookmarkStart w:id="31" w:name="_Toc173248056"/>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133338515"/>
      <w:bookmarkStart w:id="33" w:name="_Toc173248057"/>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133338516"/>
      <w:bookmarkStart w:id="35" w:name="_Toc173248058"/>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133338517"/>
      <w:bookmarkStart w:id="38" w:name="_Toc173248059"/>
      <w:bookmarkEnd w:id="36"/>
      <w:r w:rsidRPr="004D3578">
        <w:lastRenderedPageBreak/>
        <w:t>4</w:t>
      </w:r>
      <w:r w:rsidRPr="004D3578">
        <w:tab/>
      </w:r>
      <w:r w:rsidR="008A2344">
        <w:t>Background</w:t>
      </w:r>
      <w:bookmarkEnd w:id="37"/>
      <w:bookmarkEnd w:id="38"/>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9" w:name="startOfAnnexes"/>
      <w:bookmarkStart w:id="40" w:name="_Toc133338518"/>
      <w:bookmarkStart w:id="41" w:name="_Toc173248060"/>
      <w:bookmarkStart w:id="42" w:name="_Toc389726260"/>
      <w:bookmarkStart w:id="43" w:name="_Toc389726498"/>
      <w:bookmarkStart w:id="44" w:name="_Toc389726706"/>
      <w:bookmarkStart w:id="45" w:name="_Toc47088269"/>
      <w:bookmarkEnd w:id="39"/>
      <w:r w:rsidRPr="004D3578">
        <w:t>4.1</w:t>
      </w:r>
      <w:r w:rsidRPr="004D3578">
        <w:tab/>
      </w:r>
      <w:r>
        <w:t>TR maintenance</w:t>
      </w:r>
      <w:bookmarkEnd w:id="40"/>
      <w:bookmarkEnd w:id="41"/>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6" w:name="_Toc133338519"/>
      <w:bookmarkStart w:id="47" w:name="_Toc173248061"/>
      <w:r>
        <w:t>5</w:t>
      </w:r>
      <w:r w:rsidRPr="004D3578">
        <w:tab/>
      </w:r>
      <w:r w:rsidR="0064431F" w:rsidRPr="0064431F">
        <w:t>Specific Band Combination Part</w:t>
      </w:r>
      <w:bookmarkEnd w:id="46"/>
      <w:bookmarkEnd w:id="47"/>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8" w:name="_Toc133338520"/>
      <w:bookmarkStart w:id="49" w:name="_Toc173248062"/>
      <w:r>
        <w:rPr>
          <w:lang w:val="en-US"/>
        </w:rPr>
        <w:t>5.1</w:t>
      </w:r>
      <w:r w:rsidRPr="006F7C0C">
        <w:rPr>
          <w:lang w:val="en-US"/>
        </w:rPr>
        <w:tab/>
      </w:r>
      <w:r w:rsidR="0064431F" w:rsidRPr="0064431F">
        <w:rPr>
          <w:lang w:val="en-US"/>
        </w:rPr>
        <w:t>LTE-A intra-band CA</w:t>
      </w:r>
      <w:bookmarkEnd w:id="48"/>
      <w:bookmarkEnd w:id="49"/>
    </w:p>
    <w:p w14:paraId="61132C24" w14:textId="2D0CD16E" w:rsidR="000140EA" w:rsidRPr="00616096" w:rsidRDefault="000140EA" w:rsidP="000140EA">
      <w:pPr>
        <w:pStyle w:val="Heading3"/>
        <w:rPr>
          <w:rFonts w:ascii="Calibri" w:hAnsi="Calibri"/>
          <w:sz w:val="22"/>
          <w:szCs w:val="22"/>
          <w:lang w:val="en-US" w:eastAsia="zh-CN"/>
        </w:rPr>
      </w:pPr>
      <w:bookmarkStart w:id="50" w:name="_Toc133338521"/>
      <w:bookmarkStart w:id="51" w:name="_Toc173248063"/>
      <w:r w:rsidRPr="00616096">
        <w:rPr>
          <w:lang w:val="en-US"/>
        </w:rPr>
        <w:t>5.</w:t>
      </w:r>
      <w:r>
        <w:rPr>
          <w:lang w:val="en-US"/>
        </w:rPr>
        <w:t>1.x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50"/>
      <w:bookmarkEnd w:id="51"/>
      <w:proofErr w:type="spellEnd"/>
    </w:p>
    <w:p w14:paraId="37914F4C" w14:textId="46D363FB" w:rsidR="000140EA" w:rsidRDefault="000140EA" w:rsidP="00352CCC">
      <w:pPr>
        <w:pStyle w:val="Heading4"/>
      </w:pPr>
      <w:bookmarkStart w:id="52" w:name="_Toc133338522"/>
      <w:bookmarkStart w:id="53" w:name="_Toc173248064"/>
      <w:r>
        <w:t>5.1.x.1</w:t>
      </w:r>
      <w:r w:rsidRPr="00F00C5E">
        <w:rPr>
          <w:rFonts w:ascii="Calibri" w:hAnsi="Calibri"/>
          <w:sz w:val="22"/>
          <w:szCs w:val="22"/>
          <w:lang w:eastAsia="sv-SE"/>
        </w:rPr>
        <w:tab/>
      </w:r>
      <w:r w:rsidRPr="00725D82">
        <w:t xml:space="preserve">Channel bandwidths </w:t>
      </w:r>
      <w:r w:rsidR="00DF257C">
        <w:t>per operating band</w:t>
      </w:r>
      <w:bookmarkEnd w:id="52"/>
      <w:bookmarkEnd w:id="53"/>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proofErr w:type="spellStart"/>
            <w:r>
              <w:t>xxxx</w:t>
            </w:r>
            <w:proofErr w:type="spellEnd"/>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4" w:name="_Toc133338523"/>
      <w:bookmarkStart w:id="55" w:name="_Toc173248065"/>
      <w:r>
        <w:t>5.1.x.2</w:t>
      </w:r>
      <w:r w:rsidRPr="00F00C5E">
        <w:rPr>
          <w:rFonts w:ascii="Calibri" w:hAnsi="Calibri"/>
          <w:sz w:val="22"/>
          <w:szCs w:val="22"/>
          <w:lang w:eastAsia="sv-SE"/>
        </w:rPr>
        <w:tab/>
      </w:r>
      <w:r w:rsidRPr="00052FB3">
        <w:rPr>
          <w:rFonts w:eastAsia="MS Mincho"/>
          <w:lang w:val="en-US"/>
        </w:rPr>
        <w:t>Co-existence studies</w:t>
      </w:r>
      <w:bookmarkEnd w:id="54"/>
      <w:bookmarkEnd w:id="55"/>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proofErr w:type="spellStart"/>
      <w:r w:rsidR="00E64C87">
        <w:t>xx_DL</w:t>
      </w:r>
      <w:proofErr w:type="spellEnd"/>
      <w:r w:rsidR="00E64C87">
        <w:t xml:space="preserve"> High Band Edge/</w:t>
      </w:r>
      <w:proofErr w:type="spellStart"/>
      <w:r w:rsidR="00E64C87">
        <w:t>xx_</w:t>
      </w:r>
      <w:r>
        <w:t>UL</w:t>
      </w:r>
      <w:proofErr w:type="spellEnd"/>
      <w:r>
        <w:t xml:space="preserve">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6" w:name="_Toc133338524"/>
      <w:bookmarkStart w:id="57"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6"/>
      <w:bookmarkEnd w:id="57"/>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w:t>
            </w:r>
            <w:proofErr w:type="spellStart"/>
            <w:r>
              <w:rPr>
                <w:rFonts w:cs="Arial"/>
                <w:b/>
                <w:bCs/>
              </w:rPr>
              <w:t>dBm</w:t>
            </w:r>
            <w:proofErr w:type="spellEnd"/>
            <w:r>
              <w:rPr>
                <w:rFonts w:cs="Arial"/>
                <w:b/>
                <w:bCs/>
              </w:rPr>
              <w:t>)</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proofErr w:type="spellStart"/>
            <w:r w:rsidRPr="001E3F3E">
              <w:rPr>
                <w:rFonts w:cs="Arial"/>
                <w:szCs w:val="18"/>
              </w:rPr>
              <w:t>CA_xxA</w:t>
            </w:r>
            <w:proofErr w:type="spellEnd"/>
          </w:p>
          <w:p w14:paraId="48342802" w14:textId="0F5B1D69" w:rsidR="000140EA" w:rsidRDefault="000140EA" w:rsidP="004772FE">
            <w:pPr>
              <w:spacing w:after="0"/>
              <w:jc w:val="center"/>
              <w:rPr>
                <w:rFonts w:ascii="Arial" w:hAnsi="Arial" w:cs="Arial"/>
                <w:sz w:val="18"/>
                <w:szCs w:val="18"/>
              </w:rPr>
            </w:pPr>
            <w:proofErr w:type="spellStart"/>
            <w:r w:rsidRPr="001E3F3E">
              <w:rPr>
                <w:rFonts w:cs="Arial"/>
                <w:szCs w:val="18"/>
              </w:rPr>
              <w:t>CA_xxC</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8" w:name="_Toc133338525"/>
    </w:p>
    <w:p w14:paraId="17B24195" w14:textId="07C9FECF" w:rsidR="007761FB" w:rsidRPr="007761FB" w:rsidRDefault="007761FB" w:rsidP="007761FB">
      <w:pPr>
        <w:pStyle w:val="Heading4"/>
        <w:rPr>
          <w:rFonts w:ascii="Calibri" w:hAnsi="Calibri"/>
          <w:szCs w:val="22"/>
          <w:lang w:val="en-US" w:eastAsia="zh-CN"/>
        </w:rPr>
      </w:pPr>
      <w:bookmarkStart w:id="59"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8"/>
      <w:bookmarkEnd w:id="59"/>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2CEE9E0E" w14:textId="49604B18" w:rsidR="00C90EF0" w:rsidRPr="006F7C0C" w:rsidRDefault="00C90EF0" w:rsidP="0064431F">
      <w:pPr>
        <w:pStyle w:val="Heading2"/>
        <w:rPr>
          <w:lang w:val="en-US"/>
        </w:rPr>
      </w:pPr>
      <w:bookmarkStart w:id="60" w:name="_Toc133338526"/>
      <w:bookmarkStart w:id="61" w:name="_Toc173248068"/>
      <w:r>
        <w:rPr>
          <w:lang w:val="en-US"/>
        </w:rPr>
        <w:t>5</w:t>
      </w:r>
      <w:r w:rsidR="006E2AEE">
        <w:rPr>
          <w:lang w:val="en-US"/>
        </w:rPr>
        <w:t>.</w:t>
      </w:r>
      <w:r w:rsidR="0064431F">
        <w:rPr>
          <w:lang w:val="en-US"/>
        </w:rPr>
        <w:t>2</w:t>
      </w:r>
      <w:r w:rsidRPr="006F7C0C">
        <w:rPr>
          <w:lang w:val="en-US"/>
        </w:rPr>
        <w:tab/>
      </w:r>
      <w:bookmarkEnd w:id="42"/>
      <w:bookmarkEnd w:id="43"/>
      <w:bookmarkEnd w:id="44"/>
      <w:bookmarkEnd w:id="45"/>
      <w:r w:rsidR="0064431F" w:rsidRPr="0064431F">
        <w:rPr>
          <w:lang w:val="en-US"/>
        </w:rPr>
        <w:t>LTE-A inter-band CA for x (x&gt;1) bands DL with 1 band UL</w:t>
      </w:r>
      <w:bookmarkEnd w:id="60"/>
      <w:bookmarkEnd w:id="61"/>
    </w:p>
    <w:p w14:paraId="593253E7" w14:textId="696692D1" w:rsidR="00C90EF0" w:rsidRPr="00616096" w:rsidRDefault="004772FE" w:rsidP="006E2AEE">
      <w:pPr>
        <w:pStyle w:val="Heading3"/>
        <w:rPr>
          <w:rFonts w:ascii="Calibri" w:hAnsi="Calibri"/>
          <w:sz w:val="22"/>
          <w:szCs w:val="22"/>
          <w:lang w:val="en-US" w:eastAsia="zh-CN"/>
        </w:rPr>
      </w:pPr>
      <w:bookmarkStart w:id="62" w:name="_Toc441571534"/>
      <w:bookmarkStart w:id="63" w:name="_Toc47088270"/>
      <w:bookmarkStart w:id="64" w:name="_Toc133338527"/>
      <w:bookmarkStart w:id="65"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proofErr w:type="spellStart"/>
      <w:r w:rsidR="00C90EF0" w:rsidRPr="00616096">
        <w:rPr>
          <w:lang w:val="en-US"/>
        </w:rPr>
        <w:t>CA_</w:t>
      </w:r>
      <w:r w:rsidR="00C90EF0" w:rsidRPr="00616096">
        <w:rPr>
          <w:rFonts w:hint="eastAsia"/>
          <w:lang w:val="en-US" w:eastAsia="zh-CN"/>
        </w:rPr>
        <w:t>a</w:t>
      </w:r>
      <w:proofErr w:type="spellEnd"/>
      <w:r w:rsidR="00C90EF0" w:rsidRPr="00616096">
        <w:rPr>
          <w:lang w:val="en-US"/>
        </w:rPr>
        <w:t>-</w:t>
      </w:r>
      <w:r w:rsidR="00C90EF0" w:rsidRPr="00616096">
        <w:rPr>
          <w:lang w:val="en-US" w:eastAsia="zh-CN"/>
        </w:rPr>
        <w:t>b</w:t>
      </w:r>
      <w:bookmarkEnd w:id="62"/>
      <w:bookmarkEnd w:id="63"/>
      <w:bookmarkEnd w:id="64"/>
      <w:bookmarkEnd w:id="65"/>
    </w:p>
    <w:p w14:paraId="7AC9B66E" w14:textId="746E54E7" w:rsidR="00C90EF0" w:rsidRDefault="004772FE" w:rsidP="006E2AEE">
      <w:pPr>
        <w:pStyle w:val="Heading4"/>
      </w:pPr>
      <w:bookmarkStart w:id="66" w:name="_Toc441571535"/>
      <w:bookmarkStart w:id="67" w:name="_Toc47088271"/>
      <w:bookmarkStart w:id="68" w:name="_Toc133338528"/>
      <w:bookmarkStart w:id="69"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6"/>
      <w:bookmarkEnd w:id="67"/>
      <w:bookmarkEnd w:id="68"/>
      <w:bookmarkEnd w:id="69"/>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proofErr w:type="spellStart"/>
            <w:r>
              <w:rPr>
                <w:rFonts w:cs="Arial"/>
                <w:lang w:eastAsia="zh-CN"/>
              </w:rPr>
              <w:t>yy</w:t>
            </w:r>
            <w:proofErr w:type="spellEnd"/>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proofErr w:type="spellStart"/>
            <w:r w:rsidRPr="00E26D10">
              <w:rPr>
                <w:rFonts w:cs="Arial"/>
                <w:b w:val="0"/>
                <w:szCs w:val="18"/>
              </w:rPr>
              <w:t>CA_xxC</w:t>
            </w:r>
            <w:proofErr w:type="spellEnd"/>
            <w:r w:rsidRPr="00E26D10">
              <w:rPr>
                <w:rFonts w:cs="Arial"/>
                <w:b w:val="0"/>
                <w:szCs w:val="18"/>
                <w:lang w:val="en-US"/>
              </w:rPr>
              <w:t>-</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CA_xxC</w:t>
            </w:r>
            <w:proofErr w:type="spellEnd"/>
            <w:r w:rsidRPr="00E26D10">
              <w:rPr>
                <w:rFonts w:cs="Arial"/>
                <w:b w:val="0"/>
                <w:szCs w:val="18"/>
              </w:rPr>
              <w:t xml:space="preserve">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proofErr w:type="spellStart"/>
            <w:r w:rsidRPr="00E26D10">
              <w:rPr>
                <w:rFonts w:cs="Arial"/>
                <w:b w:val="0"/>
                <w:szCs w:val="18"/>
              </w:rPr>
              <w:t>CA_xxA</w:t>
            </w:r>
            <w:proofErr w:type="spellEnd"/>
            <w:r w:rsidRPr="00E26D10">
              <w:rPr>
                <w:rFonts w:cs="Arial"/>
                <w:b w:val="0"/>
                <w:szCs w:val="18"/>
                <w:lang w:val="en-US"/>
              </w:rPr>
              <w:t>-</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proofErr w:type="spellStart"/>
            <w:r w:rsidRPr="00E26D10">
              <w:rPr>
                <w:rFonts w:cs="Arial"/>
                <w:b w:val="0"/>
                <w:szCs w:val="18"/>
              </w:rPr>
              <w:t>CA_yCC</w:t>
            </w:r>
            <w:proofErr w:type="spellEnd"/>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70" w:name="_Toc133338529"/>
      <w:bookmarkStart w:id="71"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70"/>
      <w:bookmarkEnd w:id="71"/>
    </w:p>
    <w:p w14:paraId="5E888114" w14:textId="69EECB49" w:rsidR="00BB1A36" w:rsidRPr="006B33C4" w:rsidRDefault="00BB1A36" w:rsidP="006E2AEE">
      <w:pPr>
        <w:pStyle w:val="Guidance"/>
      </w:pPr>
      <w:bookmarkStart w:id="72" w:name="_Toc441571537"/>
      <w:bookmarkStart w:id="73"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w:t>
      </w:r>
      <w:proofErr w:type="spellStart"/>
      <w:r w:rsidR="0064431F">
        <w:t>fallback</w:t>
      </w:r>
      <w:proofErr w:type="spellEnd"/>
      <w:r w:rsidR="0064431F">
        <w:t xml:space="preserve"> combinations.</w:t>
      </w:r>
      <w:r w:rsidRPr="00E26D10">
        <w:t xml:space="preserve"> </w:t>
      </w:r>
      <w:r>
        <w:t xml:space="preserve">Text will be added, the examples is given as follows. The harmonics and harmonics mixing issues </w:t>
      </w:r>
      <w:proofErr w:type="spellStart"/>
      <w:r w:rsidR="00E64C87">
        <w:t>should</w:t>
      </w:r>
      <w:r>
        <w:t>be</w:t>
      </w:r>
      <w:proofErr w:type="spellEnd"/>
      <w:r>
        <w:t xml:space="preserv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w:t>
      </w:r>
      <w:proofErr w:type="spellStart"/>
      <w:r w:rsidRPr="001E3F3E">
        <w:rPr>
          <w:rFonts w:eastAsia="MS Mincho"/>
          <w:lang w:eastAsia="zh-CN"/>
        </w:rPr>
        <w:t>yy</w:t>
      </w:r>
      <w:proofErr w:type="spellEnd"/>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w:t>
      </w:r>
      <w:proofErr w:type="spellStart"/>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w:t>
      </w:r>
      <w:proofErr w:type="spellStart"/>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4" w:name="_Toc133338530"/>
      <w:bookmarkStart w:id="75" w:name="_Toc173248072"/>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2"/>
      <w:bookmarkEnd w:id="73"/>
      <w:bookmarkEnd w:id="74"/>
      <w:bookmarkEnd w:id="75"/>
    </w:p>
    <w:p w14:paraId="2EC69294" w14:textId="77777777" w:rsidR="00FD767C" w:rsidRPr="006B33C4" w:rsidRDefault="00FD767C" w:rsidP="006E2AEE">
      <w:pPr>
        <w:pStyle w:val="Guidance"/>
      </w:pPr>
      <w:bookmarkStart w:id="76" w:name="_Toc441571538"/>
      <w:bookmarkStart w:id="77"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proofErr w:type="spellStart"/>
      <w:r>
        <w:rPr>
          <w:vertAlign w:val="subscript"/>
        </w:rPr>
        <w:t>IB,c</w:t>
      </w:r>
      <w:proofErr w:type="spell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78" w:name="_Toc133338531"/>
      <w:bookmarkStart w:id="79"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6"/>
      <w:bookmarkEnd w:id="77"/>
      <w:bookmarkEnd w:id="78"/>
      <w:bookmarkEnd w:id="79"/>
    </w:p>
    <w:p w14:paraId="1BE93B89" w14:textId="77777777" w:rsidR="00FD767C" w:rsidRPr="006B33C4" w:rsidRDefault="00FD767C" w:rsidP="00FD767C">
      <w:pPr>
        <w:pStyle w:val="Guidance"/>
      </w:pPr>
      <w:bookmarkStart w:id="80"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w:t>
            </w:r>
            <w:proofErr w:type="spellStart"/>
            <w:r>
              <w:rPr>
                <w:rFonts w:cs="Arial"/>
                <w:b/>
                <w:bCs/>
              </w:rPr>
              <w:t>dBm</w:t>
            </w:r>
            <w:proofErr w:type="spellEnd"/>
            <w:r>
              <w:rPr>
                <w:rFonts w:cs="Arial"/>
                <w:b/>
                <w:bCs/>
              </w:rPr>
              <w:t>)</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proofErr w:type="spellStart"/>
            <w:r w:rsidRPr="001E3F3E">
              <w:rPr>
                <w:rFonts w:cs="Arial"/>
                <w:szCs w:val="18"/>
              </w:rPr>
              <w:t>CA_xxA-yyA</w:t>
            </w:r>
            <w:proofErr w:type="spellEnd"/>
          </w:p>
          <w:p w14:paraId="2357A790" w14:textId="77777777" w:rsidR="00FD767C" w:rsidRPr="001E3F3E" w:rsidRDefault="00FD767C" w:rsidP="0037434E">
            <w:pPr>
              <w:pStyle w:val="TAC"/>
              <w:rPr>
                <w:rFonts w:cs="Arial"/>
                <w:szCs w:val="18"/>
              </w:rPr>
            </w:pPr>
            <w:proofErr w:type="spellStart"/>
            <w:r w:rsidRPr="001E3F3E">
              <w:rPr>
                <w:rFonts w:cs="Arial"/>
                <w:szCs w:val="18"/>
              </w:rPr>
              <w:t>CA_xxA-yyC</w:t>
            </w:r>
            <w:proofErr w:type="spellEnd"/>
          </w:p>
          <w:p w14:paraId="74C4012C" w14:textId="77777777" w:rsidR="00FD767C" w:rsidRDefault="00FD767C" w:rsidP="0037434E">
            <w:pPr>
              <w:spacing w:after="0"/>
              <w:jc w:val="center"/>
              <w:rPr>
                <w:rFonts w:ascii="Arial" w:hAnsi="Arial" w:cs="Arial"/>
                <w:sz w:val="18"/>
                <w:szCs w:val="18"/>
              </w:rPr>
            </w:pPr>
            <w:proofErr w:type="spellStart"/>
            <w:r w:rsidRPr="001E3F3E">
              <w:rPr>
                <w:rFonts w:cs="Arial"/>
                <w:szCs w:val="18"/>
              </w:rPr>
              <w:t>CA_xxC-yyA</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proofErr w:type="spellStart"/>
            <w:r>
              <w:t>yy</w:t>
            </w:r>
            <w:proofErr w:type="spellEnd"/>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81" w:name="_Toc133338532"/>
      <w:bookmarkEnd w:id="80"/>
    </w:p>
    <w:p w14:paraId="4F354A6B" w14:textId="5B49304C" w:rsidR="007A7757" w:rsidRPr="007A7757" w:rsidRDefault="007A7757" w:rsidP="00260AEF">
      <w:pPr>
        <w:pStyle w:val="Heading2"/>
      </w:pPr>
      <w:bookmarkStart w:id="82" w:name="_Toc133338547"/>
      <w:bookmarkStart w:id="83" w:name="_Toc173248074"/>
      <w:bookmarkStart w:id="84" w:name="_Toc47511393"/>
      <w:bookmarkEnd w:id="81"/>
      <w:r>
        <w:t>5.3</w:t>
      </w:r>
      <w:r>
        <w:tab/>
      </w:r>
      <w:r w:rsidRPr="000E3518">
        <w:t>LTE-A inter-band CA for 2 bands DL with 2 bands UL</w:t>
      </w:r>
      <w:bookmarkEnd w:id="82"/>
      <w:bookmarkEnd w:id="83"/>
    </w:p>
    <w:p w14:paraId="5ACC0347" w14:textId="24C96ADD" w:rsidR="00692089" w:rsidRPr="00616096" w:rsidRDefault="00F444E3" w:rsidP="00493DAD">
      <w:pPr>
        <w:pStyle w:val="Heading3"/>
        <w:rPr>
          <w:rFonts w:ascii="Calibri" w:hAnsi="Calibri"/>
          <w:sz w:val="22"/>
          <w:szCs w:val="22"/>
          <w:lang w:val="en-US" w:eastAsia="zh-CN"/>
        </w:rPr>
      </w:pPr>
      <w:bookmarkStart w:id="85" w:name="_Toc133338548"/>
      <w:bookmarkStart w:id="86"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proofErr w:type="spellStart"/>
      <w:r w:rsidR="00692089" w:rsidRPr="00616096">
        <w:rPr>
          <w:lang w:val="en-US"/>
        </w:rPr>
        <w:t>CA_</w:t>
      </w:r>
      <w:r w:rsidR="00692089" w:rsidRPr="00616096">
        <w:rPr>
          <w:rFonts w:hint="eastAsia"/>
          <w:lang w:val="en-US" w:eastAsia="zh-CN"/>
        </w:rPr>
        <w:t>a</w:t>
      </w:r>
      <w:proofErr w:type="spellEnd"/>
      <w:r w:rsidR="00692089" w:rsidRPr="00616096">
        <w:rPr>
          <w:lang w:val="en-US"/>
        </w:rPr>
        <w:t>-</w:t>
      </w:r>
      <w:r w:rsidR="00692089" w:rsidRPr="00616096">
        <w:rPr>
          <w:lang w:val="en-US" w:eastAsia="zh-CN"/>
        </w:rPr>
        <w:t>b</w:t>
      </w:r>
      <w:bookmarkEnd w:id="84"/>
      <w:bookmarkEnd w:id="85"/>
      <w:bookmarkEnd w:id="86"/>
    </w:p>
    <w:p w14:paraId="5FA6B41A" w14:textId="7D289613" w:rsidR="00692089" w:rsidRDefault="00F444E3" w:rsidP="00493DAD">
      <w:pPr>
        <w:pStyle w:val="Heading4"/>
      </w:pPr>
      <w:bookmarkStart w:id="87" w:name="_Toc47511394"/>
      <w:bookmarkStart w:id="88" w:name="_Toc133338549"/>
      <w:bookmarkStart w:id="89"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87"/>
      <w:bookmarkEnd w:id="88"/>
      <w:bookmarkEnd w:id="89"/>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90" w:name="_Toc133338550"/>
      <w:bookmarkStart w:id="91"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90"/>
      <w:bookmarkEnd w:id="91"/>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92" w:name="_Toc47511395"/>
      <w:bookmarkStart w:id="93" w:name="_Toc133338551"/>
      <w:bookmarkStart w:id="94"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92"/>
      <w:bookmarkEnd w:id="93"/>
      <w:bookmarkEnd w:id="94"/>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5" w:name="_Toc47511396"/>
      <w:bookmarkStart w:id="96" w:name="_Toc133338552"/>
      <w:bookmarkStart w:id="97"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5"/>
      <w:bookmarkEnd w:id="96"/>
      <w:bookmarkEnd w:id="97"/>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E07DF7E" w14:textId="23D9087A" w:rsidR="00C631A1" w:rsidRDefault="004C350D" w:rsidP="00F444E3">
      <w:pPr>
        <w:pStyle w:val="Heading2"/>
      </w:pPr>
      <w:bookmarkStart w:id="98" w:name="_Toc133338583"/>
      <w:bookmarkStart w:id="99" w:name="_Toc173248080"/>
      <w:r>
        <w:lastRenderedPageBreak/>
        <w:t>5.4</w:t>
      </w:r>
      <w:r w:rsidR="00E64C87">
        <w:tab/>
      </w:r>
      <w:r w:rsidR="00F444E3" w:rsidRPr="00F444E3">
        <w:t>LTE-A inter-band CA for x (x&gt;2) bands DL with 2 bands UL</w:t>
      </w:r>
      <w:bookmarkEnd w:id="98"/>
      <w:bookmarkEnd w:id="99"/>
    </w:p>
    <w:p w14:paraId="5B52D255" w14:textId="77777777" w:rsidR="00FE30CD" w:rsidRDefault="00FE30CD" w:rsidP="00FE30CD">
      <w:pPr>
        <w:pStyle w:val="Heading3"/>
        <w:rPr>
          <w:sz w:val="24"/>
          <w:szCs w:val="18"/>
        </w:rPr>
      </w:pPr>
      <w:bookmarkStart w:id="100" w:name="_Toc45108111"/>
      <w:bookmarkStart w:id="101" w:name="_Toc110005734"/>
      <w:bookmarkStart w:id="102" w:name="_Toc173248081"/>
      <w:bookmarkStart w:id="103"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00"/>
      <w:bookmarkEnd w:id="101"/>
      <w:bookmarkEnd w:id="102"/>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04" w:name="_Toc173248082"/>
      <w:bookmarkStart w:id="105" w:name="_Toc133338586"/>
      <w:bookmarkEnd w:id="103"/>
      <w:r>
        <w:t>5.4.x.1</w:t>
      </w:r>
      <w:r w:rsidRPr="00F00C5E">
        <w:rPr>
          <w:rFonts w:ascii="Calibri" w:hAnsi="Calibri"/>
          <w:sz w:val="22"/>
          <w:szCs w:val="22"/>
          <w:lang w:eastAsia="sv-SE"/>
        </w:rPr>
        <w:tab/>
      </w:r>
      <w:r w:rsidRPr="00725D82">
        <w:t>Channel bandwidths per operating band for CA</w:t>
      </w:r>
      <w:bookmarkEnd w:id="104"/>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proofErr w:type="spellStart"/>
            <w:r>
              <w:rPr>
                <w:rFonts w:cs="Arial"/>
                <w:lang w:eastAsia="zh-CN"/>
              </w:rPr>
              <w:t>yy</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proofErr w:type="spellStart"/>
            <w:r>
              <w:rPr>
                <w:rFonts w:cs="Arial"/>
              </w:rPr>
              <w:t>zz</w:t>
            </w:r>
            <w:proofErr w:type="spellEnd"/>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proofErr w:type="spellStart"/>
            <w:r>
              <w:rPr>
                <w:rFonts w:cs="Arial"/>
                <w:lang w:eastAsia="zh-CN"/>
              </w:rPr>
              <w:t>zz</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r>
              <w:rPr>
                <w:rFonts w:cs="Arial"/>
                <w:b w:val="0"/>
                <w:szCs w:val="18"/>
                <w:lang w:val="en-US"/>
              </w:rPr>
              <w:t>-</w:t>
            </w:r>
            <w:proofErr w:type="spellStart"/>
            <w:r>
              <w:rPr>
                <w:rFonts w:cs="Arial"/>
                <w:b w:val="0"/>
                <w:szCs w:val="18"/>
                <w:lang w:val="en-US"/>
              </w:rPr>
              <w:t>zzA</w:t>
            </w:r>
            <w:proofErr w:type="spellEnd"/>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proofErr w:type="spellStart"/>
            <w:r>
              <w:rPr>
                <w:rFonts w:cs="Arial"/>
                <w:b w:val="0"/>
                <w:szCs w:val="18"/>
                <w:lang w:val="en-US"/>
              </w:rPr>
              <w:t>zz</w:t>
            </w:r>
            <w:proofErr w:type="spellEnd"/>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06" w:name="_Toc173248083"/>
      <w:r>
        <w:t>5.4.x.2</w:t>
      </w:r>
      <w:r w:rsidRPr="00F00C5E">
        <w:rPr>
          <w:rFonts w:ascii="Calibri" w:hAnsi="Calibri"/>
          <w:sz w:val="22"/>
          <w:szCs w:val="22"/>
          <w:lang w:eastAsia="sv-SE"/>
        </w:rPr>
        <w:tab/>
      </w:r>
      <w:r w:rsidRPr="00052FB3">
        <w:rPr>
          <w:rFonts w:eastAsia="MS Mincho"/>
          <w:lang w:val="en-US"/>
        </w:rPr>
        <w:t>Co-existence studies</w:t>
      </w:r>
      <w:bookmarkEnd w:id="106"/>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proofErr w:type="spellStart"/>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w:t>
      </w:r>
      <w:proofErr w:type="spellEnd"/>
      <w:r w:rsidR="001039AA">
        <w:rPr>
          <w:rFonts w:eastAsia="MS Mincho"/>
          <w:lang w:eastAsia="zh-CN"/>
        </w:rPr>
        <w:t xml:space="preserve">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proofErr w:type="spellStart"/>
      <w:r w:rsidR="00CB771A" w:rsidRPr="00CB771A">
        <w:rPr>
          <w:rFonts w:eastAsia="MS Mincho"/>
          <w:lang w:eastAsia="zh-CN"/>
        </w:rPr>
        <w:t>CA_xxA-yyA</w:t>
      </w:r>
      <w:proofErr w:type="spellEnd"/>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fx_low</w:t>
            </w:r>
            <w:proofErr w:type="spellEnd"/>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fx_high</w:t>
            </w:r>
            <w:proofErr w:type="spellEnd"/>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fy_low</w:t>
            </w:r>
            <w:proofErr w:type="spellEnd"/>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proofErr w:type="spellStart"/>
            <w:r w:rsidRPr="00CB771A">
              <w:rPr>
                <w:rFonts w:ascii="Arial" w:eastAsia="SimSun" w:hAnsi="Arial" w:cs="Arial"/>
                <w:b/>
                <w:bCs/>
                <w:sz w:val="18"/>
                <w:szCs w:val="18"/>
                <w:lang w:val="en-US" w:eastAsia="zh-CN"/>
              </w:rPr>
              <w:t>fy_high</w:t>
            </w:r>
            <w:proofErr w:type="spellEnd"/>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proofErr w:type="spellStart"/>
            <w:r>
              <w:rPr>
                <w:rFonts w:ascii="Arial" w:eastAsia="SimSun" w:hAnsi="Arial" w:cs="Arial"/>
                <w:color w:val="000000"/>
                <w:sz w:val="18"/>
                <w:szCs w:val="18"/>
                <w:lang w:val="en-US" w:eastAsia="zh-CN"/>
              </w:rPr>
              <w:t>yy</w:t>
            </w:r>
            <w:proofErr w:type="spellEnd"/>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+1*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+ 1*</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+2* </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+ 4*</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fy_low</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fx_low</w:t>
            </w:r>
            <w:proofErr w:type="spellEnd"/>
            <w:r w:rsidRPr="00CB771A">
              <w:rPr>
                <w:rFonts w:ascii="Arial" w:eastAsia="SimSun" w:hAnsi="Arial" w:cs="Arial"/>
                <w:color w:val="000000"/>
                <w:sz w:val="18"/>
                <w:szCs w:val="18"/>
                <w:lang w:val="en-US" w:eastAsia="zh-CN"/>
              </w:rPr>
              <w:t>|</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proofErr w:type="spellStart"/>
            <w:r w:rsidRPr="00CB771A">
              <w:rPr>
                <w:rFonts w:ascii="Arial" w:eastAsia="SimSun" w:hAnsi="Arial" w:cs="Arial"/>
                <w:color w:val="000000"/>
                <w:sz w:val="18"/>
                <w:szCs w:val="18"/>
                <w:lang w:val="en-US" w:eastAsia="zh-CN"/>
              </w:rPr>
              <w:t>fy_high</w:t>
            </w:r>
            <w:proofErr w:type="spellEnd"/>
            <w:r w:rsidRPr="00CB771A">
              <w:rPr>
                <w:rFonts w:ascii="Arial" w:eastAsia="SimSun" w:hAnsi="Arial" w:cs="Arial"/>
                <w:color w:val="000000"/>
                <w:sz w:val="18"/>
                <w:szCs w:val="18"/>
                <w:lang w:val="en-US" w:eastAsia="zh-CN"/>
              </w:rPr>
              <w:t xml:space="preserve"> + 3*</w:t>
            </w:r>
            <w:proofErr w:type="spellStart"/>
            <w:r w:rsidRPr="00CB771A">
              <w:rPr>
                <w:rFonts w:ascii="Arial" w:eastAsia="SimSun" w:hAnsi="Arial" w:cs="Arial"/>
                <w:color w:val="000000"/>
                <w:sz w:val="18"/>
                <w:szCs w:val="18"/>
                <w:lang w:val="en-US" w:eastAsia="zh-CN"/>
              </w:rPr>
              <w:t>fx_high</w:t>
            </w:r>
            <w:proofErr w:type="spellEnd"/>
            <w:r w:rsidRPr="00CB771A">
              <w:rPr>
                <w:rFonts w:ascii="Arial" w:eastAsia="SimSun" w:hAnsi="Arial" w:cs="Arial"/>
                <w:color w:val="000000"/>
                <w:sz w:val="18"/>
                <w:szCs w:val="18"/>
                <w:lang w:val="en-US" w:eastAsia="zh-CN"/>
              </w:rPr>
              <w:t>|</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07"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7"/>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proofErr w:type="spellStart"/>
      <w:r>
        <w:rPr>
          <w:vertAlign w:val="subscript"/>
        </w:rPr>
        <w:t>IB,c</w:t>
      </w:r>
      <w:proofErr w:type="spell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proofErr w:type="spellStart"/>
            <w:r>
              <w:rPr>
                <w:rFonts w:ascii="Arial" w:hAnsi="Arial" w:cs="Arial"/>
                <w:sz w:val="18"/>
              </w:rPr>
              <w:t>CA_xx-yy-zz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proofErr w:type="spellStart"/>
            <w:r>
              <w:rPr>
                <w:rFonts w:ascii="Arial" w:hAnsi="Arial" w:cs="Arial"/>
                <w:sz w:val="18"/>
                <w:lang w:eastAsia="ko-KR"/>
              </w:rPr>
              <w:t>zz</w:t>
            </w:r>
            <w:proofErr w:type="spellEnd"/>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08" w:name="_Toc173248085"/>
      <w:r>
        <w:lastRenderedPageBreak/>
        <w:t>5.4.x.</w:t>
      </w:r>
      <w:r>
        <w:rPr>
          <w:lang w:eastAsia="zh-CN"/>
        </w:rPr>
        <w:t>4</w:t>
      </w:r>
      <w:r w:rsidRPr="00F00C5E">
        <w:rPr>
          <w:rFonts w:ascii="Calibri" w:hAnsi="Calibri"/>
          <w:sz w:val="22"/>
          <w:szCs w:val="22"/>
          <w:lang w:eastAsia="sv-SE"/>
        </w:rPr>
        <w:tab/>
      </w:r>
      <w:r>
        <w:rPr>
          <w:rFonts w:hint="eastAsia"/>
          <w:lang w:eastAsia="zh-CN"/>
        </w:rPr>
        <w:t>REFSENS requirements</w:t>
      </w:r>
      <w:bookmarkEnd w:id="108"/>
    </w:p>
    <w:p w14:paraId="73C9C42A" w14:textId="19938ACD" w:rsidR="00FE30CD" w:rsidRPr="006B33C4"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64124978" w14:textId="5390189E" w:rsidR="000630F2" w:rsidRDefault="000630F2" w:rsidP="000630F2">
      <w:pPr>
        <w:pStyle w:val="TH"/>
      </w:pPr>
      <w:r>
        <w:t xml:space="preserve">Table 5.4.x.4-1: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630F2" w14:paraId="6AA0EC08" w14:textId="77777777" w:rsidTr="00326354">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C9968D2" w14:textId="77777777" w:rsidR="000630F2" w:rsidRDefault="000630F2" w:rsidP="00326354">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14570D2B" w14:textId="77777777" w:rsidR="000630F2" w:rsidRDefault="000630F2" w:rsidP="00326354">
            <w:pPr>
              <w:pStyle w:val="TAH"/>
              <w:rPr>
                <w:rFonts w:cs="Arial"/>
              </w:rPr>
            </w:pPr>
            <w:r>
              <w:rPr>
                <w:rFonts w:cs="Arial"/>
              </w:rPr>
              <w:t>Source of IMD</w:t>
            </w:r>
          </w:p>
        </w:tc>
      </w:tr>
      <w:tr w:rsidR="000630F2" w14:paraId="27B2CD0D" w14:textId="77777777" w:rsidTr="00326354">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3A8BDEB3" w14:textId="77777777" w:rsidR="000630F2" w:rsidRDefault="000630F2" w:rsidP="00326354">
            <w:pPr>
              <w:pStyle w:val="TAH"/>
              <w:rPr>
                <w:rFonts w:cs="Arial"/>
              </w:rPr>
            </w:pPr>
            <w:r>
              <w:rPr>
                <w:rFonts w:cs="Arial"/>
              </w:rPr>
              <w:t>EUTRA CA</w:t>
            </w:r>
          </w:p>
          <w:p w14:paraId="22EB532B" w14:textId="77777777" w:rsidR="000630F2" w:rsidRDefault="000630F2" w:rsidP="00326354">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8E25FCE" w14:textId="77777777" w:rsidR="000630F2" w:rsidRDefault="000630F2" w:rsidP="00326354">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22ABD" w14:textId="77777777" w:rsidR="000630F2" w:rsidRDefault="000630F2" w:rsidP="00326354">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E8AC0" w14:textId="77777777" w:rsidR="000630F2" w:rsidRDefault="000630F2" w:rsidP="00326354">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A56B" w14:textId="77777777" w:rsidR="000630F2" w:rsidRDefault="000630F2" w:rsidP="00326354">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FC027" w14:textId="77777777" w:rsidR="000630F2" w:rsidRDefault="000630F2" w:rsidP="00326354">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B808B" w14:textId="77777777" w:rsidR="000630F2" w:rsidRDefault="000630F2" w:rsidP="00326354">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7F0F2F4E" w14:textId="77777777" w:rsidR="000630F2" w:rsidRDefault="000630F2" w:rsidP="00326354">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C93D" w14:textId="77777777" w:rsidR="000630F2" w:rsidRDefault="000630F2" w:rsidP="00326354">
            <w:pPr>
              <w:spacing w:after="0"/>
              <w:rPr>
                <w:rFonts w:ascii="Arial" w:eastAsiaTheme="minorHAnsi" w:hAnsi="Arial" w:cs="Arial"/>
                <w:b/>
                <w:sz w:val="18"/>
                <w:szCs w:val="22"/>
              </w:rPr>
            </w:pPr>
          </w:p>
        </w:tc>
      </w:tr>
      <w:tr w:rsidR="000630F2" w14:paraId="1BCA81B2" w14:textId="77777777" w:rsidTr="00326354">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117145CA" w14:textId="24F06F46" w:rsidR="000630F2" w:rsidRDefault="000630F2" w:rsidP="00326354">
            <w:pPr>
              <w:pStyle w:val="TAC"/>
              <w:rPr>
                <w:rFonts w:cs="Arial"/>
              </w:rPr>
            </w:pPr>
            <w:proofErr w:type="spellStart"/>
            <w:r w:rsidRPr="00E26D10">
              <w:rPr>
                <w:rFonts w:cs="Arial"/>
                <w:b/>
                <w:szCs w:val="18"/>
              </w:rPr>
              <w:t>CA_xx</w:t>
            </w:r>
            <w:proofErr w:type="spellEnd"/>
            <w:r w:rsidRPr="00E26D10">
              <w:rPr>
                <w:rFonts w:cs="Arial"/>
                <w:b/>
                <w:szCs w:val="18"/>
                <w:lang w:val="en-US"/>
              </w:rPr>
              <w:t>A-</w:t>
            </w:r>
            <w:proofErr w:type="spellStart"/>
            <w:r w:rsidRPr="00E26D10">
              <w:rPr>
                <w:rFonts w:cs="Arial"/>
                <w:b/>
                <w:szCs w:val="18"/>
                <w:lang w:val="en-US"/>
              </w:rPr>
              <w:t>yyA</w:t>
            </w:r>
            <w:proofErr w:type="spellEnd"/>
            <w:r>
              <w:rPr>
                <w:rFonts w:cs="Arial"/>
                <w:b/>
                <w:szCs w:val="18"/>
                <w:lang w:val="en-US"/>
              </w:rPr>
              <w:t>-</w:t>
            </w:r>
            <w:proofErr w:type="spellStart"/>
            <w:r>
              <w:rPr>
                <w:rFonts w:cs="Arial"/>
                <w:b/>
                <w:szCs w:val="18"/>
                <w:lang w:val="en-US"/>
              </w:rPr>
              <w:t>zzA</w:t>
            </w:r>
            <w:proofErr w:type="spellEnd"/>
          </w:p>
        </w:tc>
        <w:tc>
          <w:tcPr>
            <w:tcW w:w="847" w:type="dxa"/>
            <w:tcBorders>
              <w:top w:val="single" w:sz="4" w:space="0" w:color="auto"/>
              <w:left w:val="single" w:sz="4" w:space="0" w:color="auto"/>
              <w:bottom w:val="single" w:sz="4" w:space="0" w:color="auto"/>
              <w:right w:val="single" w:sz="4" w:space="0" w:color="auto"/>
            </w:tcBorders>
            <w:vAlign w:val="center"/>
            <w:hideMark/>
          </w:tcPr>
          <w:p w14:paraId="418F1699" w14:textId="4BFA4548" w:rsidR="000630F2" w:rsidRDefault="000630F2" w:rsidP="00326354">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62B89C" w14:textId="0F7125A7"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B510805" w14:textId="56D461B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AD8F5D" w14:textId="61E7FBB0"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61E409" w14:textId="372D5F9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613D9" w14:textId="05BA350A" w:rsidR="000630F2" w:rsidRDefault="000630F2" w:rsidP="00326354">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75E438DB" w14:textId="77777777" w:rsidR="000630F2" w:rsidRDefault="000630F2" w:rsidP="00326354">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4F661F45" w14:textId="62A50961" w:rsidR="000630F2" w:rsidRDefault="000630F2" w:rsidP="000630F2">
            <w:pPr>
              <w:pStyle w:val="TAC"/>
              <w:rPr>
                <w:rFonts w:cs="Arial"/>
              </w:rPr>
            </w:pPr>
            <w:r>
              <w:rPr>
                <w:rFonts w:cs="Arial"/>
                <w:lang w:eastAsia="zh-CN"/>
              </w:rPr>
              <w:t>IMDX</w:t>
            </w:r>
          </w:p>
        </w:tc>
      </w:tr>
      <w:tr w:rsidR="000630F2" w14:paraId="36ECC038" w14:textId="77777777" w:rsidTr="0032635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E4528" w14:textId="77777777" w:rsidR="000630F2" w:rsidRDefault="000630F2" w:rsidP="000630F2">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0FF1E9" w14:textId="4240263B" w:rsidR="000630F2" w:rsidRDefault="000630F2" w:rsidP="000630F2">
            <w:pPr>
              <w:pStyle w:val="TAC"/>
              <w:rPr>
                <w:rFonts w:cs="Arial"/>
              </w:rPr>
            </w:pPr>
            <w:proofErr w:type="spellStart"/>
            <w:r>
              <w:rPr>
                <w:rFonts w:cs="Arial"/>
                <w:b/>
                <w:szCs w:val="18"/>
              </w:rPr>
              <w:t>yy</w:t>
            </w:r>
            <w:proofErr w:type="spellEnd"/>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C06471" w14:textId="45248612"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DA1300" w14:textId="7769C0D3"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17B991" w14:textId="2BECE858"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36F652" w14:textId="4CF9671B"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915D" w14:textId="77777777" w:rsidR="000630F2" w:rsidRDefault="000630F2" w:rsidP="000630F2">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7414" w14:textId="08CB0379" w:rsidR="000630F2" w:rsidRPr="00BB2182" w:rsidRDefault="000630F2" w:rsidP="000630F2">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3A06EE32" w14:textId="77777777" w:rsidR="000630F2" w:rsidRDefault="000630F2" w:rsidP="000630F2">
            <w:pPr>
              <w:pStyle w:val="TAC"/>
              <w:rPr>
                <w:rFonts w:cs="Arial"/>
              </w:rPr>
            </w:pPr>
            <w:r>
              <w:rPr>
                <w:rFonts w:cs="Arial"/>
                <w:lang w:eastAsia="zh-CN"/>
              </w:rPr>
              <w:t>N/A</w:t>
            </w:r>
          </w:p>
        </w:tc>
      </w:tr>
    </w:tbl>
    <w:p w14:paraId="1675B670" w14:textId="77777777" w:rsidR="00080512" w:rsidRPr="00C90EF0" w:rsidRDefault="00080512" w:rsidP="001F3BF6">
      <w:pPr>
        <w:pStyle w:val="Heading1"/>
        <w:rPr>
          <w:lang w:val="en-US"/>
        </w:rPr>
      </w:pPr>
      <w:bookmarkStart w:id="109" w:name="_Toc133338660"/>
      <w:bookmarkStart w:id="110" w:name="_Toc173248086"/>
      <w:bookmarkEnd w:id="105"/>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09"/>
      <w:bookmarkEnd w:id="110"/>
    </w:p>
    <w:p w14:paraId="3CE49897" w14:textId="77777777" w:rsidR="00054A22" w:rsidRPr="00235394" w:rsidRDefault="00054A22" w:rsidP="00054A22">
      <w:pPr>
        <w:pStyle w:val="TH"/>
      </w:pPr>
      <w:bookmarkStart w:id="111" w:name="historyclause"/>
      <w:bookmarkEnd w:id="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7262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72626">
        <w:tc>
          <w:tcPr>
            <w:tcW w:w="800"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800"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bl>
    <w:p w14:paraId="22FEADC1" w14:textId="77777777" w:rsidR="00080512" w:rsidRDefault="00080512"/>
    <w:sectPr w:rsidR="00080512" w:rsidSect="00955B1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8BE29" w14:textId="77777777" w:rsidR="00ED19DD" w:rsidRDefault="00ED19DD">
      <w:r>
        <w:separator/>
      </w:r>
    </w:p>
  </w:endnote>
  <w:endnote w:type="continuationSeparator" w:id="0">
    <w:p w14:paraId="07EC4244" w14:textId="77777777" w:rsidR="00ED19DD" w:rsidRDefault="00ED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B6167F">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12CFA" w:rsidRDefault="00A12C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9FFFA" w14:textId="77777777" w:rsidR="00ED19DD" w:rsidRDefault="00ED19DD">
      <w:r>
        <w:separator/>
      </w:r>
    </w:p>
  </w:footnote>
  <w:footnote w:type="continuationSeparator" w:id="0">
    <w:p w14:paraId="523B9DE5" w14:textId="77777777" w:rsidR="00ED19DD" w:rsidRDefault="00ED1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52351BDE"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67F">
      <w:rPr>
        <w:rFonts w:ascii="Arial" w:hAnsi="Arial" w:cs="Arial"/>
        <w:b/>
        <w:noProof/>
        <w:sz w:val="18"/>
        <w:szCs w:val="18"/>
      </w:rPr>
      <w:t>3GPP TR 36.719-01-01 V0.0.0 (2024-08)</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167F">
      <w:rPr>
        <w:rFonts w:ascii="Arial" w:hAnsi="Arial" w:cs="Arial"/>
        <w:b/>
        <w:noProof/>
        <w:sz w:val="18"/>
        <w:szCs w:val="18"/>
      </w:rPr>
      <w:t>13</w:t>
    </w:r>
    <w:r>
      <w:rPr>
        <w:rFonts w:ascii="Arial" w:hAnsi="Arial" w:cs="Arial"/>
        <w:b/>
        <w:sz w:val="18"/>
        <w:szCs w:val="18"/>
      </w:rPr>
      <w:fldChar w:fldCharType="end"/>
    </w:r>
  </w:p>
  <w:p w14:paraId="31FFC0E3" w14:textId="39B63D6B"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6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36F66"/>
    <w:rsid w:val="00040095"/>
    <w:rsid w:val="00051834"/>
    <w:rsid w:val="00054A22"/>
    <w:rsid w:val="000557C8"/>
    <w:rsid w:val="00060A13"/>
    <w:rsid w:val="00062023"/>
    <w:rsid w:val="000630F2"/>
    <w:rsid w:val="000655A6"/>
    <w:rsid w:val="00077805"/>
    <w:rsid w:val="0008009E"/>
    <w:rsid w:val="00080512"/>
    <w:rsid w:val="00086385"/>
    <w:rsid w:val="000C47C3"/>
    <w:rsid w:val="000D58AB"/>
    <w:rsid w:val="000D67E0"/>
    <w:rsid w:val="000D7981"/>
    <w:rsid w:val="000E3518"/>
    <w:rsid w:val="000E44DD"/>
    <w:rsid w:val="000F682B"/>
    <w:rsid w:val="001039AA"/>
    <w:rsid w:val="00124A0D"/>
    <w:rsid w:val="00133525"/>
    <w:rsid w:val="00145F4A"/>
    <w:rsid w:val="00151F2A"/>
    <w:rsid w:val="00161E75"/>
    <w:rsid w:val="0016399F"/>
    <w:rsid w:val="00174C1B"/>
    <w:rsid w:val="00177B8D"/>
    <w:rsid w:val="00177D93"/>
    <w:rsid w:val="00185565"/>
    <w:rsid w:val="0019126E"/>
    <w:rsid w:val="001A2355"/>
    <w:rsid w:val="001A4C42"/>
    <w:rsid w:val="001A7420"/>
    <w:rsid w:val="001B53FE"/>
    <w:rsid w:val="001B5B0A"/>
    <w:rsid w:val="001B6637"/>
    <w:rsid w:val="001C21C3"/>
    <w:rsid w:val="001D02C2"/>
    <w:rsid w:val="001D0B09"/>
    <w:rsid w:val="001D26F1"/>
    <w:rsid w:val="001F0C1D"/>
    <w:rsid w:val="001F1132"/>
    <w:rsid w:val="001F168B"/>
    <w:rsid w:val="001F3110"/>
    <w:rsid w:val="001F3BF6"/>
    <w:rsid w:val="00223F9A"/>
    <w:rsid w:val="00226C34"/>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310F8"/>
    <w:rsid w:val="00352CCC"/>
    <w:rsid w:val="003541B1"/>
    <w:rsid w:val="0035462D"/>
    <w:rsid w:val="003552B9"/>
    <w:rsid w:val="00362D78"/>
    <w:rsid w:val="0037434E"/>
    <w:rsid w:val="003765B8"/>
    <w:rsid w:val="0038616D"/>
    <w:rsid w:val="0039547E"/>
    <w:rsid w:val="003A2368"/>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37BC"/>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C462A"/>
    <w:rsid w:val="005D2E01"/>
    <w:rsid w:val="005D36D0"/>
    <w:rsid w:val="005D7526"/>
    <w:rsid w:val="005E141C"/>
    <w:rsid w:val="005E4BB2"/>
    <w:rsid w:val="005F5825"/>
    <w:rsid w:val="005F7EE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D19E3"/>
    <w:rsid w:val="006D3EFA"/>
    <w:rsid w:val="006E2AEE"/>
    <w:rsid w:val="006E5C86"/>
    <w:rsid w:val="006F1ED5"/>
    <w:rsid w:val="006F63CE"/>
    <w:rsid w:val="00701116"/>
    <w:rsid w:val="00703FDE"/>
    <w:rsid w:val="007046A6"/>
    <w:rsid w:val="00713C44"/>
    <w:rsid w:val="00717326"/>
    <w:rsid w:val="0072070D"/>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A2344"/>
    <w:rsid w:val="008A7630"/>
    <w:rsid w:val="008C384C"/>
    <w:rsid w:val="008C558A"/>
    <w:rsid w:val="008D59AC"/>
    <w:rsid w:val="008D688A"/>
    <w:rsid w:val="008E6C7C"/>
    <w:rsid w:val="008F5D02"/>
    <w:rsid w:val="0090271F"/>
    <w:rsid w:val="00902E23"/>
    <w:rsid w:val="009114D7"/>
    <w:rsid w:val="0091348E"/>
    <w:rsid w:val="00917CCB"/>
    <w:rsid w:val="009243BE"/>
    <w:rsid w:val="00932B1A"/>
    <w:rsid w:val="00941E54"/>
    <w:rsid w:val="00942EC2"/>
    <w:rsid w:val="00955B11"/>
    <w:rsid w:val="00957B70"/>
    <w:rsid w:val="00971FED"/>
    <w:rsid w:val="00972626"/>
    <w:rsid w:val="00981D83"/>
    <w:rsid w:val="00987237"/>
    <w:rsid w:val="009931BB"/>
    <w:rsid w:val="009C0438"/>
    <w:rsid w:val="009C3976"/>
    <w:rsid w:val="009C786B"/>
    <w:rsid w:val="009D4DB9"/>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771A"/>
    <w:rsid w:val="00CC0BCB"/>
    <w:rsid w:val="00CC1FEE"/>
    <w:rsid w:val="00CD3E50"/>
    <w:rsid w:val="00CE2E42"/>
    <w:rsid w:val="00D019ED"/>
    <w:rsid w:val="00D24D8A"/>
    <w:rsid w:val="00D260BE"/>
    <w:rsid w:val="00D340D5"/>
    <w:rsid w:val="00D42E00"/>
    <w:rsid w:val="00D44B7E"/>
    <w:rsid w:val="00D5106C"/>
    <w:rsid w:val="00D51B75"/>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7147"/>
    <w:rsid w:val="00E41870"/>
    <w:rsid w:val="00E44582"/>
    <w:rsid w:val="00E46F27"/>
    <w:rsid w:val="00E56E18"/>
    <w:rsid w:val="00E6086B"/>
    <w:rsid w:val="00E64C87"/>
    <w:rsid w:val="00E77645"/>
    <w:rsid w:val="00E77890"/>
    <w:rsid w:val="00E83C62"/>
    <w:rsid w:val="00EA15B0"/>
    <w:rsid w:val="00EA5EA7"/>
    <w:rsid w:val="00EC1347"/>
    <w:rsid w:val="00EC4A25"/>
    <w:rsid w:val="00ED19DD"/>
    <w:rsid w:val="00F025A2"/>
    <w:rsid w:val="00F04712"/>
    <w:rsid w:val="00F13360"/>
    <w:rsid w:val="00F22EC7"/>
    <w:rsid w:val="00F325C8"/>
    <w:rsid w:val="00F32A83"/>
    <w:rsid w:val="00F444E3"/>
    <w:rsid w:val="00F465D4"/>
    <w:rsid w:val="00F63E19"/>
    <w:rsid w:val="00F653B8"/>
    <w:rsid w:val="00F73002"/>
    <w:rsid w:val="00F9008D"/>
    <w:rsid w:val="00FA1266"/>
    <w:rsid w:val="00FB0D61"/>
    <w:rsid w:val="00FB267C"/>
    <w:rsid w:val="00FC1192"/>
    <w:rsid w:val="00FD767C"/>
    <w:rsid w:val="00FE0CC9"/>
    <w:rsid w:val="00FE30CD"/>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10F8"/>
    <w:pPr>
      <w:jc w:val="right"/>
    </w:pPr>
  </w:style>
  <w:style w:type="paragraph" w:customStyle="1" w:styleId="TAL">
    <w:name w:val="TAL"/>
    <w:basedOn w:val="Normal"/>
    <w:link w:val="TALChar"/>
    <w:rsid w:val="003310F8"/>
    <w:pPr>
      <w:keepNext/>
      <w:keepLines/>
      <w:spacing w:after="0"/>
    </w:pPr>
    <w:rPr>
      <w:rFonts w:ascii="Arial" w:hAnsi="Arial"/>
      <w:sz w:val="18"/>
    </w:rPr>
  </w:style>
  <w:style w:type="paragraph" w:customStyle="1" w:styleId="TAH">
    <w:name w:val="TAH"/>
    <w:basedOn w:val="TAC"/>
    <w:link w:val="TAHCar"/>
    <w:rsid w:val="003310F8"/>
    <w:rPr>
      <w:b/>
    </w:rPr>
  </w:style>
  <w:style w:type="paragraph" w:customStyle="1" w:styleId="TAC">
    <w:name w:val="TAC"/>
    <w:basedOn w:val="TAL"/>
    <w:link w:val="TACChar"/>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061B3-A58D-441C-A101-27E8C3986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3108</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cp:revision>
  <cp:lastPrinted>2019-02-25T20:05:00Z</cp:lastPrinted>
  <dcterms:created xsi:type="dcterms:W3CDTF">2024-07-30T14:14:00Z</dcterms:created>
  <dcterms:modified xsi:type="dcterms:W3CDTF">2024-07-30T14:24:00Z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