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99678959"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99678960"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799678961"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799678962"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7pt" o:ole="">
            <v:imagedata r:id="rId14" o:title="" croptop="1783f" cropbottom="1783f" cropleft="2048f" cropright="2844f"/>
          </v:shape>
          <o:OLEObject Type="Embed" ProgID="Word.Picture.8" ShapeID="_x0000_i1029" DrawAspect="Content" ObjectID="_1799678963"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799678964"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799678965"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99678966"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799678967"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99678968"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799678969"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99678970"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799678971"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99678972"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799678973"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060962"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99678974"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75pt;height:375pt" o:ole="">
            <v:imagedata r:id="rId41" o:title=""/>
          </v:shape>
          <o:OLEObject Type="Embed" ProgID="Word.Document.12" ShapeID="_x0000_i1044" DrawAspect="Content" ObjectID="_1799678975"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identified by an arbitrary number of virtual (non existing) UE’s with C-RNTI’s set different 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99678976"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799678977"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799678978"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t>4.2.10</w:t>
      </w:r>
      <w:r w:rsidRPr="00455208">
        <w:tab/>
        <w:t>SC-PTM test model</w:t>
      </w:r>
      <w:bookmarkEnd w:id="354"/>
      <w:bookmarkEnd w:id="355"/>
      <w:bookmarkEnd w:id="356"/>
      <w:bookmarkEnd w:id="357"/>
      <w:bookmarkEnd w:id="358"/>
    </w:p>
    <w:p w14:paraId="7C84287F" w14:textId="77777777" w:rsidR="007F2FBB" w:rsidRPr="00455208" w:rsidRDefault="00060962"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799678979"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75pt" o:ole="">
            <v:imagedata r:id="rId52" o:title=""/>
          </v:shape>
          <o:OLEObject Type="Embed" ProgID="Word.Document.12" ShapeID="_x0000_i1050" DrawAspect="Content" ObjectID="_1799678980"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060962" w:rsidP="007F2FBB">
      <w:pPr>
        <w:pStyle w:val="TH"/>
      </w:pPr>
      <w:r>
        <w:pict w14:anchorId="36124AF4">
          <v:shape id="_x0000_i1051" type="#_x0000_t75" style="width:341.25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1.75pt" o:ole="" o:allowoverlap="f">
            <v:imagedata r:id="rId55" o:title=""/>
          </v:shape>
          <o:OLEObject Type="Embed" ProgID="PowerPoint.Slide.8" ShapeID="_x0000_i1052" DrawAspect="Content" ObjectID="_1799678981"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799678982"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799678983"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99678984"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799678985"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799678986"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799678987"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99678988"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99678989"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799678990"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799678991"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t>4A.2.1.2</w:t>
      </w:r>
      <w:r w:rsidRPr="00455208">
        <w:tab/>
        <w:t>MAC test model (CP mode)</w:t>
      </w:r>
      <w:bookmarkEnd w:id="519"/>
      <w:bookmarkEnd w:id="520"/>
      <w:bookmarkEnd w:id="521"/>
      <w:bookmarkEnd w:id="522"/>
      <w:bookmarkEnd w:id="523"/>
    </w:p>
    <w:p w14:paraId="32C90920" w14:textId="77777777" w:rsidR="007F2FBB" w:rsidRPr="00455208" w:rsidRDefault="00060962"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t>4A.2.1.3</w:t>
      </w:r>
      <w:r w:rsidRPr="00455208">
        <w:tab/>
        <w:t>RLC test model (CP mode)</w:t>
      </w:r>
      <w:bookmarkEnd w:id="524"/>
      <w:bookmarkEnd w:id="525"/>
      <w:bookmarkEnd w:id="526"/>
      <w:bookmarkEnd w:id="527"/>
      <w:bookmarkEnd w:id="528"/>
    </w:p>
    <w:p w14:paraId="01C1F7D6" w14:textId="77777777" w:rsidR="007F2FBB" w:rsidRPr="00455208" w:rsidRDefault="00060962"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799678992"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75pt;height:408pt" o:ole="">
            <v:imagedata r:id="rId84" o:title=""/>
          </v:shape>
          <o:OLEObject Type="Embed" ProgID="Word.Picture.8" ShapeID="_x0000_i1069" DrawAspect="Content" ObjectID="_1799678993"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99678994"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shd w:val="clear" w:color="auto" w:fill="auto"/>
          </w:tcPr>
          <w:p w14:paraId="57B006AF" w14:textId="77777777" w:rsidR="007F2FBB" w:rsidRPr="00455208" w:rsidRDefault="007F2FBB" w:rsidP="00EF1A28">
            <w:pPr>
              <w:pStyle w:val="TAC"/>
            </w:pPr>
            <w:r w:rsidRPr="00455208">
              <w:t>"USIM"</w:t>
            </w:r>
          </w:p>
        </w:tc>
        <w:tc>
          <w:tcPr>
            <w:tcW w:w="1471"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shd w:val="clear" w:color="auto" w:fill="auto"/>
          </w:tcPr>
          <w:p w14:paraId="66ADB450" w14:textId="379143CF" w:rsidR="0068754E" w:rsidRPr="00455208" w:rsidRDefault="0068754E" w:rsidP="00EF1A28">
            <w:pPr>
              <w:pStyle w:val="TAC"/>
            </w:pPr>
            <w:r w:rsidRPr="0068754E">
              <w:t xml:space="preserve"> "USIM" (optional)</w:t>
            </w:r>
          </w:p>
        </w:tc>
        <w:tc>
          <w:tcPr>
            <w:tcW w:w="1471"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shd w:val="clear" w:color="auto" w:fill="auto"/>
          </w:tcPr>
          <w:p w14:paraId="6502F9C7" w14:textId="77777777" w:rsidR="007F2FBB" w:rsidRPr="00455208" w:rsidRDefault="007F2FBB" w:rsidP="00EF1A28">
            <w:pPr>
              <w:pStyle w:val="TAC"/>
            </w:pPr>
            <w:r w:rsidRPr="00455208">
              <w:t>"PLMN"</w:t>
            </w:r>
          </w:p>
        </w:tc>
        <w:tc>
          <w:tcPr>
            <w:tcW w:w="1471"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shd w:val="clear" w:color="auto" w:fill="auto"/>
          </w:tcPr>
          <w:p w14:paraId="1583B227" w14:textId="77777777" w:rsidR="007F2FBB" w:rsidRPr="00455208" w:rsidRDefault="007F2FBB" w:rsidP="00EF1A28">
            <w:pPr>
              <w:pStyle w:val="TAC"/>
            </w:pPr>
            <w:r w:rsidRPr="00455208">
              <w:t>“WARNING1”</w:t>
            </w:r>
          </w:p>
        </w:tc>
        <w:tc>
          <w:tcPr>
            <w:tcW w:w="1471"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shd w:val="clear" w:color="auto" w:fill="auto"/>
          </w:tcPr>
          <w:p w14:paraId="30234A55" w14:textId="77777777" w:rsidR="007F2FBB" w:rsidRPr="00455208" w:rsidRDefault="007F2FBB" w:rsidP="00EF1A28">
            <w:pPr>
              <w:pStyle w:val="TAC"/>
            </w:pPr>
            <w:r w:rsidRPr="00455208">
              <w:t>“WARNING2”</w:t>
            </w:r>
          </w:p>
        </w:tc>
        <w:tc>
          <w:tcPr>
            <w:tcW w:w="1471"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shd w:val="clear" w:color="auto" w:fill="auto"/>
          </w:tcPr>
          <w:p w14:paraId="63FBB160" w14:textId="77777777" w:rsidR="007F2FBB" w:rsidRPr="00455208" w:rsidRDefault="007F2FBB" w:rsidP="00EF1A28">
            <w:pPr>
              <w:pStyle w:val="TAC"/>
            </w:pPr>
            <w:r w:rsidRPr="00455208">
              <w:t>“WARNING1”</w:t>
            </w:r>
          </w:p>
        </w:tc>
        <w:tc>
          <w:tcPr>
            <w:tcW w:w="1471"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shd w:val="clear" w:color="auto" w:fill="auto"/>
          </w:tcPr>
          <w:p w14:paraId="70DFDE83" w14:textId="77777777" w:rsidR="007F2FBB" w:rsidRPr="00455208" w:rsidRDefault="007F2FBB" w:rsidP="00EF1A28">
            <w:pPr>
              <w:pStyle w:val="TAC"/>
            </w:pPr>
            <w:r w:rsidRPr="00455208">
              <w:t>“WARNING2”</w:t>
            </w:r>
          </w:p>
        </w:tc>
        <w:tc>
          <w:tcPr>
            <w:tcW w:w="1471"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shd w:val="clear" w:color="auto" w:fill="auto"/>
          </w:tcPr>
          <w:p w14:paraId="22A60FC5" w14:textId="77777777" w:rsidR="007F2FBB" w:rsidRPr="00455208" w:rsidRDefault="007F2FBB" w:rsidP="00EF1A28">
            <w:pPr>
              <w:pStyle w:val="TAC"/>
            </w:pPr>
            <w:r w:rsidRPr="00455208">
              <w:t>"Length"</w:t>
            </w:r>
          </w:p>
        </w:tc>
        <w:tc>
          <w:tcPr>
            <w:tcW w:w="1471"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shd w:val="clear" w:color="auto" w:fill="auto"/>
          </w:tcPr>
          <w:p w14:paraId="03D0F241" w14:textId="77777777" w:rsidR="007F2FBB" w:rsidRPr="00455208" w:rsidRDefault="007F2FBB" w:rsidP="00EF1A28">
            <w:pPr>
              <w:pStyle w:val="TAC"/>
            </w:pPr>
            <w:r w:rsidRPr="00455208">
              <w:t>"Msg"</w:t>
            </w:r>
          </w:p>
        </w:tc>
        <w:tc>
          <w:tcPr>
            <w:tcW w:w="1471"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shd w:val="clear" w:color="auto" w:fill="auto"/>
          </w:tcPr>
          <w:p w14:paraId="55EC9501" w14:textId="77777777" w:rsidR="007F2FBB" w:rsidRPr="00455208" w:rsidRDefault="007F2FBB" w:rsidP="00EF1A28">
            <w:pPr>
              <w:pStyle w:val="TAC"/>
            </w:pPr>
            <w:r w:rsidRPr="00455208">
              <w:rPr>
                <w:lang w:eastAsia="zh-CN"/>
              </w:rPr>
              <w:t>"PLMN"</w:t>
            </w:r>
          </w:p>
        </w:tc>
        <w:tc>
          <w:tcPr>
            <w:tcW w:w="1471"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shd w:val="clear" w:color="auto" w:fill="auto"/>
          </w:tcPr>
          <w:p w14:paraId="0E15195C" w14:textId="77777777" w:rsidR="007F2FBB" w:rsidRPr="00455208" w:rsidRDefault="007F2FBB" w:rsidP="00EF1A28">
            <w:pPr>
              <w:pStyle w:val="TAC"/>
            </w:pPr>
            <w:r w:rsidRPr="00455208">
              <w:t>"Service"</w:t>
            </w:r>
          </w:p>
        </w:tc>
        <w:tc>
          <w:tcPr>
            <w:tcW w:w="1471"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shd w:val="clear" w:color="auto" w:fill="auto"/>
          </w:tcPr>
          <w:p w14:paraId="5BAFD3BA" w14:textId="77777777" w:rsidR="007F2FBB" w:rsidRPr="00455208" w:rsidRDefault="007F2FBB" w:rsidP="00EF1A28">
            <w:pPr>
              <w:pStyle w:val="TAC"/>
            </w:pPr>
            <w:r w:rsidRPr="00455208">
              <w:t>"Interest"</w:t>
            </w:r>
          </w:p>
        </w:tc>
        <w:tc>
          <w:tcPr>
            <w:tcW w:w="1471"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shd w:val="clear" w:color="auto" w:fill="auto"/>
          </w:tcPr>
          <w:p w14:paraId="52197B96" w14:textId="77777777" w:rsidR="007F2FBB" w:rsidRPr="00455208" w:rsidRDefault="007F2FBB" w:rsidP="00EF1A28">
            <w:pPr>
              <w:pStyle w:val="TAC"/>
            </w:pPr>
            <w:r w:rsidRPr="00455208">
              <w:t>"SAI"</w:t>
            </w:r>
          </w:p>
        </w:tc>
        <w:tc>
          <w:tcPr>
            <w:tcW w:w="1471"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shd w:val="clear" w:color="auto" w:fill="auto"/>
          </w:tcPr>
          <w:p w14:paraId="07E42A91" w14:textId="77777777" w:rsidR="007F2FBB" w:rsidRPr="00455208" w:rsidRDefault="007F2FBB" w:rsidP="00EF1A28">
            <w:pPr>
              <w:pStyle w:val="TAC"/>
            </w:pPr>
            <w:r w:rsidRPr="00455208">
              <w:t>"Service"</w:t>
            </w:r>
          </w:p>
        </w:tc>
        <w:tc>
          <w:tcPr>
            <w:tcW w:w="1471"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shd w:val="clear" w:color="auto" w:fill="auto"/>
          </w:tcPr>
          <w:p w14:paraId="67E6FBEB" w14:textId="77777777" w:rsidR="007F2FBB" w:rsidRPr="00455208" w:rsidRDefault="007F2FBB" w:rsidP="00EF1A28">
            <w:pPr>
              <w:pStyle w:val="TAC"/>
            </w:pPr>
            <w:r w:rsidRPr="00455208">
              <w:t>"SAI"</w:t>
            </w:r>
          </w:p>
        </w:tc>
        <w:tc>
          <w:tcPr>
            <w:tcW w:w="1471"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shd w:val="clear" w:color="auto" w:fill="auto"/>
          </w:tcPr>
          <w:p w14:paraId="70F6BE89" w14:textId="77777777" w:rsidR="007F2FBB" w:rsidRPr="00455208" w:rsidRDefault="007F2FBB" w:rsidP="00EF1A28">
            <w:pPr>
              <w:pStyle w:val="TAC"/>
            </w:pPr>
            <w:r w:rsidRPr="00455208">
              <w:t>“Active”</w:t>
            </w:r>
          </w:p>
        </w:tc>
        <w:tc>
          <w:tcPr>
            <w:tcW w:w="1471"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shd w:val="clear" w:color="auto" w:fill="auto"/>
          </w:tcPr>
          <w:p w14:paraId="207609BA" w14:textId="77777777" w:rsidR="007F2FBB" w:rsidRPr="00455208" w:rsidRDefault="007F2FBB" w:rsidP="00EF1A28">
            <w:pPr>
              <w:pStyle w:val="TAC"/>
            </w:pPr>
            <w:r w:rsidRPr="00455208">
              <w:t>"Priority Over Unicast"</w:t>
            </w:r>
          </w:p>
        </w:tc>
        <w:tc>
          <w:tcPr>
            <w:tcW w:w="1471"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shd w:val="clear" w:color="auto" w:fill="auto"/>
          </w:tcPr>
          <w:p w14:paraId="666C1A9E" w14:textId="77777777" w:rsidR="007F2FBB" w:rsidRPr="00455208" w:rsidRDefault="007F2FBB" w:rsidP="00EF1A28">
            <w:pPr>
              <w:pStyle w:val="TAC"/>
            </w:pPr>
            <w:r w:rsidRPr="00455208">
              <w:t>“WARNING1”</w:t>
            </w:r>
          </w:p>
        </w:tc>
        <w:tc>
          <w:tcPr>
            <w:tcW w:w="1471"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shd w:val="clear" w:color="auto" w:fill="auto"/>
          </w:tcPr>
          <w:p w14:paraId="00DF7AE2" w14:textId="77777777" w:rsidR="007F2FBB" w:rsidRPr="00455208" w:rsidRDefault="007F2FBB" w:rsidP="00EF1A28">
            <w:pPr>
              <w:pStyle w:val="TAC"/>
            </w:pPr>
            <w:r w:rsidRPr="00455208">
              <w:t>“WARNING2”</w:t>
            </w:r>
          </w:p>
        </w:tc>
        <w:tc>
          <w:tcPr>
            <w:tcW w:w="1471"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shd w:val="clear" w:color="auto" w:fill="auto"/>
          </w:tcPr>
          <w:p w14:paraId="56FE3631" w14:textId="77777777" w:rsidR="007F2FBB" w:rsidRPr="00455208" w:rsidRDefault="007F2FBB" w:rsidP="00EF1A28">
            <w:pPr>
              <w:pStyle w:val="TAC"/>
            </w:pPr>
            <w:r w:rsidRPr="00455208">
              <w:t>“WARNING1”</w:t>
            </w:r>
          </w:p>
        </w:tc>
        <w:tc>
          <w:tcPr>
            <w:tcW w:w="1471"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shd w:val="clear" w:color="auto" w:fill="auto"/>
          </w:tcPr>
          <w:p w14:paraId="261A2EF7" w14:textId="77777777" w:rsidR="007F2FBB" w:rsidRPr="00455208" w:rsidRDefault="007F2FBB" w:rsidP="00EF1A28">
            <w:pPr>
              <w:pStyle w:val="TAC"/>
            </w:pPr>
            <w:r w:rsidRPr="00455208">
              <w:t>“WARNING2”</w:t>
            </w:r>
          </w:p>
        </w:tc>
        <w:tc>
          <w:tcPr>
            <w:tcW w:w="1471"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shd w:val="clear" w:color="auto" w:fill="auto"/>
          </w:tcPr>
          <w:p w14:paraId="6F2E01C3" w14:textId="77777777" w:rsidR="007F2FBB" w:rsidRPr="00455208" w:rsidRDefault="007F2FBB" w:rsidP="00EF1A28">
            <w:pPr>
              <w:pStyle w:val="TAC"/>
            </w:pPr>
            <w:r w:rsidRPr="00455208">
              <w:t>"ToDisplay"</w:t>
            </w:r>
          </w:p>
        </w:tc>
        <w:tc>
          <w:tcPr>
            <w:tcW w:w="1471"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shd w:val="clear" w:color="auto" w:fill="auto"/>
          </w:tcPr>
          <w:p w14:paraId="65F25237" w14:textId="77777777" w:rsidR="007F2FBB" w:rsidRPr="00455208" w:rsidRDefault="007F2FBB" w:rsidP="00EF1A28">
            <w:pPr>
              <w:pStyle w:val="TAC"/>
            </w:pPr>
            <w:r w:rsidRPr="00455208">
              <w:t>"DaylightSavingTime:"</w:t>
            </w:r>
          </w:p>
        </w:tc>
        <w:tc>
          <w:tcPr>
            <w:tcW w:w="1471"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shd w:val="clear" w:color="auto" w:fill="auto"/>
          </w:tcPr>
          <w:p w14:paraId="2F821A08" w14:textId="77777777" w:rsidR="007F2FBB" w:rsidRPr="00455208" w:rsidRDefault="007F2FBB" w:rsidP="00EF1A28">
            <w:pPr>
              <w:pStyle w:val="TAC"/>
            </w:pPr>
            <w:r w:rsidRPr="00455208">
              <w:t>"ToDisplay"</w:t>
            </w:r>
          </w:p>
        </w:tc>
        <w:tc>
          <w:tcPr>
            <w:tcW w:w="1471"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shd w:val="clear" w:color="auto" w:fill="auto"/>
          </w:tcPr>
          <w:p w14:paraId="51B52868" w14:textId="77777777" w:rsidR="007F2FBB" w:rsidRPr="00455208" w:rsidRDefault="007F2FBB" w:rsidP="00EF1A28">
            <w:pPr>
              <w:pStyle w:val="TAC"/>
            </w:pPr>
            <w:r w:rsidRPr="00455208">
              <w:t>"Supplementary Service"</w:t>
            </w:r>
          </w:p>
        </w:tc>
        <w:tc>
          <w:tcPr>
            <w:tcW w:w="1471"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shd w:val="clear" w:color="auto" w:fill="auto"/>
          </w:tcPr>
          <w:p w14:paraId="084D3726" w14:textId="77777777" w:rsidR="007F2FBB" w:rsidRPr="00455208" w:rsidRDefault="007F2FBB" w:rsidP="00EF1A28">
            <w:pPr>
              <w:pStyle w:val="TAC"/>
            </w:pPr>
            <w:r w:rsidRPr="00455208">
              <w:t>"ToDisplay"</w:t>
            </w:r>
          </w:p>
        </w:tc>
        <w:tc>
          <w:tcPr>
            <w:tcW w:w="1471"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shd w:val="clear" w:color="auto" w:fill="auto"/>
          </w:tcPr>
          <w:p w14:paraId="0D1620EA" w14:textId="77777777" w:rsidR="007F2FBB" w:rsidRPr="00455208" w:rsidRDefault="007F2FBB" w:rsidP="00EF1A28">
            <w:pPr>
              <w:pStyle w:val="TAC"/>
            </w:pPr>
            <w:r w:rsidRPr="00455208">
              <w:t>"OPERATION MODE"</w:t>
            </w:r>
          </w:p>
        </w:tc>
        <w:tc>
          <w:tcPr>
            <w:tcW w:w="1471" w:type="dxa"/>
            <w:shd w:val="clear" w:color="auto" w:fill="auto"/>
          </w:tcPr>
          <w:p w14:paraId="24F97977" w14:textId="77777777" w:rsidR="007F2FBB" w:rsidRPr="00455208" w:rsidRDefault="007F2FBB" w:rsidP="00EF1A28">
            <w:pPr>
              <w:pStyle w:val="TAC"/>
            </w:pPr>
            <w:r w:rsidRPr="00455208">
              <w:t>&lt;OPERATION 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t>“CONFIGURE_ANDSF_RULE”</w:t>
            </w:r>
          </w:p>
        </w:tc>
        <w:tc>
          <w:tcPr>
            <w:tcW w:w="1455"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1"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77777777" w:rsidR="007F2FBB" w:rsidRPr="00455208" w:rsidRDefault="007F2FBB" w:rsidP="00EF1A28">
            <w:pPr>
              <w:pStyle w:val="TAL"/>
            </w:pPr>
            <w:r w:rsidRPr="00455208">
              <w:rPr>
                <w:lang w:eastAsia="zh-CN"/>
              </w:rPr>
              <w:t>"CMTLR_DUMMY" (see Note)</w:t>
            </w:r>
          </w:p>
        </w:tc>
        <w:tc>
          <w:tcPr>
            <w:tcW w:w="1455"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1"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5"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1"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5" w:type="dxa"/>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71"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5" w:type="dxa"/>
            <w:shd w:val="clear" w:color="auto" w:fill="auto"/>
          </w:tcPr>
          <w:p w14:paraId="6A678D2E" w14:textId="77777777" w:rsidR="007F2FBB" w:rsidRPr="00455208" w:rsidRDefault="007F2FBB" w:rsidP="00EF1A28">
            <w:pPr>
              <w:pStyle w:val="TAC"/>
              <w:rPr>
                <w:lang w:eastAsia="zh-CN"/>
              </w:rPr>
            </w:pPr>
            <w:r w:rsidRPr="00455208">
              <w:t>"Year</w:t>
            </w:r>
          </w:p>
        </w:tc>
        <w:tc>
          <w:tcPr>
            <w:tcW w:w="1471"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1"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1"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1"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1"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1"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shd w:val="clear" w:color="auto" w:fill="auto"/>
          </w:tcPr>
          <w:p w14:paraId="09F733C0" w14:textId="77777777" w:rsidR="007F2FBB" w:rsidRPr="00455208" w:rsidRDefault="007F2FBB" w:rsidP="00EF1A28">
            <w:pPr>
              <w:pStyle w:val="TAC"/>
            </w:pPr>
            <w:r w:rsidRPr="00455208">
              <w:t>“Daylight SavingTime”</w:t>
            </w:r>
          </w:p>
        </w:tc>
        <w:tc>
          <w:tcPr>
            <w:tcW w:w="1471"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71"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26"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shd w:val="clear" w:color="auto" w:fill="auto"/>
          </w:tcPr>
          <w:p w14:paraId="3955AD48"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shd w:val="clear" w:color="auto" w:fill="auto"/>
          </w:tcPr>
          <w:p w14:paraId="53F5C220" w14:textId="77777777" w:rsidR="007F2FBB" w:rsidRPr="00455208" w:rsidRDefault="007F2FBB" w:rsidP="00EF1A28">
            <w:pPr>
              <w:pStyle w:val="TAL"/>
              <w:rPr>
                <w:lang w:eastAsia="zh-CN"/>
              </w:rPr>
            </w:pPr>
          </w:p>
        </w:tc>
        <w:tc>
          <w:tcPr>
            <w:tcW w:w="1455" w:type="dxa"/>
            <w:shd w:val="clear" w:color="auto" w:fill="auto"/>
          </w:tcPr>
          <w:p w14:paraId="1625192C" w14:textId="77777777" w:rsidR="007F2FBB" w:rsidRPr="00455208" w:rsidRDefault="007F2FBB" w:rsidP="00EF1A28">
            <w:pPr>
              <w:pStyle w:val="TAC"/>
            </w:pPr>
            <w:r w:rsidRPr="00455208">
              <w:t>"PLMN_List"</w:t>
            </w:r>
          </w:p>
        </w:tc>
        <w:tc>
          <w:tcPr>
            <w:tcW w:w="1471"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shd w:val="clear" w:color="auto" w:fill="auto"/>
          </w:tcPr>
          <w:p w14:paraId="33867FE5" w14:textId="77777777" w:rsidR="007F2FBB" w:rsidRPr="00455208" w:rsidRDefault="007F2FBB" w:rsidP="00EF1A28">
            <w:pPr>
              <w:pStyle w:val="TAL"/>
              <w:rPr>
                <w:lang w:eastAsia="zh-CN"/>
              </w:rPr>
            </w:pPr>
          </w:p>
        </w:tc>
        <w:tc>
          <w:tcPr>
            <w:tcW w:w="1455"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1"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shd w:val="clear" w:color="auto" w:fill="auto"/>
          </w:tcPr>
          <w:p w14:paraId="08D66F1F"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shd w:val="clear" w:color="auto" w:fill="auto"/>
          </w:tcPr>
          <w:p w14:paraId="7AE1ED44" w14:textId="77777777" w:rsidR="007F2FBB" w:rsidRPr="00455208" w:rsidRDefault="007F2FBB" w:rsidP="00EF1A28">
            <w:pPr>
              <w:pStyle w:val="TAL"/>
              <w:rPr>
                <w:lang w:eastAsia="zh-CN"/>
              </w:rPr>
            </w:pPr>
          </w:p>
        </w:tc>
        <w:tc>
          <w:tcPr>
            <w:tcW w:w="1455"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1"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shd w:val="clear" w:color="auto" w:fill="auto"/>
          </w:tcPr>
          <w:p w14:paraId="04A75DDB" w14:textId="77777777" w:rsidR="007F2FBB" w:rsidRPr="00455208" w:rsidRDefault="007F2FBB" w:rsidP="00EF1A28">
            <w:pPr>
              <w:pStyle w:val="TAL"/>
              <w:rPr>
                <w:lang w:eastAsia="zh-CN"/>
              </w:rPr>
            </w:pPr>
          </w:p>
        </w:tc>
        <w:tc>
          <w:tcPr>
            <w:tcW w:w="1455"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1"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shd w:val="clear" w:color="auto" w:fill="auto"/>
          </w:tcPr>
          <w:p w14:paraId="6DA0ADC6" w14:textId="77777777" w:rsidR="007F2FBB" w:rsidRPr="00455208" w:rsidRDefault="007F2FBB" w:rsidP="00EF1A28">
            <w:pPr>
              <w:pStyle w:val="TAC"/>
            </w:pPr>
            <w:r w:rsidRPr="00455208">
              <w:t>"Data Type"</w:t>
            </w:r>
          </w:p>
        </w:tc>
        <w:tc>
          <w:tcPr>
            <w:tcW w:w="1471"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shd w:val="clear" w:color="auto" w:fill="auto"/>
          </w:tcPr>
          <w:p w14:paraId="37119A2D" w14:textId="77777777" w:rsidR="007F2FBB" w:rsidRPr="00455208" w:rsidRDefault="007F2FBB" w:rsidP="00EF1A28">
            <w:pPr>
              <w:pStyle w:val="TAL"/>
            </w:pPr>
            <w:r w:rsidRPr="00455208">
              <w:t>“INSERT_USIM_OR_PRECONFIGURE”</w:t>
            </w:r>
          </w:p>
        </w:tc>
        <w:tc>
          <w:tcPr>
            <w:tcW w:w="1455" w:type="dxa"/>
            <w:shd w:val="clear" w:color="auto" w:fill="auto"/>
          </w:tcPr>
          <w:p w14:paraId="39547E0D" w14:textId="77777777" w:rsidR="007F2FBB" w:rsidRPr="00455208" w:rsidRDefault="007F2FBB" w:rsidP="00EF1A28">
            <w:pPr>
              <w:pStyle w:val="TAC"/>
            </w:pPr>
            <w:r w:rsidRPr="00455208">
              <w:t>"USIM"</w:t>
            </w:r>
          </w:p>
        </w:tc>
        <w:tc>
          <w:tcPr>
            <w:tcW w:w="1471"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shd w:val="clear" w:color="auto" w:fill="auto"/>
          </w:tcPr>
          <w:p w14:paraId="41E5B242" w14:textId="77777777" w:rsidR="00212E2B" w:rsidRPr="0076464D" w:rsidRDefault="00212E2B" w:rsidP="0098227C">
            <w:pPr>
              <w:pStyle w:val="TAL"/>
            </w:pPr>
            <w:r w:rsidRPr="0076464D">
              <w:t>“CONFIGURE_NTN_UE_POSITION”</w:t>
            </w:r>
          </w:p>
        </w:tc>
        <w:tc>
          <w:tcPr>
            <w:tcW w:w="1455" w:type="dxa"/>
            <w:shd w:val="clear" w:color="auto" w:fill="auto"/>
          </w:tcPr>
          <w:p w14:paraId="23F46319" w14:textId="77777777" w:rsidR="00212E2B" w:rsidRPr="0076464D" w:rsidRDefault="00212E2B" w:rsidP="0098227C">
            <w:pPr>
              <w:pStyle w:val="TAC"/>
            </w:pPr>
            <w:r w:rsidRPr="0076464D">
              <w:t>"SpecReference"</w:t>
            </w:r>
          </w:p>
        </w:tc>
        <w:tc>
          <w:tcPr>
            <w:tcW w:w="1471" w:type="dxa"/>
            <w:shd w:val="clear" w:color="auto" w:fill="auto"/>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shd w:val="clear" w:color="auto" w:fill="auto"/>
          </w:tcPr>
          <w:p w14:paraId="28F33321" w14:textId="3C3851BA" w:rsidR="00C239FB" w:rsidRPr="0076464D" w:rsidRDefault="00C239FB" w:rsidP="00C239FB">
            <w:pPr>
              <w:pStyle w:val="TAL"/>
            </w:pPr>
            <w:r>
              <w:t>“SATELLITE_TRAJECTORY_PREDICTION”</w:t>
            </w:r>
          </w:p>
        </w:tc>
        <w:tc>
          <w:tcPr>
            <w:tcW w:w="1455" w:type="dxa"/>
            <w:shd w:val="clear" w:color="auto" w:fill="auto"/>
          </w:tcPr>
          <w:p w14:paraId="14FD30AA" w14:textId="57A4316C" w:rsidR="00C239FB" w:rsidRPr="0076464D" w:rsidRDefault="00C239FB" w:rsidP="00C239FB">
            <w:pPr>
              <w:pStyle w:val="TAC"/>
            </w:pPr>
            <w:r>
              <w:t>“Prediction”</w:t>
            </w:r>
          </w:p>
        </w:tc>
        <w:tc>
          <w:tcPr>
            <w:tcW w:w="1471" w:type="dxa"/>
            <w:shd w:val="clear" w:color="auto" w:fill="auto"/>
          </w:tcPr>
          <w:p w14:paraId="50409BA9" w14:textId="5108E8CE" w:rsidR="00C239FB" w:rsidRPr="0076464D" w:rsidRDefault="00C239FB" w:rsidP="00C239FB">
            <w:pPr>
              <w:pStyle w:val="TAC"/>
            </w:pPr>
            <w:r>
              <w:t>“ACTIVATE” / ”DEACTIVATE”</w:t>
            </w:r>
          </w:p>
        </w:tc>
      </w:tr>
      <w:tr w:rsidR="00E81FC5" w:rsidRPr="0076464D" w14:paraId="561D0936" w14:textId="77777777" w:rsidTr="00C239FB">
        <w:trPr>
          <w:trHeight w:val="225"/>
          <w:jc w:val="center"/>
        </w:trPr>
        <w:tc>
          <w:tcPr>
            <w:tcW w:w="3200" w:type="dxa"/>
            <w:shd w:val="clear" w:color="auto" w:fill="auto"/>
          </w:tcPr>
          <w:p w14:paraId="24EFB628" w14:textId="52CB9D68" w:rsidR="00E81FC5" w:rsidRDefault="00E81FC5" w:rsidP="00E81FC5">
            <w:pPr>
              <w:pStyle w:val="TAL"/>
            </w:pPr>
            <w:r>
              <w:t>“SENSE”</w:t>
            </w:r>
          </w:p>
        </w:tc>
        <w:tc>
          <w:tcPr>
            <w:tcW w:w="1455" w:type="dxa"/>
            <w:shd w:val="clear" w:color="auto" w:fill="auto"/>
          </w:tcPr>
          <w:p w14:paraId="1B2BF061" w14:textId="68627E76" w:rsidR="00E81FC5" w:rsidRDefault="00E81FC5" w:rsidP="00E81FC5">
            <w:pPr>
              <w:pStyle w:val="TAC"/>
            </w:pPr>
            <w:r>
              <w:t>“State”</w:t>
            </w:r>
          </w:p>
        </w:tc>
        <w:tc>
          <w:tcPr>
            <w:tcW w:w="1471" w:type="dxa"/>
            <w:shd w:val="clear" w:color="auto" w:fill="auto"/>
          </w:tcPr>
          <w:p w14:paraId="7FB17687" w14:textId="259A7359" w:rsidR="00E81FC5" w:rsidRDefault="00E81FC5" w:rsidP="00E81FC5">
            <w:pPr>
              <w:pStyle w:val="TAC"/>
            </w:pPr>
            <w:r>
              <w:t>“CONFIGURED” / “NOT_CONFIGURED”</w:t>
            </w:r>
          </w:p>
        </w:tc>
      </w:tr>
      <w:tr w:rsidR="007F2FBB" w:rsidRPr="00455208" w14:paraId="1E2D05FB" w14:textId="77777777" w:rsidTr="00EF1A28">
        <w:trPr>
          <w:trHeight w:val="225"/>
          <w:jc w:val="center"/>
        </w:trPr>
        <w:tc>
          <w:tcPr>
            <w:tcW w:w="6126" w:type="dxa"/>
            <w:gridSpan w:val="3"/>
          </w:tcPr>
          <w:p w14:paraId="100EADC5" w14:textId="2FA63443"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r w:rsidR="00C239FB">
              <w:t>.</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t>6.2</w:t>
      </w:r>
      <w:r w:rsidRPr="00455208">
        <w:tab/>
        <w:t>E-UTRAN ASP Definitions</w:t>
      </w:r>
      <w:bookmarkEnd w:id="579"/>
      <w:bookmarkEnd w:id="580"/>
      <w:bookmarkEnd w:id="581"/>
      <w:bookmarkEnd w:id="582"/>
      <w:bookmarkEnd w:id="583"/>
    </w:p>
    <w:p w14:paraId="0A823CAC" w14:textId="77777777" w:rsidR="007F2FBB" w:rsidRPr="00455208" w:rsidRDefault="00060962"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even" r:id="rId92"/>
      <w:footerReference w:type="default" r:id="rId93"/>
      <w:headerReference w:type="first" r:id="rId94"/>
      <w:footerReference w:type="first" r:id="rId95"/>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DB929" w14:textId="77777777" w:rsidR="00112564" w:rsidRDefault="00112564">
      <w:r>
        <w:separator/>
      </w:r>
    </w:p>
  </w:endnote>
  <w:endnote w:type="continuationSeparator" w:id="0">
    <w:p w14:paraId="7ABBF1B6" w14:textId="77777777" w:rsidR="00112564" w:rsidRDefault="00112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mbria"/>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D067F" w14:textId="77777777" w:rsidR="00060962" w:rsidRDefault="00060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A5D4C" w14:textId="77777777" w:rsidR="00060962" w:rsidRDefault="000609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99E18" w14:textId="77777777" w:rsidR="00112564" w:rsidRDefault="00112564">
      <w:r>
        <w:separator/>
      </w:r>
    </w:p>
  </w:footnote>
  <w:footnote w:type="continuationSeparator" w:id="0">
    <w:p w14:paraId="567CAF49" w14:textId="77777777" w:rsidR="00112564" w:rsidRDefault="001125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2AD67675"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060962">
      <w:rPr>
        <w:rFonts w:cs="Arial"/>
        <w:szCs w:val="18"/>
      </w:rPr>
      <w:t>7</w:t>
    </w:r>
    <w:r w:rsidR="00212C7D">
      <w:rPr>
        <w:rFonts w:cs="Arial"/>
        <w:szCs w:val="18"/>
      </w:rPr>
      <w:t>.0</w:t>
    </w:r>
    <w:r w:rsidR="00821C0E">
      <w:rPr>
        <w:rFonts w:cs="Arial"/>
        <w:szCs w:val="18"/>
      </w:rPr>
      <w:t xml:space="preserve"> (20</w:t>
    </w:r>
    <w:r w:rsidR="00212C7D">
      <w:rPr>
        <w:rFonts w:cs="Arial"/>
        <w:szCs w:val="18"/>
      </w:rPr>
      <w:t>2</w:t>
    </w:r>
    <w:r w:rsidR="00060962">
      <w:rPr>
        <w:rFonts w:cs="Arial"/>
        <w:szCs w:val="18"/>
      </w:rPr>
      <w:t>5</w:t>
    </w:r>
    <w:r w:rsidR="005C2994">
      <w:rPr>
        <w:rFonts w:cs="Arial"/>
        <w:szCs w:val="18"/>
      </w:rPr>
      <w:t>-</w:t>
    </w:r>
    <w:r w:rsidR="00060962">
      <w:rPr>
        <w:rFonts w:cs="Arial"/>
        <w:szCs w:val="18"/>
      </w:rPr>
      <w:t>03</w:t>
    </w:r>
    <w:r w:rsidR="00AC4D1E" w:rsidRPr="003B0E04">
      <w:rPr>
        <w:rFonts w:cs="Arial"/>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CFF12" w14:textId="77777777" w:rsidR="00060962" w:rsidRDefault="000609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61FB"/>
    <w:rsid w:val="00230DC0"/>
    <w:rsid w:val="00233746"/>
    <w:rsid w:val="00241938"/>
    <w:rsid w:val="002458CD"/>
    <w:rsid w:val="00251A69"/>
    <w:rsid w:val="00252757"/>
    <w:rsid w:val="002533E0"/>
    <w:rsid w:val="00253E81"/>
    <w:rsid w:val="0026526F"/>
    <w:rsid w:val="002677D7"/>
    <w:rsid w:val="00273788"/>
    <w:rsid w:val="00276210"/>
    <w:rsid w:val="00281C73"/>
    <w:rsid w:val="00284ED7"/>
    <w:rsid w:val="00291324"/>
    <w:rsid w:val="00297495"/>
    <w:rsid w:val="002A22AB"/>
    <w:rsid w:val="002A2627"/>
    <w:rsid w:val="002A5C10"/>
    <w:rsid w:val="002B00D1"/>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33B2"/>
    <w:rsid w:val="00D51C42"/>
    <w:rsid w:val="00D5634B"/>
    <w:rsid w:val="00D56DCC"/>
    <w:rsid w:val="00D578EC"/>
    <w:rsid w:val="00D6071F"/>
    <w:rsid w:val="00D62093"/>
    <w:rsid w:val="00D62E15"/>
    <w:rsid w:val="00D90255"/>
    <w:rsid w:val="00D94D1D"/>
    <w:rsid w:val="00D950D9"/>
    <w:rsid w:val="00D962BB"/>
    <w:rsid w:val="00D96529"/>
    <w:rsid w:val="00DA322F"/>
    <w:rsid w:val="00DA4BD5"/>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6A93"/>
    <w:rsid w:val="00FC7B52"/>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97"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95" Type="http://schemas.openxmlformats.org/officeDocument/2006/relationships/footer" Target="footer3.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6.emf"/><Relationship Id="rId3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165</TotalTime>
  <Pages>39</Pages>
  <Words>21592</Words>
  <Characters>123079</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66</cp:revision>
  <dcterms:created xsi:type="dcterms:W3CDTF">2021-04-15T14:18:00Z</dcterms:created>
  <dcterms:modified xsi:type="dcterms:W3CDTF">2025-01-29T16:54:00Z</dcterms:modified>
</cp:coreProperties>
</file>