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662A57BE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AE5EE0">
        <w:rPr>
          <w:noProof w:val="0"/>
        </w:rPr>
        <w:t>7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AE5EE0">
        <w:rPr>
          <w:noProof w:val="0"/>
          <w:sz w:val="32"/>
        </w:rPr>
        <w:t>5</w:t>
      </w:r>
      <w:r w:rsidR="002E3052" w:rsidRPr="00724212">
        <w:rPr>
          <w:noProof w:val="0"/>
          <w:sz w:val="32"/>
        </w:rPr>
        <w:t>-</w:t>
      </w:r>
      <w:r w:rsidR="00AE5EE0">
        <w:rPr>
          <w:noProof w:val="0"/>
          <w:sz w:val="32"/>
        </w:rPr>
        <w:t>03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799679024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9920AAA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AE5EE0">
        <w:rPr>
          <w:sz w:val="18"/>
        </w:rPr>
        <w:t>5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460579D8" w14:textId="77777777" w:rsidR="00475E8B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75E8B">
        <w:rPr>
          <w:noProof/>
        </w:rPr>
        <w:t>Foreword</w:t>
      </w:r>
      <w:r w:rsidR="00475E8B">
        <w:rPr>
          <w:noProof/>
        </w:rPr>
        <w:tab/>
        <w:t>15</w:t>
      </w:r>
    </w:p>
    <w:p w14:paraId="5B203F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3FE14B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50B307C9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7F3E88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1D0798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477525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4391B7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4DDFA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175DCBF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0466122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5AD42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18E549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2F3FB3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9E705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EC567F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26329539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7D9376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1D38376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10B209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192F4E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46E43B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3CDDC2B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228462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4BCDC31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2FC1DA3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3ADD44C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55A537A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3E53D61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3148BF1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ED8B36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6A6801A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315936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5DC4C7C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1313D0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8FF8C5D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3EB89C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B5AEC7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7A2DAA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4FB8F3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01B11AC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025C0A5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004CC1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7315CF0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26B4722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738CDD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7E07FD4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138B8A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6B5E21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1542D48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3FDFA4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01AEB10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25C9527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376CCC8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63EE9A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5398C4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26A822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1B3D17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11C8A36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93213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257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45622FB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62CE3B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1CD169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28D866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10D02E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1D96E70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29275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62D833B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1B44C2E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37F6067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7461CD7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713C20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7C06FC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330ECDC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59F9C9A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5EBABF0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3D3F26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AB3828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13A3C3C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0C9A3C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13FD9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034D12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3EC50AD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283DAA4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60BA64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69A59C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116961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12D23CE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2677D3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5DF5A33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3383EA9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66CBB31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2FA26C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5272B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4AB32E4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57037F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3C4ED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3855C5C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4D90BC2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49011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5FFC8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20C4D04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39780B6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4D5ABB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2CD7D6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6F562E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58440C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45A9C0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1C4107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05DAF8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3C69FC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491A29B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0BBFC5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5717CF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47866E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0B51768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4F3C3C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54F873E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5A836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7D4F8D7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6FF40B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0079F4A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1AAE8F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74B7CD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4A4EE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500FC9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08B451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8B34A6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6139B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7D2789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70C4A3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42BAE6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1738B22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7516C57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5A2AE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02462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6B4B1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9B77FE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4FB2DC1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1BB265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E7F9D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4F6902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0A864ED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5D8B990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4F7A4BE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21BDC2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07D2882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32BD93F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DE217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55B6740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538ED2E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293D49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2F2DF13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108C5E1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74037E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450AEB5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4EF449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0CAC9B6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54D2EAD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3A879F2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7FF0A63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4E25045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7D2443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733924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724384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234BCA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2D9CCD9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38880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56C171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56382D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4442D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53F56E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09A5B9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5D6AE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07FE4A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416E3CD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3D20B2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2A74C9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5D57CE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0CABDC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383073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35C6590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5523BC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0ECB4F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28BA984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19708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0CBF6C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26B4354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6A6C35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5450AB0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35BF4A0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06888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3DEC69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3187651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323E6B9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1FB15A5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71E38C1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4181B84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2886592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4515ED5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753F6F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1DA6AC7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1E3244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97E31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492B50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1DB573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5512EB5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1DC20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04D60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21137C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0398E0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1AEE261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3D38945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E9F2F0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7BDC4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4BD9791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71071B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38A8AE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3A3C86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F0D2A5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771D1A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329BE4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218F666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55855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8D073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FFA726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7604AA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2C1A11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7F1B8C6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5EE5B39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2D278A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10BCB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035003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1C83161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BF2AD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7EC20C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18B227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05994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6411EB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035003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1E7F248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EA83AE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66E8D2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CE0CB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26EE940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29B1B14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20EAB76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6789B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29F4F22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B3C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52B52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70FB5A0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75B98A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69FE31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57BC325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9E40F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6D323C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3B4B70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8250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1F22DDB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17A12E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1D6F3C8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4F72B2A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7E3DA5A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1E09262E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600A67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0A3E4E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134D522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190</w:t>
      </w:r>
    </w:p>
    <w:p w14:paraId="18559F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27C18E0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47718F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A9686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2BAC3B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097948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193</w:t>
      </w:r>
    </w:p>
    <w:p w14:paraId="0CD24C9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7AD06AA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194</w:t>
      </w:r>
    </w:p>
    <w:p w14:paraId="2898A5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194</w:t>
      </w:r>
    </w:p>
    <w:p w14:paraId="030913D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0E4A2B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4E6AB09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6E05560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5DC1A4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68BE92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7218A8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3712A9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620EF21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726A77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797B5C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A91EC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4F0DBB8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5CE0666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27C5BC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67E5618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65DBD9A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3E39B2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467F333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18DC14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4E087E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36F64DB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220FBF3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51269B9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512C7D3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32CCCD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75F36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158FE1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4BDA4F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204</w:t>
      </w:r>
    </w:p>
    <w:p w14:paraId="111A9A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204</w:t>
      </w:r>
    </w:p>
    <w:p w14:paraId="44AACCB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205</w:t>
      </w:r>
    </w:p>
    <w:p w14:paraId="677C1AC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205</w:t>
      </w:r>
    </w:p>
    <w:p w14:paraId="1F1B90F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205</w:t>
      </w:r>
    </w:p>
    <w:p w14:paraId="7F9543A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205</w:t>
      </w:r>
    </w:p>
    <w:p w14:paraId="1C5205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210</w:t>
      </w:r>
    </w:p>
    <w:p w14:paraId="11AC24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210</w:t>
      </w:r>
    </w:p>
    <w:p w14:paraId="13FA7B2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215</w:t>
      </w:r>
    </w:p>
    <w:p w14:paraId="0B52D8A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219</w:t>
      </w:r>
    </w:p>
    <w:p w14:paraId="044DC6C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219</w:t>
      </w:r>
    </w:p>
    <w:p w14:paraId="36CF607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219</w:t>
      </w:r>
    </w:p>
    <w:p w14:paraId="4CB37F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220</w:t>
      </w:r>
    </w:p>
    <w:p w14:paraId="1D332B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221</w:t>
      </w:r>
    </w:p>
    <w:p w14:paraId="4F2292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221</w:t>
      </w:r>
    </w:p>
    <w:p w14:paraId="7C4D085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224</w:t>
      </w:r>
    </w:p>
    <w:p w14:paraId="3245608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2A94BEA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225</w:t>
      </w:r>
    </w:p>
    <w:p w14:paraId="2762316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225</w:t>
      </w:r>
    </w:p>
    <w:p w14:paraId="7D0E33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226</w:t>
      </w:r>
    </w:p>
    <w:p w14:paraId="24D9C13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226</w:t>
      </w:r>
    </w:p>
    <w:p w14:paraId="50D6120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228</w:t>
      </w:r>
    </w:p>
    <w:p w14:paraId="3F7F69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228</w:t>
      </w:r>
    </w:p>
    <w:p w14:paraId="1611227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230</w:t>
      </w:r>
    </w:p>
    <w:p w14:paraId="2A64F59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7E2F90E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231</w:t>
      </w:r>
    </w:p>
    <w:p w14:paraId="01D7CE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231</w:t>
      </w:r>
    </w:p>
    <w:p w14:paraId="4F26893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146BA40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08195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232</w:t>
      </w:r>
    </w:p>
    <w:p w14:paraId="06414B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11F3A3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233</w:t>
      </w:r>
    </w:p>
    <w:p w14:paraId="4ACC480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233</w:t>
      </w:r>
    </w:p>
    <w:p w14:paraId="19F4E0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234</w:t>
      </w:r>
    </w:p>
    <w:p w14:paraId="6245955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227F13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235</w:t>
      </w:r>
    </w:p>
    <w:p w14:paraId="001381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235</w:t>
      </w:r>
    </w:p>
    <w:p w14:paraId="075B1AB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236</w:t>
      </w:r>
    </w:p>
    <w:p w14:paraId="4D1D69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237</w:t>
      </w:r>
    </w:p>
    <w:p w14:paraId="7C776E7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0CD66A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237</w:t>
      </w:r>
    </w:p>
    <w:p w14:paraId="18BDE0A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475FD5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237</w:t>
      </w:r>
    </w:p>
    <w:p w14:paraId="429D24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237</w:t>
      </w:r>
    </w:p>
    <w:p w14:paraId="219E928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237</w:t>
      </w:r>
    </w:p>
    <w:p w14:paraId="5B683D9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239</w:t>
      </w:r>
    </w:p>
    <w:p w14:paraId="491020C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239</w:t>
      </w:r>
    </w:p>
    <w:p w14:paraId="0AC53D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239</w:t>
      </w:r>
    </w:p>
    <w:p w14:paraId="4BD4D9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240</w:t>
      </w:r>
    </w:p>
    <w:p w14:paraId="3F9B607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46D1A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240</w:t>
      </w:r>
    </w:p>
    <w:p w14:paraId="74BB6BA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240</w:t>
      </w:r>
    </w:p>
    <w:p w14:paraId="551D66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240</w:t>
      </w:r>
    </w:p>
    <w:p w14:paraId="63EEE9D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5F8CD3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241</w:t>
      </w:r>
    </w:p>
    <w:p w14:paraId="38A1DBD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347B4C8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241</w:t>
      </w:r>
    </w:p>
    <w:p w14:paraId="7932A7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241</w:t>
      </w:r>
    </w:p>
    <w:p w14:paraId="274A6A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242</w:t>
      </w:r>
    </w:p>
    <w:p w14:paraId="6CD55B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5035B12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243</w:t>
      </w:r>
    </w:p>
    <w:p w14:paraId="36D9F56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62A8D1F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243</w:t>
      </w:r>
    </w:p>
    <w:p w14:paraId="018B4D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5826AC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243</w:t>
      </w:r>
    </w:p>
    <w:p w14:paraId="5EBB9E1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243</w:t>
      </w:r>
    </w:p>
    <w:p w14:paraId="5EAD19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245</w:t>
      </w:r>
    </w:p>
    <w:p w14:paraId="31B047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245</w:t>
      </w:r>
    </w:p>
    <w:p w14:paraId="52C289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245</w:t>
      </w:r>
    </w:p>
    <w:p w14:paraId="0C28DD9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245</w:t>
      </w:r>
    </w:p>
    <w:p w14:paraId="16C983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247</w:t>
      </w:r>
    </w:p>
    <w:p w14:paraId="4BBD44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248</w:t>
      </w:r>
    </w:p>
    <w:p w14:paraId="36FBE3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248</w:t>
      </w:r>
    </w:p>
    <w:p w14:paraId="7859AF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249</w:t>
      </w:r>
    </w:p>
    <w:p w14:paraId="23B62FA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249</w:t>
      </w:r>
    </w:p>
    <w:p w14:paraId="1F5015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250</w:t>
      </w:r>
    </w:p>
    <w:p w14:paraId="5E4F1F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250</w:t>
      </w:r>
    </w:p>
    <w:p w14:paraId="1C7EA9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250</w:t>
      </w:r>
    </w:p>
    <w:p w14:paraId="42275D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250</w:t>
      </w:r>
    </w:p>
    <w:p w14:paraId="7B3881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251</w:t>
      </w:r>
    </w:p>
    <w:p w14:paraId="41BDC6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251</w:t>
      </w:r>
    </w:p>
    <w:p w14:paraId="2873C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251</w:t>
      </w:r>
    </w:p>
    <w:p w14:paraId="7C6DC75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251</w:t>
      </w:r>
    </w:p>
    <w:p w14:paraId="1A8686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251</w:t>
      </w:r>
    </w:p>
    <w:p w14:paraId="35F48A8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252</w:t>
      </w:r>
    </w:p>
    <w:p w14:paraId="0172F38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255</w:t>
      </w:r>
    </w:p>
    <w:p w14:paraId="31F5220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256</w:t>
      </w:r>
    </w:p>
    <w:p w14:paraId="2427A29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257</w:t>
      </w:r>
    </w:p>
    <w:p w14:paraId="1F96433B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259</w:t>
      </w:r>
    </w:p>
    <w:p w14:paraId="629DF6A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259</w:t>
      </w:r>
    </w:p>
    <w:p w14:paraId="610B458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259</w:t>
      </w:r>
    </w:p>
    <w:p w14:paraId="087850A0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282</w:t>
      </w:r>
    </w:p>
    <w:p w14:paraId="0AB9BD2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29A4F6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282</w:t>
      </w:r>
    </w:p>
    <w:p w14:paraId="44E4A17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283</w:t>
      </w:r>
    </w:p>
    <w:p w14:paraId="12125E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283</w:t>
      </w:r>
    </w:p>
    <w:p w14:paraId="65BC033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D4032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892B5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284</w:t>
      </w:r>
    </w:p>
    <w:p w14:paraId="4151339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284</w:t>
      </w:r>
    </w:p>
    <w:p w14:paraId="63346F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284</w:t>
      </w:r>
    </w:p>
    <w:p w14:paraId="6DA3D7C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284</w:t>
      </w:r>
    </w:p>
    <w:p w14:paraId="4199E10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285</w:t>
      </w:r>
    </w:p>
    <w:p w14:paraId="475BC8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285</w:t>
      </w:r>
    </w:p>
    <w:p w14:paraId="2721FE9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285</w:t>
      </w:r>
    </w:p>
    <w:p w14:paraId="5E317F4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285</w:t>
      </w:r>
    </w:p>
    <w:p w14:paraId="2BEDF5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285</w:t>
      </w:r>
    </w:p>
    <w:p w14:paraId="62E98C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286</w:t>
      </w:r>
    </w:p>
    <w:p w14:paraId="34BF12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286</w:t>
      </w:r>
    </w:p>
    <w:p w14:paraId="214578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287</w:t>
      </w:r>
    </w:p>
    <w:p w14:paraId="0135F3C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287</w:t>
      </w:r>
    </w:p>
    <w:p w14:paraId="0DD6029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287</w:t>
      </w:r>
    </w:p>
    <w:p w14:paraId="662D56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288</w:t>
      </w:r>
    </w:p>
    <w:p w14:paraId="7457CD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288</w:t>
      </w:r>
    </w:p>
    <w:p w14:paraId="6775513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288</w:t>
      </w:r>
    </w:p>
    <w:p w14:paraId="1AB9B7C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290</w:t>
      </w:r>
    </w:p>
    <w:p w14:paraId="61CBE60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290</w:t>
      </w:r>
    </w:p>
    <w:p w14:paraId="6644256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291</w:t>
      </w:r>
    </w:p>
    <w:p w14:paraId="5F5BED95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294</w:t>
      </w:r>
    </w:p>
    <w:p w14:paraId="64B64F0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294</w:t>
      </w:r>
    </w:p>
    <w:p w14:paraId="4103DBC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294</w:t>
      </w:r>
    </w:p>
    <w:p w14:paraId="4C1409C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303</w:t>
      </w:r>
    </w:p>
    <w:p w14:paraId="37C8345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307</w:t>
      </w:r>
    </w:p>
    <w:p w14:paraId="168CE3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307</w:t>
      </w:r>
    </w:p>
    <w:p w14:paraId="35EE02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311</w:t>
      </w:r>
    </w:p>
    <w:p w14:paraId="06E2872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312</w:t>
      </w:r>
    </w:p>
    <w:p w14:paraId="3B677B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313</w:t>
      </w:r>
    </w:p>
    <w:p w14:paraId="0BF7989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316</w:t>
      </w:r>
    </w:p>
    <w:p w14:paraId="34A47F1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318</w:t>
      </w:r>
    </w:p>
    <w:p w14:paraId="25AD5B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318</w:t>
      </w:r>
    </w:p>
    <w:p w14:paraId="06914B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325</w:t>
      </w:r>
    </w:p>
    <w:p w14:paraId="0F08B8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330</w:t>
      </w:r>
    </w:p>
    <w:p w14:paraId="5CA3564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335</w:t>
      </w:r>
    </w:p>
    <w:p w14:paraId="013240D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335</w:t>
      </w:r>
    </w:p>
    <w:p w14:paraId="7FEEE19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337</w:t>
      </w:r>
    </w:p>
    <w:p w14:paraId="0A50EAA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338</w:t>
      </w:r>
    </w:p>
    <w:p w14:paraId="5D4789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339</w:t>
      </w:r>
    </w:p>
    <w:p w14:paraId="1C8205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342</w:t>
      </w:r>
    </w:p>
    <w:p w14:paraId="432C6EB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342</w:t>
      </w:r>
    </w:p>
    <w:p w14:paraId="1A9F1D1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343</w:t>
      </w:r>
    </w:p>
    <w:p w14:paraId="652CF72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343</w:t>
      </w:r>
    </w:p>
    <w:p w14:paraId="0912FC5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345</w:t>
      </w:r>
    </w:p>
    <w:p w14:paraId="3867A0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346</w:t>
      </w:r>
    </w:p>
    <w:p w14:paraId="7A71E6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348</w:t>
      </w:r>
    </w:p>
    <w:p w14:paraId="7E9C408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350</w:t>
      </w:r>
    </w:p>
    <w:p w14:paraId="4B647C4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352</w:t>
      </w:r>
    </w:p>
    <w:p w14:paraId="69012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354</w:t>
      </w:r>
    </w:p>
    <w:p w14:paraId="6D947EA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354</w:t>
      </w:r>
    </w:p>
    <w:p w14:paraId="74CCA88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355</w:t>
      </w:r>
    </w:p>
    <w:p w14:paraId="6A6B5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356</w:t>
      </w:r>
    </w:p>
    <w:p w14:paraId="33F1B2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357</w:t>
      </w:r>
    </w:p>
    <w:p w14:paraId="5A53503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358</w:t>
      </w:r>
    </w:p>
    <w:p w14:paraId="4939A9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358</w:t>
      </w:r>
    </w:p>
    <w:p w14:paraId="4431D4B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359</w:t>
      </w:r>
    </w:p>
    <w:p w14:paraId="46BA192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361</w:t>
      </w:r>
    </w:p>
    <w:p w14:paraId="6C6452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363</w:t>
      </w:r>
    </w:p>
    <w:p w14:paraId="5FB618F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366</w:t>
      </w:r>
    </w:p>
    <w:p w14:paraId="67E93A4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367</w:t>
      </w:r>
    </w:p>
    <w:p w14:paraId="796CF7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368</w:t>
      </w:r>
    </w:p>
    <w:p w14:paraId="645DF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369</w:t>
      </w:r>
    </w:p>
    <w:p w14:paraId="0320D53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369</w:t>
      </w:r>
    </w:p>
    <w:p w14:paraId="1DA02D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369</w:t>
      </w:r>
    </w:p>
    <w:p w14:paraId="250A836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370</w:t>
      </w:r>
    </w:p>
    <w:p w14:paraId="1F607E3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371</w:t>
      </w:r>
    </w:p>
    <w:p w14:paraId="53D6850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371</w:t>
      </w:r>
    </w:p>
    <w:p w14:paraId="67BA4C3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371</w:t>
      </w:r>
    </w:p>
    <w:p w14:paraId="710A985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374</w:t>
      </w:r>
    </w:p>
    <w:p w14:paraId="3E8260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375</w:t>
      </w:r>
    </w:p>
    <w:p w14:paraId="2AB9F8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376</w:t>
      </w:r>
    </w:p>
    <w:p w14:paraId="3B90B42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376</w:t>
      </w:r>
    </w:p>
    <w:p w14:paraId="395C449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378</w:t>
      </w:r>
    </w:p>
    <w:p w14:paraId="23C10B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380</w:t>
      </w:r>
    </w:p>
    <w:p w14:paraId="3FF496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383</w:t>
      </w:r>
    </w:p>
    <w:p w14:paraId="253C17C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391</w:t>
      </w:r>
    </w:p>
    <w:p w14:paraId="0D685B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392</w:t>
      </w:r>
    </w:p>
    <w:p w14:paraId="77985C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393</w:t>
      </w:r>
    </w:p>
    <w:p w14:paraId="2B27AE8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394</w:t>
      </w:r>
    </w:p>
    <w:p w14:paraId="2C5EBF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394</w:t>
      </w:r>
    </w:p>
    <w:p w14:paraId="49F181C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394</w:t>
      </w:r>
    </w:p>
    <w:p w14:paraId="510D7D3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396</w:t>
      </w:r>
    </w:p>
    <w:p w14:paraId="0D8AC9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397</w:t>
      </w:r>
    </w:p>
    <w:p w14:paraId="2067F2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397</w:t>
      </w:r>
    </w:p>
    <w:p w14:paraId="4EC92DE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398</w:t>
      </w:r>
    </w:p>
    <w:p w14:paraId="16F1D9A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400</w:t>
      </w:r>
    </w:p>
    <w:p w14:paraId="57375EA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402</w:t>
      </w:r>
    </w:p>
    <w:p w14:paraId="023783C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402</w:t>
      </w:r>
    </w:p>
    <w:p w14:paraId="26C7A2A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403</w:t>
      </w:r>
    </w:p>
    <w:p w14:paraId="53B83C2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404</w:t>
      </w:r>
    </w:p>
    <w:p w14:paraId="5DE7D6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410</w:t>
      </w:r>
    </w:p>
    <w:p w14:paraId="221006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412</w:t>
      </w:r>
    </w:p>
    <w:p w14:paraId="5BC66B5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414</w:t>
      </w:r>
    </w:p>
    <w:p w14:paraId="66117B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47B981C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417</w:t>
      </w:r>
    </w:p>
    <w:p w14:paraId="32B4A6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418</w:t>
      </w:r>
    </w:p>
    <w:p w14:paraId="57619C7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419</w:t>
      </w:r>
    </w:p>
    <w:p w14:paraId="56BC0DD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419</w:t>
      </w:r>
    </w:p>
    <w:p w14:paraId="076AF88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419</w:t>
      </w:r>
    </w:p>
    <w:p w14:paraId="2DCDE2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420</w:t>
      </w:r>
    </w:p>
    <w:p w14:paraId="4E8011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421</w:t>
      </w:r>
    </w:p>
    <w:p w14:paraId="223B88F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421</w:t>
      </w:r>
    </w:p>
    <w:p w14:paraId="6102082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421</w:t>
      </w:r>
    </w:p>
    <w:p w14:paraId="25FEAD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422</w:t>
      </w:r>
    </w:p>
    <w:p w14:paraId="365CC82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422</w:t>
      </w:r>
    </w:p>
    <w:p w14:paraId="2077C1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422</w:t>
      </w:r>
    </w:p>
    <w:p w14:paraId="2D3AFE5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422</w:t>
      </w:r>
    </w:p>
    <w:p w14:paraId="4B3B45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423</w:t>
      </w:r>
    </w:p>
    <w:p w14:paraId="3BF4F4D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423</w:t>
      </w:r>
    </w:p>
    <w:p w14:paraId="3F620B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423</w:t>
      </w:r>
    </w:p>
    <w:p w14:paraId="2F5DA3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423</w:t>
      </w:r>
    </w:p>
    <w:p w14:paraId="364407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424</w:t>
      </w:r>
    </w:p>
    <w:p w14:paraId="6AD250A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425</w:t>
      </w:r>
    </w:p>
    <w:p w14:paraId="216E1F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426</w:t>
      </w:r>
    </w:p>
    <w:p w14:paraId="18B3524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426</w:t>
      </w:r>
    </w:p>
    <w:p w14:paraId="3268DD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427</w:t>
      </w:r>
    </w:p>
    <w:p w14:paraId="7BF7818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428</w:t>
      </w:r>
    </w:p>
    <w:p w14:paraId="613098F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430</w:t>
      </w:r>
    </w:p>
    <w:p w14:paraId="2068364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432</w:t>
      </w:r>
    </w:p>
    <w:p w14:paraId="58F755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432</w:t>
      </w:r>
    </w:p>
    <w:p w14:paraId="2388A4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433</w:t>
      </w:r>
    </w:p>
    <w:p w14:paraId="4C151B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435</w:t>
      </w:r>
    </w:p>
    <w:p w14:paraId="60C1A14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438</w:t>
      </w:r>
    </w:p>
    <w:p w14:paraId="7F554FF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441</w:t>
      </w:r>
    </w:p>
    <w:p w14:paraId="06E9F7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441</w:t>
      </w:r>
    </w:p>
    <w:p w14:paraId="58BE119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444</w:t>
      </w:r>
    </w:p>
    <w:p w14:paraId="0EB667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446</w:t>
      </w:r>
    </w:p>
    <w:p w14:paraId="06B0BE2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449</w:t>
      </w:r>
    </w:p>
    <w:p w14:paraId="457AF3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453</w:t>
      </w:r>
    </w:p>
    <w:p w14:paraId="18E0E95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454</w:t>
      </w:r>
    </w:p>
    <w:p w14:paraId="07655D0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455</w:t>
      </w:r>
    </w:p>
    <w:p w14:paraId="56AE403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456</w:t>
      </w:r>
    </w:p>
    <w:p w14:paraId="75E1543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456</w:t>
      </w:r>
    </w:p>
    <w:p w14:paraId="6067C51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457</w:t>
      </w:r>
    </w:p>
    <w:p w14:paraId="08004BB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464</w:t>
      </w:r>
    </w:p>
    <w:p w14:paraId="0E6453F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470</w:t>
      </w:r>
    </w:p>
    <w:p w14:paraId="39F6DB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470</w:t>
      </w:r>
    </w:p>
    <w:p w14:paraId="4E4E33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473</w:t>
      </w:r>
    </w:p>
    <w:p w14:paraId="29263B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473</w:t>
      </w:r>
    </w:p>
    <w:p w14:paraId="3AD5E7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473</w:t>
      </w:r>
    </w:p>
    <w:p w14:paraId="3B31962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473</w:t>
      </w:r>
    </w:p>
    <w:p w14:paraId="785AF7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477</w:t>
      </w:r>
    </w:p>
    <w:p w14:paraId="54E2D5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479</w:t>
      </w:r>
    </w:p>
    <w:p w14:paraId="1D24E2E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485</w:t>
      </w:r>
    </w:p>
    <w:p w14:paraId="2B22284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486</w:t>
      </w:r>
    </w:p>
    <w:p w14:paraId="58706D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490</w:t>
      </w:r>
    </w:p>
    <w:p w14:paraId="6C1F36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491</w:t>
      </w:r>
    </w:p>
    <w:p w14:paraId="047C0BC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493</w:t>
      </w:r>
    </w:p>
    <w:p w14:paraId="25DB807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494</w:t>
      </w:r>
    </w:p>
    <w:p w14:paraId="70DC4C8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499</w:t>
      </w:r>
    </w:p>
    <w:p w14:paraId="4E7044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499</w:t>
      </w:r>
    </w:p>
    <w:p w14:paraId="43FC5B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500</w:t>
      </w:r>
    </w:p>
    <w:p w14:paraId="4340368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501</w:t>
      </w:r>
    </w:p>
    <w:p w14:paraId="1178044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501</w:t>
      </w:r>
    </w:p>
    <w:p w14:paraId="4449C7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501</w:t>
      </w:r>
    </w:p>
    <w:p w14:paraId="5D68151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501</w:t>
      </w:r>
    </w:p>
    <w:p w14:paraId="7CFD51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502</w:t>
      </w:r>
    </w:p>
    <w:p w14:paraId="1D2F157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504</w:t>
      </w:r>
    </w:p>
    <w:p w14:paraId="32569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504</w:t>
      </w:r>
    </w:p>
    <w:p w14:paraId="3E8418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504</w:t>
      </w:r>
    </w:p>
    <w:p w14:paraId="6CA5230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505</w:t>
      </w:r>
    </w:p>
    <w:p w14:paraId="163CB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505</w:t>
      </w:r>
    </w:p>
    <w:p w14:paraId="3397A8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505</w:t>
      </w:r>
    </w:p>
    <w:p w14:paraId="5C3519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506</w:t>
      </w:r>
    </w:p>
    <w:p w14:paraId="7C2E4A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507</w:t>
      </w:r>
    </w:p>
    <w:p w14:paraId="16F52BF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507</w:t>
      </w:r>
    </w:p>
    <w:p w14:paraId="56A57D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508</w:t>
      </w:r>
    </w:p>
    <w:p w14:paraId="25BE03E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510</w:t>
      </w:r>
    </w:p>
    <w:p w14:paraId="05A86F2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510</w:t>
      </w:r>
    </w:p>
    <w:p w14:paraId="29BC70B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510</w:t>
      </w:r>
    </w:p>
    <w:p w14:paraId="3D3D4F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511</w:t>
      </w:r>
    </w:p>
    <w:p w14:paraId="74195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511</w:t>
      </w:r>
    </w:p>
    <w:p w14:paraId="0C7DE3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513</w:t>
      </w:r>
    </w:p>
    <w:p w14:paraId="54884C2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513</w:t>
      </w:r>
    </w:p>
    <w:p w14:paraId="0BDEB7E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513</w:t>
      </w:r>
    </w:p>
    <w:p w14:paraId="7A411DA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513</w:t>
      </w:r>
    </w:p>
    <w:p w14:paraId="2F1BBDF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514</w:t>
      </w:r>
    </w:p>
    <w:p w14:paraId="5653004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515</w:t>
      </w:r>
    </w:p>
    <w:p w14:paraId="493F487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515</w:t>
      </w:r>
    </w:p>
    <w:p w14:paraId="1BCBC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516</w:t>
      </w:r>
    </w:p>
    <w:p w14:paraId="7315811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519</w:t>
      </w:r>
    </w:p>
    <w:p w14:paraId="1B0654A8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520</w:t>
      </w:r>
    </w:p>
    <w:p w14:paraId="5CEA69E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520</w:t>
      </w:r>
    </w:p>
    <w:p w14:paraId="27ED979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520</w:t>
      </w:r>
    </w:p>
    <w:p w14:paraId="60DD391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522</w:t>
      </w:r>
    </w:p>
    <w:p w14:paraId="21E350B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523</w:t>
      </w:r>
    </w:p>
    <w:p w14:paraId="289D3D6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526</w:t>
      </w:r>
    </w:p>
    <w:p w14:paraId="33494A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526</w:t>
      </w:r>
    </w:p>
    <w:p w14:paraId="1DC084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526</w:t>
      </w:r>
    </w:p>
    <w:p w14:paraId="7D972C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528</w:t>
      </w:r>
    </w:p>
    <w:p w14:paraId="2B944B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531</w:t>
      </w:r>
    </w:p>
    <w:p w14:paraId="73261A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531</w:t>
      </w:r>
    </w:p>
    <w:p w14:paraId="17D1D2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534</w:t>
      </w:r>
    </w:p>
    <w:p w14:paraId="6784290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535</w:t>
      </w:r>
    </w:p>
    <w:p w14:paraId="5426A67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537</w:t>
      </w:r>
    </w:p>
    <w:p w14:paraId="69CC20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538</w:t>
      </w:r>
    </w:p>
    <w:p w14:paraId="56F5AA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539</w:t>
      </w:r>
    </w:p>
    <w:p w14:paraId="29A3508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542</w:t>
      </w:r>
    </w:p>
    <w:p w14:paraId="795606C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547</w:t>
      </w:r>
    </w:p>
    <w:p w14:paraId="744F5D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548</w:t>
      </w:r>
    </w:p>
    <w:p w14:paraId="23D078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548</w:t>
      </w:r>
    </w:p>
    <w:p w14:paraId="0FB4F7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550</w:t>
      </w:r>
    </w:p>
    <w:p w14:paraId="2C801C7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551</w:t>
      </w:r>
    </w:p>
    <w:p w14:paraId="49D1C73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551</w:t>
      </w:r>
    </w:p>
    <w:p w14:paraId="0FD57B9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551</w:t>
      </w:r>
    </w:p>
    <w:p w14:paraId="0BF29F6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552</w:t>
      </w:r>
    </w:p>
    <w:p w14:paraId="75D9121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552</w:t>
      </w:r>
    </w:p>
    <w:p w14:paraId="239721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554</w:t>
      </w:r>
    </w:p>
    <w:p w14:paraId="77EBC5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555</w:t>
      </w:r>
    </w:p>
    <w:p w14:paraId="2B11D3B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556</w:t>
      </w:r>
    </w:p>
    <w:p w14:paraId="65F43B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557</w:t>
      </w:r>
    </w:p>
    <w:p w14:paraId="659D2D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558</w:t>
      </w:r>
    </w:p>
    <w:p w14:paraId="59E5421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559</w:t>
      </w:r>
    </w:p>
    <w:p w14:paraId="4B2601E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560</w:t>
      </w:r>
    </w:p>
    <w:p w14:paraId="0C2359E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560</w:t>
      </w:r>
    </w:p>
    <w:p w14:paraId="433BBC3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562</w:t>
      </w:r>
    </w:p>
    <w:p w14:paraId="65B1768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563</w:t>
      </w:r>
    </w:p>
    <w:p w14:paraId="641C26D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563</w:t>
      </w:r>
    </w:p>
    <w:p w14:paraId="270B59E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565</w:t>
      </w:r>
    </w:p>
    <w:p w14:paraId="7985C60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565</w:t>
      </w:r>
    </w:p>
    <w:p w14:paraId="1C0B71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565</w:t>
      </w:r>
    </w:p>
    <w:p w14:paraId="7E1CB5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566</w:t>
      </w:r>
    </w:p>
    <w:p w14:paraId="2E6BFDD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566</w:t>
      </w:r>
    </w:p>
    <w:p w14:paraId="7FF6E59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566</w:t>
      </w:r>
    </w:p>
    <w:p w14:paraId="3DD3D28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569</w:t>
      </w:r>
    </w:p>
    <w:p w14:paraId="0240C09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569</w:t>
      </w:r>
    </w:p>
    <w:p w14:paraId="09292D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571</w:t>
      </w:r>
    </w:p>
    <w:p w14:paraId="0BB547C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571</w:t>
      </w:r>
    </w:p>
    <w:p w14:paraId="448E456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573</w:t>
      </w:r>
    </w:p>
    <w:p w14:paraId="2109D8B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575</w:t>
      </w:r>
    </w:p>
    <w:p w14:paraId="11CAC1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578</w:t>
      </w:r>
    </w:p>
    <w:p w14:paraId="2A6BB5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586</w:t>
      </w:r>
    </w:p>
    <w:p w14:paraId="012F804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587</w:t>
      </w:r>
    </w:p>
    <w:p w14:paraId="1658A6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588</w:t>
      </w:r>
    </w:p>
    <w:p w14:paraId="62065748" w14:textId="2BF27FA3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589</w:t>
      </w:r>
    </w:p>
    <w:p w14:paraId="284F592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589</w:t>
      </w:r>
    </w:p>
    <w:p w14:paraId="071D312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590</w:t>
      </w:r>
    </w:p>
    <w:p w14:paraId="05F346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591</w:t>
      </w:r>
    </w:p>
    <w:p w14:paraId="60F0626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591</w:t>
      </w:r>
    </w:p>
    <w:p w14:paraId="00FB85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592</w:t>
      </w:r>
    </w:p>
    <w:p w14:paraId="4C3B4E9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593</w:t>
      </w:r>
    </w:p>
    <w:p w14:paraId="1A41D6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593</w:t>
      </w:r>
    </w:p>
    <w:p w14:paraId="6AD2097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593</w:t>
      </w:r>
    </w:p>
    <w:p w14:paraId="16C2E7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593</w:t>
      </w:r>
    </w:p>
    <w:p w14:paraId="4E43E3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594</w:t>
      </w:r>
    </w:p>
    <w:p w14:paraId="1D7C075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594</w:t>
      </w:r>
    </w:p>
    <w:p w14:paraId="3A32338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594</w:t>
      </w:r>
    </w:p>
    <w:p w14:paraId="32F082B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594</w:t>
      </w:r>
    </w:p>
    <w:p w14:paraId="4FD4505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596</w:t>
      </w:r>
    </w:p>
    <w:p w14:paraId="1F1A347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596</w:t>
      </w:r>
    </w:p>
    <w:p w14:paraId="4B5B17B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596</w:t>
      </w:r>
    </w:p>
    <w:p w14:paraId="00AA801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597</w:t>
      </w:r>
    </w:p>
    <w:p w14:paraId="280077F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597</w:t>
      </w:r>
    </w:p>
    <w:p w14:paraId="35077D3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597</w:t>
      </w:r>
    </w:p>
    <w:p w14:paraId="7B5AE8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597</w:t>
      </w:r>
    </w:p>
    <w:p w14:paraId="699760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597</w:t>
      </w:r>
    </w:p>
    <w:p w14:paraId="6F6A05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598</w:t>
      </w:r>
    </w:p>
    <w:p w14:paraId="514F7B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600</w:t>
      </w:r>
    </w:p>
    <w:p w14:paraId="714243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600</w:t>
      </w:r>
    </w:p>
    <w:p w14:paraId="162864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600</w:t>
      </w:r>
    </w:p>
    <w:p w14:paraId="26980EA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601</w:t>
      </w:r>
    </w:p>
    <w:p w14:paraId="3277039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601</w:t>
      </w:r>
    </w:p>
    <w:p w14:paraId="1AD2B4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601</w:t>
      </w:r>
    </w:p>
    <w:p w14:paraId="205A75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602</w:t>
      </w:r>
    </w:p>
    <w:p w14:paraId="49666FA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603</w:t>
      </w:r>
    </w:p>
    <w:p w14:paraId="79D5166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603</w:t>
      </w:r>
    </w:p>
    <w:p w14:paraId="7EC95FF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604</w:t>
      </w:r>
    </w:p>
    <w:p w14:paraId="0E7416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606</w:t>
      </w:r>
    </w:p>
    <w:p w14:paraId="167E99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606</w:t>
      </w:r>
    </w:p>
    <w:p w14:paraId="11D5DC9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606</w:t>
      </w:r>
    </w:p>
    <w:p w14:paraId="547B6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606</w:t>
      </w:r>
    </w:p>
    <w:p w14:paraId="1CA2CB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607</w:t>
      </w:r>
    </w:p>
    <w:p w14:paraId="2C716A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608</w:t>
      </w:r>
    </w:p>
    <w:p w14:paraId="16204F8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609</w:t>
      </w:r>
    </w:p>
    <w:p w14:paraId="7096EB4A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610</w:t>
      </w:r>
    </w:p>
    <w:p w14:paraId="5025DCEC" w14:textId="68CD778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7F67F3E9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AE5EE0">
        <w:instrText>i70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AE5EE0">
        <w:instrText>i70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AE5EE0">
        <w:instrText>i70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AE5EE0">
        <w:instrText>i70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AE5EE0">
        <w:instrText>i70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23520" w14:textId="77777777" w:rsidR="002769A4" w:rsidRDefault="002769A4">
      <w:r>
        <w:separator/>
      </w:r>
    </w:p>
  </w:endnote>
  <w:endnote w:type="continuationSeparator" w:id="0">
    <w:p w14:paraId="433285C5" w14:textId="77777777" w:rsidR="002769A4" w:rsidRDefault="0027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DAAE2" w14:textId="77777777" w:rsidR="002769A4" w:rsidRDefault="002769A4">
      <w:r>
        <w:separator/>
      </w:r>
    </w:p>
  </w:footnote>
  <w:footnote w:type="continuationSeparator" w:id="0">
    <w:p w14:paraId="3BF5D3E0" w14:textId="77777777" w:rsidR="002769A4" w:rsidRDefault="00276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6DA7DF71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5EE0">
      <w:rPr>
        <w:rFonts w:ascii="Arial" w:hAnsi="Arial" w:cs="Arial"/>
        <w:b/>
        <w:noProof/>
        <w:sz w:val="18"/>
        <w:szCs w:val="18"/>
      </w:rPr>
      <w:t>3GPP TS 36.523-3 V18.7.0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4DF02FCF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5EE0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14</Pages>
  <Words>3854</Words>
  <Characters>21969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23</cp:revision>
  <dcterms:created xsi:type="dcterms:W3CDTF">2022-02-10T09:02:00Z</dcterms:created>
  <dcterms:modified xsi:type="dcterms:W3CDTF">2025-01-29T16:55:00Z</dcterms:modified>
  <cp:category/>
</cp:coreProperties>
</file>