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88E95" w14:textId="4D271D48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BA4ECB">
        <w:rPr>
          <w:noProof w:val="0"/>
        </w:rPr>
        <w:t>8</w:t>
      </w:r>
      <w:r w:rsidR="0015381F" w:rsidRPr="00AC64D4">
        <w:rPr>
          <w:noProof w:val="0"/>
        </w:rPr>
        <w:t>.</w:t>
      </w:r>
      <w:r w:rsidR="0045148E">
        <w:rPr>
          <w:noProof w:val="0"/>
        </w:rPr>
        <w:t>1</w:t>
      </w:r>
      <w:r w:rsidR="004349BD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E07B8B">
        <w:rPr>
          <w:noProof w:val="0"/>
          <w:sz w:val="32"/>
        </w:rPr>
        <w:t>4</w:t>
      </w:r>
      <w:r w:rsidR="009D0733" w:rsidRPr="00AC64D4">
        <w:rPr>
          <w:noProof w:val="0"/>
          <w:sz w:val="32"/>
        </w:rPr>
        <w:t>-</w:t>
      </w:r>
      <w:r w:rsidR="0045148E">
        <w:rPr>
          <w:noProof w:val="0"/>
          <w:sz w:val="32"/>
        </w:rPr>
        <w:t>12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1D70EE4D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BA4ECB">
        <w:rPr>
          <w:rStyle w:val="ZGSM"/>
        </w:rPr>
        <w:t>8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45148E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82.5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>
        <w:rPr>
          <w:noProof w:val="0"/>
        </w:rPr>
        <w:pict w14:anchorId="081087FF">
          <v:shape id="_x0000_i1026" type="#_x0000_t75" style="width:127.5pt;height:75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 w:rsidSect="00405EBD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 xml:space="preserve">3GPP support office </w:t>
      </w:r>
      <w:proofErr w:type="spellStart"/>
      <w:r w:rsidRPr="00AC64D4">
        <w:rPr>
          <w:lang w:val="fr-FR"/>
        </w:rPr>
        <w:t>address</w:t>
      </w:r>
      <w:proofErr w:type="spellEnd"/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00000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="00896D98"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039FA1CD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E07B8B">
        <w:rPr>
          <w:sz w:val="18"/>
        </w:rPr>
        <w:t>4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46FFDD55" w14:textId="1FD9B512" w:rsidR="00C43C70" w:rsidRPr="00D27DAF" w:rsidRDefault="00C43C70" w:rsidP="00C43C70">
      <w:pPr>
        <w:pStyle w:val="TOC5"/>
        <w:rPr>
          <w:rFonts w:ascii="Calibri" w:hAnsi="Calibri"/>
          <w:sz w:val="22"/>
          <w:szCs w:val="22"/>
        </w:rPr>
      </w:pPr>
      <w:r>
        <w:t>8.5.4.7.3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 with EEA0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lastRenderedPageBreak/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300C6A4F" w:rsidR="00A40417" w:rsidRPr="00F56577" w:rsidRDefault="00FA0043" w:rsidP="00F10FF5">
      <w:r>
        <w:fldChar w:fldCharType="begin"/>
      </w:r>
      <w:r>
        <w:instrText xml:space="preserve"> RD "34123-3-</w:instrText>
      </w:r>
      <w:r w:rsidR="00BA4ECB">
        <w:instrText>i</w:instrText>
      </w:r>
      <w:r w:rsidR="0045148E">
        <w:instrText>1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BA4ECB">
        <w:instrText>i</w:instrText>
      </w:r>
      <w:r w:rsidR="0045148E">
        <w:instrText>1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405EBD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0F38D" w14:textId="77777777" w:rsidR="00D4044B" w:rsidRDefault="00D4044B">
      <w:r>
        <w:separator/>
      </w:r>
    </w:p>
  </w:endnote>
  <w:endnote w:type="continuationSeparator" w:id="0">
    <w:p w14:paraId="6BA21781" w14:textId="77777777" w:rsidR="00D4044B" w:rsidRDefault="00D4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B52F1" w14:textId="77777777" w:rsidR="00D4044B" w:rsidRDefault="00D4044B">
      <w:r>
        <w:separator/>
      </w:r>
    </w:p>
  </w:footnote>
  <w:footnote w:type="continuationSeparator" w:id="0">
    <w:p w14:paraId="5A483492" w14:textId="77777777" w:rsidR="00D4044B" w:rsidRDefault="00D40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1A59CDF4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148E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3EAA39E3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148E">
      <w:rPr>
        <w:rFonts w:ascii="Arial" w:hAnsi="Arial" w:cs="Arial"/>
        <w:b/>
        <w:noProof/>
        <w:sz w:val="18"/>
        <w:szCs w:val="18"/>
      </w:rPr>
      <w:t>3GPP TS 34.123-3 V18.1.0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181C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51DE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07CE3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1FA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5EBD"/>
    <w:rsid w:val="004063F4"/>
    <w:rsid w:val="00410F24"/>
    <w:rsid w:val="00411187"/>
    <w:rsid w:val="00416F0D"/>
    <w:rsid w:val="00420EE9"/>
    <w:rsid w:val="00422AA6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49BD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8E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6F8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9635A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6E72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48A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1772B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4ECB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C70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044B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1F5A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0E40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07B8B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14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IS</cp:lastModifiedBy>
  <cp:revision>10</cp:revision>
  <cp:lastPrinted>2007-05-23T13:34:00Z</cp:lastPrinted>
  <dcterms:created xsi:type="dcterms:W3CDTF">2023-03-22T15:29:00Z</dcterms:created>
  <dcterms:modified xsi:type="dcterms:W3CDTF">2024-10-26T09:09:00Z</dcterms:modified>
  <cp:category>TS</cp:category>
</cp:coreProperties>
</file>