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7661B0B8"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832CDF">
        <w:t>18.</w:t>
      </w:r>
      <w:r w:rsidR="00FD74B2">
        <w:t>8</w:t>
      </w:r>
      <w:r w:rsidR="00832CDF">
        <w:t>.0</w:t>
      </w:r>
      <w:r w:rsidR="00B70B4D" w:rsidRPr="00BD6F46">
        <w:t xml:space="preserve"> </w:t>
      </w:r>
      <w:r w:rsidRPr="00BD6F46">
        <w:rPr>
          <w:sz w:val="32"/>
        </w:rPr>
        <w:t>(</w:t>
      </w:r>
      <w:r w:rsidR="00832CDF">
        <w:rPr>
          <w:sz w:val="32"/>
        </w:rPr>
        <w:t>2024-</w:t>
      </w:r>
      <w:r w:rsidR="00FD74B2">
        <w:rPr>
          <w:sz w:val="32"/>
        </w:rPr>
        <w:t>12</w:t>
      </w:r>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1" w:name="_MON_1684549432"/>
    <w:bookmarkEnd w:id="1"/>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98026694"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2"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7777777"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534F2F" w:rsidRPr="00BD6F46">
        <w:rPr>
          <w:noProof/>
          <w:sz w:val="18"/>
        </w:rPr>
        <w:t>20</w:t>
      </w:r>
      <w:r w:rsidR="00534F2F">
        <w:rPr>
          <w:noProof/>
          <w:sz w:val="18"/>
        </w:rPr>
        <w:t>2</w:t>
      </w:r>
      <w:r w:rsidR="00445B58">
        <w:rPr>
          <w:noProof/>
          <w:sz w:val="18"/>
        </w:rPr>
        <w:t>4</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3" w:name="copyrightaddon"/>
      <w:bookmarkEnd w:id="3"/>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2"/>
    <w:p w14:paraId="6FB8A801" w14:textId="77777777" w:rsidR="00080512" w:rsidRPr="00BD6F46" w:rsidRDefault="00080512">
      <w:pPr>
        <w:pStyle w:val="TT"/>
      </w:pPr>
      <w:r w:rsidRPr="00BD6F46">
        <w:br w:type="page"/>
      </w:r>
      <w:r w:rsidRPr="00BD6F46">
        <w:lastRenderedPageBreak/>
        <w:t>Contents</w:t>
      </w:r>
    </w:p>
    <w:p w14:paraId="3DD4943F" w14:textId="04867B37" w:rsidR="00E001A5" w:rsidRDefault="007B35D8">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E001A5">
        <w:rPr>
          <w:noProof/>
        </w:rPr>
        <w:t>Foreword</w:t>
      </w:r>
      <w:r w:rsidR="00E001A5">
        <w:rPr>
          <w:noProof/>
        </w:rPr>
        <w:tab/>
      </w:r>
      <w:r w:rsidR="00E001A5">
        <w:rPr>
          <w:noProof/>
        </w:rPr>
        <w:fldChar w:fldCharType="begin" w:fldLock="1"/>
      </w:r>
      <w:r w:rsidR="00E001A5">
        <w:rPr>
          <w:noProof/>
        </w:rPr>
        <w:instrText xml:space="preserve"> PAGEREF _Toc187413043 \h </w:instrText>
      </w:r>
      <w:r w:rsidR="00E001A5">
        <w:rPr>
          <w:noProof/>
        </w:rPr>
      </w:r>
      <w:r w:rsidR="00E001A5">
        <w:rPr>
          <w:noProof/>
        </w:rPr>
        <w:fldChar w:fldCharType="separate"/>
      </w:r>
      <w:r w:rsidR="00E001A5">
        <w:rPr>
          <w:noProof/>
        </w:rPr>
        <w:t>10</w:t>
      </w:r>
      <w:r w:rsidR="00E001A5">
        <w:rPr>
          <w:noProof/>
        </w:rPr>
        <w:fldChar w:fldCharType="end"/>
      </w:r>
    </w:p>
    <w:p w14:paraId="1F4811E0" w14:textId="4B2F06CA" w:rsidR="00E001A5" w:rsidRDefault="00E001A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_Toc187413044 \h </w:instrText>
      </w:r>
      <w:r>
        <w:rPr>
          <w:noProof/>
        </w:rPr>
      </w:r>
      <w:r>
        <w:rPr>
          <w:noProof/>
        </w:rPr>
        <w:fldChar w:fldCharType="separate"/>
      </w:r>
      <w:r>
        <w:rPr>
          <w:noProof/>
        </w:rPr>
        <w:t>11</w:t>
      </w:r>
      <w:r>
        <w:rPr>
          <w:noProof/>
        </w:rPr>
        <w:fldChar w:fldCharType="end"/>
      </w:r>
    </w:p>
    <w:p w14:paraId="2AE29033" w14:textId="1593EFD3" w:rsidR="00E001A5" w:rsidRDefault="00E001A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_Toc187413045 \h </w:instrText>
      </w:r>
      <w:r>
        <w:rPr>
          <w:noProof/>
        </w:rPr>
      </w:r>
      <w:r>
        <w:rPr>
          <w:noProof/>
        </w:rPr>
        <w:fldChar w:fldCharType="separate"/>
      </w:r>
      <w:r>
        <w:rPr>
          <w:noProof/>
        </w:rPr>
        <w:t>11</w:t>
      </w:r>
      <w:r>
        <w:rPr>
          <w:noProof/>
        </w:rPr>
        <w:fldChar w:fldCharType="end"/>
      </w:r>
    </w:p>
    <w:p w14:paraId="50C2B57D" w14:textId="168F88AC" w:rsidR="00E001A5" w:rsidRDefault="00E001A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_Toc187413046 \h </w:instrText>
      </w:r>
      <w:r>
        <w:rPr>
          <w:noProof/>
        </w:rPr>
      </w:r>
      <w:r>
        <w:rPr>
          <w:noProof/>
        </w:rPr>
        <w:fldChar w:fldCharType="separate"/>
      </w:r>
      <w:r>
        <w:rPr>
          <w:noProof/>
        </w:rPr>
        <w:t>14</w:t>
      </w:r>
      <w:r>
        <w:rPr>
          <w:noProof/>
        </w:rPr>
        <w:fldChar w:fldCharType="end"/>
      </w:r>
    </w:p>
    <w:p w14:paraId="58B968C1" w14:textId="53095F70"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_Toc187413047 \h </w:instrText>
      </w:r>
      <w:r>
        <w:rPr>
          <w:noProof/>
        </w:rPr>
      </w:r>
      <w:r>
        <w:rPr>
          <w:noProof/>
        </w:rPr>
        <w:fldChar w:fldCharType="separate"/>
      </w:r>
      <w:r>
        <w:rPr>
          <w:noProof/>
        </w:rPr>
        <w:t>14</w:t>
      </w:r>
      <w:r>
        <w:rPr>
          <w:noProof/>
        </w:rPr>
        <w:fldChar w:fldCharType="end"/>
      </w:r>
    </w:p>
    <w:p w14:paraId="5BF4A6FA" w14:textId="44BCF5DB"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_Toc187413048 \h </w:instrText>
      </w:r>
      <w:r>
        <w:rPr>
          <w:noProof/>
        </w:rPr>
      </w:r>
      <w:r>
        <w:rPr>
          <w:noProof/>
        </w:rPr>
        <w:fldChar w:fldCharType="separate"/>
      </w:r>
      <w:r>
        <w:rPr>
          <w:noProof/>
        </w:rPr>
        <w:t>14</w:t>
      </w:r>
      <w:r>
        <w:rPr>
          <w:noProof/>
        </w:rPr>
        <w:fldChar w:fldCharType="end"/>
      </w:r>
    </w:p>
    <w:p w14:paraId="53B6B01E" w14:textId="026A7CD5"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_Toc187413049 \h </w:instrText>
      </w:r>
      <w:r>
        <w:rPr>
          <w:noProof/>
        </w:rPr>
      </w:r>
      <w:r>
        <w:rPr>
          <w:noProof/>
        </w:rPr>
        <w:fldChar w:fldCharType="separate"/>
      </w:r>
      <w:r>
        <w:rPr>
          <w:noProof/>
        </w:rPr>
        <w:t>14</w:t>
      </w:r>
      <w:r>
        <w:rPr>
          <w:noProof/>
        </w:rPr>
        <w:fldChar w:fldCharType="end"/>
      </w:r>
    </w:p>
    <w:p w14:paraId="228F4CF0" w14:textId="6C764926" w:rsidR="00E001A5" w:rsidRDefault="00E001A5">
      <w:pPr>
        <w:pStyle w:val="TOC1"/>
        <w:rPr>
          <w:rFonts w:asciiTheme="minorHAnsi" w:eastAsiaTheme="minorEastAsia" w:hAnsiTheme="minorHAnsi" w:cstheme="minorBidi"/>
          <w:noProof/>
          <w:kern w:val="2"/>
          <w:szCs w:val="22"/>
          <w:lang w:eastAsia="en-GB"/>
          <w14:ligatures w14:val="standardContextual"/>
        </w:rPr>
      </w:pPr>
      <w:r w:rsidRPr="009D6745">
        <w:rPr>
          <w:rFonts w:eastAsia="Times New Roman"/>
          <w:noProof/>
        </w:rPr>
        <w:t>4</w:t>
      </w:r>
      <w:r>
        <w:rPr>
          <w:rFonts w:asciiTheme="minorHAnsi" w:eastAsiaTheme="minorEastAsia" w:hAnsiTheme="minorHAnsi" w:cstheme="minorBidi"/>
          <w:noProof/>
          <w:kern w:val="2"/>
          <w:szCs w:val="22"/>
          <w:lang w:eastAsia="en-GB"/>
          <w14:ligatures w14:val="standardContextual"/>
        </w:rPr>
        <w:tab/>
      </w:r>
      <w:r w:rsidRPr="009D6745">
        <w:rPr>
          <w:rFonts w:eastAsia="Times New Roman"/>
          <w:noProof/>
        </w:rPr>
        <w:t>Overview</w:t>
      </w:r>
      <w:r>
        <w:rPr>
          <w:noProof/>
        </w:rPr>
        <w:tab/>
      </w:r>
      <w:r>
        <w:rPr>
          <w:noProof/>
        </w:rPr>
        <w:fldChar w:fldCharType="begin" w:fldLock="1"/>
      </w:r>
      <w:r>
        <w:rPr>
          <w:noProof/>
        </w:rPr>
        <w:instrText xml:space="preserve"> PAGEREF _Toc187413050 \h </w:instrText>
      </w:r>
      <w:r>
        <w:rPr>
          <w:noProof/>
        </w:rPr>
      </w:r>
      <w:r>
        <w:rPr>
          <w:noProof/>
        </w:rPr>
        <w:fldChar w:fldCharType="separate"/>
      </w:r>
      <w:r>
        <w:rPr>
          <w:noProof/>
        </w:rPr>
        <w:t>15</w:t>
      </w:r>
      <w:r>
        <w:rPr>
          <w:noProof/>
        </w:rPr>
        <w:fldChar w:fldCharType="end"/>
      </w:r>
    </w:p>
    <w:p w14:paraId="6E874516" w14:textId="7383E741"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Service architecture</w:t>
      </w:r>
      <w:r>
        <w:rPr>
          <w:noProof/>
        </w:rPr>
        <w:tab/>
      </w:r>
      <w:r>
        <w:rPr>
          <w:noProof/>
        </w:rPr>
        <w:fldChar w:fldCharType="begin" w:fldLock="1"/>
      </w:r>
      <w:r>
        <w:rPr>
          <w:noProof/>
        </w:rPr>
        <w:instrText xml:space="preserve"> PAGEREF _Toc187413051 \h </w:instrText>
      </w:r>
      <w:r>
        <w:rPr>
          <w:noProof/>
        </w:rPr>
      </w:r>
      <w:r>
        <w:rPr>
          <w:noProof/>
        </w:rPr>
        <w:fldChar w:fldCharType="separate"/>
      </w:r>
      <w:r>
        <w:rPr>
          <w:noProof/>
        </w:rPr>
        <w:t>15</w:t>
      </w:r>
      <w:r>
        <w:rPr>
          <w:noProof/>
        </w:rPr>
        <w:fldChar w:fldCharType="end"/>
      </w:r>
    </w:p>
    <w:p w14:paraId="56725C25" w14:textId="4840B7EE"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Network functions</w:t>
      </w:r>
      <w:r>
        <w:rPr>
          <w:noProof/>
        </w:rPr>
        <w:tab/>
      </w:r>
      <w:r>
        <w:rPr>
          <w:noProof/>
        </w:rPr>
        <w:fldChar w:fldCharType="begin" w:fldLock="1"/>
      </w:r>
      <w:r>
        <w:rPr>
          <w:noProof/>
        </w:rPr>
        <w:instrText xml:space="preserve"> PAGEREF _Toc187413052 \h </w:instrText>
      </w:r>
      <w:r>
        <w:rPr>
          <w:noProof/>
        </w:rPr>
      </w:r>
      <w:r>
        <w:rPr>
          <w:noProof/>
        </w:rPr>
        <w:fldChar w:fldCharType="separate"/>
      </w:r>
      <w:r>
        <w:rPr>
          <w:noProof/>
        </w:rPr>
        <w:t>15</w:t>
      </w:r>
      <w:r>
        <w:rPr>
          <w:noProof/>
        </w:rPr>
        <w:fldChar w:fldCharType="end"/>
      </w:r>
    </w:p>
    <w:p w14:paraId="7C45DAB8" w14:textId="165EC6EA"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Charging Function (CHF)</w:t>
      </w:r>
      <w:r>
        <w:rPr>
          <w:noProof/>
        </w:rPr>
        <w:tab/>
      </w:r>
      <w:r>
        <w:rPr>
          <w:noProof/>
        </w:rPr>
        <w:fldChar w:fldCharType="begin" w:fldLock="1"/>
      </w:r>
      <w:r>
        <w:rPr>
          <w:noProof/>
        </w:rPr>
        <w:instrText xml:space="preserve"> PAGEREF _Toc187413053 \h </w:instrText>
      </w:r>
      <w:r>
        <w:rPr>
          <w:noProof/>
        </w:rPr>
      </w:r>
      <w:r>
        <w:rPr>
          <w:noProof/>
        </w:rPr>
        <w:fldChar w:fldCharType="separate"/>
      </w:r>
      <w:r>
        <w:rPr>
          <w:noProof/>
        </w:rPr>
        <w:t>15</w:t>
      </w:r>
      <w:r>
        <w:rPr>
          <w:noProof/>
        </w:rPr>
        <w:fldChar w:fldCharType="end"/>
      </w:r>
    </w:p>
    <w:p w14:paraId="1EE4B889" w14:textId="72144208"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NF Service Consumers</w:t>
      </w:r>
      <w:r>
        <w:rPr>
          <w:noProof/>
        </w:rPr>
        <w:tab/>
      </w:r>
      <w:r>
        <w:rPr>
          <w:noProof/>
        </w:rPr>
        <w:fldChar w:fldCharType="begin" w:fldLock="1"/>
      </w:r>
      <w:r>
        <w:rPr>
          <w:noProof/>
        </w:rPr>
        <w:instrText xml:space="preserve"> PAGEREF _Toc187413054 \h </w:instrText>
      </w:r>
      <w:r>
        <w:rPr>
          <w:noProof/>
        </w:rPr>
      </w:r>
      <w:r>
        <w:rPr>
          <w:noProof/>
        </w:rPr>
        <w:fldChar w:fldCharType="separate"/>
      </w:r>
      <w:r>
        <w:rPr>
          <w:noProof/>
        </w:rPr>
        <w:t>15</w:t>
      </w:r>
      <w:r>
        <w:rPr>
          <w:noProof/>
        </w:rPr>
        <w:fldChar w:fldCharType="end"/>
      </w:r>
    </w:p>
    <w:p w14:paraId="478824A1" w14:textId="6941BBA7" w:rsidR="00E001A5" w:rsidRDefault="00E001A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CHF</w:t>
      </w:r>
      <w:r>
        <w:rPr>
          <w:noProof/>
        </w:rPr>
        <w:tab/>
      </w:r>
      <w:r>
        <w:rPr>
          <w:noProof/>
        </w:rPr>
        <w:fldChar w:fldCharType="begin" w:fldLock="1"/>
      </w:r>
      <w:r>
        <w:rPr>
          <w:noProof/>
        </w:rPr>
        <w:instrText xml:space="preserve"> PAGEREF _Toc187413055 \h </w:instrText>
      </w:r>
      <w:r>
        <w:rPr>
          <w:noProof/>
        </w:rPr>
      </w:r>
      <w:r>
        <w:rPr>
          <w:noProof/>
        </w:rPr>
        <w:fldChar w:fldCharType="separate"/>
      </w:r>
      <w:r>
        <w:rPr>
          <w:noProof/>
        </w:rPr>
        <w:t>16</w:t>
      </w:r>
      <w:r>
        <w:rPr>
          <w:noProof/>
        </w:rPr>
        <w:fldChar w:fldCharType="end"/>
      </w:r>
    </w:p>
    <w:p w14:paraId="4CF20B8E" w14:textId="05A8CE9E"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_Toc187413056 \h </w:instrText>
      </w:r>
      <w:r>
        <w:rPr>
          <w:noProof/>
        </w:rPr>
      </w:r>
      <w:r>
        <w:rPr>
          <w:noProof/>
        </w:rPr>
        <w:fldChar w:fldCharType="separate"/>
      </w:r>
      <w:r>
        <w:rPr>
          <w:noProof/>
        </w:rPr>
        <w:t>16</w:t>
      </w:r>
      <w:r>
        <w:rPr>
          <w:noProof/>
        </w:rPr>
        <w:fldChar w:fldCharType="end"/>
      </w:r>
    </w:p>
    <w:p w14:paraId="7CB222F8" w14:textId="280252FE"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_Toc187413057 \h </w:instrText>
      </w:r>
      <w:r>
        <w:rPr>
          <w:noProof/>
        </w:rPr>
      </w:r>
      <w:r>
        <w:rPr>
          <w:noProof/>
        </w:rPr>
        <w:fldChar w:fldCharType="separate"/>
      </w:r>
      <w:r>
        <w:rPr>
          <w:noProof/>
        </w:rPr>
        <w:t>16</w:t>
      </w:r>
      <w:r>
        <w:rPr>
          <w:noProof/>
        </w:rPr>
        <w:fldChar w:fldCharType="end"/>
      </w:r>
    </w:p>
    <w:p w14:paraId="58F482DF" w14:textId="6FC844E9"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_Toc187413058 \h </w:instrText>
      </w:r>
      <w:r>
        <w:rPr>
          <w:noProof/>
        </w:rPr>
      </w:r>
      <w:r>
        <w:rPr>
          <w:noProof/>
        </w:rPr>
        <w:fldChar w:fldCharType="separate"/>
      </w:r>
      <w:r>
        <w:rPr>
          <w:noProof/>
        </w:rPr>
        <w:t>16</w:t>
      </w:r>
      <w:r>
        <w:rPr>
          <w:noProof/>
        </w:rPr>
        <w:fldChar w:fldCharType="end"/>
      </w:r>
    </w:p>
    <w:p w14:paraId="374D8BBD" w14:textId="4E1A494A"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_Toc187413059 \h </w:instrText>
      </w:r>
      <w:r>
        <w:rPr>
          <w:noProof/>
        </w:rPr>
      </w:r>
      <w:r>
        <w:rPr>
          <w:noProof/>
        </w:rPr>
        <w:fldChar w:fldCharType="separate"/>
      </w:r>
      <w:r>
        <w:rPr>
          <w:noProof/>
        </w:rPr>
        <w:t>16</w:t>
      </w:r>
      <w:r>
        <w:rPr>
          <w:noProof/>
        </w:rPr>
        <w:fldChar w:fldCharType="end"/>
      </w:r>
    </w:p>
    <w:p w14:paraId="34F6ACA0" w14:textId="47B84101"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5.2.2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_Toc187413060 \h </w:instrText>
      </w:r>
      <w:r>
        <w:rPr>
          <w:noProof/>
        </w:rPr>
      </w:r>
      <w:r>
        <w:rPr>
          <w:noProof/>
        </w:rPr>
        <w:fldChar w:fldCharType="separate"/>
      </w:r>
      <w:r>
        <w:rPr>
          <w:noProof/>
        </w:rPr>
        <w:t>16</w:t>
      </w:r>
      <w:r>
        <w:rPr>
          <w:noProof/>
        </w:rPr>
        <w:fldChar w:fldCharType="end"/>
      </w:r>
    </w:p>
    <w:p w14:paraId="76493D3B" w14:textId="43BAB606"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5.2.2.2</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Nchf_ConvergedCharging_Create Operation</w:t>
      </w:r>
      <w:r>
        <w:rPr>
          <w:noProof/>
        </w:rPr>
        <w:tab/>
      </w:r>
      <w:r>
        <w:rPr>
          <w:noProof/>
        </w:rPr>
        <w:fldChar w:fldCharType="begin" w:fldLock="1"/>
      </w:r>
      <w:r>
        <w:rPr>
          <w:noProof/>
        </w:rPr>
        <w:instrText xml:space="preserve"> PAGEREF _Toc187413061 \h </w:instrText>
      </w:r>
      <w:r>
        <w:rPr>
          <w:noProof/>
        </w:rPr>
      </w:r>
      <w:r>
        <w:rPr>
          <w:noProof/>
        </w:rPr>
        <w:fldChar w:fldCharType="separate"/>
      </w:r>
      <w:r>
        <w:rPr>
          <w:noProof/>
        </w:rPr>
        <w:t>17</w:t>
      </w:r>
      <w:r>
        <w:rPr>
          <w:noProof/>
        </w:rPr>
        <w:fldChar w:fldCharType="end"/>
      </w:r>
    </w:p>
    <w:p w14:paraId="72BEE8BB" w14:textId="5F3DB3E5"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5.2.2.3</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_Toc187413062 \h </w:instrText>
      </w:r>
      <w:r>
        <w:rPr>
          <w:noProof/>
        </w:rPr>
      </w:r>
      <w:r>
        <w:rPr>
          <w:noProof/>
        </w:rPr>
        <w:fldChar w:fldCharType="separate"/>
      </w:r>
      <w:r>
        <w:rPr>
          <w:noProof/>
        </w:rPr>
        <w:t>18</w:t>
      </w:r>
      <w:r>
        <w:rPr>
          <w:noProof/>
        </w:rPr>
        <w:fldChar w:fldCharType="end"/>
      </w:r>
    </w:p>
    <w:p w14:paraId="20F34825" w14:textId="05330409"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_Toc187413063 \h </w:instrText>
      </w:r>
      <w:r>
        <w:rPr>
          <w:noProof/>
        </w:rPr>
      </w:r>
      <w:r>
        <w:rPr>
          <w:noProof/>
        </w:rPr>
        <w:fldChar w:fldCharType="separate"/>
      </w:r>
      <w:r>
        <w:rPr>
          <w:noProof/>
        </w:rPr>
        <w:t>18</w:t>
      </w:r>
      <w:r>
        <w:rPr>
          <w:noProof/>
        </w:rPr>
        <w:fldChar w:fldCharType="end"/>
      </w:r>
    </w:p>
    <w:p w14:paraId="302370CF" w14:textId="44B1CB16"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Nchf_ConvergedCharging_Notify Operation</w:t>
      </w:r>
      <w:r>
        <w:rPr>
          <w:noProof/>
        </w:rPr>
        <w:tab/>
      </w:r>
      <w:r>
        <w:rPr>
          <w:noProof/>
        </w:rPr>
        <w:fldChar w:fldCharType="begin" w:fldLock="1"/>
      </w:r>
      <w:r>
        <w:rPr>
          <w:noProof/>
        </w:rPr>
        <w:instrText xml:space="preserve"> PAGEREF _Toc187413064 \h </w:instrText>
      </w:r>
      <w:r>
        <w:rPr>
          <w:noProof/>
        </w:rPr>
      </w:r>
      <w:r>
        <w:rPr>
          <w:noProof/>
        </w:rPr>
        <w:fldChar w:fldCharType="separate"/>
      </w:r>
      <w:r>
        <w:rPr>
          <w:noProof/>
        </w:rPr>
        <w:t>19</w:t>
      </w:r>
      <w:r>
        <w:rPr>
          <w:noProof/>
        </w:rPr>
        <w:fldChar w:fldCharType="end"/>
      </w:r>
    </w:p>
    <w:p w14:paraId="5AAB85F8" w14:textId="599ADE65"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_Toc187413065 \h </w:instrText>
      </w:r>
      <w:r>
        <w:rPr>
          <w:noProof/>
        </w:rPr>
      </w:r>
      <w:r>
        <w:rPr>
          <w:noProof/>
        </w:rPr>
        <w:fldChar w:fldCharType="separate"/>
      </w:r>
      <w:r>
        <w:rPr>
          <w:noProof/>
        </w:rPr>
        <w:t>20</w:t>
      </w:r>
      <w:r>
        <w:rPr>
          <w:noProof/>
        </w:rPr>
        <w:fldChar w:fldCharType="end"/>
      </w:r>
    </w:p>
    <w:p w14:paraId="013F73F5" w14:textId="3C798858"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_Toc187413066 \h </w:instrText>
      </w:r>
      <w:r>
        <w:rPr>
          <w:noProof/>
        </w:rPr>
      </w:r>
      <w:r>
        <w:rPr>
          <w:noProof/>
        </w:rPr>
        <w:fldChar w:fldCharType="separate"/>
      </w:r>
      <w:r>
        <w:rPr>
          <w:noProof/>
        </w:rPr>
        <w:t>20</w:t>
      </w:r>
      <w:r>
        <w:rPr>
          <w:noProof/>
        </w:rPr>
        <w:fldChar w:fldCharType="end"/>
      </w:r>
    </w:p>
    <w:p w14:paraId="7A5030F4" w14:textId="6DB9D9AD"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_Toc187413067 \h </w:instrText>
      </w:r>
      <w:r>
        <w:rPr>
          <w:noProof/>
        </w:rPr>
      </w:r>
      <w:r>
        <w:rPr>
          <w:noProof/>
        </w:rPr>
        <w:fldChar w:fldCharType="separate"/>
      </w:r>
      <w:r>
        <w:rPr>
          <w:noProof/>
        </w:rPr>
        <w:t>20</w:t>
      </w:r>
      <w:r>
        <w:rPr>
          <w:noProof/>
        </w:rPr>
        <w:fldChar w:fldCharType="end"/>
      </w:r>
    </w:p>
    <w:p w14:paraId="7172EE42" w14:textId="74780E32"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5.3.2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_Toc187413068 \h </w:instrText>
      </w:r>
      <w:r>
        <w:rPr>
          <w:noProof/>
        </w:rPr>
      </w:r>
      <w:r>
        <w:rPr>
          <w:noProof/>
        </w:rPr>
        <w:fldChar w:fldCharType="separate"/>
      </w:r>
      <w:r>
        <w:rPr>
          <w:noProof/>
        </w:rPr>
        <w:t>20</w:t>
      </w:r>
      <w:r>
        <w:rPr>
          <w:noProof/>
        </w:rPr>
        <w:fldChar w:fldCharType="end"/>
      </w:r>
    </w:p>
    <w:p w14:paraId="612B5BD3" w14:textId="526844D7"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5.3.2.2</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Nchf_OfflineOnlyCharging_Create Operation</w:t>
      </w:r>
      <w:r>
        <w:rPr>
          <w:noProof/>
        </w:rPr>
        <w:tab/>
      </w:r>
      <w:r>
        <w:rPr>
          <w:noProof/>
        </w:rPr>
        <w:fldChar w:fldCharType="begin" w:fldLock="1"/>
      </w:r>
      <w:r>
        <w:rPr>
          <w:noProof/>
        </w:rPr>
        <w:instrText xml:space="preserve"> PAGEREF _Toc187413069 \h </w:instrText>
      </w:r>
      <w:r>
        <w:rPr>
          <w:noProof/>
        </w:rPr>
      </w:r>
      <w:r>
        <w:rPr>
          <w:noProof/>
        </w:rPr>
        <w:fldChar w:fldCharType="separate"/>
      </w:r>
      <w:r>
        <w:rPr>
          <w:noProof/>
        </w:rPr>
        <w:t>20</w:t>
      </w:r>
      <w:r>
        <w:rPr>
          <w:noProof/>
        </w:rPr>
        <w:fldChar w:fldCharType="end"/>
      </w:r>
    </w:p>
    <w:p w14:paraId="576EA59D" w14:textId="57FF2424"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5.3.2.3</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_Toc187413070 \h </w:instrText>
      </w:r>
      <w:r>
        <w:rPr>
          <w:noProof/>
        </w:rPr>
      </w:r>
      <w:r>
        <w:rPr>
          <w:noProof/>
        </w:rPr>
        <w:fldChar w:fldCharType="separate"/>
      </w:r>
      <w:r>
        <w:rPr>
          <w:noProof/>
        </w:rPr>
        <w:t>21</w:t>
      </w:r>
      <w:r>
        <w:rPr>
          <w:noProof/>
        </w:rPr>
        <w:fldChar w:fldCharType="end"/>
      </w:r>
    </w:p>
    <w:p w14:paraId="4AD44A75" w14:textId="47D504AC"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5.3.2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_Toc187413071 \h </w:instrText>
      </w:r>
      <w:r>
        <w:rPr>
          <w:noProof/>
        </w:rPr>
      </w:r>
      <w:r>
        <w:rPr>
          <w:noProof/>
        </w:rPr>
        <w:fldChar w:fldCharType="separate"/>
      </w:r>
      <w:r>
        <w:rPr>
          <w:noProof/>
        </w:rPr>
        <w:t>21</w:t>
      </w:r>
      <w:r>
        <w:rPr>
          <w:noProof/>
        </w:rPr>
        <w:fldChar w:fldCharType="end"/>
      </w:r>
    </w:p>
    <w:p w14:paraId="4D393CDA" w14:textId="7D3954B8" w:rsidR="00E001A5" w:rsidRDefault="00E001A5">
      <w:pPr>
        <w:pStyle w:val="TOC1"/>
        <w:rPr>
          <w:rFonts w:asciiTheme="minorHAnsi" w:eastAsiaTheme="minorEastAsia" w:hAnsiTheme="minorHAnsi" w:cstheme="minorBidi"/>
          <w:noProof/>
          <w:kern w:val="2"/>
          <w:szCs w:val="22"/>
          <w:lang w:eastAsia="en-GB"/>
          <w14:ligatures w14:val="standardContextual"/>
        </w:rPr>
      </w:pPr>
      <w:r w:rsidRPr="009D6745">
        <w:rPr>
          <w:rFonts w:eastAsia="Times New Roman"/>
          <w:noProof/>
        </w:rPr>
        <w:t>6</w:t>
      </w:r>
      <w:r>
        <w:rPr>
          <w:rFonts w:asciiTheme="minorHAnsi" w:eastAsiaTheme="minorEastAsia" w:hAnsiTheme="minorHAnsi" w:cstheme="minorBidi"/>
          <w:noProof/>
          <w:kern w:val="2"/>
          <w:szCs w:val="22"/>
          <w:lang w:eastAsia="en-GB"/>
          <w14:ligatures w14:val="standardContextual"/>
        </w:rPr>
        <w:tab/>
      </w:r>
      <w:r w:rsidRPr="009D6745">
        <w:rPr>
          <w:rFonts w:eastAsia="Times New Roman"/>
          <w:noProof/>
        </w:rPr>
        <w:t>API definitions</w:t>
      </w:r>
      <w:r>
        <w:rPr>
          <w:noProof/>
        </w:rPr>
        <w:tab/>
      </w:r>
      <w:r>
        <w:rPr>
          <w:noProof/>
        </w:rPr>
        <w:fldChar w:fldCharType="begin" w:fldLock="1"/>
      </w:r>
      <w:r>
        <w:rPr>
          <w:noProof/>
        </w:rPr>
        <w:instrText xml:space="preserve"> PAGEREF _Toc187413072 \h </w:instrText>
      </w:r>
      <w:r>
        <w:rPr>
          <w:noProof/>
        </w:rPr>
      </w:r>
      <w:r>
        <w:rPr>
          <w:noProof/>
        </w:rPr>
        <w:fldChar w:fldCharType="separate"/>
      </w:r>
      <w:r>
        <w:rPr>
          <w:noProof/>
        </w:rPr>
        <w:t>22</w:t>
      </w:r>
      <w:r>
        <w:rPr>
          <w:noProof/>
        </w:rPr>
        <w:fldChar w:fldCharType="end"/>
      </w:r>
    </w:p>
    <w:p w14:paraId="27E04293" w14:textId="2C6BAEB0"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Nchf_ ConvergedCharging Service API</w:t>
      </w:r>
      <w:r>
        <w:rPr>
          <w:noProof/>
        </w:rPr>
        <w:tab/>
      </w:r>
      <w:r>
        <w:rPr>
          <w:noProof/>
        </w:rPr>
        <w:fldChar w:fldCharType="begin" w:fldLock="1"/>
      </w:r>
      <w:r>
        <w:rPr>
          <w:noProof/>
        </w:rPr>
        <w:instrText xml:space="preserve"> PAGEREF _Toc187413073 \h </w:instrText>
      </w:r>
      <w:r>
        <w:rPr>
          <w:noProof/>
        </w:rPr>
      </w:r>
      <w:r>
        <w:rPr>
          <w:noProof/>
        </w:rPr>
        <w:fldChar w:fldCharType="separate"/>
      </w:r>
      <w:r>
        <w:rPr>
          <w:noProof/>
        </w:rPr>
        <w:t>22</w:t>
      </w:r>
      <w:r>
        <w:rPr>
          <w:noProof/>
        </w:rPr>
        <w:fldChar w:fldCharType="end"/>
      </w:r>
    </w:p>
    <w:p w14:paraId="6166D0E6" w14:textId="7A880103"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_Toc187413074 \h </w:instrText>
      </w:r>
      <w:r>
        <w:rPr>
          <w:noProof/>
        </w:rPr>
      </w:r>
      <w:r>
        <w:rPr>
          <w:noProof/>
        </w:rPr>
        <w:fldChar w:fldCharType="separate"/>
      </w:r>
      <w:r>
        <w:rPr>
          <w:noProof/>
        </w:rPr>
        <w:t>22</w:t>
      </w:r>
      <w:r>
        <w:rPr>
          <w:noProof/>
        </w:rPr>
        <w:fldChar w:fldCharType="end"/>
      </w:r>
    </w:p>
    <w:p w14:paraId="4068FD0B" w14:textId="17B4D901"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_Toc187413075 \h </w:instrText>
      </w:r>
      <w:r>
        <w:rPr>
          <w:noProof/>
        </w:rPr>
      </w:r>
      <w:r>
        <w:rPr>
          <w:noProof/>
        </w:rPr>
        <w:fldChar w:fldCharType="separate"/>
      </w:r>
      <w:r>
        <w:rPr>
          <w:noProof/>
        </w:rPr>
        <w:t>22</w:t>
      </w:r>
      <w:r>
        <w:rPr>
          <w:noProof/>
        </w:rPr>
        <w:fldChar w:fldCharType="end"/>
      </w:r>
    </w:p>
    <w:p w14:paraId="16C061A5" w14:textId="3211CD87"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6.1.2.1</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General</w:t>
      </w:r>
      <w:r>
        <w:rPr>
          <w:noProof/>
        </w:rPr>
        <w:tab/>
      </w:r>
      <w:r>
        <w:rPr>
          <w:noProof/>
        </w:rPr>
        <w:fldChar w:fldCharType="begin" w:fldLock="1"/>
      </w:r>
      <w:r>
        <w:rPr>
          <w:noProof/>
        </w:rPr>
        <w:instrText xml:space="preserve"> PAGEREF _Toc187413076 \h </w:instrText>
      </w:r>
      <w:r>
        <w:rPr>
          <w:noProof/>
        </w:rPr>
      </w:r>
      <w:r>
        <w:rPr>
          <w:noProof/>
        </w:rPr>
        <w:fldChar w:fldCharType="separate"/>
      </w:r>
      <w:r>
        <w:rPr>
          <w:noProof/>
        </w:rPr>
        <w:t>22</w:t>
      </w:r>
      <w:r>
        <w:rPr>
          <w:noProof/>
        </w:rPr>
        <w:fldChar w:fldCharType="end"/>
      </w:r>
    </w:p>
    <w:p w14:paraId="6D6EB7D4" w14:textId="22F3EA8F"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6.1.2.2</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HTTP standard headers</w:t>
      </w:r>
      <w:r>
        <w:rPr>
          <w:noProof/>
        </w:rPr>
        <w:tab/>
      </w:r>
      <w:r>
        <w:rPr>
          <w:noProof/>
        </w:rPr>
        <w:fldChar w:fldCharType="begin" w:fldLock="1"/>
      </w:r>
      <w:r>
        <w:rPr>
          <w:noProof/>
        </w:rPr>
        <w:instrText xml:space="preserve"> PAGEREF _Toc187413077 \h </w:instrText>
      </w:r>
      <w:r>
        <w:rPr>
          <w:noProof/>
        </w:rPr>
      </w:r>
      <w:r>
        <w:rPr>
          <w:noProof/>
        </w:rPr>
        <w:fldChar w:fldCharType="separate"/>
      </w:r>
      <w:r>
        <w:rPr>
          <w:noProof/>
        </w:rPr>
        <w:t>22</w:t>
      </w:r>
      <w:r>
        <w:rPr>
          <w:noProof/>
        </w:rPr>
        <w:fldChar w:fldCharType="end"/>
      </w:r>
    </w:p>
    <w:p w14:paraId="4B8F2565" w14:textId="1EAF1B1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_Toc187413078 \h </w:instrText>
      </w:r>
      <w:r>
        <w:rPr>
          <w:noProof/>
        </w:rPr>
      </w:r>
      <w:r>
        <w:rPr>
          <w:noProof/>
        </w:rPr>
        <w:fldChar w:fldCharType="separate"/>
      </w:r>
      <w:r>
        <w:rPr>
          <w:noProof/>
        </w:rPr>
        <w:t>22</w:t>
      </w:r>
      <w:r>
        <w:rPr>
          <w:noProof/>
        </w:rPr>
        <w:fldChar w:fldCharType="end"/>
      </w:r>
    </w:p>
    <w:p w14:paraId="4D9A6464" w14:textId="358C97C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_Toc187413079 \h </w:instrText>
      </w:r>
      <w:r>
        <w:rPr>
          <w:noProof/>
        </w:rPr>
      </w:r>
      <w:r>
        <w:rPr>
          <w:noProof/>
        </w:rPr>
        <w:fldChar w:fldCharType="separate"/>
      </w:r>
      <w:r>
        <w:rPr>
          <w:noProof/>
        </w:rPr>
        <w:t>23</w:t>
      </w:r>
      <w:r>
        <w:rPr>
          <w:noProof/>
        </w:rPr>
        <w:fldChar w:fldCharType="end"/>
      </w:r>
    </w:p>
    <w:p w14:paraId="370A1BDB" w14:textId="679B1046"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sidRPr="009D6745">
        <w:rPr>
          <w:noProof/>
          <w:lang w:val="en-US" w:eastAsia="zh-CN"/>
        </w:rPr>
        <w:t>6.1.2.3</w:t>
      </w:r>
      <w:r>
        <w:rPr>
          <w:rFonts w:asciiTheme="minorHAnsi" w:eastAsiaTheme="minorEastAsia" w:hAnsiTheme="minorHAnsi" w:cstheme="minorBidi"/>
          <w:noProof/>
          <w:kern w:val="2"/>
          <w:sz w:val="22"/>
          <w:szCs w:val="22"/>
          <w:lang w:eastAsia="en-GB"/>
          <w14:ligatures w14:val="standardContextual"/>
        </w:rPr>
        <w:tab/>
      </w:r>
      <w:r w:rsidRPr="009D6745">
        <w:rPr>
          <w:noProof/>
          <w:lang w:val="en-US" w:eastAsia="zh-CN"/>
        </w:rPr>
        <w:t>HTTP custom headers</w:t>
      </w:r>
      <w:r>
        <w:rPr>
          <w:noProof/>
        </w:rPr>
        <w:tab/>
      </w:r>
      <w:r>
        <w:rPr>
          <w:noProof/>
        </w:rPr>
        <w:fldChar w:fldCharType="begin" w:fldLock="1"/>
      </w:r>
      <w:r>
        <w:rPr>
          <w:noProof/>
        </w:rPr>
        <w:instrText xml:space="preserve"> PAGEREF _Toc187413080 \h </w:instrText>
      </w:r>
      <w:r>
        <w:rPr>
          <w:noProof/>
        </w:rPr>
      </w:r>
      <w:r>
        <w:rPr>
          <w:noProof/>
        </w:rPr>
        <w:fldChar w:fldCharType="separate"/>
      </w:r>
      <w:r>
        <w:rPr>
          <w:noProof/>
        </w:rPr>
        <w:t>23</w:t>
      </w:r>
      <w:r>
        <w:rPr>
          <w:noProof/>
        </w:rPr>
        <w:fldChar w:fldCharType="end"/>
      </w:r>
    </w:p>
    <w:p w14:paraId="19DB7DFF" w14:textId="6E8BC3C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_Toc187413081 \h </w:instrText>
      </w:r>
      <w:r>
        <w:rPr>
          <w:noProof/>
        </w:rPr>
      </w:r>
      <w:r>
        <w:rPr>
          <w:noProof/>
        </w:rPr>
        <w:fldChar w:fldCharType="separate"/>
      </w:r>
      <w:r>
        <w:rPr>
          <w:noProof/>
        </w:rPr>
        <w:t>23</w:t>
      </w:r>
      <w:r>
        <w:rPr>
          <w:noProof/>
        </w:rPr>
        <w:fldChar w:fldCharType="end"/>
      </w:r>
    </w:p>
    <w:p w14:paraId="147D6686" w14:textId="11A52332"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_Toc187413082 \h </w:instrText>
      </w:r>
      <w:r>
        <w:rPr>
          <w:noProof/>
        </w:rPr>
      </w:r>
      <w:r>
        <w:rPr>
          <w:noProof/>
        </w:rPr>
        <w:fldChar w:fldCharType="separate"/>
      </w:r>
      <w:r>
        <w:rPr>
          <w:noProof/>
        </w:rPr>
        <w:t>23</w:t>
      </w:r>
      <w:r>
        <w:rPr>
          <w:noProof/>
        </w:rPr>
        <w:fldChar w:fldCharType="end"/>
      </w:r>
    </w:p>
    <w:p w14:paraId="29D2CFB7" w14:textId="3FA0140E"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_Toc187413083 \h </w:instrText>
      </w:r>
      <w:r>
        <w:rPr>
          <w:noProof/>
        </w:rPr>
      </w:r>
      <w:r>
        <w:rPr>
          <w:noProof/>
        </w:rPr>
        <w:fldChar w:fldCharType="separate"/>
      </w:r>
      <w:r>
        <w:rPr>
          <w:noProof/>
        </w:rPr>
        <w:t>23</w:t>
      </w:r>
      <w:r>
        <w:rPr>
          <w:noProof/>
        </w:rPr>
        <w:fldChar w:fldCharType="end"/>
      </w:r>
    </w:p>
    <w:p w14:paraId="17775954" w14:textId="6703ED03"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Charging Data</w:t>
      </w:r>
      <w:r>
        <w:rPr>
          <w:noProof/>
        </w:rPr>
        <w:tab/>
      </w:r>
      <w:r>
        <w:rPr>
          <w:noProof/>
        </w:rPr>
        <w:fldChar w:fldCharType="begin" w:fldLock="1"/>
      </w:r>
      <w:r>
        <w:rPr>
          <w:noProof/>
        </w:rPr>
        <w:instrText xml:space="preserve"> PAGEREF _Toc187413084 \h </w:instrText>
      </w:r>
      <w:r>
        <w:rPr>
          <w:noProof/>
        </w:rPr>
      </w:r>
      <w:r>
        <w:rPr>
          <w:noProof/>
        </w:rPr>
        <w:fldChar w:fldCharType="separate"/>
      </w:r>
      <w:r>
        <w:rPr>
          <w:noProof/>
        </w:rPr>
        <w:t>24</w:t>
      </w:r>
      <w:r>
        <w:rPr>
          <w:noProof/>
        </w:rPr>
        <w:fldChar w:fldCharType="end"/>
      </w:r>
    </w:p>
    <w:p w14:paraId="58AAA7AF" w14:textId="5144D07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_Toc187413085 \h </w:instrText>
      </w:r>
      <w:r>
        <w:rPr>
          <w:noProof/>
        </w:rPr>
      </w:r>
      <w:r>
        <w:rPr>
          <w:noProof/>
        </w:rPr>
        <w:fldChar w:fldCharType="separate"/>
      </w:r>
      <w:r>
        <w:rPr>
          <w:noProof/>
        </w:rPr>
        <w:t>24</w:t>
      </w:r>
      <w:r>
        <w:rPr>
          <w:noProof/>
        </w:rPr>
        <w:fldChar w:fldCharType="end"/>
      </w:r>
    </w:p>
    <w:p w14:paraId="25EFB8F2" w14:textId="4FA8F37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_Toc187413086 \h </w:instrText>
      </w:r>
      <w:r>
        <w:rPr>
          <w:noProof/>
        </w:rPr>
      </w:r>
      <w:r>
        <w:rPr>
          <w:noProof/>
        </w:rPr>
        <w:fldChar w:fldCharType="separate"/>
      </w:r>
      <w:r>
        <w:rPr>
          <w:noProof/>
        </w:rPr>
        <w:t>24</w:t>
      </w:r>
      <w:r>
        <w:rPr>
          <w:noProof/>
        </w:rPr>
        <w:fldChar w:fldCharType="end"/>
      </w:r>
    </w:p>
    <w:p w14:paraId="7896E39E" w14:textId="56A93B3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_Toc187413087 \h </w:instrText>
      </w:r>
      <w:r>
        <w:rPr>
          <w:noProof/>
        </w:rPr>
      </w:r>
      <w:r>
        <w:rPr>
          <w:noProof/>
        </w:rPr>
        <w:fldChar w:fldCharType="separate"/>
      </w:r>
      <w:r>
        <w:rPr>
          <w:noProof/>
        </w:rPr>
        <w:t>24</w:t>
      </w:r>
      <w:r>
        <w:rPr>
          <w:noProof/>
        </w:rPr>
        <w:fldChar w:fldCharType="end"/>
      </w:r>
    </w:p>
    <w:p w14:paraId="4FA71E15" w14:textId="3D1A065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_Toc187413088 \h </w:instrText>
      </w:r>
      <w:r>
        <w:rPr>
          <w:noProof/>
        </w:rPr>
      </w:r>
      <w:r>
        <w:rPr>
          <w:noProof/>
        </w:rPr>
        <w:fldChar w:fldCharType="separate"/>
      </w:r>
      <w:r>
        <w:rPr>
          <w:noProof/>
        </w:rPr>
        <w:t>24</w:t>
      </w:r>
      <w:r>
        <w:rPr>
          <w:noProof/>
        </w:rPr>
        <w:fldChar w:fldCharType="end"/>
      </w:r>
    </w:p>
    <w:p w14:paraId="5939E4DE" w14:textId="35851D4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_Toc187413089 \h </w:instrText>
      </w:r>
      <w:r>
        <w:rPr>
          <w:noProof/>
        </w:rPr>
      </w:r>
      <w:r>
        <w:rPr>
          <w:noProof/>
        </w:rPr>
        <w:fldChar w:fldCharType="separate"/>
      </w:r>
      <w:r>
        <w:rPr>
          <w:noProof/>
        </w:rPr>
        <w:t>26</w:t>
      </w:r>
      <w:r>
        <w:rPr>
          <w:noProof/>
        </w:rPr>
        <w:fldChar w:fldCharType="end"/>
      </w:r>
    </w:p>
    <w:p w14:paraId="1D0DFF4D" w14:textId="3A711B4C"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Charging Data</w:t>
      </w:r>
      <w:r>
        <w:rPr>
          <w:noProof/>
        </w:rPr>
        <w:tab/>
      </w:r>
      <w:r>
        <w:rPr>
          <w:noProof/>
        </w:rPr>
        <w:fldChar w:fldCharType="begin" w:fldLock="1"/>
      </w:r>
      <w:r>
        <w:rPr>
          <w:noProof/>
        </w:rPr>
        <w:instrText xml:space="preserve"> PAGEREF _Toc187413090 \h </w:instrText>
      </w:r>
      <w:r>
        <w:rPr>
          <w:noProof/>
        </w:rPr>
      </w:r>
      <w:r>
        <w:rPr>
          <w:noProof/>
        </w:rPr>
        <w:fldChar w:fldCharType="separate"/>
      </w:r>
      <w:r>
        <w:rPr>
          <w:noProof/>
        </w:rPr>
        <w:t>26</w:t>
      </w:r>
      <w:r>
        <w:rPr>
          <w:noProof/>
        </w:rPr>
        <w:fldChar w:fldCharType="end"/>
      </w:r>
    </w:p>
    <w:p w14:paraId="3D0800F8" w14:textId="490F34E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_Toc187413091 \h </w:instrText>
      </w:r>
      <w:r>
        <w:rPr>
          <w:noProof/>
        </w:rPr>
      </w:r>
      <w:r>
        <w:rPr>
          <w:noProof/>
        </w:rPr>
        <w:fldChar w:fldCharType="separate"/>
      </w:r>
      <w:r>
        <w:rPr>
          <w:noProof/>
        </w:rPr>
        <w:t>26</w:t>
      </w:r>
      <w:r>
        <w:rPr>
          <w:noProof/>
        </w:rPr>
        <w:fldChar w:fldCharType="end"/>
      </w:r>
    </w:p>
    <w:p w14:paraId="7719F552" w14:textId="0F1D77F6"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_Toc187413092 \h </w:instrText>
      </w:r>
      <w:r>
        <w:rPr>
          <w:noProof/>
        </w:rPr>
      </w:r>
      <w:r>
        <w:rPr>
          <w:noProof/>
        </w:rPr>
        <w:fldChar w:fldCharType="separate"/>
      </w:r>
      <w:r>
        <w:rPr>
          <w:noProof/>
        </w:rPr>
        <w:t>26</w:t>
      </w:r>
      <w:r>
        <w:rPr>
          <w:noProof/>
        </w:rPr>
        <w:fldChar w:fldCharType="end"/>
      </w:r>
    </w:p>
    <w:p w14:paraId="39E532B7" w14:textId="66CD99B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_Toc187413093 \h </w:instrText>
      </w:r>
      <w:r>
        <w:rPr>
          <w:noProof/>
        </w:rPr>
      </w:r>
      <w:r>
        <w:rPr>
          <w:noProof/>
        </w:rPr>
        <w:fldChar w:fldCharType="separate"/>
      </w:r>
      <w:r>
        <w:rPr>
          <w:noProof/>
        </w:rPr>
        <w:t>26</w:t>
      </w:r>
      <w:r>
        <w:rPr>
          <w:noProof/>
        </w:rPr>
        <w:fldChar w:fldCharType="end"/>
      </w:r>
    </w:p>
    <w:p w14:paraId="28D76DEC" w14:textId="2F244DF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_Toc187413094 \h </w:instrText>
      </w:r>
      <w:r>
        <w:rPr>
          <w:noProof/>
        </w:rPr>
      </w:r>
      <w:r>
        <w:rPr>
          <w:noProof/>
        </w:rPr>
        <w:fldChar w:fldCharType="separate"/>
      </w:r>
      <w:r>
        <w:rPr>
          <w:noProof/>
        </w:rPr>
        <w:t>26</w:t>
      </w:r>
      <w:r>
        <w:rPr>
          <w:noProof/>
        </w:rPr>
        <w:fldChar w:fldCharType="end"/>
      </w:r>
    </w:p>
    <w:p w14:paraId="6BA0CF99" w14:textId="3F31CC6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_Toc187413095 \h </w:instrText>
      </w:r>
      <w:r>
        <w:rPr>
          <w:noProof/>
        </w:rPr>
      </w:r>
      <w:r>
        <w:rPr>
          <w:noProof/>
        </w:rPr>
        <w:fldChar w:fldCharType="separate"/>
      </w:r>
      <w:r>
        <w:rPr>
          <w:noProof/>
        </w:rPr>
        <w:t>26</w:t>
      </w:r>
      <w:r>
        <w:rPr>
          <w:noProof/>
        </w:rPr>
        <w:fldChar w:fldCharType="end"/>
      </w:r>
    </w:p>
    <w:p w14:paraId="13490AC2" w14:textId="4A4993D8"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update</w:t>
      </w:r>
      <w:r>
        <w:rPr>
          <w:noProof/>
        </w:rPr>
        <w:tab/>
      </w:r>
      <w:r>
        <w:rPr>
          <w:noProof/>
        </w:rPr>
        <w:fldChar w:fldCharType="begin" w:fldLock="1"/>
      </w:r>
      <w:r>
        <w:rPr>
          <w:noProof/>
        </w:rPr>
        <w:instrText xml:space="preserve"> PAGEREF _Toc187413096 \h </w:instrText>
      </w:r>
      <w:r>
        <w:rPr>
          <w:noProof/>
        </w:rPr>
      </w:r>
      <w:r>
        <w:rPr>
          <w:noProof/>
        </w:rPr>
        <w:fldChar w:fldCharType="separate"/>
      </w:r>
      <w:r>
        <w:rPr>
          <w:noProof/>
        </w:rPr>
        <w:t>26</w:t>
      </w:r>
      <w:r>
        <w:rPr>
          <w:noProof/>
        </w:rPr>
        <w:fldChar w:fldCharType="end"/>
      </w:r>
    </w:p>
    <w:p w14:paraId="742E76C9" w14:textId="420CC2E2"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_Toc187413097 \h </w:instrText>
      </w:r>
      <w:r>
        <w:rPr>
          <w:noProof/>
        </w:rPr>
      </w:r>
      <w:r>
        <w:rPr>
          <w:noProof/>
        </w:rPr>
        <w:fldChar w:fldCharType="separate"/>
      </w:r>
      <w:r>
        <w:rPr>
          <w:noProof/>
        </w:rPr>
        <w:t>26</w:t>
      </w:r>
      <w:r>
        <w:rPr>
          <w:noProof/>
        </w:rPr>
        <w:fldChar w:fldCharType="end"/>
      </w:r>
    </w:p>
    <w:p w14:paraId="358FF3B5" w14:textId="562DD958"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_Toc187413098 \h </w:instrText>
      </w:r>
      <w:r>
        <w:rPr>
          <w:noProof/>
        </w:rPr>
      </w:r>
      <w:r>
        <w:rPr>
          <w:noProof/>
        </w:rPr>
        <w:fldChar w:fldCharType="separate"/>
      </w:r>
      <w:r>
        <w:rPr>
          <w:noProof/>
        </w:rPr>
        <w:t>27</w:t>
      </w:r>
      <w:r>
        <w:rPr>
          <w:noProof/>
        </w:rPr>
        <w:fldChar w:fldCharType="end"/>
      </w:r>
    </w:p>
    <w:p w14:paraId="6E8535CD" w14:textId="49A1163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_Toc187413099 \h </w:instrText>
      </w:r>
      <w:r>
        <w:rPr>
          <w:noProof/>
        </w:rPr>
      </w:r>
      <w:r>
        <w:rPr>
          <w:noProof/>
        </w:rPr>
        <w:fldChar w:fldCharType="separate"/>
      </w:r>
      <w:r>
        <w:rPr>
          <w:noProof/>
        </w:rPr>
        <w:t>28</w:t>
      </w:r>
      <w:r>
        <w:rPr>
          <w:noProof/>
        </w:rPr>
        <w:fldChar w:fldCharType="end"/>
      </w:r>
    </w:p>
    <w:p w14:paraId="076DEB84" w14:textId="4133B910"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_Toc187413100 \h </w:instrText>
      </w:r>
      <w:r>
        <w:rPr>
          <w:noProof/>
        </w:rPr>
      </w:r>
      <w:r>
        <w:rPr>
          <w:noProof/>
        </w:rPr>
        <w:fldChar w:fldCharType="separate"/>
      </w:r>
      <w:r>
        <w:rPr>
          <w:noProof/>
        </w:rPr>
        <w:t>28</w:t>
      </w:r>
      <w:r>
        <w:rPr>
          <w:noProof/>
        </w:rPr>
        <w:fldChar w:fldCharType="end"/>
      </w:r>
    </w:p>
    <w:p w14:paraId="1EF0EC1D" w14:textId="3B3AC2F4"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_Toc187413101 \h </w:instrText>
      </w:r>
      <w:r>
        <w:rPr>
          <w:noProof/>
        </w:rPr>
      </w:r>
      <w:r>
        <w:rPr>
          <w:noProof/>
        </w:rPr>
        <w:fldChar w:fldCharType="separate"/>
      </w:r>
      <w:r>
        <w:rPr>
          <w:noProof/>
        </w:rPr>
        <w:t>28</w:t>
      </w:r>
      <w:r>
        <w:rPr>
          <w:noProof/>
        </w:rPr>
        <w:fldChar w:fldCharType="end"/>
      </w:r>
    </w:p>
    <w:p w14:paraId="1B9EE11D" w14:textId="448BFE1F"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_Toc187413102 \h </w:instrText>
      </w:r>
      <w:r>
        <w:rPr>
          <w:noProof/>
        </w:rPr>
      </w:r>
      <w:r>
        <w:rPr>
          <w:noProof/>
        </w:rPr>
        <w:fldChar w:fldCharType="separate"/>
      </w:r>
      <w:r>
        <w:rPr>
          <w:noProof/>
        </w:rPr>
        <w:t>29</w:t>
      </w:r>
      <w:r>
        <w:rPr>
          <w:noProof/>
        </w:rPr>
        <w:fldChar w:fldCharType="end"/>
      </w:r>
    </w:p>
    <w:p w14:paraId="392EE170" w14:textId="18779799"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_Toc187413103 \h </w:instrText>
      </w:r>
      <w:r>
        <w:rPr>
          <w:noProof/>
        </w:rPr>
      </w:r>
      <w:r>
        <w:rPr>
          <w:noProof/>
        </w:rPr>
        <w:fldChar w:fldCharType="separate"/>
      </w:r>
      <w:r>
        <w:rPr>
          <w:noProof/>
        </w:rPr>
        <w:t>29</w:t>
      </w:r>
      <w:r>
        <w:rPr>
          <w:noProof/>
        </w:rPr>
        <w:fldChar w:fldCharType="end"/>
      </w:r>
    </w:p>
    <w:p w14:paraId="568B5F9A" w14:textId="11B0EF2D"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_Toc187413104 \h </w:instrText>
      </w:r>
      <w:r>
        <w:rPr>
          <w:noProof/>
        </w:rPr>
      </w:r>
      <w:r>
        <w:rPr>
          <w:noProof/>
        </w:rPr>
        <w:fldChar w:fldCharType="separate"/>
      </w:r>
      <w:r>
        <w:rPr>
          <w:noProof/>
        </w:rPr>
        <w:t>29</w:t>
      </w:r>
      <w:r>
        <w:rPr>
          <w:noProof/>
        </w:rPr>
        <w:fldChar w:fldCharType="end"/>
      </w:r>
    </w:p>
    <w:p w14:paraId="3BDF6F96" w14:textId="183DD1DD"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_Toc187413105 \h </w:instrText>
      </w:r>
      <w:r>
        <w:rPr>
          <w:noProof/>
        </w:rPr>
      </w:r>
      <w:r>
        <w:rPr>
          <w:noProof/>
        </w:rPr>
        <w:fldChar w:fldCharType="separate"/>
      </w:r>
      <w:r>
        <w:rPr>
          <w:noProof/>
        </w:rPr>
        <w:t>29</w:t>
      </w:r>
      <w:r>
        <w:rPr>
          <w:noProof/>
        </w:rPr>
        <w:fldChar w:fldCharType="end"/>
      </w:r>
    </w:p>
    <w:p w14:paraId="05C8A2C4" w14:textId="35BBAB81"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_Toc187413106 \h </w:instrText>
      </w:r>
      <w:r>
        <w:rPr>
          <w:noProof/>
        </w:rPr>
      </w:r>
      <w:r>
        <w:rPr>
          <w:noProof/>
        </w:rPr>
        <w:fldChar w:fldCharType="separate"/>
      </w:r>
      <w:r>
        <w:rPr>
          <w:noProof/>
        </w:rPr>
        <w:t>29</w:t>
      </w:r>
      <w:r>
        <w:rPr>
          <w:noProof/>
        </w:rPr>
        <w:fldChar w:fldCharType="end"/>
      </w:r>
    </w:p>
    <w:p w14:paraId="7D18E170" w14:textId="5448A8B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_Toc187413107 \h </w:instrText>
      </w:r>
      <w:r>
        <w:rPr>
          <w:noProof/>
        </w:rPr>
      </w:r>
      <w:r>
        <w:rPr>
          <w:noProof/>
        </w:rPr>
        <w:fldChar w:fldCharType="separate"/>
      </w:r>
      <w:r>
        <w:rPr>
          <w:noProof/>
        </w:rPr>
        <w:t>29</w:t>
      </w:r>
      <w:r>
        <w:rPr>
          <w:noProof/>
        </w:rPr>
        <w:fldChar w:fldCharType="end"/>
      </w:r>
    </w:p>
    <w:p w14:paraId="3E8D7448" w14:textId="2A776BF6"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6.1.5.2.3</w:t>
      </w:r>
      <w:r>
        <w:rPr>
          <w:rFonts w:asciiTheme="minorHAnsi" w:eastAsiaTheme="minorEastAsia" w:hAnsiTheme="minorHAnsi" w:cstheme="minorBidi"/>
          <w:noProof/>
          <w:kern w:val="2"/>
          <w:sz w:val="22"/>
          <w:szCs w:val="22"/>
          <w:lang w:eastAsia="en-GB"/>
          <w14:ligatures w14:val="standardContextual"/>
        </w:rPr>
        <w:tab/>
      </w:r>
      <w:r>
        <w:rPr>
          <w:noProof/>
        </w:rPr>
        <w:t>Standard Methods</w:t>
      </w:r>
      <w:r>
        <w:rPr>
          <w:noProof/>
        </w:rPr>
        <w:tab/>
      </w:r>
      <w:r>
        <w:rPr>
          <w:noProof/>
        </w:rPr>
        <w:fldChar w:fldCharType="begin" w:fldLock="1"/>
      </w:r>
      <w:r>
        <w:rPr>
          <w:noProof/>
        </w:rPr>
        <w:instrText xml:space="preserve"> PAGEREF _Toc187413108 \h </w:instrText>
      </w:r>
      <w:r>
        <w:rPr>
          <w:noProof/>
        </w:rPr>
      </w:r>
      <w:r>
        <w:rPr>
          <w:noProof/>
        </w:rPr>
        <w:fldChar w:fldCharType="separate"/>
      </w:r>
      <w:r>
        <w:rPr>
          <w:noProof/>
        </w:rPr>
        <w:t>29</w:t>
      </w:r>
      <w:r>
        <w:rPr>
          <w:noProof/>
        </w:rPr>
        <w:fldChar w:fldCharType="end"/>
      </w:r>
    </w:p>
    <w:p w14:paraId="53B2CBE4" w14:textId="59CAEDE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_Toc187413109 \h </w:instrText>
      </w:r>
      <w:r>
        <w:rPr>
          <w:noProof/>
        </w:rPr>
      </w:r>
      <w:r>
        <w:rPr>
          <w:noProof/>
        </w:rPr>
        <w:fldChar w:fldCharType="separate"/>
      </w:r>
      <w:r>
        <w:rPr>
          <w:noProof/>
        </w:rPr>
        <w:t>29</w:t>
      </w:r>
      <w:r>
        <w:rPr>
          <w:noProof/>
        </w:rPr>
        <w:fldChar w:fldCharType="end"/>
      </w:r>
    </w:p>
    <w:p w14:paraId="0D44CC96" w14:textId="6B667433"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_Toc187413110 \h </w:instrText>
      </w:r>
      <w:r>
        <w:rPr>
          <w:noProof/>
        </w:rPr>
      </w:r>
      <w:r>
        <w:rPr>
          <w:noProof/>
        </w:rPr>
        <w:fldChar w:fldCharType="separate"/>
      </w:r>
      <w:r>
        <w:rPr>
          <w:noProof/>
        </w:rPr>
        <w:t>30</w:t>
      </w:r>
      <w:r>
        <w:rPr>
          <w:noProof/>
        </w:rPr>
        <w:fldChar w:fldCharType="end"/>
      </w:r>
    </w:p>
    <w:p w14:paraId="23695968" w14:textId="34DE22F5"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_Toc187413111 \h </w:instrText>
      </w:r>
      <w:r>
        <w:rPr>
          <w:noProof/>
        </w:rPr>
      </w:r>
      <w:r>
        <w:rPr>
          <w:noProof/>
        </w:rPr>
        <w:fldChar w:fldCharType="separate"/>
      </w:r>
      <w:r>
        <w:rPr>
          <w:noProof/>
        </w:rPr>
        <w:t>30</w:t>
      </w:r>
      <w:r>
        <w:rPr>
          <w:noProof/>
        </w:rPr>
        <w:fldChar w:fldCharType="end"/>
      </w:r>
    </w:p>
    <w:p w14:paraId="1B97A621" w14:textId="5289F10C"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6.1.6</w:t>
      </w:r>
      <w:r w:rsidRPr="009D674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9D6745">
        <w:rPr>
          <w:noProof/>
          <w:lang w:val="en-US"/>
        </w:rPr>
        <w:t>Structured data types</w:t>
      </w:r>
      <w:r>
        <w:rPr>
          <w:noProof/>
        </w:rPr>
        <w:tab/>
      </w:r>
      <w:r>
        <w:rPr>
          <w:noProof/>
        </w:rPr>
        <w:fldChar w:fldCharType="begin" w:fldLock="1"/>
      </w:r>
      <w:r>
        <w:rPr>
          <w:noProof/>
        </w:rPr>
        <w:instrText xml:space="preserve"> PAGEREF _Toc187413112 \h </w:instrText>
      </w:r>
      <w:r>
        <w:rPr>
          <w:noProof/>
        </w:rPr>
      </w:r>
      <w:r>
        <w:rPr>
          <w:noProof/>
        </w:rPr>
        <w:fldChar w:fldCharType="separate"/>
      </w:r>
      <w:r>
        <w:rPr>
          <w:noProof/>
        </w:rPr>
        <w:t>36</w:t>
      </w:r>
      <w:r>
        <w:rPr>
          <w:noProof/>
        </w:rPr>
        <w:fldChar w:fldCharType="end"/>
      </w:r>
    </w:p>
    <w:p w14:paraId="23CCEE12" w14:textId="1B36281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w:t>
      </w:r>
      <w:r>
        <w:rPr>
          <w:rFonts w:asciiTheme="minorHAnsi" w:eastAsiaTheme="minorEastAsia" w:hAnsiTheme="minorHAnsi" w:cstheme="minorBidi"/>
          <w:noProof/>
          <w:kern w:val="2"/>
          <w:sz w:val="22"/>
          <w:szCs w:val="22"/>
          <w:lang w:eastAsia="en-GB"/>
          <w14:ligatures w14:val="standardContextual"/>
        </w:rPr>
        <w:tab/>
      </w:r>
      <w:r>
        <w:rPr>
          <w:noProof/>
        </w:rPr>
        <w:t>Common Data Type</w:t>
      </w:r>
      <w:r>
        <w:rPr>
          <w:noProof/>
        </w:rPr>
        <w:tab/>
      </w:r>
      <w:r>
        <w:rPr>
          <w:noProof/>
        </w:rPr>
        <w:fldChar w:fldCharType="begin" w:fldLock="1"/>
      </w:r>
      <w:r>
        <w:rPr>
          <w:noProof/>
        </w:rPr>
        <w:instrText xml:space="preserve"> PAGEREF _Toc187413113 \h </w:instrText>
      </w:r>
      <w:r>
        <w:rPr>
          <w:noProof/>
        </w:rPr>
      </w:r>
      <w:r>
        <w:rPr>
          <w:noProof/>
        </w:rPr>
        <w:fldChar w:fldCharType="separate"/>
      </w:r>
      <w:r>
        <w:rPr>
          <w:noProof/>
        </w:rPr>
        <w:t>36</w:t>
      </w:r>
      <w:r>
        <w:rPr>
          <w:noProof/>
        </w:rPr>
        <w:fldChar w:fldCharType="end"/>
      </w:r>
    </w:p>
    <w:p w14:paraId="07D5F738" w14:textId="484E9AC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_Toc187413114 \h </w:instrText>
      </w:r>
      <w:r>
        <w:rPr>
          <w:noProof/>
        </w:rPr>
      </w:r>
      <w:r>
        <w:rPr>
          <w:noProof/>
        </w:rPr>
        <w:fldChar w:fldCharType="separate"/>
      </w:r>
      <w:r>
        <w:rPr>
          <w:noProof/>
        </w:rPr>
        <w:t>36</w:t>
      </w:r>
      <w:r>
        <w:rPr>
          <w:noProof/>
        </w:rPr>
        <w:fldChar w:fldCharType="end"/>
      </w:r>
    </w:p>
    <w:p w14:paraId="3679C82E" w14:textId="0C19563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_Toc187413115 \h </w:instrText>
      </w:r>
      <w:r>
        <w:rPr>
          <w:noProof/>
        </w:rPr>
      </w:r>
      <w:r>
        <w:rPr>
          <w:noProof/>
        </w:rPr>
        <w:fldChar w:fldCharType="separate"/>
      </w:r>
      <w:r>
        <w:rPr>
          <w:noProof/>
        </w:rPr>
        <w:t>38</w:t>
      </w:r>
      <w:r>
        <w:rPr>
          <w:noProof/>
        </w:rPr>
        <w:fldChar w:fldCharType="end"/>
      </w:r>
    </w:p>
    <w:p w14:paraId="79016652" w14:textId="1FE794F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ChargingNotifyRequest</w:t>
      </w:r>
      <w:r>
        <w:rPr>
          <w:noProof/>
        </w:rPr>
        <w:tab/>
      </w:r>
      <w:r>
        <w:rPr>
          <w:noProof/>
        </w:rPr>
        <w:fldChar w:fldCharType="begin" w:fldLock="1"/>
      </w:r>
      <w:r>
        <w:rPr>
          <w:noProof/>
        </w:rPr>
        <w:instrText xml:space="preserve"> PAGEREF _Toc187413116 \h </w:instrText>
      </w:r>
      <w:r>
        <w:rPr>
          <w:noProof/>
        </w:rPr>
      </w:r>
      <w:r>
        <w:rPr>
          <w:noProof/>
        </w:rPr>
        <w:fldChar w:fldCharType="separate"/>
      </w:r>
      <w:r>
        <w:rPr>
          <w:noProof/>
        </w:rPr>
        <w:t>38</w:t>
      </w:r>
      <w:r>
        <w:rPr>
          <w:noProof/>
        </w:rPr>
        <w:fldChar w:fldCharType="end"/>
      </w:r>
    </w:p>
    <w:p w14:paraId="45BF6148" w14:textId="1A8859E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w:t>
      </w:r>
      <w:r>
        <w:rPr>
          <w:rFonts w:asciiTheme="minorHAnsi" w:eastAsiaTheme="minorEastAsia" w:hAnsiTheme="minorHAnsi" w:cstheme="minorBidi"/>
          <w:noProof/>
          <w:kern w:val="2"/>
          <w:sz w:val="22"/>
          <w:szCs w:val="22"/>
          <w:lang w:eastAsia="en-GB"/>
          <w14:ligatures w14:val="standardContextual"/>
        </w:rPr>
        <w:tab/>
      </w:r>
      <w:r>
        <w:rPr>
          <w:noProof/>
          <w:lang w:eastAsia="zh-CN"/>
        </w:rPr>
        <w:t>Type NFIdentification</w:t>
      </w:r>
      <w:r>
        <w:rPr>
          <w:noProof/>
        </w:rPr>
        <w:tab/>
      </w:r>
      <w:r>
        <w:rPr>
          <w:noProof/>
        </w:rPr>
        <w:fldChar w:fldCharType="begin" w:fldLock="1"/>
      </w:r>
      <w:r>
        <w:rPr>
          <w:noProof/>
        </w:rPr>
        <w:instrText xml:space="preserve"> PAGEREF _Toc187413117 \h </w:instrText>
      </w:r>
      <w:r>
        <w:rPr>
          <w:noProof/>
        </w:rPr>
      </w:r>
      <w:r>
        <w:rPr>
          <w:noProof/>
        </w:rPr>
        <w:fldChar w:fldCharType="separate"/>
      </w:r>
      <w:r>
        <w:rPr>
          <w:noProof/>
        </w:rPr>
        <w:t>39</w:t>
      </w:r>
      <w:r>
        <w:rPr>
          <w:noProof/>
        </w:rPr>
        <w:fldChar w:fldCharType="end"/>
      </w:r>
    </w:p>
    <w:p w14:paraId="5A03ECFC" w14:textId="63850AD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_Toc187413118 \h </w:instrText>
      </w:r>
      <w:r>
        <w:rPr>
          <w:noProof/>
        </w:rPr>
      </w:r>
      <w:r>
        <w:rPr>
          <w:noProof/>
        </w:rPr>
        <w:fldChar w:fldCharType="separate"/>
      </w:r>
      <w:r>
        <w:rPr>
          <w:noProof/>
        </w:rPr>
        <w:t>39</w:t>
      </w:r>
      <w:r>
        <w:rPr>
          <w:noProof/>
        </w:rPr>
        <w:fldChar w:fldCharType="end"/>
      </w:r>
    </w:p>
    <w:p w14:paraId="63A7539D" w14:textId="6D3AA8F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w:t>
      </w:r>
      <w:r>
        <w:rPr>
          <w:rFonts w:asciiTheme="minorHAnsi" w:eastAsiaTheme="minorEastAsia" w:hAnsiTheme="minorHAnsi" w:cstheme="minorBidi"/>
          <w:noProof/>
          <w:kern w:val="2"/>
          <w:sz w:val="22"/>
          <w:szCs w:val="22"/>
          <w:lang w:eastAsia="en-GB"/>
          <w14:ligatures w14:val="standardContextual"/>
        </w:rPr>
        <w:tab/>
      </w:r>
      <w:r>
        <w:rPr>
          <w:noProof/>
          <w:lang w:eastAsia="zh-CN"/>
        </w:rPr>
        <w:t>Type InvocationResult</w:t>
      </w:r>
      <w:r>
        <w:rPr>
          <w:noProof/>
        </w:rPr>
        <w:tab/>
      </w:r>
      <w:r>
        <w:rPr>
          <w:noProof/>
        </w:rPr>
        <w:fldChar w:fldCharType="begin" w:fldLock="1"/>
      </w:r>
      <w:r>
        <w:rPr>
          <w:noProof/>
        </w:rPr>
        <w:instrText xml:space="preserve"> PAGEREF _Toc187413119 \h </w:instrText>
      </w:r>
      <w:r>
        <w:rPr>
          <w:noProof/>
        </w:rPr>
      </w:r>
      <w:r>
        <w:rPr>
          <w:noProof/>
        </w:rPr>
        <w:fldChar w:fldCharType="separate"/>
      </w:r>
      <w:r>
        <w:rPr>
          <w:noProof/>
        </w:rPr>
        <w:t>40</w:t>
      </w:r>
      <w:r>
        <w:rPr>
          <w:noProof/>
        </w:rPr>
        <w:fldChar w:fldCharType="end"/>
      </w:r>
    </w:p>
    <w:p w14:paraId="253FA699" w14:textId="7561457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w:t>
      </w:r>
      <w:r>
        <w:rPr>
          <w:rFonts w:asciiTheme="minorHAnsi" w:eastAsiaTheme="minorEastAsia" w:hAnsiTheme="minorHAnsi" w:cstheme="minorBidi"/>
          <w:noProof/>
          <w:kern w:val="2"/>
          <w:sz w:val="22"/>
          <w:szCs w:val="22"/>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_Toc187413120 \h </w:instrText>
      </w:r>
      <w:r>
        <w:rPr>
          <w:noProof/>
        </w:rPr>
      </w:r>
      <w:r>
        <w:rPr>
          <w:noProof/>
        </w:rPr>
        <w:fldChar w:fldCharType="separate"/>
      </w:r>
      <w:r>
        <w:rPr>
          <w:noProof/>
        </w:rPr>
        <w:t>41</w:t>
      </w:r>
      <w:r>
        <w:rPr>
          <w:noProof/>
        </w:rPr>
        <w:fldChar w:fldCharType="end"/>
      </w:r>
    </w:p>
    <w:p w14:paraId="15E6F907" w14:textId="4886B28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_Toc187413121 \h </w:instrText>
      </w:r>
      <w:r>
        <w:rPr>
          <w:noProof/>
        </w:rPr>
      </w:r>
      <w:r>
        <w:rPr>
          <w:noProof/>
        </w:rPr>
        <w:fldChar w:fldCharType="separate"/>
      </w:r>
      <w:r>
        <w:rPr>
          <w:noProof/>
        </w:rPr>
        <w:t>42</w:t>
      </w:r>
      <w:r>
        <w:rPr>
          <w:noProof/>
        </w:rPr>
        <w:fldChar w:fldCharType="end"/>
      </w:r>
    </w:p>
    <w:p w14:paraId="58EC32EB" w14:textId="1321A58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6.1.6.2.1.9</w:t>
      </w:r>
      <w:r>
        <w:rPr>
          <w:rFonts w:asciiTheme="minorHAnsi" w:eastAsiaTheme="minorEastAsia" w:hAnsiTheme="minorHAnsi" w:cstheme="minorBidi"/>
          <w:noProof/>
          <w:kern w:val="2"/>
          <w:sz w:val="22"/>
          <w:szCs w:val="22"/>
          <w:lang w:eastAsia="en-GB"/>
          <w14:ligatures w14:val="standardContextual"/>
        </w:rPr>
        <w:tab/>
      </w:r>
      <w:r>
        <w:rPr>
          <w:noProof/>
          <w:lang w:eastAsia="zh-CN"/>
        </w:rPr>
        <w:t>Type RequestedUnit</w:t>
      </w:r>
      <w:r>
        <w:rPr>
          <w:noProof/>
        </w:rPr>
        <w:tab/>
      </w:r>
      <w:r>
        <w:rPr>
          <w:noProof/>
        </w:rPr>
        <w:fldChar w:fldCharType="begin" w:fldLock="1"/>
      </w:r>
      <w:r>
        <w:rPr>
          <w:noProof/>
        </w:rPr>
        <w:instrText xml:space="preserve"> PAGEREF _Toc187413122 \h </w:instrText>
      </w:r>
      <w:r>
        <w:rPr>
          <w:noProof/>
        </w:rPr>
      </w:r>
      <w:r>
        <w:rPr>
          <w:noProof/>
        </w:rPr>
        <w:fldChar w:fldCharType="separate"/>
      </w:r>
      <w:r>
        <w:rPr>
          <w:noProof/>
        </w:rPr>
        <w:t>42</w:t>
      </w:r>
      <w:r>
        <w:rPr>
          <w:noProof/>
        </w:rPr>
        <w:fldChar w:fldCharType="end"/>
      </w:r>
    </w:p>
    <w:p w14:paraId="786A561B" w14:textId="1A029BF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6.1.6.2.1.10</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_Toc187413123 \h </w:instrText>
      </w:r>
      <w:r>
        <w:rPr>
          <w:noProof/>
        </w:rPr>
      </w:r>
      <w:r>
        <w:rPr>
          <w:noProof/>
        </w:rPr>
        <w:fldChar w:fldCharType="separate"/>
      </w:r>
      <w:r>
        <w:rPr>
          <w:noProof/>
        </w:rPr>
        <w:t>43</w:t>
      </w:r>
      <w:r>
        <w:rPr>
          <w:noProof/>
        </w:rPr>
        <w:fldChar w:fldCharType="end"/>
      </w:r>
    </w:p>
    <w:p w14:paraId="227649DD" w14:textId="5012224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6.1.6.2.1.11</w:t>
      </w:r>
      <w:r>
        <w:rPr>
          <w:rFonts w:asciiTheme="minorHAnsi" w:eastAsiaTheme="minorEastAsia" w:hAnsiTheme="minorHAnsi" w:cstheme="minorBidi"/>
          <w:noProof/>
          <w:kern w:val="2"/>
          <w:sz w:val="22"/>
          <w:szCs w:val="22"/>
          <w:lang w:eastAsia="en-GB"/>
          <w14:ligatures w14:val="standardContextual"/>
        </w:rPr>
        <w:tab/>
      </w:r>
      <w:r>
        <w:rPr>
          <w:noProof/>
          <w:lang w:eastAsia="zh-CN"/>
        </w:rPr>
        <w:t>Type GrantedUnit</w:t>
      </w:r>
      <w:r>
        <w:rPr>
          <w:noProof/>
        </w:rPr>
        <w:tab/>
      </w:r>
      <w:r>
        <w:rPr>
          <w:noProof/>
        </w:rPr>
        <w:fldChar w:fldCharType="begin" w:fldLock="1"/>
      </w:r>
      <w:r>
        <w:rPr>
          <w:noProof/>
        </w:rPr>
        <w:instrText xml:space="preserve"> PAGEREF _Toc187413124 \h </w:instrText>
      </w:r>
      <w:r>
        <w:rPr>
          <w:noProof/>
        </w:rPr>
      </w:r>
      <w:r>
        <w:rPr>
          <w:noProof/>
        </w:rPr>
        <w:fldChar w:fldCharType="separate"/>
      </w:r>
      <w:r>
        <w:rPr>
          <w:noProof/>
        </w:rPr>
        <w:t>44</w:t>
      </w:r>
      <w:r>
        <w:rPr>
          <w:noProof/>
        </w:rPr>
        <w:fldChar w:fldCharType="end"/>
      </w:r>
    </w:p>
    <w:p w14:paraId="2EFC6719" w14:textId="40540EF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6.1.6.2.1.12</w:t>
      </w:r>
      <w:r>
        <w:rPr>
          <w:rFonts w:asciiTheme="minorHAnsi" w:eastAsiaTheme="minorEastAsia" w:hAnsiTheme="minorHAnsi" w:cstheme="minorBidi"/>
          <w:noProof/>
          <w:kern w:val="2"/>
          <w:sz w:val="22"/>
          <w:szCs w:val="22"/>
          <w:lang w:eastAsia="en-GB"/>
          <w14:ligatures w14:val="standardContextual"/>
        </w:rPr>
        <w:tab/>
      </w:r>
      <w:r>
        <w:rPr>
          <w:noProof/>
          <w:lang w:eastAsia="zh-CN"/>
        </w:rPr>
        <w:t>Type FinalUnitIndication</w:t>
      </w:r>
      <w:r>
        <w:rPr>
          <w:noProof/>
        </w:rPr>
        <w:tab/>
      </w:r>
      <w:r>
        <w:rPr>
          <w:noProof/>
        </w:rPr>
        <w:fldChar w:fldCharType="begin" w:fldLock="1"/>
      </w:r>
      <w:r>
        <w:rPr>
          <w:noProof/>
        </w:rPr>
        <w:instrText xml:space="preserve"> PAGEREF _Toc187413125 \h </w:instrText>
      </w:r>
      <w:r>
        <w:rPr>
          <w:noProof/>
        </w:rPr>
      </w:r>
      <w:r>
        <w:rPr>
          <w:noProof/>
        </w:rPr>
        <w:fldChar w:fldCharType="separate"/>
      </w:r>
      <w:r>
        <w:rPr>
          <w:noProof/>
        </w:rPr>
        <w:t>44</w:t>
      </w:r>
      <w:r>
        <w:rPr>
          <w:noProof/>
        </w:rPr>
        <w:fldChar w:fldCharType="end"/>
      </w:r>
    </w:p>
    <w:p w14:paraId="240BEC52" w14:textId="0F1C702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6.1.6.2.1.13</w:t>
      </w:r>
      <w:r>
        <w:rPr>
          <w:rFonts w:asciiTheme="minorHAnsi" w:eastAsiaTheme="minorEastAsia" w:hAnsiTheme="minorHAnsi" w:cstheme="minorBidi"/>
          <w:noProof/>
          <w:kern w:val="2"/>
          <w:sz w:val="22"/>
          <w:szCs w:val="22"/>
          <w:lang w:eastAsia="en-GB"/>
          <w14:ligatures w14:val="standardContextual"/>
        </w:rPr>
        <w:tab/>
      </w:r>
      <w:r>
        <w:rPr>
          <w:noProof/>
          <w:lang w:eastAsia="zh-CN"/>
        </w:rPr>
        <w:t>Type RedirectServer</w:t>
      </w:r>
      <w:r>
        <w:rPr>
          <w:noProof/>
        </w:rPr>
        <w:tab/>
      </w:r>
      <w:r>
        <w:rPr>
          <w:noProof/>
        </w:rPr>
        <w:fldChar w:fldCharType="begin" w:fldLock="1"/>
      </w:r>
      <w:r>
        <w:rPr>
          <w:noProof/>
        </w:rPr>
        <w:instrText xml:space="preserve"> PAGEREF _Toc187413126 \h </w:instrText>
      </w:r>
      <w:r>
        <w:rPr>
          <w:noProof/>
        </w:rPr>
      </w:r>
      <w:r>
        <w:rPr>
          <w:noProof/>
        </w:rPr>
        <w:fldChar w:fldCharType="separate"/>
      </w:r>
      <w:r>
        <w:rPr>
          <w:noProof/>
        </w:rPr>
        <w:t>45</w:t>
      </w:r>
      <w:r>
        <w:rPr>
          <w:noProof/>
        </w:rPr>
        <w:fldChar w:fldCharType="end"/>
      </w:r>
    </w:p>
    <w:p w14:paraId="7875CF24" w14:textId="397EDF3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6.1.6.2.1.14</w:t>
      </w:r>
      <w:r>
        <w:rPr>
          <w:rFonts w:asciiTheme="minorHAnsi" w:eastAsiaTheme="minorEastAsia" w:hAnsiTheme="minorHAnsi" w:cstheme="minorBidi"/>
          <w:noProof/>
          <w:kern w:val="2"/>
          <w:sz w:val="22"/>
          <w:szCs w:val="22"/>
          <w:lang w:eastAsia="en-GB"/>
          <w14:ligatures w14:val="standardContextual"/>
        </w:rPr>
        <w:tab/>
      </w:r>
      <w:r>
        <w:rPr>
          <w:noProof/>
          <w:lang w:eastAsia="zh-CN"/>
        </w:rPr>
        <w:t>Type ReauthorizationDetails</w:t>
      </w:r>
      <w:r>
        <w:rPr>
          <w:noProof/>
        </w:rPr>
        <w:tab/>
      </w:r>
      <w:r>
        <w:rPr>
          <w:noProof/>
        </w:rPr>
        <w:fldChar w:fldCharType="begin" w:fldLock="1"/>
      </w:r>
      <w:r>
        <w:rPr>
          <w:noProof/>
        </w:rPr>
        <w:instrText xml:space="preserve"> PAGEREF _Toc187413127 \h </w:instrText>
      </w:r>
      <w:r>
        <w:rPr>
          <w:noProof/>
        </w:rPr>
      </w:r>
      <w:r>
        <w:rPr>
          <w:noProof/>
        </w:rPr>
        <w:fldChar w:fldCharType="separate"/>
      </w:r>
      <w:r>
        <w:rPr>
          <w:noProof/>
        </w:rPr>
        <w:t>45</w:t>
      </w:r>
      <w:r>
        <w:rPr>
          <w:noProof/>
        </w:rPr>
        <w:fldChar w:fldCharType="end"/>
      </w:r>
    </w:p>
    <w:p w14:paraId="5A98919C" w14:textId="265EF88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6.1.6.2.1.15</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_Toc187413128 \h </w:instrText>
      </w:r>
      <w:r>
        <w:rPr>
          <w:noProof/>
        </w:rPr>
      </w:r>
      <w:r>
        <w:rPr>
          <w:noProof/>
        </w:rPr>
        <w:fldChar w:fldCharType="separate"/>
      </w:r>
      <w:r>
        <w:rPr>
          <w:noProof/>
        </w:rPr>
        <w:t>45</w:t>
      </w:r>
      <w:r>
        <w:rPr>
          <w:noProof/>
        </w:rPr>
        <w:fldChar w:fldCharType="end"/>
      </w:r>
    </w:p>
    <w:p w14:paraId="2A16FF7D" w14:textId="068FA65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6.1.6.2.1.16</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ChargingNotifyResponse</w:t>
      </w:r>
      <w:r>
        <w:rPr>
          <w:noProof/>
        </w:rPr>
        <w:tab/>
      </w:r>
      <w:r>
        <w:rPr>
          <w:noProof/>
        </w:rPr>
        <w:fldChar w:fldCharType="begin" w:fldLock="1"/>
      </w:r>
      <w:r>
        <w:rPr>
          <w:noProof/>
        </w:rPr>
        <w:instrText xml:space="preserve"> PAGEREF _Toc187413129 \h </w:instrText>
      </w:r>
      <w:r>
        <w:rPr>
          <w:noProof/>
        </w:rPr>
      </w:r>
      <w:r>
        <w:rPr>
          <w:noProof/>
        </w:rPr>
        <w:fldChar w:fldCharType="separate"/>
      </w:r>
      <w:r>
        <w:rPr>
          <w:noProof/>
        </w:rPr>
        <w:t>45</w:t>
      </w:r>
      <w:r>
        <w:rPr>
          <w:noProof/>
        </w:rPr>
        <w:fldChar w:fldCharType="end"/>
      </w:r>
    </w:p>
    <w:p w14:paraId="4F5434E0" w14:textId="02D24E2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6.1.6.2.1.17</w:t>
      </w:r>
      <w:r>
        <w:rPr>
          <w:rFonts w:asciiTheme="minorHAnsi" w:eastAsiaTheme="minorEastAsia" w:hAnsiTheme="minorHAnsi" w:cstheme="minorBidi"/>
          <w:noProof/>
          <w:kern w:val="2"/>
          <w:sz w:val="22"/>
          <w:szCs w:val="22"/>
          <w:lang w:eastAsia="en-GB"/>
          <w14:ligatures w14:val="standardContextual"/>
        </w:rPr>
        <w:tab/>
      </w:r>
      <w:r>
        <w:rPr>
          <w:noProof/>
        </w:rPr>
        <w:t>Type AllocateUnit</w:t>
      </w:r>
      <w:r>
        <w:rPr>
          <w:noProof/>
        </w:rPr>
        <w:tab/>
      </w:r>
      <w:r>
        <w:rPr>
          <w:noProof/>
        </w:rPr>
        <w:fldChar w:fldCharType="begin" w:fldLock="1"/>
      </w:r>
      <w:r>
        <w:rPr>
          <w:noProof/>
        </w:rPr>
        <w:instrText xml:space="preserve"> PAGEREF _Toc187413130 \h </w:instrText>
      </w:r>
      <w:r>
        <w:rPr>
          <w:noProof/>
        </w:rPr>
      </w:r>
      <w:r>
        <w:rPr>
          <w:noProof/>
        </w:rPr>
        <w:fldChar w:fldCharType="separate"/>
      </w:r>
      <w:r>
        <w:rPr>
          <w:noProof/>
        </w:rPr>
        <w:t>45</w:t>
      </w:r>
      <w:r>
        <w:rPr>
          <w:noProof/>
        </w:rPr>
        <w:fldChar w:fldCharType="end"/>
      </w:r>
    </w:p>
    <w:p w14:paraId="6C7D66BD" w14:textId="699D9A6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6.1.6.2.1.18</w:t>
      </w:r>
      <w:r>
        <w:rPr>
          <w:rFonts w:asciiTheme="minorHAnsi" w:eastAsiaTheme="minorEastAsia" w:hAnsiTheme="minorHAnsi" w:cstheme="minorBidi"/>
          <w:noProof/>
          <w:kern w:val="2"/>
          <w:sz w:val="22"/>
          <w:szCs w:val="22"/>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_Toc187413131 \h </w:instrText>
      </w:r>
      <w:r>
        <w:rPr>
          <w:noProof/>
        </w:rPr>
      </w:r>
      <w:r>
        <w:rPr>
          <w:noProof/>
        </w:rPr>
        <w:fldChar w:fldCharType="separate"/>
      </w:r>
      <w:r>
        <w:rPr>
          <w:noProof/>
        </w:rPr>
        <w:t>46</w:t>
      </w:r>
      <w:r>
        <w:rPr>
          <w:noProof/>
        </w:rPr>
        <w:fldChar w:fldCharType="end"/>
      </w:r>
    </w:p>
    <w:p w14:paraId="21DB5A0C" w14:textId="194782A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6.1.6.2.2</w:t>
      </w:r>
      <w:r>
        <w:rPr>
          <w:rFonts w:asciiTheme="minorHAnsi" w:eastAsiaTheme="minorEastAsia" w:hAnsiTheme="minorHAnsi" w:cstheme="minorBidi"/>
          <w:noProof/>
          <w:kern w:val="2"/>
          <w:sz w:val="22"/>
          <w:szCs w:val="22"/>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_Toc187413132 \h </w:instrText>
      </w:r>
      <w:r>
        <w:rPr>
          <w:noProof/>
        </w:rPr>
      </w:r>
      <w:r>
        <w:rPr>
          <w:noProof/>
        </w:rPr>
        <w:fldChar w:fldCharType="separate"/>
      </w:r>
      <w:r>
        <w:rPr>
          <w:noProof/>
        </w:rPr>
        <w:t>46</w:t>
      </w:r>
      <w:r>
        <w:rPr>
          <w:noProof/>
        </w:rPr>
        <w:fldChar w:fldCharType="end"/>
      </w:r>
    </w:p>
    <w:p w14:paraId="771A3BB9" w14:textId="6C26C42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_Toc187413133 \h </w:instrText>
      </w:r>
      <w:r>
        <w:rPr>
          <w:noProof/>
        </w:rPr>
      </w:r>
      <w:r>
        <w:rPr>
          <w:noProof/>
        </w:rPr>
        <w:fldChar w:fldCharType="separate"/>
      </w:r>
      <w:r>
        <w:rPr>
          <w:noProof/>
        </w:rPr>
        <w:t>46</w:t>
      </w:r>
      <w:r>
        <w:rPr>
          <w:noProof/>
        </w:rPr>
        <w:fldChar w:fldCharType="end"/>
      </w:r>
    </w:p>
    <w:p w14:paraId="44721F58" w14:textId="5B93BB6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_Toc187413134 \h </w:instrText>
      </w:r>
      <w:r>
        <w:rPr>
          <w:noProof/>
        </w:rPr>
      </w:r>
      <w:r>
        <w:rPr>
          <w:noProof/>
        </w:rPr>
        <w:fldChar w:fldCharType="separate"/>
      </w:r>
      <w:r>
        <w:rPr>
          <w:noProof/>
        </w:rPr>
        <w:t>46</w:t>
      </w:r>
      <w:r>
        <w:rPr>
          <w:noProof/>
        </w:rPr>
        <w:fldChar w:fldCharType="end"/>
      </w:r>
    </w:p>
    <w:p w14:paraId="6929459D" w14:textId="52240ED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_Toc187413135 \h </w:instrText>
      </w:r>
      <w:r>
        <w:rPr>
          <w:noProof/>
        </w:rPr>
      </w:r>
      <w:r>
        <w:rPr>
          <w:noProof/>
        </w:rPr>
        <w:fldChar w:fldCharType="separate"/>
      </w:r>
      <w:r>
        <w:rPr>
          <w:noProof/>
        </w:rPr>
        <w:t>47</w:t>
      </w:r>
      <w:r>
        <w:rPr>
          <w:noProof/>
        </w:rPr>
        <w:fldChar w:fldCharType="end"/>
      </w:r>
    </w:p>
    <w:p w14:paraId="6F607F49" w14:textId="3FB95C1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6.1.6.2.2.4</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_Toc187413136 \h </w:instrText>
      </w:r>
      <w:r>
        <w:rPr>
          <w:noProof/>
        </w:rPr>
      </w:r>
      <w:r>
        <w:rPr>
          <w:noProof/>
        </w:rPr>
        <w:fldChar w:fldCharType="separate"/>
      </w:r>
      <w:r>
        <w:rPr>
          <w:noProof/>
        </w:rPr>
        <w:t>47</w:t>
      </w:r>
      <w:r>
        <w:rPr>
          <w:noProof/>
        </w:rPr>
        <w:fldChar w:fldCharType="end"/>
      </w:r>
    </w:p>
    <w:p w14:paraId="63FFF8E5" w14:textId="616FD95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6.1.6.2.2.5</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_Toc187413137 \h </w:instrText>
      </w:r>
      <w:r>
        <w:rPr>
          <w:noProof/>
        </w:rPr>
      </w:r>
      <w:r>
        <w:rPr>
          <w:noProof/>
        </w:rPr>
        <w:fldChar w:fldCharType="separate"/>
      </w:r>
      <w:r>
        <w:rPr>
          <w:noProof/>
        </w:rPr>
        <w:t>47</w:t>
      </w:r>
      <w:r>
        <w:rPr>
          <w:noProof/>
        </w:rPr>
        <w:fldChar w:fldCharType="end"/>
      </w:r>
    </w:p>
    <w:p w14:paraId="6DFC6040" w14:textId="7822BD4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6.1.6.2.2.6</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_Toc187413138 \h </w:instrText>
      </w:r>
      <w:r>
        <w:rPr>
          <w:noProof/>
        </w:rPr>
      </w:r>
      <w:r>
        <w:rPr>
          <w:noProof/>
        </w:rPr>
        <w:fldChar w:fldCharType="separate"/>
      </w:r>
      <w:r>
        <w:rPr>
          <w:noProof/>
        </w:rPr>
        <w:t>48</w:t>
      </w:r>
      <w:r>
        <w:rPr>
          <w:noProof/>
        </w:rPr>
        <w:fldChar w:fldCharType="end"/>
      </w:r>
    </w:p>
    <w:p w14:paraId="06056925" w14:textId="4B137E9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6.1.6.2.2.7</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_Toc187413139 \h </w:instrText>
      </w:r>
      <w:r>
        <w:rPr>
          <w:noProof/>
        </w:rPr>
      </w:r>
      <w:r>
        <w:rPr>
          <w:noProof/>
        </w:rPr>
        <w:fldChar w:fldCharType="separate"/>
      </w:r>
      <w:r>
        <w:rPr>
          <w:noProof/>
        </w:rPr>
        <w:t>50</w:t>
      </w:r>
      <w:r>
        <w:rPr>
          <w:noProof/>
        </w:rPr>
        <w:fldChar w:fldCharType="end"/>
      </w:r>
    </w:p>
    <w:p w14:paraId="189F6784" w14:textId="3780DBF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6.1.6.2.2.8</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PDUSessionInformation</w:t>
      </w:r>
      <w:r>
        <w:rPr>
          <w:noProof/>
        </w:rPr>
        <w:tab/>
      </w:r>
      <w:r>
        <w:rPr>
          <w:noProof/>
        </w:rPr>
        <w:fldChar w:fldCharType="begin" w:fldLock="1"/>
      </w:r>
      <w:r>
        <w:rPr>
          <w:noProof/>
        </w:rPr>
        <w:instrText xml:space="preserve"> PAGEREF _Toc187413140 \h </w:instrText>
      </w:r>
      <w:r>
        <w:rPr>
          <w:noProof/>
        </w:rPr>
      </w:r>
      <w:r>
        <w:rPr>
          <w:noProof/>
        </w:rPr>
        <w:fldChar w:fldCharType="separate"/>
      </w:r>
      <w:r>
        <w:rPr>
          <w:noProof/>
        </w:rPr>
        <w:t>51</w:t>
      </w:r>
      <w:r>
        <w:rPr>
          <w:noProof/>
        </w:rPr>
        <w:fldChar w:fldCharType="end"/>
      </w:r>
    </w:p>
    <w:p w14:paraId="3652F9D6" w14:textId="13C3CED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6.1.6.2.2.9</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PDUContainerInformation</w:t>
      </w:r>
      <w:r>
        <w:rPr>
          <w:noProof/>
        </w:rPr>
        <w:tab/>
      </w:r>
      <w:r>
        <w:rPr>
          <w:noProof/>
        </w:rPr>
        <w:fldChar w:fldCharType="begin" w:fldLock="1"/>
      </w:r>
      <w:r>
        <w:rPr>
          <w:noProof/>
        </w:rPr>
        <w:instrText xml:space="preserve"> PAGEREF _Toc187413141 \h </w:instrText>
      </w:r>
      <w:r>
        <w:rPr>
          <w:noProof/>
        </w:rPr>
      </w:r>
      <w:r>
        <w:rPr>
          <w:noProof/>
        </w:rPr>
        <w:fldChar w:fldCharType="separate"/>
      </w:r>
      <w:r>
        <w:rPr>
          <w:noProof/>
        </w:rPr>
        <w:t>54</w:t>
      </w:r>
      <w:r>
        <w:rPr>
          <w:noProof/>
        </w:rPr>
        <w:fldChar w:fldCharType="end"/>
      </w:r>
    </w:p>
    <w:p w14:paraId="28475A24" w14:textId="113ECD8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6.1.6.2.2.10</w:t>
      </w:r>
      <w:r>
        <w:rPr>
          <w:rFonts w:asciiTheme="minorHAnsi" w:eastAsiaTheme="minorEastAsia" w:hAnsiTheme="minorHAnsi" w:cstheme="minorBidi"/>
          <w:noProof/>
          <w:kern w:val="2"/>
          <w:sz w:val="22"/>
          <w:szCs w:val="22"/>
          <w:lang w:eastAsia="en-GB"/>
          <w14:ligatures w14:val="standardContextual"/>
        </w:rPr>
        <w:tab/>
      </w:r>
      <w:r>
        <w:rPr>
          <w:noProof/>
          <w:lang w:eastAsia="zh-CN"/>
        </w:rPr>
        <w:t>Type NetworkSlicingInfo</w:t>
      </w:r>
      <w:r>
        <w:rPr>
          <w:noProof/>
        </w:rPr>
        <w:tab/>
      </w:r>
      <w:r>
        <w:rPr>
          <w:noProof/>
        </w:rPr>
        <w:fldChar w:fldCharType="begin" w:fldLock="1"/>
      </w:r>
      <w:r>
        <w:rPr>
          <w:noProof/>
        </w:rPr>
        <w:instrText xml:space="preserve"> PAGEREF _Toc187413142 \h </w:instrText>
      </w:r>
      <w:r>
        <w:rPr>
          <w:noProof/>
        </w:rPr>
      </w:r>
      <w:r>
        <w:rPr>
          <w:noProof/>
        </w:rPr>
        <w:fldChar w:fldCharType="separate"/>
      </w:r>
      <w:r>
        <w:rPr>
          <w:noProof/>
        </w:rPr>
        <w:t>55</w:t>
      </w:r>
      <w:r>
        <w:rPr>
          <w:noProof/>
        </w:rPr>
        <w:fldChar w:fldCharType="end"/>
      </w:r>
    </w:p>
    <w:p w14:paraId="5459D0EC" w14:textId="4A3D290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6.1.6.2.2.11</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_Toc187413143 \h </w:instrText>
      </w:r>
      <w:r>
        <w:rPr>
          <w:noProof/>
        </w:rPr>
      </w:r>
      <w:r>
        <w:rPr>
          <w:noProof/>
        </w:rPr>
        <w:fldChar w:fldCharType="separate"/>
      </w:r>
      <w:r>
        <w:rPr>
          <w:noProof/>
        </w:rPr>
        <w:t>55</w:t>
      </w:r>
      <w:r>
        <w:rPr>
          <w:noProof/>
        </w:rPr>
        <w:fldChar w:fldCharType="end"/>
      </w:r>
    </w:p>
    <w:p w14:paraId="14B0D045" w14:textId="33CC7C6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_Toc187413144 \h </w:instrText>
      </w:r>
      <w:r>
        <w:rPr>
          <w:noProof/>
        </w:rPr>
      </w:r>
      <w:r>
        <w:rPr>
          <w:noProof/>
        </w:rPr>
        <w:fldChar w:fldCharType="separate"/>
      </w:r>
      <w:r>
        <w:rPr>
          <w:noProof/>
        </w:rPr>
        <w:t>56</w:t>
      </w:r>
      <w:r>
        <w:rPr>
          <w:noProof/>
        </w:rPr>
        <w:fldChar w:fldCharType="end"/>
      </w:r>
    </w:p>
    <w:p w14:paraId="5E329512" w14:textId="62BBEE0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_Toc187413145 \h </w:instrText>
      </w:r>
      <w:r>
        <w:rPr>
          <w:noProof/>
        </w:rPr>
      </w:r>
      <w:r>
        <w:rPr>
          <w:noProof/>
        </w:rPr>
        <w:fldChar w:fldCharType="separate"/>
      </w:r>
      <w:r>
        <w:rPr>
          <w:noProof/>
        </w:rPr>
        <w:t>56</w:t>
      </w:r>
      <w:r>
        <w:rPr>
          <w:noProof/>
        </w:rPr>
        <w:fldChar w:fldCharType="end"/>
      </w:r>
    </w:p>
    <w:p w14:paraId="558DC19C" w14:textId="2AF8DA5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6.1.6.2.2.14</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_Toc187413146 \h </w:instrText>
      </w:r>
      <w:r>
        <w:rPr>
          <w:noProof/>
        </w:rPr>
      </w:r>
      <w:r>
        <w:rPr>
          <w:noProof/>
        </w:rPr>
        <w:fldChar w:fldCharType="separate"/>
      </w:r>
      <w:r>
        <w:rPr>
          <w:noProof/>
        </w:rPr>
        <w:t>56</w:t>
      </w:r>
      <w:r>
        <w:rPr>
          <w:noProof/>
        </w:rPr>
        <w:fldChar w:fldCharType="end"/>
      </w:r>
    </w:p>
    <w:p w14:paraId="3A4950FE" w14:textId="44A6866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RoamingChargingProfile</w:t>
      </w:r>
      <w:r>
        <w:rPr>
          <w:noProof/>
        </w:rPr>
        <w:tab/>
      </w:r>
      <w:r>
        <w:rPr>
          <w:noProof/>
        </w:rPr>
        <w:fldChar w:fldCharType="begin" w:fldLock="1"/>
      </w:r>
      <w:r>
        <w:rPr>
          <w:noProof/>
        </w:rPr>
        <w:instrText xml:space="preserve"> PAGEREF _Toc187413147 \h </w:instrText>
      </w:r>
      <w:r>
        <w:rPr>
          <w:noProof/>
        </w:rPr>
      </w:r>
      <w:r>
        <w:rPr>
          <w:noProof/>
        </w:rPr>
        <w:fldChar w:fldCharType="separate"/>
      </w:r>
      <w:r>
        <w:rPr>
          <w:noProof/>
        </w:rPr>
        <w:t>57</w:t>
      </w:r>
      <w:r>
        <w:rPr>
          <w:noProof/>
        </w:rPr>
        <w:fldChar w:fldCharType="end"/>
      </w:r>
    </w:p>
    <w:p w14:paraId="29B4F984" w14:textId="23E481D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6.1.6.2.2.16</w:t>
      </w:r>
      <w:r>
        <w:rPr>
          <w:rFonts w:asciiTheme="minorHAnsi" w:eastAsiaTheme="minorEastAsia" w:hAnsiTheme="minorHAnsi" w:cstheme="minorBidi"/>
          <w:noProof/>
          <w:kern w:val="2"/>
          <w:sz w:val="22"/>
          <w:szCs w:val="22"/>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_Toc187413148 \h </w:instrText>
      </w:r>
      <w:r>
        <w:rPr>
          <w:noProof/>
        </w:rPr>
      </w:r>
      <w:r>
        <w:rPr>
          <w:noProof/>
        </w:rPr>
        <w:fldChar w:fldCharType="separate"/>
      </w:r>
      <w:r>
        <w:rPr>
          <w:noProof/>
        </w:rPr>
        <w:t>58</w:t>
      </w:r>
      <w:r>
        <w:rPr>
          <w:noProof/>
        </w:rPr>
        <w:fldChar w:fldCharType="end"/>
      </w:r>
    </w:p>
    <w:p w14:paraId="1ED4FD3E" w14:textId="6C1E266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_Toc187413149 \h </w:instrText>
      </w:r>
      <w:r>
        <w:rPr>
          <w:noProof/>
        </w:rPr>
      </w:r>
      <w:r>
        <w:rPr>
          <w:noProof/>
        </w:rPr>
        <w:fldChar w:fldCharType="separate"/>
      </w:r>
      <w:r>
        <w:rPr>
          <w:noProof/>
        </w:rPr>
        <w:t>59</w:t>
      </w:r>
      <w:r>
        <w:rPr>
          <w:noProof/>
        </w:rPr>
        <w:fldChar w:fldCharType="end"/>
      </w:r>
    </w:p>
    <w:p w14:paraId="6C040784" w14:textId="7F23263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_Toc187413150 \h </w:instrText>
      </w:r>
      <w:r>
        <w:rPr>
          <w:noProof/>
        </w:rPr>
      </w:r>
      <w:r>
        <w:rPr>
          <w:noProof/>
        </w:rPr>
        <w:fldChar w:fldCharType="separate"/>
      </w:r>
      <w:r>
        <w:rPr>
          <w:noProof/>
        </w:rPr>
        <w:t>59</w:t>
      </w:r>
      <w:r>
        <w:rPr>
          <w:noProof/>
        </w:rPr>
        <w:fldChar w:fldCharType="end"/>
      </w:r>
    </w:p>
    <w:p w14:paraId="71A1448B" w14:textId="7DD191E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6.1.6.2.2.19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_Toc187413151 \h </w:instrText>
      </w:r>
      <w:r>
        <w:rPr>
          <w:noProof/>
        </w:rPr>
      </w:r>
      <w:r>
        <w:rPr>
          <w:noProof/>
        </w:rPr>
        <w:fldChar w:fldCharType="separate"/>
      </w:r>
      <w:r>
        <w:rPr>
          <w:noProof/>
        </w:rPr>
        <w:t>59</w:t>
      </w:r>
      <w:r>
        <w:rPr>
          <w:noProof/>
        </w:rPr>
        <w:fldChar w:fldCharType="end"/>
      </w:r>
    </w:p>
    <w:p w14:paraId="52CF706C" w14:textId="0DA1E0A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E</w:t>
      </w:r>
      <w:r w:rsidRPr="009D6745">
        <w:rPr>
          <w:noProof/>
          <w:color w:val="000000"/>
        </w:rPr>
        <w:t>nhancedDiagnostics5G</w:t>
      </w:r>
      <w:r>
        <w:rPr>
          <w:noProof/>
        </w:rPr>
        <w:tab/>
      </w:r>
      <w:r>
        <w:rPr>
          <w:noProof/>
        </w:rPr>
        <w:fldChar w:fldCharType="begin" w:fldLock="1"/>
      </w:r>
      <w:r>
        <w:rPr>
          <w:noProof/>
        </w:rPr>
        <w:instrText xml:space="preserve"> PAGEREF _Toc187413152 \h </w:instrText>
      </w:r>
      <w:r>
        <w:rPr>
          <w:noProof/>
        </w:rPr>
      </w:r>
      <w:r>
        <w:rPr>
          <w:noProof/>
        </w:rPr>
        <w:fldChar w:fldCharType="separate"/>
      </w:r>
      <w:r>
        <w:rPr>
          <w:noProof/>
        </w:rPr>
        <w:t>59</w:t>
      </w:r>
      <w:r>
        <w:rPr>
          <w:noProof/>
        </w:rPr>
        <w:fldChar w:fldCharType="end"/>
      </w:r>
    </w:p>
    <w:p w14:paraId="7B18B6AC" w14:textId="543DA53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QosMonitoring</w:t>
      </w:r>
      <w:r w:rsidRPr="009D6745">
        <w:rPr>
          <w:rFonts w:cs="Courier New"/>
          <w:noProof/>
        </w:rPr>
        <w:t>Report</w:t>
      </w:r>
      <w:r>
        <w:rPr>
          <w:noProof/>
        </w:rPr>
        <w:tab/>
      </w:r>
      <w:r>
        <w:rPr>
          <w:noProof/>
        </w:rPr>
        <w:fldChar w:fldCharType="begin" w:fldLock="1"/>
      </w:r>
      <w:r>
        <w:rPr>
          <w:noProof/>
        </w:rPr>
        <w:instrText xml:space="preserve"> PAGEREF _Toc187413153 \h </w:instrText>
      </w:r>
      <w:r>
        <w:rPr>
          <w:noProof/>
        </w:rPr>
      </w:r>
      <w:r>
        <w:rPr>
          <w:noProof/>
        </w:rPr>
        <w:fldChar w:fldCharType="separate"/>
      </w:r>
      <w:r>
        <w:rPr>
          <w:noProof/>
        </w:rPr>
        <w:t>60</w:t>
      </w:r>
      <w:r>
        <w:rPr>
          <w:noProof/>
        </w:rPr>
        <w:fldChar w:fldCharType="end"/>
      </w:r>
    </w:p>
    <w:p w14:paraId="7E24E3B6" w14:textId="4D5CD73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lang w:eastAsia="zh-CN"/>
        </w:rPr>
        <w:t>6.1.6.2.2.22</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lang w:eastAsia="zh-CN"/>
        </w:rPr>
        <w:t>Type 5GLANTypeService</w:t>
      </w:r>
      <w:r>
        <w:rPr>
          <w:noProof/>
        </w:rPr>
        <w:tab/>
      </w:r>
      <w:r>
        <w:rPr>
          <w:noProof/>
        </w:rPr>
        <w:fldChar w:fldCharType="begin" w:fldLock="1"/>
      </w:r>
      <w:r>
        <w:rPr>
          <w:noProof/>
        </w:rPr>
        <w:instrText xml:space="preserve"> PAGEREF _Toc187413154 \h </w:instrText>
      </w:r>
      <w:r>
        <w:rPr>
          <w:noProof/>
        </w:rPr>
      </w:r>
      <w:r>
        <w:rPr>
          <w:noProof/>
        </w:rPr>
        <w:fldChar w:fldCharType="separate"/>
      </w:r>
      <w:r>
        <w:rPr>
          <w:noProof/>
        </w:rPr>
        <w:t>60</w:t>
      </w:r>
      <w:r>
        <w:rPr>
          <w:noProof/>
        </w:rPr>
        <w:fldChar w:fldCharType="end"/>
      </w:r>
    </w:p>
    <w:p w14:paraId="6840A770" w14:textId="5B6D3A8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6.1.6.2.2.23</w:t>
      </w:r>
      <w:r>
        <w:rPr>
          <w:rFonts w:asciiTheme="minorHAnsi" w:eastAsiaTheme="minorEastAsia" w:hAnsiTheme="minorHAnsi" w:cstheme="minorBidi"/>
          <w:noProof/>
          <w:kern w:val="2"/>
          <w:sz w:val="22"/>
          <w:szCs w:val="22"/>
          <w:lang w:eastAsia="en-GB"/>
          <w14:ligatures w14:val="standardContextual"/>
        </w:rPr>
        <w:tab/>
      </w:r>
      <w:r>
        <w:rPr>
          <w:noProof/>
          <w:lang w:eastAsia="zh-CN"/>
        </w:rPr>
        <w:t>Type SNPNInformation</w:t>
      </w:r>
      <w:r>
        <w:rPr>
          <w:noProof/>
        </w:rPr>
        <w:tab/>
      </w:r>
      <w:r>
        <w:rPr>
          <w:noProof/>
        </w:rPr>
        <w:fldChar w:fldCharType="begin" w:fldLock="1"/>
      </w:r>
      <w:r>
        <w:rPr>
          <w:noProof/>
        </w:rPr>
        <w:instrText xml:space="preserve"> PAGEREF _Toc187413155 \h </w:instrText>
      </w:r>
      <w:r>
        <w:rPr>
          <w:noProof/>
        </w:rPr>
      </w:r>
      <w:r>
        <w:rPr>
          <w:noProof/>
        </w:rPr>
        <w:fldChar w:fldCharType="separate"/>
      </w:r>
      <w:r>
        <w:rPr>
          <w:noProof/>
        </w:rPr>
        <w:t>60</w:t>
      </w:r>
      <w:r>
        <w:rPr>
          <w:noProof/>
        </w:rPr>
        <w:fldChar w:fldCharType="end"/>
      </w:r>
    </w:p>
    <w:p w14:paraId="13646A4D" w14:textId="794E59A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6.1.6.2.2.24</w:t>
      </w:r>
      <w:r>
        <w:rPr>
          <w:rFonts w:asciiTheme="minorHAnsi" w:eastAsiaTheme="minorEastAsia" w:hAnsiTheme="minorHAnsi" w:cstheme="minorBidi"/>
          <w:noProof/>
          <w:kern w:val="2"/>
          <w:sz w:val="22"/>
          <w:szCs w:val="22"/>
          <w:lang w:eastAsia="en-GB"/>
          <w14:ligatures w14:val="standardContextual"/>
        </w:rPr>
        <w:tab/>
      </w:r>
      <w:r>
        <w:rPr>
          <w:noProof/>
          <w:lang w:eastAsia="zh-CN"/>
        </w:rPr>
        <w:t>Type 5GMulticastService</w:t>
      </w:r>
      <w:r>
        <w:rPr>
          <w:noProof/>
        </w:rPr>
        <w:tab/>
      </w:r>
      <w:r>
        <w:rPr>
          <w:noProof/>
        </w:rPr>
        <w:fldChar w:fldCharType="begin" w:fldLock="1"/>
      </w:r>
      <w:r>
        <w:rPr>
          <w:noProof/>
        </w:rPr>
        <w:instrText xml:space="preserve"> PAGEREF _Toc187413156 \h </w:instrText>
      </w:r>
      <w:r>
        <w:rPr>
          <w:noProof/>
        </w:rPr>
      </w:r>
      <w:r>
        <w:rPr>
          <w:noProof/>
        </w:rPr>
        <w:fldChar w:fldCharType="separate"/>
      </w:r>
      <w:r>
        <w:rPr>
          <w:noProof/>
        </w:rPr>
        <w:t>60</w:t>
      </w:r>
      <w:r>
        <w:rPr>
          <w:noProof/>
        </w:rPr>
        <w:fldChar w:fldCharType="end"/>
      </w:r>
    </w:p>
    <w:p w14:paraId="0E4ED40F" w14:textId="3FF05C86"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lang w:eastAsia="zh-CN"/>
        </w:rPr>
        <w:t>6.1.6.2.2.25</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lang w:eastAsia="zh-CN"/>
        </w:rPr>
        <w:t xml:space="preserve">Type </w:t>
      </w:r>
      <w:r w:rsidRPr="009D6745">
        <w:rPr>
          <w:noProof/>
          <w:kern w:val="2"/>
          <w:lang w:val="en-US"/>
        </w:rPr>
        <w:t>5GSBridgeInformation</w:t>
      </w:r>
      <w:r>
        <w:rPr>
          <w:noProof/>
        </w:rPr>
        <w:tab/>
      </w:r>
      <w:r>
        <w:rPr>
          <w:noProof/>
        </w:rPr>
        <w:fldChar w:fldCharType="begin" w:fldLock="1"/>
      </w:r>
      <w:r>
        <w:rPr>
          <w:noProof/>
        </w:rPr>
        <w:instrText xml:space="preserve"> PAGEREF _Toc187413157 \h </w:instrText>
      </w:r>
      <w:r>
        <w:rPr>
          <w:noProof/>
        </w:rPr>
      </w:r>
      <w:r>
        <w:rPr>
          <w:noProof/>
        </w:rPr>
        <w:fldChar w:fldCharType="separate"/>
      </w:r>
      <w:r>
        <w:rPr>
          <w:noProof/>
        </w:rPr>
        <w:t>61</w:t>
      </w:r>
      <w:r>
        <w:rPr>
          <w:noProof/>
        </w:rPr>
        <w:fldChar w:fldCharType="end"/>
      </w:r>
    </w:p>
    <w:p w14:paraId="0129ECE4" w14:textId="687A9D1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6.1.6.2.2.26</w:t>
      </w:r>
      <w:r>
        <w:rPr>
          <w:rFonts w:asciiTheme="minorHAnsi" w:eastAsiaTheme="minorEastAsia" w:hAnsiTheme="minorHAnsi" w:cstheme="minorBidi"/>
          <w:noProof/>
          <w:kern w:val="2"/>
          <w:sz w:val="22"/>
          <w:szCs w:val="22"/>
          <w:lang w:eastAsia="en-GB"/>
          <w14:ligatures w14:val="standardContextual"/>
        </w:rPr>
        <w:tab/>
      </w:r>
      <w:r>
        <w:rPr>
          <w:noProof/>
          <w:lang w:eastAsia="zh-CN"/>
        </w:rPr>
        <w:t>Type SatelliteBackhaulInformation</w:t>
      </w:r>
      <w:r>
        <w:rPr>
          <w:noProof/>
        </w:rPr>
        <w:tab/>
      </w:r>
      <w:r>
        <w:rPr>
          <w:noProof/>
        </w:rPr>
        <w:fldChar w:fldCharType="begin" w:fldLock="1"/>
      </w:r>
      <w:r>
        <w:rPr>
          <w:noProof/>
        </w:rPr>
        <w:instrText xml:space="preserve"> PAGEREF _Toc187413158 \h </w:instrText>
      </w:r>
      <w:r>
        <w:rPr>
          <w:noProof/>
        </w:rPr>
      </w:r>
      <w:r>
        <w:rPr>
          <w:noProof/>
        </w:rPr>
        <w:fldChar w:fldCharType="separate"/>
      </w:r>
      <w:r>
        <w:rPr>
          <w:noProof/>
        </w:rPr>
        <w:t>61</w:t>
      </w:r>
      <w:r>
        <w:rPr>
          <w:noProof/>
        </w:rPr>
        <w:fldChar w:fldCharType="end"/>
      </w:r>
    </w:p>
    <w:p w14:paraId="40718519" w14:textId="2F7EEAAF"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6.1.6.2.3</w:t>
      </w:r>
      <w:r>
        <w:rPr>
          <w:rFonts w:asciiTheme="minorHAnsi" w:eastAsiaTheme="minorEastAsia" w:hAnsiTheme="minorHAnsi" w:cstheme="minorBidi"/>
          <w:noProof/>
          <w:kern w:val="2"/>
          <w:sz w:val="22"/>
          <w:szCs w:val="22"/>
          <w:lang w:eastAsia="en-GB"/>
          <w14:ligatures w14:val="standardContextual"/>
        </w:rPr>
        <w:tab/>
      </w:r>
      <w:r>
        <w:rPr>
          <w:noProof/>
          <w:lang w:eastAsia="zh-CN"/>
        </w:rPr>
        <w:t>SMS Specified Data Type</w:t>
      </w:r>
      <w:r>
        <w:rPr>
          <w:noProof/>
        </w:rPr>
        <w:tab/>
      </w:r>
      <w:r>
        <w:rPr>
          <w:noProof/>
        </w:rPr>
        <w:fldChar w:fldCharType="begin" w:fldLock="1"/>
      </w:r>
      <w:r>
        <w:rPr>
          <w:noProof/>
        </w:rPr>
        <w:instrText xml:space="preserve"> PAGEREF _Toc187413159 \h </w:instrText>
      </w:r>
      <w:r>
        <w:rPr>
          <w:noProof/>
        </w:rPr>
      </w:r>
      <w:r>
        <w:rPr>
          <w:noProof/>
        </w:rPr>
        <w:fldChar w:fldCharType="separate"/>
      </w:r>
      <w:r>
        <w:rPr>
          <w:noProof/>
        </w:rPr>
        <w:t>61</w:t>
      </w:r>
      <w:r>
        <w:rPr>
          <w:noProof/>
        </w:rPr>
        <w:fldChar w:fldCharType="end"/>
      </w:r>
    </w:p>
    <w:p w14:paraId="5E0BF89B" w14:textId="53E5A73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_Toc187413160 \h </w:instrText>
      </w:r>
      <w:r>
        <w:rPr>
          <w:noProof/>
        </w:rPr>
      </w:r>
      <w:r>
        <w:rPr>
          <w:noProof/>
        </w:rPr>
        <w:fldChar w:fldCharType="separate"/>
      </w:r>
      <w:r>
        <w:rPr>
          <w:noProof/>
        </w:rPr>
        <w:t>61</w:t>
      </w:r>
      <w:r>
        <w:rPr>
          <w:noProof/>
        </w:rPr>
        <w:fldChar w:fldCharType="end"/>
      </w:r>
    </w:p>
    <w:p w14:paraId="0C4D4687" w14:textId="7126118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6.1.6.2.3.2</w:t>
      </w:r>
      <w:r>
        <w:rPr>
          <w:rFonts w:asciiTheme="minorHAnsi" w:eastAsiaTheme="minorEastAsia" w:hAnsiTheme="minorHAnsi" w:cstheme="minorBidi"/>
          <w:noProof/>
          <w:kern w:val="2"/>
          <w:sz w:val="22"/>
          <w:szCs w:val="22"/>
          <w:lang w:eastAsia="en-GB"/>
          <w14:ligatures w14:val="standardContextual"/>
        </w:rPr>
        <w:tab/>
      </w:r>
      <w:r>
        <w:rPr>
          <w:noProof/>
          <w:lang w:eastAsia="zh-CN"/>
        </w:rPr>
        <w:t>Type SMSChargingInformation</w:t>
      </w:r>
      <w:r>
        <w:rPr>
          <w:noProof/>
        </w:rPr>
        <w:tab/>
      </w:r>
      <w:r>
        <w:rPr>
          <w:noProof/>
        </w:rPr>
        <w:fldChar w:fldCharType="begin" w:fldLock="1"/>
      </w:r>
      <w:r>
        <w:rPr>
          <w:noProof/>
        </w:rPr>
        <w:instrText xml:space="preserve"> PAGEREF _Toc187413161 \h </w:instrText>
      </w:r>
      <w:r>
        <w:rPr>
          <w:noProof/>
        </w:rPr>
      </w:r>
      <w:r>
        <w:rPr>
          <w:noProof/>
        </w:rPr>
        <w:fldChar w:fldCharType="separate"/>
      </w:r>
      <w:r>
        <w:rPr>
          <w:noProof/>
        </w:rPr>
        <w:t>62</w:t>
      </w:r>
      <w:r>
        <w:rPr>
          <w:noProof/>
        </w:rPr>
        <w:fldChar w:fldCharType="end"/>
      </w:r>
    </w:p>
    <w:p w14:paraId="0B9751F5" w14:textId="47F2AE6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_Toc187413162 \h </w:instrText>
      </w:r>
      <w:r>
        <w:rPr>
          <w:noProof/>
        </w:rPr>
      </w:r>
      <w:r>
        <w:rPr>
          <w:noProof/>
        </w:rPr>
        <w:fldChar w:fldCharType="separate"/>
      </w:r>
      <w:r>
        <w:rPr>
          <w:noProof/>
        </w:rPr>
        <w:t>64</w:t>
      </w:r>
      <w:r>
        <w:rPr>
          <w:noProof/>
        </w:rPr>
        <w:fldChar w:fldCharType="end"/>
      </w:r>
    </w:p>
    <w:p w14:paraId="472FDE39" w14:textId="30207EC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_Toc187413163 \h </w:instrText>
      </w:r>
      <w:r>
        <w:rPr>
          <w:noProof/>
        </w:rPr>
      </w:r>
      <w:r>
        <w:rPr>
          <w:noProof/>
        </w:rPr>
        <w:fldChar w:fldCharType="separate"/>
      </w:r>
      <w:r>
        <w:rPr>
          <w:noProof/>
        </w:rPr>
        <w:t>65</w:t>
      </w:r>
      <w:r>
        <w:rPr>
          <w:noProof/>
        </w:rPr>
        <w:fldChar w:fldCharType="end"/>
      </w:r>
    </w:p>
    <w:p w14:paraId="126D0FB8" w14:textId="3E5B806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_Toc187413164 \h </w:instrText>
      </w:r>
      <w:r>
        <w:rPr>
          <w:noProof/>
        </w:rPr>
      </w:r>
      <w:r>
        <w:rPr>
          <w:noProof/>
        </w:rPr>
        <w:fldChar w:fldCharType="separate"/>
      </w:r>
      <w:r>
        <w:rPr>
          <w:noProof/>
        </w:rPr>
        <w:t>65</w:t>
      </w:r>
      <w:r>
        <w:rPr>
          <w:noProof/>
        </w:rPr>
        <w:fldChar w:fldCharType="end"/>
      </w:r>
    </w:p>
    <w:p w14:paraId="7D00C59B" w14:textId="2A57D67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lang w:eastAsia="zh-CN"/>
        </w:rPr>
        <w:t>RecipientAddress</w:t>
      </w:r>
      <w:r>
        <w:rPr>
          <w:noProof/>
        </w:rPr>
        <w:tab/>
      </w:r>
      <w:r>
        <w:rPr>
          <w:noProof/>
        </w:rPr>
        <w:fldChar w:fldCharType="begin" w:fldLock="1"/>
      </w:r>
      <w:r>
        <w:rPr>
          <w:noProof/>
        </w:rPr>
        <w:instrText xml:space="preserve"> PAGEREF _Toc187413165 \h </w:instrText>
      </w:r>
      <w:r>
        <w:rPr>
          <w:noProof/>
        </w:rPr>
      </w:r>
      <w:r>
        <w:rPr>
          <w:noProof/>
        </w:rPr>
        <w:fldChar w:fldCharType="separate"/>
      </w:r>
      <w:r>
        <w:rPr>
          <w:noProof/>
        </w:rPr>
        <w:t>65</w:t>
      </w:r>
      <w:r>
        <w:rPr>
          <w:noProof/>
        </w:rPr>
        <w:fldChar w:fldCharType="end"/>
      </w:r>
    </w:p>
    <w:p w14:paraId="21A9BB41" w14:textId="06362A0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lang w:eastAsia="zh-CN"/>
        </w:rPr>
        <w:t>MessageClass</w:t>
      </w:r>
      <w:r>
        <w:rPr>
          <w:noProof/>
        </w:rPr>
        <w:tab/>
      </w:r>
      <w:r>
        <w:rPr>
          <w:noProof/>
        </w:rPr>
        <w:fldChar w:fldCharType="begin" w:fldLock="1"/>
      </w:r>
      <w:r>
        <w:rPr>
          <w:noProof/>
        </w:rPr>
        <w:instrText xml:space="preserve"> PAGEREF _Toc187413166 \h </w:instrText>
      </w:r>
      <w:r>
        <w:rPr>
          <w:noProof/>
        </w:rPr>
      </w:r>
      <w:r>
        <w:rPr>
          <w:noProof/>
        </w:rPr>
        <w:fldChar w:fldCharType="separate"/>
      </w:r>
      <w:r>
        <w:rPr>
          <w:noProof/>
        </w:rPr>
        <w:t>66</w:t>
      </w:r>
      <w:r>
        <w:rPr>
          <w:noProof/>
        </w:rPr>
        <w:fldChar w:fldCharType="end"/>
      </w:r>
    </w:p>
    <w:p w14:paraId="07816E7B" w14:textId="611FA73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6.1.6.2.3.8</w:t>
      </w:r>
      <w:r>
        <w:rPr>
          <w:rFonts w:asciiTheme="minorHAnsi" w:eastAsiaTheme="minorEastAsia" w:hAnsiTheme="minorHAnsi" w:cstheme="minorBidi"/>
          <w:noProof/>
          <w:kern w:val="2"/>
          <w:sz w:val="22"/>
          <w:szCs w:val="22"/>
          <w:lang w:eastAsia="en-GB"/>
          <w14:ligatures w14:val="standardContextual"/>
        </w:rPr>
        <w:tab/>
      </w:r>
      <w:r>
        <w:rPr>
          <w:noProof/>
          <w:lang w:eastAsia="zh-CN"/>
        </w:rPr>
        <w:t>Type SM</w:t>
      </w:r>
      <w:r>
        <w:rPr>
          <w:noProof/>
        </w:rPr>
        <w:t>AddressDomain</w:t>
      </w:r>
      <w:r>
        <w:rPr>
          <w:noProof/>
        </w:rPr>
        <w:tab/>
      </w:r>
      <w:r>
        <w:rPr>
          <w:noProof/>
        </w:rPr>
        <w:fldChar w:fldCharType="begin" w:fldLock="1"/>
      </w:r>
      <w:r>
        <w:rPr>
          <w:noProof/>
        </w:rPr>
        <w:instrText xml:space="preserve"> PAGEREF _Toc187413167 \h </w:instrText>
      </w:r>
      <w:r>
        <w:rPr>
          <w:noProof/>
        </w:rPr>
      </w:r>
      <w:r>
        <w:rPr>
          <w:noProof/>
        </w:rPr>
        <w:fldChar w:fldCharType="separate"/>
      </w:r>
      <w:r>
        <w:rPr>
          <w:noProof/>
        </w:rPr>
        <w:t>66</w:t>
      </w:r>
      <w:r>
        <w:rPr>
          <w:noProof/>
        </w:rPr>
        <w:fldChar w:fldCharType="end"/>
      </w:r>
    </w:p>
    <w:p w14:paraId="0B780B33" w14:textId="51E1815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6.1.6.2.3.9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lang w:eastAsia="zh-CN"/>
        </w:rPr>
        <w:t>SMInterface</w:t>
      </w:r>
      <w:r>
        <w:rPr>
          <w:noProof/>
        </w:rPr>
        <w:tab/>
      </w:r>
      <w:r>
        <w:rPr>
          <w:noProof/>
        </w:rPr>
        <w:fldChar w:fldCharType="begin" w:fldLock="1"/>
      </w:r>
      <w:r>
        <w:rPr>
          <w:noProof/>
        </w:rPr>
        <w:instrText xml:space="preserve"> PAGEREF _Toc187413168 \h </w:instrText>
      </w:r>
      <w:r>
        <w:rPr>
          <w:noProof/>
        </w:rPr>
      </w:r>
      <w:r>
        <w:rPr>
          <w:noProof/>
        </w:rPr>
        <w:fldChar w:fldCharType="separate"/>
      </w:r>
      <w:r>
        <w:rPr>
          <w:noProof/>
        </w:rPr>
        <w:t>66</w:t>
      </w:r>
      <w:r>
        <w:rPr>
          <w:noProof/>
        </w:rPr>
        <w:fldChar w:fldCharType="end"/>
      </w:r>
    </w:p>
    <w:p w14:paraId="175264F1" w14:textId="27646DD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6.1.6.2.4</w:t>
      </w:r>
      <w:r>
        <w:rPr>
          <w:rFonts w:asciiTheme="minorHAnsi" w:eastAsiaTheme="minorEastAsia" w:hAnsiTheme="minorHAnsi" w:cstheme="minorBidi"/>
          <w:noProof/>
          <w:kern w:val="2"/>
          <w:sz w:val="22"/>
          <w:szCs w:val="22"/>
          <w:lang w:eastAsia="en-GB"/>
          <w14:ligatures w14:val="standardContextual"/>
        </w:rPr>
        <w:tab/>
      </w:r>
      <w:r>
        <w:rPr>
          <w:noProof/>
          <w:lang w:eastAsia="zh-CN"/>
        </w:rPr>
        <w:t>5G connection and mobility Specified Data Type</w:t>
      </w:r>
      <w:r>
        <w:rPr>
          <w:noProof/>
        </w:rPr>
        <w:tab/>
      </w:r>
      <w:r>
        <w:rPr>
          <w:noProof/>
        </w:rPr>
        <w:fldChar w:fldCharType="begin" w:fldLock="1"/>
      </w:r>
      <w:r>
        <w:rPr>
          <w:noProof/>
        </w:rPr>
        <w:instrText xml:space="preserve"> PAGEREF _Toc187413169 \h </w:instrText>
      </w:r>
      <w:r>
        <w:rPr>
          <w:noProof/>
        </w:rPr>
      </w:r>
      <w:r>
        <w:rPr>
          <w:noProof/>
        </w:rPr>
        <w:fldChar w:fldCharType="separate"/>
      </w:r>
      <w:r>
        <w:rPr>
          <w:noProof/>
        </w:rPr>
        <w:t>66</w:t>
      </w:r>
      <w:r>
        <w:rPr>
          <w:noProof/>
        </w:rPr>
        <w:fldChar w:fldCharType="end"/>
      </w:r>
    </w:p>
    <w:p w14:paraId="4EF73AFB" w14:textId="788DE63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_Toc187413170 \h </w:instrText>
      </w:r>
      <w:r>
        <w:rPr>
          <w:noProof/>
        </w:rPr>
      </w:r>
      <w:r>
        <w:rPr>
          <w:noProof/>
        </w:rPr>
        <w:fldChar w:fldCharType="separate"/>
      </w:r>
      <w:r>
        <w:rPr>
          <w:noProof/>
        </w:rPr>
        <w:t>66</w:t>
      </w:r>
      <w:r>
        <w:rPr>
          <w:noProof/>
        </w:rPr>
        <w:fldChar w:fldCharType="end"/>
      </w:r>
    </w:p>
    <w:p w14:paraId="7D9E8952" w14:textId="2691227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_Toc187413171 \h </w:instrText>
      </w:r>
      <w:r>
        <w:rPr>
          <w:noProof/>
        </w:rPr>
      </w:r>
      <w:r>
        <w:rPr>
          <w:noProof/>
        </w:rPr>
        <w:fldChar w:fldCharType="separate"/>
      </w:r>
      <w:r>
        <w:rPr>
          <w:noProof/>
        </w:rPr>
        <w:t>67</w:t>
      </w:r>
      <w:r>
        <w:rPr>
          <w:noProof/>
        </w:rPr>
        <w:fldChar w:fldCharType="end"/>
      </w:r>
    </w:p>
    <w:p w14:paraId="4606FC56" w14:textId="0248040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_Toc187413172 \h </w:instrText>
      </w:r>
      <w:r>
        <w:rPr>
          <w:noProof/>
        </w:rPr>
      </w:r>
      <w:r>
        <w:rPr>
          <w:noProof/>
        </w:rPr>
        <w:fldChar w:fldCharType="separate"/>
      </w:r>
      <w:r>
        <w:rPr>
          <w:noProof/>
        </w:rPr>
        <w:t>68</w:t>
      </w:r>
      <w:r>
        <w:rPr>
          <w:noProof/>
        </w:rPr>
        <w:fldChar w:fldCharType="end"/>
      </w:r>
    </w:p>
    <w:p w14:paraId="150B384D" w14:textId="005AB63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_Toc187413173 \h </w:instrText>
      </w:r>
      <w:r>
        <w:rPr>
          <w:noProof/>
        </w:rPr>
      </w:r>
      <w:r>
        <w:rPr>
          <w:noProof/>
        </w:rPr>
        <w:fldChar w:fldCharType="separate"/>
      </w:r>
      <w:r>
        <w:rPr>
          <w:noProof/>
        </w:rPr>
        <w:t>69</w:t>
      </w:r>
      <w:r>
        <w:rPr>
          <w:noProof/>
        </w:rPr>
        <w:fldChar w:fldCharType="end"/>
      </w:r>
    </w:p>
    <w:p w14:paraId="6A7B9944" w14:textId="389983B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_Toc187413174 \h </w:instrText>
      </w:r>
      <w:r>
        <w:rPr>
          <w:noProof/>
        </w:rPr>
      </w:r>
      <w:r>
        <w:rPr>
          <w:noProof/>
        </w:rPr>
        <w:fldChar w:fldCharType="separate"/>
      </w:r>
      <w:r>
        <w:rPr>
          <w:noProof/>
        </w:rPr>
        <w:t>70</w:t>
      </w:r>
      <w:r>
        <w:rPr>
          <w:noProof/>
        </w:rPr>
        <w:fldChar w:fldCharType="end"/>
      </w:r>
    </w:p>
    <w:p w14:paraId="22B3C7DB" w14:textId="64FC64E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6.1.6.2.4.6</w:t>
      </w:r>
      <w:r>
        <w:rPr>
          <w:rFonts w:asciiTheme="minorHAnsi" w:eastAsiaTheme="minorEastAsia" w:hAnsiTheme="minorHAnsi" w:cstheme="minorBidi"/>
          <w:noProof/>
          <w:kern w:val="2"/>
          <w:sz w:val="22"/>
          <w:szCs w:val="22"/>
          <w:lang w:eastAsia="en-GB"/>
          <w14:ligatures w14:val="standardContextual"/>
        </w:rPr>
        <w:tab/>
      </w:r>
      <w:r>
        <w:rPr>
          <w:noProof/>
          <w:lang w:eastAsia="zh-CN"/>
        </w:rPr>
        <w:t>Type: PSCellInformation</w:t>
      </w:r>
      <w:r>
        <w:rPr>
          <w:noProof/>
        </w:rPr>
        <w:tab/>
      </w:r>
      <w:r>
        <w:rPr>
          <w:noProof/>
        </w:rPr>
        <w:fldChar w:fldCharType="begin" w:fldLock="1"/>
      </w:r>
      <w:r>
        <w:rPr>
          <w:noProof/>
        </w:rPr>
        <w:instrText xml:space="preserve"> PAGEREF _Toc187413175 \h </w:instrText>
      </w:r>
      <w:r>
        <w:rPr>
          <w:noProof/>
        </w:rPr>
      </w:r>
      <w:r>
        <w:rPr>
          <w:noProof/>
        </w:rPr>
        <w:fldChar w:fldCharType="separate"/>
      </w:r>
      <w:r>
        <w:rPr>
          <w:noProof/>
        </w:rPr>
        <w:t>70</w:t>
      </w:r>
      <w:r>
        <w:rPr>
          <w:noProof/>
        </w:rPr>
        <w:fldChar w:fldCharType="end"/>
      </w:r>
    </w:p>
    <w:p w14:paraId="6606E397" w14:textId="592AA7C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6.1.6.2.4.7</w:t>
      </w:r>
      <w:r>
        <w:rPr>
          <w:rFonts w:asciiTheme="minorHAnsi" w:eastAsiaTheme="minorEastAsia" w:hAnsiTheme="minorHAnsi" w:cstheme="minorBidi"/>
          <w:noProof/>
          <w:kern w:val="2"/>
          <w:sz w:val="22"/>
          <w:szCs w:val="22"/>
          <w:lang w:eastAsia="en-GB"/>
          <w14:ligatures w14:val="standardContextual"/>
        </w:rPr>
        <w:tab/>
      </w:r>
      <w:r>
        <w:rPr>
          <w:noProof/>
          <w:lang w:eastAsia="zh-CN"/>
        </w:rPr>
        <w:t>Type: NSSAIMap</w:t>
      </w:r>
      <w:r>
        <w:rPr>
          <w:noProof/>
        </w:rPr>
        <w:tab/>
      </w:r>
      <w:r>
        <w:rPr>
          <w:noProof/>
        </w:rPr>
        <w:fldChar w:fldCharType="begin" w:fldLock="1"/>
      </w:r>
      <w:r>
        <w:rPr>
          <w:noProof/>
        </w:rPr>
        <w:instrText xml:space="preserve"> PAGEREF _Toc187413176 \h </w:instrText>
      </w:r>
      <w:r>
        <w:rPr>
          <w:noProof/>
        </w:rPr>
      </w:r>
      <w:r>
        <w:rPr>
          <w:noProof/>
        </w:rPr>
        <w:fldChar w:fldCharType="separate"/>
      </w:r>
      <w:r>
        <w:rPr>
          <w:noProof/>
        </w:rPr>
        <w:t>70</w:t>
      </w:r>
      <w:r>
        <w:rPr>
          <w:noProof/>
        </w:rPr>
        <w:fldChar w:fldCharType="end"/>
      </w:r>
    </w:p>
    <w:p w14:paraId="3155F930" w14:textId="1984E77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6.1.6.2.4.8</w:t>
      </w:r>
      <w:r>
        <w:rPr>
          <w:rFonts w:asciiTheme="minorHAnsi" w:eastAsiaTheme="minorEastAsia" w:hAnsiTheme="minorHAnsi" w:cstheme="minorBidi"/>
          <w:noProof/>
          <w:kern w:val="2"/>
          <w:sz w:val="22"/>
          <w:szCs w:val="22"/>
          <w:lang w:eastAsia="en-GB"/>
          <w14:ligatures w14:val="standardContextual"/>
        </w:rPr>
        <w:tab/>
      </w:r>
      <w:r>
        <w:rPr>
          <w:noProof/>
          <w:lang w:eastAsia="zh-CN"/>
        </w:rPr>
        <w:t>Type: AlternativeNSSAIMap</w:t>
      </w:r>
      <w:r>
        <w:rPr>
          <w:noProof/>
        </w:rPr>
        <w:tab/>
      </w:r>
      <w:r>
        <w:rPr>
          <w:noProof/>
        </w:rPr>
        <w:fldChar w:fldCharType="begin" w:fldLock="1"/>
      </w:r>
      <w:r>
        <w:rPr>
          <w:noProof/>
        </w:rPr>
        <w:instrText xml:space="preserve"> PAGEREF _Toc187413177 \h </w:instrText>
      </w:r>
      <w:r>
        <w:rPr>
          <w:noProof/>
        </w:rPr>
      </w:r>
      <w:r>
        <w:rPr>
          <w:noProof/>
        </w:rPr>
        <w:fldChar w:fldCharType="separate"/>
      </w:r>
      <w:r>
        <w:rPr>
          <w:noProof/>
        </w:rPr>
        <w:t>70</w:t>
      </w:r>
      <w:r>
        <w:rPr>
          <w:noProof/>
        </w:rPr>
        <w:fldChar w:fldCharType="end"/>
      </w:r>
    </w:p>
    <w:p w14:paraId="4A457E67" w14:textId="3688FCE2"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6.1.6.2.5</w:t>
      </w:r>
      <w:r>
        <w:rPr>
          <w:rFonts w:asciiTheme="minorHAnsi" w:eastAsiaTheme="minorEastAsia" w:hAnsiTheme="minorHAnsi" w:cstheme="minorBidi"/>
          <w:noProof/>
          <w:kern w:val="2"/>
          <w:sz w:val="22"/>
          <w:szCs w:val="22"/>
          <w:lang w:eastAsia="en-GB"/>
          <w14:ligatures w14:val="standardContextual"/>
        </w:rPr>
        <w:tab/>
      </w:r>
      <w:r>
        <w:rPr>
          <w:noProof/>
          <w:lang w:eastAsia="zh-CN"/>
        </w:rPr>
        <w:t>Exposure Function Northbound API Specified Data Type</w:t>
      </w:r>
      <w:r>
        <w:rPr>
          <w:noProof/>
        </w:rPr>
        <w:tab/>
      </w:r>
      <w:r>
        <w:rPr>
          <w:noProof/>
        </w:rPr>
        <w:fldChar w:fldCharType="begin" w:fldLock="1"/>
      </w:r>
      <w:r>
        <w:rPr>
          <w:noProof/>
        </w:rPr>
        <w:instrText xml:space="preserve"> PAGEREF _Toc187413178 \h </w:instrText>
      </w:r>
      <w:r>
        <w:rPr>
          <w:noProof/>
        </w:rPr>
      </w:r>
      <w:r>
        <w:rPr>
          <w:noProof/>
        </w:rPr>
        <w:fldChar w:fldCharType="separate"/>
      </w:r>
      <w:r>
        <w:rPr>
          <w:noProof/>
        </w:rPr>
        <w:t>70</w:t>
      </w:r>
      <w:r>
        <w:rPr>
          <w:noProof/>
        </w:rPr>
        <w:fldChar w:fldCharType="end"/>
      </w:r>
    </w:p>
    <w:p w14:paraId="670F18B2" w14:textId="2F790E9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_Toc187413179 \h </w:instrText>
      </w:r>
      <w:r>
        <w:rPr>
          <w:noProof/>
        </w:rPr>
      </w:r>
      <w:r>
        <w:rPr>
          <w:noProof/>
        </w:rPr>
        <w:fldChar w:fldCharType="separate"/>
      </w:r>
      <w:r>
        <w:rPr>
          <w:noProof/>
        </w:rPr>
        <w:t>70</w:t>
      </w:r>
      <w:r>
        <w:rPr>
          <w:noProof/>
        </w:rPr>
        <w:fldChar w:fldCharType="end"/>
      </w:r>
    </w:p>
    <w:p w14:paraId="4933585A" w14:textId="2668342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6.1.6.2.5.1a</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_Toc187413180 \h </w:instrText>
      </w:r>
      <w:r>
        <w:rPr>
          <w:noProof/>
        </w:rPr>
      </w:r>
      <w:r>
        <w:rPr>
          <w:noProof/>
        </w:rPr>
        <w:fldChar w:fldCharType="separate"/>
      </w:r>
      <w:r>
        <w:rPr>
          <w:noProof/>
        </w:rPr>
        <w:t>71</w:t>
      </w:r>
      <w:r>
        <w:rPr>
          <w:noProof/>
        </w:rPr>
        <w:fldChar w:fldCharType="end"/>
      </w:r>
    </w:p>
    <w:p w14:paraId="51D15FEB" w14:textId="6988908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6.1.6.2.5.2</w:t>
      </w:r>
      <w:r>
        <w:rPr>
          <w:rFonts w:asciiTheme="minorHAnsi" w:eastAsiaTheme="minorEastAsia" w:hAnsiTheme="minorHAnsi" w:cstheme="minorBidi"/>
          <w:noProof/>
          <w:kern w:val="2"/>
          <w:sz w:val="22"/>
          <w:szCs w:val="22"/>
          <w:lang w:eastAsia="en-GB"/>
          <w14:ligatures w14:val="standardContextual"/>
        </w:rPr>
        <w:tab/>
      </w:r>
      <w:r>
        <w:rPr>
          <w:noProof/>
          <w:lang w:eastAsia="zh-CN"/>
        </w:rPr>
        <w:t>Type NEFChargingInformation</w:t>
      </w:r>
      <w:r>
        <w:rPr>
          <w:noProof/>
        </w:rPr>
        <w:tab/>
      </w:r>
      <w:r>
        <w:rPr>
          <w:noProof/>
        </w:rPr>
        <w:fldChar w:fldCharType="begin" w:fldLock="1"/>
      </w:r>
      <w:r>
        <w:rPr>
          <w:noProof/>
        </w:rPr>
        <w:instrText xml:space="preserve"> PAGEREF _Toc187413181 \h </w:instrText>
      </w:r>
      <w:r>
        <w:rPr>
          <w:noProof/>
        </w:rPr>
      </w:r>
      <w:r>
        <w:rPr>
          <w:noProof/>
        </w:rPr>
        <w:fldChar w:fldCharType="separate"/>
      </w:r>
      <w:r>
        <w:rPr>
          <w:noProof/>
        </w:rPr>
        <w:t>72</w:t>
      </w:r>
      <w:r>
        <w:rPr>
          <w:noProof/>
        </w:rPr>
        <w:fldChar w:fldCharType="end"/>
      </w:r>
    </w:p>
    <w:p w14:paraId="68599170" w14:textId="28DD0C3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6.1.6.2.5.3</w:t>
      </w:r>
      <w:r>
        <w:rPr>
          <w:rFonts w:asciiTheme="minorHAnsi" w:eastAsiaTheme="minorEastAsia" w:hAnsiTheme="minorHAnsi" w:cstheme="minorBidi"/>
          <w:noProof/>
          <w:kern w:val="2"/>
          <w:sz w:val="22"/>
          <w:szCs w:val="22"/>
          <w:lang w:eastAsia="en-GB"/>
          <w14:ligatures w14:val="standardContextual"/>
        </w:rPr>
        <w:tab/>
      </w:r>
      <w:r>
        <w:rPr>
          <w:noProof/>
          <w:lang w:eastAsia="zh-CN"/>
        </w:rPr>
        <w:t>Type APIOperation</w:t>
      </w:r>
      <w:r>
        <w:rPr>
          <w:noProof/>
        </w:rPr>
        <w:tab/>
      </w:r>
      <w:r>
        <w:rPr>
          <w:noProof/>
        </w:rPr>
        <w:fldChar w:fldCharType="begin" w:fldLock="1"/>
      </w:r>
      <w:r>
        <w:rPr>
          <w:noProof/>
        </w:rPr>
        <w:instrText xml:space="preserve"> PAGEREF _Toc187413182 \h </w:instrText>
      </w:r>
      <w:r>
        <w:rPr>
          <w:noProof/>
        </w:rPr>
      </w:r>
      <w:r>
        <w:rPr>
          <w:noProof/>
        </w:rPr>
        <w:fldChar w:fldCharType="separate"/>
      </w:r>
      <w:r>
        <w:rPr>
          <w:noProof/>
        </w:rPr>
        <w:t>72</w:t>
      </w:r>
      <w:r>
        <w:rPr>
          <w:noProof/>
        </w:rPr>
        <w:fldChar w:fldCharType="end"/>
      </w:r>
    </w:p>
    <w:p w14:paraId="4F2D5213" w14:textId="7A609B5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6.1.6.2.6</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Management (NSM) Specified Data Type</w:t>
      </w:r>
      <w:r>
        <w:rPr>
          <w:noProof/>
        </w:rPr>
        <w:tab/>
      </w:r>
      <w:r>
        <w:rPr>
          <w:noProof/>
        </w:rPr>
        <w:fldChar w:fldCharType="begin" w:fldLock="1"/>
      </w:r>
      <w:r>
        <w:rPr>
          <w:noProof/>
        </w:rPr>
        <w:instrText xml:space="preserve"> PAGEREF _Toc187413183 \h </w:instrText>
      </w:r>
      <w:r>
        <w:rPr>
          <w:noProof/>
        </w:rPr>
      </w:r>
      <w:r>
        <w:rPr>
          <w:noProof/>
        </w:rPr>
        <w:fldChar w:fldCharType="separate"/>
      </w:r>
      <w:r>
        <w:rPr>
          <w:noProof/>
        </w:rPr>
        <w:t>73</w:t>
      </w:r>
      <w:r>
        <w:rPr>
          <w:noProof/>
        </w:rPr>
        <w:fldChar w:fldCharType="end"/>
      </w:r>
    </w:p>
    <w:p w14:paraId="18B27B52" w14:textId="19E233C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_Toc187413184 \h </w:instrText>
      </w:r>
      <w:r>
        <w:rPr>
          <w:noProof/>
        </w:rPr>
      </w:r>
      <w:r>
        <w:rPr>
          <w:noProof/>
        </w:rPr>
        <w:fldChar w:fldCharType="separate"/>
      </w:r>
      <w:r>
        <w:rPr>
          <w:noProof/>
        </w:rPr>
        <w:t>73</w:t>
      </w:r>
      <w:r>
        <w:rPr>
          <w:noProof/>
        </w:rPr>
        <w:fldChar w:fldCharType="end"/>
      </w:r>
    </w:p>
    <w:p w14:paraId="1231B928" w14:textId="7DCF3F7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_Toc187413185 \h </w:instrText>
      </w:r>
      <w:r>
        <w:rPr>
          <w:noProof/>
        </w:rPr>
      </w:r>
      <w:r>
        <w:rPr>
          <w:noProof/>
        </w:rPr>
        <w:fldChar w:fldCharType="separate"/>
      </w:r>
      <w:r>
        <w:rPr>
          <w:noProof/>
        </w:rPr>
        <w:t>73</w:t>
      </w:r>
      <w:r>
        <w:rPr>
          <w:noProof/>
        </w:rPr>
        <w:fldChar w:fldCharType="end"/>
      </w:r>
    </w:p>
    <w:p w14:paraId="1898E822" w14:textId="6407C0D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6.1.6.2.6.3</w:t>
      </w:r>
      <w:r>
        <w:rPr>
          <w:rFonts w:asciiTheme="minorHAnsi" w:eastAsiaTheme="minorEastAsia" w:hAnsiTheme="minorHAnsi" w:cstheme="minorBidi"/>
          <w:noProof/>
          <w:kern w:val="2"/>
          <w:sz w:val="22"/>
          <w:szCs w:val="22"/>
          <w:lang w:eastAsia="en-GB"/>
          <w14:ligatures w14:val="standardContextual"/>
        </w:rPr>
        <w:tab/>
      </w:r>
      <w:r>
        <w:rPr>
          <w:noProof/>
          <w:lang w:eastAsia="zh-CN"/>
        </w:rPr>
        <w:t>Type NSM</w:t>
      </w:r>
      <w:r>
        <w:rPr>
          <w:noProof/>
        </w:rPr>
        <w:t>ChargingInformation</w:t>
      </w:r>
      <w:r>
        <w:rPr>
          <w:noProof/>
        </w:rPr>
        <w:tab/>
      </w:r>
      <w:r>
        <w:rPr>
          <w:noProof/>
        </w:rPr>
        <w:fldChar w:fldCharType="begin" w:fldLock="1"/>
      </w:r>
      <w:r>
        <w:rPr>
          <w:noProof/>
        </w:rPr>
        <w:instrText xml:space="preserve"> PAGEREF _Toc187413186 \h </w:instrText>
      </w:r>
      <w:r>
        <w:rPr>
          <w:noProof/>
        </w:rPr>
      </w:r>
      <w:r>
        <w:rPr>
          <w:noProof/>
        </w:rPr>
        <w:fldChar w:fldCharType="separate"/>
      </w:r>
      <w:r>
        <w:rPr>
          <w:noProof/>
        </w:rPr>
        <w:t>73</w:t>
      </w:r>
      <w:r>
        <w:rPr>
          <w:noProof/>
        </w:rPr>
        <w:fldChar w:fldCharType="end"/>
      </w:r>
    </w:p>
    <w:p w14:paraId="3D0E2776" w14:textId="241CBB8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6.1.6.2.6.4</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ServiceProfileChargingInformation</w:t>
      </w:r>
      <w:r>
        <w:rPr>
          <w:noProof/>
        </w:rPr>
        <w:tab/>
      </w:r>
      <w:r>
        <w:rPr>
          <w:noProof/>
        </w:rPr>
        <w:fldChar w:fldCharType="begin" w:fldLock="1"/>
      </w:r>
      <w:r>
        <w:rPr>
          <w:noProof/>
        </w:rPr>
        <w:instrText xml:space="preserve"> PAGEREF _Toc187413187 \h </w:instrText>
      </w:r>
      <w:r>
        <w:rPr>
          <w:noProof/>
        </w:rPr>
      </w:r>
      <w:r>
        <w:rPr>
          <w:noProof/>
        </w:rPr>
        <w:fldChar w:fldCharType="separate"/>
      </w:r>
      <w:r>
        <w:rPr>
          <w:noProof/>
        </w:rPr>
        <w:t>74</w:t>
      </w:r>
      <w:r>
        <w:rPr>
          <w:noProof/>
        </w:rPr>
        <w:fldChar w:fldCharType="end"/>
      </w:r>
    </w:p>
    <w:p w14:paraId="630C9BCD" w14:textId="3692121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6.1.6.2.6.5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snapToGrid w:val="0"/>
        </w:rPr>
        <w:t>Throughput</w:t>
      </w:r>
      <w:r>
        <w:rPr>
          <w:noProof/>
        </w:rPr>
        <w:tab/>
      </w:r>
      <w:r>
        <w:rPr>
          <w:noProof/>
        </w:rPr>
        <w:fldChar w:fldCharType="begin" w:fldLock="1"/>
      </w:r>
      <w:r>
        <w:rPr>
          <w:noProof/>
        </w:rPr>
        <w:instrText xml:space="preserve"> PAGEREF _Toc187413188 \h </w:instrText>
      </w:r>
      <w:r>
        <w:rPr>
          <w:noProof/>
        </w:rPr>
      </w:r>
      <w:r>
        <w:rPr>
          <w:noProof/>
        </w:rPr>
        <w:fldChar w:fldCharType="separate"/>
      </w:r>
      <w:r>
        <w:rPr>
          <w:noProof/>
        </w:rPr>
        <w:t>75</w:t>
      </w:r>
      <w:r>
        <w:rPr>
          <w:noProof/>
        </w:rPr>
        <w:fldChar w:fldCharType="end"/>
      </w:r>
    </w:p>
    <w:p w14:paraId="75C201AE" w14:textId="0C3AE81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6.1.6.2.7</w:t>
      </w:r>
      <w:r>
        <w:rPr>
          <w:rFonts w:asciiTheme="minorHAnsi" w:eastAsiaTheme="minorEastAsia" w:hAnsiTheme="minorHAnsi" w:cstheme="minorBidi"/>
          <w:noProof/>
          <w:kern w:val="2"/>
          <w:sz w:val="22"/>
          <w:szCs w:val="22"/>
          <w:lang w:eastAsia="en-GB"/>
          <w14:ligatures w14:val="standardContextual"/>
        </w:rPr>
        <w:tab/>
      </w:r>
      <w:r>
        <w:rPr>
          <w:noProof/>
          <w:lang w:eastAsia="zh-CN"/>
        </w:rPr>
        <w:t>NS performance and analytics Specified Data Type</w:t>
      </w:r>
      <w:r>
        <w:rPr>
          <w:noProof/>
        </w:rPr>
        <w:tab/>
      </w:r>
      <w:r>
        <w:rPr>
          <w:noProof/>
        </w:rPr>
        <w:fldChar w:fldCharType="begin" w:fldLock="1"/>
      </w:r>
      <w:r>
        <w:rPr>
          <w:noProof/>
        </w:rPr>
        <w:instrText xml:space="preserve"> PAGEREF _Toc187413189 \h </w:instrText>
      </w:r>
      <w:r>
        <w:rPr>
          <w:noProof/>
        </w:rPr>
      </w:r>
      <w:r>
        <w:rPr>
          <w:noProof/>
        </w:rPr>
        <w:fldChar w:fldCharType="separate"/>
      </w:r>
      <w:r>
        <w:rPr>
          <w:noProof/>
        </w:rPr>
        <w:t>75</w:t>
      </w:r>
      <w:r>
        <w:rPr>
          <w:noProof/>
        </w:rPr>
        <w:fldChar w:fldCharType="end"/>
      </w:r>
    </w:p>
    <w:p w14:paraId="2EC753DE" w14:textId="6E4D402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_Toc187413190 \h </w:instrText>
      </w:r>
      <w:r>
        <w:rPr>
          <w:noProof/>
        </w:rPr>
      </w:r>
      <w:r>
        <w:rPr>
          <w:noProof/>
        </w:rPr>
        <w:fldChar w:fldCharType="separate"/>
      </w:r>
      <w:r>
        <w:rPr>
          <w:noProof/>
        </w:rPr>
        <w:t>75</w:t>
      </w:r>
      <w:r>
        <w:rPr>
          <w:noProof/>
        </w:rPr>
        <w:fldChar w:fldCharType="end"/>
      </w:r>
    </w:p>
    <w:p w14:paraId="2FE9359B" w14:textId="2AE2358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_Toc187413191 \h </w:instrText>
      </w:r>
      <w:r>
        <w:rPr>
          <w:noProof/>
        </w:rPr>
      </w:r>
      <w:r>
        <w:rPr>
          <w:noProof/>
        </w:rPr>
        <w:fldChar w:fldCharType="separate"/>
      </w:r>
      <w:r>
        <w:rPr>
          <w:noProof/>
        </w:rPr>
        <w:t>75</w:t>
      </w:r>
      <w:r>
        <w:rPr>
          <w:noProof/>
        </w:rPr>
        <w:fldChar w:fldCharType="end"/>
      </w:r>
    </w:p>
    <w:p w14:paraId="20BA3980" w14:textId="57AC949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6.1.6.2.7.3</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_Toc187413192 \h </w:instrText>
      </w:r>
      <w:r>
        <w:rPr>
          <w:noProof/>
        </w:rPr>
      </w:r>
      <w:r>
        <w:rPr>
          <w:noProof/>
        </w:rPr>
        <w:fldChar w:fldCharType="separate"/>
      </w:r>
      <w:r>
        <w:rPr>
          <w:noProof/>
        </w:rPr>
        <w:t>75</w:t>
      </w:r>
      <w:r>
        <w:rPr>
          <w:noProof/>
        </w:rPr>
        <w:fldChar w:fldCharType="end"/>
      </w:r>
    </w:p>
    <w:p w14:paraId="233CB433" w14:textId="6097680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6.1.6.2.7.4</w:t>
      </w:r>
      <w:r>
        <w:rPr>
          <w:rFonts w:asciiTheme="minorHAnsi" w:eastAsiaTheme="minorEastAsia" w:hAnsiTheme="minorHAnsi" w:cstheme="minorBidi"/>
          <w:noProof/>
          <w:kern w:val="2"/>
          <w:sz w:val="22"/>
          <w:szCs w:val="22"/>
          <w:lang w:eastAsia="en-GB"/>
          <w14:ligatures w14:val="standardContextual"/>
        </w:rPr>
        <w:tab/>
      </w:r>
      <w:r>
        <w:rPr>
          <w:noProof/>
          <w:lang w:eastAsia="zh-CN"/>
        </w:rPr>
        <w:t>Type NSPAChargingInformation</w:t>
      </w:r>
      <w:r>
        <w:rPr>
          <w:noProof/>
        </w:rPr>
        <w:tab/>
      </w:r>
      <w:r>
        <w:rPr>
          <w:noProof/>
        </w:rPr>
        <w:fldChar w:fldCharType="begin" w:fldLock="1"/>
      </w:r>
      <w:r>
        <w:rPr>
          <w:noProof/>
        </w:rPr>
        <w:instrText xml:space="preserve"> PAGEREF _Toc187413193 \h </w:instrText>
      </w:r>
      <w:r>
        <w:rPr>
          <w:noProof/>
        </w:rPr>
      </w:r>
      <w:r>
        <w:rPr>
          <w:noProof/>
        </w:rPr>
        <w:fldChar w:fldCharType="separate"/>
      </w:r>
      <w:r>
        <w:rPr>
          <w:noProof/>
        </w:rPr>
        <w:t>75</w:t>
      </w:r>
      <w:r>
        <w:rPr>
          <w:noProof/>
        </w:rPr>
        <w:fldChar w:fldCharType="end"/>
      </w:r>
    </w:p>
    <w:p w14:paraId="6AD9D40E" w14:textId="4EC5026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6.1.6.2.7.5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_Toc187413194 \h </w:instrText>
      </w:r>
      <w:r>
        <w:rPr>
          <w:noProof/>
        </w:rPr>
      </w:r>
      <w:r>
        <w:rPr>
          <w:noProof/>
        </w:rPr>
        <w:fldChar w:fldCharType="separate"/>
      </w:r>
      <w:r>
        <w:rPr>
          <w:noProof/>
        </w:rPr>
        <w:t>76</w:t>
      </w:r>
      <w:r>
        <w:rPr>
          <w:noProof/>
        </w:rPr>
        <w:fldChar w:fldCharType="end"/>
      </w:r>
    </w:p>
    <w:p w14:paraId="41A8FA86" w14:textId="0275835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6.1.6.2.8</w:t>
      </w:r>
      <w:r>
        <w:rPr>
          <w:rFonts w:asciiTheme="minorHAnsi" w:eastAsiaTheme="minorEastAsia" w:hAnsiTheme="minorHAnsi" w:cstheme="minorBidi"/>
          <w:noProof/>
          <w:kern w:val="2"/>
          <w:sz w:val="22"/>
          <w:szCs w:val="22"/>
          <w:lang w:eastAsia="en-GB"/>
          <w14:ligatures w14:val="standardContextual"/>
        </w:rPr>
        <w:tab/>
      </w:r>
      <w:r>
        <w:rPr>
          <w:noProof/>
          <w:lang w:eastAsia="zh-CN"/>
        </w:rPr>
        <w:t>IMS Specified Data Type</w:t>
      </w:r>
      <w:r>
        <w:rPr>
          <w:noProof/>
        </w:rPr>
        <w:tab/>
      </w:r>
      <w:r>
        <w:rPr>
          <w:noProof/>
        </w:rPr>
        <w:fldChar w:fldCharType="begin" w:fldLock="1"/>
      </w:r>
      <w:r>
        <w:rPr>
          <w:noProof/>
        </w:rPr>
        <w:instrText xml:space="preserve"> PAGEREF _Toc187413195 \h </w:instrText>
      </w:r>
      <w:r>
        <w:rPr>
          <w:noProof/>
        </w:rPr>
      </w:r>
      <w:r>
        <w:rPr>
          <w:noProof/>
        </w:rPr>
        <w:fldChar w:fldCharType="separate"/>
      </w:r>
      <w:r>
        <w:rPr>
          <w:noProof/>
        </w:rPr>
        <w:t>76</w:t>
      </w:r>
      <w:r>
        <w:rPr>
          <w:noProof/>
        </w:rPr>
        <w:fldChar w:fldCharType="end"/>
      </w:r>
    </w:p>
    <w:p w14:paraId="0A9FADA4" w14:textId="1166804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_Toc187413196 \h </w:instrText>
      </w:r>
      <w:r>
        <w:rPr>
          <w:noProof/>
        </w:rPr>
      </w:r>
      <w:r>
        <w:rPr>
          <w:noProof/>
        </w:rPr>
        <w:fldChar w:fldCharType="separate"/>
      </w:r>
      <w:r>
        <w:rPr>
          <w:noProof/>
        </w:rPr>
        <w:t>76</w:t>
      </w:r>
      <w:r>
        <w:rPr>
          <w:noProof/>
        </w:rPr>
        <w:fldChar w:fldCharType="end"/>
      </w:r>
    </w:p>
    <w:p w14:paraId="2AD52094" w14:textId="08E66B4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_Toc187413197 \h </w:instrText>
      </w:r>
      <w:r>
        <w:rPr>
          <w:noProof/>
        </w:rPr>
      </w:r>
      <w:r>
        <w:rPr>
          <w:noProof/>
        </w:rPr>
        <w:fldChar w:fldCharType="separate"/>
      </w:r>
      <w:r>
        <w:rPr>
          <w:noProof/>
        </w:rPr>
        <w:t>76</w:t>
      </w:r>
      <w:r>
        <w:rPr>
          <w:noProof/>
        </w:rPr>
        <w:fldChar w:fldCharType="end"/>
      </w:r>
    </w:p>
    <w:p w14:paraId="4D4FA9DA" w14:textId="5C059EA6"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6.1.6.2.8.3</w:t>
      </w:r>
      <w:r>
        <w:rPr>
          <w:rFonts w:asciiTheme="minorHAnsi" w:eastAsiaTheme="minorEastAsia" w:hAnsiTheme="minorHAnsi" w:cstheme="minorBidi"/>
          <w:noProof/>
          <w:kern w:val="2"/>
          <w:sz w:val="22"/>
          <w:szCs w:val="22"/>
          <w:lang w:eastAsia="en-GB"/>
          <w14:ligatures w14:val="standardContextual"/>
        </w:rPr>
        <w:tab/>
      </w:r>
      <w:r>
        <w:rPr>
          <w:noProof/>
          <w:lang w:eastAsia="zh-CN"/>
        </w:rPr>
        <w:t>Type IMSChargingInformation</w:t>
      </w:r>
      <w:r>
        <w:rPr>
          <w:noProof/>
        </w:rPr>
        <w:tab/>
      </w:r>
      <w:r>
        <w:rPr>
          <w:noProof/>
        </w:rPr>
        <w:fldChar w:fldCharType="begin" w:fldLock="1"/>
      </w:r>
      <w:r>
        <w:rPr>
          <w:noProof/>
        </w:rPr>
        <w:instrText xml:space="preserve"> PAGEREF _Toc187413198 \h </w:instrText>
      </w:r>
      <w:r>
        <w:rPr>
          <w:noProof/>
        </w:rPr>
      </w:r>
      <w:r>
        <w:rPr>
          <w:noProof/>
        </w:rPr>
        <w:fldChar w:fldCharType="separate"/>
      </w:r>
      <w:r>
        <w:rPr>
          <w:noProof/>
        </w:rPr>
        <w:t>77</w:t>
      </w:r>
      <w:r>
        <w:rPr>
          <w:noProof/>
        </w:rPr>
        <w:fldChar w:fldCharType="end"/>
      </w:r>
    </w:p>
    <w:p w14:paraId="0433F31B" w14:textId="1DE0CCD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6.1.6.2.8.4</w:t>
      </w:r>
      <w:r>
        <w:rPr>
          <w:rFonts w:asciiTheme="minorHAnsi" w:eastAsiaTheme="minorEastAsia" w:hAnsiTheme="minorHAnsi" w:cstheme="minorBidi"/>
          <w:noProof/>
          <w:kern w:val="2"/>
          <w:sz w:val="22"/>
          <w:szCs w:val="22"/>
          <w:lang w:eastAsia="en-GB"/>
          <w14:ligatures w14:val="standardContextual"/>
        </w:rPr>
        <w:tab/>
      </w:r>
      <w:r>
        <w:rPr>
          <w:noProof/>
          <w:lang w:eastAsia="zh-CN"/>
        </w:rPr>
        <w:t>Type SIPEventType</w:t>
      </w:r>
      <w:r>
        <w:rPr>
          <w:noProof/>
        </w:rPr>
        <w:tab/>
      </w:r>
      <w:r>
        <w:rPr>
          <w:noProof/>
        </w:rPr>
        <w:fldChar w:fldCharType="begin" w:fldLock="1"/>
      </w:r>
      <w:r>
        <w:rPr>
          <w:noProof/>
        </w:rPr>
        <w:instrText xml:space="preserve"> PAGEREF _Toc187413199 \h </w:instrText>
      </w:r>
      <w:r>
        <w:rPr>
          <w:noProof/>
        </w:rPr>
      </w:r>
      <w:r>
        <w:rPr>
          <w:noProof/>
        </w:rPr>
        <w:fldChar w:fldCharType="separate"/>
      </w:r>
      <w:r>
        <w:rPr>
          <w:noProof/>
        </w:rPr>
        <w:t>82</w:t>
      </w:r>
      <w:r>
        <w:rPr>
          <w:noProof/>
        </w:rPr>
        <w:fldChar w:fldCharType="end"/>
      </w:r>
    </w:p>
    <w:p w14:paraId="5801FD4B" w14:textId="3A0A368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6.1.6.2.8.5</w:t>
      </w:r>
      <w:r>
        <w:rPr>
          <w:rFonts w:asciiTheme="minorHAnsi" w:eastAsiaTheme="minorEastAsia" w:hAnsiTheme="minorHAnsi" w:cstheme="minorBidi"/>
          <w:noProof/>
          <w:kern w:val="2"/>
          <w:sz w:val="22"/>
          <w:szCs w:val="22"/>
          <w:lang w:eastAsia="en-GB"/>
          <w14:ligatures w14:val="standardContextual"/>
        </w:rPr>
        <w:tab/>
      </w:r>
      <w:r>
        <w:rPr>
          <w:noProof/>
          <w:lang w:eastAsia="zh-CN"/>
        </w:rPr>
        <w:t>Type ISUPCause</w:t>
      </w:r>
      <w:r>
        <w:rPr>
          <w:noProof/>
        </w:rPr>
        <w:tab/>
      </w:r>
      <w:r>
        <w:rPr>
          <w:noProof/>
        </w:rPr>
        <w:fldChar w:fldCharType="begin" w:fldLock="1"/>
      </w:r>
      <w:r>
        <w:rPr>
          <w:noProof/>
        </w:rPr>
        <w:instrText xml:space="preserve"> PAGEREF _Toc187413200 \h </w:instrText>
      </w:r>
      <w:r>
        <w:rPr>
          <w:noProof/>
        </w:rPr>
      </w:r>
      <w:r>
        <w:rPr>
          <w:noProof/>
        </w:rPr>
        <w:fldChar w:fldCharType="separate"/>
      </w:r>
      <w:r>
        <w:rPr>
          <w:noProof/>
        </w:rPr>
        <w:t>83</w:t>
      </w:r>
      <w:r>
        <w:rPr>
          <w:noProof/>
        </w:rPr>
        <w:fldChar w:fldCharType="end"/>
      </w:r>
    </w:p>
    <w:p w14:paraId="5F5EFFB5" w14:textId="5EC35E1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6.1.6.2.8.6</w:t>
      </w:r>
      <w:r>
        <w:rPr>
          <w:rFonts w:asciiTheme="minorHAnsi" w:eastAsiaTheme="minorEastAsia" w:hAnsiTheme="minorHAnsi" w:cstheme="minorBidi"/>
          <w:noProof/>
          <w:kern w:val="2"/>
          <w:sz w:val="22"/>
          <w:szCs w:val="22"/>
          <w:lang w:eastAsia="en-GB"/>
          <w14:ligatures w14:val="standardContextual"/>
        </w:rPr>
        <w:tab/>
      </w:r>
      <w:r>
        <w:rPr>
          <w:noProof/>
          <w:lang w:eastAsia="zh-CN"/>
        </w:rPr>
        <w:t>Type CalledIdentityChange</w:t>
      </w:r>
      <w:r>
        <w:rPr>
          <w:noProof/>
        </w:rPr>
        <w:tab/>
      </w:r>
      <w:r>
        <w:rPr>
          <w:noProof/>
        </w:rPr>
        <w:fldChar w:fldCharType="begin" w:fldLock="1"/>
      </w:r>
      <w:r>
        <w:rPr>
          <w:noProof/>
        </w:rPr>
        <w:instrText xml:space="preserve"> PAGEREF _Toc187413201 \h </w:instrText>
      </w:r>
      <w:r>
        <w:rPr>
          <w:noProof/>
        </w:rPr>
      </w:r>
      <w:r>
        <w:rPr>
          <w:noProof/>
        </w:rPr>
        <w:fldChar w:fldCharType="separate"/>
      </w:r>
      <w:r>
        <w:rPr>
          <w:noProof/>
        </w:rPr>
        <w:t>83</w:t>
      </w:r>
      <w:r>
        <w:rPr>
          <w:noProof/>
        </w:rPr>
        <w:fldChar w:fldCharType="end"/>
      </w:r>
    </w:p>
    <w:p w14:paraId="5A84BE4F" w14:textId="18C6575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6.1.6.2.8.7</w:t>
      </w:r>
      <w:r>
        <w:rPr>
          <w:rFonts w:asciiTheme="minorHAnsi" w:eastAsiaTheme="minorEastAsia" w:hAnsiTheme="minorHAnsi" w:cstheme="minorBidi"/>
          <w:noProof/>
          <w:kern w:val="2"/>
          <w:sz w:val="22"/>
          <w:szCs w:val="22"/>
          <w:lang w:eastAsia="en-GB"/>
          <w14:ligatures w14:val="standardContextual"/>
        </w:rPr>
        <w:tab/>
      </w:r>
      <w:r>
        <w:rPr>
          <w:noProof/>
          <w:lang w:eastAsia="zh-CN"/>
        </w:rPr>
        <w:t>Type InterOperatorIdentifier</w:t>
      </w:r>
      <w:r>
        <w:rPr>
          <w:noProof/>
        </w:rPr>
        <w:tab/>
      </w:r>
      <w:r>
        <w:rPr>
          <w:noProof/>
        </w:rPr>
        <w:fldChar w:fldCharType="begin" w:fldLock="1"/>
      </w:r>
      <w:r>
        <w:rPr>
          <w:noProof/>
        </w:rPr>
        <w:instrText xml:space="preserve"> PAGEREF _Toc187413202 \h </w:instrText>
      </w:r>
      <w:r>
        <w:rPr>
          <w:noProof/>
        </w:rPr>
      </w:r>
      <w:r>
        <w:rPr>
          <w:noProof/>
        </w:rPr>
        <w:fldChar w:fldCharType="separate"/>
      </w:r>
      <w:r>
        <w:rPr>
          <w:noProof/>
        </w:rPr>
        <w:t>83</w:t>
      </w:r>
      <w:r>
        <w:rPr>
          <w:noProof/>
        </w:rPr>
        <w:fldChar w:fldCharType="end"/>
      </w:r>
    </w:p>
    <w:p w14:paraId="3185CAB2" w14:textId="74A68D08"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6.1.6.2.8.8</w:t>
      </w:r>
      <w:r>
        <w:rPr>
          <w:rFonts w:asciiTheme="minorHAnsi" w:eastAsiaTheme="minorEastAsia" w:hAnsiTheme="minorHAnsi" w:cstheme="minorBidi"/>
          <w:noProof/>
          <w:kern w:val="2"/>
          <w:sz w:val="22"/>
          <w:szCs w:val="22"/>
          <w:lang w:eastAsia="en-GB"/>
          <w14:ligatures w14:val="standardContextual"/>
        </w:rPr>
        <w:tab/>
      </w:r>
      <w:r>
        <w:rPr>
          <w:noProof/>
          <w:lang w:eastAsia="zh-CN"/>
        </w:rPr>
        <w:t>Type EarlyMediaDescription</w:t>
      </w:r>
      <w:r>
        <w:rPr>
          <w:noProof/>
        </w:rPr>
        <w:tab/>
      </w:r>
      <w:r>
        <w:rPr>
          <w:noProof/>
        </w:rPr>
        <w:fldChar w:fldCharType="begin" w:fldLock="1"/>
      </w:r>
      <w:r>
        <w:rPr>
          <w:noProof/>
        </w:rPr>
        <w:instrText xml:space="preserve"> PAGEREF _Toc187413203 \h </w:instrText>
      </w:r>
      <w:r>
        <w:rPr>
          <w:noProof/>
        </w:rPr>
      </w:r>
      <w:r>
        <w:rPr>
          <w:noProof/>
        </w:rPr>
        <w:fldChar w:fldCharType="separate"/>
      </w:r>
      <w:r>
        <w:rPr>
          <w:noProof/>
        </w:rPr>
        <w:t>84</w:t>
      </w:r>
      <w:r>
        <w:rPr>
          <w:noProof/>
        </w:rPr>
        <w:fldChar w:fldCharType="end"/>
      </w:r>
    </w:p>
    <w:p w14:paraId="74BDDB03" w14:textId="720FCE9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6.1.6.2.8.9</w:t>
      </w:r>
      <w:r>
        <w:rPr>
          <w:rFonts w:asciiTheme="minorHAnsi" w:eastAsiaTheme="minorEastAsia" w:hAnsiTheme="minorHAnsi" w:cstheme="minorBidi"/>
          <w:noProof/>
          <w:kern w:val="2"/>
          <w:sz w:val="22"/>
          <w:szCs w:val="22"/>
          <w:lang w:eastAsia="en-GB"/>
          <w14:ligatures w14:val="standardContextual"/>
        </w:rPr>
        <w:tab/>
      </w:r>
      <w:r>
        <w:rPr>
          <w:noProof/>
          <w:lang w:eastAsia="zh-CN"/>
        </w:rPr>
        <w:t>Type SDPMediaComponent</w:t>
      </w:r>
      <w:r>
        <w:rPr>
          <w:noProof/>
        </w:rPr>
        <w:tab/>
      </w:r>
      <w:r>
        <w:rPr>
          <w:noProof/>
        </w:rPr>
        <w:fldChar w:fldCharType="begin" w:fldLock="1"/>
      </w:r>
      <w:r>
        <w:rPr>
          <w:noProof/>
        </w:rPr>
        <w:instrText xml:space="preserve"> PAGEREF _Toc187413204 \h </w:instrText>
      </w:r>
      <w:r>
        <w:rPr>
          <w:noProof/>
        </w:rPr>
      </w:r>
      <w:r>
        <w:rPr>
          <w:noProof/>
        </w:rPr>
        <w:fldChar w:fldCharType="separate"/>
      </w:r>
      <w:r>
        <w:rPr>
          <w:noProof/>
        </w:rPr>
        <w:t>84</w:t>
      </w:r>
      <w:r>
        <w:rPr>
          <w:noProof/>
        </w:rPr>
        <w:fldChar w:fldCharType="end"/>
      </w:r>
    </w:p>
    <w:p w14:paraId="328805D1" w14:textId="0774589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rPr>
        <w:t>ServerCapabilities</w:t>
      </w:r>
      <w:r>
        <w:rPr>
          <w:noProof/>
        </w:rPr>
        <w:tab/>
      </w:r>
      <w:r>
        <w:rPr>
          <w:noProof/>
        </w:rPr>
        <w:fldChar w:fldCharType="begin" w:fldLock="1"/>
      </w:r>
      <w:r>
        <w:rPr>
          <w:noProof/>
        </w:rPr>
        <w:instrText xml:space="preserve"> PAGEREF _Toc187413205 \h </w:instrText>
      </w:r>
      <w:r>
        <w:rPr>
          <w:noProof/>
        </w:rPr>
      </w:r>
      <w:r>
        <w:rPr>
          <w:noProof/>
        </w:rPr>
        <w:fldChar w:fldCharType="separate"/>
      </w:r>
      <w:r>
        <w:rPr>
          <w:noProof/>
        </w:rPr>
        <w:t>85</w:t>
      </w:r>
      <w:r>
        <w:rPr>
          <w:noProof/>
        </w:rPr>
        <w:fldChar w:fldCharType="end"/>
      </w:r>
    </w:p>
    <w:p w14:paraId="2753E2FE" w14:textId="522D728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rPr>
        <w:t>TrunkGroupID</w:t>
      </w:r>
      <w:r>
        <w:rPr>
          <w:noProof/>
        </w:rPr>
        <w:tab/>
      </w:r>
      <w:r>
        <w:rPr>
          <w:noProof/>
        </w:rPr>
        <w:fldChar w:fldCharType="begin" w:fldLock="1"/>
      </w:r>
      <w:r>
        <w:rPr>
          <w:noProof/>
        </w:rPr>
        <w:instrText xml:space="preserve"> PAGEREF _Toc187413206 \h </w:instrText>
      </w:r>
      <w:r>
        <w:rPr>
          <w:noProof/>
        </w:rPr>
      </w:r>
      <w:r>
        <w:rPr>
          <w:noProof/>
        </w:rPr>
        <w:fldChar w:fldCharType="separate"/>
      </w:r>
      <w:r>
        <w:rPr>
          <w:noProof/>
        </w:rPr>
        <w:t>85</w:t>
      </w:r>
      <w:r>
        <w:rPr>
          <w:noProof/>
        </w:rPr>
        <w:fldChar w:fldCharType="end"/>
      </w:r>
    </w:p>
    <w:p w14:paraId="5837E95D" w14:textId="5DC7D02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rPr>
        <w:t>MessageBody</w:t>
      </w:r>
      <w:r>
        <w:rPr>
          <w:noProof/>
        </w:rPr>
        <w:tab/>
      </w:r>
      <w:r>
        <w:rPr>
          <w:noProof/>
        </w:rPr>
        <w:fldChar w:fldCharType="begin" w:fldLock="1"/>
      </w:r>
      <w:r>
        <w:rPr>
          <w:noProof/>
        </w:rPr>
        <w:instrText xml:space="preserve"> PAGEREF _Toc187413207 \h </w:instrText>
      </w:r>
      <w:r>
        <w:rPr>
          <w:noProof/>
        </w:rPr>
      </w:r>
      <w:r>
        <w:rPr>
          <w:noProof/>
        </w:rPr>
        <w:fldChar w:fldCharType="separate"/>
      </w:r>
      <w:r>
        <w:rPr>
          <w:noProof/>
        </w:rPr>
        <w:t>85</w:t>
      </w:r>
      <w:r>
        <w:rPr>
          <w:noProof/>
        </w:rPr>
        <w:fldChar w:fldCharType="end"/>
      </w:r>
    </w:p>
    <w:p w14:paraId="74006C60" w14:textId="1B2805E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rPr>
        <w:t>AccessTransferInformation</w:t>
      </w:r>
      <w:r>
        <w:rPr>
          <w:noProof/>
        </w:rPr>
        <w:tab/>
      </w:r>
      <w:r>
        <w:rPr>
          <w:noProof/>
        </w:rPr>
        <w:fldChar w:fldCharType="begin" w:fldLock="1"/>
      </w:r>
      <w:r>
        <w:rPr>
          <w:noProof/>
        </w:rPr>
        <w:instrText xml:space="preserve"> PAGEREF _Toc187413208 \h </w:instrText>
      </w:r>
      <w:r>
        <w:rPr>
          <w:noProof/>
        </w:rPr>
      </w:r>
      <w:r>
        <w:rPr>
          <w:noProof/>
        </w:rPr>
        <w:fldChar w:fldCharType="separate"/>
      </w:r>
      <w:r>
        <w:rPr>
          <w:noProof/>
        </w:rPr>
        <w:t>86</w:t>
      </w:r>
      <w:r>
        <w:rPr>
          <w:noProof/>
        </w:rPr>
        <w:fldChar w:fldCharType="end"/>
      </w:r>
    </w:p>
    <w:p w14:paraId="4F4A85AD" w14:textId="1D009BF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rPr>
        <w:t>AccessNetworkInfoChange</w:t>
      </w:r>
      <w:r>
        <w:rPr>
          <w:noProof/>
        </w:rPr>
        <w:tab/>
      </w:r>
      <w:r>
        <w:rPr>
          <w:noProof/>
        </w:rPr>
        <w:fldChar w:fldCharType="begin" w:fldLock="1"/>
      </w:r>
      <w:r>
        <w:rPr>
          <w:noProof/>
        </w:rPr>
        <w:instrText xml:space="preserve"> PAGEREF _Toc187413209 \h </w:instrText>
      </w:r>
      <w:r>
        <w:rPr>
          <w:noProof/>
        </w:rPr>
      </w:r>
      <w:r>
        <w:rPr>
          <w:noProof/>
        </w:rPr>
        <w:fldChar w:fldCharType="separate"/>
      </w:r>
      <w:r>
        <w:rPr>
          <w:noProof/>
        </w:rPr>
        <w:t>86</w:t>
      </w:r>
      <w:r>
        <w:rPr>
          <w:noProof/>
        </w:rPr>
        <w:fldChar w:fldCharType="end"/>
      </w:r>
    </w:p>
    <w:p w14:paraId="78F71FC7" w14:textId="4CE1580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sidRPr="009D6745">
        <w:rPr>
          <w:rFonts w:cs="Arial"/>
          <w:noProof/>
        </w:rPr>
        <w:t>NNIInformation</w:t>
      </w:r>
      <w:r>
        <w:rPr>
          <w:noProof/>
        </w:rPr>
        <w:tab/>
      </w:r>
      <w:r>
        <w:rPr>
          <w:noProof/>
        </w:rPr>
        <w:fldChar w:fldCharType="begin" w:fldLock="1"/>
      </w:r>
      <w:r>
        <w:rPr>
          <w:noProof/>
        </w:rPr>
        <w:instrText xml:space="preserve"> PAGEREF _Toc187413210 \h </w:instrText>
      </w:r>
      <w:r>
        <w:rPr>
          <w:noProof/>
        </w:rPr>
      </w:r>
      <w:r>
        <w:rPr>
          <w:noProof/>
        </w:rPr>
        <w:fldChar w:fldCharType="separate"/>
      </w:r>
      <w:r>
        <w:rPr>
          <w:noProof/>
        </w:rPr>
        <w:t>87</w:t>
      </w:r>
      <w:r>
        <w:rPr>
          <w:noProof/>
        </w:rPr>
        <w:fldChar w:fldCharType="end"/>
      </w:r>
    </w:p>
    <w:p w14:paraId="3B8AFEA5" w14:textId="5E1F7CB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6.1.6.2.8.16</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_Toc187413211 \h </w:instrText>
      </w:r>
      <w:r>
        <w:rPr>
          <w:noProof/>
        </w:rPr>
      </w:r>
      <w:r>
        <w:rPr>
          <w:noProof/>
        </w:rPr>
        <w:fldChar w:fldCharType="separate"/>
      </w:r>
      <w:r>
        <w:rPr>
          <w:noProof/>
        </w:rPr>
        <w:t>87</w:t>
      </w:r>
      <w:r>
        <w:rPr>
          <w:noProof/>
        </w:rPr>
        <w:fldChar w:fldCharType="end"/>
      </w:r>
    </w:p>
    <w:p w14:paraId="5E57C267" w14:textId="5A8C237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_Toc187413212 \h </w:instrText>
      </w:r>
      <w:r>
        <w:rPr>
          <w:noProof/>
        </w:rPr>
      </w:r>
      <w:r>
        <w:rPr>
          <w:noProof/>
        </w:rPr>
        <w:fldChar w:fldCharType="separate"/>
      </w:r>
      <w:r>
        <w:rPr>
          <w:noProof/>
        </w:rPr>
        <w:t>87</w:t>
      </w:r>
      <w:r>
        <w:rPr>
          <w:noProof/>
        </w:rPr>
        <w:fldChar w:fldCharType="end"/>
      </w:r>
    </w:p>
    <w:p w14:paraId="67C9C7AD" w14:textId="6E1CA77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6.1.6.2.8.18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_Toc187413213 \h </w:instrText>
      </w:r>
      <w:r>
        <w:rPr>
          <w:noProof/>
        </w:rPr>
      </w:r>
      <w:r>
        <w:rPr>
          <w:noProof/>
        </w:rPr>
        <w:fldChar w:fldCharType="separate"/>
      </w:r>
      <w:r>
        <w:rPr>
          <w:noProof/>
        </w:rPr>
        <w:t>87</w:t>
      </w:r>
      <w:r>
        <w:rPr>
          <w:noProof/>
        </w:rPr>
        <w:fldChar w:fldCharType="end"/>
      </w:r>
    </w:p>
    <w:p w14:paraId="42FE2505" w14:textId="023BA73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6.1.6.2.9</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Announcement Specified Data Type</w:t>
      </w:r>
      <w:r>
        <w:rPr>
          <w:noProof/>
        </w:rPr>
        <w:tab/>
      </w:r>
      <w:r>
        <w:rPr>
          <w:noProof/>
        </w:rPr>
        <w:fldChar w:fldCharType="begin" w:fldLock="1"/>
      </w:r>
      <w:r>
        <w:rPr>
          <w:noProof/>
        </w:rPr>
        <w:instrText xml:space="preserve"> PAGEREF _Toc187413214 \h </w:instrText>
      </w:r>
      <w:r>
        <w:rPr>
          <w:noProof/>
        </w:rPr>
      </w:r>
      <w:r>
        <w:rPr>
          <w:noProof/>
        </w:rPr>
        <w:fldChar w:fldCharType="separate"/>
      </w:r>
      <w:r>
        <w:rPr>
          <w:noProof/>
        </w:rPr>
        <w:t>88</w:t>
      </w:r>
      <w:r>
        <w:rPr>
          <w:noProof/>
        </w:rPr>
        <w:fldChar w:fldCharType="end"/>
      </w:r>
    </w:p>
    <w:p w14:paraId="2ADEFD3F" w14:textId="0FFE320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6.1.6.2.9.1</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_Toc187413215 \h </w:instrText>
      </w:r>
      <w:r>
        <w:rPr>
          <w:noProof/>
        </w:rPr>
      </w:r>
      <w:r>
        <w:rPr>
          <w:noProof/>
        </w:rPr>
        <w:fldChar w:fldCharType="separate"/>
      </w:r>
      <w:r>
        <w:rPr>
          <w:noProof/>
        </w:rPr>
        <w:t>88</w:t>
      </w:r>
      <w:r>
        <w:rPr>
          <w:noProof/>
        </w:rPr>
        <w:fldChar w:fldCharType="end"/>
      </w:r>
    </w:p>
    <w:p w14:paraId="47A617DA" w14:textId="16677BC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6.1.6.2.9.2</w:t>
      </w:r>
      <w:r>
        <w:rPr>
          <w:rFonts w:asciiTheme="minorHAnsi" w:eastAsiaTheme="minorEastAsia" w:hAnsiTheme="minorHAnsi" w:cstheme="minorBidi"/>
          <w:noProof/>
          <w:kern w:val="2"/>
          <w:sz w:val="22"/>
          <w:szCs w:val="22"/>
          <w:lang w:eastAsia="en-GB"/>
          <w14:ligatures w14:val="standardContextual"/>
        </w:rPr>
        <w:tab/>
      </w:r>
      <w:r>
        <w:rPr>
          <w:noProof/>
          <w:lang w:eastAsia="zh-CN"/>
        </w:rPr>
        <w:t>Type AnnouncementInformation</w:t>
      </w:r>
      <w:r>
        <w:rPr>
          <w:noProof/>
        </w:rPr>
        <w:tab/>
      </w:r>
      <w:r>
        <w:rPr>
          <w:noProof/>
        </w:rPr>
        <w:fldChar w:fldCharType="begin" w:fldLock="1"/>
      </w:r>
      <w:r>
        <w:rPr>
          <w:noProof/>
        </w:rPr>
        <w:instrText xml:space="preserve"> PAGEREF _Toc187413216 \h </w:instrText>
      </w:r>
      <w:r>
        <w:rPr>
          <w:noProof/>
        </w:rPr>
      </w:r>
      <w:r>
        <w:rPr>
          <w:noProof/>
        </w:rPr>
        <w:fldChar w:fldCharType="separate"/>
      </w:r>
      <w:r>
        <w:rPr>
          <w:noProof/>
        </w:rPr>
        <w:t>89</w:t>
      </w:r>
      <w:r>
        <w:rPr>
          <w:noProof/>
        </w:rPr>
        <w:fldChar w:fldCharType="end"/>
      </w:r>
    </w:p>
    <w:p w14:paraId="49EDE85A" w14:textId="7C567FA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_Toc187413217 \h </w:instrText>
      </w:r>
      <w:r>
        <w:rPr>
          <w:noProof/>
        </w:rPr>
      </w:r>
      <w:r>
        <w:rPr>
          <w:noProof/>
        </w:rPr>
        <w:fldChar w:fldCharType="separate"/>
      </w:r>
      <w:r>
        <w:rPr>
          <w:noProof/>
        </w:rPr>
        <w:t>90</w:t>
      </w:r>
      <w:r>
        <w:rPr>
          <w:noProof/>
        </w:rPr>
        <w:fldChar w:fldCharType="end"/>
      </w:r>
    </w:p>
    <w:p w14:paraId="46F79C96" w14:textId="3612ED5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6.1.6.2.10</w:t>
      </w:r>
      <w:r>
        <w:rPr>
          <w:rFonts w:asciiTheme="minorHAnsi" w:eastAsiaTheme="minorEastAsia" w:hAnsiTheme="minorHAnsi" w:cstheme="minorBidi"/>
          <w:noProof/>
          <w:kern w:val="2"/>
          <w:sz w:val="22"/>
          <w:szCs w:val="22"/>
          <w:lang w:eastAsia="en-GB"/>
          <w14:ligatures w14:val="standardContextual"/>
        </w:rPr>
        <w:tab/>
      </w:r>
      <w:r>
        <w:rPr>
          <w:noProof/>
          <w:lang w:eastAsia="zh-CN"/>
        </w:rPr>
        <w:t>MMTel Specified Data Type</w:t>
      </w:r>
      <w:r>
        <w:rPr>
          <w:noProof/>
        </w:rPr>
        <w:tab/>
      </w:r>
      <w:r>
        <w:rPr>
          <w:noProof/>
        </w:rPr>
        <w:fldChar w:fldCharType="begin" w:fldLock="1"/>
      </w:r>
      <w:r>
        <w:rPr>
          <w:noProof/>
        </w:rPr>
        <w:instrText xml:space="preserve"> PAGEREF _Toc187413218 \h </w:instrText>
      </w:r>
      <w:r>
        <w:rPr>
          <w:noProof/>
        </w:rPr>
      </w:r>
      <w:r>
        <w:rPr>
          <w:noProof/>
        </w:rPr>
        <w:fldChar w:fldCharType="separate"/>
      </w:r>
      <w:r>
        <w:rPr>
          <w:noProof/>
        </w:rPr>
        <w:t>90</w:t>
      </w:r>
      <w:r>
        <w:rPr>
          <w:noProof/>
        </w:rPr>
        <w:fldChar w:fldCharType="end"/>
      </w:r>
    </w:p>
    <w:p w14:paraId="243F02CE" w14:textId="1A4C341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6.1.6.2.10.1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_Toc187413219 \h </w:instrText>
      </w:r>
      <w:r>
        <w:rPr>
          <w:noProof/>
        </w:rPr>
      </w:r>
      <w:r>
        <w:rPr>
          <w:noProof/>
        </w:rPr>
        <w:fldChar w:fldCharType="separate"/>
      </w:r>
      <w:r>
        <w:rPr>
          <w:noProof/>
        </w:rPr>
        <w:t>90</w:t>
      </w:r>
      <w:r>
        <w:rPr>
          <w:noProof/>
        </w:rPr>
        <w:fldChar w:fldCharType="end"/>
      </w:r>
    </w:p>
    <w:p w14:paraId="205B6A49" w14:textId="4A1E6F8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6.1.6.2.10.2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_Toc187413220 \h </w:instrText>
      </w:r>
      <w:r>
        <w:rPr>
          <w:noProof/>
        </w:rPr>
      </w:r>
      <w:r>
        <w:rPr>
          <w:noProof/>
        </w:rPr>
        <w:fldChar w:fldCharType="separate"/>
      </w:r>
      <w:r>
        <w:rPr>
          <w:noProof/>
        </w:rPr>
        <w:t>90</w:t>
      </w:r>
      <w:r>
        <w:rPr>
          <w:noProof/>
        </w:rPr>
        <w:fldChar w:fldCharType="end"/>
      </w:r>
    </w:p>
    <w:p w14:paraId="6E093700" w14:textId="2900C82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6.1.6.2.10.3</w:t>
      </w:r>
      <w:r>
        <w:rPr>
          <w:rFonts w:asciiTheme="minorHAnsi" w:eastAsiaTheme="minorEastAsia" w:hAnsiTheme="minorHAnsi" w:cstheme="minorBidi"/>
          <w:noProof/>
          <w:kern w:val="2"/>
          <w:sz w:val="22"/>
          <w:szCs w:val="22"/>
          <w:lang w:eastAsia="en-GB"/>
          <w14:ligatures w14:val="standardContextual"/>
        </w:rPr>
        <w:tab/>
      </w:r>
      <w:r>
        <w:rPr>
          <w:noProof/>
          <w:lang w:eastAsia="zh-CN"/>
        </w:rPr>
        <w:t>Type MMTelChargingInformation</w:t>
      </w:r>
      <w:r>
        <w:rPr>
          <w:noProof/>
        </w:rPr>
        <w:tab/>
      </w:r>
      <w:r>
        <w:rPr>
          <w:noProof/>
        </w:rPr>
        <w:fldChar w:fldCharType="begin" w:fldLock="1"/>
      </w:r>
      <w:r>
        <w:rPr>
          <w:noProof/>
        </w:rPr>
        <w:instrText xml:space="preserve"> PAGEREF _Toc187413221 \h </w:instrText>
      </w:r>
      <w:r>
        <w:rPr>
          <w:noProof/>
        </w:rPr>
      </w:r>
      <w:r>
        <w:rPr>
          <w:noProof/>
        </w:rPr>
        <w:fldChar w:fldCharType="separate"/>
      </w:r>
      <w:r>
        <w:rPr>
          <w:noProof/>
        </w:rPr>
        <w:t>90</w:t>
      </w:r>
      <w:r>
        <w:rPr>
          <w:noProof/>
        </w:rPr>
        <w:fldChar w:fldCharType="end"/>
      </w:r>
    </w:p>
    <w:p w14:paraId="728FFBF3" w14:textId="40F3E25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6.1.6.2.10.4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_Toc187413222 \h </w:instrText>
      </w:r>
      <w:r>
        <w:rPr>
          <w:noProof/>
        </w:rPr>
      </w:r>
      <w:r>
        <w:rPr>
          <w:noProof/>
        </w:rPr>
        <w:fldChar w:fldCharType="separate"/>
      </w:r>
      <w:r>
        <w:rPr>
          <w:noProof/>
        </w:rPr>
        <w:t>91</w:t>
      </w:r>
      <w:r>
        <w:rPr>
          <w:noProof/>
        </w:rPr>
        <w:fldChar w:fldCharType="end"/>
      </w:r>
    </w:p>
    <w:p w14:paraId="18C18A59" w14:textId="79ED5ED1"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Specified Data Type</w:t>
      </w:r>
      <w:r>
        <w:rPr>
          <w:noProof/>
        </w:rPr>
        <w:tab/>
      </w:r>
      <w:r>
        <w:rPr>
          <w:noProof/>
        </w:rPr>
        <w:fldChar w:fldCharType="begin" w:fldLock="1"/>
      </w:r>
      <w:r>
        <w:rPr>
          <w:noProof/>
        </w:rPr>
        <w:instrText xml:space="preserve"> PAGEREF _Toc187413223 \h </w:instrText>
      </w:r>
      <w:r>
        <w:rPr>
          <w:noProof/>
        </w:rPr>
      </w:r>
      <w:r>
        <w:rPr>
          <w:noProof/>
        </w:rPr>
        <w:fldChar w:fldCharType="separate"/>
      </w:r>
      <w:r>
        <w:rPr>
          <w:noProof/>
        </w:rPr>
        <w:t>91</w:t>
      </w:r>
      <w:r>
        <w:rPr>
          <w:noProof/>
        </w:rPr>
        <w:fldChar w:fldCharType="end"/>
      </w:r>
    </w:p>
    <w:p w14:paraId="53E52F8E" w14:textId="01DB2E56"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_Toc187413224 \h </w:instrText>
      </w:r>
      <w:r>
        <w:rPr>
          <w:noProof/>
        </w:rPr>
      </w:r>
      <w:r>
        <w:rPr>
          <w:noProof/>
        </w:rPr>
        <w:fldChar w:fldCharType="separate"/>
      </w:r>
      <w:r>
        <w:rPr>
          <w:noProof/>
        </w:rPr>
        <w:t>91</w:t>
      </w:r>
      <w:r>
        <w:rPr>
          <w:noProof/>
        </w:rPr>
        <w:fldChar w:fldCharType="end"/>
      </w:r>
    </w:p>
    <w:p w14:paraId="1A5E2F68" w14:textId="64D990C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_Toc187413225 \h </w:instrText>
      </w:r>
      <w:r>
        <w:rPr>
          <w:noProof/>
        </w:rPr>
      </w:r>
      <w:r>
        <w:rPr>
          <w:noProof/>
        </w:rPr>
        <w:fldChar w:fldCharType="separate"/>
      </w:r>
      <w:r>
        <w:rPr>
          <w:noProof/>
        </w:rPr>
        <w:t>92</w:t>
      </w:r>
      <w:r>
        <w:rPr>
          <w:noProof/>
        </w:rPr>
        <w:fldChar w:fldCharType="end"/>
      </w:r>
    </w:p>
    <w:p w14:paraId="2A4D73F0" w14:textId="006EFDA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6.1.6.2.11.3</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_Toc187413226 \h </w:instrText>
      </w:r>
      <w:r>
        <w:rPr>
          <w:noProof/>
        </w:rPr>
      </w:r>
      <w:r>
        <w:rPr>
          <w:noProof/>
        </w:rPr>
        <w:fldChar w:fldCharType="separate"/>
      </w:r>
      <w:r>
        <w:rPr>
          <w:noProof/>
        </w:rPr>
        <w:t>92</w:t>
      </w:r>
      <w:r>
        <w:rPr>
          <w:noProof/>
        </w:rPr>
        <w:fldChar w:fldCharType="end"/>
      </w:r>
    </w:p>
    <w:p w14:paraId="786578C7" w14:textId="623B4F7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_Toc187413227 \h </w:instrText>
      </w:r>
      <w:r>
        <w:rPr>
          <w:noProof/>
        </w:rPr>
      </w:r>
      <w:r>
        <w:rPr>
          <w:noProof/>
        </w:rPr>
        <w:fldChar w:fldCharType="separate"/>
      </w:r>
      <w:r>
        <w:rPr>
          <w:noProof/>
        </w:rPr>
        <w:t>92</w:t>
      </w:r>
      <w:r>
        <w:rPr>
          <w:noProof/>
        </w:rPr>
        <w:fldChar w:fldCharType="end"/>
      </w:r>
    </w:p>
    <w:p w14:paraId="67D76C24" w14:textId="2913A57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_Toc187413228 \h </w:instrText>
      </w:r>
      <w:r>
        <w:rPr>
          <w:noProof/>
        </w:rPr>
      </w:r>
      <w:r>
        <w:rPr>
          <w:noProof/>
        </w:rPr>
        <w:fldChar w:fldCharType="separate"/>
      </w:r>
      <w:r>
        <w:rPr>
          <w:noProof/>
        </w:rPr>
        <w:t>92</w:t>
      </w:r>
      <w:r>
        <w:rPr>
          <w:noProof/>
        </w:rPr>
        <w:fldChar w:fldCharType="end"/>
      </w:r>
    </w:p>
    <w:p w14:paraId="4E5C990A" w14:textId="508731A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_Toc187413229 \h </w:instrText>
      </w:r>
      <w:r>
        <w:rPr>
          <w:noProof/>
        </w:rPr>
      </w:r>
      <w:r>
        <w:rPr>
          <w:noProof/>
        </w:rPr>
        <w:fldChar w:fldCharType="separate"/>
      </w:r>
      <w:r>
        <w:rPr>
          <w:noProof/>
        </w:rPr>
        <w:t>93</w:t>
      </w:r>
      <w:r>
        <w:rPr>
          <w:noProof/>
        </w:rPr>
        <w:fldChar w:fldCharType="end"/>
      </w:r>
    </w:p>
    <w:p w14:paraId="5167E70E" w14:textId="06003B8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_Toc187413230 \h </w:instrText>
      </w:r>
      <w:r>
        <w:rPr>
          <w:noProof/>
        </w:rPr>
      </w:r>
      <w:r>
        <w:rPr>
          <w:noProof/>
        </w:rPr>
        <w:fldChar w:fldCharType="separate"/>
      </w:r>
      <w:r>
        <w:rPr>
          <w:noProof/>
        </w:rPr>
        <w:t>93</w:t>
      </w:r>
      <w:r>
        <w:rPr>
          <w:noProof/>
        </w:rPr>
        <w:fldChar w:fldCharType="end"/>
      </w:r>
    </w:p>
    <w:p w14:paraId="1A17D66F" w14:textId="1C857D4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6.1.6.2.11.8</w:t>
      </w:r>
      <w:r>
        <w:rPr>
          <w:rFonts w:asciiTheme="minorHAnsi" w:eastAsiaTheme="minorEastAsia" w:hAnsiTheme="minorHAnsi" w:cstheme="minorBidi"/>
          <w:noProof/>
          <w:kern w:val="2"/>
          <w:sz w:val="22"/>
          <w:szCs w:val="22"/>
          <w:lang w:eastAsia="en-GB"/>
          <w14:ligatures w14:val="standardContextual"/>
        </w:rPr>
        <w:tab/>
      </w:r>
      <w:r>
        <w:rPr>
          <w:noProof/>
          <w:lang w:eastAsia="zh-CN"/>
        </w:rPr>
        <w:t>Type Prose</w:t>
      </w:r>
      <w:r>
        <w:rPr>
          <w:noProof/>
        </w:rPr>
        <w:t>ChargingInformation</w:t>
      </w:r>
      <w:r>
        <w:rPr>
          <w:noProof/>
        </w:rPr>
        <w:tab/>
      </w:r>
      <w:r>
        <w:rPr>
          <w:noProof/>
        </w:rPr>
        <w:fldChar w:fldCharType="begin" w:fldLock="1"/>
      </w:r>
      <w:r>
        <w:rPr>
          <w:noProof/>
        </w:rPr>
        <w:instrText xml:space="preserve"> PAGEREF _Toc187413231 \h </w:instrText>
      </w:r>
      <w:r>
        <w:rPr>
          <w:noProof/>
        </w:rPr>
      </w:r>
      <w:r>
        <w:rPr>
          <w:noProof/>
        </w:rPr>
        <w:fldChar w:fldCharType="separate"/>
      </w:r>
      <w:r>
        <w:rPr>
          <w:noProof/>
        </w:rPr>
        <w:t>94</w:t>
      </w:r>
      <w:r>
        <w:rPr>
          <w:noProof/>
        </w:rPr>
        <w:fldChar w:fldCharType="end"/>
      </w:r>
    </w:p>
    <w:p w14:paraId="1F8A2BB4" w14:textId="4161888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6.1.6.2.11.9</w:t>
      </w:r>
      <w:r>
        <w:rPr>
          <w:rFonts w:asciiTheme="minorHAnsi" w:eastAsiaTheme="minorEastAsia" w:hAnsiTheme="minorHAnsi" w:cstheme="minorBidi"/>
          <w:noProof/>
          <w:kern w:val="2"/>
          <w:sz w:val="22"/>
          <w:szCs w:val="22"/>
          <w:lang w:eastAsia="en-GB"/>
          <w14:ligatures w14:val="standardContextual"/>
        </w:rPr>
        <w:tab/>
      </w:r>
      <w:r>
        <w:rPr>
          <w:noProof/>
          <w:lang w:eastAsia="zh-CN"/>
        </w:rPr>
        <w:t>Type PFIContainerInformation</w:t>
      </w:r>
      <w:r>
        <w:rPr>
          <w:noProof/>
        </w:rPr>
        <w:tab/>
      </w:r>
      <w:r>
        <w:rPr>
          <w:noProof/>
        </w:rPr>
        <w:fldChar w:fldCharType="begin" w:fldLock="1"/>
      </w:r>
      <w:r>
        <w:rPr>
          <w:noProof/>
        </w:rPr>
        <w:instrText xml:space="preserve"> PAGEREF _Toc187413232 \h </w:instrText>
      </w:r>
      <w:r>
        <w:rPr>
          <w:noProof/>
        </w:rPr>
      </w:r>
      <w:r>
        <w:rPr>
          <w:noProof/>
        </w:rPr>
        <w:fldChar w:fldCharType="separate"/>
      </w:r>
      <w:r>
        <w:rPr>
          <w:noProof/>
        </w:rPr>
        <w:t>96</w:t>
      </w:r>
      <w:r>
        <w:rPr>
          <w:noProof/>
        </w:rPr>
        <w:fldChar w:fldCharType="end"/>
      </w:r>
    </w:p>
    <w:p w14:paraId="12BB67E5" w14:textId="61B9AD4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6.1.6.2.11.10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_Toc187413233 \h </w:instrText>
      </w:r>
      <w:r>
        <w:rPr>
          <w:noProof/>
        </w:rPr>
      </w:r>
      <w:r>
        <w:rPr>
          <w:noProof/>
        </w:rPr>
        <w:fldChar w:fldCharType="separate"/>
      </w:r>
      <w:r>
        <w:rPr>
          <w:noProof/>
        </w:rPr>
        <w:t>97</w:t>
      </w:r>
      <w:r>
        <w:rPr>
          <w:noProof/>
        </w:rPr>
        <w:fldChar w:fldCharType="end"/>
      </w:r>
    </w:p>
    <w:p w14:paraId="3A8D64F4" w14:textId="4A7DA41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6.1.6.2.12</w:t>
      </w:r>
      <w:r>
        <w:rPr>
          <w:rFonts w:asciiTheme="minorHAnsi" w:eastAsiaTheme="minorEastAsia" w:hAnsiTheme="minorHAnsi" w:cstheme="minorBidi"/>
          <w:noProof/>
          <w:kern w:val="2"/>
          <w:sz w:val="22"/>
          <w:szCs w:val="22"/>
          <w:lang w:eastAsia="en-GB"/>
          <w14:ligatures w14:val="standardContextual"/>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_Toc187413234 \h </w:instrText>
      </w:r>
      <w:r>
        <w:rPr>
          <w:noProof/>
        </w:rPr>
      </w:r>
      <w:r>
        <w:rPr>
          <w:noProof/>
        </w:rPr>
        <w:fldChar w:fldCharType="separate"/>
      </w:r>
      <w:r>
        <w:rPr>
          <w:noProof/>
        </w:rPr>
        <w:t>97</w:t>
      </w:r>
      <w:r>
        <w:rPr>
          <w:noProof/>
        </w:rPr>
        <w:fldChar w:fldCharType="end"/>
      </w:r>
    </w:p>
    <w:p w14:paraId="5D66B749" w14:textId="76DE3A6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_Toc187413235 \h </w:instrText>
      </w:r>
      <w:r>
        <w:rPr>
          <w:noProof/>
        </w:rPr>
      </w:r>
      <w:r>
        <w:rPr>
          <w:noProof/>
        </w:rPr>
        <w:fldChar w:fldCharType="separate"/>
      </w:r>
      <w:r>
        <w:rPr>
          <w:noProof/>
        </w:rPr>
        <w:t>97</w:t>
      </w:r>
      <w:r>
        <w:rPr>
          <w:noProof/>
        </w:rPr>
        <w:fldChar w:fldCharType="end"/>
      </w:r>
    </w:p>
    <w:p w14:paraId="489252C5" w14:textId="78E201C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_Toc187413236 \h </w:instrText>
      </w:r>
      <w:r>
        <w:rPr>
          <w:noProof/>
        </w:rPr>
      </w:r>
      <w:r>
        <w:rPr>
          <w:noProof/>
        </w:rPr>
        <w:fldChar w:fldCharType="separate"/>
      </w:r>
      <w:r>
        <w:rPr>
          <w:noProof/>
        </w:rPr>
        <w:t>98</w:t>
      </w:r>
      <w:r>
        <w:rPr>
          <w:noProof/>
        </w:rPr>
        <w:fldChar w:fldCharType="end"/>
      </w:r>
    </w:p>
    <w:p w14:paraId="307E34F2" w14:textId="0351C7F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6.1.6.2.12.3</w:t>
      </w:r>
      <w:r>
        <w:rPr>
          <w:rFonts w:asciiTheme="minorHAnsi" w:eastAsiaTheme="minorEastAsia" w:hAnsiTheme="minorHAnsi" w:cstheme="minorBidi"/>
          <w:noProof/>
          <w:kern w:val="2"/>
          <w:sz w:val="22"/>
          <w:szCs w:val="22"/>
          <w:lang w:eastAsia="en-GB"/>
          <w14:ligatures w14:val="standardContextual"/>
        </w:rPr>
        <w:tab/>
      </w:r>
      <w:r>
        <w:rPr>
          <w:noProof/>
          <w:lang w:eastAsia="zh-CN"/>
        </w:rPr>
        <w:t>Type EdgeInfrastructureUsageChargingInformation</w:t>
      </w:r>
      <w:r>
        <w:rPr>
          <w:noProof/>
        </w:rPr>
        <w:tab/>
      </w:r>
      <w:r>
        <w:rPr>
          <w:noProof/>
        </w:rPr>
        <w:fldChar w:fldCharType="begin" w:fldLock="1"/>
      </w:r>
      <w:r>
        <w:rPr>
          <w:noProof/>
        </w:rPr>
        <w:instrText xml:space="preserve"> PAGEREF _Toc187413237 \h </w:instrText>
      </w:r>
      <w:r>
        <w:rPr>
          <w:noProof/>
        </w:rPr>
      </w:r>
      <w:r>
        <w:rPr>
          <w:noProof/>
        </w:rPr>
        <w:fldChar w:fldCharType="separate"/>
      </w:r>
      <w:r>
        <w:rPr>
          <w:noProof/>
        </w:rPr>
        <w:t>99</w:t>
      </w:r>
      <w:r>
        <w:rPr>
          <w:noProof/>
        </w:rPr>
        <w:fldChar w:fldCharType="end"/>
      </w:r>
    </w:p>
    <w:p w14:paraId="74C1F889" w14:textId="1654E76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6.1.6.2.12.4</w:t>
      </w:r>
      <w:r>
        <w:rPr>
          <w:rFonts w:asciiTheme="minorHAnsi" w:eastAsiaTheme="minorEastAsia" w:hAnsiTheme="minorHAnsi" w:cstheme="minorBidi"/>
          <w:noProof/>
          <w:kern w:val="2"/>
          <w:sz w:val="22"/>
          <w:szCs w:val="22"/>
          <w:lang w:eastAsia="en-GB"/>
          <w14:ligatures w14:val="standardContextual"/>
        </w:rPr>
        <w:tab/>
      </w:r>
      <w:r>
        <w:rPr>
          <w:noProof/>
          <w:lang w:eastAsia="zh-CN"/>
        </w:rPr>
        <w:t>Type EASDeploymentChargingInformation</w:t>
      </w:r>
      <w:r>
        <w:rPr>
          <w:noProof/>
        </w:rPr>
        <w:tab/>
      </w:r>
      <w:r>
        <w:rPr>
          <w:noProof/>
        </w:rPr>
        <w:fldChar w:fldCharType="begin" w:fldLock="1"/>
      </w:r>
      <w:r>
        <w:rPr>
          <w:noProof/>
        </w:rPr>
        <w:instrText xml:space="preserve"> PAGEREF _Toc187413238 \h </w:instrText>
      </w:r>
      <w:r>
        <w:rPr>
          <w:noProof/>
        </w:rPr>
      </w:r>
      <w:r>
        <w:rPr>
          <w:noProof/>
        </w:rPr>
        <w:fldChar w:fldCharType="separate"/>
      </w:r>
      <w:r>
        <w:rPr>
          <w:noProof/>
        </w:rPr>
        <w:t>100</w:t>
      </w:r>
      <w:r>
        <w:rPr>
          <w:noProof/>
        </w:rPr>
        <w:fldChar w:fldCharType="end"/>
      </w:r>
    </w:p>
    <w:p w14:paraId="50688AB1" w14:textId="13A9EF8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6.1.6.2.12.5</w:t>
      </w:r>
      <w:r>
        <w:rPr>
          <w:rFonts w:asciiTheme="minorHAnsi" w:eastAsiaTheme="minorEastAsia" w:hAnsiTheme="minorHAnsi" w:cstheme="minorBidi"/>
          <w:noProof/>
          <w:kern w:val="2"/>
          <w:sz w:val="22"/>
          <w:szCs w:val="22"/>
          <w:lang w:eastAsia="en-GB"/>
          <w14:ligatures w14:val="standardContextual"/>
        </w:rPr>
        <w:tab/>
      </w:r>
      <w:r>
        <w:rPr>
          <w:noProof/>
          <w:lang w:eastAsia="zh-CN"/>
        </w:rPr>
        <w:t>Type EASRequirements</w:t>
      </w:r>
      <w:r>
        <w:rPr>
          <w:noProof/>
        </w:rPr>
        <w:tab/>
      </w:r>
      <w:r>
        <w:rPr>
          <w:noProof/>
        </w:rPr>
        <w:fldChar w:fldCharType="begin" w:fldLock="1"/>
      </w:r>
      <w:r>
        <w:rPr>
          <w:noProof/>
        </w:rPr>
        <w:instrText xml:space="preserve"> PAGEREF _Toc187413239 \h </w:instrText>
      </w:r>
      <w:r>
        <w:rPr>
          <w:noProof/>
        </w:rPr>
      </w:r>
      <w:r>
        <w:rPr>
          <w:noProof/>
        </w:rPr>
        <w:fldChar w:fldCharType="separate"/>
      </w:r>
      <w:r>
        <w:rPr>
          <w:noProof/>
        </w:rPr>
        <w:t>100</w:t>
      </w:r>
      <w:r>
        <w:rPr>
          <w:noProof/>
        </w:rPr>
        <w:fldChar w:fldCharType="end"/>
      </w:r>
    </w:p>
    <w:p w14:paraId="559D89EE" w14:textId="17CBB5D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6.1.6.2.13</w:t>
      </w:r>
      <w:r>
        <w:rPr>
          <w:rFonts w:asciiTheme="minorHAnsi" w:eastAsiaTheme="minorEastAsia" w:hAnsiTheme="minorHAnsi" w:cstheme="minorBidi"/>
          <w:noProof/>
          <w:kern w:val="2"/>
          <w:sz w:val="22"/>
          <w:szCs w:val="22"/>
          <w:lang w:eastAsia="en-GB"/>
          <w14:ligatures w14:val="standardContextual"/>
        </w:rPr>
        <w:tab/>
      </w:r>
      <w:r>
        <w:rPr>
          <w:noProof/>
          <w:lang w:eastAsia="zh-CN"/>
        </w:rPr>
        <w:t>MMS Specified Data Type</w:t>
      </w:r>
      <w:r>
        <w:rPr>
          <w:noProof/>
        </w:rPr>
        <w:tab/>
      </w:r>
      <w:r>
        <w:rPr>
          <w:noProof/>
        </w:rPr>
        <w:fldChar w:fldCharType="begin" w:fldLock="1"/>
      </w:r>
      <w:r>
        <w:rPr>
          <w:noProof/>
        </w:rPr>
        <w:instrText xml:space="preserve"> PAGEREF _Toc187413240 \h </w:instrText>
      </w:r>
      <w:r>
        <w:rPr>
          <w:noProof/>
        </w:rPr>
      </w:r>
      <w:r>
        <w:rPr>
          <w:noProof/>
        </w:rPr>
        <w:fldChar w:fldCharType="separate"/>
      </w:r>
      <w:r>
        <w:rPr>
          <w:noProof/>
        </w:rPr>
        <w:t>101</w:t>
      </w:r>
      <w:r>
        <w:rPr>
          <w:noProof/>
        </w:rPr>
        <w:fldChar w:fldCharType="end"/>
      </w:r>
    </w:p>
    <w:p w14:paraId="17C1634E" w14:textId="779CCA3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_Toc187413241 \h </w:instrText>
      </w:r>
      <w:r>
        <w:rPr>
          <w:noProof/>
        </w:rPr>
      </w:r>
      <w:r>
        <w:rPr>
          <w:noProof/>
        </w:rPr>
        <w:fldChar w:fldCharType="separate"/>
      </w:r>
      <w:r>
        <w:rPr>
          <w:noProof/>
        </w:rPr>
        <w:t>101</w:t>
      </w:r>
      <w:r>
        <w:rPr>
          <w:noProof/>
        </w:rPr>
        <w:fldChar w:fldCharType="end"/>
      </w:r>
    </w:p>
    <w:p w14:paraId="710B53C4" w14:textId="35C9282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6.1.6.2.13.2</w:t>
      </w:r>
      <w:r>
        <w:rPr>
          <w:rFonts w:asciiTheme="minorHAnsi" w:eastAsiaTheme="minorEastAsia" w:hAnsiTheme="minorHAnsi" w:cstheme="minorBidi"/>
          <w:noProof/>
          <w:kern w:val="2"/>
          <w:sz w:val="22"/>
          <w:szCs w:val="22"/>
          <w:lang w:eastAsia="en-GB"/>
          <w14:ligatures w14:val="standardContextual"/>
        </w:rPr>
        <w:tab/>
      </w:r>
      <w:r>
        <w:rPr>
          <w:noProof/>
          <w:lang w:eastAsia="zh-CN"/>
        </w:rPr>
        <w:t>Type MMSChargingInformation</w:t>
      </w:r>
      <w:r>
        <w:rPr>
          <w:noProof/>
        </w:rPr>
        <w:tab/>
      </w:r>
      <w:r>
        <w:rPr>
          <w:noProof/>
        </w:rPr>
        <w:fldChar w:fldCharType="begin" w:fldLock="1"/>
      </w:r>
      <w:r>
        <w:rPr>
          <w:noProof/>
        </w:rPr>
        <w:instrText xml:space="preserve"> PAGEREF _Toc187413242 \h </w:instrText>
      </w:r>
      <w:r>
        <w:rPr>
          <w:noProof/>
        </w:rPr>
      </w:r>
      <w:r>
        <w:rPr>
          <w:noProof/>
        </w:rPr>
        <w:fldChar w:fldCharType="separate"/>
      </w:r>
      <w:r>
        <w:rPr>
          <w:noProof/>
        </w:rPr>
        <w:t>102</w:t>
      </w:r>
      <w:r>
        <w:rPr>
          <w:noProof/>
        </w:rPr>
        <w:fldChar w:fldCharType="end"/>
      </w:r>
    </w:p>
    <w:p w14:paraId="5A997B64" w14:textId="37EF45B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6.1.6.2.13.3</w:t>
      </w:r>
      <w:r>
        <w:rPr>
          <w:rFonts w:asciiTheme="minorHAnsi" w:eastAsiaTheme="minorEastAsia" w:hAnsiTheme="minorHAnsi" w:cstheme="minorBidi"/>
          <w:noProof/>
          <w:kern w:val="2"/>
          <w:sz w:val="22"/>
          <w:szCs w:val="22"/>
          <w:lang w:eastAsia="en-GB"/>
          <w14:ligatures w14:val="standardContextual"/>
        </w:rPr>
        <w:tab/>
      </w:r>
      <w:r>
        <w:rPr>
          <w:noProof/>
          <w:lang w:eastAsia="zh-CN"/>
        </w:rPr>
        <w:t>Type MM</w:t>
      </w:r>
      <w:r>
        <w:rPr>
          <w:noProof/>
        </w:rPr>
        <w:t>OriginatorInfo</w:t>
      </w:r>
      <w:r>
        <w:rPr>
          <w:noProof/>
        </w:rPr>
        <w:tab/>
      </w:r>
      <w:r>
        <w:rPr>
          <w:noProof/>
        </w:rPr>
        <w:fldChar w:fldCharType="begin" w:fldLock="1"/>
      </w:r>
      <w:r>
        <w:rPr>
          <w:noProof/>
        </w:rPr>
        <w:instrText xml:space="preserve"> PAGEREF _Toc187413243 \h </w:instrText>
      </w:r>
      <w:r>
        <w:rPr>
          <w:noProof/>
        </w:rPr>
      </w:r>
      <w:r>
        <w:rPr>
          <w:noProof/>
        </w:rPr>
        <w:fldChar w:fldCharType="separate"/>
      </w:r>
      <w:r>
        <w:rPr>
          <w:noProof/>
        </w:rPr>
        <w:t>103</w:t>
      </w:r>
      <w:r>
        <w:rPr>
          <w:noProof/>
        </w:rPr>
        <w:fldChar w:fldCharType="end"/>
      </w:r>
    </w:p>
    <w:p w14:paraId="4D1F8877" w14:textId="26BBAB0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6.1.6.2.13.4</w:t>
      </w:r>
      <w:r>
        <w:rPr>
          <w:rFonts w:asciiTheme="minorHAnsi" w:eastAsiaTheme="minorEastAsia" w:hAnsiTheme="minorHAnsi" w:cstheme="minorBidi"/>
          <w:noProof/>
          <w:kern w:val="2"/>
          <w:sz w:val="22"/>
          <w:szCs w:val="22"/>
          <w:lang w:eastAsia="en-GB"/>
          <w14:ligatures w14:val="standardContextual"/>
        </w:rPr>
        <w:tab/>
      </w:r>
      <w:r>
        <w:rPr>
          <w:noProof/>
          <w:lang w:eastAsia="zh-CN"/>
        </w:rPr>
        <w:t>Type MM</w:t>
      </w:r>
      <w:r>
        <w:rPr>
          <w:noProof/>
        </w:rPr>
        <w:t>RecipientInfo</w:t>
      </w:r>
      <w:r>
        <w:rPr>
          <w:noProof/>
        </w:rPr>
        <w:tab/>
      </w:r>
      <w:r>
        <w:rPr>
          <w:noProof/>
        </w:rPr>
        <w:fldChar w:fldCharType="begin" w:fldLock="1"/>
      </w:r>
      <w:r>
        <w:rPr>
          <w:noProof/>
        </w:rPr>
        <w:instrText xml:space="preserve"> PAGEREF _Toc187413244 \h </w:instrText>
      </w:r>
      <w:r>
        <w:rPr>
          <w:noProof/>
        </w:rPr>
      </w:r>
      <w:r>
        <w:rPr>
          <w:noProof/>
        </w:rPr>
        <w:fldChar w:fldCharType="separate"/>
      </w:r>
      <w:r>
        <w:rPr>
          <w:noProof/>
        </w:rPr>
        <w:t>103</w:t>
      </w:r>
      <w:r>
        <w:rPr>
          <w:noProof/>
        </w:rPr>
        <w:fldChar w:fldCharType="end"/>
      </w:r>
    </w:p>
    <w:p w14:paraId="4DC30E9A" w14:textId="5CA1FB0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_Toc187413245 \h </w:instrText>
      </w:r>
      <w:r>
        <w:rPr>
          <w:noProof/>
        </w:rPr>
      </w:r>
      <w:r>
        <w:rPr>
          <w:noProof/>
        </w:rPr>
        <w:fldChar w:fldCharType="separate"/>
      </w:r>
      <w:r>
        <w:rPr>
          <w:noProof/>
        </w:rPr>
        <w:t>103</w:t>
      </w:r>
      <w:r>
        <w:rPr>
          <w:noProof/>
        </w:rPr>
        <w:fldChar w:fldCharType="end"/>
      </w:r>
    </w:p>
    <w:p w14:paraId="4F140DD3" w14:textId="0842D77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_Toc187413246 \h </w:instrText>
      </w:r>
      <w:r>
        <w:rPr>
          <w:noProof/>
        </w:rPr>
      </w:r>
      <w:r>
        <w:rPr>
          <w:noProof/>
        </w:rPr>
        <w:fldChar w:fldCharType="separate"/>
      </w:r>
      <w:r>
        <w:rPr>
          <w:noProof/>
        </w:rPr>
        <w:t>103</w:t>
      </w:r>
      <w:r>
        <w:rPr>
          <w:noProof/>
        </w:rPr>
        <w:fldChar w:fldCharType="end"/>
      </w:r>
    </w:p>
    <w:p w14:paraId="4F63365C" w14:textId="194AFA2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6.1.6.2.14</w:t>
      </w:r>
      <w:r>
        <w:rPr>
          <w:rFonts w:asciiTheme="minorHAnsi" w:eastAsiaTheme="minorEastAsia" w:hAnsiTheme="minorHAnsi" w:cstheme="minorBidi"/>
          <w:noProof/>
          <w:kern w:val="2"/>
          <w:sz w:val="22"/>
          <w:szCs w:val="22"/>
          <w:lang w:eastAsia="en-GB"/>
          <w14:ligatures w14:val="standardContextual"/>
        </w:rPr>
        <w:tab/>
      </w:r>
      <w:r>
        <w:rPr>
          <w:noProof/>
          <w:lang w:eastAsia="zh-CN"/>
        </w:rPr>
        <w:t>5G MBS Specified Data Type</w:t>
      </w:r>
      <w:r>
        <w:rPr>
          <w:noProof/>
        </w:rPr>
        <w:tab/>
      </w:r>
      <w:r>
        <w:rPr>
          <w:noProof/>
        </w:rPr>
        <w:fldChar w:fldCharType="begin" w:fldLock="1"/>
      </w:r>
      <w:r>
        <w:rPr>
          <w:noProof/>
        </w:rPr>
        <w:instrText xml:space="preserve"> PAGEREF _Toc187413247 \h </w:instrText>
      </w:r>
      <w:r>
        <w:rPr>
          <w:noProof/>
        </w:rPr>
      </w:r>
      <w:r>
        <w:rPr>
          <w:noProof/>
        </w:rPr>
        <w:fldChar w:fldCharType="separate"/>
      </w:r>
      <w:r>
        <w:rPr>
          <w:noProof/>
        </w:rPr>
        <w:t>103</w:t>
      </w:r>
      <w:r>
        <w:rPr>
          <w:noProof/>
        </w:rPr>
        <w:fldChar w:fldCharType="end"/>
      </w:r>
    </w:p>
    <w:p w14:paraId="2C29580A" w14:textId="59E8700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_Toc187413248 \h </w:instrText>
      </w:r>
      <w:r>
        <w:rPr>
          <w:noProof/>
        </w:rPr>
      </w:r>
      <w:r>
        <w:rPr>
          <w:noProof/>
        </w:rPr>
        <w:fldChar w:fldCharType="separate"/>
      </w:r>
      <w:r>
        <w:rPr>
          <w:noProof/>
        </w:rPr>
        <w:t>103</w:t>
      </w:r>
      <w:r>
        <w:rPr>
          <w:noProof/>
        </w:rPr>
        <w:fldChar w:fldCharType="end"/>
      </w:r>
    </w:p>
    <w:p w14:paraId="492351B2" w14:textId="0D2ACF91"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_Toc187413249 \h </w:instrText>
      </w:r>
      <w:r>
        <w:rPr>
          <w:noProof/>
        </w:rPr>
      </w:r>
      <w:r>
        <w:rPr>
          <w:noProof/>
        </w:rPr>
        <w:fldChar w:fldCharType="separate"/>
      </w:r>
      <w:r>
        <w:rPr>
          <w:noProof/>
        </w:rPr>
        <w:t>104</w:t>
      </w:r>
      <w:r>
        <w:rPr>
          <w:noProof/>
        </w:rPr>
        <w:fldChar w:fldCharType="end"/>
      </w:r>
    </w:p>
    <w:p w14:paraId="6B02003D" w14:textId="1A84FEE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_Toc187413250 \h </w:instrText>
      </w:r>
      <w:r>
        <w:rPr>
          <w:noProof/>
        </w:rPr>
      </w:r>
      <w:r>
        <w:rPr>
          <w:noProof/>
        </w:rPr>
        <w:fldChar w:fldCharType="separate"/>
      </w:r>
      <w:r>
        <w:rPr>
          <w:noProof/>
        </w:rPr>
        <w:t>104</w:t>
      </w:r>
      <w:r>
        <w:rPr>
          <w:noProof/>
        </w:rPr>
        <w:fldChar w:fldCharType="end"/>
      </w:r>
    </w:p>
    <w:p w14:paraId="46D0178D" w14:textId="724CF7F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6.1.6.2.14.4</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_Toc187413251 \h </w:instrText>
      </w:r>
      <w:r>
        <w:rPr>
          <w:noProof/>
        </w:rPr>
      </w:r>
      <w:r>
        <w:rPr>
          <w:noProof/>
        </w:rPr>
        <w:fldChar w:fldCharType="separate"/>
      </w:r>
      <w:r>
        <w:rPr>
          <w:noProof/>
        </w:rPr>
        <w:t>104</w:t>
      </w:r>
      <w:r>
        <w:rPr>
          <w:noProof/>
        </w:rPr>
        <w:fldChar w:fldCharType="end"/>
      </w:r>
    </w:p>
    <w:p w14:paraId="38244B93" w14:textId="4EE2885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6.1.6.2.14.5</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_Toc187413252 \h </w:instrText>
      </w:r>
      <w:r>
        <w:rPr>
          <w:noProof/>
        </w:rPr>
      </w:r>
      <w:r>
        <w:rPr>
          <w:noProof/>
        </w:rPr>
        <w:fldChar w:fldCharType="separate"/>
      </w:r>
      <w:r>
        <w:rPr>
          <w:noProof/>
        </w:rPr>
        <w:t>104</w:t>
      </w:r>
      <w:r>
        <w:rPr>
          <w:noProof/>
        </w:rPr>
        <w:fldChar w:fldCharType="end"/>
      </w:r>
    </w:p>
    <w:p w14:paraId="63740797" w14:textId="7E9F08F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_Toc187413253 \h </w:instrText>
      </w:r>
      <w:r>
        <w:rPr>
          <w:noProof/>
        </w:rPr>
      </w:r>
      <w:r>
        <w:rPr>
          <w:noProof/>
        </w:rPr>
        <w:fldChar w:fldCharType="separate"/>
      </w:r>
      <w:r>
        <w:rPr>
          <w:noProof/>
        </w:rPr>
        <w:t>105</w:t>
      </w:r>
      <w:r>
        <w:rPr>
          <w:noProof/>
        </w:rPr>
        <w:fldChar w:fldCharType="end"/>
      </w:r>
    </w:p>
    <w:p w14:paraId="755406BE" w14:textId="540A5D5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6.1.6.2.14.7</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_Toc187413254 \h </w:instrText>
      </w:r>
      <w:r>
        <w:rPr>
          <w:noProof/>
        </w:rPr>
      </w:r>
      <w:r>
        <w:rPr>
          <w:noProof/>
        </w:rPr>
        <w:fldChar w:fldCharType="separate"/>
      </w:r>
      <w:r>
        <w:rPr>
          <w:noProof/>
        </w:rPr>
        <w:t>105</w:t>
      </w:r>
      <w:r>
        <w:rPr>
          <w:noProof/>
        </w:rPr>
        <w:fldChar w:fldCharType="end"/>
      </w:r>
    </w:p>
    <w:p w14:paraId="33938D87" w14:textId="008D2BB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w:t>
      </w:r>
      <w:r w:rsidRPr="009D6745">
        <w:rPr>
          <w:noProof/>
          <w:lang w:val="en-US"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_Toc187413255 \h </w:instrText>
      </w:r>
      <w:r>
        <w:rPr>
          <w:noProof/>
        </w:rPr>
      </w:r>
      <w:r>
        <w:rPr>
          <w:noProof/>
        </w:rPr>
        <w:fldChar w:fldCharType="separate"/>
      </w:r>
      <w:r>
        <w:rPr>
          <w:noProof/>
        </w:rPr>
        <w:t>105</w:t>
      </w:r>
      <w:r>
        <w:rPr>
          <w:noProof/>
        </w:rPr>
        <w:fldChar w:fldCharType="end"/>
      </w:r>
    </w:p>
    <w:p w14:paraId="3EA93A1A" w14:textId="6C20A038"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6.1.6.2.14.9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_Toc187413256 \h </w:instrText>
      </w:r>
      <w:r>
        <w:rPr>
          <w:noProof/>
        </w:rPr>
      </w:r>
      <w:r>
        <w:rPr>
          <w:noProof/>
        </w:rPr>
        <w:fldChar w:fldCharType="separate"/>
      </w:r>
      <w:r>
        <w:rPr>
          <w:noProof/>
        </w:rPr>
        <w:t>106</w:t>
      </w:r>
      <w:r>
        <w:rPr>
          <w:noProof/>
        </w:rPr>
        <w:fldChar w:fldCharType="end"/>
      </w:r>
    </w:p>
    <w:p w14:paraId="7D26CAE9" w14:textId="7B82AE72"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6.1.6.2.15</w:t>
      </w:r>
      <w:r>
        <w:rPr>
          <w:rFonts w:asciiTheme="minorHAnsi" w:eastAsiaTheme="minorEastAsia" w:hAnsiTheme="minorHAnsi" w:cstheme="minorBidi"/>
          <w:noProof/>
          <w:kern w:val="2"/>
          <w:sz w:val="22"/>
          <w:szCs w:val="22"/>
          <w:lang w:eastAsia="en-GB"/>
          <w14:ligatures w14:val="standardContextual"/>
        </w:rPr>
        <w:tab/>
      </w:r>
      <w:r>
        <w:rPr>
          <w:noProof/>
          <w:lang w:eastAsia="zh-CN"/>
        </w:rPr>
        <w:t>TSN Specified Data Type</w:t>
      </w:r>
      <w:r>
        <w:rPr>
          <w:noProof/>
        </w:rPr>
        <w:tab/>
      </w:r>
      <w:r>
        <w:rPr>
          <w:noProof/>
        </w:rPr>
        <w:fldChar w:fldCharType="begin" w:fldLock="1"/>
      </w:r>
      <w:r>
        <w:rPr>
          <w:noProof/>
        </w:rPr>
        <w:instrText xml:space="preserve"> PAGEREF _Toc187413257 \h </w:instrText>
      </w:r>
      <w:r>
        <w:rPr>
          <w:noProof/>
        </w:rPr>
      </w:r>
      <w:r>
        <w:rPr>
          <w:noProof/>
        </w:rPr>
        <w:fldChar w:fldCharType="separate"/>
      </w:r>
      <w:r>
        <w:rPr>
          <w:noProof/>
        </w:rPr>
        <w:t>106</w:t>
      </w:r>
      <w:r>
        <w:rPr>
          <w:noProof/>
        </w:rPr>
        <w:fldChar w:fldCharType="end"/>
      </w:r>
    </w:p>
    <w:p w14:paraId="54435A2F" w14:textId="51C8B7A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_Toc187413258 \h </w:instrText>
      </w:r>
      <w:r>
        <w:rPr>
          <w:noProof/>
        </w:rPr>
      </w:r>
      <w:r>
        <w:rPr>
          <w:noProof/>
        </w:rPr>
        <w:fldChar w:fldCharType="separate"/>
      </w:r>
      <w:r>
        <w:rPr>
          <w:noProof/>
        </w:rPr>
        <w:t>106</w:t>
      </w:r>
      <w:r>
        <w:rPr>
          <w:noProof/>
        </w:rPr>
        <w:fldChar w:fldCharType="end"/>
      </w:r>
    </w:p>
    <w:p w14:paraId="36E79B8F" w14:textId="7959905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_Toc187413259 \h </w:instrText>
      </w:r>
      <w:r>
        <w:rPr>
          <w:noProof/>
        </w:rPr>
      </w:r>
      <w:r>
        <w:rPr>
          <w:noProof/>
        </w:rPr>
        <w:fldChar w:fldCharType="separate"/>
      </w:r>
      <w:r>
        <w:rPr>
          <w:noProof/>
        </w:rPr>
        <w:t>106</w:t>
      </w:r>
      <w:r>
        <w:rPr>
          <w:noProof/>
        </w:rPr>
        <w:fldChar w:fldCharType="end"/>
      </w:r>
    </w:p>
    <w:p w14:paraId="6E4798A9" w14:textId="26C287F8"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6.1.6.2.15.3</w:t>
      </w:r>
      <w:r>
        <w:rPr>
          <w:rFonts w:asciiTheme="minorHAnsi" w:eastAsiaTheme="minorEastAsia" w:hAnsiTheme="minorHAnsi" w:cstheme="minorBidi"/>
          <w:noProof/>
          <w:kern w:val="2"/>
          <w:sz w:val="22"/>
          <w:szCs w:val="22"/>
          <w:lang w:eastAsia="en-GB"/>
          <w14:ligatures w14:val="standardContextual"/>
        </w:rPr>
        <w:tab/>
      </w:r>
      <w:r>
        <w:rPr>
          <w:noProof/>
          <w:lang w:eastAsia="zh-CN"/>
        </w:rPr>
        <w:t>Type TSNChargingInformation</w:t>
      </w:r>
      <w:r>
        <w:rPr>
          <w:noProof/>
        </w:rPr>
        <w:tab/>
      </w:r>
      <w:r>
        <w:rPr>
          <w:noProof/>
        </w:rPr>
        <w:fldChar w:fldCharType="begin" w:fldLock="1"/>
      </w:r>
      <w:r>
        <w:rPr>
          <w:noProof/>
        </w:rPr>
        <w:instrText xml:space="preserve"> PAGEREF _Toc187413260 \h </w:instrText>
      </w:r>
      <w:r>
        <w:rPr>
          <w:noProof/>
        </w:rPr>
      </w:r>
      <w:r>
        <w:rPr>
          <w:noProof/>
        </w:rPr>
        <w:fldChar w:fldCharType="separate"/>
      </w:r>
      <w:r>
        <w:rPr>
          <w:noProof/>
        </w:rPr>
        <w:t>106</w:t>
      </w:r>
      <w:r>
        <w:rPr>
          <w:noProof/>
        </w:rPr>
        <w:fldChar w:fldCharType="end"/>
      </w:r>
    </w:p>
    <w:p w14:paraId="4BB871D2" w14:textId="3E636BA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_Toc187413261 \h </w:instrText>
      </w:r>
      <w:r>
        <w:rPr>
          <w:noProof/>
        </w:rPr>
      </w:r>
      <w:r>
        <w:rPr>
          <w:noProof/>
        </w:rPr>
        <w:fldChar w:fldCharType="separate"/>
      </w:r>
      <w:r>
        <w:rPr>
          <w:noProof/>
        </w:rPr>
        <w:t>107</w:t>
      </w:r>
      <w:r>
        <w:rPr>
          <w:noProof/>
        </w:rPr>
        <w:fldChar w:fldCharType="end"/>
      </w:r>
    </w:p>
    <w:p w14:paraId="7DF36AD0" w14:textId="3423A1E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_Toc187413262 \h </w:instrText>
      </w:r>
      <w:r>
        <w:rPr>
          <w:noProof/>
        </w:rPr>
      </w:r>
      <w:r>
        <w:rPr>
          <w:noProof/>
        </w:rPr>
        <w:fldChar w:fldCharType="separate"/>
      </w:r>
      <w:r>
        <w:rPr>
          <w:noProof/>
        </w:rPr>
        <w:t>107</w:t>
      </w:r>
      <w:r>
        <w:rPr>
          <w:noProof/>
        </w:rPr>
        <w:fldChar w:fldCharType="end"/>
      </w:r>
    </w:p>
    <w:p w14:paraId="7E55B27B" w14:textId="0E3A0D1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15</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Type TimeSynchronizationInformation</w:t>
      </w:r>
      <w:r>
        <w:rPr>
          <w:noProof/>
        </w:rPr>
        <w:tab/>
      </w:r>
      <w:r>
        <w:rPr>
          <w:noProof/>
        </w:rPr>
        <w:fldChar w:fldCharType="begin" w:fldLock="1"/>
      </w:r>
      <w:r>
        <w:rPr>
          <w:noProof/>
        </w:rPr>
        <w:instrText xml:space="preserve"> PAGEREF _Toc187413263 \h </w:instrText>
      </w:r>
      <w:r>
        <w:rPr>
          <w:noProof/>
        </w:rPr>
      </w:r>
      <w:r>
        <w:rPr>
          <w:noProof/>
        </w:rPr>
        <w:fldChar w:fldCharType="separate"/>
      </w:r>
      <w:r>
        <w:rPr>
          <w:noProof/>
        </w:rPr>
        <w:t>107</w:t>
      </w:r>
      <w:r>
        <w:rPr>
          <w:noProof/>
        </w:rPr>
        <w:fldChar w:fldCharType="end"/>
      </w:r>
    </w:p>
    <w:p w14:paraId="38AD21E1" w14:textId="5CC94776"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6.1.6.2.16</w:t>
      </w:r>
      <w:r>
        <w:rPr>
          <w:rFonts w:asciiTheme="minorHAnsi" w:eastAsiaTheme="minorEastAsia" w:hAnsiTheme="minorHAnsi" w:cstheme="minorBidi"/>
          <w:noProof/>
          <w:kern w:val="2"/>
          <w:sz w:val="22"/>
          <w:szCs w:val="22"/>
          <w:lang w:eastAsia="en-GB"/>
          <w14:ligatures w14:val="standardContextual"/>
        </w:rPr>
        <w:tab/>
      </w:r>
      <w:r>
        <w:rPr>
          <w:noProof/>
          <w:lang w:eastAsia="zh-CN"/>
        </w:rPr>
        <w:t>Inter-CHF information Specified Data Type</w:t>
      </w:r>
      <w:r>
        <w:rPr>
          <w:noProof/>
        </w:rPr>
        <w:tab/>
      </w:r>
      <w:r>
        <w:rPr>
          <w:noProof/>
        </w:rPr>
        <w:fldChar w:fldCharType="begin" w:fldLock="1"/>
      </w:r>
      <w:r>
        <w:rPr>
          <w:noProof/>
        </w:rPr>
        <w:instrText xml:space="preserve"> PAGEREF _Toc187413264 \h </w:instrText>
      </w:r>
      <w:r>
        <w:rPr>
          <w:noProof/>
        </w:rPr>
      </w:r>
      <w:r>
        <w:rPr>
          <w:noProof/>
        </w:rPr>
        <w:fldChar w:fldCharType="separate"/>
      </w:r>
      <w:r>
        <w:rPr>
          <w:noProof/>
        </w:rPr>
        <w:t>107</w:t>
      </w:r>
      <w:r>
        <w:rPr>
          <w:noProof/>
        </w:rPr>
        <w:fldChar w:fldCharType="end"/>
      </w:r>
    </w:p>
    <w:p w14:paraId="64F97EB1" w14:textId="6530B85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_Toc187413265 \h </w:instrText>
      </w:r>
      <w:r>
        <w:rPr>
          <w:noProof/>
        </w:rPr>
      </w:r>
      <w:r>
        <w:rPr>
          <w:noProof/>
        </w:rPr>
        <w:fldChar w:fldCharType="separate"/>
      </w:r>
      <w:r>
        <w:rPr>
          <w:noProof/>
        </w:rPr>
        <w:t>107</w:t>
      </w:r>
      <w:r>
        <w:rPr>
          <w:noProof/>
        </w:rPr>
        <w:fldChar w:fldCharType="end"/>
      </w:r>
    </w:p>
    <w:p w14:paraId="527E30DB" w14:textId="5F82F74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_Toc187413266 \h </w:instrText>
      </w:r>
      <w:r>
        <w:rPr>
          <w:noProof/>
        </w:rPr>
      </w:r>
      <w:r>
        <w:rPr>
          <w:noProof/>
        </w:rPr>
        <w:fldChar w:fldCharType="separate"/>
      </w:r>
      <w:r>
        <w:rPr>
          <w:noProof/>
        </w:rPr>
        <w:t>108</w:t>
      </w:r>
      <w:r>
        <w:rPr>
          <w:noProof/>
        </w:rPr>
        <w:fldChar w:fldCharType="end"/>
      </w:r>
    </w:p>
    <w:p w14:paraId="4E251241" w14:textId="3CF5BB8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6.1.6.2.16.3</w:t>
      </w:r>
      <w:r>
        <w:rPr>
          <w:rFonts w:asciiTheme="minorHAnsi" w:eastAsiaTheme="minorEastAsia" w:hAnsiTheme="minorHAnsi" w:cstheme="minorBidi"/>
          <w:noProof/>
          <w:kern w:val="2"/>
          <w:sz w:val="22"/>
          <w:szCs w:val="22"/>
          <w:lang w:eastAsia="en-GB"/>
          <w14:ligatures w14:val="standardContextual"/>
        </w:rPr>
        <w:tab/>
      </w:r>
      <w:r>
        <w:rPr>
          <w:noProof/>
          <w:lang w:eastAsia="zh-CN"/>
        </w:rPr>
        <w:t>Type InterCHFInformation</w:t>
      </w:r>
      <w:r>
        <w:rPr>
          <w:noProof/>
        </w:rPr>
        <w:tab/>
      </w:r>
      <w:r>
        <w:rPr>
          <w:noProof/>
        </w:rPr>
        <w:fldChar w:fldCharType="begin" w:fldLock="1"/>
      </w:r>
      <w:r>
        <w:rPr>
          <w:noProof/>
        </w:rPr>
        <w:instrText xml:space="preserve"> PAGEREF _Toc187413267 \h </w:instrText>
      </w:r>
      <w:r>
        <w:rPr>
          <w:noProof/>
        </w:rPr>
      </w:r>
      <w:r>
        <w:rPr>
          <w:noProof/>
        </w:rPr>
        <w:fldChar w:fldCharType="separate"/>
      </w:r>
      <w:r>
        <w:rPr>
          <w:noProof/>
        </w:rPr>
        <w:t>108</w:t>
      </w:r>
      <w:r>
        <w:rPr>
          <w:noProof/>
        </w:rPr>
        <w:fldChar w:fldCharType="end"/>
      </w:r>
    </w:p>
    <w:p w14:paraId="7F3A3980" w14:textId="5ED2E22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6.1.6.2.17</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 admission control charging Specified Data Type</w:t>
      </w:r>
      <w:r>
        <w:rPr>
          <w:noProof/>
        </w:rPr>
        <w:tab/>
      </w:r>
      <w:r>
        <w:rPr>
          <w:noProof/>
        </w:rPr>
        <w:fldChar w:fldCharType="begin" w:fldLock="1"/>
      </w:r>
      <w:r>
        <w:rPr>
          <w:noProof/>
        </w:rPr>
        <w:instrText xml:space="preserve"> PAGEREF _Toc187413268 \h </w:instrText>
      </w:r>
      <w:r>
        <w:rPr>
          <w:noProof/>
        </w:rPr>
      </w:r>
      <w:r>
        <w:rPr>
          <w:noProof/>
        </w:rPr>
        <w:fldChar w:fldCharType="separate"/>
      </w:r>
      <w:r>
        <w:rPr>
          <w:noProof/>
        </w:rPr>
        <w:t>108</w:t>
      </w:r>
      <w:r>
        <w:rPr>
          <w:noProof/>
        </w:rPr>
        <w:fldChar w:fldCharType="end"/>
      </w:r>
    </w:p>
    <w:p w14:paraId="77BCE74C" w14:textId="195158C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_Toc187413269 \h </w:instrText>
      </w:r>
      <w:r>
        <w:rPr>
          <w:noProof/>
        </w:rPr>
      </w:r>
      <w:r>
        <w:rPr>
          <w:noProof/>
        </w:rPr>
        <w:fldChar w:fldCharType="separate"/>
      </w:r>
      <w:r>
        <w:rPr>
          <w:noProof/>
        </w:rPr>
        <w:t>108</w:t>
      </w:r>
      <w:r>
        <w:rPr>
          <w:noProof/>
        </w:rPr>
        <w:fldChar w:fldCharType="end"/>
      </w:r>
    </w:p>
    <w:p w14:paraId="25023BEF" w14:textId="1186AA5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_Toc187413270 \h </w:instrText>
      </w:r>
      <w:r>
        <w:rPr>
          <w:noProof/>
        </w:rPr>
      </w:r>
      <w:r>
        <w:rPr>
          <w:noProof/>
        </w:rPr>
        <w:fldChar w:fldCharType="separate"/>
      </w:r>
      <w:r>
        <w:rPr>
          <w:noProof/>
        </w:rPr>
        <w:t>108</w:t>
      </w:r>
      <w:r>
        <w:rPr>
          <w:noProof/>
        </w:rPr>
        <w:fldChar w:fldCharType="end"/>
      </w:r>
    </w:p>
    <w:p w14:paraId="61C1F3E6" w14:textId="15DB399E"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_Toc187413271 \h </w:instrText>
      </w:r>
      <w:r>
        <w:rPr>
          <w:noProof/>
        </w:rPr>
      </w:r>
      <w:r>
        <w:rPr>
          <w:noProof/>
        </w:rPr>
        <w:fldChar w:fldCharType="separate"/>
      </w:r>
      <w:r>
        <w:rPr>
          <w:noProof/>
        </w:rPr>
        <w:t>108</w:t>
      </w:r>
      <w:r>
        <w:rPr>
          <w:noProof/>
        </w:rPr>
        <w:fldChar w:fldCharType="end"/>
      </w:r>
    </w:p>
    <w:p w14:paraId="68B6A19C" w14:textId="1164321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6.1.6.2.17.4</w:t>
      </w:r>
      <w:r>
        <w:rPr>
          <w:rFonts w:asciiTheme="minorHAnsi" w:eastAsiaTheme="minorEastAsia" w:hAnsiTheme="minorHAnsi" w:cstheme="minorBidi"/>
          <w:noProof/>
          <w:kern w:val="2"/>
          <w:sz w:val="22"/>
          <w:szCs w:val="22"/>
          <w:lang w:eastAsia="en-GB"/>
          <w14:ligatures w14:val="standardContextual"/>
        </w:rPr>
        <w:tab/>
      </w:r>
      <w:r>
        <w:rPr>
          <w:noProof/>
          <w:lang w:eastAsia="zh-CN"/>
        </w:rPr>
        <w:t>Type AllocateUnit</w:t>
      </w:r>
      <w:r>
        <w:rPr>
          <w:noProof/>
        </w:rPr>
        <w:tab/>
      </w:r>
      <w:r>
        <w:rPr>
          <w:noProof/>
        </w:rPr>
        <w:fldChar w:fldCharType="begin" w:fldLock="1"/>
      </w:r>
      <w:r>
        <w:rPr>
          <w:noProof/>
        </w:rPr>
        <w:instrText xml:space="preserve"> PAGEREF _Toc187413272 \h </w:instrText>
      </w:r>
      <w:r>
        <w:rPr>
          <w:noProof/>
        </w:rPr>
      </w:r>
      <w:r>
        <w:rPr>
          <w:noProof/>
        </w:rPr>
        <w:fldChar w:fldCharType="separate"/>
      </w:r>
      <w:r>
        <w:rPr>
          <w:noProof/>
        </w:rPr>
        <w:t>109</w:t>
      </w:r>
      <w:r>
        <w:rPr>
          <w:noProof/>
        </w:rPr>
        <w:fldChar w:fldCharType="end"/>
      </w:r>
    </w:p>
    <w:p w14:paraId="4162BC75" w14:textId="6F678906"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_Toc187413273 \h </w:instrText>
      </w:r>
      <w:r>
        <w:rPr>
          <w:noProof/>
        </w:rPr>
      </w:r>
      <w:r>
        <w:rPr>
          <w:noProof/>
        </w:rPr>
        <w:fldChar w:fldCharType="separate"/>
      </w:r>
      <w:r>
        <w:rPr>
          <w:noProof/>
        </w:rPr>
        <w:t>109</w:t>
      </w:r>
      <w:r>
        <w:rPr>
          <w:noProof/>
        </w:rPr>
        <w:fldChar w:fldCharType="end"/>
      </w:r>
    </w:p>
    <w:p w14:paraId="03E4A5BB" w14:textId="410C135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6.1.6.2.17.6</w:t>
      </w:r>
      <w:r>
        <w:rPr>
          <w:rFonts w:asciiTheme="minorHAnsi" w:eastAsiaTheme="minorEastAsia" w:hAnsiTheme="minorHAnsi" w:cstheme="minorBidi"/>
          <w:noProof/>
          <w:kern w:val="2"/>
          <w:sz w:val="22"/>
          <w:szCs w:val="22"/>
          <w:lang w:eastAsia="en-GB"/>
          <w14:ligatures w14:val="standardContextual"/>
        </w:rPr>
        <w:tab/>
      </w:r>
      <w:r>
        <w:rPr>
          <w:noProof/>
          <w:lang w:eastAsia="zh-CN"/>
        </w:rPr>
        <w:t>Type NSACFC</w:t>
      </w:r>
      <w:r>
        <w:rPr>
          <w:noProof/>
        </w:rPr>
        <w:t>hargingInformation</w:t>
      </w:r>
      <w:r>
        <w:rPr>
          <w:noProof/>
        </w:rPr>
        <w:tab/>
      </w:r>
      <w:r>
        <w:rPr>
          <w:noProof/>
        </w:rPr>
        <w:fldChar w:fldCharType="begin" w:fldLock="1"/>
      </w:r>
      <w:r>
        <w:rPr>
          <w:noProof/>
        </w:rPr>
        <w:instrText xml:space="preserve"> PAGEREF _Toc187413274 \h </w:instrText>
      </w:r>
      <w:r>
        <w:rPr>
          <w:noProof/>
        </w:rPr>
      </w:r>
      <w:r>
        <w:rPr>
          <w:noProof/>
        </w:rPr>
        <w:fldChar w:fldCharType="separate"/>
      </w:r>
      <w:r>
        <w:rPr>
          <w:noProof/>
        </w:rPr>
        <w:t>109</w:t>
      </w:r>
      <w:r>
        <w:rPr>
          <w:noProof/>
        </w:rPr>
        <w:fldChar w:fldCharType="end"/>
      </w:r>
    </w:p>
    <w:p w14:paraId="75B6A683" w14:textId="0755DC3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6.1.6.2.17.7</w:t>
      </w:r>
      <w:r>
        <w:rPr>
          <w:rFonts w:asciiTheme="minorHAnsi" w:eastAsiaTheme="minorEastAsia" w:hAnsiTheme="minorHAnsi" w:cstheme="minorBidi"/>
          <w:noProof/>
          <w:kern w:val="2"/>
          <w:sz w:val="22"/>
          <w:szCs w:val="22"/>
          <w:lang w:eastAsia="en-GB"/>
          <w14:ligatures w14:val="standardContextual"/>
        </w:rPr>
        <w:tab/>
      </w:r>
      <w:r>
        <w:rPr>
          <w:noProof/>
          <w:lang w:eastAsia="zh-CN"/>
        </w:rPr>
        <w:t>Type NSACContainerInformation</w:t>
      </w:r>
      <w:r>
        <w:rPr>
          <w:noProof/>
        </w:rPr>
        <w:tab/>
      </w:r>
      <w:r>
        <w:rPr>
          <w:noProof/>
        </w:rPr>
        <w:fldChar w:fldCharType="begin" w:fldLock="1"/>
      </w:r>
      <w:r>
        <w:rPr>
          <w:noProof/>
        </w:rPr>
        <w:instrText xml:space="preserve"> PAGEREF _Toc187413275 \h </w:instrText>
      </w:r>
      <w:r>
        <w:rPr>
          <w:noProof/>
        </w:rPr>
      </w:r>
      <w:r>
        <w:rPr>
          <w:noProof/>
        </w:rPr>
        <w:fldChar w:fldCharType="separate"/>
      </w:r>
      <w:r>
        <w:rPr>
          <w:noProof/>
        </w:rPr>
        <w:t>109</w:t>
      </w:r>
      <w:r>
        <w:rPr>
          <w:noProof/>
        </w:rPr>
        <w:fldChar w:fldCharType="end"/>
      </w:r>
    </w:p>
    <w:p w14:paraId="7B1ED68A" w14:textId="6AB0FE2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6.1.6.2.18</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_Toc187413276 \h </w:instrText>
      </w:r>
      <w:r>
        <w:rPr>
          <w:noProof/>
        </w:rPr>
      </w:r>
      <w:r>
        <w:rPr>
          <w:noProof/>
        </w:rPr>
        <w:fldChar w:fldCharType="separate"/>
      </w:r>
      <w:r>
        <w:rPr>
          <w:noProof/>
        </w:rPr>
        <w:t>110</w:t>
      </w:r>
      <w:r>
        <w:rPr>
          <w:noProof/>
        </w:rPr>
        <w:fldChar w:fldCharType="end"/>
      </w:r>
    </w:p>
    <w:p w14:paraId="69195C26" w14:textId="73AA414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_Toc187413277 \h </w:instrText>
      </w:r>
      <w:r>
        <w:rPr>
          <w:noProof/>
        </w:rPr>
      </w:r>
      <w:r>
        <w:rPr>
          <w:noProof/>
        </w:rPr>
        <w:fldChar w:fldCharType="separate"/>
      </w:r>
      <w:r>
        <w:rPr>
          <w:noProof/>
        </w:rPr>
        <w:t>110</w:t>
      </w:r>
      <w:r>
        <w:rPr>
          <w:noProof/>
        </w:rPr>
        <w:fldChar w:fldCharType="end"/>
      </w:r>
    </w:p>
    <w:p w14:paraId="0CF10CED" w14:textId="0F100EA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_Toc187413278 \h </w:instrText>
      </w:r>
      <w:r>
        <w:rPr>
          <w:noProof/>
        </w:rPr>
      </w:r>
      <w:r>
        <w:rPr>
          <w:noProof/>
        </w:rPr>
        <w:fldChar w:fldCharType="separate"/>
      </w:r>
      <w:r>
        <w:rPr>
          <w:noProof/>
        </w:rPr>
        <w:t>110</w:t>
      </w:r>
      <w:r>
        <w:rPr>
          <w:noProof/>
        </w:rPr>
        <w:fldChar w:fldCharType="end"/>
      </w:r>
    </w:p>
    <w:p w14:paraId="1689A1E3" w14:textId="4FF2DFF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6.1.6.2.18.3</w:t>
      </w:r>
      <w:r>
        <w:rPr>
          <w:rFonts w:asciiTheme="minorHAnsi" w:eastAsiaTheme="minorEastAsia" w:hAnsiTheme="minorHAnsi" w:cstheme="minorBidi"/>
          <w:noProof/>
          <w:kern w:val="2"/>
          <w:sz w:val="22"/>
          <w:szCs w:val="22"/>
          <w:lang w:eastAsia="en-GB"/>
          <w14:ligatures w14:val="standardContextual"/>
        </w:rPr>
        <w:tab/>
      </w:r>
      <w:r>
        <w:rPr>
          <w:noProof/>
          <w:lang w:eastAsia="zh-CN"/>
        </w:rPr>
        <w:t>Type NSSAAC</w:t>
      </w:r>
      <w:r>
        <w:rPr>
          <w:noProof/>
        </w:rPr>
        <w:t>hargingInformation</w:t>
      </w:r>
      <w:r>
        <w:rPr>
          <w:noProof/>
        </w:rPr>
        <w:tab/>
      </w:r>
      <w:r>
        <w:rPr>
          <w:noProof/>
        </w:rPr>
        <w:fldChar w:fldCharType="begin" w:fldLock="1"/>
      </w:r>
      <w:r>
        <w:rPr>
          <w:noProof/>
        </w:rPr>
        <w:instrText xml:space="preserve"> PAGEREF _Toc187413279 \h </w:instrText>
      </w:r>
      <w:r>
        <w:rPr>
          <w:noProof/>
        </w:rPr>
      </w:r>
      <w:r>
        <w:rPr>
          <w:noProof/>
        </w:rPr>
        <w:fldChar w:fldCharType="separate"/>
      </w:r>
      <w:r>
        <w:rPr>
          <w:noProof/>
        </w:rPr>
        <w:t>110</w:t>
      </w:r>
      <w:r>
        <w:rPr>
          <w:noProof/>
        </w:rPr>
        <w:fldChar w:fldCharType="end"/>
      </w:r>
    </w:p>
    <w:p w14:paraId="39144760" w14:textId="11BD4477"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_Toc187413280 \h </w:instrText>
      </w:r>
      <w:r>
        <w:rPr>
          <w:noProof/>
        </w:rPr>
      </w:r>
      <w:r>
        <w:rPr>
          <w:noProof/>
        </w:rPr>
        <w:fldChar w:fldCharType="separate"/>
      </w:r>
      <w:r>
        <w:rPr>
          <w:noProof/>
        </w:rPr>
        <w:t>110</w:t>
      </w:r>
      <w:r>
        <w:rPr>
          <w:noProof/>
        </w:rPr>
        <w:fldChar w:fldCharType="end"/>
      </w:r>
    </w:p>
    <w:p w14:paraId="5A02F368" w14:textId="150001D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_Toc187413281 \h </w:instrText>
      </w:r>
      <w:r>
        <w:rPr>
          <w:noProof/>
        </w:rPr>
      </w:r>
      <w:r>
        <w:rPr>
          <w:noProof/>
        </w:rPr>
        <w:fldChar w:fldCharType="separate"/>
      </w:r>
      <w:r>
        <w:rPr>
          <w:noProof/>
        </w:rPr>
        <w:t>110</w:t>
      </w:r>
      <w:r>
        <w:rPr>
          <w:noProof/>
        </w:rPr>
        <w:fldChar w:fldCharType="end"/>
      </w:r>
    </w:p>
    <w:p w14:paraId="3E40CC33" w14:textId="7225B75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_Toc187413282 \h </w:instrText>
      </w:r>
      <w:r>
        <w:rPr>
          <w:noProof/>
        </w:rPr>
      </w:r>
      <w:r>
        <w:rPr>
          <w:noProof/>
        </w:rPr>
        <w:fldChar w:fldCharType="separate"/>
      </w:r>
      <w:r>
        <w:rPr>
          <w:noProof/>
        </w:rPr>
        <w:t>111</w:t>
      </w:r>
      <w:r>
        <w:rPr>
          <w:noProof/>
        </w:rPr>
        <w:fldChar w:fldCharType="end"/>
      </w:r>
    </w:p>
    <w:p w14:paraId="56E69E30" w14:textId="7BA3CEC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6.1.6.3.3</w:t>
      </w:r>
      <w:r>
        <w:rPr>
          <w:rFonts w:asciiTheme="minorHAnsi" w:eastAsiaTheme="minorEastAsia" w:hAnsiTheme="minorHAnsi" w:cstheme="minorBidi"/>
          <w:noProof/>
          <w:kern w:val="2"/>
          <w:sz w:val="22"/>
          <w:szCs w:val="22"/>
          <w:lang w:eastAsia="en-GB"/>
          <w14:ligatures w14:val="standardContextual"/>
        </w:rPr>
        <w:tab/>
      </w:r>
      <w:r>
        <w:rPr>
          <w:noProof/>
        </w:rPr>
        <w:t>Enumeration: NotificationType</w:t>
      </w:r>
      <w:r>
        <w:rPr>
          <w:noProof/>
        </w:rPr>
        <w:tab/>
      </w:r>
      <w:r>
        <w:rPr>
          <w:noProof/>
        </w:rPr>
        <w:fldChar w:fldCharType="begin" w:fldLock="1"/>
      </w:r>
      <w:r>
        <w:rPr>
          <w:noProof/>
        </w:rPr>
        <w:instrText xml:space="preserve"> PAGEREF _Toc187413283 \h </w:instrText>
      </w:r>
      <w:r>
        <w:rPr>
          <w:noProof/>
        </w:rPr>
      </w:r>
      <w:r>
        <w:rPr>
          <w:noProof/>
        </w:rPr>
        <w:fldChar w:fldCharType="separate"/>
      </w:r>
      <w:r>
        <w:rPr>
          <w:noProof/>
        </w:rPr>
        <w:t>111</w:t>
      </w:r>
      <w:r>
        <w:rPr>
          <w:noProof/>
        </w:rPr>
        <w:fldChar w:fldCharType="end"/>
      </w:r>
    </w:p>
    <w:p w14:paraId="684F7339" w14:textId="6B07398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_Toc187413284 \h </w:instrText>
      </w:r>
      <w:r>
        <w:rPr>
          <w:noProof/>
        </w:rPr>
      </w:r>
      <w:r>
        <w:rPr>
          <w:noProof/>
        </w:rPr>
        <w:fldChar w:fldCharType="separate"/>
      </w:r>
      <w:r>
        <w:rPr>
          <w:noProof/>
        </w:rPr>
        <w:t>112</w:t>
      </w:r>
      <w:r>
        <w:rPr>
          <w:noProof/>
        </w:rPr>
        <w:fldChar w:fldCharType="end"/>
      </w:r>
    </w:p>
    <w:p w14:paraId="4B043F1A" w14:textId="4ECDD9CC"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_Toc187413285 \h </w:instrText>
      </w:r>
      <w:r>
        <w:rPr>
          <w:noProof/>
        </w:rPr>
      </w:r>
      <w:r>
        <w:rPr>
          <w:noProof/>
        </w:rPr>
        <w:fldChar w:fldCharType="separate"/>
      </w:r>
      <w:r>
        <w:rPr>
          <w:noProof/>
        </w:rPr>
        <w:t>112</w:t>
      </w:r>
      <w:r>
        <w:rPr>
          <w:noProof/>
        </w:rPr>
        <w:fldChar w:fldCharType="end"/>
      </w:r>
    </w:p>
    <w:p w14:paraId="7CF5A9C6" w14:textId="1DDF90E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TriggerType</w:t>
      </w:r>
      <w:r>
        <w:rPr>
          <w:noProof/>
        </w:rPr>
        <w:tab/>
      </w:r>
      <w:r>
        <w:rPr>
          <w:noProof/>
        </w:rPr>
        <w:fldChar w:fldCharType="begin" w:fldLock="1"/>
      </w:r>
      <w:r>
        <w:rPr>
          <w:noProof/>
        </w:rPr>
        <w:instrText xml:space="preserve"> PAGEREF _Toc187413286 \h </w:instrText>
      </w:r>
      <w:r>
        <w:rPr>
          <w:noProof/>
        </w:rPr>
      </w:r>
      <w:r>
        <w:rPr>
          <w:noProof/>
        </w:rPr>
        <w:fldChar w:fldCharType="separate"/>
      </w:r>
      <w:r>
        <w:rPr>
          <w:noProof/>
        </w:rPr>
        <w:t>113</w:t>
      </w:r>
      <w:r>
        <w:rPr>
          <w:noProof/>
        </w:rPr>
        <w:fldChar w:fldCharType="end"/>
      </w:r>
    </w:p>
    <w:p w14:paraId="777F0F41" w14:textId="2FCDB87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FinalUnitAction</w:t>
      </w:r>
      <w:r>
        <w:rPr>
          <w:noProof/>
        </w:rPr>
        <w:tab/>
      </w:r>
      <w:r>
        <w:rPr>
          <w:noProof/>
        </w:rPr>
        <w:fldChar w:fldCharType="begin" w:fldLock="1"/>
      </w:r>
      <w:r>
        <w:rPr>
          <w:noProof/>
        </w:rPr>
        <w:instrText xml:space="preserve"> PAGEREF _Toc187413287 \h </w:instrText>
      </w:r>
      <w:r>
        <w:rPr>
          <w:noProof/>
        </w:rPr>
      </w:r>
      <w:r>
        <w:rPr>
          <w:noProof/>
        </w:rPr>
        <w:fldChar w:fldCharType="separate"/>
      </w:r>
      <w:r>
        <w:rPr>
          <w:noProof/>
        </w:rPr>
        <w:t>118</w:t>
      </w:r>
      <w:r>
        <w:rPr>
          <w:noProof/>
        </w:rPr>
        <w:fldChar w:fldCharType="end"/>
      </w:r>
    </w:p>
    <w:p w14:paraId="60793A68" w14:textId="6813020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6.1.6.3.8</w:t>
      </w:r>
      <w:r>
        <w:rPr>
          <w:rFonts w:asciiTheme="minorHAnsi" w:eastAsiaTheme="minorEastAsia" w:hAnsiTheme="minorHAnsi" w:cstheme="minorBidi"/>
          <w:noProof/>
          <w:kern w:val="2"/>
          <w:sz w:val="22"/>
          <w:szCs w:val="22"/>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_Toc187413288 \h </w:instrText>
      </w:r>
      <w:r>
        <w:rPr>
          <w:noProof/>
        </w:rPr>
      </w:r>
      <w:r>
        <w:rPr>
          <w:noProof/>
        </w:rPr>
        <w:fldChar w:fldCharType="separate"/>
      </w:r>
      <w:r>
        <w:rPr>
          <w:noProof/>
        </w:rPr>
        <w:t>118</w:t>
      </w:r>
      <w:r>
        <w:rPr>
          <w:noProof/>
        </w:rPr>
        <w:fldChar w:fldCharType="end"/>
      </w:r>
    </w:p>
    <w:p w14:paraId="25C2831F" w14:textId="3A7420F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TriggerCategory</w:t>
      </w:r>
      <w:r>
        <w:rPr>
          <w:noProof/>
        </w:rPr>
        <w:tab/>
      </w:r>
      <w:r>
        <w:rPr>
          <w:noProof/>
        </w:rPr>
        <w:fldChar w:fldCharType="begin" w:fldLock="1"/>
      </w:r>
      <w:r>
        <w:rPr>
          <w:noProof/>
        </w:rPr>
        <w:instrText xml:space="preserve"> PAGEREF _Toc187413289 \h </w:instrText>
      </w:r>
      <w:r>
        <w:rPr>
          <w:noProof/>
        </w:rPr>
      </w:r>
      <w:r>
        <w:rPr>
          <w:noProof/>
        </w:rPr>
        <w:fldChar w:fldCharType="separate"/>
      </w:r>
      <w:r>
        <w:rPr>
          <w:noProof/>
        </w:rPr>
        <w:t>118</w:t>
      </w:r>
      <w:r>
        <w:rPr>
          <w:noProof/>
        </w:rPr>
        <w:fldChar w:fldCharType="end"/>
      </w:r>
    </w:p>
    <w:p w14:paraId="322CFFD9" w14:textId="5FB42BA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QuotaManagementIndicator</w:t>
      </w:r>
      <w:r>
        <w:rPr>
          <w:noProof/>
        </w:rPr>
        <w:tab/>
      </w:r>
      <w:r>
        <w:rPr>
          <w:noProof/>
        </w:rPr>
        <w:fldChar w:fldCharType="begin" w:fldLock="1"/>
      </w:r>
      <w:r>
        <w:rPr>
          <w:noProof/>
        </w:rPr>
        <w:instrText xml:space="preserve"> PAGEREF _Toc187413290 \h </w:instrText>
      </w:r>
      <w:r>
        <w:rPr>
          <w:noProof/>
        </w:rPr>
      </w:r>
      <w:r>
        <w:rPr>
          <w:noProof/>
        </w:rPr>
        <w:fldChar w:fldCharType="separate"/>
      </w:r>
      <w:r>
        <w:rPr>
          <w:noProof/>
        </w:rPr>
        <w:t>118</w:t>
      </w:r>
      <w:r>
        <w:rPr>
          <w:noProof/>
        </w:rPr>
        <w:fldChar w:fldCharType="end"/>
      </w:r>
    </w:p>
    <w:p w14:paraId="035FFB88" w14:textId="0BD2301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FailureHandling</w:t>
      </w:r>
      <w:r>
        <w:rPr>
          <w:noProof/>
        </w:rPr>
        <w:tab/>
      </w:r>
      <w:r>
        <w:rPr>
          <w:noProof/>
        </w:rPr>
        <w:fldChar w:fldCharType="begin" w:fldLock="1"/>
      </w:r>
      <w:r>
        <w:rPr>
          <w:noProof/>
        </w:rPr>
        <w:instrText xml:space="preserve"> PAGEREF _Toc187413291 \h </w:instrText>
      </w:r>
      <w:r>
        <w:rPr>
          <w:noProof/>
        </w:rPr>
      </w:r>
      <w:r>
        <w:rPr>
          <w:noProof/>
        </w:rPr>
        <w:fldChar w:fldCharType="separate"/>
      </w:r>
      <w:r>
        <w:rPr>
          <w:noProof/>
        </w:rPr>
        <w:t>119</w:t>
      </w:r>
      <w:r>
        <w:rPr>
          <w:noProof/>
        </w:rPr>
        <w:fldChar w:fldCharType="end"/>
      </w:r>
    </w:p>
    <w:p w14:paraId="14413FC4" w14:textId="563D71DC"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SessionFailover</w:t>
      </w:r>
      <w:r>
        <w:rPr>
          <w:noProof/>
        </w:rPr>
        <w:tab/>
      </w:r>
      <w:r>
        <w:rPr>
          <w:noProof/>
        </w:rPr>
        <w:fldChar w:fldCharType="begin" w:fldLock="1"/>
      </w:r>
      <w:r>
        <w:rPr>
          <w:noProof/>
        </w:rPr>
        <w:instrText xml:space="preserve"> PAGEREF _Toc187413292 \h </w:instrText>
      </w:r>
      <w:r>
        <w:rPr>
          <w:noProof/>
        </w:rPr>
      </w:r>
      <w:r>
        <w:rPr>
          <w:noProof/>
        </w:rPr>
        <w:fldChar w:fldCharType="separate"/>
      </w:r>
      <w:r>
        <w:rPr>
          <w:noProof/>
        </w:rPr>
        <w:t>119</w:t>
      </w:r>
      <w:r>
        <w:rPr>
          <w:noProof/>
        </w:rPr>
        <w:fldChar w:fldCharType="end"/>
      </w:r>
    </w:p>
    <w:p w14:paraId="2637EDE3" w14:textId="4B8D092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_Toc187413293 \h </w:instrText>
      </w:r>
      <w:r>
        <w:rPr>
          <w:noProof/>
        </w:rPr>
      </w:r>
      <w:r>
        <w:rPr>
          <w:noProof/>
        </w:rPr>
        <w:fldChar w:fldCharType="separate"/>
      </w:r>
      <w:r>
        <w:rPr>
          <w:noProof/>
        </w:rPr>
        <w:t>119</w:t>
      </w:r>
      <w:r>
        <w:rPr>
          <w:noProof/>
        </w:rPr>
        <w:fldChar w:fldCharType="end"/>
      </w:r>
    </w:p>
    <w:p w14:paraId="4AADF355" w14:textId="0D72118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ResultCode</w:t>
      </w:r>
      <w:r>
        <w:rPr>
          <w:noProof/>
        </w:rPr>
        <w:tab/>
      </w:r>
      <w:r>
        <w:rPr>
          <w:noProof/>
        </w:rPr>
        <w:fldChar w:fldCharType="begin" w:fldLock="1"/>
      </w:r>
      <w:r>
        <w:rPr>
          <w:noProof/>
        </w:rPr>
        <w:instrText xml:space="preserve"> PAGEREF _Toc187413294 \h </w:instrText>
      </w:r>
      <w:r>
        <w:rPr>
          <w:noProof/>
        </w:rPr>
      </w:r>
      <w:r>
        <w:rPr>
          <w:noProof/>
        </w:rPr>
        <w:fldChar w:fldCharType="separate"/>
      </w:r>
      <w:r>
        <w:rPr>
          <w:noProof/>
        </w:rPr>
        <w:t>120</w:t>
      </w:r>
      <w:r>
        <w:rPr>
          <w:noProof/>
        </w:rPr>
        <w:fldChar w:fldCharType="end"/>
      </w:r>
    </w:p>
    <w:p w14:paraId="0E5CE3DE" w14:textId="671E05D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_Toc187413295 \h </w:instrText>
      </w:r>
      <w:r>
        <w:rPr>
          <w:noProof/>
        </w:rPr>
      </w:r>
      <w:r>
        <w:rPr>
          <w:noProof/>
        </w:rPr>
        <w:fldChar w:fldCharType="separate"/>
      </w:r>
      <w:r>
        <w:rPr>
          <w:noProof/>
        </w:rPr>
        <w:t>122</w:t>
      </w:r>
      <w:r>
        <w:rPr>
          <w:noProof/>
        </w:rPr>
        <w:fldChar w:fldCharType="end"/>
      </w:r>
    </w:p>
    <w:p w14:paraId="1C9E62EA" w14:textId="00FF4BD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RoamerInOut</w:t>
      </w:r>
      <w:r>
        <w:rPr>
          <w:noProof/>
        </w:rPr>
        <w:tab/>
      </w:r>
      <w:r>
        <w:rPr>
          <w:noProof/>
        </w:rPr>
        <w:fldChar w:fldCharType="begin" w:fldLock="1"/>
      </w:r>
      <w:r>
        <w:rPr>
          <w:noProof/>
        </w:rPr>
        <w:instrText xml:space="preserve"> PAGEREF _Toc187413296 \h </w:instrText>
      </w:r>
      <w:r>
        <w:rPr>
          <w:noProof/>
        </w:rPr>
      </w:r>
      <w:r>
        <w:rPr>
          <w:noProof/>
        </w:rPr>
        <w:fldChar w:fldCharType="separate"/>
      </w:r>
      <w:r>
        <w:rPr>
          <w:noProof/>
        </w:rPr>
        <w:t>122</w:t>
      </w:r>
      <w:r>
        <w:rPr>
          <w:noProof/>
        </w:rPr>
        <w:fldChar w:fldCharType="end"/>
      </w:r>
    </w:p>
    <w:p w14:paraId="03456562" w14:textId="64F123F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_Toc187413297 \h </w:instrText>
      </w:r>
      <w:r>
        <w:rPr>
          <w:noProof/>
        </w:rPr>
      </w:r>
      <w:r>
        <w:rPr>
          <w:noProof/>
        </w:rPr>
        <w:fldChar w:fldCharType="separate"/>
      </w:r>
      <w:r>
        <w:rPr>
          <w:noProof/>
        </w:rPr>
        <w:t>122</w:t>
      </w:r>
      <w:r>
        <w:rPr>
          <w:noProof/>
        </w:rPr>
        <w:fldChar w:fldCharType="end"/>
      </w:r>
    </w:p>
    <w:p w14:paraId="184F00D3" w14:textId="6A28239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Enumeration: SMMessageType</w:t>
      </w:r>
      <w:r>
        <w:rPr>
          <w:noProof/>
        </w:rPr>
        <w:tab/>
      </w:r>
      <w:r>
        <w:rPr>
          <w:noProof/>
        </w:rPr>
        <w:fldChar w:fldCharType="begin" w:fldLock="1"/>
      </w:r>
      <w:r>
        <w:rPr>
          <w:noProof/>
        </w:rPr>
        <w:instrText xml:space="preserve"> PAGEREF _Toc187413298 \h </w:instrText>
      </w:r>
      <w:r>
        <w:rPr>
          <w:noProof/>
        </w:rPr>
      </w:r>
      <w:r>
        <w:rPr>
          <w:noProof/>
        </w:rPr>
        <w:fldChar w:fldCharType="separate"/>
      </w:r>
      <w:r>
        <w:rPr>
          <w:noProof/>
        </w:rPr>
        <w:t>122</w:t>
      </w:r>
      <w:r>
        <w:rPr>
          <w:noProof/>
        </w:rPr>
        <w:fldChar w:fldCharType="end"/>
      </w:r>
    </w:p>
    <w:p w14:paraId="29DF562E" w14:textId="3A3135F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SMPriority</w:t>
      </w:r>
      <w:r>
        <w:rPr>
          <w:noProof/>
        </w:rPr>
        <w:tab/>
      </w:r>
      <w:r>
        <w:rPr>
          <w:noProof/>
        </w:rPr>
        <w:fldChar w:fldCharType="begin" w:fldLock="1"/>
      </w:r>
      <w:r>
        <w:rPr>
          <w:noProof/>
        </w:rPr>
        <w:instrText xml:space="preserve"> PAGEREF _Toc187413299 \h </w:instrText>
      </w:r>
      <w:r>
        <w:rPr>
          <w:noProof/>
        </w:rPr>
      </w:r>
      <w:r>
        <w:rPr>
          <w:noProof/>
        </w:rPr>
        <w:fldChar w:fldCharType="separate"/>
      </w:r>
      <w:r>
        <w:rPr>
          <w:noProof/>
        </w:rPr>
        <w:t>122</w:t>
      </w:r>
      <w:r>
        <w:rPr>
          <w:noProof/>
        </w:rPr>
        <w:fldChar w:fldCharType="end"/>
      </w:r>
    </w:p>
    <w:p w14:paraId="77F9DDAD" w14:textId="7B9761C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DeliveryReportRequested</w:t>
      </w:r>
      <w:r>
        <w:rPr>
          <w:noProof/>
        </w:rPr>
        <w:tab/>
      </w:r>
      <w:r>
        <w:rPr>
          <w:noProof/>
        </w:rPr>
        <w:fldChar w:fldCharType="begin" w:fldLock="1"/>
      </w:r>
      <w:r>
        <w:rPr>
          <w:noProof/>
        </w:rPr>
        <w:instrText xml:space="preserve"> PAGEREF _Toc187413300 \h </w:instrText>
      </w:r>
      <w:r>
        <w:rPr>
          <w:noProof/>
        </w:rPr>
      </w:r>
      <w:r>
        <w:rPr>
          <w:noProof/>
        </w:rPr>
        <w:fldChar w:fldCharType="separate"/>
      </w:r>
      <w:r>
        <w:rPr>
          <w:noProof/>
        </w:rPr>
        <w:t>122</w:t>
      </w:r>
      <w:r>
        <w:rPr>
          <w:noProof/>
        </w:rPr>
        <w:fldChar w:fldCharType="end"/>
      </w:r>
    </w:p>
    <w:p w14:paraId="47BA342D" w14:textId="316D3DD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Enumeration: InterfaceType</w:t>
      </w:r>
      <w:r>
        <w:rPr>
          <w:noProof/>
        </w:rPr>
        <w:tab/>
      </w:r>
      <w:r>
        <w:rPr>
          <w:noProof/>
        </w:rPr>
        <w:fldChar w:fldCharType="begin" w:fldLock="1"/>
      </w:r>
      <w:r>
        <w:rPr>
          <w:noProof/>
        </w:rPr>
        <w:instrText xml:space="preserve"> PAGEREF _Toc187413301 \h </w:instrText>
      </w:r>
      <w:r>
        <w:rPr>
          <w:noProof/>
        </w:rPr>
      </w:r>
      <w:r>
        <w:rPr>
          <w:noProof/>
        </w:rPr>
        <w:fldChar w:fldCharType="separate"/>
      </w:r>
      <w:r>
        <w:rPr>
          <w:noProof/>
        </w:rPr>
        <w:t>123</w:t>
      </w:r>
      <w:r>
        <w:rPr>
          <w:noProof/>
        </w:rPr>
        <w:fldChar w:fldCharType="end"/>
      </w:r>
    </w:p>
    <w:p w14:paraId="4D7085C7" w14:textId="042419A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Enumeration: ClassIdentifier</w:t>
      </w:r>
      <w:r>
        <w:rPr>
          <w:noProof/>
        </w:rPr>
        <w:tab/>
      </w:r>
      <w:r>
        <w:rPr>
          <w:noProof/>
        </w:rPr>
        <w:fldChar w:fldCharType="begin" w:fldLock="1"/>
      </w:r>
      <w:r>
        <w:rPr>
          <w:noProof/>
        </w:rPr>
        <w:instrText xml:space="preserve"> PAGEREF _Toc187413302 \h </w:instrText>
      </w:r>
      <w:r>
        <w:rPr>
          <w:noProof/>
        </w:rPr>
      </w:r>
      <w:r>
        <w:rPr>
          <w:noProof/>
        </w:rPr>
        <w:fldChar w:fldCharType="separate"/>
      </w:r>
      <w:r>
        <w:rPr>
          <w:noProof/>
        </w:rPr>
        <w:t>123</w:t>
      </w:r>
      <w:r>
        <w:rPr>
          <w:noProof/>
        </w:rPr>
        <w:fldChar w:fldCharType="end"/>
      </w:r>
    </w:p>
    <w:p w14:paraId="70C8FE8E" w14:textId="2B1F2A8F"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Enumeration: SMAddressType</w:t>
      </w:r>
      <w:r>
        <w:rPr>
          <w:noProof/>
        </w:rPr>
        <w:tab/>
      </w:r>
      <w:r>
        <w:rPr>
          <w:noProof/>
        </w:rPr>
        <w:fldChar w:fldCharType="begin" w:fldLock="1"/>
      </w:r>
      <w:r>
        <w:rPr>
          <w:noProof/>
        </w:rPr>
        <w:instrText xml:space="preserve"> PAGEREF _Toc187413303 \h </w:instrText>
      </w:r>
      <w:r>
        <w:rPr>
          <w:noProof/>
        </w:rPr>
      </w:r>
      <w:r>
        <w:rPr>
          <w:noProof/>
        </w:rPr>
        <w:fldChar w:fldCharType="separate"/>
      </w:r>
      <w:r>
        <w:rPr>
          <w:noProof/>
        </w:rPr>
        <w:t>123</w:t>
      </w:r>
      <w:r>
        <w:rPr>
          <w:noProof/>
        </w:rPr>
        <w:fldChar w:fldCharType="end"/>
      </w:r>
    </w:p>
    <w:p w14:paraId="69DA7090" w14:textId="3777861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Enumeration: SMAddresseeType</w:t>
      </w:r>
      <w:r>
        <w:rPr>
          <w:noProof/>
        </w:rPr>
        <w:tab/>
      </w:r>
      <w:r>
        <w:rPr>
          <w:noProof/>
        </w:rPr>
        <w:fldChar w:fldCharType="begin" w:fldLock="1"/>
      </w:r>
      <w:r>
        <w:rPr>
          <w:noProof/>
        </w:rPr>
        <w:instrText xml:space="preserve"> PAGEREF _Toc187413304 \h </w:instrText>
      </w:r>
      <w:r>
        <w:rPr>
          <w:noProof/>
        </w:rPr>
      </w:r>
      <w:r>
        <w:rPr>
          <w:noProof/>
        </w:rPr>
        <w:fldChar w:fldCharType="separate"/>
      </w:r>
      <w:r>
        <w:rPr>
          <w:noProof/>
        </w:rPr>
        <w:t>123</w:t>
      </w:r>
      <w:r>
        <w:rPr>
          <w:noProof/>
        </w:rPr>
        <w:fldChar w:fldCharType="end"/>
      </w:r>
    </w:p>
    <w:p w14:paraId="7C1D4290" w14:textId="01FF694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6.1.6.3.25</w:t>
      </w:r>
      <w:r>
        <w:rPr>
          <w:rFonts w:asciiTheme="minorHAnsi" w:eastAsiaTheme="minorEastAsia" w:hAnsiTheme="minorHAnsi" w:cstheme="minorBidi"/>
          <w:noProof/>
          <w:kern w:val="2"/>
          <w:sz w:val="22"/>
          <w:szCs w:val="22"/>
          <w:lang w:eastAsia="en-GB"/>
          <w14:ligatures w14:val="standardContextual"/>
        </w:rPr>
        <w:tab/>
      </w:r>
      <w:r>
        <w:rPr>
          <w:noProof/>
        </w:rPr>
        <w:t>Enumeration: SMServiceType</w:t>
      </w:r>
      <w:r>
        <w:rPr>
          <w:noProof/>
        </w:rPr>
        <w:tab/>
      </w:r>
      <w:r>
        <w:rPr>
          <w:noProof/>
        </w:rPr>
        <w:fldChar w:fldCharType="begin" w:fldLock="1"/>
      </w:r>
      <w:r>
        <w:rPr>
          <w:noProof/>
        </w:rPr>
        <w:instrText xml:space="preserve"> PAGEREF _Toc187413305 \h </w:instrText>
      </w:r>
      <w:r>
        <w:rPr>
          <w:noProof/>
        </w:rPr>
      </w:r>
      <w:r>
        <w:rPr>
          <w:noProof/>
        </w:rPr>
        <w:fldChar w:fldCharType="separate"/>
      </w:r>
      <w:r>
        <w:rPr>
          <w:noProof/>
        </w:rPr>
        <w:t>124</w:t>
      </w:r>
      <w:r>
        <w:rPr>
          <w:noProof/>
        </w:rPr>
        <w:fldChar w:fldCharType="end"/>
      </w:r>
    </w:p>
    <w:p w14:paraId="098F90FE" w14:textId="28785F5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6.1.6.3.26</w:t>
      </w:r>
      <w:r>
        <w:rPr>
          <w:rFonts w:asciiTheme="minorHAnsi" w:eastAsiaTheme="minorEastAsia" w:hAnsiTheme="minorHAnsi" w:cstheme="minorBidi"/>
          <w:noProof/>
          <w:kern w:val="2"/>
          <w:sz w:val="22"/>
          <w:szCs w:val="22"/>
          <w:lang w:eastAsia="en-GB"/>
          <w14:ligatures w14:val="standardContextual"/>
        </w:rPr>
        <w:tab/>
      </w:r>
      <w:r>
        <w:rPr>
          <w:noProof/>
        </w:rPr>
        <w:t>Enumeration: ReplyPathRequested</w:t>
      </w:r>
      <w:r>
        <w:rPr>
          <w:noProof/>
        </w:rPr>
        <w:tab/>
      </w:r>
      <w:r>
        <w:rPr>
          <w:noProof/>
        </w:rPr>
        <w:fldChar w:fldCharType="begin" w:fldLock="1"/>
      </w:r>
      <w:r>
        <w:rPr>
          <w:noProof/>
        </w:rPr>
        <w:instrText xml:space="preserve"> PAGEREF _Toc187413306 \h </w:instrText>
      </w:r>
      <w:r>
        <w:rPr>
          <w:noProof/>
        </w:rPr>
      </w:r>
      <w:r>
        <w:rPr>
          <w:noProof/>
        </w:rPr>
        <w:fldChar w:fldCharType="separate"/>
      </w:r>
      <w:r>
        <w:rPr>
          <w:noProof/>
        </w:rPr>
        <w:t>124</w:t>
      </w:r>
      <w:r>
        <w:rPr>
          <w:noProof/>
        </w:rPr>
        <w:fldChar w:fldCharType="end"/>
      </w:r>
    </w:p>
    <w:p w14:paraId="63BA0B5B" w14:textId="22B66D6C"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6.1.6.3.27</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_Toc187413307 \h </w:instrText>
      </w:r>
      <w:r>
        <w:rPr>
          <w:noProof/>
        </w:rPr>
      </w:r>
      <w:r>
        <w:rPr>
          <w:noProof/>
        </w:rPr>
        <w:fldChar w:fldCharType="separate"/>
      </w:r>
      <w:r>
        <w:rPr>
          <w:noProof/>
        </w:rPr>
        <w:t>124</w:t>
      </w:r>
      <w:r>
        <w:rPr>
          <w:noProof/>
        </w:rPr>
        <w:fldChar w:fldCharType="end"/>
      </w:r>
    </w:p>
    <w:p w14:paraId="73528CE7" w14:textId="594EAAF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6.1.6.3.28</w:t>
      </w:r>
      <w:r>
        <w:rPr>
          <w:rFonts w:asciiTheme="minorHAnsi" w:eastAsiaTheme="minorEastAsia" w:hAnsiTheme="minorHAnsi" w:cstheme="minorBidi"/>
          <w:noProof/>
          <w:kern w:val="2"/>
          <w:sz w:val="22"/>
          <w:szCs w:val="22"/>
          <w:lang w:eastAsia="en-GB"/>
          <w14:ligatures w14:val="standardContextual"/>
        </w:rPr>
        <w:tab/>
      </w:r>
      <w:r>
        <w:rPr>
          <w:noProof/>
        </w:rPr>
        <w:t>Enumeration: EventType</w:t>
      </w:r>
      <w:r>
        <w:rPr>
          <w:noProof/>
        </w:rPr>
        <w:tab/>
      </w:r>
      <w:r>
        <w:rPr>
          <w:noProof/>
        </w:rPr>
        <w:fldChar w:fldCharType="begin" w:fldLock="1"/>
      </w:r>
      <w:r>
        <w:rPr>
          <w:noProof/>
        </w:rPr>
        <w:instrText xml:space="preserve"> PAGEREF _Toc187413308 \h </w:instrText>
      </w:r>
      <w:r>
        <w:rPr>
          <w:noProof/>
        </w:rPr>
      </w:r>
      <w:r>
        <w:rPr>
          <w:noProof/>
        </w:rPr>
        <w:fldChar w:fldCharType="separate"/>
      </w:r>
      <w:r>
        <w:rPr>
          <w:noProof/>
        </w:rPr>
        <w:t>124</w:t>
      </w:r>
      <w:r>
        <w:rPr>
          <w:noProof/>
        </w:rPr>
        <w:fldChar w:fldCharType="end"/>
      </w:r>
    </w:p>
    <w:p w14:paraId="40F47ADF" w14:textId="76F1D26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6.1.6.3.29</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_Toc187413309 \h </w:instrText>
      </w:r>
      <w:r>
        <w:rPr>
          <w:noProof/>
        </w:rPr>
      </w:r>
      <w:r>
        <w:rPr>
          <w:noProof/>
        </w:rPr>
        <w:fldChar w:fldCharType="separate"/>
      </w:r>
      <w:r>
        <w:rPr>
          <w:noProof/>
        </w:rPr>
        <w:t>125</w:t>
      </w:r>
      <w:r>
        <w:rPr>
          <w:noProof/>
        </w:rPr>
        <w:fldChar w:fldCharType="end"/>
      </w:r>
    </w:p>
    <w:p w14:paraId="7E1A87B6" w14:textId="3AC3ADD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6.1.6.3.30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_Toc187413310 \h </w:instrText>
      </w:r>
      <w:r>
        <w:rPr>
          <w:noProof/>
        </w:rPr>
      </w:r>
      <w:r>
        <w:rPr>
          <w:noProof/>
        </w:rPr>
        <w:fldChar w:fldCharType="separate"/>
      </w:r>
      <w:r>
        <w:rPr>
          <w:noProof/>
        </w:rPr>
        <w:t>125</w:t>
      </w:r>
      <w:r>
        <w:rPr>
          <w:noProof/>
        </w:rPr>
        <w:fldChar w:fldCharType="end"/>
      </w:r>
    </w:p>
    <w:p w14:paraId="5AD554FD" w14:textId="590B2AB6"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6.1.6.3.31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_Toc187413311 \h </w:instrText>
      </w:r>
      <w:r>
        <w:rPr>
          <w:noProof/>
        </w:rPr>
      </w:r>
      <w:r>
        <w:rPr>
          <w:noProof/>
        </w:rPr>
        <w:fldChar w:fldCharType="separate"/>
      </w:r>
      <w:r>
        <w:rPr>
          <w:noProof/>
        </w:rPr>
        <w:t>125</w:t>
      </w:r>
      <w:r>
        <w:rPr>
          <w:noProof/>
        </w:rPr>
        <w:fldChar w:fldCharType="end"/>
      </w:r>
    </w:p>
    <w:p w14:paraId="452A6220" w14:textId="19E345B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6.1.6.3.32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_Toc187413312 \h </w:instrText>
      </w:r>
      <w:r>
        <w:rPr>
          <w:noProof/>
        </w:rPr>
      </w:r>
      <w:r>
        <w:rPr>
          <w:noProof/>
        </w:rPr>
        <w:fldChar w:fldCharType="separate"/>
      </w:r>
      <w:r>
        <w:rPr>
          <w:noProof/>
        </w:rPr>
        <w:t>125</w:t>
      </w:r>
      <w:r>
        <w:rPr>
          <w:noProof/>
        </w:rPr>
        <w:fldChar w:fldCharType="end"/>
      </w:r>
    </w:p>
    <w:p w14:paraId="060334E7" w14:textId="4A98C1B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_Toc187413313 \h </w:instrText>
      </w:r>
      <w:r>
        <w:rPr>
          <w:noProof/>
        </w:rPr>
      </w:r>
      <w:r>
        <w:rPr>
          <w:noProof/>
        </w:rPr>
        <w:fldChar w:fldCharType="separate"/>
      </w:r>
      <w:r>
        <w:rPr>
          <w:noProof/>
        </w:rPr>
        <w:t>125</w:t>
      </w:r>
      <w:r>
        <w:rPr>
          <w:noProof/>
        </w:rPr>
        <w:fldChar w:fldCharType="end"/>
      </w:r>
    </w:p>
    <w:p w14:paraId="44113C23" w14:textId="03D3160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_Toc187413314 \h </w:instrText>
      </w:r>
      <w:r>
        <w:rPr>
          <w:noProof/>
        </w:rPr>
      </w:r>
      <w:r>
        <w:rPr>
          <w:noProof/>
        </w:rPr>
        <w:fldChar w:fldCharType="separate"/>
      </w:r>
      <w:r>
        <w:rPr>
          <w:noProof/>
        </w:rPr>
        <w:t>125</w:t>
      </w:r>
      <w:r>
        <w:rPr>
          <w:noProof/>
        </w:rPr>
        <w:fldChar w:fldCharType="end"/>
      </w:r>
    </w:p>
    <w:p w14:paraId="643CE9B9" w14:textId="2B97E5F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Enumeration: IMSNodeFunctionality</w:t>
      </w:r>
      <w:r>
        <w:rPr>
          <w:noProof/>
        </w:rPr>
        <w:tab/>
      </w:r>
      <w:r>
        <w:rPr>
          <w:noProof/>
        </w:rPr>
        <w:fldChar w:fldCharType="begin" w:fldLock="1"/>
      </w:r>
      <w:r>
        <w:rPr>
          <w:noProof/>
        </w:rPr>
        <w:instrText xml:space="preserve"> PAGEREF _Toc187413315 \h </w:instrText>
      </w:r>
      <w:r>
        <w:rPr>
          <w:noProof/>
        </w:rPr>
      </w:r>
      <w:r>
        <w:rPr>
          <w:noProof/>
        </w:rPr>
        <w:fldChar w:fldCharType="separate"/>
      </w:r>
      <w:r>
        <w:rPr>
          <w:noProof/>
        </w:rPr>
        <w:t>126</w:t>
      </w:r>
      <w:r>
        <w:rPr>
          <w:noProof/>
        </w:rPr>
        <w:fldChar w:fldCharType="end"/>
      </w:r>
    </w:p>
    <w:p w14:paraId="0FDF4456" w14:textId="11A6E90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6.1.6.3.36</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_Toc187413316 \h </w:instrText>
      </w:r>
      <w:r>
        <w:rPr>
          <w:noProof/>
        </w:rPr>
      </w:r>
      <w:r>
        <w:rPr>
          <w:noProof/>
        </w:rPr>
        <w:fldChar w:fldCharType="separate"/>
      </w:r>
      <w:r>
        <w:rPr>
          <w:noProof/>
        </w:rPr>
        <w:t>126</w:t>
      </w:r>
      <w:r>
        <w:rPr>
          <w:noProof/>
        </w:rPr>
        <w:fldChar w:fldCharType="end"/>
      </w:r>
    </w:p>
    <w:p w14:paraId="034D60D3" w14:textId="1BA6A8CF"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Enumeration: RoleOfIMSNode</w:t>
      </w:r>
      <w:r>
        <w:rPr>
          <w:noProof/>
        </w:rPr>
        <w:tab/>
      </w:r>
      <w:r>
        <w:rPr>
          <w:noProof/>
        </w:rPr>
        <w:fldChar w:fldCharType="begin" w:fldLock="1"/>
      </w:r>
      <w:r>
        <w:rPr>
          <w:noProof/>
        </w:rPr>
        <w:instrText xml:space="preserve"> PAGEREF _Toc187413317 \h </w:instrText>
      </w:r>
      <w:r>
        <w:rPr>
          <w:noProof/>
        </w:rPr>
      </w:r>
      <w:r>
        <w:rPr>
          <w:noProof/>
        </w:rPr>
        <w:fldChar w:fldCharType="separate"/>
      </w:r>
      <w:r>
        <w:rPr>
          <w:noProof/>
        </w:rPr>
        <w:t>126</w:t>
      </w:r>
      <w:r>
        <w:rPr>
          <w:noProof/>
        </w:rPr>
        <w:fldChar w:fldCharType="end"/>
      </w:r>
    </w:p>
    <w:p w14:paraId="4A88405D" w14:textId="41A64A2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6.1.6.3.38</w:t>
      </w:r>
      <w:r>
        <w:rPr>
          <w:rFonts w:asciiTheme="minorHAnsi" w:eastAsiaTheme="minorEastAsia" w:hAnsiTheme="minorHAnsi" w:cstheme="minorBidi"/>
          <w:noProof/>
          <w:kern w:val="2"/>
          <w:sz w:val="22"/>
          <w:szCs w:val="22"/>
          <w:lang w:eastAsia="en-GB"/>
          <w14:ligatures w14:val="standardContextual"/>
        </w:rPr>
        <w:tab/>
      </w:r>
      <w:r>
        <w:rPr>
          <w:noProof/>
        </w:rPr>
        <w:t>Enumeration: IMSSessionPriority</w:t>
      </w:r>
      <w:r>
        <w:rPr>
          <w:noProof/>
        </w:rPr>
        <w:tab/>
      </w:r>
      <w:r>
        <w:rPr>
          <w:noProof/>
        </w:rPr>
        <w:fldChar w:fldCharType="begin" w:fldLock="1"/>
      </w:r>
      <w:r>
        <w:rPr>
          <w:noProof/>
        </w:rPr>
        <w:instrText xml:space="preserve"> PAGEREF _Toc187413318 \h </w:instrText>
      </w:r>
      <w:r>
        <w:rPr>
          <w:noProof/>
        </w:rPr>
      </w:r>
      <w:r>
        <w:rPr>
          <w:noProof/>
        </w:rPr>
        <w:fldChar w:fldCharType="separate"/>
      </w:r>
      <w:r>
        <w:rPr>
          <w:noProof/>
        </w:rPr>
        <w:t>126</w:t>
      </w:r>
      <w:r>
        <w:rPr>
          <w:noProof/>
        </w:rPr>
        <w:fldChar w:fldCharType="end"/>
      </w:r>
    </w:p>
    <w:p w14:paraId="681A1517" w14:textId="576BFD4C"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39</w:t>
      </w:r>
      <w:r>
        <w:rPr>
          <w:rFonts w:asciiTheme="minorHAnsi" w:eastAsiaTheme="minorEastAsia" w:hAnsiTheme="minorHAnsi" w:cstheme="minorBidi"/>
          <w:noProof/>
          <w:kern w:val="2"/>
          <w:sz w:val="22"/>
          <w:szCs w:val="22"/>
          <w:lang w:eastAsia="en-GB"/>
          <w14:ligatures w14:val="standardContextual"/>
        </w:rPr>
        <w:tab/>
      </w:r>
      <w:r>
        <w:rPr>
          <w:noProof/>
        </w:rPr>
        <w:t>Enumeration: MediaInitiatorFlag</w:t>
      </w:r>
      <w:r>
        <w:rPr>
          <w:noProof/>
        </w:rPr>
        <w:tab/>
      </w:r>
      <w:r>
        <w:rPr>
          <w:noProof/>
        </w:rPr>
        <w:fldChar w:fldCharType="begin" w:fldLock="1"/>
      </w:r>
      <w:r>
        <w:rPr>
          <w:noProof/>
        </w:rPr>
        <w:instrText xml:space="preserve"> PAGEREF _Toc187413319 \h </w:instrText>
      </w:r>
      <w:r>
        <w:rPr>
          <w:noProof/>
        </w:rPr>
      </w:r>
      <w:r>
        <w:rPr>
          <w:noProof/>
        </w:rPr>
        <w:fldChar w:fldCharType="separate"/>
      </w:r>
      <w:r>
        <w:rPr>
          <w:noProof/>
        </w:rPr>
        <w:t>127</w:t>
      </w:r>
      <w:r>
        <w:rPr>
          <w:noProof/>
        </w:rPr>
        <w:fldChar w:fldCharType="end"/>
      </w:r>
    </w:p>
    <w:p w14:paraId="4BA7F403" w14:textId="2EFDDC0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6.1.6.3.40</w:t>
      </w:r>
      <w:r>
        <w:rPr>
          <w:rFonts w:asciiTheme="minorHAnsi" w:eastAsiaTheme="minorEastAsia" w:hAnsiTheme="minorHAnsi" w:cstheme="minorBidi"/>
          <w:noProof/>
          <w:kern w:val="2"/>
          <w:sz w:val="22"/>
          <w:szCs w:val="22"/>
          <w:lang w:eastAsia="en-GB"/>
          <w14:ligatures w14:val="standardContextual"/>
        </w:rPr>
        <w:tab/>
      </w:r>
      <w:r>
        <w:rPr>
          <w:noProof/>
        </w:rPr>
        <w:t>Enumeration: SDPType</w:t>
      </w:r>
      <w:r>
        <w:rPr>
          <w:noProof/>
        </w:rPr>
        <w:tab/>
      </w:r>
      <w:r>
        <w:rPr>
          <w:noProof/>
        </w:rPr>
        <w:fldChar w:fldCharType="begin" w:fldLock="1"/>
      </w:r>
      <w:r>
        <w:rPr>
          <w:noProof/>
        </w:rPr>
        <w:instrText xml:space="preserve"> PAGEREF _Toc187413320 \h </w:instrText>
      </w:r>
      <w:r>
        <w:rPr>
          <w:noProof/>
        </w:rPr>
      </w:r>
      <w:r>
        <w:rPr>
          <w:noProof/>
        </w:rPr>
        <w:fldChar w:fldCharType="separate"/>
      </w:r>
      <w:r>
        <w:rPr>
          <w:noProof/>
        </w:rPr>
        <w:t>127</w:t>
      </w:r>
      <w:r>
        <w:rPr>
          <w:noProof/>
        </w:rPr>
        <w:fldChar w:fldCharType="end"/>
      </w:r>
    </w:p>
    <w:p w14:paraId="0548FD12" w14:textId="1270303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6.1.6.3.41</w:t>
      </w:r>
      <w:r>
        <w:rPr>
          <w:rFonts w:asciiTheme="minorHAnsi" w:eastAsiaTheme="minorEastAsia" w:hAnsiTheme="minorHAnsi" w:cstheme="minorBidi"/>
          <w:noProof/>
          <w:kern w:val="2"/>
          <w:sz w:val="22"/>
          <w:szCs w:val="22"/>
          <w:lang w:eastAsia="en-GB"/>
          <w14:ligatures w14:val="standardContextual"/>
        </w:rPr>
        <w:tab/>
      </w:r>
      <w:r>
        <w:rPr>
          <w:noProof/>
        </w:rPr>
        <w:t>Enumeration: OriginatorPartyType</w:t>
      </w:r>
      <w:r>
        <w:rPr>
          <w:noProof/>
        </w:rPr>
        <w:tab/>
      </w:r>
      <w:r>
        <w:rPr>
          <w:noProof/>
        </w:rPr>
        <w:fldChar w:fldCharType="begin" w:fldLock="1"/>
      </w:r>
      <w:r>
        <w:rPr>
          <w:noProof/>
        </w:rPr>
        <w:instrText xml:space="preserve"> PAGEREF _Toc187413321 \h </w:instrText>
      </w:r>
      <w:r>
        <w:rPr>
          <w:noProof/>
        </w:rPr>
      </w:r>
      <w:r>
        <w:rPr>
          <w:noProof/>
        </w:rPr>
        <w:fldChar w:fldCharType="separate"/>
      </w:r>
      <w:r>
        <w:rPr>
          <w:noProof/>
        </w:rPr>
        <w:t>127</w:t>
      </w:r>
      <w:r>
        <w:rPr>
          <w:noProof/>
        </w:rPr>
        <w:fldChar w:fldCharType="end"/>
      </w:r>
    </w:p>
    <w:p w14:paraId="5C21572E" w14:textId="48EF594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6.1.6.3.42</w:t>
      </w:r>
      <w:r>
        <w:rPr>
          <w:rFonts w:asciiTheme="minorHAnsi" w:eastAsiaTheme="minorEastAsia" w:hAnsiTheme="minorHAnsi" w:cstheme="minorBidi"/>
          <w:noProof/>
          <w:kern w:val="2"/>
          <w:sz w:val="22"/>
          <w:szCs w:val="22"/>
          <w:lang w:eastAsia="en-GB"/>
          <w14:ligatures w14:val="standardContextual"/>
        </w:rPr>
        <w:tab/>
      </w:r>
      <w:r>
        <w:rPr>
          <w:noProof/>
        </w:rPr>
        <w:t>Enumeration: AccessTransferType</w:t>
      </w:r>
      <w:r>
        <w:rPr>
          <w:noProof/>
        </w:rPr>
        <w:tab/>
      </w:r>
      <w:r>
        <w:rPr>
          <w:noProof/>
        </w:rPr>
        <w:fldChar w:fldCharType="begin" w:fldLock="1"/>
      </w:r>
      <w:r>
        <w:rPr>
          <w:noProof/>
        </w:rPr>
        <w:instrText xml:space="preserve"> PAGEREF _Toc187413322 \h </w:instrText>
      </w:r>
      <w:r>
        <w:rPr>
          <w:noProof/>
        </w:rPr>
      </w:r>
      <w:r>
        <w:rPr>
          <w:noProof/>
        </w:rPr>
        <w:fldChar w:fldCharType="separate"/>
      </w:r>
      <w:r>
        <w:rPr>
          <w:noProof/>
        </w:rPr>
        <w:t>127</w:t>
      </w:r>
      <w:r>
        <w:rPr>
          <w:noProof/>
        </w:rPr>
        <w:fldChar w:fldCharType="end"/>
      </w:r>
    </w:p>
    <w:p w14:paraId="061A7008" w14:textId="271DDC21"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43</w:t>
      </w:r>
      <w:r>
        <w:rPr>
          <w:rFonts w:asciiTheme="minorHAnsi" w:eastAsiaTheme="minorEastAsia" w:hAnsiTheme="minorHAnsi" w:cstheme="minorBidi"/>
          <w:noProof/>
          <w:kern w:val="2"/>
          <w:sz w:val="22"/>
          <w:szCs w:val="22"/>
          <w:lang w:eastAsia="en-GB"/>
          <w14:ligatures w14:val="standardContextual"/>
        </w:rPr>
        <w:tab/>
      </w:r>
      <w:r>
        <w:rPr>
          <w:noProof/>
        </w:rPr>
        <w:t>Enumeration: UETransferType</w:t>
      </w:r>
      <w:r>
        <w:rPr>
          <w:noProof/>
        </w:rPr>
        <w:tab/>
      </w:r>
      <w:r>
        <w:rPr>
          <w:noProof/>
        </w:rPr>
        <w:fldChar w:fldCharType="begin" w:fldLock="1"/>
      </w:r>
      <w:r>
        <w:rPr>
          <w:noProof/>
        </w:rPr>
        <w:instrText xml:space="preserve"> PAGEREF _Toc187413323 \h </w:instrText>
      </w:r>
      <w:r>
        <w:rPr>
          <w:noProof/>
        </w:rPr>
      </w:r>
      <w:r>
        <w:rPr>
          <w:noProof/>
        </w:rPr>
        <w:fldChar w:fldCharType="separate"/>
      </w:r>
      <w:r>
        <w:rPr>
          <w:noProof/>
        </w:rPr>
        <w:t>127</w:t>
      </w:r>
      <w:r>
        <w:rPr>
          <w:noProof/>
        </w:rPr>
        <w:fldChar w:fldCharType="end"/>
      </w:r>
    </w:p>
    <w:p w14:paraId="3F48A119" w14:textId="046994E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rPr>
        <w:t>Enumeration: NNISessionDirection</w:t>
      </w:r>
      <w:r>
        <w:rPr>
          <w:noProof/>
        </w:rPr>
        <w:tab/>
      </w:r>
      <w:r>
        <w:rPr>
          <w:noProof/>
        </w:rPr>
        <w:fldChar w:fldCharType="begin" w:fldLock="1"/>
      </w:r>
      <w:r>
        <w:rPr>
          <w:noProof/>
        </w:rPr>
        <w:instrText xml:space="preserve"> PAGEREF _Toc187413324 \h </w:instrText>
      </w:r>
      <w:r>
        <w:rPr>
          <w:noProof/>
        </w:rPr>
      </w:r>
      <w:r>
        <w:rPr>
          <w:noProof/>
        </w:rPr>
        <w:fldChar w:fldCharType="separate"/>
      </w:r>
      <w:r>
        <w:rPr>
          <w:noProof/>
        </w:rPr>
        <w:t>128</w:t>
      </w:r>
      <w:r>
        <w:rPr>
          <w:noProof/>
        </w:rPr>
        <w:fldChar w:fldCharType="end"/>
      </w:r>
    </w:p>
    <w:p w14:paraId="60590CC7" w14:textId="33968FC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45</w:t>
      </w:r>
      <w:r>
        <w:rPr>
          <w:rFonts w:asciiTheme="minorHAnsi" w:eastAsiaTheme="minorEastAsia" w:hAnsiTheme="minorHAnsi" w:cstheme="minorBidi"/>
          <w:noProof/>
          <w:kern w:val="2"/>
          <w:sz w:val="22"/>
          <w:szCs w:val="22"/>
          <w:lang w:eastAsia="en-GB"/>
          <w14:ligatures w14:val="standardContextual"/>
        </w:rPr>
        <w:tab/>
      </w:r>
      <w:r>
        <w:rPr>
          <w:noProof/>
        </w:rPr>
        <w:t>Enumeration: NNIType</w:t>
      </w:r>
      <w:r>
        <w:rPr>
          <w:noProof/>
        </w:rPr>
        <w:tab/>
      </w:r>
      <w:r>
        <w:rPr>
          <w:noProof/>
        </w:rPr>
        <w:fldChar w:fldCharType="begin" w:fldLock="1"/>
      </w:r>
      <w:r>
        <w:rPr>
          <w:noProof/>
        </w:rPr>
        <w:instrText xml:space="preserve"> PAGEREF _Toc187413325 \h </w:instrText>
      </w:r>
      <w:r>
        <w:rPr>
          <w:noProof/>
        </w:rPr>
      </w:r>
      <w:r>
        <w:rPr>
          <w:noProof/>
        </w:rPr>
        <w:fldChar w:fldCharType="separate"/>
      </w:r>
      <w:r>
        <w:rPr>
          <w:noProof/>
        </w:rPr>
        <w:t>128</w:t>
      </w:r>
      <w:r>
        <w:rPr>
          <w:noProof/>
        </w:rPr>
        <w:fldChar w:fldCharType="end"/>
      </w:r>
    </w:p>
    <w:p w14:paraId="534C202F" w14:textId="5BBFA7C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46</w:t>
      </w:r>
      <w:r>
        <w:rPr>
          <w:rFonts w:asciiTheme="minorHAnsi" w:eastAsiaTheme="minorEastAsia" w:hAnsiTheme="minorHAnsi" w:cstheme="minorBidi"/>
          <w:noProof/>
          <w:kern w:val="2"/>
          <w:sz w:val="22"/>
          <w:szCs w:val="22"/>
          <w:lang w:eastAsia="en-GB"/>
          <w14:ligatures w14:val="standardContextual"/>
        </w:rPr>
        <w:tab/>
      </w:r>
      <w:r>
        <w:rPr>
          <w:noProof/>
        </w:rPr>
        <w:t>Enumeration: NNIRelationshipMode</w:t>
      </w:r>
      <w:r>
        <w:rPr>
          <w:noProof/>
        </w:rPr>
        <w:tab/>
      </w:r>
      <w:r>
        <w:rPr>
          <w:noProof/>
        </w:rPr>
        <w:fldChar w:fldCharType="begin" w:fldLock="1"/>
      </w:r>
      <w:r>
        <w:rPr>
          <w:noProof/>
        </w:rPr>
        <w:instrText xml:space="preserve"> PAGEREF _Toc187413326 \h </w:instrText>
      </w:r>
      <w:r>
        <w:rPr>
          <w:noProof/>
        </w:rPr>
      </w:r>
      <w:r>
        <w:rPr>
          <w:noProof/>
        </w:rPr>
        <w:fldChar w:fldCharType="separate"/>
      </w:r>
      <w:r>
        <w:rPr>
          <w:noProof/>
        </w:rPr>
        <w:t>128</w:t>
      </w:r>
      <w:r>
        <w:rPr>
          <w:noProof/>
        </w:rPr>
        <w:fldChar w:fldCharType="end"/>
      </w:r>
    </w:p>
    <w:p w14:paraId="2A7B8883" w14:textId="05ADB7C2"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w:t>
      </w:r>
      <w:r>
        <w:rPr>
          <w:noProof/>
          <w:lang w:eastAsia="zh-CN"/>
        </w:rPr>
        <w:t>47</w:t>
      </w:r>
      <w:r>
        <w:rPr>
          <w:rFonts w:asciiTheme="minorHAnsi" w:eastAsiaTheme="minorEastAsia" w:hAnsiTheme="minorHAnsi" w:cstheme="minorBidi"/>
          <w:noProof/>
          <w:kern w:val="2"/>
          <w:sz w:val="22"/>
          <w:szCs w:val="22"/>
          <w:lang w:eastAsia="en-GB"/>
          <w14:ligatures w14:val="standardContextual"/>
        </w:rPr>
        <w:tab/>
      </w:r>
      <w:r>
        <w:rPr>
          <w:noProof/>
        </w:rPr>
        <w:t>Enumeration: TADIdentifier</w:t>
      </w:r>
      <w:r>
        <w:rPr>
          <w:noProof/>
        </w:rPr>
        <w:tab/>
      </w:r>
      <w:r>
        <w:rPr>
          <w:noProof/>
        </w:rPr>
        <w:fldChar w:fldCharType="begin" w:fldLock="1"/>
      </w:r>
      <w:r>
        <w:rPr>
          <w:noProof/>
        </w:rPr>
        <w:instrText xml:space="preserve"> PAGEREF _Toc187413327 \h </w:instrText>
      </w:r>
      <w:r>
        <w:rPr>
          <w:noProof/>
        </w:rPr>
      </w:r>
      <w:r>
        <w:rPr>
          <w:noProof/>
        </w:rPr>
        <w:fldChar w:fldCharType="separate"/>
      </w:r>
      <w:r>
        <w:rPr>
          <w:noProof/>
        </w:rPr>
        <w:t>128</w:t>
      </w:r>
      <w:r>
        <w:rPr>
          <w:noProof/>
        </w:rPr>
        <w:fldChar w:fldCharType="end"/>
      </w:r>
    </w:p>
    <w:p w14:paraId="6030D078" w14:textId="16462D4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6.1.6.3.48</w:t>
      </w:r>
      <w:r>
        <w:rPr>
          <w:rFonts w:asciiTheme="minorHAnsi" w:eastAsiaTheme="minorEastAsia" w:hAnsiTheme="minorHAnsi" w:cstheme="minorBidi"/>
          <w:noProof/>
          <w:kern w:val="2"/>
          <w:sz w:val="22"/>
          <w:szCs w:val="22"/>
          <w:lang w:eastAsia="en-GB"/>
          <w14:ligatures w14:val="standardContextual"/>
        </w:rPr>
        <w:tab/>
      </w:r>
      <w:r>
        <w:rPr>
          <w:noProof/>
        </w:rPr>
        <w:t>Enumeration: VariablePartType</w:t>
      </w:r>
      <w:r>
        <w:rPr>
          <w:noProof/>
        </w:rPr>
        <w:tab/>
      </w:r>
      <w:r>
        <w:rPr>
          <w:noProof/>
        </w:rPr>
        <w:fldChar w:fldCharType="begin" w:fldLock="1"/>
      </w:r>
      <w:r>
        <w:rPr>
          <w:noProof/>
        </w:rPr>
        <w:instrText xml:space="preserve"> PAGEREF _Toc187413328 \h </w:instrText>
      </w:r>
      <w:r>
        <w:rPr>
          <w:noProof/>
        </w:rPr>
      </w:r>
      <w:r>
        <w:rPr>
          <w:noProof/>
        </w:rPr>
        <w:fldChar w:fldCharType="separate"/>
      </w:r>
      <w:r>
        <w:rPr>
          <w:noProof/>
        </w:rPr>
        <w:t>129</w:t>
      </w:r>
      <w:r>
        <w:rPr>
          <w:noProof/>
        </w:rPr>
        <w:fldChar w:fldCharType="end"/>
      </w:r>
    </w:p>
    <w:p w14:paraId="4BBA855A" w14:textId="4551779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6.1.6.3.49</w:t>
      </w:r>
      <w:r>
        <w:rPr>
          <w:rFonts w:asciiTheme="minorHAnsi" w:eastAsiaTheme="minorEastAsia" w:hAnsiTheme="minorHAnsi" w:cstheme="minorBidi"/>
          <w:noProof/>
          <w:kern w:val="2"/>
          <w:sz w:val="22"/>
          <w:szCs w:val="22"/>
          <w:lang w:eastAsia="en-GB"/>
          <w14:ligatures w14:val="standardContextual"/>
        </w:rPr>
        <w:tab/>
      </w:r>
      <w:r>
        <w:rPr>
          <w:noProof/>
        </w:rPr>
        <w:t>Enumeration: QuotaConsumptionIndicator</w:t>
      </w:r>
      <w:r>
        <w:rPr>
          <w:noProof/>
        </w:rPr>
        <w:tab/>
      </w:r>
      <w:r>
        <w:rPr>
          <w:noProof/>
        </w:rPr>
        <w:fldChar w:fldCharType="begin" w:fldLock="1"/>
      </w:r>
      <w:r>
        <w:rPr>
          <w:noProof/>
        </w:rPr>
        <w:instrText xml:space="preserve"> PAGEREF _Toc187413329 \h </w:instrText>
      </w:r>
      <w:r>
        <w:rPr>
          <w:noProof/>
        </w:rPr>
      </w:r>
      <w:r>
        <w:rPr>
          <w:noProof/>
        </w:rPr>
        <w:fldChar w:fldCharType="separate"/>
      </w:r>
      <w:r>
        <w:rPr>
          <w:noProof/>
        </w:rPr>
        <w:t>129</w:t>
      </w:r>
      <w:r>
        <w:rPr>
          <w:noProof/>
        </w:rPr>
        <w:fldChar w:fldCharType="end"/>
      </w:r>
    </w:p>
    <w:p w14:paraId="4D9AADE7" w14:textId="7CA9B43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6.1.6.3.50</w:t>
      </w:r>
      <w:r>
        <w:rPr>
          <w:rFonts w:asciiTheme="minorHAnsi" w:eastAsiaTheme="minorEastAsia" w:hAnsiTheme="minorHAnsi" w:cstheme="minorBidi"/>
          <w:noProof/>
          <w:kern w:val="2"/>
          <w:sz w:val="22"/>
          <w:szCs w:val="22"/>
          <w:lang w:eastAsia="en-GB"/>
          <w14:ligatures w14:val="standardContextual"/>
        </w:rPr>
        <w:tab/>
      </w:r>
      <w:r>
        <w:rPr>
          <w:noProof/>
        </w:rPr>
        <w:t>Enumeration: PlayToParty</w:t>
      </w:r>
      <w:r>
        <w:rPr>
          <w:noProof/>
        </w:rPr>
        <w:tab/>
      </w:r>
      <w:r>
        <w:rPr>
          <w:noProof/>
        </w:rPr>
        <w:fldChar w:fldCharType="begin" w:fldLock="1"/>
      </w:r>
      <w:r>
        <w:rPr>
          <w:noProof/>
        </w:rPr>
        <w:instrText xml:space="preserve"> PAGEREF _Toc187413330 \h </w:instrText>
      </w:r>
      <w:r>
        <w:rPr>
          <w:noProof/>
        </w:rPr>
      </w:r>
      <w:r>
        <w:rPr>
          <w:noProof/>
        </w:rPr>
        <w:fldChar w:fldCharType="separate"/>
      </w:r>
      <w:r>
        <w:rPr>
          <w:noProof/>
        </w:rPr>
        <w:t>129</w:t>
      </w:r>
      <w:r>
        <w:rPr>
          <w:noProof/>
        </w:rPr>
        <w:fldChar w:fldCharType="end"/>
      </w:r>
    </w:p>
    <w:p w14:paraId="420E5973" w14:textId="415EB02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6.1.6.3.51</w:t>
      </w:r>
      <w:r>
        <w:rPr>
          <w:rFonts w:asciiTheme="minorHAnsi" w:eastAsiaTheme="minorEastAsia" w:hAnsiTheme="minorHAnsi" w:cstheme="minorBidi"/>
          <w:noProof/>
          <w:kern w:val="2"/>
          <w:sz w:val="22"/>
          <w:szCs w:val="22"/>
          <w:lang w:eastAsia="en-GB"/>
          <w14:ligatures w14:val="standardContextual"/>
        </w:rPr>
        <w:tab/>
      </w:r>
      <w:r>
        <w:rPr>
          <w:noProof/>
        </w:rPr>
        <w:t>Enumeration: AnnouncementPrivacyIndicator</w:t>
      </w:r>
      <w:r>
        <w:rPr>
          <w:noProof/>
        </w:rPr>
        <w:tab/>
      </w:r>
      <w:r>
        <w:rPr>
          <w:noProof/>
        </w:rPr>
        <w:fldChar w:fldCharType="begin" w:fldLock="1"/>
      </w:r>
      <w:r>
        <w:rPr>
          <w:noProof/>
        </w:rPr>
        <w:instrText xml:space="preserve"> PAGEREF _Toc187413331 \h </w:instrText>
      </w:r>
      <w:r>
        <w:rPr>
          <w:noProof/>
        </w:rPr>
      </w:r>
      <w:r>
        <w:rPr>
          <w:noProof/>
        </w:rPr>
        <w:fldChar w:fldCharType="separate"/>
      </w:r>
      <w:r>
        <w:rPr>
          <w:noProof/>
        </w:rPr>
        <w:t>129</w:t>
      </w:r>
      <w:r>
        <w:rPr>
          <w:noProof/>
        </w:rPr>
        <w:fldChar w:fldCharType="end"/>
      </w:r>
    </w:p>
    <w:p w14:paraId="3B8A6526" w14:textId="0788AD5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6.1.6.3.52</w:t>
      </w:r>
      <w:r>
        <w:rPr>
          <w:rFonts w:asciiTheme="minorHAnsi" w:eastAsiaTheme="minorEastAsia" w:hAnsiTheme="minorHAnsi" w:cstheme="minorBidi"/>
          <w:noProof/>
          <w:kern w:val="2"/>
          <w:sz w:val="22"/>
          <w:szCs w:val="22"/>
          <w:lang w:eastAsia="en-GB"/>
          <w14:ligatures w14:val="standardContextual"/>
        </w:rPr>
        <w:tab/>
      </w:r>
      <w:r>
        <w:rPr>
          <w:noProof/>
        </w:rPr>
        <w:t>Enumeration: SupplementaryServiceType</w:t>
      </w:r>
      <w:r>
        <w:rPr>
          <w:noProof/>
        </w:rPr>
        <w:tab/>
      </w:r>
      <w:r>
        <w:rPr>
          <w:noProof/>
        </w:rPr>
        <w:fldChar w:fldCharType="begin" w:fldLock="1"/>
      </w:r>
      <w:r>
        <w:rPr>
          <w:noProof/>
        </w:rPr>
        <w:instrText xml:space="preserve"> PAGEREF _Toc187413332 \h </w:instrText>
      </w:r>
      <w:r>
        <w:rPr>
          <w:noProof/>
        </w:rPr>
      </w:r>
      <w:r>
        <w:rPr>
          <w:noProof/>
        </w:rPr>
        <w:fldChar w:fldCharType="separate"/>
      </w:r>
      <w:r>
        <w:rPr>
          <w:noProof/>
        </w:rPr>
        <w:t>130</w:t>
      </w:r>
      <w:r>
        <w:rPr>
          <w:noProof/>
        </w:rPr>
        <w:fldChar w:fldCharType="end"/>
      </w:r>
    </w:p>
    <w:p w14:paraId="47572A83" w14:textId="02182681"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6.1.6.3.53</w:t>
      </w:r>
      <w:r>
        <w:rPr>
          <w:rFonts w:asciiTheme="minorHAnsi" w:eastAsiaTheme="minorEastAsia" w:hAnsiTheme="minorHAnsi" w:cstheme="minorBidi"/>
          <w:noProof/>
          <w:kern w:val="2"/>
          <w:sz w:val="22"/>
          <w:szCs w:val="22"/>
          <w:lang w:eastAsia="en-GB"/>
          <w14:ligatures w14:val="standardContextual"/>
        </w:rPr>
        <w:tab/>
      </w:r>
      <w:r>
        <w:rPr>
          <w:noProof/>
        </w:rPr>
        <w:t>Enumeration: SupplementaryServiceMode</w:t>
      </w:r>
      <w:r>
        <w:rPr>
          <w:noProof/>
        </w:rPr>
        <w:tab/>
      </w:r>
      <w:r>
        <w:rPr>
          <w:noProof/>
        </w:rPr>
        <w:fldChar w:fldCharType="begin" w:fldLock="1"/>
      </w:r>
      <w:r>
        <w:rPr>
          <w:noProof/>
        </w:rPr>
        <w:instrText xml:space="preserve"> PAGEREF _Toc187413333 \h </w:instrText>
      </w:r>
      <w:r>
        <w:rPr>
          <w:noProof/>
        </w:rPr>
      </w:r>
      <w:r>
        <w:rPr>
          <w:noProof/>
        </w:rPr>
        <w:fldChar w:fldCharType="separate"/>
      </w:r>
      <w:r>
        <w:rPr>
          <w:noProof/>
        </w:rPr>
        <w:t>130</w:t>
      </w:r>
      <w:r>
        <w:rPr>
          <w:noProof/>
        </w:rPr>
        <w:fldChar w:fldCharType="end"/>
      </w:r>
    </w:p>
    <w:p w14:paraId="7606B6E8" w14:textId="489CDEC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6.1.6.3.54</w:t>
      </w:r>
      <w:r>
        <w:rPr>
          <w:rFonts w:asciiTheme="minorHAnsi" w:eastAsiaTheme="minorEastAsia" w:hAnsiTheme="minorHAnsi" w:cstheme="minorBidi"/>
          <w:noProof/>
          <w:kern w:val="2"/>
          <w:sz w:val="22"/>
          <w:szCs w:val="22"/>
          <w:lang w:eastAsia="en-GB"/>
          <w14:ligatures w14:val="standardContextual"/>
        </w:rPr>
        <w:tab/>
      </w:r>
      <w:r>
        <w:rPr>
          <w:noProof/>
        </w:rPr>
        <w:t>Enumeration: ParticipantActionType</w:t>
      </w:r>
      <w:r>
        <w:rPr>
          <w:noProof/>
        </w:rPr>
        <w:tab/>
      </w:r>
      <w:r>
        <w:rPr>
          <w:noProof/>
        </w:rPr>
        <w:fldChar w:fldCharType="begin" w:fldLock="1"/>
      </w:r>
      <w:r>
        <w:rPr>
          <w:noProof/>
        </w:rPr>
        <w:instrText xml:space="preserve"> PAGEREF _Toc187413334 \h </w:instrText>
      </w:r>
      <w:r>
        <w:rPr>
          <w:noProof/>
        </w:rPr>
      </w:r>
      <w:r>
        <w:rPr>
          <w:noProof/>
        </w:rPr>
        <w:fldChar w:fldCharType="separate"/>
      </w:r>
      <w:r>
        <w:rPr>
          <w:noProof/>
        </w:rPr>
        <w:t>131</w:t>
      </w:r>
      <w:r>
        <w:rPr>
          <w:noProof/>
        </w:rPr>
        <w:fldChar w:fldCharType="end"/>
      </w:r>
    </w:p>
    <w:p w14:paraId="7AA3E1E2" w14:textId="71AADD0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6.1.6.3.55</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Enumeration: TrafficForwardingWay</w:t>
      </w:r>
      <w:r>
        <w:rPr>
          <w:noProof/>
        </w:rPr>
        <w:tab/>
      </w:r>
      <w:r>
        <w:rPr>
          <w:noProof/>
        </w:rPr>
        <w:fldChar w:fldCharType="begin" w:fldLock="1"/>
      </w:r>
      <w:r>
        <w:rPr>
          <w:noProof/>
        </w:rPr>
        <w:instrText xml:space="preserve"> PAGEREF _Toc187413335 \h </w:instrText>
      </w:r>
      <w:r>
        <w:rPr>
          <w:noProof/>
        </w:rPr>
      </w:r>
      <w:r>
        <w:rPr>
          <w:noProof/>
        </w:rPr>
        <w:fldChar w:fldCharType="separate"/>
      </w:r>
      <w:r>
        <w:rPr>
          <w:noProof/>
        </w:rPr>
        <w:t>131</w:t>
      </w:r>
      <w:r>
        <w:rPr>
          <w:noProof/>
        </w:rPr>
        <w:fldChar w:fldCharType="end"/>
      </w:r>
    </w:p>
    <w:p w14:paraId="7C1D81D3" w14:textId="29A3352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6.1.6.3.56</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_Toc187413336 \h </w:instrText>
      </w:r>
      <w:r>
        <w:rPr>
          <w:noProof/>
        </w:rPr>
      </w:r>
      <w:r>
        <w:rPr>
          <w:noProof/>
        </w:rPr>
        <w:fldChar w:fldCharType="separate"/>
      </w:r>
      <w:r>
        <w:rPr>
          <w:noProof/>
        </w:rPr>
        <w:t>131</w:t>
      </w:r>
      <w:r>
        <w:rPr>
          <w:noProof/>
        </w:rPr>
        <w:fldChar w:fldCharType="end"/>
      </w:r>
    </w:p>
    <w:p w14:paraId="130A7D0E" w14:textId="00912B5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6.1.6.3.57</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_Toc187413337 \h </w:instrText>
      </w:r>
      <w:r>
        <w:rPr>
          <w:noProof/>
        </w:rPr>
      </w:r>
      <w:r>
        <w:rPr>
          <w:noProof/>
        </w:rPr>
        <w:fldChar w:fldCharType="separate"/>
      </w:r>
      <w:r>
        <w:rPr>
          <w:noProof/>
        </w:rPr>
        <w:t>131</w:t>
      </w:r>
      <w:r>
        <w:rPr>
          <w:noProof/>
        </w:rPr>
        <w:fldChar w:fldCharType="end"/>
      </w:r>
    </w:p>
    <w:p w14:paraId="146C503D" w14:textId="18337E86"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6.1.6.3.58</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_Toc187413338 \h </w:instrText>
      </w:r>
      <w:r>
        <w:rPr>
          <w:noProof/>
        </w:rPr>
      </w:r>
      <w:r>
        <w:rPr>
          <w:noProof/>
        </w:rPr>
        <w:fldChar w:fldCharType="separate"/>
      </w:r>
      <w:r>
        <w:rPr>
          <w:noProof/>
        </w:rPr>
        <w:t>131</w:t>
      </w:r>
      <w:r>
        <w:rPr>
          <w:noProof/>
        </w:rPr>
        <w:fldChar w:fldCharType="end"/>
      </w:r>
    </w:p>
    <w:p w14:paraId="1A4EF8F2" w14:textId="4848D081"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6.1.6.3.59</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_Toc187413339 \h </w:instrText>
      </w:r>
      <w:r>
        <w:rPr>
          <w:noProof/>
        </w:rPr>
      </w:r>
      <w:r>
        <w:rPr>
          <w:noProof/>
        </w:rPr>
        <w:fldChar w:fldCharType="separate"/>
      </w:r>
      <w:r>
        <w:rPr>
          <w:noProof/>
        </w:rPr>
        <w:t>132</w:t>
      </w:r>
      <w:r>
        <w:rPr>
          <w:noProof/>
        </w:rPr>
        <w:fldChar w:fldCharType="end"/>
      </w:r>
    </w:p>
    <w:p w14:paraId="62B12C03" w14:textId="0C9EDE4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6.1.6.3.60</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_Toc187413340 \h </w:instrText>
      </w:r>
      <w:r>
        <w:rPr>
          <w:noProof/>
        </w:rPr>
      </w:r>
      <w:r>
        <w:rPr>
          <w:noProof/>
        </w:rPr>
        <w:fldChar w:fldCharType="separate"/>
      </w:r>
      <w:r>
        <w:rPr>
          <w:noProof/>
        </w:rPr>
        <w:t>132</w:t>
      </w:r>
      <w:r>
        <w:rPr>
          <w:noProof/>
        </w:rPr>
        <w:fldChar w:fldCharType="end"/>
      </w:r>
    </w:p>
    <w:p w14:paraId="41F24F99" w14:textId="6020061B"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6.1.6.3.61</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_Toc187413341 \h </w:instrText>
      </w:r>
      <w:r>
        <w:rPr>
          <w:noProof/>
        </w:rPr>
      </w:r>
      <w:r>
        <w:rPr>
          <w:noProof/>
        </w:rPr>
        <w:fldChar w:fldCharType="separate"/>
      </w:r>
      <w:r>
        <w:rPr>
          <w:noProof/>
        </w:rPr>
        <w:t>132</w:t>
      </w:r>
      <w:r>
        <w:rPr>
          <w:noProof/>
        </w:rPr>
        <w:fldChar w:fldCharType="end"/>
      </w:r>
    </w:p>
    <w:p w14:paraId="07E478A0" w14:textId="1EE45D1C"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sidRPr="009D6745">
        <w:rPr>
          <w:rFonts w:eastAsia="Times New Roman"/>
          <w:noProof/>
        </w:rPr>
        <w:t>6.1.6.3.62</w:t>
      </w:r>
      <w:r>
        <w:rPr>
          <w:rFonts w:asciiTheme="minorHAnsi" w:eastAsiaTheme="minorEastAsia" w:hAnsiTheme="minorHAnsi" w:cstheme="minorBidi"/>
          <w:noProof/>
          <w:kern w:val="2"/>
          <w:sz w:val="22"/>
          <w:szCs w:val="22"/>
          <w:lang w:eastAsia="en-GB"/>
          <w14:ligatures w14:val="standardContextual"/>
        </w:rPr>
        <w:tab/>
      </w:r>
      <w:r w:rsidRPr="009D6745">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_Toc187413342 \h </w:instrText>
      </w:r>
      <w:r>
        <w:rPr>
          <w:noProof/>
        </w:rPr>
      </w:r>
      <w:r>
        <w:rPr>
          <w:noProof/>
        </w:rPr>
        <w:fldChar w:fldCharType="separate"/>
      </w:r>
      <w:r>
        <w:rPr>
          <w:noProof/>
        </w:rPr>
        <w:t>132</w:t>
      </w:r>
      <w:r>
        <w:rPr>
          <w:noProof/>
        </w:rPr>
        <w:fldChar w:fldCharType="end"/>
      </w:r>
    </w:p>
    <w:p w14:paraId="62F45602" w14:textId="2C937EA1"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6.1.6.3.63</w:t>
      </w:r>
      <w:r>
        <w:rPr>
          <w:rFonts w:asciiTheme="minorHAnsi" w:eastAsiaTheme="minorEastAsia" w:hAnsiTheme="minorHAnsi" w:cstheme="minorBidi"/>
          <w:noProof/>
          <w:kern w:val="2"/>
          <w:sz w:val="22"/>
          <w:szCs w:val="22"/>
          <w:lang w:eastAsia="en-GB"/>
          <w14:ligatures w14:val="standardContextual"/>
        </w:rPr>
        <w:tab/>
      </w:r>
      <w:r>
        <w:rPr>
          <w:noProof/>
        </w:rPr>
        <w:t>Enumeration: TSCFlowDirection</w:t>
      </w:r>
      <w:r>
        <w:rPr>
          <w:noProof/>
        </w:rPr>
        <w:tab/>
      </w:r>
      <w:r>
        <w:rPr>
          <w:noProof/>
        </w:rPr>
        <w:fldChar w:fldCharType="begin" w:fldLock="1"/>
      </w:r>
      <w:r>
        <w:rPr>
          <w:noProof/>
        </w:rPr>
        <w:instrText xml:space="preserve"> PAGEREF _Toc187413343 \h </w:instrText>
      </w:r>
      <w:r>
        <w:rPr>
          <w:noProof/>
        </w:rPr>
      </w:r>
      <w:r>
        <w:rPr>
          <w:noProof/>
        </w:rPr>
        <w:fldChar w:fldCharType="separate"/>
      </w:r>
      <w:r>
        <w:rPr>
          <w:noProof/>
        </w:rPr>
        <w:t>133</w:t>
      </w:r>
      <w:r>
        <w:rPr>
          <w:noProof/>
        </w:rPr>
        <w:fldChar w:fldCharType="end"/>
      </w:r>
    </w:p>
    <w:p w14:paraId="52947A4B" w14:textId="39616EC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6.1.6.3.64</w:t>
      </w:r>
      <w:r>
        <w:rPr>
          <w:rFonts w:asciiTheme="minorHAnsi" w:eastAsiaTheme="minorEastAsia" w:hAnsiTheme="minorHAnsi" w:cstheme="minorBidi"/>
          <w:noProof/>
          <w:kern w:val="2"/>
          <w:sz w:val="22"/>
          <w:szCs w:val="22"/>
          <w:lang w:eastAsia="en-GB"/>
          <w14:ligatures w14:val="standardContextual"/>
        </w:rPr>
        <w:tab/>
      </w:r>
      <w:r>
        <w:rPr>
          <w:noProof/>
        </w:rPr>
        <w:t>Enumeration: TimeDistributionMethod</w:t>
      </w:r>
      <w:r>
        <w:rPr>
          <w:noProof/>
        </w:rPr>
        <w:tab/>
      </w:r>
      <w:r>
        <w:rPr>
          <w:noProof/>
        </w:rPr>
        <w:fldChar w:fldCharType="begin" w:fldLock="1"/>
      </w:r>
      <w:r>
        <w:rPr>
          <w:noProof/>
        </w:rPr>
        <w:instrText xml:space="preserve"> PAGEREF _Toc187413344 \h </w:instrText>
      </w:r>
      <w:r>
        <w:rPr>
          <w:noProof/>
        </w:rPr>
      </w:r>
      <w:r>
        <w:rPr>
          <w:noProof/>
        </w:rPr>
        <w:fldChar w:fldCharType="separate"/>
      </w:r>
      <w:r>
        <w:rPr>
          <w:noProof/>
        </w:rPr>
        <w:t>133</w:t>
      </w:r>
      <w:r>
        <w:rPr>
          <w:noProof/>
        </w:rPr>
        <w:fldChar w:fldCharType="end"/>
      </w:r>
    </w:p>
    <w:p w14:paraId="25247AD8" w14:textId="6E022A9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6.1.6.3.65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AllocateUnitIndicator</w:t>
      </w:r>
      <w:r>
        <w:rPr>
          <w:noProof/>
        </w:rPr>
        <w:tab/>
      </w:r>
      <w:r>
        <w:rPr>
          <w:noProof/>
        </w:rPr>
        <w:fldChar w:fldCharType="begin" w:fldLock="1"/>
      </w:r>
      <w:r>
        <w:rPr>
          <w:noProof/>
        </w:rPr>
        <w:instrText xml:space="preserve"> PAGEREF _Toc187413345 \h </w:instrText>
      </w:r>
      <w:r>
        <w:rPr>
          <w:noProof/>
        </w:rPr>
      </w:r>
      <w:r>
        <w:rPr>
          <w:noProof/>
        </w:rPr>
        <w:fldChar w:fldCharType="separate"/>
      </w:r>
      <w:r>
        <w:rPr>
          <w:noProof/>
        </w:rPr>
        <w:t>133</w:t>
      </w:r>
      <w:r>
        <w:rPr>
          <w:noProof/>
        </w:rPr>
        <w:fldChar w:fldCharType="end"/>
      </w:r>
    </w:p>
    <w:p w14:paraId="03898405" w14:textId="069B2BE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6.1.6.3.66</w:t>
      </w:r>
      <w:r>
        <w:rPr>
          <w:rFonts w:asciiTheme="minorHAnsi" w:eastAsiaTheme="minorEastAsia" w:hAnsiTheme="minorHAnsi" w:cstheme="minorBidi"/>
          <w:noProof/>
          <w:kern w:val="2"/>
          <w:sz w:val="22"/>
          <w:szCs w:val="22"/>
          <w:lang w:eastAsia="en-GB"/>
          <w14:ligatures w14:val="standardContextual"/>
        </w:rPr>
        <w:tab/>
      </w:r>
      <w:r>
        <w:rPr>
          <w:noProof/>
        </w:rPr>
        <w:t>Enumeration: NSSAAMessageType</w:t>
      </w:r>
      <w:r>
        <w:rPr>
          <w:noProof/>
        </w:rPr>
        <w:tab/>
      </w:r>
      <w:r>
        <w:rPr>
          <w:noProof/>
        </w:rPr>
        <w:fldChar w:fldCharType="begin" w:fldLock="1"/>
      </w:r>
      <w:r>
        <w:rPr>
          <w:noProof/>
        </w:rPr>
        <w:instrText xml:space="preserve"> PAGEREF _Toc187413346 \h </w:instrText>
      </w:r>
      <w:r>
        <w:rPr>
          <w:noProof/>
        </w:rPr>
      </w:r>
      <w:r>
        <w:rPr>
          <w:noProof/>
        </w:rPr>
        <w:fldChar w:fldCharType="separate"/>
      </w:r>
      <w:r>
        <w:rPr>
          <w:noProof/>
        </w:rPr>
        <w:t>133</w:t>
      </w:r>
      <w:r>
        <w:rPr>
          <w:noProof/>
        </w:rPr>
        <w:fldChar w:fldCharType="end"/>
      </w:r>
    </w:p>
    <w:p w14:paraId="4D9A553C" w14:textId="12965681"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_Toc187413347 \h </w:instrText>
      </w:r>
      <w:r>
        <w:rPr>
          <w:noProof/>
        </w:rPr>
      </w:r>
      <w:r>
        <w:rPr>
          <w:noProof/>
        </w:rPr>
        <w:fldChar w:fldCharType="separate"/>
      </w:r>
      <w:r>
        <w:rPr>
          <w:noProof/>
        </w:rPr>
        <w:t>133</w:t>
      </w:r>
      <w:r>
        <w:rPr>
          <w:noProof/>
        </w:rPr>
        <w:fldChar w:fldCharType="end"/>
      </w:r>
    </w:p>
    <w:p w14:paraId="34C4B916" w14:textId="18F56C06"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6.1.6.5</w:t>
      </w:r>
      <w:r>
        <w:rPr>
          <w:rFonts w:asciiTheme="minorHAnsi" w:eastAsiaTheme="minorEastAsia" w:hAnsiTheme="minorHAnsi" w:cstheme="minorBidi"/>
          <w:noProof/>
          <w:kern w:val="2"/>
          <w:sz w:val="22"/>
          <w:szCs w:val="22"/>
          <w:lang w:eastAsia="en-GB"/>
          <w14:ligatures w14:val="standardContextual"/>
        </w:rPr>
        <w:tab/>
      </w:r>
      <w:r>
        <w:rPr>
          <w:noProof/>
          <w:lang w:eastAsia="zh-CN"/>
        </w:rPr>
        <w:t>Binary data</w:t>
      </w:r>
      <w:r>
        <w:rPr>
          <w:noProof/>
        </w:rPr>
        <w:tab/>
      </w:r>
      <w:r>
        <w:rPr>
          <w:noProof/>
        </w:rPr>
        <w:fldChar w:fldCharType="begin" w:fldLock="1"/>
      </w:r>
      <w:r>
        <w:rPr>
          <w:noProof/>
        </w:rPr>
        <w:instrText xml:space="preserve"> PAGEREF _Toc187413348 \h </w:instrText>
      </w:r>
      <w:r>
        <w:rPr>
          <w:noProof/>
        </w:rPr>
      </w:r>
      <w:r>
        <w:rPr>
          <w:noProof/>
        </w:rPr>
        <w:fldChar w:fldCharType="separate"/>
      </w:r>
      <w:r>
        <w:rPr>
          <w:noProof/>
        </w:rPr>
        <w:t>133</w:t>
      </w:r>
      <w:r>
        <w:rPr>
          <w:noProof/>
        </w:rPr>
        <w:fldChar w:fldCharType="end"/>
      </w:r>
    </w:p>
    <w:p w14:paraId="79FD561C" w14:textId="43A88DA7"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_Toc187413349 \h </w:instrText>
      </w:r>
      <w:r>
        <w:rPr>
          <w:noProof/>
        </w:rPr>
      </w:r>
      <w:r>
        <w:rPr>
          <w:noProof/>
        </w:rPr>
        <w:fldChar w:fldCharType="separate"/>
      </w:r>
      <w:r>
        <w:rPr>
          <w:noProof/>
        </w:rPr>
        <w:t>134</w:t>
      </w:r>
      <w:r>
        <w:rPr>
          <w:noProof/>
        </w:rPr>
        <w:fldChar w:fldCharType="end"/>
      </w:r>
    </w:p>
    <w:p w14:paraId="06DD5734" w14:textId="14EF5046"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_Toc187413350 \h </w:instrText>
      </w:r>
      <w:r>
        <w:rPr>
          <w:noProof/>
        </w:rPr>
      </w:r>
      <w:r>
        <w:rPr>
          <w:noProof/>
        </w:rPr>
        <w:fldChar w:fldCharType="separate"/>
      </w:r>
      <w:r>
        <w:rPr>
          <w:noProof/>
        </w:rPr>
        <w:t>134</w:t>
      </w:r>
      <w:r>
        <w:rPr>
          <w:noProof/>
        </w:rPr>
        <w:fldChar w:fldCharType="end"/>
      </w:r>
    </w:p>
    <w:p w14:paraId="74671013" w14:textId="607B41A3"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_Toc187413351 \h </w:instrText>
      </w:r>
      <w:r>
        <w:rPr>
          <w:noProof/>
        </w:rPr>
      </w:r>
      <w:r>
        <w:rPr>
          <w:noProof/>
        </w:rPr>
        <w:fldChar w:fldCharType="separate"/>
      </w:r>
      <w:r>
        <w:rPr>
          <w:noProof/>
        </w:rPr>
        <w:t>134</w:t>
      </w:r>
      <w:r>
        <w:rPr>
          <w:noProof/>
        </w:rPr>
        <w:fldChar w:fldCharType="end"/>
      </w:r>
    </w:p>
    <w:p w14:paraId="30E08CDC" w14:textId="646ACDDD"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_Toc187413352 \h </w:instrText>
      </w:r>
      <w:r>
        <w:rPr>
          <w:noProof/>
        </w:rPr>
      </w:r>
      <w:r>
        <w:rPr>
          <w:noProof/>
        </w:rPr>
        <w:fldChar w:fldCharType="separate"/>
      </w:r>
      <w:r>
        <w:rPr>
          <w:noProof/>
        </w:rPr>
        <w:t>134</w:t>
      </w:r>
      <w:r>
        <w:rPr>
          <w:noProof/>
        </w:rPr>
        <w:fldChar w:fldCharType="end"/>
      </w:r>
    </w:p>
    <w:p w14:paraId="31889363" w14:textId="714DA577"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_Toc187413353 \h </w:instrText>
      </w:r>
      <w:r>
        <w:rPr>
          <w:noProof/>
        </w:rPr>
      </w:r>
      <w:r>
        <w:rPr>
          <w:noProof/>
        </w:rPr>
        <w:fldChar w:fldCharType="separate"/>
      </w:r>
      <w:r>
        <w:rPr>
          <w:noProof/>
        </w:rPr>
        <w:t>134</w:t>
      </w:r>
      <w:r>
        <w:rPr>
          <w:noProof/>
        </w:rPr>
        <w:fldChar w:fldCharType="end"/>
      </w:r>
    </w:p>
    <w:p w14:paraId="5F8B1108" w14:textId="6BA46981"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Usage of general functionalities in SBA</w:t>
      </w:r>
      <w:r>
        <w:rPr>
          <w:noProof/>
        </w:rPr>
        <w:tab/>
      </w:r>
      <w:r>
        <w:rPr>
          <w:noProof/>
        </w:rPr>
        <w:fldChar w:fldCharType="begin" w:fldLock="1"/>
      </w:r>
      <w:r>
        <w:rPr>
          <w:noProof/>
        </w:rPr>
        <w:instrText xml:space="preserve"> PAGEREF _Toc187413354 \h </w:instrText>
      </w:r>
      <w:r>
        <w:rPr>
          <w:noProof/>
        </w:rPr>
      </w:r>
      <w:r>
        <w:rPr>
          <w:noProof/>
        </w:rPr>
        <w:fldChar w:fldCharType="separate"/>
      </w:r>
      <w:r>
        <w:rPr>
          <w:noProof/>
        </w:rPr>
        <w:t>135</w:t>
      </w:r>
      <w:r>
        <w:rPr>
          <w:noProof/>
        </w:rPr>
        <w:fldChar w:fldCharType="end"/>
      </w:r>
    </w:p>
    <w:p w14:paraId="75195877" w14:textId="6165432D"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_Toc187413355 \h </w:instrText>
      </w:r>
      <w:r>
        <w:rPr>
          <w:noProof/>
        </w:rPr>
      </w:r>
      <w:r>
        <w:rPr>
          <w:noProof/>
        </w:rPr>
        <w:fldChar w:fldCharType="separate"/>
      </w:r>
      <w:r>
        <w:rPr>
          <w:noProof/>
        </w:rPr>
        <w:t>135</w:t>
      </w:r>
      <w:r>
        <w:rPr>
          <w:noProof/>
        </w:rPr>
        <w:fldChar w:fldCharType="end"/>
      </w:r>
    </w:p>
    <w:p w14:paraId="6863B108" w14:textId="669F7F02"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6.1.9.2</w:t>
      </w:r>
      <w:r>
        <w:rPr>
          <w:rFonts w:asciiTheme="minorHAnsi" w:eastAsiaTheme="minorEastAsia" w:hAnsiTheme="minorHAnsi" w:cstheme="minorBidi"/>
          <w:noProof/>
          <w:kern w:val="2"/>
          <w:sz w:val="22"/>
          <w:szCs w:val="22"/>
          <w:lang w:eastAsia="en-GB"/>
          <w14:ligatures w14:val="standardContextual"/>
        </w:rPr>
        <w:tab/>
      </w:r>
      <w:r>
        <w:rPr>
          <w:noProof/>
        </w:rPr>
        <w:t>Extensibility Mechanisms</w:t>
      </w:r>
      <w:r>
        <w:rPr>
          <w:noProof/>
        </w:rPr>
        <w:tab/>
      </w:r>
      <w:r>
        <w:rPr>
          <w:noProof/>
        </w:rPr>
        <w:fldChar w:fldCharType="begin" w:fldLock="1"/>
      </w:r>
      <w:r>
        <w:rPr>
          <w:noProof/>
        </w:rPr>
        <w:instrText xml:space="preserve"> PAGEREF _Toc187413356 \h </w:instrText>
      </w:r>
      <w:r>
        <w:rPr>
          <w:noProof/>
        </w:rPr>
      </w:r>
      <w:r>
        <w:rPr>
          <w:noProof/>
        </w:rPr>
        <w:fldChar w:fldCharType="separate"/>
      </w:r>
      <w:r>
        <w:rPr>
          <w:noProof/>
        </w:rPr>
        <w:t>136</w:t>
      </w:r>
      <w:r>
        <w:rPr>
          <w:noProof/>
        </w:rPr>
        <w:fldChar w:fldCharType="end"/>
      </w:r>
    </w:p>
    <w:p w14:paraId="538B7E02" w14:textId="69713AE0"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_Toc187413357 \h </w:instrText>
      </w:r>
      <w:r>
        <w:rPr>
          <w:noProof/>
        </w:rPr>
      </w:r>
      <w:r>
        <w:rPr>
          <w:noProof/>
        </w:rPr>
        <w:fldChar w:fldCharType="separate"/>
      </w:r>
      <w:r>
        <w:rPr>
          <w:noProof/>
        </w:rPr>
        <w:t>136</w:t>
      </w:r>
      <w:r>
        <w:rPr>
          <w:noProof/>
        </w:rPr>
        <w:fldChar w:fldCharType="end"/>
      </w:r>
    </w:p>
    <w:p w14:paraId="296E0777" w14:textId="74E82D81"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_Toc187413358 \h </w:instrText>
      </w:r>
      <w:r>
        <w:rPr>
          <w:noProof/>
        </w:rPr>
      </w:r>
      <w:r>
        <w:rPr>
          <w:noProof/>
        </w:rPr>
        <w:fldChar w:fldCharType="separate"/>
      </w:r>
      <w:r>
        <w:rPr>
          <w:noProof/>
        </w:rPr>
        <w:t>136</w:t>
      </w:r>
      <w:r>
        <w:rPr>
          <w:noProof/>
        </w:rPr>
        <w:fldChar w:fldCharType="end"/>
      </w:r>
    </w:p>
    <w:p w14:paraId="7D2139EB" w14:textId="3FDCDB5C"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_Toc187413359 \h </w:instrText>
      </w:r>
      <w:r>
        <w:rPr>
          <w:noProof/>
        </w:rPr>
      </w:r>
      <w:r>
        <w:rPr>
          <w:noProof/>
        </w:rPr>
        <w:fldChar w:fldCharType="separate"/>
      </w:r>
      <w:r>
        <w:rPr>
          <w:noProof/>
        </w:rPr>
        <w:t>136</w:t>
      </w:r>
      <w:r>
        <w:rPr>
          <w:noProof/>
        </w:rPr>
        <w:fldChar w:fldCharType="end"/>
      </w:r>
    </w:p>
    <w:p w14:paraId="7EB7D677" w14:textId="67369420"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_Toc187413360 \h </w:instrText>
      </w:r>
      <w:r>
        <w:rPr>
          <w:noProof/>
        </w:rPr>
      </w:r>
      <w:r>
        <w:rPr>
          <w:noProof/>
        </w:rPr>
        <w:fldChar w:fldCharType="separate"/>
      </w:r>
      <w:r>
        <w:rPr>
          <w:noProof/>
        </w:rPr>
        <w:t>137</w:t>
      </w:r>
      <w:r>
        <w:rPr>
          <w:noProof/>
        </w:rPr>
        <w:fldChar w:fldCharType="end"/>
      </w:r>
    </w:p>
    <w:p w14:paraId="6DAB9B39" w14:textId="64245B72"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_Toc187413361 \h </w:instrText>
      </w:r>
      <w:r>
        <w:rPr>
          <w:noProof/>
        </w:rPr>
      </w:r>
      <w:r>
        <w:rPr>
          <w:noProof/>
        </w:rPr>
        <w:fldChar w:fldCharType="separate"/>
      </w:r>
      <w:r>
        <w:rPr>
          <w:noProof/>
        </w:rPr>
        <w:t>137</w:t>
      </w:r>
      <w:r>
        <w:rPr>
          <w:noProof/>
        </w:rPr>
        <w:fldChar w:fldCharType="end"/>
      </w:r>
    </w:p>
    <w:p w14:paraId="6B6ECD9E" w14:textId="3D426F7F"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Charging Data</w:t>
      </w:r>
      <w:r>
        <w:rPr>
          <w:noProof/>
        </w:rPr>
        <w:tab/>
      </w:r>
      <w:r>
        <w:rPr>
          <w:noProof/>
        </w:rPr>
        <w:fldChar w:fldCharType="begin" w:fldLock="1"/>
      </w:r>
      <w:r>
        <w:rPr>
          <w:noProof/>
        </w:rPr>
        <w:instrText xml:space="preserve"> PAGEREF _Toc187413362 \h </w:instrText>
      </w:r>
      <w:r>
        <w:rPr>
          <w:noProof/>
        </w:rPr>
      </w:r>
      <w:r>
        <w:rPr>
          <w:noProof/>
        </w:rPr>
        <w:fldChar w:fldCharType="separate"/>
      </w:r>
      <w:r>
        <w:rPr>
          <w:noProof/>
        </w:rPr>
        <w:t>137</w:t>
      </w:r>
      <w:r>
        <w:rPr>
          <w:noProof/>
        </w:rPr>
        <w:fldChar w:fldCharType="end"/>
      </w:r>
    </w:p>
    <w:p w14:paraId="14D3269B" w14:textId="3EE5610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_Toc187413363 \h </w:instrText>
      </w:r>
      <w:r>
        <w:rPr>
          <w:noProof/>
        </w:rPr>
      </w:r>
      <w:r>
        <w:rPr>
          <w:noProof/>
        </w:rPr>
        <w:fldChar w:fldCharType="separate"/>
      </w:r>
      <w:r>
        <w:rPr>
          <w:noProof/>
        </w:rPr>
        <w:t>137</w:t>
      </w:r>
      <w:r>
        <w:rPr>
          <w:noProof/>
        </w:rPr>
        <w:fldChar w:fldCharType="end"/>
      </w:r>
    </w:p>
    <w:p w14:paraId="037CB3B2" w14:textId="08BBFAED"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_Toc187413364 \h </w:instrText>
      </w:r>
      <w:r>
        <w:rPr>
          <w:noProof/>
        </w:rPr>
      </w:r>
      <w:r>
        <w:rPr>
          <w:noProof/>
        </w:rPr>
        <w:fldChar w:fldCharType="separate"/>
      </w:r>
      <w:r>
        <w:rPr>
          <w:noProof/>
        </w:rPr>
        <w:t>138</w:t>
      </w:r>
      <w:r>
        <w:rPr>
          <w:noProof/>
        </w:rPr>
        <w:fldChar w:fldCharType="end"/>
      </w:r>
    </w:p>
    <w:p w14:paraId="62066DA8" w14:textId="7E964DB2"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_Toc187413365 \h </w:instrText>
      </w:r>
      <w:r>
        <w:rPr>
          <w:noProof/>
        </w:rPr>
      </w:r>
      <w:r>
        <w:rPr>
          <w:noProof/>
        </w:rPr>
        <w:fldChar w:fldCharType="separate"/>
      </w:r>
      <w:r>
        <w:rPr>
          <w:noProof/>
        </w:rPr>
        <w:t>138</w:t>
      </w:r>
      <w:r>
        <w:rPr>
          <w:noProof/>
        </w:rPr>
        <w:fldChar w:fldCharType="end"/>
      </w:r>
    </w:p>
    <w:p w14:paraId="2BA9B680" w14:textId="76D85F7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_Toc187413366 \h </w:instrText>
      </w:r>
      <w:r>
        <w:rPr>
          <w:noProof/>
        </w:rPr>
      </w:r>
      <w:r>
        <w:rPr>
          <w:noProof/>
        </w:rPr>
        <w:fldChar w:fldCharType="separate"/>
      </w:r>
      <w:r>
        <w:rPr>
          <w:noProof/>
        </w:rPr>
        <w:t>138</w:t>
      </w:r>
      <w:r>
        <w:rPr>
          <w:noProof/>
        </w:rPr>
        <w:fldChar w:fldCharType="end"/>
      </w:r>
    </w:p>
    <w:p w14:paraId="28CB18A1" w14:textId="7BC6F12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_Toc187413367 \h </w:instrText>
      </w:r>
      <w:r>
        <w:rPr>
          <w:noProof/>
        </w:rPr>
      </w:r>
      <w:r>
        <w:rPr>
          <w:noProof/>
        </w:rPr>
        <w:fldChar w:fldCharType="separate"/>
      </w:r>
      <w:r>
        <w:rPr>
          <w:noProof/>
        </w:rPr>
        <w:t>139</w:t>
      </w:r>
      <w:r>
        <w:rPr>
          <w:noProof/>
        </w:rPr>
        <w:fldChar w:fldCharType="end"/>
      </w:r>
    </w:p>
    <w:p w14:paraId="127CA0F2" w14:textId="1A9CA514"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Offline Only Charging Data</w:t>
      </w:r>
      <w:r>
        <w:rPr>
          <w:noProof/>
        </w:rPr>
        <w:tab/>
      </w:r>
      <w:r>
        <w:rPr>
          <w:noProof/>
        </w:rPr>
        <w:fldChar w:fldCharType="begin" w:fldLock="1"/>
      </w:r>
      <w:r>
        <w:rPr>
          <w:noProof/>
        </w:rPr>
        <w:instrText xml:space="preserve"> PAGEREF _Toc187413368 \h </w:instrText>
      </w:r>
      <w:r>
        <w:rPr>
          <w:noProof/>
        </w:rPr>
      </w:r>
      <w:r>
        <w:rPr>
          <w:noProof/>
        </w:rPr>
        <w:fldChar w:fldCharType="separate"/>
      </w:r>
      <w:r>
        <w:rPr>
          <w:noProof/>
        </w:rPr>
        <w:t>139</w:t>
      </w:r>
      <w:r>
        <w:rPr>
          <w:noProof/>
        </w:rPr>
        <w:fldChar w:fldCharType="end"/>
      </w:r>
    </w:p>
    <w:p w14:paraId="52373031" w14:textId="7D7D52C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_Toc187413369 \h </w:instrText>
      </w:r>
      <w:r>
        <w:rPr>
          <w:noProof/>
        </w:rPr>
      </w:r>
      <w:r>
        <w:rPr>
          <w:noProof/>
        </w:rPr>
        <w:fldChar w:fldCharType="separate"/>
      </w:r>
      <w:r>
        <w:rPr>
          <w:noProof/>
        </w:rPr>
        <w:t>139</w:t>
      </w:r>
      <w:r>
        <w:rPr>
          <w:noProof/>
        </w:rPr>
        <w:fldChar w:fldCharType="end"/>
      </w:r>
    </w:p>
    <w:p w14:paraId="2A409E32" w14:textId="2818F0D4"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_Toc187413370 \h </w:instrText>
      </w:r>
      <w:r>
        <w:rPr>
          <w:noProof/>
        </w:rPr>
      </w:r>
      <w:r>
        <w:rPr>
          <w:noProof/>
        </w:rPr>
        <w:fldChar w:fldCharType="separate"/>
      </w:r>
      <w:r>
        <w:rPr>
          <w:noProof/>
        </w:rPr>
        <w:t>140</w:t>
      </w:r>
      <w:r>
        <w:rPr>
          <w:noProof/>
        </w:rPr>
        <w:fldChar w:fldCharType="end"/>
      </w:r>
    </w:p>
    <w:p w14:paraId="0C01A834" w14:textId="01E174A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_Toc187413371 \h </w:instrText>
      </w:r>
      <w:r>
        <w:rPr>
          <w:noProof/>
        </w:rPr>
      </w:r>
      <w:r>
        <w:rPr>
          <w:noProof/>
        </w:rPr>
        <w:fldChar w:fldCharType="separate"/>
      </w:r>
      <w:r>
        <w:rPr>
          <w:noProof/>
        </w:rPr>
        <w:t>140</w:t>
      </w:r>
      <w:r>
        <w:rPr>
          <w:noProof/>
        </w:rPr>
        <w:fldChar w:fldCharType="end"/>
      </w:r>
    </w:p>
    <w:p w14:paraId="369E83AB" w14:textId="55FFD6EA"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_Toc187413372 \h </w:instrText>
      </w:r>
      <w:r>
        <w:rPr>
          <w:noProof/>
        </w:rPr>
      </w:r>
      <w:r>
        <w:rPr>
          <w:noProof/>
        </w:rPr>
        <w:fldChar w:fldCharType="separate"/>
      </w:r>
      <w:r>
        <w:rPr>
          <w:noProof/>
        </w:rPr>
        <w:t>140</w:t>
      </w:r>
      <w:r>
        <w:rPr>
          <w:noProof/>
        </w:rPr>
        <w:fldChar w:fldCharType="end"/>
      </w:r>
    </w:p>
    <w:p w14:paraId="7A2E1A79" w14:textId="41EAB16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6.2.3.3.4.1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_Toc187413373 \h </w:instrText>
      </w:r>
      <w:r>
        <w:rPr>
          <w:noProof/>
        </w:rPr>
      </w:r>
      <w:r>
        <w:rPr>
          <w:noProof/>
        </w:rPr>
        <w:fldChar w:fldCharType="separate"/>
      </w:r>
      <w:r>
        <w:rPr>
          <w:noProof/>
        </w:rPr>
        <w:t>140</w:t>
      </w:r>
      <w:r>
        <w:rPr>
          <w:noProof/>
        </w:rPr>
        <w:fldChar w:fldCharType="end"/>
      </w:r>
    </w:p>
    <w:p w14:paraId="55BA8E9D" w14:textId="739A4520"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6.2.3.3.4.2</w:t>
      </w:r>
      <w:r>
        <w:rPr>
          <w:rFonts w:asciiTheme="minorHAnsi" w:eastAsiaTheme="minorEastAsia" w:hAnsiTheme="minorHAnsi" w:cstheme="minorBidi"/>
          <w:noProof/>
          <w:kern w:val="2"/>
          <w:sz w:val="22"/>
          <w:szCs w:val="22"/>
          <w:lang w:eastAsia="en-GB"/>
          <w14:ligatures w14:val="standardContextual"/>
        </w:rPr>
        <w:tab/>
      </w:r>
      <w:r>
        <w:rPr>
          <w:noProof/>
        </w:rPr>
        <w:t>Operation: update</w:t>
      </w:r>
      <w:r>
        <w:rPr>
          <w:noProof/>
        </w:rPr>
        <w:tab/>
      </w:r>
      <w:r>
        <w:rPr>
          <w:noProof/>
        </w:rPr>
        <w:fldChar w:fldCharType="begin" w:fldLock="1"/>
      </w:r>
      <w:r>
        <w:rPr>
          <w:noProof/>
        </w:rPr>
        <w:instrText xml:space="preserve"> PAGEREF _Toc187413374 \h </w:instrText>
      </w:r>
      <w:r>
        <w:rPr>
          <w:noProof/>
        </w:rPr>
      </w:r>
      <w:r>
        <w:rPr>
          <w:noProof/>
        </w:rPr>
        <w:fldChar w:fldCharType="separate"/>
      </w:r>
      <w:r>
        <w:rPr>
          <w:noProof/>
        </w:rPr>
        <w:t>140</w:t>
      </w:r>
      <w:r>
        <w:rPr>
          <w:noProof/>
        </w:rPr>
        <w:fldChar w:fldCharType="end"/>
      </w:r>
    </w:p>
    <w:p w14:paraId="70FE0435" w14:textId="0D383508"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6.2.3.3.4.2.1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_Toc187413375 \h </w:instrText>
      </w:r>
      <w:r>
        <w:rPr>
          <w:noProof/>
        </w:rPr>
      </w:r>
      <w:r>
        <w:rPr>
          <w:noProof/>
        </w:rPr>
        <w:fldChar w:fldCharType="separate"/>
      </w:r>
      <w:r>
        <w:rPr>
          <w:noProof/>
        </w:rPr>
        <w:t>140</w:t>
      </w:r>
      <w:r>
        <w:rPr>
          <w:noProof/>
        </w:rPr>
        <w:fldChar w:fldCharType="end"/>
      </w:r>
    </w:p>
    <w:p w14:paraId="5BF46A07" w14:textId="38F7EA05"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6.2.3.3.4.2.2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_Toc187413376 \h </w:instrText>
      </w:r>
      <w:r>
        <w:rPr>
          <w:noProof/>
        </w:rPr>
      </w:r>
      <w:r>
        <w:rPr>
          <w:noProof/>
        </w:rPr>
        <w:fldChar w:fldCharType="separate"/>
      </w:r>
      <w:r>
        <w:rPr>
          <w:noProof/>
        </w:rPr>
        <w:t>140</w:t>
      </w:r>
      <w:r>
        <w:rPr>
          <w:noProof/>
        </w:rPr>
        <w:fldChar w:fldCharType="end"/>
      </w:r>
    </w:p>
    <w:p w14:paraId="4A946349" w14:textId="5BB0348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rPr>
        <w:t>6.2.3.3.4.3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_Toc187413377 \h </w:instrText>
      </w:r>
      <w:r>
        <w:rPr>
          <w:noProof/>
        </w:rPr>
      </w:r>
      <w:r>
        <w:rPr>
          <w:noProof/>
        </w:rPr>
        <w:fldChar w:fldCharType="separate"/>
      </w:r>
      <w:r>
        <w:rPr>
          <w:noProof/>
        </w:rPr>
        <w:t>141</w:t>
      </w:r>
      <w:r>
        <w:rPr>
          <w:noProof/>
        </w:rPr>
        <w:fldChar w:fldCharType="end"/>
      </w:r>
    </w:p>
    <w:p w14:paraId="39B1D211" w14:textId="526AC750"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6.2.3.3.4.3.1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_Toc187413378 \h </w:instrText>
      </w:r>
      <w:r>
        <w:rPr>
          <w:noProof/>
        </w:rPr>
      </w:r>
      <w:r>
        <w:rPr>
          <w:noProof/>
        </w:rPr>
        <w:fldChar w:fldCharType="separate"/>
      </w:r>
      <w:r>
        <w:rPr>
          <w:noProof/>
        </w:rPr>
        <w:t>141</w:t>
      </w:r>
      <w:r>
        <w:rPr>
          <w:noProof/>
        </w:rPr>
        <w:fldChar w:fldCharType="end"/>
      </w:r>
    </w:p>
    <w:p w14:paraId="75D4BB40" w14:textId="2BB0DB7F" w:rsidR="00E001A5" w:rsidRDefault="00E001A5">
      <w:pPr>
        <w:pStyle w:val="TOC7"/>
        <w:rPr>
          <w:rFonts w:asciiTheme="minorHAnsi" w:eastAsiaTheme="minorEastAsia" w:hAnsiTheme="minorHAnsi" w:cstheme="minorBidi"/>
          <w:noProof/>
          <w:kern w:val="2"/>
          <w:sz w:val="22"/>
          <w:szCs w:val="22"/>
          <w:lang w:eastAsia="en-GB"/>
          <w14:ligatures w14:val="standardContextual"/>
        </w:rPr>
      </w:pPr>
      <w:r>
        <w:rPr>
          <w:noProof/>
        </w:rPr>
        <w:t>6.2.3.3.4.3.2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_Toc187413379 \h </w:instrText>
      </w:r>
      <w:r>
        <w:rPr>
          <w:noProof/>
        </w:rPr>
      </w:r>
      <w:r>
        <w:rPr>
          <w:noProof/>
        </w:rPr>
        <w:fldChar w:fldCharType="separate"/>
      </w:r>
      <w:r>
        <w:rPr>
          <w:noProof/>
        </w:rPr>
        <w:t>142</w:t>
      </w:r>
      <w:r>
        <w:rPr>
          <w:noProof/>
        </w:rPr>
        <w:fldChar w:fldCharType="end"/>
      </w:r>
    </w:p>
    <w:p w14:paraId="7D2087B9" w14:textId="071F705B"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_Toc187413380 \h </w:instrText>
      </w:r>
      <w:r>
        <w:rPr>
          <w:noProof/>
        </w:rPr>
      </w:r>
      <w:r>
        <w:rPr>
          <w:noProof/>
        </w:rPr>
        <w:fldChar w:fldCharType="separate"/>
      </w:r>
      <w:r>
        <w:rPr>
          <w:noProof/>
        </w:rPr>
        <w:t>142</w:t>
      </w:r>
      <w:r>
        <w:rPr>
          <w:noProof/>
        </w:rPr>
        <w:fldChar w:fldCharType="end"/>
      </w:r>
    </w:p>
    <w:p w14:paraId="6403BF9D" w14:textId="59B8BC30"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_Toc187413381 \h </w:instrText>
      </w:r>
      <w:r>
        <w:rPr>
          <w:noProof/>
        </w:rPr>
      </w:r>
      <w:r>
        <w:rPr>
          <w:noProof/>
        </w:rPr>
        <w:fldChar w:fldCharType="separate"/>
      </w:r>
      <w:r>
        <w:rPr>
          <w:noProof/>
        </w:rPr>
        <w:t>142</w:t>
      </w:r>
      <w:r>
        <w:rPr>
          <w:noProof/>
        </w:rPr>
        <w:fldChar w:fldCharType="end"/>
      </w:r>
    </w:p>
    <w:p w14:paraId="7EDACA2A" w14:textId="3385B553"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_Toc187413382 \h </w:instrText>
      </w:r>
      <w:r>
        <w:rPr>
          <w:noProof/>
        </w:rPr>
      </w:r>
      <w:r>
        <w:rPr>
          <w:noProof/>
        </w:rPr>
        <w:fldChar w:fldCharType="separate"/>
      </w:r>
      <w:r>
        <w:rPr>
          <w:noProof/>
        </w:rPr>
        <w:t>142</w:t>
      </w:r>
      <w:r>
        <w:rPr>
          <w:noProof/>
        </w:rPr>
        <w:fldChar w:fldCharType="end"/>
      </w:r>
    </w:p>
    <w:p w14:paraId="2A8AAF2F" w14:textId="3711A8C2"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6.2.5</w:t>
      </w:r>
      <w:r w:rsidRPr="009D674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9D6745">
        <w:rPr>
          <w:noProof/>
          <w:lang w:val="en-US"/>
        </w:rPr>
        <w:t>Structured data types</w:t>
      </w:r>
      <w:r>
        <w:rPr>
          <w:noProof/>
        </w:rPr>
        <w:tab/>
      </w:r>
      <w:r>
        <w:rPr>
          <w:noProof/>
        </w:rPr>
        <w:fldChar w:fldCharType="begin" w:fldLock="1"/>
      </w:r>
      <w:r>
        <w:rPr>
          <w:noProof/>
        </w:rPr>
        <w:instrText xml:space="preserve"> PAGEREF _Toc187413383 \h </w:instrText>
      </w:r>
      <w:r>
        <w:rPr>
          <w:noProof/>
        </w:rPr>
      </w:r>
      <w:r>
        <w:rPr>
          <w:noProof/>
        </w:rPr>
        <w:fldChar w:fldCharType="separate"/>
      </w:r>
      <w:r>
        <w:rPr>
          <w:noProof/>
        </w:rPr>
        <w:t>143</w:t>
      </w:r>
      <w:r>
        <w:rPr>
          <w:noProof/>
        </w:rPr>
        <w:fldChar w:fldCharType="end"/>
      </w:r>
    </w:p>
    <w:p w14:paraId="256F76B7" w14:textId="5F11F6C5"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6.2.5.2.1</w:t>
      </w:r>
      <w:r>
        <w:rPr>
          <w:rFonts w:asciiTheme="minorHAnsi" w:eastAsiaTheme="minorEastAsia" w:hAnsiTheme="minorHAnsi" w:cstheme="minorBidi"/>
          <w:noProof/>
          <w:kern w:val="2"/>
          <w:sz w:val="22"/>
          <w:szCs w:val="22"/>
          <w:lang w:eastAsia="en-GB"/>
          <w14:ligatures w14:val="standardContextual"/>
        </w:rPr>
        <w:tab/>
      </w:r>
      <w:r>
        <w:rPr>
          <w:noProof/>
        </w:rPr>
        <w:t>Common Data Type</w:t>
      </w:r>
      <w:r>
        <w:rPr>
          <w:noProof/>
        </w:rPr>
        <w:tab/>
      </w:r>
      <w:r>
        <w:rPr>
          <w:noProof/>
        </w:rPr>
        <w:fldChar w:fldCharType="begin" w:fldLock="1"/>
      </w:r>
      <w:r>
        <w:rPr>
          <w:noProof/>
        </w:rPr>
        <w:instrText xml:space="preserve"> PAGEREF _Toc187413384 \h </w:instrText>
      </w:r>
      <w:r>
        <w:rPr>
          <w:noProof/>
        </w:rPr>
      </w:r>
      <w:r>
        <w:rPr>
          <w:noProof/>
        </w:rPr>
        <w:fldChar w:fldCharType="separate"/>
      </w:r>
      <w:r>
        <w:rPr>
          <w:noProof/>
        </w:rPr>
        <w:t>143</w:t>
      </w:r>
      <w:r>
        <w:rPr>
          <w:noProof/>
        </w:rPr>
        <w:fldChar w:fldCharType="end"/>
      </w:r>
    </w:p>
    <w:p w14:paraId="402A1FC0" w14:textId="272BDCF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_Toc187413385 \h </w:instrText>
      </w:r>
      <w:r>
        <w:rPr>
          <w:noProof/>
        </w:rPr>
      </w:r>
      <w:r>
        <w:rPr>
          <w:noProof/>
        </w:rPr>
        <w:fldChar w:fldCharType="separate"/>
      </w:r>
      <w:r>
        <w:rPr>
          <w:noProof/>
        </w:rPr>
        <w:t>143</w:t>
      </w:r>
      <w:r>
        <w:rPr>
          <w:noProof/>
        </w:rPr>
        <w:fldChar w:fldCharType="end"/>
      </w:r>
    </w:p>
    <w:p w14:paraId="2B10D75A" w14:textId="08EF5CA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_Toc187413386 \h </w:instrText>
      </w:r>
      <w:r>
        <w:rPr>
          <w:noProof/>
        </w:rPr>
      </w:r>
      <w:r>
        <w:rPr>
          <w:noProof/>
        </w:rPr>
        <w:fldChar w:fldCharType="separate"/>
      </w:r>
      <w:r>
        <w:rPr>
          <w:noProof/>
        </w:rPr>
        <w:t>144</w:t>
      </w:r>
      <w:r>
        <w:rPr>
          <w:noProof/>
        </w:rPr>
        <w:fldChar w:fldCharType="end"/>
      </w:r>
    </w:p>
    <w:p w14:paraId="40225FED" w14:textId="64F37EB3"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_Toc187413387 \h </w:instrText>
      </w:r>
      <w:r>
        <w:rPr>
          <w:noProof/>
        </w:rPr>
      </w:r>
      <w:r>
        <w:rPr>
          <w:noProof/>
        </w:rPr>
        <w:fldChar w:fldCharType="separate"/>
      </w:r>
      <w:r>
        <w:rPr>
          <w:noProof/>
        </w:rPr>
        <w:t>144</w:t>
      </w:r>
      <w:r>
        <w:rPr>
          <w:noProof/>
        </w:rPr>
        <w:fldChar w:fldCharType="end"/>
      </w:r>
    </w:p>
    <w:p w14:paraId="01C6E4D6" w14:textId="76907A7D"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6.2.5.2.1.4</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_Toc187413388 \h </w:instrText>
      </w:r>
      <w:r>
        <w:rPr>
          <w:noProof/>
        </w:rPr>
      </w:r>
      <w:r>
        <w:rPr>
          <w:noProof/>
        </w:rPr>
        <w:fldChar w:fldCharType="separate"/>
      </w:r>
      <w:r>
        <w:rPr>
          <w:noProof/>
        </w:rPr>
        <w:t>145</w:t>
      </w:r>
      <w:r>
        <w:rPr>
          <w:noProof/>
        </w:rPr>
        <w:fldChar w:fldCharType="end"/>
      </w:r>
    </w:p>
    <w:p w14:paraId="4645A222" w14:textId="5A4EED1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_Toc187413389 \h </w:instrText>
      </w:r>
      <w:r>
        <w:rPr>
          <w:noProof/>
        </w:rPr>
      </w:r>
      <w:r>
        <w:rPr>
          <w:noProof/>
        </w:rPr>
        <w:fldChar w:fldCharType="separate"/>
      </w:r>
      <w:r>
        <w:rPr>
          <w:noProof/>
        </w:rPr>
        <w:t>146</w:t>
      </w:r>
      <w:r>
        <w:rPr>
          <w:noProof/>
        </w:rPr>
        <w:fldChar w:fldCharType="end"/>
      </w:r>
    </w:p>
    <w:p w14:paraId="7869DBA0" w14:textId="6F5B14A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6.2.5.2.2</w:t>
      </w:r>
      <w:r>
        <w:rPr>
          <w:rFonts w:asciiTheme="minorHAnsi" w:eastAsiaTheme="minorEastAsia" w:hAnsiTheme="minorHAnsi" w:cstheme="minorBidi"/>
          <w:noProof/>
          <w:kern w:val="2"/>
          <w:sz w:val="22"/>
          <w:szCs w:val="22"/>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_Toc187413390 \h </w:instrText>
      </w:r>
      <w:r>
        <w:rPr>
          <w:noProof/>
        </w:rPr>
      </w:r>
      <w:r>
        <w:rPr>
          <w:noProof/>
        </w:rPr>
        <w:fldChar w:fldCharType="separate"/>
      </w:r>
      <w:r>
        <w:rPr>
          <w:noProof/>
        </w:rPr>
        <w:t>146</w:t>
      </w:r>
      <w:r>
        <w:rPr>
          <w:noProof/>
        </w:rPr>
        <w:fldChar w:fldCharType="end"/>
      </w:r>
    </w:p>
    <w:p w14:paraId="101B81D6" w14:textId="184FFB8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_Toc187413391 \h </w:instrText>
      </w:r>
      <w:r>
        <w:rPr>
          <w:noProof/>
        </w:rPr>
      </w:r>
      <w:r>
        <w:rPr>
          <w:noProof/>
        </w:rPr>
        <w:fldChar w:fldCharType="separate"/>
      </w:r>
      <w:r>
        <w:rPr>
          <w:noProof/>
        </w:rPr>
        <w:t>146</w:t>
      </w:r>
      <w:r>
        <w:rPr>
          <w:noProof/>
        </w:rPr>
        <w:fldChar w:fldCharType="end"/>
      </w:r>
    </w:p>
    <w:p w14:paraId="0A50BA33" w14:textId="168BC2A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6.2.5.2.2.2</w:t>
      </w:r>
      <w:r>
        <w:rPr>
          <w:rFonts w:asciiTheme="minorHAnsi" w:eastAsiaTheme="minorEastAsia" w:hAnsiTheme="minorHAnsi" w:cstheme="minorBidi"/>
          <w:noProof/>
          <w:kern w:val="2"/>
          <w:sz w:val="22"/>
          <w:szCs w:val="22"/>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_Toc187413392 \h </w:instrText>
      </w:r>
      <w:r>
        <w:rPr>
          <w:noProof/>
        </w:rPr>
      </w:r>
      <w:r>
        <w:rPr>
          <w:noProof/>
        </w:rPr>
        <w:fldChar w:fldCharType="separate"/>
      </w:r>
      <w:r>
        <w:rPr>
          <w:noProof/>
        </w:rPr>
        <w:t>146</w:t>
      </w:r>
      <w:r>
        <w:rPr>
          <w:noProof/>
        </w:rPr>
        <w:fldChar w:fldCharType="end"/>
      </w:r>
    </w:p>
    <w:p w14:paraId="5603E6A1" w14:textId="5E82880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_Toc187413393 \h </w:instrText>
      </w:r>
      <w:r>
        <w:rPr>
          <w:noProof/>
        </w:rPr>
      </w:r>
      <w:r>
        <w:rPr>
          <w:noProof/>
        </w:rPr>
        <w:fldChar w:fldCharType="separate"/>
      </w:r>
      <w:r>
        <w:rPr>
          <w:noProof/>
        </w:rPr>
        <w:t>146</w:t>
      </w:r>
      <w:r>
        <w:rPr>
          <w:noProof/>
        </w:rPr>
        <w:fldChar w:fldCharType="end"/>
      </w:r>
    </w:p>
    <w:p w14:paraId="6EB39FDA" w14:textId="5F092178"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6.2.5.2.2.4</w:t>
      </w:r>
      <w:r>
        <w:rPr>
          <w:rFonts w:asciiTheme="minorHAnsi" w:eastAsiaTheme="minorEastAsia" w:hAnsiTheme="minorHAnsi" w:cstheme="minorBidi"/>
          <w:noProof/>
          <w:kern w:val="2"/>
          <w:sz w:val="22"/>
          <w:szCs w:val="22"/>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_Toc187413394 \h </w:instrText>
      </w:r>
      <w:r>
        <w:rPr>
          <w:noProof/>
        </w:rPr>
      </w:r>
      <w:r>
        <w:rPr>
          <w:noProof/>
        </w:rPr>
        <w:fldChar w:fldCharType="separate"/>
      </w:r>
      <w:r>
        <w:rPr>
          <w:noProof/>
        </w:rPr>
        <w:t>146</w:t>
      </w:r>
      <w:r>
        <w:rPr>
          <w:noProof/>
        </w:rPr>
        <w:fldChar w:fldCharType="end"/>
      </w:r>
    </w:p>
    <w:p w14:paraId="7C086793" w14:textId="308A7A2F"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6.2.5.2.2.5</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_Toc187413395 \h </w:instrText>
      </w:r>
      <w:r>
        <w:rPr>
          <w:noProof/>
        </w:rPr>
      </w:r>
      <w:r>
        <w:rPr>
          <w:noProof/>
        </w:rPr>
        <w:fldChar w:fldCharType="separate"/>
      </w:r>
      <w:r>
        <w:rPr>
          <w:noProof/>
        </w:rPr>
        <w:t>146</w:t>
      </w:r>
      <w:r>
        <w:rPr>
          <w:noProof/>
        </w:rPr>
        <w:fldChar w:fldCharType="end"/>
      </w:r>
    </w:p>
    <w:p w14:paraId="697A7C7E" w14:textId="102E1556"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6.2.5.2.2.6</w:t>
      </w:r>
      <w:r>
        <w:rPr>
          <w:rFonts w:asciiTheme="minorHAnsi" w:eastAsiaTheme="minorEastAsia" w:hAnsiTheme="minorHAnsi" w:cstheme="minorBidi"/>
          <w:noProof/>
          <w:kern w:val="2"/>
          <w:sz w:val="22"/>
          <w:szCs w:val="22"/>
          <w:lang w:eastAsia="en-GB"/>
          <w14:ligatures w14:val="standardContextual"/>
        </w:rPr>
        <w:tab/>
      </w:r>
      <w:r>
        <w:rPr>
          <w:noProof/>
          <w:lang w:eastAsia="zh-CN"/>
        </w:rPr>
        <w:t>Type U</w:t>
      </w:r>
      <w:r>
        <w:rPr>
          <w:noProof/>
        </w:rPr>
        <w:t>serInformation</w:t>
      </w:r>
      <w:r>
        <w:rPr>
          <w:noProof/>
        </w:rPr>
        <w:tab/>
      </w:r>
      <w:r>
        <w:rPr>
          <w:noProof/>
        </w:rPr>
        <w:fldChar w:fldCharType="begin" w:fldLock="1"/>
      </w:r>
      <w:r>
        <w:rPr>
          <w:noProof/>
        </w:rPr>
        <w:instrText xml:space="preserve"> PAGEREF _Toc187413396 \h </w:instrText>
      </w:r>
      <w:r>
        <w:rPr>
          <w:noProof/>
        </w:rPr>
      </w:r>
      <w:r>
        <w:rPr>
          <w:noProof/>
        </w:rPr>
        <w:fldChar w:fldCharType="separate"/>
      </w:r>
      <w:r>
        <w:rPr>
          <w:noProof/>
        </w:rPr>
        <w:t>146</w:t>
      </w:r>
      <w:r>
        <w:rPr>
          <w:noProof/>
        </w:rPr>
        <w:fldChar w:fldCharType="end"/>
      </w:r>
    </w:p>
    <w:p w14:paraId="1B06E4FD" w14:textId="1C981AFB"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6.2.5.2.2.7</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w:t>
      </w:r>
      <w:r>
        <w:rPr>
          <w:noProof/>
        </w:rPr>
        <w:t>SessionInformation</w:t>
      </w:r>
      <w:r>
        <w:rPr>
          <w:noProof/>
        </w:rPr>
        <w:tab/>
      </w:r>
      <w:r>
        <w:rPr>
          <w:noProof/>
        </w:rPr>
        <w:fldChar w:fldCharType="begin" w:fldLock="1"/>
      </w:r>
      <w:r>
        <w:rPr>
          <w:noProof/>
        </w:rPr>
        <w:instrText xml:space="preserve"> PAGEREF _Toc187413397 \h </w:instrText>
      </w:r>
      <w:r>
        <w:rPr>
          <w:noProof/>
        </w:rPr>
      </w:r>
      <w:r>
        <w:rPr>
          <w:noProof/>
        </w:rPr>
        <w:fldChar w:fldCharType="separate"/>
      </w:r>
      <w:r>
        <w:rPr>
          <w:noProof/>
        </w:rPr>
        <w:t>146</w:t>
      </w:r>
      <w:r>
        <w:rPr>
          <w:noProof/>
        </w:rPr>
        <w:fldChar w:fldCharType="end"/>
      </w:r>
    </w:p>
    <w:p w14:paraId="728B7102" w14:textId="73084CA4"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_Toc187413398 \h </w:instrText>
      </w:r>
      <w:r>
        <w:rPr>
          <w:noProof/>
        </w:rPr>
      </w:r>
      <w:r>
        <w:rPr>
          <w:noProof/>
        </w:rPr>
        <w:fldChar w:fldCharType="separate"/>
      </w:r>
      <w:r>
        <w:rPr>
          <w:noProof/>
        </w:rPr>
        <w:t>146</w:t>
      </w:r>
      <w:r>
        <w:rPr>
          <w:noProof/>
        </w:rPr>
        <w:fldChar w:fldCharType="end"/>
      </w:r>
    </w:p>
    <w:p w14:paraId="6A7B5548" w14:textId="3C71301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6.2.5.2.2.9</w:t>
      </w:r>
      <w:r>
        <w:rPr>
          <w:rFonts w:asciiTheme="minorHAnsi" w:eastAsiaTheme="minorEastAsia" w:hAnsiTheme="minorHAnsi" w:cstheme="minorBidi"/>
          <w:noProof/>
          <w:kern w:val="2"/>
          <w:sz w:val="22"/>
          <w:szCs w:val="22"/>
          <w:lang w:eastAsia="en-GB"/>
          <w14:ligatures w14:val="standardContextual"/>
        </w:rPr>
        <w:tab/>
      </w:r>
      <w:r>
        <w:rPr>
          <w:noProof/>
          <w:lang w:eastAsia="zh-CN"/>
        </w:rPr>
        <w:t>Type N</w:t>
      </w:r>
      <w:r>
        <w:rPr>
          <w:noProof/>
        </w:rPr>
        <w:t>etworkSlicingInfo</w:t>
      </w:r>
      <w:r>
        <w:rPr>
          <w:noProof/>
        </w:rPr>
        <w:tab/>
      </w:r>
      <w:r>
        <w:rPr>
          <w:noProof/>
        </w:rPr>
        <w:fldChar w:fldCharType="begin" w:fldLock="1"/>
      </w:r>
      <w:r>
        <w:rPr>
          <w:noProof/>
        </w:rPr>
        <w:instrText xml:space="preserve"> PAGEREF _Toc187413399 \h </w:instrText>
      </w:r>
      <w:r>
        <w:rPr>
          <w:noProof/>
        </w:rPr>
      </w:r>
      <w:r>
        <w:rPr>
          <w:noProof/>
        </w:rPr>
        <w:fldChar w:fldCharType="separate"/>
      </w:r>
      <w:r>
        <w:rPr>
          <w:noProof/>
        </w:rPr>
        <w:t>147</w:t>
      </w:r>
      <w:r>
        <w:rPr>
          <w:noProof/>
        </w:rPr>
        <w:fldChar w:fldCharType="end"/>
      </w:r>
    </w:p>
    <w:p w14:paraId="1883993B" w14:textId="19EF91E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6.2.5.2.2.10</w:t>
      </w:r>
      <w:r>
        <w:rPr>
          <w:rFonts w:asciiTheme="minorHAnsi" w:eastAsiaTheme="minorEastAsia" w:hAnsiTheme="minorHAnsi" w:cstheme="minorBidi"/>
          <w:noProof/>
          <w:kern w:val="2"/>
          <w:sz w:val="22"/>
          <w:szCs w:val="22"/>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_Toc187413400 \h </w:instrText>
      </w:r>
      <w:r>
        <w:rPr>
          <w:noProof/>
        </w:rPr>
      </w:r>
      <w:r>
        <w:rPr>
          <w:noProof/>
        </w:rPr>
        <w:fldChar w:fldCharType="separate"/>
      </w:r>
      <w:r>
        <w:rPr>
          <w:noProof/>
        </w:rPr>
        <w:t>147</w:t>
      </w:r>
      <w:r>
        <w:rPr>
          <w:noProof/>
        </w:rPr>
        <w:fldChar w:fldCharType="end"/>
      </w:r>
    </w:p>
    <w:p w14:paraId="0B9A1965" w14:textId="2A69D4AC"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6.2.5.2.2.11</w:t>
      </w:r>
      <w:r>
        <w:rPr>
          <w:rFonts w:asciiTheme="minorHAnsi" w:eastAsiaTheme="minorEastAsia" w:hAnsiTheme="minorHAnsi" w:cstheme="minorBidi"/>
          <w:noProof/>
          <w:kern w:val="2"/>
          <w:sz w:val="22"/>
          <w:szCs w:val="22"/>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_Toc187413401 \h </w:instrText>
      </w:r>
      <w:r>
        <w:rPr>
          <w:noProof/>
        </w:rPr>
      </w:r>
      <w:r>
        <w:rPr>
          <w:noProof/>
        </w:rPr>
        <w:fldChar w:fldCharType="separate"/>
      </w:r>
      <w:r>
        <w:rPr>
          <w:noProof/>
        </w:rPr>
        <w:t>147</w:t>
      </w:r>
      <w:r>
        <w:rPr>
          <w:noProof/>
        </w:rPr>
        <w:fldChar w:fldCharType="end"/>
      </w:r>
    </w:p>
    <w:p w14:paraId="31CCEA92" w14:textId="634982F2"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6.2.5.2.2.12</w:t>
      </w:r>
      <w:r>
        <w:rPr>
          <w:rFonts w:asciiTheme="minorHAnsi" w:eastAsiaTheme="minorEastAsia" w:hAnsiTheme="minorHAnsi" w:cstheme="minorBidi"/>
          <w:noProof/>
          <w:kern w:val="2"/>
          <w:sz w:val="22"/>
          <w:szCs w:val="22"/>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_Toc187413402 \h </w:instrText>
      </w:r>
      <w:r>
        <w:rPr>
          <w:noProof/>
        </w:rPr>
      </w:r>
      <w:r>
        <w:rPr>
          <w:noProof/>
        </w:rPr>
        <w:fldChar w:fldCharType="separate"/>
      </w:r>
      <w:r>
        <w:rPr>
          <w:noProof/>
        </w:rPr>
        <w:t>147</w:t>
      </w:r>
      <w:r>
        <w:rPr>
          <w:noProof/>
        </w:rPr>
        <w:fldChar w:fldCharType="end"/>
      </w:r>
    </w:p>
    <w:p w14:paraId="1D4FA354" w14:textId="6848ECE5"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6.2.5.2.2.13</w:t>
      </w:r>
      <w:r>
        <w:rPr>
          <w:rFonts w:asciiTheme="minorHAnsi" w:eastAsiaTheme="minorEastAsia" w:hAnsiTheme="minorHAnsi" w:cstheme="minorBidi"/>
          <w:noProof/>
          <w:kern w:val="2"/>
          <w:sz w:val="22"/>
          <w:szCs w:val="22"/>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_Toc187413403 \h </w:instrText>
      </w:r>
      <w:r>
        <w:rPr>
          <w:noProof/>
        </w:rPr>
      </w:r>
      <w:r>
        <w:rPr>
          <w:noProof/>
        </w:rPr>
        <w:fldChar w:fldCharType="separate"/>
      </w:r>
      <w:r>
        <w:rPr>
          <w:noProof/>
        </w:rPr>
        <w:t>147</w:t>
      </w:r>
      <w:r>
        <w:rPr>
          <w:noProof/>
        </w:rPr>
        <w:fldChar w:fldCharType="end"/>
      </w:r>
    </w:p>
    <w:p w14:paraId="1339A183" w14:textId="666AAB8A"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_Toc187413404 \h </w:instrText>
      </w:r>
      <w:r>
        <w:rPr>
          <w:noProof/>
        </w:rPr>
      </w:r>
      <w:r>
        <w:rPr>
          <w:noProof/>
        </w:rPr>
        <w:fldChar w:fldCharType="separate"/>
      </w:r>
      <w:r>
        <w:rPr>
          <w:noProof/>
        </w:rPr>
        <w:t>147</w:t>
      </w:r>
      <w:r>
        <w:rPr>
          <w:noProof/>
        </w:rPr>
        <w:fldChar w:fldCharType="end"/>
      </w:r>
    </w:p>
    <w:p w14:paraId="24F5E9D2" w14:textId="2DC8E537"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6.2.5.2.2.15</w:t>
      </w:r>
      <w:r>
        <w:rPr>
          <w:rFonts w:asciiTheme="minorHAnsi" w:eastAsiaTheme="minorEastAsia" w:hAnsiTheme="minorHAnsi" w:cstheme="minorBidi"/>
          <w:noProof/>
          <w:kern w:val="2"/>
          <w:sz w:val="22"/>
          <w:szCs w:val="22"/>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_Toc187413405 \h </w:instrText>
      </w:r>
      <w:r>
        <w:rPr>
          <w:noProof/>
        </w:rPr>
      </w:r>
      <w:r>
        <w:rPr>
          <w:noProof/>
        </w:rPr>
        <w:fldChar w:fldCharType="separate"/>
      </w:r>
      <w:r>
        <w:rPr>
          <w:noProof/>
        </w:rPr>
        <w:t>147</w:t>
      </w:r>
      <w:r>
        <w:rPr>
          <w:noProof/>
        </w:rPr>
        <w:fldChar w:fldCharType="end"/>
      </w:r>
    </w:p>
    <w:p w14:paraId="0917DEDB" w14:textId="422227D9"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6.2.5.2.2.16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_Toc187413406 \h </w:instrText>
      </w:r>
      <w:r>
        <w:rPr>
          <w:noProof/>
        </w:rPr>
      </w:r>
      <w:r>
        <w:rPr>
          <w:noProof/>
        </w:rPr>
        <w:fldChar w:fldCharType="separate"/>
      </w:r>
      <w:r>
        <w:rPr>
          <w:noProof/>
        </w:rPr>
        <w:t>147</w:t>
      </w:r>
      <w:r>
        <w:rPr>
          <w:noProof/>
        </w:rPr>
        <w:fldChar w:fldCharType="end"/>
      </w:r>
    </w:p>
    <w:p w14:paraId="73CD288F" w14:textId="2E3C4058" w:rsidR="00E001A5" w:rsidRDefault="00E001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6.2.5.2.2.17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_Toc187413407 \h </w:instrText>
      </w:r>
      <w:r>
        <w:rPr>
          <w:noProof/>
        </w:rPr>
      </w:r>
      <w:r>
        <w:rPr>
          <w:noProof/>
        </w:rPr>
        <w:fldChar w:fldCharType="separate"/>
      </w:r>
      <w:r>
        <w:rPr>
          <w:noProof/>
        </w:rPr>
        <w:t>147</w:t>
      </w:r>
      <w:r>
        <w:rPr>
          <w:noProof/>
        </w:rPr>
        <w:fldChar w:fldCharType="end"/>
      </w:r>
    </w:p>
    <w:p w14:paraId="2099EE36" w14:textId="279F5375"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_Toc187413408 \h </w:instrText>
      </w:r>
      <w:r>
        <w:rPr>
          <w:noProof/>
        </w:rPr>
      </w:r>
      <w:r>
        <w:rPr>
          <w:noProof/>
        </w:rPr>
        <w:fldChar w:fldCharType="separate"/>
      </w:r>
      <w:r>
        <w:rPr>
          <w:noProof/>
        </w:rPr>
        <w:t>147</w:t>
      </w:r>
      <w:r>
        <w:rPr>
          <w:noProof/>
        </w:rPr>
        <w:fldChar w:fldCharType="end"/>
      </w:r>
    </w:p>
    <w:p w14:paraId="4C54559F" w14:textId="4D5DCE39"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_Toc187413409 \h </w:instrText>
      </w:r>
      <w:r>
        <w:rPr>
          <w:noProof/>
        </w:rPr>
      </w:r>
      <w:r>
        <w:rPr>
          <w:noProof/>
        </w:rPr>
        <w:fldChar w:fldCharType="separate"/>
      </w:r>
      <w:r>
        <w:rPr>
          <w:noProof/>
        </w:rPr>
        <w:t>147</w:t>
      </w:r>
      <w:r>
        <w:rPr>
          <w:noProof/>
        </w:rPr>
        <w:fldChar w:fldCharType="end"/>
      </w:r>
    </w:p>
    <w:p w14:paraId="5A65A3F4" w14:textId="153E5C1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_Toc187413410 \h </w:instrText>
      </w:r>
      <w:r>
        <w:rPr>
          <w:noProof/>
        </w:rPr>
      </w:r>
      <w:r>
        <w:rPr>
          <w:noProof/>
        </w:rPr>
        <w:fldChar w:fldCharType="separate"/>
      </w:r>
      <w:r>
        <w:rPr>
          <w:noProof/>
        </w:rPr>
        <w:t>147</w:t>
      </w:r>
      <w:r>
        <w:rPr>
          <w:noProof/>
        </w:rPr>
        <w:fldChar w:fldCharType="end"/>
      </w:r>
    </w:p>
    <w:p w14:paraId="084FB6C3" w14:textId="3EF9097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6.2.5.3.3</w:t>
      </w:r>
      <w:r>
        <w:rPr>
          <w:rFonts w:asciiTheme="minorHAnsi" w:eastAsiaTheme="minorEastAsia" w:hAnsiTheme="minorHAnsi" w:cstheme="minorBidi"/>
          <w:noProof/>
          <w:kern w:val="2"/>
          <w:sz w:val="22"/>
          <w:szCs w:val="22"/>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_Toc187413411 \h </w:instrText>
      </w:r>
      <w:r>
        <w:rPr>
          <w:noProof/>
        </w:rPr>
      </w:r>
      <w:r>
        <w:rPr>
          <w:noProof/>
        </w:rPr>
        <w:fldChar w:fldCharType="separate"/>
      </w:r>
      <w:r>
        <w:rPr>
          <w:noProof/>
        </w:rPr>
        <w:t>147</w:t>
      </w:r>
      <w:r>
        <w:rPr>
          <w:noProof/>
        </w:rPr>
        <w:fldChar w:fldCharType="end"/>
      </w:r>
    </w:p>
    <w:p w14:paraId="752318A0" w14:textId="412194E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6.2.5.3.4</w:t>
      </w:r>
      <w:r>
        <w:rPr>
          <w:rFonts w:asciiTheme="minorHAnsi" w:eastAsiaTheme="minorEastAsia" w:hAnsiTheme="minorHAnsi" w:cstheme="minorBidi"/>
          <w:noProof/>
          <w:kern w:val="2"/>
          <w:sz w:val="22"/>
          <w:szCs w:val="22"/>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_Toc187413412 \h </w:instrText>
      </w:r>
      <w:r>
        <w:rPr>
          <w:noProof/>
        </w:rPr>
      </w:r>
      <w:r>
        <w:rPr>
          <w:noProof/>
        </w:rPr>
        <w:fldChar w:fldCharType="separate"/>
      </w:r>
      <w:r>
        <w:rPr>
          <w:noProof/>
        </w:rPr>
        <w:t>148</w:t>
      </w:r>
      <w:r>
        <w:rPr>
          <w:noProof/>
        </w:rPr>
        <w:fldChar w:fldCharType="end"/>
      </w:r>
    </w:p>
    <w:p w14:paraId="5E749E65" w14:textId="3C0ED7B2"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6.2.5.3.5</w:t>
      </w:r>
      <w:r>
        <w:rPr>
          <w:rFonts w:asciiTheme="minorHAnsi" w:eastAsiaTheme="minorEastAsia" w:hAnsiTheme="minorHAnsi" w:cstheme="minorBidi"/>
          <w:noProof/>
          <w:kern w:val="2"/>
          <w:sz w:val="22"/>
          <w:szCs w:val="22"/>
          <w:lang w:eastAsia="en-GB"/>
          <w14:ligatures w14:val="standardContextual"/>
        </w:rPr>
        <w:tab/>
      </w:r>
      <w:r>
        <w:rPr>
          <w:noProof/>
        </w:rPr>
        <w:t>Enumeration: TriggerType</w:t>
      </w:r>
      <w:r>
        <w:rPr>
          <w:noProof/>
        </w:rPr>
        <w:tab/>
      </w:r>
      <w:r>
        <w:rPr>
          <w:noProof/>
        </w:rPr>
        <w:fldChar w:fldCharType="begin" w:fldLock="1"/>
      </w:r>
      <w:r>
        <w:rPr>
          <w:noProof/>
        </w:rPr>
        <w:instrText xml:space="preserve"> PAGEREF _Toc187413413 \h </w:instrText>
      </w:r>
      <w:r>
        <w:rPr>
          <w:noProof/>
        </w:rPr>
      </w:r>
      <w:r>
        <w:rPr>
          <w:noProof/>
        </w:rPr>
        <w:fldChar w:fldCharType="separate"/>
      </w:r>
      <w:r>
        <w:rPr>
          <w:noProof/>
        </w:rPr>
        <w:t>149</w:t>
      </w:r>
      <w:r>
        <w:rPr>
          <w:noProof/>
        </w:rPr>
        <w:fldChar w:fldCharType="end"/>
      </w:r>
    </w:p>
    <w:p w14:paraId="3AED74AA" w14:textId="03DB15E7"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6.2.5.3.6</w:t>
      </w:r>
      <w:r>
        <w:rPr>
          <w:rFonts w:asciiTheme="minorHAnsi" w:eastAsiaTheme="minorEastAsia" w:hAnsiTheme="minorHAnsi" w:cstheme="minorBidi"/>
          <w:noProof/>
          <w:kern w:val="2"/>
          <w:sz w:val="22"/>
          <w:szCs w:val="22"/>
          <w:lang w:eastAsia="en-GB"/>
          <w14:ligatures w14:val="standardContextual"/>
        </w:rPr>
        <w:tab/>
      </w:r>
      <w:r>
        <w:rPr>
          <w:noProof/>
        </w:rPr>
        <w:t>Enumeration: ResultCode</w:t>
      </w:r>
      <w:r>
        <w:rPr>
          <w:noProof/>
        </w:rPr>
        <w:tab/>
      </w:r>
      <w:r>
        <w:rPr>
          <w:noProof/>
        </w:rPr>
        <w:fldChar w:fldCharType="begin" w:fldLock="1"/>
      </w:r>
      <w:r>
        <w:rPr>
          <w:noProof/>
        </w:rPr>
        <w:instrText xml:space="preserve"> PAGEREF _Toc187413414 \h </w:instrText>
      </w:r>
      <w:r>
        <w:rPr>
          <w:noProof/>
        </w:rPr>
      </w:r>
      <w:r>
        <w:rPr>
          <w:noProof/>
        </w:rPr>
        <w:fldChar w:fldCharType="separate"/>
      </w:r>
      <w:r>
        <w:rPr>
          <w:noProof/>
        </w:rPr>
        <w:t>150</w:t>
      </w:r>
      <w:r>
        <w:rPr>
          <w:noProof/>
        </w:rPr>
        <w:fldChar w:fldCharType="end"/>
      </w:r>
    </w:p>
    <w:p w14:paraId="42A16DC8" w14:textId="66E41EE0"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6.2.5.3.7</w:t>
      </w:r>
      <w:r>
        <w:rPr>
          <w:rFonts w:asciiTheme="minorHAnsi" w:eastAsiaTheme="minorEastAsia" w:hAnsiTheme="minorHAnsi" w:cstheme="minorBidi"/>
          <w:noProof/>
          <w:kern w:val="2"/>
          <w:sz w:val="22"/>
          <w:szCs w:val="22"/>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_Toc187413415 \h </w:instrText>
      </w:r>
      <w:r>
        <w:rPr>
          <w:noProof/>
        </w:rPr>
      </w:r>
      <w:r>
        <w:rPr>
          <w:noProof/>
        </w:rPr>
        <w:fldChar w:fldCharType="separate"/>
      </w:r>
      <w:r>
        <w:rPr>
          <w:noProof/>
        </w:rPr>
        <w:t>150</w:t>
      </w:r>
      <w:r>
        <w:rPr>
          <w:noProof/>
        </w:rPr>
        <w:fldChar w:fldCharType="end"/>
      </w:r>
    </w:p>
    <w:p w14:paraId="45FD6B32" w14:textId="56FBD953"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6.2.5.3.8</w:t>
      </w:r>
      <w:r>
        <w:rPr>
          <w:rFonts w:asciiTheme="minorHAnsi" w:eastAsiaTheme="minorEastAsia" w:hAnsiTheme="minorHAnsi" w:cstheme="minorBidi"/>
          <w:noProof/>
          <w:kern w:val="2"/>
          <w:sz w:val="22"/>
          <w:szCs w:val="22"/>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_Toc187413416 \h </w:instrText>
      </w:r>
      <w:r>
        <w:rPr>
          <w:noProof/>
        </w:rPr>
      </w:r>
      <w:r>
        <w:rPr>
          <w:noProof/>
        </w:rPr>
        <w:fldChar w:fldCharType="separate"/>
      </w:r>
      <w:r>
        <w:rPr>
          <w:noProof/>
        </w:rPr>
        <w:t>150</w:t>
      </w:r>
      <w:r>
        <w:rPr>
          <w:noProof/>
        </w:rPr>
        <w:fldChar w:fldCharType="end"/>
      </w:r>
    </w:p>
    <w:p w14:paraId="26063954" w14:textId="16BA3768"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6.2.5.3.9</w:t>
      </w:r>
      <w:r>
        <w:rPr>
          <w:rFonts w:asciiTheme="minorHAnsi" w:eastAsiaTheme="minorEastAsia" w:hAnsiTheme="minorHAnsi" w:cstheme="minorBidi"/>
          <w:noProof/>
          <w:kern w:val="2"/>
          <w:sz w:val="22"/>
          <w:szCs w:val="22"/>
          <w:lang w:eastAsia="en-GB"/>
          <w14:ligatures w14:val="standardContextual"/>
        </w:rPr>
        <w:tab/>
      </w:r>
      <w:r>
        <w:rPr>
          <w:noProof/>
        </w:rPr>
        <w:t>Enumeration: RoamerInOut</w:t>
      </w:r>
      <w:r>
        <w:rPr>
          <w:noProof/>
        </w:rPr>
        <w:tab/>
      </w:r>
      <w:r>
        <w:rPr>
          <w:noProof/>
        </w:rPr>
        <w:fldChar w:fldCharType="begin" w:fldLock="1"/>
      </w:r>
      <w:r>
        <w:rPr>
          <w:noProof/>
        </w:rPr>
        <w:instrText xml:space="preserve"> PAGEREF _Toc187413417 \h </w:instrText>
      </w:r>
      <w:r>
        <w:rPr>
          <w:noProof/>
        </w:rPr>
      </w:r>
      <w:r>
        <w:rPr>
          <w:noProof/>
        </w:rPr>
        <w:fldChar w:fldCharType="separate"/>
      </w:r>
      <w:r>
        <w:rPr>
          <w:noProof/>
        </w:rPr>
        <w:t>150</w:t>
      </w:r>
      <w:r>
        <w:rPr>
          <w:noProof/>
        </w:rPr>
        <w:fldChar w:fldCharType="end"/>
      </w:r>
    </w:p>
    <w:p w14:paraId="57D20F06" w14:textId="09CB051E" w:rsidR="00E001A5" w:rsidRDefault="00E001A5">
      <w:pPr>
        <w:pStyle w:val="TOC5"/>
        <w:rPr>
          <w:rFonts w:asciiTheme="minorHAnsi" w:eastAsiaTheme="minorEastAsia" w:hAnsiTheme="minorHAnsi" w:cstheme="minorBidi"/>
          <w:noProof/>
          <w:kern w:val="2"/>
          <w:sz w:val="22"/>
          <w:szCs w:val="22"/>
          <w:lang w:eastAsia="en-GB"/>
          <w14:ligatures w14:val="standardContextual"/>
        </w:rPr>
      </w:pPr>
      <w:r>
        <w:rPr>
          <w:noProof/>
        </w:rPr>
        <w:t>6.2.5.3.10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_Toc187413418 \h </w:instrText>
      </w:r>
      <w:r>
        <w:rPr>
          <w:noProof/>
        </w:rPr>
      </w:r>
      <w:r>
        <w:rPr>
          <w:noProof/>
        </w:rPr>
        <w:fldChar w:fldCharType="separate"/>
      </w:r>
      <w:r>
        <w:rPr>
          <w:noProof/>
        </w:rPr>
        <w:t>150</w:t>
      </w:r>
      <w:r>
        <w:rPr>
          <w:noProof/>
        </w:rPr>
        <w:fldChar w:fldCharType="end"/>
      </w:r>
    </w:p>
    <w:p w14:paraId="30974C45" w14:textId="3617E035"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_Toc187413419 \h </w:instrText>
      </w:r>
      <w:r>
        <w:rPr>
          <w:noProof/>
        </w:rPr>
      </w:r>
      <w:r>
        <w:rPr>
          <w:noProof/>
        </w:rPr>
        <w:fldChar w:fldCharType="separate"/>
      </w:r>
      <w:r>
        <w:rPr>
          <w:noProof/>
        </w:rPr>
        <w:t>150</w:t>
      </w:r>
      <w:r>
        <w:rPr>
          <w:noProof/>
        </w:rPr>
        <w:fldChar w:fldCharType="end"/>
      </w:r>
    </w:p>
    <w:p w14:paraId="3755CCE8" w14:textId="4813AC40"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_Toc187413420 \h </w:instrText>
      </w:r>
      <w:r>
        <w:rPr>
          <w:noProof/>
        </w:rPr>
      </w:r>
      <w:r>
        <w:rPr>
          <w:noProof/>
        </w:rPr>
        <w:fldChar w:fldCharType="separate"/>
      </w:r>
      <w:r>
        <w:rPr>
          <w:noProof/>
        </w:rPr>
        <w:t>150</w:t>
      </w:r>
      <w:r>
        <w:rPr>
          <w:noProof/>
        </w:rPr>
        <w:fldChar w:fldCharType="end"/>
      </w:r>
    </w:p>
    <w:p w14:paraId="71A2B1F3" w14:textId="7B9389A0"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_Toc187413421 \h </w:instrText>
      </w:r>
      <w:r>
        <w:rPr>
          <w:noProof/>
        </w:rPr>
      </w:r>
      <w:r>
        <w:rPr>
          <w:noProof/>
        </w:rPr>
        <w:fldChar w:fldCharType="separate"/>
      </w:r>
      <w:r>
        <w:rPr>
          <w:noProof/>
        </w:rPr>
        <w:t>150</w:t>
      </w:r>
      <w:r>
        <w:rPr>
          <w:noProof/>
        </w:rPr>
        <w:fldChar w:fldCharType="end"/>
      </w:r>
    </w:p>
    <w:p w14:paraId="0991B709" w14:textId="4D8B6239" w:rsidR="00E001A5" w:rsidRDefault="00E001A5">
      <w:pPr>
        <w:pStyle w:val="TOC4"/>
        <w:rPr>
          <w:rFonts w:asciiTheme="minorHAnsi" w:eastAsiaTheme="minorEastAsia" w:hAnsiTheme="minorHAnsi" w:cstheme="minorBidi"/>
          <w:noProof/>
          <w:kern w:val="2"/>
          <w:sz w:val="22"/>
          <w:szCs w:val="22"/>
          <w:lang w:eastAsia="en-GB"/>
          <w14:ligatures w14:val="standardContextual"/>
        </w:rPr>
      </w:pPr>
      <w:r>
        <w:rPr>
          <w:noProof/>
        </w:rPr>
        <w:t>6.2.6.3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_Toc187413422 \h </w:instrText>
      </w:r>
      <w:r>
        <w:rPr>
          <w:noProof/>
        </w:rPr>
      </w:r>
      <w:r>
        <w:rPr>
          <w:noProof/>
        </w:rPr>
        <w:fldChar w:fldCharType="separate"/>
      </w:r>
      <w:r>
        <w:rPr>
          <w:noProof/>
        </w:rPr>
        <w:t>150</w:t>
      </w:r>
      <w:r>
        <w:rPr>
          <w:noProof/>
        </w:rPr>
        <w:fldChar w:fldCharType="end"/>
      </w:r>
    </w:p>
    <w:p w14:paraId="36277C35" w14:textId="458DD9B5" w:rsidR="00E001A5" w:rsidRDefault="00E001A5">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_Toc187413423 \h </w:instrText>
      </w:r>
      <w:r>
        <w:rPr>
          <w:noProof/>
        </w:rPr>
      </w:r>
      <w:r>
        <w:rPr>
          <w:noProof/>
        </w:rPr>
        <w:fldChar w:fldCharType="separate"/>
      </w:r>
      <w:r>
        <w:rPr>
          <w:noProof/>
        </w:rPr>
        <w:t>150</w:t>
      </w:r>
      <w:r>
        <w:rPr>
          <w:noProof/>
        </w:rPr>
        <w:fldChar w:fldCharType="end"/>
      </w:r>
    </w:p>
    <w:p w14:paraId="23D4CFFA" w14:textId="4C857DC7" w:rsidR="00E001A5" w:rsidRDefault="00E001A5">
      <w:pPr>
        <w:pStyle w:val="TOC1"/>
        <w:rPr>
          <w:rFonts w:asciiTheme="minorHAnsi" w:eastAsiaTheme="minorEastAsia" w:hAnsiTheme="minorHAnsi" w:cstheme="minorBidi"/>
          <w:noProof/>
          <w:kern w:val="2"/>
          <w:szCs w:val="22"/>
          <w:lang w:eastAsia="en-GB"/>
          <w14:ligatures w14:val="standardContextual"/>
        </w:rPr>
      </w:pPr>
      <w:r w:rsidRPr="009D6745">
        <w:rPr>
          <w:rFonts w:eastAsia="Times New Roman"/>
          <w:noProof/>
        </w:rPr>
        <w:t>7</w:t>
      </w:r>
      <w:r>
        <w:rPr>
          <w:rFonts w:asciiTheme="minorHAnsi" w:eastAsiaTheme="minorEastAsia" w:hAnsiTheme="minorHAnsi" w:cstheme="minorBidi"/>
          <w:noProof/>
          <w:kern w:val="2"/>
          <w:szCs w:val="22"/>
          <w:lang w:eastAsia="en-GB"/>
          <w14:ligatures w14:val="standardContextual"/>
        </w:rPr>
        <w:tab/>
      </w:r>
      <w:r w:rsidRPr="009D6745">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_Toc187413424 \h </w:instrText>
      </w:r>
      <w:r>
        <w:rPr>
          <w:noProof/>
        </w:rPr>
      </w:r>
      <w:r>
        <w:rPr>
          <w:noProof/>
        </w:rPr>
        <w:fldChar w:fldCharType="separate"/>
      </w:r>
      <w:r>
        <w:rPr>
          <w:noProof/>
        </w:rPr>
        <w:t>151</w:t>
      </w:r>
      <w:r>
        <w:rPr>
          <w:noProof/>
        </w:rPr>
        <w:fldChar w:fldCharType="end"/>
      </w:r>
    </w:p>
    <w:p w14:paraId="363B71AD" w14:textId="66A02AC6"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_Toc187413425 \h </w:instrText>
      </w:r>
      <w:r>
        <w:rPr>
          <w:noProof/>
        </w:rPr>
      </w:r>
      <w:r>
        <w:rPr>
          <w:noProof/>
        </w:rPr>
        <w:fldChar w:fldCharType="separate"/>
      </w:r>
      <w:r>
        <w:rPr>
          <w:noProof/>
        </w:rPr>
        <w:t>151</w:t>
      </w:r>
      <w:r>
        <w:rPr>
          <w:noProof/>
        </w:rPr>
        <w:fldChar w:fldCharType="end"/>
      </w:r>
    </w:p>
    <w:p w14:paraId="2184DB1B" w14:textId="58275785"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 xml:space="preserve">Bindings of common CDR </w:t>
      </w:r>
      <w:r w:rsidRPr="009D6745">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_Toc187413426 \h </w:instrText>
      </w:r>
      <w:r>
        <w:rPr>
          <w:noProof/>
        </w:rPr>
      </w:r>
      <w:r>
        <w:rPr>
          <w:noProof/>
        </w:rPr>
        <w:fldChar w:fldCharType="separate"/>
      </w:r>
      <w:r>
        <w:rPr>
          <w:noProof/>
        </w:rPr>
        <w:t>152</w:t>
      </w:r>
      <w:r>
        <w:rPr>
          <w:noProof/>
        </w:rPr>
        <w:fldChar w:fldCharType="end"/>
      </w:r>
    </w:p>
    <w:p w14:paraId="00D66BCF" w14:textId="32D7BC22"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Bindings for 5G data connectivity</w:t>
      </w:r>
      <w:r>
        <w:rPr>
          <w:noProof/>
        </w:rPr>
        <w:tab/>
      </w:r>
      <w:r>
        <w:rPr>
          <w:noProof/>
        </w:rPr>
        <w:fldChar w:fldCharType="begin" w:fldLock="1"/>
      </w:r>
      <w:r>
        <w:rPr>
          <w:noProof/>
        </w:rPr>
        <w:instrText xml:space="preserve"> PAGEREF _Toc187413427 \h </w:instrText>
      </w:r>
      <w:r>
        <w:rPr>
          <w:noProof/>
        </w:rPr>
      </w:r>
      <w:r>
        <w:rPr>
          <w:noProof/>
        </w:rPr>
        <w:fldChar w:fldCharType="separate"/>
      </w:r>
      <w:r>
        <w:rPr>
          <w:noProof/>
        </w:rPr>
        <w:t>155</w:t>
      </w:r>
      <w:r>
        <w:rPr>
          <w:noProof/>
        </w:rPr>
        <w:fldChar w:fldCharType="end"/>
      </w:r>
    </w:p>
    <w:p w14:paraId="3CF2A53D" w14:textId="0EA4B8B1"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Bindings for SMS charging</w:t>
      </w:r>
      <w:r>
        <w:rPr>
          <w:noProof/>
        </w:rPr>
        <w:tab/>
      </w:r>
      <w:r>
        <w:rPr>
          <w:noProof/>
        </w:rPr>
        <w:fldChar w:fldCharType="begin" w:fldLock="1"/>
      </w:r>
      <w:r>
        <w:rPr>
          <w:noProof/>
        </w:rPr>
        <w:instrText xml:space="preserve"> PAGEREF _Toc187413428 \h </w:instrText>
      </w:r>
      <w:r>
        <w:rPr>
          <w:noProof/>
        </w:rPr>
      </w:r>
      <w:r>
        <w:rPr>
          <w:noProof/>
        </w:rPr>
        <w:fldChar w:fldCharType="separate"/>
      </w:r>
      <w:r>
        <w:rPr>
          <w:noProof/>
        </w:rPr>
        <w:t>161</w:t>
      </w:r>
      <w:r>
        <w:rPr>
          <w:noProof/>
        </w:rPr>
        <w:fldChar w:fldCharType="end"/>
      </w:r>
    </w:p>
    <w:p w14:paraId="43B9E21D" w14:textId="110F1F1D"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_Toc187413429 \h </w:instrText>
      </w:r>
      <w:r>
        <w:rPr>
          <w:noProof/>
        </w:rPr>
      </w:r>
      <w:r>
        <w:rPr>
          <w:noProof/>
        </w:rPr>
        <w:fldChar w:fldCharType="separate"/>
      </w:r>
      <w:r>
        <w:rPr>
          <w:noProof/>
        </w:rPr>
        <w:t>164</w:t>
      </w:r>
      <w:r>
        <w:rPr>
          <w:noProof/>
        </w:rPr>
        <w:fldChar w:fldCharType="end"/>
      </w:r>
    </w:p>
    <w:p w14:paraId="4D244661" w14:textId="380C621D"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_Toc187413430 \h </w:instrText>
      </w:r>
      <w:r>
        <w:rPr>
          <w:noProof/>
        </w:rPr>
      </w:r>
      <w:r>
        <w:rPr>
          <w:noProof/>
        </w:rPr>
        <w:fldChar w:fldCharType="separate"/>
      </w:r>
      <w:r>
        <w:rPr>
          <w:noProof/>
        </w:rPr>
        <w:t>167</w:t>
      </w:r>
      <w:r>
        <w:rPr>
          <w:noProof/>
        </w:rPr>
        <w:fldChar w:fldCharType="end"/>
      </w:r>
    </w:p>
    <w:p w14:paraId="03ACDAE6" w14:textId="0FBB1F95"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_Toc187413431 \h </w:instrText>
      </w:r>
      <w:r>
        <w:rPr>
          <w:noProof/>
        </w:rPr>
      </w:r>
      <w:r>
        <w:rPr>
          <w:noProof/>
        </w:rPr>
        <w:fldChar w:fldCharType="separate"/>
      </w:r>
      <w:r>
        <w:rPr>
          <w:noProof/>
        </w:rPr>
        <w:t>168</w:t>
      </w:r>
      <w:r>
        <w:rPr>
          <w:noProof/>
        </w:rPr>
        <w:fldChar w:fldCharType="end"/>
      </w:r>
    </w:p>
    <w:p w14:paraId="19564D00" w14:textId="5DB99B2C"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_Toc187413432 \h </w:instrText>
      </w:r>
      <w:r>
        <w:rPr>
          <w:noProof/>
        </w:rPr>
      </w:r>
      <w:r>
        <w:rPr>
          <w:noProof/>
        </w:rPr>
        <w:fldChar w:fldCharType="separate"/>
      </w:r>
      <w:r>
        <w:rPr>
          <w:noProof/>
        </w:rPr>
        <w:t>169</w:t>
      </w:r>
      <w:r>
        <w:rPr>
          <w:noProof/>
        </w:rPr>
        <w:fldChar w:fldCharType="end"/>
      </w:r>
    </w:p>
    <w:p w14:paraId="1ED4A942" w14:textId="561B0E77"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Bindings for IMS charging</w:t>
      </w:r>
      <w:r>
        <w:rPr>
          <w:noProof/>
        </w:rPr>
        <w:tab/>
      </w:r>
      <w:r>
        <w:rPr>
          <w:noProof/>
        </w:rPr>
        <w:fldChar w:fldCharType="begin" w:fldLock="1"/>
      </w:r>
      <w:r>
        <w:rPr>
          <w:noProof/>
        </w:rPr>
        <w:instrText xml:space="preserve"> PAGEREF _Toc187413433 \h </w:instrText>
      </w:r>
      <w:r>
        <w:rPr>
          <w:noProof/>
        </w:rPr>
      </w:r>
      <w:r>
        <w:rPr>
          <w:noProof/>
        </w:rPr>
        <w:fldChar w:fldCharType="separate"/>
      </w:r>
      <w:r>
        <w:rPr>
          <w:noProof/>
        </w:rPr>
        <w:t>170</w:t>
      </w:r>
      <w:r>
        <w:rPr>
          <w:noProof/>
        </w:rPr>
        <w:fldChar w:fldCharType="end"/>
      </w:r>
    </w:p>
    <w:p w14:paraId="5F6DFB8D" w14:textId="1B951D95"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Bindings for 5G ProSe charging</w:t>
      </w:r>
      <w:r>
        <w:rPr>
          <w:noProof/>
        </w:rPr>
        <w:tab/>
      </w:r>
      <w:r>
        <w:rPr>
          <w:noProof/>
        </w:rPr>
        <w:fldChar w:fldCharType="begin" w:fldLock="1"/>
      </w:r>
      <w:r>
        <w:rPr>
          <w:noProof/>
        </w:rPr>
        <w:instrText xml:space="preserve"> PAGEREF _Toc187413434 \h </w:instrText>
      </w:r>
      <w:r>
        <w:rPr>
          <w:noProof/>
        </w:rPr>
      </w:r>
      <w:r>
        <w:rPr>
          <w:noProof/>
        </w:rPr>
        <w:fldChar w:fldCharType="separate"/>
      </w:r>
      <w:r>
        <w:rPr>
          <w:noProof/>
        </w:rPr>
        <w:t>173</w:t>
      </w:r>
      <w:r>
        <w:rPr>
          <w:noProof/>
        </w:rPr>
        <w:fldChar w:fldCharType="end"/>
      </w:r>
    </w:p>
    <w:p w14:paraId="1958415E" w14:textId="43719258"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w:t>
      </w:r>
      <w:r w:rsidRPr="009D6745">
        <w:rPr>
          <w:noProof/>
          <w:lang w:val="en-US"/>
        </w:rPr>
        <w:t>10</w:t>
      </w:r>
      <w:r>
        <w:rPr>
          <w:rFonts w:asciiTheme="minorHAnsi" w:eastAsiaTheme="minorEastAsia" w:hAnsiTheme="minorHAnsi" w:cstheme="minorBidi"/>
          <w:noProof/>
          <w:kern w:val="2"/>
          <w:sz w:val="22"/>
          <w:szCs w:val="22"/>
          <w:lang w:eastAsia="en-GB"/>
          <w14:ligatures w14:val="standardContextual"/>
        </w:rPr>
        <w:tab/>
      </w:r>
      <w:r>
        <w:rPr>
          <w:noProof/>
        </w:rPr>
        <w:t>Bindings for edge computing domain charging</w:t>
      </w:r>
      <w:r>
        <w:rPr>
          <w:noProof/>
        </w:rPr>
        <w:tab/>
      </w:r>
      <w:r>
        <w:rPr>
          <w:noProof/>
        </w:rPr>
        <w:fldChar w:fldCharType="begin" w:fldLock="1"/>
      </w:r>
      <w:r>
        <w:rPr>
          <w:noProof/>
        </w:rPr>
        <w:instrText xml:space="preserve"> PAGEREF _Toc187413435 \h </w:instrText>
      </w:r>
      <w:r>
        <w:rPr>
          <w:noProof/>
        </w:rPr>
      </w:r>
      <w:r>
        <w:rPr>
          <w:noProof/>
        </w:rPr>
        <w:fldChar w:fldCharType="separate"/>
      </w:r>
      <w:r>
        <w:rPr>
          <w:noProof/>
        </w:rPr>
        <w:t>176</w:t>
      </w:r>
      <w:r>
        <w:rPr>
          <w:noProof/>
        </w:rPr>
        <w:fldChar w:fldCharType="end"/>
      </w:r>
    </w:p>
    <w:p w14:paraId="69D07143" w14:textId="5F2F482E"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Bindings for MMS charging</w:t>
      </w:r>
      <w:r>
        <w:rPr>
          <w:noProof/>
        </w:rPr>
        <w:tab/>
      </w:r>
      <w:r>
        <w:rPr>
          <w:noProof/>
        </w:rPr>
        <w:fldChar w:fldCharType="begin" w:fldLock="1"/>
      </w:r>
      <w:r>
        <w:rPr>
          <w:noProof/>
        </w:rPr>
        <w:instrText xml:space="preserve"> PAGEREF _Toc187413436 \h </w:instrText>
      </w:r>
      <w:r>
        <w:rPr>
          <w:noProof/>
        </w:rPr>
      </w:r>
      <w:r>
        <w:rPr>
          <w:noProof/>
        </w:rPr>
        <w:fldChar w:fldCharType="separate"/>
      </w:r>
      <w:r>
        <w:rPr>
          <w:noProof/>
        </w:rPr>
        <w:t>177</w:t>
      </w:r>
      <w:r>
        <w:rPr>
          <w:noProof/>
        </w:rPr>
        <w:fldChar w:fldCharType="end"/>
      </w:r>
    </w:p>
    <w:p w14:paraId="7C96076E" w14:textId="7B501B70"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5G MBS </w:t>
      </w:r>
      <w:r w:rsidRPr="009D6745">
        <w:rPr>
          <w:noProof/>
          <w:lang w:val="en-US" w:eastAsia="zh-CN"/>
        </w:rPr>
        <w:t xml:space="preserve">Session </w:t>
      </w:r>
      <w:r>
        <w:rPr>
          <w:noProof/>
        </w:rPr>
        <w:t>charging</w:t>
      </w:r>
      <w:r>
        <w:rPr>
          <w:noProof/>
        </w:rPr>
        <w:tab/>
      </w:r>
      <w:r>
        <w:rPr>
          <w:noProof/>
        </w:rPr>
        <w:fldChar w:fldCharType="begin" w:fldLock="1"/>
      </w:r>
      <w:r>
        <w:rPr>
          <w:noProof/>
        </w:rPr>
        <w:instrText xml:space="preserve"> PAGEREF _Toc187413437 \h </w:instrText>
      </w:r>
      <w:r>
        <w:rPr>
          <w:noProof/>
        </w:rPr>
      </w:r>
      <w:r>
        <w:rPr>
          <w:noProof/>
        </w:rPr>
        <w:fldChar w:fldCharType="separate"/>
      </w:r>
      <w:r>
        <w:rPr>
          <w:noProof/>
        </w:rPr>
        <w:t>178</w:t>
      </w:r>
      <w:r>
        <w:rPr>
          <w:noProof/>
        </w:rPr>
        <w:fldChar w:fldCharType="end"/>
      </w:r>
    </w:p>
    <w:p w14:paraId="22A7FCFA" w14:textId="28501A04"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_Toc187413438 \h </w:instrText>
      </w:r>
      <w:r>
        <w:rPr>
          <w:noProof/>
        </w:rPr>
      </w:r>
      <w:r>
        <w:rPr>
          <w:noProof/>
        </w:rPr>
        <w:fldChar w:fldCharType="separate"/>
      </w:r>
      <w:r>
        <w:rPr>
          <w:noProof/>
        </w:rPr>
        <w:t>179</w:t>
      </w:r>
      <w:r>
        <w:rPr>
          <w:noProof/>
        </w:rPr>
        <w:fldChar w:fldCharType="end"/>
      </w:r>
    </w:p>
    <w:p w14:paraId="21A0B998" w14:textId="715396BF"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Bindings for inter-CHF information</w:t>
      </w:r>
      <w:r>
        <w:rPr>
          <w:noProof/>
        </w:rPr>
        <w:tab/>
      </w:r>
      <w:r>
        <w:rPr>
          <w:noProof/>
        </w:rPr>
        <w:fldChar w:fldCharType="begin" w:fldLock="1"/>
      </w:r>
      <w:r>
        <w:rPr>
          <w:noProof/>
        </w:rPr>
        <w:instrText xml:space="preserve"> PAGEREF _Toc187413439 \h </w:instrText>
      </w:r>
      <w:r>
        <w:rPr>
          <w:noProof/>
        </w:rPr>
      </w:r>
      <w:r>
        <w:rPr>
          <w:noProof/>
        </w:rPr>
        <w:fldChar w:fldCharType="separate"/>
      </w:r>
      <w:r>
        <w:rPr>
          <w:noProof/>
        </w:rPr>
        <w:t>180</w:t>
      </w:r>
      <w:r>
        <w:rPr>
          <w:noProof/>
        </w:rPr>
        <w:fldChar w:fldCharType="end"/>
      </w:r>
    </w:p>
    <w:p w14:paraId="2DFCCD98" w14:textId="3893AD61"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Bindings for Network slice admission control</w:t>
      </w:r>
      <w:r>
        <w:rPr>
          <w:noProof/>
        </w:rPr>
        <w:tab/>
      </w:r>
      <w:r>
        <w:rPr>
          <w:noProof/>
        </w:rPr>
        <w:fldChar w:fldCharType="begin" w:fldLock="1"/>
      </w:r>
      <w:r>
        <w:rPr>
          <w:noProof/>
        </w:rPr>
        <w:instrText xml:space="preserve"> PAGEREF _Toc187413440 \h </w:instrText>
      </w:r>
      <w:r>
        <w:rPr>
          <w:noProof/>
        </w:rPr>
      </w:r>
      <w:r>
        <w:rPr>
          <w:noProof/>
        </w:rPr>
        <w:fldChar w:fldCharType="separate"/>
      </w:r>
      <w:r>
        <w:rPr>
          <w:noProof/>
        </w:rPr>
        <w:t>180</w:t>
      </w:r>
      <w:r>
        <w:rPr>
          <w:noProof/>
        </w:rPr>
        <w:fldChar w:fldCharType="end"/>
      </w:r>
    </w:p>
    <w:p w14:paraId="5667FDBC" w14:textId="5D480149"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Bindings for Network slice-specific authentication and authorization (NSSAA)</w:t>
      </w:r>
      <w:r>
        <w:rPr>
          <w:noProof/>
        </w:rPr>
        <w:tab/>
      </w:r>
      <w:r>
        <w:rPr>
          <w:noProof/>
        </w:rPr>
        <w:fldChar w:fldCharType="begin" w:fldLock="1"/>
      </w:r>
      <w:r>
        <w:rPr>
          <w:noProof/>
        </w:rPr>
        <w:instrText xml:space="preserve"> PAGEREF _Toc187413441 \h </w:instrText>
      </w:r>
      <w:r>
        <w:rPr>
          <w:noProof/>
        </w:rPr>
      </w:r>
      <w:r>
        <w:rPr>
          <w:noProof/>
        </w:rPr>
        <w:fldChar w:fldCharType="separate"/>
      </w:r>
      <w:r>
        <w:rPr>
          <w:noProof/>
        </w:rPr>
        <w:t>181</w:t>
      </w:r>
      <w:r>
        <w:rPr>
          <w:noProof/>
        </w:rPr>
        <w:fldChar w:fldCharType="end"/>
      </w:r>
    </w:p>
    <w:p w14:paraId="6E7DF401" w14:textId="77C632A9" w:rsidR="00E001A5" w:rsidRDefault="00E001A5">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_Toc187413442 \h </w:instrText>
      </w:r>
      <w:r>
        <w:rPr>
          <w:noProof/>
        </w:rPr>
      </w:r>
      <w:r>
        <w:rPr>
          <w:noProof/>
        </w:rPr>
        <w:fldChar w:fldCharType="separate"/>
      </w:r>
      <w:r>
        <w:rPr>
          <w:noProof/>
        </w:rPr>
        <w:t>181</w:t>
      </w:r>
      <w:r>
        <w:rPr>
          <w:noProof/>
        </w:rPr>
        <w:fldChar w:fldCharType="end"/>
      </w:r>
    </w:p>
    <w:p w14:paraId="7106BAFA" w14:textId="5B9DEAE9" w:rsidR="00E001A5" w:rsidRDefault="00E001A5" w:rsidP="00E001A5">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_Toc187413443 \h </w:instrText>
      </w:r>
      <w:r>
        <w:rPr>
          <w:noProof/>
        </w:rPr>
      </w:r>
      <w:r>
        <w:rPr>
          <w:noProof/>
        </w:rPr>
        <w:fldChar w:fldCharType="separate"/>
      </w:r>
      <w:r>
        <w:rPr>
          <w:noProof/>
        </w:rPr>
        <w:t>181</w:t>
      </w:r>
      <w:r>
        <w:rPr>
          <w:noProof/>
        </w:rPr>
        <w:fldChar w:fldCharType="end"/>
      </w:r>
    </w:p>
    <w:p w14:paraId="2A400953" w14:textId="0A342BC8"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_Toc187413444 \h </w:instrText>
      </w:r>
      <w:r>
        <w:rPr>
          <w:noProof/>
        </w:rPr>
      </w:r>
      <w:r>
        <w:rPr>
          <w:noProof/>
        </w:rPr>
        <w:fldChar w:fldCharType="separate"/>
      </w:r>
      <w:r>
        <w:rPr>
          <w:noProof/>
        </w:rPr>
        <w:t>181</w:t>
      </w:r>
      <w:r>
        <w:rPr>
          <w:noProof/>
        </w:rPr>
        <w:fldChar w:fldCharType="end"/>
      </w:r>
    </w:p>
    <w:p w14:paraId="75B27C68" w14:textId="4B9A9693"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rFonts w:asciiTheme="minorHAnsi" w:eastAsiaTheme="minorEastAsia" w:hAnsiTheme="minorHAnsi" w:cstheme="minorBidi"/>
          <w:noProof/>
          <w:kern w:val="2"/>
          <w:sz w:val="22"/>
          <w:szCs w:val="22"/>
          <w:lang w:eastAsia="en-GB"/>
          <w14:ligatures w14:val="standardContextual"/>
        </w:rPr>
        <w:tab/>
      </w:r>
      <w:r>
        <w:rPr>
          <w:noProof/>
        </w:rPr>
        <w:t>Nchf_ConvergedCharging API</w:t>
      </w:r>
      <w:r>
        <w:rPr>
          <w:noProof/>
        </w:rPr>
        <w:tab/>
      </w:r>
      <w:r>
        <w:rPr>
          <w:noProof/>
        </w:rPr>
        <w:fldChar w:fldCharType="begin" w:fldLock="1"/>
      </w:r>
      <w:r>
        <w:rPr>
          <w:noProof/>
        </w:rPr>
        <w:instrText xml:space="preserve"> PAGEREF _Toc187413445 \h </w:instrText>
      </w:r>
      <w:r>
        <w:rPr>
          <w:noProof/>
        </w:rPr>
      </w:r>
      <w:r>
        <w:rPr>
          <w:noProof/>
        </w:rPr>
        <w:fldChar w:fldCharType="separate"/>
      </w:r>
      <w:r>
        <w:rPr>
          <w:noProof/>
        </w:rPr>
        <w:t>182</w:t>
      </w:r>
      <w:r>
        <w:rPr>
          <w:noProof/>
        </w:rPr>
        <w:fldChar w:fldCharType="end"/>
      </w:r>
    </w:p>
    <w:p w14:paraId="5B5B9804" w14:textId="55D25965" w:rsidR="00E001A5" w:rsidRDefault="00E001A5">
      <w:pPr>
        <w:pStyle w:val="TOC2"/>
        <w:rPr>
          <w:rFonts w:asciiTheme="minorHAnsi" w:eastAsiaTheme="minorEastAsia" w:hAnsiTheme="minorHAnsi" w:cstheme="minorBidi"/>
          <w:noProof/>
          <w:kern w:val="2"/>
          <w:sz w:val="22"/>
          <w:szCs w:val="22"/>
          <w:lang w:eastAsia="en-GB"/>
          <w14:ligatures w14:val="standardContextual"/>
        </w:rPr>
      </w:pPr>
      <w:r>
        <w:rPr>
          <w:noProof/>
        </w:rPr>
        <w:t>A.3</w:t>
      </w:r>
      <w:r>
        <w:rPr>
          <w:rFonts w:asciiTheme="minorHAnsi" w:eastAsiaTheme="minorEastAsia" w:hAnsiTheme="minorHAnsi" w:cstheme="minorBidi"/>
          <w:noProof/>
          <w:kern w:val="2"/>
          <w:sz w:val="22"/>
          <w:szCs w:val="22"/>
          <w:lang w:eastAsia="en-GB"/>
          <w14:ligatures w14:val="standardContextual"/>
        </w:rPr>
        <w:tab/>
      </w:r>
      <w:r>
        <w:rPr>
          <w:noProof/>
        </w:rPr>
        <w:t>Nchf_OfflineOnlyCharging API</w:t>
      </w:r>
      <w:r>
        <w:rPr>
          <w:noProof/>
        </w:rPr>
        <w:tab/>
      </w:r>
      <w:r>
        <w:rPr>
          <w:noProof/>
        </w:rPr>
        <w:fldChar w:fldCharType="begin" w:fldLock="1"/>
      </w:r>
      <w:r>
        <w:rPr>
          <w:noProof/>
        </w:rPr>
        <w:instrText xml:space="preserve"> PAGEREF _Toc187413446 \h </w:instrText>
      </w:r>
      <w:r>
        <w:rPr>
          <w:noProof/>
        </w:rPr>
      </w:r>
      <w:r>
        <w:rPr>
          <w:noProof/>
        </w:rPr>
        <w:fldChar w:fldCharType="separate"/>
      </w:r>
      <w:r>
        <w:rPr>
          <w:noProof/>
        </w:rPr>
        <w:t>222</w:t>
      </w:r>
      <w:r>
        <w:rPr>
          <w:noProof/>
        </w:rPr>
        <w:fldChar w:fldCharType="end"/>
      </w:r>
    </w:p>
    <w:p w14:paraId="63E3C391" w14:textId="7FC9DDD6" w:rsidR="00E001A5" w:rsidRDefault="00E001A5" w:rsidP="00E001A5">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(informative):Change history</w:t>
      </w:r>
      <w:r>
        <w:rPr>
          <w:noProof/>
        </w:rPr>
        <w:tab/>
      </w:r>
      <w:r>
        <w:rPr>
          <w:noProof/>
        </w:rPr>
        <w:fldChar w:fldCharType="begin" w:fldLock="1"/>
      </w:r>
      <w:r>
        <w:rPr>
          <w:noProof/>
        </w:rPr>
        <w:instrText xml:space="preserve"> PAGEREF _Toc187413447 \h </w:instrText>
      </w:r>
      <w:r>
        <w:rPr>
          <w:noProof/>
        </w:rPr>
      </w:r>
      <w:r>
        <w:rPr>
          <w:noProof/>
        </w:rPr>
        <w:fldChar w:fldCharType="separate"/>
      </w:r>
      <w:r>
        <w:rPr>
          <w:noProof/>
        </w:rPr>
        <w:t>232</w:t>
      </w:r>
      <w:r>
        <w:rPr>
          <w:noProof/>
        </w:rPr>
        <w:fldChar w:fldCharType="end"/>
      </w:r>
    </w:p>
    <w:p w14:paraId="61C39774" w14:textId="33D28404" w:rsidR="00080512" w:rsidRPr="00BD6F46" w:rsidRDefault="007B35D8">
      <w:r>
        <w:rPr>
          <w:noProof/>
          <w:sz w:val="22"/>
        </w:rPr>
        <w:fldChar w:fldCharType="end"/>
      </w:r>
    </w:p>
    <w:p w14:paraId="279632A1" w14:textId="77777777" w:rsidR="00080512" w:rsidRPr="00BD6F46" w:rsidRDefault="00080512">
      <w:pPr>
        <w:pStyle w:val="Heading1"/>
      </w:pPr>
      <w:bookmarkStart w:id="4" w:name="_CRForeword"/>
      <w:bookmarkEnd w:id="4"/>
      <w:r w:rsidRPr="00BD6F46">
        <w:br w:type="page"/>
      </w:r>
      <w:bookmarkStart w:id="5" w:name="_Toc20227211"/>
      <w:bookmarkStart w:id="6" w:name="_Toc27749442"/>
      <w:bookmarkStart w:id="7" w:name="_Toc28709369"/>
      <w:bookmarkStart w:id="8" w:name="_Toc44670988"/>
      <w:bookmarkStart w:id="9" w:name="_Toc51918896"/>
      <w:bookmarkStart w:id="10" w:name="_Toc187413043"/>
      <w:r w:rsidRPr="00BD6F46">
        <w:lastRenderedPageBreak/>
        <w:t>Foreword</w:t>
      </w:r>
      <w:bookmarkEnd w:id="5"/>
      <w:bookmarkEnd w:id="6"/>
      <w:bookmarkEnd w:id="7"/>
      <w:bookmarkEnd w:id="8"/>
      <w:bookmarkEnd w:id="9"/>
      <w:bookmarkEnd w:id="10"/>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bookmarkStart w:id="11" w:name="_CR1"/>
      <w:bookmarkEnd w:id="11"/>
      <w:r w:rsidRPr="00BD6F46">
        <w:br w:type="page"/>
      </w:r>
      <w:bookmarkStart w:id="12" w:name="_Toc20227212"/>
      <w:bookmarkStart w:id="13" w:name="_Toc27749443"/>
      <w:bookmarkStart w:id="14" w:name="_Toc28709370"/>
      <w:bookmarkStart w:id="15" w:name="_Toc44670989"/>
      <w:bookmarkStart w:id="16" w:name="_Toc51918897"/>
      <w:bookmarkStart w:id="17" w:name="_Toc187413044"/>
      <w:r w:rsidRPr="00BD6F46">
        <w:lastRenderedPageBreak/>
        <w:t>1</w:t>
      </w:r>
      <w:r w:rsidRPr="00BD6F46">
        <w:tab/>
        <w:t>Scope</w:t>
      </w:r>
      <w:bookmarkEnd w:id="12"/>
      <w:bookmarkEnd w:id="13"/>
      <w:bookmarkEnd w:id="14"/>
      <w:bookmarkEnd w:id="15"/>
      <w:bookmarkEnd w:id="16"/>
      <w:bookmarkEnd w:id="17"/>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18" w:name="_CR2"/>
      <w:bookmarkStart w:id="19" w:name="_Toc20227213"/>
      <w:bookmarkStart w:id="20" w:name="_Toc27749444"/>
      <w:bookmarkStart w:id="21" w:name="_Toc28709371"/>
      <w:bookmarkStart w:id="22" w:name="_Toc44670990"/>
      <w:bookmarkStart w:id="23" w:name="_Toc51918898"/>
      <w:bookmarkStart w:id="24" w:name="_Toc187413045"/>
      <w:bookmarkEnd w:id="18"/>
      <w:r w:rsidRPr="00BD6F46">
        <w:t>2</w:t>
      </w:r>
      <w:r w:rsidRPr="00BD6F46">
        <w:tab/>
        <w:t>References</w:t>
      </w:r>
      <w:bookmarkEnd w:id="19"/>
      <w:bookmarkEnd w:id="20"/>
      <w:bookmarkEnd w:id="21"/>
      <w:bookmarkEnd w:id="22"/>
      <w:bookmarkEnd w:id="23"/>
      <w:bookmarkEnd w:id="24"/>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5" w:name="OLE_LINK1"/>
      <w:bookmarkStart w:id="26" w:name="OLE_LINK2"/>
      <w:bookmarkStart w:id="27" w:name="OLE_LINK3"/>
      <w:bookmarkStart w:id="28"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5"/>
    <w:bookmarkEnd w:id="26"/>
    <w:bookmarkEnd w:id="27"/>
    <w:bookmarkEnd w:id="28"/>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lastRenderedPageBreak/>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69817A21"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lastRenderedPageBreak/>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lastRenderedPageBreak/>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29" w:name="_CR3"/>
      <w:bookmarkStart w:id="30" w:name="_Toc20227214"/>
      <w:bookmarkStart w:id="31" w:name="_Toc27749445"/>
      <w:bookmarkStart w:id="32" w:name="_Toc28709372"/>
      <w:bookmarkStart w:id="33" w:name="_Toc44670991"/>
      <w:bookmarkStart w:id="34" w:name="_Toc51918899"/>
      <w:bookmarkStart w:id="35" w:name="_Toc187413046"/>
      <w:bookmarkEnd w:id="29"/>
      <w:r w:rsidRPr="00BD6F46">
        <w:t>3</w:t>
      </w:r>
      <w:r w:rsidRPr="00BD6F46">
        <w:tab/>
        <w:t xml:space="preserve">Definitions, </w:t>
      </w:r>
      <w:r w:rsidR="008028A4" w:rsidRPr="00BD6F46">
        <w:t>symbols and abbreviations</w:t>
      </w:r>
      <w:bookmarkEnd w:id="30"/>
      <w:bookmarkEnd w:id="31"/>
      <w:bookmarkEnd w:id="32"/>
      <w:bookmarkEnd w:id="33"/>
      <w:bookmarkEnd w:id="34"/>
      <w:bookmarkEnd w:id="35"/>
    </w:p>
    <w:p w14:paraId="2C9DCD19" w14:textId="77777777" w:rsidR="00080512" w:rsidRPr="00BD6F46" w:rsidRDefault="00080512">
      <w:pPr>
        <w:pStyle w:val="Heading2"/>
      </w:pPr>
      <w:bookmarkStart w:id="36" w:name="_CR3_1"/>
      <w:bookmarkStart w:id="37" w:name="_Toc20227215"/>
      <w:bookmarkStart w:id="38" w:name="_Toc27749446"/>
      <w:bookmarkStart w:id="39" w:name="_Toc28709373"/>
      <w:bookmarkStart w:id="40" w:name="_Toc44670992"/>
      <w:bookmarkStart w:id="41" w:name="_Toc51918900"/>
      <w:bookmarkStart w:id="42" w:name="_Toc187413047"/>
      <w:bookmarkEnd w:id="36"/>
      <w:r w:rsidRPr="00BD6F46">
        <w:t>3.1</w:t>
      </w:r>
      <w:r w:rsidRPr="00BD6F46">
        <w:tab/>
        <w:t>Definitions</w:t>
      </w:r>
      <w:bookmarkEnd w:id="37"/>
      <w:bookmarkEnd w:id="38"/>
      <w:bookmarkEnd w:id="39"/>
      <w:bookmarkEnd w:id="40"/>
      <w:bookmarkEnd w:id="41"/>
      <w:bookmarkEnd w:id="42"/>
    </w:p>
    <w:p w14:paraId="3CD208C8" w14:textId="77777777" w:rsidR="00080512" w:rsidRPr="00BD6F46" w:rsidRDefault="00080512">
      <w:r w:rsidRPr="00BD6F46">
        <w:t xml:space="preserve">For the purposes of the present document, the terms and definitions given in </w:t>
      </w:r>
      <w:bookmarkStart w:id="43" w:name="OLE_LINK6"/>
      <w:bookmarkStart w:id="44" w:name="OLE_LINK7"/>
      <w:bookmarkStart w:id="45" w:name="OLE_LINK8"/>
      <w:r w:rsidR="00DF62CD" w:rsidRPr="00BD6F46">
        <w:t xml:space="preserve">3GPP </w:t>
      </w:r>
      <w:bookmarkEnd w:id="43"/>
      <w:bookmarkEnd w:id="44"/>
      <w:bookmarkEnd w:id="45"/>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6" w:name="_CR3_2"/>
      <w:bookmarkStart w:id="47" w:name="_Toc20227216"/>
      <w:bookmarkStart w:id="48" w:name="_Toc27749447"/>
      <w:bookmarkStart w:id="49" w:name="_Toc28709374"/>
      <w:bookmarkStart w:id="50" w:name="_Toc44670993"/>
      <w:bookmarkStart w:id="51" w:name="_Toc51918901"/>
      <w:bookmarkStart w:id="52" w:name="_Toc187413048"/>
      <w:bookmarkEnd w:id="46"/>
      <w:r w:rsidRPr="00BD6F46">
        <w:t>3.2</w:t>
      </w:r>
      <w:r w:rsidRPr="00BD6F46">
        <w:tab/>
        <w:t>Symbols</w:t>
      </w:r>
      <w:bookmarkEnd w:id="47"/>
      <w:bookmarkEnd w:id="48"/>
      <w:bookmarkEnd w:id="49"/>
      <w:bookmarkEnd w:id="50"/>
      <w:bookmarkEnd w:id="51"/>
      <w:bookmarkEnd w:id="52"/>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53" w:name="_CR3_3"/>
      <w:bookmarkStart w:id="54" w:name="_Toc20227217"/>
      <w:bookmarkStart w:id="55" w:name="_Toc27749448"/>
      <w:bookmarkStart w:id="56" w:name="_Toc28709375"/>
      <w:bookmarkStart w:id="57" w:name="_Toc44670994"/>
      <w:bookmarkStart w:id="58" w:name="_Toc51918902"/>
      <w:bookmarkStart w:id="59" w:name="_Toc187413049"/>
      <w:bookmarkEnd w:id="53"/>
      <w:r w:rsidRPr="00BD6F46">
        <w:t>3.3</w:t>
      </w:r>
      <w:r w:rsidRPr="00BD6F46">
        <w:tab/>
        <w:t>Abbreviations</w:t>
      </w:r>
      <w:bookmarkEnd w:id="54"/>
      <w:bookmarkEnd w:id="55"/>
      <w:bookmarkEnd w:id="56"/>
      <w:bookmarkEnd w:id="57"/>
      <w:bookmarkEnd w:id="58"/>
      <w:bookmarkEnd w:id="59"/>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0" w:name="_CR4"/>
      <w:bookmarkStart w:id="61" w:name="_Toc20227218"/>
      <w:bookmarkStart w:id="62" w:name="_Toc27749449"/>
      <w:bookmarkStart w:id="63" w:name="_Toc28709376"/>
      <w:bookmarkStart w:id="64" w:name="_Toc44670995"/>
      <w:bookmarkStart w:id="65" w:name="_Toc51918903"/>
      <w:bookmarkStart w:id="66" w:name="_Toc187413050"/>
      <w:bookmarkEnd w:id="60"/>
      <w:r w:rsidRPr="00BD6F46">
        <w:rPr>
          <w:rFonts w:eastAsia="Times New Roman"/>
        </w:rPr>
        <w:t>4</w:t>
      </w:r>
      <w:r w:rsidRPr="00BD6F46">
        <w:rPr>
          <w:rFonts w:eastAsia="Times New Roman"/>
        </w:rPr>
        <w:tab/>
      </w:r>
      <w:r w:rsidR="00BD5D79" w:rsidRPr="00BD6F46">
        <w:rPr>
          <w:rFonts w:eastAsia="Times New Roman"/>
        </w:rPr>
        <w:t>Overview</w:t>
      </w:r>
      <w:bookmarkEnd w:id="61"/>
      <w:bookmarkEnd w:id="62"/>
      <w:bookmarkEnd w:id="63"/>
      <w:bookmarkEnd w:id="64"/>
      <w:bookmarkEnd w:id="65"/>
      <w:bookmarkEnd w:id="66"/>
    </w:p>
    <w:p w14:paraId="322BC502" w14:textId="77777777" w:rsidR="00E44411" w:rsidRPr="00BD6F46" w:rsidRDefault="00E44411" w:rsidP="007F2678">
      <w:pPr>
        <w:pStyle w:val="Heading2"/>
      </w:pPr>
      <w:bookmarkStart w:id="67" w:name="_CR4_1"/>
      <w:bookmarkStart w:id="68" w:name="_Toc20227219"/>
      <w:bookmarkStart w:id="69" w:name="_Toc27749450"/>
      <w:bookmarkStart w:id="70" w:name="_Toc28709377"/>
      <w:bookmarkStart w:id="71" w:name="_Toc44670996"/>
      <w:bookmarkStart w:id="72" w:name="_Toc51918904"/>
      <w:bookmarkStart w:id="73" w:name="_Toc187413051"/>
      <w:bookmarkEnd w:id="67"/>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68"/>
      <w:bookmarkEnd w:id="69"/>
      <w:bookmarkEnd w:id="70"/>
      <w:bookmarkEnd w:id="71"/>
      <w:bookmarkEnd w:id="72"/>
      <w:bookmarkEnd w:id="73"/>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2.65pt;height:150pt" o:ole="">
            <v:imagedata r:id="rId13" o:title=""/>
          </v:shape>
          <o:OLEObject Type="Embed" ProgID="Visio.Drawing.11" ShapeID="_x0000_i1026" DrawAspect="Content" ObjectID="_1798026695" r:id="rId14"/>
        </w:object>
      </w:r>
    </w:p>
    <w:p w14:paraId="65BA1469" w14:textId="77777777" w:rsidR="00E44411" w:rsidRPr="00BD6F46" w:rsidRDefault="00E44411" w:rsidP="00E44411">
      <w:pPr>
        <w:pStyle w:val="TF"/>
        <w:rPr>
          <w:lang w:eastAsia="zh-CN"/>
        </w:rPr>
      </w:pPr>
      <w:bookmarkStart w:id="74" w:name="_CRFigure4_1_1"/>
      <w:r w:rsidRPr="00BD6F46">
        <w:t>Figure </w:t>
      </w:r>
      <w:bookmarkEnd w:id="74"/>
      <w:r w:rsidRPr="00BD6F46">
        <w:t>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75" w:name="_CR4_2"/>
      <w:bookmarkStart w:id="76" w:name="_Toc20227220"/>
      <w:bookmarkStart w:id="77" w:name="_Toc27749451"/>
      <w:bookmarkStart w:id="78" w:name="_Toc28709378"/>
      <w:bookmarkStart w:id="79" w:name="_Toc44670997"/>
      <w:bookmarkStart w:id="80" w:name="_Toc51918905"/>
      <w:bookmarkStart w:id="81" w:name="_Toc187413052"/>
      <w:bookmarkEnd w:id="75"/>
      <w:r w:rsidRPr="00BD6F46">
        <w:t>4.</w:t>
      </w:r>
      <w:r w:rsidR="00A46B20" w:rsidRPr="00BD6F46">
        <w:t>2</w:t>
      </w:r>
      <w:r w:rsidRPr="007F2678">
        <w:tab/>
        <w:t xml:space="preserve">Network </w:t>
      </w:r>
      <w:r w:rsidR="00AC0D3E">
        <w:t>f</w:t>
      </w:r>
      <w:r w:rsidR="00AC0D3E" w:rsidRPr="007F2678">
        <w:t>unctions</w:t>
      </w:r>
      <w:bookmarkEnd w:id="76"/>
      <w:bookmarkEnd w:id="77"/>
      <w:bookmarkEnd w:id="78"/>
      <w:bookmarkEnd w:id="79"/>
      <w:bookmarkEnd w:id="80"/>
      <w:bookmarkEnd w:id="81"/>
    </w:p>
    <w:p w14:paraId="5F765FDF" w14:textId="77777777" w:rsidR="00E44411" w:rsidRPr="00BD6F46" w:rsidRDefault="00E44411" w:rsidP="007F2678">
      <w:pPr>
        <w:pStyle w:val="Heading3"/>
      </w:pPr>
      <w:bookmarkStart w:id="82" w:name="_CR4_2_1"/>
      <w:bookmarkStart w:id="83" w:name="_Toc20227221"/>
      <w:bookmarkStart w:id="84" w:name="_Toc27749452"/>
      <w:bookmarkStart w:id="85" w:name="_Toc28709379"/>
      <w:bookmarkStart w:id="86" w:name="_Toc44670998"/>
      <w:bookmarkStart w:id="87" w:name="_Toc51918906"/>
      <w:bookmarkStart w:id="88" w:name="_Toc187413053"/>
      <w:bookmarkEnd w:id="82"/>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83"/>
      <w:bookmarkEnd w:id="84"/>
      <w:bookmarkEnd w:id="85"/>
      <w:bookmarkEnd w:id="86"/>
      <w:bookmarkEnd w:id="87"/>
      <w:bookmarkEnd w:id="88"/>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89" w:name="_CR4_2_2"/>
      <w:bookmarkStart w:id="90" w:name="_Toc20227222"/>
      <w:bookmarkStart w:id="91" w:name="_Toc27749453"/>
      <w:bookmarkStart w:id="92" w:name="_Toc28709380"/>
      <w:bookmarkStart w:id="93" w:name="_Toc44670999"/>
      <w:bookmarkStart w:id="94" w:name="_Toc51918907"/>
      <w:bookmarkStart w:id="95" w:name="_Toc187413054"/>
      <w:bookmarkEnd w:id="89"/>
      <w:r w:rsidRPr="00BD6F46">
        <w:t>4.</w:t>
      </w:r>
      <w:r w:rsidR="00A46B20" w:rsidRPr="00BD6F46">
        <w:t>2</w:t>
      </w:r>
      <w:r w:rsidRPr="00BD6F46">
        <w:t>.2</w:t>
      </w:r>
      <w:r w:rsidRPr="00BD6F46">
        <w:tab/>
        <w:t>NF Service Consumers</w:t>
      </w:r>
      <w:bookmarkEnd w:id="90"/>
      <w:bookmarkEnd w:id="91"/>
      <w:bookmarkEnd w:id="92"/>
      <w:bookmarkEnd w:id="93"/>
      <w:bookmarkEnd w:id="94"/>
      <w:bookmarkEnd w:id="95"/>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96" w:name="_CR5"/>
      <w:bookmarkStart w:id="97" w:name="_Toc20227223"/>
      <w:bookmarkStart w:id="98" w:name="_Toc27749454"/>
      <w:bookmarkStart w:id="99" w:name="_Toc28709381"/>
      <w:bookmarkStart w:id="100" w:name="_Toc44671000"/>
      <w:bookmarkStart w:id="101" w:name="_Toc51918908"/>
      <w:bookmarkStart w:id="102" w:name="_Toc187413055"/>
      <w:bookmarkEnd w:id="96"/>
      <w:r w:rsidRPr="00BD6F46">
        <w:lastRenderedPageBreak/>
        <w:t>5</w:t>
      </w:r>
      <w:r w:rsidRPr="00BD6F46">
        <w:tab/>
        <w:t>Services offered by the CHF</w:t>
      </w:r>
      <w:bookmarkEnd w:id="97"/>
      <w:bookmarkEnd w:id="98"/>
      <w:bookmarkEnd w:id="99"/>
      <w:bookmarkEnd w:id="100"/>
      <w:bookmarkEnd w:id="101"/>
      <w:bookmarkEnd w:id="102"/>
    </w:p>
    <w:p w14:paraId="67BA80AA" w14:textId="77777777" w:rsidR="0062554A" w:rsidRPr="00BD6F46" w:rsidRDefault="0062554A" w:rsidP="0062554A">
      <w:pPr>
        <w:pStyle w:val="Heading2"/>
      </w:pPr>
      <w:bookmarkStart w:id="103" w:name="_CR5_1"/>
      <w:bookmarkStart w:id="104" w:name="_Toc20227224"/>
      <w:bookmarkStart w:id="105" w:name="_Toc27749455"/>
      <w:bookmarkStart w:id="106" w:name="_Toc28709382"/>
      <w:bookmarkStart w:id="107" w:name="_Toc44671001"/>
      <w:bookmarkStart w:id="108" w:name="_Toc51918909"/>
      <w:bookmarkStart w:id="109" w:name="_Toc187413056"/>
      <w:bookmarkEnd w:id="103"/>
      <w:r w:rsidRPr="00BD6F46">
        <w:t>5.1</w:t>
      </w:r>
      <w:r w:rsidRPr="00BD6F46">
        <w:tab/>
        <w:t>Introduction</w:t>
      </w:r>
      <w:bookmarkEnd w:id="104"/>
      <w:bookmarkEnd w:id="105"/>
      <w:bookmarkEnd w:id="106"/>
      <w:bookmarkEnd w:id="107"/>
      <w:bookmarkEnd w:id="108"/>
      <w:bookmarkEnd w:id="109"/>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bookmarkStart w:id="110" w:name="_CRTable5_11"/>
      <w:r w:rsidRPr="00BD6F46">
        <w:t xml:space="preserve">Table </w:t>
      </w:r>
      <w:bookmarkEnd w:id="110"/>
      <w:r w:rsidRPr="00BD6F46">
        <w:t>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11" w:name="_CR5_2"/>
      <w:bookmarkStart w:id="112" w:name="_Toc20227225"/>
      <w:bookmarkStart w:id="113" w:name="_Toc27749456"/>
      <w:bookmarkStart w:id="114" w:name="_Toc28709383"/>
      <w:bookmarkStart w:id="115" w:name="_Toc44671002"/>
      <w:bookmarkStart w:id="116" w:name="_Toc51918910"/>
      <w:bookmarkStart w:id="117" w:name="_Toc187413057"/>
      <w:bookmarkEnd w:id="111"/>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112"/>
      <w:bookmarkEnd w:id="113"/>
      <w:bookmarkEnd w:id="114"/>
      <w:bookmarkEnd w:id="115"/>
      <w:bookmarkEnd w:id="116"/>
      <w:bookmarkEnd w:id="117"/>
    </w:p>
    <w:p w14:paraId="43441CF7" w14:textId="77777777" w:rsidR="0062554A" w:rsidRPr="00BD6F46" w:rsidRDefault="0062554A" w:rsidP="0062554A">
      <w:pPr>
        <w:pStyle w:val="Heading3"/>
      </w:pPr>
      <w:bookmarkStart w:id="118" w:name="_CR5_2_1"/>
      <w:bookmarkStart w:id="119" w:name="_Toc20227226"/>
      <w:bookmarkStart w:id="120" w:name="_Toc27749457"/>
      <w:bookmarkStart w:id="121" w:name="_Toc28709384"/>
      <w:bookmarkStart w:id="122" w:name="_Toc44671003"/>
      <w:bookmarkStart w:id="123" w:name="_Toc51918911"/>
      <w:bookmarkStart w:id="124" w:name="_Toc187413058"/>
      <w:bookmarkEnd w:id="118"/>
      <w:r w:rsidRPr="00BD6F46">
        <w:t>5.2.1</w:t>
      </w:r>
      <w:r w:rsidRPr="00BD6F46">
        <w:tab/>
        <w:t xml:space="preserve">Service </w:t>
      </w:r>
      <w:r w:rsidR="005B2AB3">
        <w:t>d</w:t>
      </w:r>
      <w:r w:rsidR="005B2AB3" w:rsidRPr="00BD6F46">
        <w:t>escription</w:t>
      </w:r>
      <w:bookmarkEnd w:id="119"/>
      <w:bookmarkEnd w:id="120"/>
      <w:bookmarkEnd w:id="121"/>
      <w:bookmarkEnd w:id="122"/>
      <w:bookmarkEnd w:id="123"/>
      <w:bookmarkEnd w:id="124"/>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25" w:name="_CR5_2_2"/>
      <w:bookmarkStart w:id="126" w:name="_Toc20227227"/>
      <w:bookmarkStart w:id="127" w:name="_Toc27749458"/>
      <w:bookmarkStart w:id="128" w:name="_Toc28709385"/>
      <w:bookmarkStart w:id="129" w:name="_Toc44671004"/>
      <w:bookmarkStart w:id="130" w:name="_Toc51918912"/>
      <w:bookmarkStart w:id="131" w:name="_Toc187413059"/>
      <w:bookmarkEnd w:id="125"/>
      <w:r w:rsidRPr="007F2678">
        <w:t>5.2.2</w:t>
      </w:r>
      <w:r w:rsidR="00E44411" w:rsidRPr="007F2678">
        <w:tab/>
        <w:t xml:space="preserve">Service </w:t>
      </w:r>
      <w:r w:rsidR="005B2AB3">
        <w:t>o</w:t>
      </w:r>
      <w:r w:rsidR="005B2AB3" w:rsidRPr="007F2678">
        <w:t>perations</w:t>
      </w:r>
      <w:bookmarkEnd w:id="126"/>
      <w:bookmarkEnd w:id="127"/>
      <w:bookmarkEnd w:id="128"/>
      <w:bookmarkEnd w:id="129"/>
      <w:bookmarkEnd w:id="130"/>
      <w:bookmarkEnd w:id="131"/>
    </w:p>
    <w:p w14:paraId="60D2DDA8" w14:textId="77777777" w:rsidR="00E44411" w:rsidRPr="00BD6F46" w:rsidRDefault="003561F0" w:rsidP="00E44411">
      <w:pPr>
        <w:pStyle w:val="Heading4"/>
        <w:rPr>
          <w:lang w:eastAsia="zh-CN"/>
        </w:rPr>
      </w:pPr>
      <w:bookmarkStart w:id="132" w:name="_CR5_2_2_1"/>
      <w:bookmarkStart w:id="133" w:name="_Toc20227228"/>
      <w:bookmarkStart w:id="134" w:name="_Toc27749459"/>
      <w:bookmarkStart w:id="135" w:name="_Toc28709386"/>
      <w:bookmarkStart w:id="136" w:name="_Toc44671005"/>
      <w:bookmarkStart w:id="137" w:name="_Toc51918913"/>
      <w:bookmarkStart w:id="138" w:name="_Toc187413060"/>
      <w:bookmarkEnd w:id="132"/>
      <w:r w:rsidRPr="00BD6F46">
        <w:rPr>
          <w:lang w:val="en-US" w:eastAsia="zh-CN"/>
        </w:rPr>
        <w:t>5.2.2</w:t>
      </w:r>
      <w:r w:rsidR="00E44411" w:rsidRPr="00BD6F46">
        <w:t>.1</w:t>
      </w:r>
      <w:r w:rsidR="00E44411" w:rsidRPr="00BD6F46">
        <w:tab/>
        <w:t>Introduction</w:t>
      </w:r>
      <w:bookmarkEnd w:id="133"/>
      <w:bookmarkEnd w:id="134"/>
      <w:bookmarkEnd w:id="135"/>
      <w:bookmarkEnd w:id="136"/>
      <w:bookmarkEnd w:id="137"/>
      <w:bookmarkEnd w:id="138"/>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bookmarkStart w:id="139" w:name="_CRTable5_2_2_11"/>
      <w:r w:rsidRPr="00BD6F46">
        <w:lastRenderedPageBreak/>
        <w:t xml:space="preserve">Table </w:t>
      </w:r>
      <w:bookmarkEnd w:id="139"/>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40" w:name="_CR5_2_2_2"/>
      <w:bookmarkStart w:id="141" w:name="_Toc20227229"/>
      <w:bookmarkStart w:id="142" w:name="_Toc27749460"/>
      <w:bookmarkStart w:id="143" w:name="_Toc28709387"/>
      <w:bookmarkStart w:id="144" w:name="_Toc44671006"/>
      <w:bookmarkStart w:id="145" w:name="_Toc51918914"/>
      <w:bookmarkStart w:id="146" w:name="_Toc187413061"/>
      <w:bookmarkEnd w:id="140"/>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41"/>
      <w:bookmarkEnd w:id="142"/>
      <w:bookmarkEnd w:id="143"/>
      <w:bookmarkEnd w:id="144"/>
      <w:bookmarkEnd w:id="145"/>
      <w:bookmarkEnd w:id="146"/>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9pt;height:124.9pt" o:ole="">
            <v:imagedata r:id="rId15" o:title=""/>
          </v:shape>
          <o:OLEObject Type="Embed" ProgID="Visio.Drawing.11" ShapeID="_x0000_i1027" DrawAspect="Content" ObjectID="_1798026696" r:id="rId16"/>
        </w:object>
      </w:r>
    </w:p>
    <w:p w14:paraId="761AAD35" w14:textId="77777777" w:rsidR="008071B1" w:rsidRPr="00BD6F46" w:rsidRDefault="008071B1" w:rsidP="00B54D35">
      <w:pPr>
        <w:pStyle w:val="TF"/>
        <w:rPr>
          <w:lang w:eastAsia="zh-CN"/>
        </w:rPr>
      </w:pPr>
      <w:bookmarkStart w:id="147" w:name="_CRFigure5_2_2_21"/>
      <w:r w:rsidRPr="00BD6F46">
        <w:t xml:space="preserve">Figure </w:t>
      </w:r>
      <w:bookmarkEnd w:id="147"/>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48" w:name="_CR5_2_2_3"/>
      <w:bookmarkStart w:id="149" w:name="_Toc20227230"/>
      <w:bookmarkStart w:id="150" w:name="_Toc27749461"/>
      <w:bookmarkStart w:id="151" w:name="_Toc28709388"/>
      <w:bookmarkStart w:id="152" w:name="_Toc44671007"/>
      <w:bookmarkStart w:id="153" w:name="_Toc51918915"/>
      <w:bookmarkStart w:id="154" w:name="_Toc187413062"/>
      <w:bookmarkEnd w:id="148"/>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49"/>
      <w:bookmarkEnd w:id="150"/>
      <w:bookmarkEnd w:id="151"/>
      <w:bookmarkEnd w:id="152"/>
      <w:bookmarkEnd w:id="153"/>
      <w:bookmarkEnd w:id="154"/>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3.65pt;height:119.65pt" o:ole="">
            <v:imagedata r:id="rId17" o:title=""/>
          </v:shape>
          <o:OLEObject Type="Embed" ProgID="Visio.Drawing.11" ShapeID="_x0000_i1028" DrawAspect="Content" ObjectID="_1798026697" r:id="rId18"/>
        </w:object>
      </w:r>
    </w:p>
    <w:p w14:paraId="2395262B" w14:textId="77777777" w:rsidR="008071B1" w:rsidRPr="00BD6F46" w:rsidRDefault="008071B1" w:rsidP="00B54D35">
      <w:pPr>
        <w:pStyle w:val="TF"/>
      </w:pPr>
      <w:bookmarkStart w:id="155" w:name="_CRFigure5_2_2_31"/>
      <w:r w:rsidRPr="00BD6F46">
        <w:t xml:space="preserve">Figure </w:t>
      </w:r>
      <w:bookmarkEnd w:id="155"/>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56" w:name="_CR5_2_2_4"/>
      <w:bookmarkStart w:id="157" w:name="_Toc20227231"/>
      <w:bookmarkStart w:id="158" w:name="_Toc27749462"/>
      <w:bookmarkStart w:id="159" w:name="_Toc28709389"/>
      <w:bookmarkStart w:id="160" w:name="_Toc44671008"/>
      <w:bookmarkStart w:id="161" w:name="_Toc51918916"/>
      <w:bookmarkStart w:id="162" w:name="_Toc187413063"/>
      <w:bookmarkEnd w:id="156"/>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57"/>
      <w:bookmarkEnd w:id="158"/>
      <w:bookmarkEnd w:id="159"/>
      <w:bookmarkEnd w:id="160"/>
      <w:bookmarkEnd w:id="161"/>
      <w:bookmarkEnd w:id="162"/>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3.65pt;height:127.15pt" o:ole="">
            <v:imagedata r:id="rId19" o:title=""/>
          </v:shape>
          <o:OLEObject Type="Embed" ProgID="Visio.Drawing.11" ShapeID="_x0000_i1029" DrawAspect="Content" ObjectID="_1798026698" r:id="rId20"/>
        </w:object>
      </w:r>
    </w:p>
    <w:p w14:paraId="3781187C" w14:textId="77777777" w:rsidR="008071B1" w:rsidRPr="00BD6F46" w:rsidRDefault="008071B1" w:rsidP="00602A47">
      <w:pPr>
        <w:pStyle w:val="TF"/>
      </w:pPr>
      <w:bookmarkStart w:id="163" w:name="_CRFigure5_2_2_41"/>
      <w:r w:rsidRPr="00BD6F46">
        <w:t xml:space="preserve">Figure </w:t>
      </w:r>
      <w:bookmarkEnd w:id="163"/>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64" w:name="_CR5_2_2_5"/>
      <w:bookmarkStart w:id="165" w:name="_Toc20227232"/>
      <w:bookmarkStart w:id="166" w:name="_Toc27749463"/>
      <w:bookmarkStart w:id="167" w:name="_Toc28709390"/>
      <w:bookmarkStart w:id="168" w:name="_Toc44671009"/>
      <w:bookmarkStart w:id="169" w:name="_Toc51918917"/>
      <w:bookmarkStart w:id="170" w:name="_Toc187413064"/>
      <w:bookmarkEnd w:id="164"/>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65"/>
      <w:bookmarkEnd w:id="166"/>
      <w:bookmarkEnd w:id="167"/>
      <w:bookmarkEnd w:id="168"/>
      <w:bookmarkEnd w:id="169"/>
      <w:bookmarkEnd w:id="170"/>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3.65pt;height:123pt" o:ole="">
            <v:imagedata r:id="rId21" o:title=""/>
          </v:shape>
          <o:OLEObject Type="Embed" ProgID="Visio.Drawing.11" ShapeID="_x0000_i1030" DrawAspect="Content" ObjectID="_1798026699" r:id="rId22"/>
        </w:object>
      </w:r>
    </w:p>
    <w:p w14:paraId="55400281" w14:textId="77777777" w:rsidR="008071B1" w:rsidRPr="00BD6F46" w:rsidRDefault="008071B1" w:rsidP="00B54D35">
      <w:pPr>
        <w:pStyle w:val="TF"/>
      </w:pPr>
      <w:bookmarkStart w:id="171" w:name="_CRFigure5_2_2_51"/>
      <w:r w:rsidRPr="00BD6F46">
        <w:t xml:space="preserve">Figure </w:t>
      </w:r>
      <w:bookmarkEnd w:id="171"/>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72" w:name="_CR5_3"/>
      <w:bookmarkStart w:id="173" w:name="_Toc20227233"/>
      <w:bookmarkStart w:id="174" w:name="_Toc27749464"/>
      <w:bookmarkStart w:id="175" w:name="_Toc28709391"/>
      <w:bookmarkStart w:id="176" w:name="_Toc44671010"/>
      <w:bookmarkStart w:id="177" w:name="_Toc51918918"/>
      <w:bookmarkStart w:id="178" w:name="_Toc187413065"/>
      <w:bookmarkEnd w:id="172"/>
      <w:r w:rsidRPr="00BD6F46">
        <w:t>5.</w:t>
      </w:r>
      <w:r>
        <w:rPr>
          <w:lang w:eastAsia="zh-CN"/>
        </w:rPr>
        <w:t>3</w:t>
      </w:r>
      <w:r w:rsidRPr="00BD6F46">
        <w:tab/>
      </w:r>
      <w:r>
        <w:t>Nchf_OfflineOnlyCharging</w:t>
      </w:r>
      <w:r>
        <w:rPr>
          <w:rFonts w:hint="eastAsia"/>
          <w:lang w:eastAsia="zh-CN"/>
        </w:rPr>
        <w:t xml:space="preserve"> </w:t>
      </w:r>
      <w:r w:rsidRPr="00BD6F46">
        <w:t>service</w:t>
      </w:r>
      <w:bookmarkEnd w:id="173"/>
      <w:bookmarkEnd w:id="174"/>
      <w:bookmarkEnd w:id="175"/>
      <w:bookmarkEnd w:id="176"/>
      <w:bookmarkEnd w:id="177"/>
      <w:bookmarkEnd w:id="178"/>
    </w:p>
    <w:p w14:paraId="07F3607A" w14:textId="77777777" w:rsidR="009F552C" w:rsidRPr="00BD6F46" w:rsidRDefault="009F552C" w:rsidP="009F552C">
      <w:pPr>
        <w:pStyle w:val="Heading3"/>
      </w:pPr>
      <w:bookmarkStart w:id="179" w:name="_CR5_3_1"/>
      <w:bookmarkStart w:id="180" w:name="_Toc20227234"/>
      <w:bookmarkStart w:id="181" w:name="_Toc27749465"/>
      <w:bookmarkStart w:id="182" w:name="_Toc28709392"/>
      <w:bookmarkStart w:id="183" w:name="_Toc44671011"/>
      <w:bookmarkStart w:id="184" w:name="_Toc51918919"/>
      <w:bookmarkStart w:id="185" w:name="_Toc187413066"/>
      <w:bookmarkEnd w:id="179"/>
      <w:r w:rsidRPr="00BD6F46">
        <w:t>5.</w:t>
      </w:r>
      <w:r>
        <w:rPr>
          <w:lang w:eastAsia="zh-CN"/>
        </w:rPr>
        <w:t>3</w:t>
      </w:r>
      <w:r w:rsidRPr="00BD6F46">
        <w:t>.1</w:t>
      </w:r>
      <w:r w:rsidRPr="00BD6F46">
        <w:tab/>
        <w:t xml:space="preserve">Service </w:t>
      </w:r>
      <w:r>
        <w:t>d</w:t>
      </w:r>
      <w:r w:rsidRPr="00BD6F46">
        <w:t>escription</w:t>
      </w:r>
      <w:bookmarkEnd w:id="180"/>
      <w:bookmarkEnd w:id="181"/>
      <w:bookmarkEnd w:id="182"/>
      <w:bookmarkEnd w:id="183"/>
      <w:bookmarkEnd w:id="184"/>
      <w:bookmarkEnd w:id="185"/>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86" w:name="_CR5_3_2"/>
      <w:bookmarkStart w:id="187" w:name="_Toc20227235"/>
      <w:bookmarkStart w:id="188" w:name="_Toc27749466"/>
      <w:bookmarkStart w:id="189" w:name="_Toc28709393"/>
      <w:bookmarkStart w:id="190" w:name="_Toc44671012"/>
      <w:bookmarkStart w:id="191" w:name="_Toc51918920"/>
      <w:bookmarkStart w:id="192" w:name="_Toc187413067"/>
      <w:bookmarkEnd w:id="186"/>
      <w:r w:rsidRPr="007F2678">
        <w:t>5.</w:t>
      </w:r>
      <w:r>
        <w:rPr>
          <w:lang w:eastAsia="zh-CN"/>
        </w:rPr>
        <w:t>3</w:t>
      </w:r>
      <w:r w:rsidRPr="007F2678">
        <w:t>.2</w:t>
      </w:r>
      <w:r w:rsidRPr="007F2678">
        <w:tab/>
        <w:t>Service Operations</w:t>
      </w:r>
      <w:bookmarkEnd w:id="187"/>
      <w:bookmarkEnd w:id="188"/>
      <w:bookmarkEnd w:id="189"/>
      <w:bookmarkEnd w:id="190"/>
      <w:bookmarkEnd w:id="191"/>
      <w:bookmarkEnd w:id="192"/>
    </w:p>
    <w:p w14:paraId="27FF29C1" w14:textId="77777777" w:rsidR="009F552C" w:rsidRPr="00BD6F46" w:rsidRDefault="009F552C" w:rsidP="009F552C">
      <w:pPr>
        <w:pStyle w:val="Heading4"/>
        <w:rPr>
          <w:lang w:eastAsia="zh-CN"/>
        </w:rPr>
      </w:pPr>
      <w:bookmarkStart w:id="193" w:name="_CR5_3_2_1"/>
      <w:bookmarkStart w:id="194" w:name="_Toc20227236"/>
      <w:bookmarkStart w:id="195" w:name="_Toc27749467"/>
      <w:bookmarkStart w:id="196" w:name="_Toc28709394"/>
      <w:bookmarkStart w:id="197" w:name="_Toc44671013"/>
      <w:bookmarkStart w:id="198" w:name="_Toc51918921"/>
      <w:bookmarkStart w:id="199" w:name="_Toc187413068"/>
      <w:bookmarkEnd w:id="193"/>
      <w:r w:rsidRPr="00BD6F46">
        <w:rPr>
          <w:lang w:val="en-US" w:eastAsia="zh-CN"/>
        </w:rPr>
        <w:t>5.</w:t>
      </w:r>
      <w:r>
        <w:rPr>
          <w:lang w:val="en-US" w:eastAsia="zh-CN"/>
        </w:rPr>
        <w:t>3</w:t>
      </w:r>
      <w:r w:rsidRPr="00BD6F46">
        <w:rPr>
          <w:lang w:val="en-US" w:eastAsia="zh-CN"/>
        </w:rPr>
        <w:t>.2</w:t>
      </w:r>
      <w:r w:rsidRPr="00BD6F46">
        <w:t>.1</w:t>
      </w:r>
      <w:r w:rsidRPr="00BD6F46">
        <w:tab/>
        <w:t>Introduction</w:t>
      </w:r>
      <w:bookmarkEnd w:id="194"/>
      <w:bookmarkEnd w:id="195"/>
      <w:bookmarkEnd w:id="196"/>
      <w:bookmarkEnd w:id="197"/>
      <w:bookmarkEnd w:id="198"/>
      <w:bookmarkEnd w:id="199"/>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bookmarkStart w:id="200" w:name="_CRTable5_3_2_11"/>
      <w:r w:rsidRPr="00BD6F46">
        <w:t xml:space="preserve">Table </w:t>
      </w:r>
      <w:bookmarkEnd w:id="200"/>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201" w:name="_CR5_3_2_2"/>
      <w:bookmarkStart w:id="202" w:name="_Toc20227237"/>
      <w:bookmarkStart w:id="203" w:name="_Toc27749468"/>
      <w:bookmarkStart w:id="204" w:name="_Toc28709395"/>
      <w:bookmarkStart w:id="205" w:name="_Toc44671014"/>
      <w:bookmarkStart w:id="206" w:name="_Toc51918922"/>
      <w:bookmarkStart w:id="207" w:name="_Toc187413069"/>
      <w:bookmarkEnd w:id="201"/>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202"/>
      <w:bookmarkEnd w:id="203"/>
      <w:bookmarkEnd w:id="204"/>
      <w:bookmarkEnd w:id="205"/>
      <w:bookmarkEnd w:id="206"/>
      <w:bookmarkEnd w:id="207"/>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9pt;height:99pt" o:ole="">
            <v:imagedata r:id="rId23" o:title=""/>
          </v:shape>
          <o:OLEObject Type="Embed" ProgID="Visio.Drawing.11" ShapeID="_x0000_i1031" DrawAspect="Content" ObjectID="_1798026700"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208" w:name="_CR5_3_2_3"/>
      <w:bookmarkStart w:id="209" w:name="_Toc20227238"/>
      <w:bookmarkStart w:id="210" w:name="_Toc27749469"/>
      <w:bookmarkStart w:id="211" w:name="_Toc28709396"/>
      <w:bookmarkStart w:id="212" w:name="_Toc44671015"/>
      <w:bookmarkStart w:id="213" w:name="_Toc51918923"/>
      <w:bookmarkStart w:id="214" w:name="_Toc187413070"/>
      <w:bookmarkEnd w:id="20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209"/>
      <w:bookmarkEnd w:id="210"/>
      <w:bookmarkEnd w:id="211"/>
      <w:bookmarkEnd w:id="212"/>
      <w:bookmarkEnd w:id="213"/>
      <w:bookmarkEnd w:id="214"/>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3.25pt;height:93.75pt" o:ole="">
            <v:imagedata r:id="rId25" o:title=""/>
          </v:shape>
          <o:OLEObject Type="Embed" ProgID="Visio.Drawing.11" ShapeID="_x0000_i1032" DrawAspect="Content" ObjectID="_1798026701" r:id="rId26"/>
        </w:object>
      </w:r>
    </w:p>
    <w:p w14:paraId="02F80BC6" w14:textId="77777777" w:rsidR="009F552C" w:rsidRDefault="009F552C" w:rsidP="00602A47">
      <w:pPr>
        <w:pStyle w:val="TF"/>
        <w:rPr>
          <w:lang w:eastAsia="zh-CN"/>
        </w:rPr>
      </w:pPr>
      <w:bookmarkStart w:id="215" w:name="_CRFigure5_3_2_31"/>
      <w:r w:rsidRPr="00BD6F46">
        <w:t xml:space="preserve">Figure </w:t>
      </w:r>
      <w:bookmarkEnd w:id="215"/>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216" w:name="_CR5_3_2_4"/>
      <w:bookmarkStart w:id="217" w:name="_Toc20227239"/>
      <w:bookmarkStart w:id="218" w:name="_Toc27749470"/>
      <w:bookmarkStart w:id="219" w:name="_Toc28709397"/>
      <w:bookmarkStart w:id="220" w:name="_Toc44671016"/>
      <w:bookmarkStart w:id="221" w:name="_Toc51918924"/>
      <w:bookmarkStart w:id="222" w:name="_Toc187413071"/>
      <w:bookmarkEnd w:id="216"/>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217"/>
      <w:bookmarkEnd w:id="218"/>
      <w:bookmarkEnd w:id="219"/>
      <w:bookmarkEnd w:id="220"/>
      <w:bookmarkEnd w:id="221"/>
      <w:bookmarkEnd w:id="222"/>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75pt;height:97.15pt" o:ole="">
            <v:imagedata r:id="rId27" o:title=""/>
          </v:shape>
          <o:OLEObject Type="Embed" ProgID="Visio.Drawing.11" ShapeID="_x0000_i1033" DrawAspect="Content" ObjectID="_1798026702" r:id="rId28"/>
        </w:object>
      </w:r>
    </w:p>
    <w:p w14:paraId="07871CFE" w14:textId="77777777" w:rsidR="009F552C" w:rsidRDefault="009F552C" w:rsidP="00602A47">
      <w:pPr>
        <w:pStyle w:val="TF"/>
        <w:rPr>
          <w:lang w:eastAsia="zh-CN"/>
        </w:rPr>
      </w:pPr>
      <w:bookmarkStart w:id="223" w:name="_CRFigure5_3_2_41"/>
      <w:r w:rsidRPr="00BD6F46">
        <w:t xml:space="preserve">Figure </w:t>
      </w:r>
      <w:bookmarkEnd w:id="223"/>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224" w:name="_CR6"/>
      <w:bookmarkStart w:id="225" w:name="_Toc20227240"/>
      <w:bookmarkStart w:id="226" w:name="_Toc27749471"/>
      <w:bookmarkStart w:id="227" w:name="_Toc28709398"/>
      <w:bookmarkStart w:id="228" w:name="_Toc44671017"/>
      <w:bookmarkStart w:id="229" w:name="_Toc51918925"/>
      <w:bookmarkStart w:id="230" w:name="_Toc187413072"/>
      <w:bookmarkEnd w:id="224"/>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225"/>
      <w:bookmarkEnd w:id="226"/>
      <w:bookmarkEnd w:id="227"/>
      <w:bookmarkEnd w:id="228"/>
      <w:bookmarkEnd w:id="229"/>
      <w:bookmarkEnd w:id="230"/>
    </w:p>
    <w:p w14:paraId="4ACED14B" w14:textId="77777777" w:rsidR="00DB3EC0" w:rsidRPr="007F2678" w:rsidRDefault="00A30C58" w:rsidP="007F2678">
      <w:pPr>
        <w:pStyle w:val="Heading2"/>
      </w:pPr>
      <w:bookmarkStart w:id="231" w:name="_CR6_1"/>
      <w:bookmarkStart w:id="232" w:name="_Toc20227241"/>
      <w:bookmarkStart w:id="233" w:name="_Toc27749472"/>
      <w:bookmarkStart w:id="234" w:name="_Toc28709399"/>
      <w:bookmarkStart w:id="235" w:name="_Toc44671018"/>
      <w:bookmarkStart w:id="236" w:name="_Toc51918926"/>
      <w:bookmarkStart w:id="237" w:name="_Toc187413073"/>
      <w:bookmarkEnd w:id="23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232"/>
      <w:bookmarkEnd w:id="233"/>
      <w:bookmarkEnd w:id="234"/>
      <w:bookmarkEnd w:id="235"/>
      <w:bookmarkEnd w:id="236"/>
      <w:bookmarkEnd w:id="237"/>
    </w:p>
    <w:p w14:paraId="7B4017CA" w14:textId="77777777" w:rsidR="00DB3EC0" w:rsidRPr="00BD6F46" w:rsidRDefault="00A30C58" w:rsidP="007F2678">
      <w:pPr>
        <w:pStyle w:val="Heading3"/>
      </w:pPr>
      <w:bookmarkStart w:id="238" w:name="_CR6_1_1"/>
      <w:bookmarkStart w:id="239" w:name="_Toc20227242"/>
      <w:bookmarkStart w:id="240" w:name="_Toc27749473"/>
      <w:bookmarkStart w:id="241" w:name="_Toc28709400"/>
      <w:bookmarkStart w:id="242" w:name="_Toc44671019"/>
      <w:bookmarkStart w:id="243" w:name="_Toc51918927"/>
      <w:bookmarkStart w:id="244" w:name="_Toc187413074"/>
      <w:bookmarkEnd w:id="238"/>
      <w:r w:rsidRPr="00BD6F46">
        <w:t>6.1</w:t>
      </w:r>
      <w:r w:rsidR="00DB3EC0" w:rsidRPr="00BD6F46">
        <w:t>.1</w:t>
      </w:r>
      <w:r w:rsidR="00DB3EC0" w:rsidRPr="00BD6F46">
        <w:tab/>
        <w:t>Introduction</w:t>
      </w:r>
      <w:bookmarkEnd w:id="239"/>
      <w:bookmarkEnd w:id="240"/>
      <w:bookmarkEnd w:id="241"/>
      <w:bookmarkEnd w:id="242"/>
      <w:bookmarkEnd w:id="243"/>
      <w:bookmarkEnd w:id="244"/>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45" w:name="_CR6_1_2"/>
      <w:bookmarkStart w:id="246" w:name="_Toc20227243"/>
      <w:bookmarkStart w:id="247" w:name="_Toc27749474"/>
      <w:bookmarkStart w:id="248" w:name="_Toc28709401"/>
      <w:bookmarkStart w:id="249" w:name="_Toc44671020"/>
      <w:bookmarkStart w:id="250" w:name="_Toc51918928"/>
      <w:bookmarkStart w:id="251" w:name="_Toc187413075"/>
      <w:bookmarkEnd w:id="245"/>
      <w:r w:rsidRPr="00BD6F46">
        <w:t>6.1.2</w:t>
      </w:r>
      <w:r w:rsidRPr="00BD6F46">
        <w:tab/>
      </w:r>
      <w:r w:rsidRPr="00BD6F46">
        <w:rPr>
          <w:rFonts w:hint="eastAsia"/>
        </w:rPr>
        <w:t>Usage of HTTP</w:t>
      </w:r>
      <w:bookmarkEnd w:id="246"/>
      <w:bookmarkEnd w:id="247"/>
      <w:bookmarkEnd w:id="248"/>
      <w:bookmarkEnd w:id="249"/>
      <w:bookmarkEnd w:id="250"/>
      <w:bookmarkEnd w:id="251"/>
    </w:p>
    <w:p w14:paraId="368FC373" w14:textId="77777777" w:rsidR="005A1610" w:rsidRPr="007F2678" w:rsidRDefault="005A1610" w:rsidP="007F2678">
      <w:pPr>
        <w:pStyle w:val="Heading4"/>
        <w:rPr>
          <w:lang w:val="en-US" w:eastAsia="zh-CN"/>
        </w:rPr>
      </w:pPr>
      <w:bookmarkStart w:id="252" w:name="_CR6_1_2_1"/>
      <w:bookmarkStart w:id="253" w:name="_Toc20227244"/>
      <w:bookmarkStart w:id="254" w:name="_Toc27749475"/>
      <w:bookmarkStart w:id="255" w:name="_Toc28709402"/>
      <w:bookmarkStart w:id="256" w:name="_Toc44671021"/>
      <w:bookmarkStart w:id="257" w:name="_Toc51918929"/>
      <w:bookmarkStart w:id="258" w:name="_Toc187413076"/>
      <w:bookmarkEnd w:id="252"/>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53"/>
      <w:bookmarkEnd w:id="254"/>
      <w:bookmarkEnd w:id="255"/>
      <w:bookmarkEnd w:id="256"/>
      <w:bookmarkEnd w:id="257"/>
      <w:bookmarkEnd w:id="258"/>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59" w:name="_CR6_1_2_2"/>
      <w:bookmarkStart w:id="260" w:name="_Toc20227245"/>
      <w:bookmarkStart w:id="261" w:name="_Toc27749476"/>
      <w:bookmarkStart w:id="262" w:name="_Toc28709403"/>
      <w:bookmarkStart w:id="263" w:name="_Toc44671022"/>
      <w:bookmarkStart w:id="264" w:name="_Toc51918930"/>
      <w:bookmarkStart w:id="265" w:name="_Toc187413077"/>
      <w:bookmarkEnd w:id="259"/>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60"/>
      <w:bookmarkEnd w:id="261"/>
      <w:bookmarkEnd w:id="262"/>
      <w:bookmarkEnd w:id="263"/>
      <w:bookmarkEnd w:id="264"/>
      <w:bookmarkEnd w:id="265"/>
    </w:p>
    <w:p w14:paraId="0C550D9C" w14:textId="77777777" w:rsidR="005A1610" w:rsidRPr="00BD6F46" w:rsidRDefault="005A1610" w:rsidP="007F2678">
      <w:pPr>
        <w:pStyle w:val="Heading5"/>
        <w:rPr>
          <w:lang w:eastAsia="zh-CN"/>
        </w:rPr>
      </w:pPr>
      <w:bookmarkStart w:id="266" w:name="_CR6_1_2_2_1"/>
      <w:bookmarkStart w:id="267" w:name="_Toc20227246"/>
      <w:bookmarkStart w:id="268" w:name="_Toc27749477"/>
      <w:bookmarkStart w:id="269" w:name="_Toc28709404"/>
      <w:bookmarkStart w:id="270" w:name="_Toc44671023"/>
      <w:bookmarkStart w:id="271" w:name="_Toc51918931"/>
      <w:bookmarkStart w:id="272" w:name="_Toc187413078"/>
      <w:bookmarkEnd w:id="266"/>
      <w:r w:rsidRPr="00BD6F46">
        <w:t>6.1.</w:t>
      </w:r>
      <w:r w:rsidRPr="00BD6F46">
        <w:rPr>
          <w:rFonts w:hint="eastAsia"/>
          <w:lang w:eastAsia="zh-CN"/>
        </w:rPr>
        <w:t>2</w:t>
      </w:r>
      <w:r w:rsidRPr="00BD6F46">
        <w:t>.2.1</w:t>
      </w:r>
      <w:r w:rsidRPr="00BD6F46">
        <w:rPr>
          <w:lang w:eastAsia="zh-CN"/>
        </w:rPr>
        <w:tab/>
        <w:t>General</w:t>
      </w:r>
      <w:bookmarkEnd w:id="267"/>
      <w:bookmarkEnd w:id="268"/>
      <w:bookmarkEnd w:id="269"/>
      <w:bookmarkEnd w:id="270"/>
      <w:bookmarkEnd w:id="271"/>
      <w:bookmarkEnd w:id="272"/>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lastRenderedPageBreak/>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73" w:name="_CR6_1_2_2_2"/>
      <w:bookmarkStart w:id="274" w:name="_Toc20227247"/>
      <w:bookmarkStart w:id="275" w:name="_Toc27749478"/>
      <w:bookmarkStart w:id="276" w:name="_Toc28709405"/>
      <w:bookmarkStart w:id="277" w:name="_Toc44671024"/>
      <w:bookmarkStart w:id="278" w:name="_Toc51918932"/>
      <w:bookmarkStart w:id="279" w:name="_Toc187413079"/>
      <w:bookmarkEnd w:id="273"/>
      <w:r w:rsidRPr="00BD6F46">
        <w:t>6.1.</w:t>
      </w:r>
      <w:r w:rsidRPr="00BD6F46">
        <w:rPr>
          <w:rFonts w:hint="eastAsia"/>
        </w:rPr>
        <w:t>2.2.2</w:t>
      </w:r>
      <w:r w:rsidRPr="00BD6F46">
        <w:rPr>
          <w:rFonts w:hint="eastAsia"/>
        </w:rPr>
        <w:tab/>
      </w:r>
      <w:r w:rsidRPr="00BD6F46">
        <w:t>C</w:t>
      </w:r>
      <w:r w:rsidRPr="00BD6F46">
        <w:rPr>
          <w:rFonts w:hint="eastAsia"/>
        </w:rPr>
        <w:t>ontent type</w:t>
      </w:r>
      <w:bookmarkEnd w:id="274"/>
      <w:bookmarkEnd w:id="275"/>
      <w:bookmarkEnd w:id="276"/>
      <w:bookmarkEnd w:id="277"/>
      <w:bookmarkEnd w:id="278"/>
      <w:bookmarkEnd w:id="279"/>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80" w:name="_CR6_1_2_3"/>
      <w:bookmarkStart w:id="281" w:name="_Toc20227248"/>
      <w:bookmarkStart w:id="282" w:name="_Toc27749479"/>
      <w:bookmarkStart w:id="283" w:name="_Toc28709406"/>
      <w:bookmarkStart w:id="284" w:name="_Toc44671025"/>
      <w:bookmarkStart w:id="285" w:name="_Toc51918933"/>
      <w:bookmarkStart w:id="286" w:name="_Toc187413080"/>
      <w:bookmarkEnd w:id="280"/>
      <w:r w:rsidRPr="007F2678">
        <w:rPr>
          <w:lang w:val="en-US" w:eastAsia="zh-CN"/>
        </w:rPr>
        <w:t>6.1.2.3</w:t>
      </w:r>
      <w:r w:rsidRPr="007F2678">
        <w:rPr>
          <w:lang w:val="en-US" w:eastAsia="zh-CN"/>
        </w:rPr>
        <w:tab/>
        <w:t>HTTP custom headers</w:t>
      </w:r>
      <w:bookmarkEnd w:id="281"/>
      <w:bookmarkEnd w:id="282"/>
      <w:bookmarkEnd w:id="283"/>
      <w:bookmarkEnd w:id="284"/>
      <w:bookmarkEnd w:id="285"/>
      <w:bookmarkEnd w:id="286"/>
    </w:p>
    <w:p w14:paraId="6EB8C44A" w14:textId="77777777" w:rsidR="005A1610" w:rsidRPr="007F2678" w:rsidRDefault="005A1610" w:rsidP="007F2678">
      <w:pPr>
        <w:pStyle w:val="Heading5"/>
      </w:pPr>
      <w:bookmarkStart w:id="287" w:name="_CR6_1_2_3_1"/>
      <w:bookmarkStart w:id="288" w:name="_Toc20227249"/>
      <w:bookmarkStart w:id="289" w:name="_Toc27749480"/>
      <w:bookmarkStart w:id="290" w:name="_Toc28709407"/>
      <w:bookmarkStart w:id="291" w:name="_Toc44671026"/>
      <w:bookmarkStart w:id="292" w:name="_Toc51918934"/>
      <w:bookmarkStart w:id="293" w:name="_Toc187413081"/>
      <w:bookmarkEnd w:id="287"/>
      <w:r w:rsidRPr="007F2678">
        <w:t>6.1.2.3.1</w:t>
      </w:r>
      <w:r w:rsidRPr="007F2678">
        <w:tab/>
        <w:t>General</w:t>
      </w:r>
      <w:bookmarkEnd w:id="288"/>
      <w:bookmarkEnd w:id="289"/>
      <w:bookmarkEnd w:id="290"/>
      <w:bookmarkEnd w:id="291"/>
      <w:bookmarkEnd w:id="292"/>
      <w:bookmarkEnd w:id="293"/>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94" w:name="_CR6_1_3"/>
      <w:bookmarkStart w:id="295" w:name="_Toc20227250"/>
      <w:bookmarkStart w:id="296" w:name="_Toc27749481"/>
      <w:bookmarkStart w:id="297" w:name="_Toc28709408"/>
      <w:bookmarkStart w:id="298" w:name="_Toc44671027"/>
      <w:bookmarkStart w:id="299" w:name="_Toc51918935"/>
      <w:bookmarkStart w:id="300" w:name="_Toc187413082"/>
      <w:bookmarkEnd w:id="294"/>
      <w:r w:rsidRPr="00BD6F46">
        <w:t>6.1.3</w:t>
      </w:r>
      <w:r w:rsidR="00DB3EC0" w:rsidRPr="00BD6F46">
        <w:tab/>
        <w:t>Resources</w:t>
      </w:r>
      <w:bookmarkEnd w:id="295"/>
      <w:bookmarkEnd w:id="296"/>
      <w:bookmarkEnd w:id="297"/>
      <w:bookmarkEnd w:id="298"/>
      <w:bookmarkEnd w:id="299"/>
      <w:bookmarkEnd w:id="300"/>
    </w:p>
    <w:p w14:paraId="2D053979" w14:textId="77777777" w:rsidR="00DB3EC0" w:rsidRPr="00BD6F46" w:rsidRDefault="00A64146" w:rsidP="007F2678">
      <w:pPr>
        <w:pStyle w:val="Heading4"/>
      </w:pPr>
      <w:bookmarkStart w:id="301" w:name="_CR6_1_3_1"/>
      <w:bookmarkStart w:id="302" w:name="_Toc20227251"/>
      <w:bookmarkStart w:id="303" w:name="_Toc27749482"/>
      <w:bookmarkStart w:id="304" w:name="_Toc28709409"/>
      <w:bookmarkStart w:id="305" w:name="_Toc44671028"/>
      <w:bookmarkStart w:id="306" w:name="_Toc51918936"/>
      <w:bookmarkStart w:id="307" w:name="_Toc187413083"/>
      <w:bookmarkEnd w:id="301"/>
      <w:r w:rsidRPr="00BD6F46">
        <w:t>6.1.3</w:t>
      </w:r>
      <w:r w:rsidR="00DB3EC0" w:rsidRPr="00BD6F46">
        <w:t>.1</w:t>
      </w:r>
      <w:r w:rsidR="00DB3EC0" w:rsidRPr="00BD6F46">
        <w:tab/>
      </w:r>
      <w:r w:rsidR="008971D8" w:rsidRPr="00BD6F46">
        <w:t>Overview</w:t>
      </w:r>
      <w:bookmarkEnd w:id="302"/>
      <w:bookmarkEnd w:id="303"/>
      <w:bookmarkEnd w:id="304"/>
      <w:bookmarkEnd w:id="305"/>
      <w:bookmarkEnd w:id="306"/>
      <w:bookmarkEnd w:id="307"/>
    </w:p>
    <w:p w14:paraId="3C7AAFE6" w14:textId="77777777" w:rsidR="00F97A66" w:rsidRPr="00BD6F46" w:rsidRDefault="00761E72" w:rsidP="004B5553">
      <w:pPr>
        <w:pStyle w:val="TH"/>
        <w:rPr>
          <w:lang w:eastAsia="zh-CN"/>
        </w:rPr>
      </w:pPr>
      <w:r>
        <w:object w:dxaOrig="6698" w:dyaOrig="3864" w14:anchorId="133F7658">
          <v:shape id="_x0000_i1034" type="#_x0000_t75" style="width:384.4pt;height:220.9pt" o:ole="">
            <v:imagedata r:id="rId29" o:title=""/>
          </v:shape>
          <o:OLEObject Type="Embed" ProgID="Visio.Drawing.11" ShapeID="_x0000_i1034" DrawAspect="Content" ObjectID="_1798026703" r:id="rId30"/>
        </w:object>
      </w:r>
    </w:p>
    <w:p w14:paraId="49BAD555" w14:textId="77777777" w:rsidR="006E09D0" w:rsidRPr="00BD6F46" w:rsidRDefault="006E09D0" w:rsidP="006E09D0">
      <w:pPr>
        <w:pStyle w:val="TF"/>
      </w:pPr>
      <w:bookmarkStart w:id="308" w:name="_CRFigure6_1_3_11"/>
      <w:r w:rsidRPr="00BD6F46">
        <w:t>Figure </w:t>
      </w:r>
      <w:bookmarkEnd w:id="308"/>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bookmarkStart w:id="309" w:name="_CRTable6_1_3_11"/>
      <w:r w:rsidRPr="00BD6F46">
        <w:t>Table </w:t>
      </w:r>
      <w:bookmarkEnd w:id="309"/>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310" w:name="_CR6_1_3_2"/>
      <w:bookmarkStart w:id="311" w:name="_Toc20227252"/>
      <w:bookmarkStart w:id="312" w:name="_Toc27749483"/>
      <w:bookmarkStart w:id="313" w:name="_Toc28709410"/>
      <w:bookmarkStart w:id="314" w:name="_Toc44671029"/>
      <w:bookmarkStart w:id="315" w:name="_Toc51918937"/>
      <w:bookmarkStart w:id="316" w:name="_Toc187413084"/>
      <w:bookmarkEnd w:id="310"/>
      <w:r w:rsidRPr="00BD6F46">
        <w:t>6.1.3</w:t>
      </w:r>
      <w:r w:rsidR="00DB3EC0" w:rsidRPr="00BD6F46">
        <w:t>.2</w:t>
      </w:r>
      <w:r w:rsidR="00DB3EC0" w:rsidRPr="00BD6F46">
        <w:tab/>
        <w:t xml:space="preserve">Resource: </w:t>
      </w:r>
      <w:r w:rsidR="00AF4481" w:rsidRPr="00BD6F46">
        <w:rPr>
          <w:rFonts w:hint="eastAsia"/>
        </w:rPr>
        <w:t>Charging Data</w:t>
      </w:r>
      <w:bookmarkEnd w:id="311"/>
      <w:bookmarkEnd w:id="312"/>
      <w:bookmarkEnd w:id="313"/>
      <w:bookmarkEnd w:id="314"/>
      <w:bookmarkEnd w:id="315"/>
      <w:bookmarkEnd w:id="316"/>
      <w:r w:rsidR="00AF4481" w:rsidRPr="00BD6F46" w:rsidDel="00AF4481">
        <w:t xml:space="preserve"> </w:t>
      </w:r>
    </w:p>
    <w:p w14:paraId="6F58207C" w14:textId="77777777" w:rsidR="00300F0B" w:rsidRPr="00BD6F46" w:rsidRDefault="00A64146" w:rsidP="007F2678">
      <w:pPr>
        <w:pStyle w:val="Heading5"/>
      </w:pPr>
      <w:bookmarkStart w:id="317" w:name="_CR6_1_3_2_1"/>
      <w:bookmarkStart w:id="318" w:name="_Toc20227253"/>
      <w:bookmarkStart w:id="319" w:name="_Toc27749484"/>
      <w:bookmarkStart w:id="320" w:name="_Toc28709411"/>
      <w:bookmarkStart w:id="321" w:name="_Toc44671030"/>
      <w:bookmarkStart w:id="322" w:name="_Toc51918938"/>
      <w:bookmarkStart w:id="323" w:name="_Toc187413085"/>
      <w:bookmarkEnd w:id="317"/>
      <w:r w:rsidRPr="00BD6F46">
        <w:t>6.1.3</w:t>
      </w:r>
      <w:r w:rsidR="00300F0B" w:rsidRPr="00BD6F46">
        <w:t>.2.1</w:t>
      </w:r>
      <w:r w:rsidR="00300F0B" w:rsidRPr="00BD6F46">
        <w:tab/>
        <w:t>Description</w:t>
      </w:r>
      <w:bookmarkEnd w:id="318"/>
      <w:bookmarkEnd w:id="319"/>
      <w:bookmarkEnd w:id="320"/>
      <w:bookmarkEnd w:id="321"/>
      <w:bookmarkEnd w:id="322"/>
      <w:bookmarkEnd w:id="323"/>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324" w:name="_CR6_1_3_2_2"/>
      <w:bookmarkStart w:id="325" w:name="_Toc20227254"/>
      <w:bookmarkStart w:id="326" w:name="_Toc27749485"/>
      <w:bookmarkStart w:id="327" w:name="_Toc28709412"/>
      <w:bookmarkStart w:id="328" w:name="_Toc44671031"/>
      <w:bookmarkStart w:id="329" w:name="_Toc51918939"/>
      <w:bookmarkStart w:id="330" w:name="_Toc187413086"/>
      <w:bookmarkEnd w:id="324"/>
      <w:r w:rsidRPr="00BD6F46">
        <w:t>6.1.3.2.2</w:t>
      </w:r>
      <w:r w:rsidRPr="00BD6F46">
        <w:tab/>
        <w:t>Resource Definition</w:t>
      </w:r>
      <w:bookmarkEnd w:id="325"/>
      <w:bookmarkEnd w:id="326"/>
      <w:bookmarkEnd w:id="327"/>
      <w:bookmarkEnd w:id="328"/>
      <w:bookmarkEnd w:id="329"/>
      <w:bookmarkEnd w:id="330"/>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bookmarkStart w:id="331" w:name="_CRTable6_1_3_2_21"/>
      <w:r w:rsidRPr="00BD6F46">
        <w:t>Table </w:t>
      </w:r>
      <w:bookmarkEnd w:id="331"/>
      <w:r w:rsidRPr="00BD6F46">
        <w:t>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332" w:name="_CR6_1_3_2_3"/>
      <w:bookmarkStart w:id="333" w:name="_Toc20227255"/>
      <w:bookmarkStart w:id="334" w:name="_Toc27749486"/>
      <w:bookmarkStart w:id="335" w:name="_Toc28709413"/>
      <w:bookmarkStart w:id="336" w:name="_Toc44671032"/>
      <w:bookmarkStart w:id="337" w:name="_Toc51918940"/>
      <w:bookmarkStart w:id="338" w:name="_Toc187413087"/>
      <w:bookmarkEnd w:id="332"/>
      <w:r w:rsidRPr="00BD6F46">
        <w:t>6.1.3.2.3</w:t>
      </w:r>
      <w:r w:rsidRPr="00BD6F46">
        <w:tab/>
        <w:t>Resource Standard Methods</w:t>
      </w:r>
      <w:bookmarkEnd w:id="333"/>
      <w:bookmarkEnd w:id="334"/>
      <w:bookmarkEnd w:id="335"/>
      <w:bookmarkEnd w:id="336"/>
      <w:bookmarkEnd w:id="337"/>
      <w:bookmarkEnd w:id="338"/>
      <w:r w:rsidRPr="00BD6F46">
        <w:t xml:space="preserve"> </w:t>
      </w:r>
    </w:p>
    <w:p w14:paraId="551A8EAE" w14:textId="77777777" w:rsidR="00300F0B" w:rsidRPr="00BD6F46" w:rsidRDefault="00A64146" w:rsidP="007F2678">
      <w:pPr>
        <w:pStyle w:val="Heading6"/>
        <w:rPr>
          <w:lang w:eastAsia="zh-CN"/>
        </w:rPr>
      </w:pPr>
      <w:bookmarkStart w:id="339" w:name="_CR6_1_3_2_3_1"/>
      <w:bookmarkStart w:id="340" w:name="_Toc20227256"/>
      <w:bookmarkStart w:id="341" w:name="_Toc27749487"/>
      <w:bookmarkStart w:id="342" w:name="_Toc28709414"/>
      <w:bookmarkStart w:id="343" w:name="_Toc44671033"/>
      <w:bookmarkStart w:id="344" w:name="_Toc51918941"/>
      <w:bookmarkStart w:id="345" w:name="_Toc187413088"/>
      <w:bookmarkEnd w:id="339"/>
      <w:r w:rsidRPr="00BD6F46">
        <w:t>6.1.3.2.3</w:t>
      </w:r>
      <w:r w:rsidR="00300F0B" w:rsidRPr="00BD6F46">
        <w:t>.1</w:t>
      </w:r>
      <w:r w:rsidR="00300F0B" w:rsidRPr="00BD6F46">
        <w:tab/>
        <w:t>POST</w:t>
      </w:r>
      <w:bookmarkEnd w:id="340"/>
      <w:bookmarkEnd w:id="341"/>
      <w:bookmarkEnd w:id="342"/>
      <w:bookmarkEnd w:id="343"/>
      <w:bookmarkEnd w:id="344"/>
      <w:bookmarkEnd w:id="345"/>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bookmarkStart w:id="346" w:name="_CRTable6_1_3_2_3_11"/>
      <w:r w:rsidRPr="00BD6F46">
        <w:t xml:space="preserve">Table </w:t>
      </w:r>
      <w:bookmarkEnd w:id="346"/>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bookmarkStart w:id="347" w:name="_CRTable6_1_3_2_3_12"/>
      <w:r w:rsidRPr="00BD6F46">
        <w:lastRenderedPageBreak/>
        <w:t>Table </w:t>
      </w:r>
      <w:bookmarkEnd w:id="347"/>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bookmarkStart w:id="348" w:name="_CRTable6_1_3_2_3_13"/>
      <w:r w:rsidRPr="00BD6F46">
        <w:t>Table</w:t>
      </w:r>
      <w:r w:rsidRPr="00BD6F46">
        <w:rPr>
          <w:rFonts w:hint="eastAsia"/>
          <w:lang w:eastAsia="zh-CN"/>
        </w:rPr>
        <w:t xml:space="preserve"> </w:t>
      </w:r>
      <w:bookmarkEnd w:id="348"/>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349" w:name="_Toc20227257"/>
      <w:bookmarkStart w:id="350" w:name="_Toc27749488"/>
      <w:bookmarkStart w:id="351" w:name="_Toc28709415"/>
      <w:bookmarkStart w:id="352" w:name="_Toc44671034"/>
      <w:bookmarkStart w:id="353" w:name="_Toc51918942"/>
    </w:p>
    <w:p w14:paraId="00CF3241" w14:textId="77777777" w:rsidR="008C5AA8" w:rsidRDefault="008C5AA8" w:rsidP="008C5AA8">
      <w:pPr>
        <w:pStyle w:val="TH"/>
      </w:pPr>
      <w:bookmarkStart w:id="354" w:name="_CRTable6_1_3_2_3_14"/>
      <w:r>
        <w:t>Table</w:t>
      </w:r>
      <w:r>
        <w:rPr>
          <w:noProof/>
        </w:rPr>
        <w:t> </w:t>
      </w:r>
      <w:bookmarkEnd w:id="354"/>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bookmarkStart w:id="355" w:name="_CRTable6_1_3_2_3_15"/>
      <w:r>
        <w:t>Table</w:t>
      </w:r>
      <w:r>
        <w:rPr>
          <w:noProof/>
        </w:rPr>
        <w:t> </w:t>
      </w:r>
      <w:bookmarkEnd w:id="355"/>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bookmarkStart w:id="356" w:name="_CRTable6_1_3_2_3_16"/>
      <w:r>
        <w:lastRenderedPageBreak/>
        <w:t>Table</w:t>
      </w:r>
      <w:r>
        <w:rPr>
          <w:noProof/>
        </w:rPr>
        <w:t> </w:t>
      </w:r>
      <w:bookmarkEnd w:id="356"/>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57" w:name="_CR6_1_3_2_4"/>
      <w:bookmarkStart w:id="358" w:name="_Toc187413089"/>
      <w:bookmarkEnd w:id="357"/>
      <w:r w:rsidRPr="00BD6F46">
        <w:t>6.1.3.2.4</w:t>
      </w:r>
      <w:r w:rsidRPr="00BD6F46">
        <w:tab/>
        <w:t>Resource Custom Operations</w:t>
      </w:r>
      <w:bookmarkEnd w:id="349"/>
      <w:bookmarkEnd w:id="350"/>
      <w:bookmarkEnd w:id="351"/>
      <w:bookmarkEnd w:id="352"/>
      <w:bookmarkEnd w:id="353"/>
      <w:bookmarkEnd w:id="358"/>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59" w:name="_CR6_1_3_3"/>
      <w:bookmarkStart w:id="360" w:name="_Toc20227258"/>
      <w:bookmarkStart w:id="361" w:name="_Toc27749489"/>
      <w:bookmarkStart w:id="362" w:name="_Toc28709416"/>
      <w:bookmarkStart w:id="363" w:name="_Toc44671035"/>
      <w:bookmarkStart w:id="364" w:name="_Toc51918943"/>
      <w:bookmarkStart w:id="365" w:name="_Toc187413090"/>
      <w:bookmarkEnd w:id="359"/>
      <w:r w:rsidRPr="00BD6F46">
        <w:t>6.1.3.3</w:t>
      </w:r>
      <w:r w:rsidRPr="00BD6F46">
        <w:tab/>
        <w:t>Resource: Individual Charging Data</w:t>
      </w:r>
      <w:bookmarkEnd w:id="360"/>
      <w:bookmarkEnd w:id="361"/>
      <w:bookmarkEnd w:id="362"/>
      <w:bookmarkEnd w:id="363"/>
      <w:bookmarkEnd w:id="364"/>
      <w:bookmarkEnd w:id="365"/>
    </w:p>
    <w:p w14:paraId="54D1F4C0" w14:textId="77777777" w:rsidR="00A141A3" w:rsidRPr="00BD6F46" w:rsidRDefault="00A141A3" w:rsidP="00C738A2">
      <w:pPr>
        <w:pStyle w:val="Heading5"/>
      </w:pPr>
      <w:bookmarkStart w:id="366" w:name="_CR6_1_3_3_1"/>
      <w:bookmarkStart w:id="367" w:name="_Toc20227259"/>
      <w:bookmarkStart w:id="368" w:name="_Toc27749490"/>
      <w:bookmarkStart w:id="369" w:name="_Toc28709417"/>
      <w:bookmarkStart w:id="370" w:name="_Toc44671036"/>
      <w:bookmarkStart w:id="371" w:name="_Toc51918944"/>
      <w:bookmarkStart w:id="372" w:name="_Toc187413091"/>
      <w:bookmarkEnd w:id="366"/>
      <w:r w:rsidRPr="00BD6F46">
        <w:t>6.1.3.3.1</w:t>
      </w:r>
      <w:r w:rsidRPr="00BD6F46">
        <w:tab/>
        <w:t>Description</w:t>
      </w:r>
      <w:bookmarkEnd w:id="367"/>
      <w:bookmarkEnd w:id="368"/>
      <w:bookmarkEnd w:id="369"/>
      <w:bookmarkEnd w:id="370"/>
      <w:bookmarkEnd w:id="371"/>
      <w:bookmarkEnd w:id="372"/>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73" w:name="_CR6_1_3_3_2"/>
      <w:bookmarkStart w:id="374" w:name="_Toc20227260"/>
      <w:bookmarkStart w:id="375" w:name="_Toc27749491"/>
      <w:bookmarkStart w:id="376" w:name="_Toc28709418"/>
      <w:bookmarkStart w:id="377" w:name="_Toc44671037"/>
      <w:bookmarkStart w:id="378" w:name="_Toc51918945"/>
      <w:bookmarkStart w:id="379" w:name="_Toc187413092"/>
      <w:bookmarkEnd w:id="373"/>
      <w:r w:rsidRPr="00BD6F46">
        <w:t>6.1.3.3.2</w:t>
      </w:r>
      <w:r w:rsidRPr="00BD6F46">
        <w:tab/>
        <w:t>Resource Definition</w:t>
      </w:r>
      <w:bookmarkEnd w:id="374"/>
      <w:bookmarkEnd w:id="375"/>
      <w:bookmarkEnd w:id="376"/>
      <w:bookmarkEnd w:id="377"/>
      <w:bookmarkEnd w:id="378"/>
      <w:bookmarkEnd w:id="379"/>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bookmarkStart w:id="380" w:name="_CRTable6_1_3_3_21"/>
      <w:r w:rsidRPr="00BD6F46">
        <w:t>Table </w:t>
      </w:r>
      <w:bookmarkEnd w:id="380"/>
      <w:r w:rsidRPr="00BD6F46">
        <w:t>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81" w:name="_CR6_1_3_3_3"/>
      <w:bookmarkStart w:id="382" w:name="_Toc20227261"/>
      <w:bookmarkStart w:id="383" w:name="_Toc27749492"/>
      <w:bookmarkStart w:id="384" w:name="_Toc28709419"/>
      <w:bookmarkStart w:id="385" w:name="_Toc44671038"/>
      <w:bookmarkStart w:id="386" w:name="_Toc51918946"/>
      <w:bookmarkStart w:id="387" w:name="_Toc187413093"/>
      <w:bookmarkEnd w:id="381"/>
      <w:r w:rsidRPr="00BD6F46">
        <w:t>6.1.3.3.3</w:t>
      </w:r>
      <w:r w:rsidRPr="00BD6F46">
        <w:tab/>
        <w:t>Resource Standard Methods</w:t>
      </w:r>
      <w:bookmarkEnd w:id="382"/>
      <w:bookmarkEnd w:id="383"/>
      <w:bookmarkEnd w:id="384"/>
      <w:bookmarkEnd w:id="385"/>
      <w:bookmarkEnd w:id="386"/>
      <w:bookmarkEnd w:id="387"/>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88" w:name="_CR6_1_3_3_4"/>
      <w:bookmarkStart w:id="389" w:name="_Toc20227262"/>
      <w:bookmarkStart w:id="390" w:name="_Toc27749493"/>
      <w:bookmarkStart w:id="391" w:name="_Toc28709420"/>
      <w:bookmarkStart w:id="392" w:name="_Toc44671039"/>
      <w:bookmarkStart w:id="393" w:name="_Toc51918947"/>
      <w:bookmarkStart w:id="394" w:name="_Toc187413094"/>
      <w:bookmarkEnd w:id="388"/>
      <w:r w:rsidRPr="00BD6F46">
        <w:t>6.1.3.3.4</w:t>
      </w:r>
      <w:r w:rsidRPr="00BD6F46">
        <w:tab/>
        <w:t>Resource Custom Operations</w:t>
      </w:r>
      <w:bookmarkEnd w:id="389"/>
      <w:bookmarkEnd w:id="390"/>
      <w:bookmarkEnd w:id="391"/>
      <w:bookmarkEnd w:id="392"/>
      <w:bookmarkEnd w:id="393"/>
      <w:bookmarkEnd w:id="394"/>
    </w:p>
    <w:p w14:paraId="385E6E7B" w14:textId="77777777" w:rsidR="00A141A3" w:rsidRPr="00BD6F46" w:rsidRDefault="00A141A3" w:rsidP="007F2678">
      <w:pPr>
        <w:pStyle w:val="Heading6"/>
      </w:pPr>
      <w:bookmarkStart w:id="395" w:name="_CR6_1_3_3_4_1"/>
      <w:bookmarkStart w:id="396" w:name="_Toc20227263"/>
      <w:bookmarkStart w:id="397" w:name="_Toc27749494"/>
      <w:bookmarkStart w:id="398" w:name="_Toc28709421"/>
      <w:bookmarkStart w:id="399" w:name="_Toc44671040"/>
      <w:bookmarkStart w:id="400" w:name="_Toc51918948"/>
      <w:bookmarkStart w:id="401" w:name="_Toc187413095"/>
      <w:bookmarkEnd w:id="395"/>
      <w:r w:rsidRPr="00BD6F46">
        <w:t>6.1.3.3.4.1</w:t>
      </w:r>
      <w:r w:rsidR="00C738A2" w:rsidRPr="00BD6F46">
        <w:tab/>
      </w:r>
      <w:r w:rsidRPr="00BD6F46">
        <w:t>Overview</w:t>
      </w:r>
      <w:bookmarkEnd w:id="396"/>
      <w:bookmarkEnd w:id="397"/>
      <w:bookmarkEnd w:id="398"/>
      <w:bookmarkEnd w:id="399"/>
      <w:bookmarkEnd w:id="400"/>
      <w:bookmarkEnd w:id="401"/>
    </w:p>
    <w:p w14:paraId="19C14186" w14:textId="77777777" w:rsidR="00A141A3" w:rsidRPr="00BD6F46" w:rsidRDefault="00A141A3" w:rsidP="00A141A3">
      <w:pPr>
        <w:pStyle w:val="TH"/>
      </w:pPr>
      <w:bookmarkStart w:id="402" w:name="_CRTable6_1_3_3_4_11"/>
      <w:r w:rsidRPr="00BD6F46">
        <w:t xml:space="preserve">Table </w:t>
      </w:r>
      <w:bookmarkEnd w:id="402"/>
      <w:r w:rsidRPr="00BD6F46">
        <w:t>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403" w:name="_CR6_1_3_3_4_2"/>
      <w:bookmarkStart w:id="404" w:name="_Toc20227264"/>
      <w:bookmarkStart w:id="405" w:name="_Toc27749495"/>
      <w:bookmarkStart w:id="406" w:name="_Toc28709422"/>
      <w:bookmarkStart w:id="407" w:name="_Toc44671041"/>
      <w:bookmarkStart w:id="408" w:name="_Toc51918949"/>
      <w:bookmarkStart w:id="409" w:name="_Toc187413096"/>
      <w:bookmarkEnd w:id="403"/>
      <w:r w:rsidRPr="00BD6F46">
        <w:t>6.1.3.3.4.2</w:t>
      </w:r>
      <w:r w:rsidRPr="00BD6F46">
        <w:tab/>
        <w:t>Operation: update</w:t>
      </w:r>
      <w:bookmarkEnd w:id="404"/>
      <w:bookmarkEnd w:id="405"/>
      <w:bookmarkEnd w:id="406"/>
      <w:bookmarkEnd w:id="407"/>
      <w:bookmarkEnd w:id="408"/>
      <w:bookmarkEnd w:id="409"/>
    </w:p>
    <w:p w14:paraId="0D81B33C" w14:textId="77777777" w:rsidR="00A141A3" w:rsidRPr="00BD6F46" w:rsidRDefault="00A141A3" w:rsidP="00DC3AD0">
      <w:pPr>
        <w:pStyle w:val="Heading7"/>
      </w:pPr>
      <w:bookmarkStart w:id="410" w:name="_CR6_1_3_3_4_2_1"/>
      <w:bookmarkStart w:id="411" w:name="_Toc20227265"/>
      <w:bookmarkStart w:id="412" w:name="_Toc27749496"/>
      <w:bookmarkStart w:id="413" w:name="_Toc28709423"/>
      <w:bookmarkStart w:id="414" w:name="_Toc44671042"/>
      <w:bookmarkStart w:id="415" w:name="_Toc51918950"/>
      <w:bookmarkStart w:id="416" w:name="_Toc187413097"/>
      <w:bookmarkEnd w:id="410"/>
      <w:r w:rsidRPr="00BD6F46">
        <w:t>6.1.3.3.4.2.1</w:t>
      </w:r>
      <w:r w:rsidRPr="00BD6F46">
        <w:tab/>
        <w:t>Description</w:t>
      </w:r>
      <w:bookmarkEnd w:id="411"/>
      <w:bookmarkEnd w:id="412"/>
      <w:bookmarkEnd w:id="413"/>
      <w:bookmarkEnd w:id="414"/>
      <w:bookmarkEnd w:id="415"/>
      <w:bookmarkEnd w:id="416"/>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417" w:name="_CR6_1_3_3_4_2_2"/>
      <w:bookmarkStart w:id="418" w:name="_Toc20227266"/>
      <w:bookmarkStart w:id="419" w:name="_Toc27749497"/>
      <w:bookmarkStart w:id="420" w:name="_Toc28709424"/>
      <w:bookmarkStart w:id="421" w:name="_Toc44671043"/>
      <w:bookmarkStart w:id="422" w:name="_Toc51918951"/>
      <w:bookmarkStart w:id="423" w:name="_Toc187413098"/>
      <w:bookmarkEnd w:id="417"/>
      <w:r w:rsidRPr="00BD6F46">
        <w:lastRenderedPageBreak/>
        <w:t>6.1.3.3.4.2.2</w:t>
      </w:r>
      <w:r w:rsidRPr="00BD6F46">
        <w:tab/>
        <w:t>Operation Definition</w:t>
      </w:r>
      <w:bookmarkEnd w:id="418"/>
      <w:bookmarkEnd w:id="419"/>
      <w:bookmarkEnd w:id="420"/>
      <w:bookmarkEnd w:id="421"/>
      <w:bookmarkEnd w:id="422"/>
      <w:bookmarkEnd w:id="423"/>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bookmarkStart w:id="424" w:name="_CRTable6_1_3_3_4_2_21"/>
      <w:r w:rsidRPr="00BD6F46">
        <w:t>Table </w:t>
      </w:r>
      <w:bookmarkEnd w:id="424"/>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bookmarkStart w:id="425" w:name="_CRTable6_1_3_3_4_2_22"/>
      <w:r w:rsidRPr="00BD6F46">
        <w:t>Table</w:t>
      </w:r>
      <w:r w:rsidRPr="00BD6F46">
        <w:rPr>
          <w:rFonts w:hint="eastAsia"/>
          <w:lang w:eastAsia="zh-CN"/>
        </w:rPr>
        <w:t xml:space="preserve"> </w:t>
      </w:r>
      <w:bookmarkEnd w:id="425"/>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bookmarkStart w:id="426" w:name="_CRTable6_1_3_3_4_2_23"/>
      <w:r>
        <w:lastRenderedPageBreak/>
        <w:t>Table</w:t>
      </w:r>
      <w:r>
        <w:rPr>
          <w:noProof/>
        </w:rPr>
        <w:t> </w:t>
      </w:r>
      <w:bookmarkEnd w:id="426"/>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bookmarkStart w:id="427" w:name="_CRTable6_1_3_3_4_2_24"/>
      <w:r>
        <w:t>Table</w:t>
      </w:r>
      <w:r>
        <w:rPr>
          <w:noProof/>
        </w:rPr>
        <w:t> </w:t>
      </w:r>
      <w:bookmarkEnd w:id="427"/>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428" w:name="_CR6_1_3_3_4_3"/>
      <w:bookmarkStart w:id="429" w:name="_Toc20227267"/>
      <w:bookmarkStart w:id="430" w:name="_Toc27749498"/>
      <w:bookmarkStart w:id="431" w:name="_Toc28709425"/>
      <w:bookmarkStart w:id="432" w:name="_Toc44671044"/>
      <w:bookmarkStart w:id="433" w:name="_Toc51918952"/>
      <w:bookmarkStart w:id="434" w:name="_Toc187413099"/>
      <w:bookmarkEnd w:id="428"/>
      <w:r w:rsidRPr="00BD6F46">
        <w:t>6.1.3.3.4.3</w:t>
      </w:r>
      <w:r w:rsidRPr="00BD6F46">
        <w:tab/>
        <w:t>Operation: release</w:t>
      </w:r>
      <w:bookmarkEnd w:id="429"/>
      <w:bookmarkEnd w:id="430"/>
      <w:bookmarkEnd w:id="431"/>
      <w:bookmarkEnd w:id="432"/>
      <w:bookmarkEnd w:id="433"/>
      <w:bookmarkEnd w:id="434"/>
    </w:p>
    <w:p w14:paraId="5E1A7246" w14:textId="77777777" w:rsidR="008B0DC4" w:rsidRPr="00BD6F46" w:rsidRDefault="008B0DC4" w:rsidP="00DC3AD0">
      <w:pPr>
        <w:pStyle w:val="Heading7"/>
      </w:pPr>
      <w:bookmarkStart w:id="435" w:name="_CR6_1_3_3_4_3_1"/>
      <w:bookmarkStart w:id="436" w:name="_Toc20227268"/>
      <w:bookmarkStart w:id="437" w:name="_Toc27749499"/>
      <w:bookmarkStart w:id="438" w:name="_Toc28709426"/>
      <w:bookmarkStart w:id="439" w:name="_Toc44671045"/>
      <w:bookmarkStart w:id="440" w:name="_Toc51918953"/>
      <w:bookmarkStart w:id="441" w:name="_Toc187413100"/>
      <w:bookmarkEnd w:id="435"/>
      <w:r w:rsidRPr="00BD6F46">
        <w:t>6.1.3.3.4.3.1</w:t>
      </w:r>
      <w:r w:rsidRPr="00BD6F46">
        <w:tab/>
        <w:t>Description</w:t>
      </w:r>
      <w:bookmarkEnd w:id="436"/>
      <w:bookmarkEnd w:id="437"/>
      <w:bookmarkEnd w:id="438"/>
      <w:bookmarkEnd w:id="439"/>
      <w:bookmarkEnd w:id="440"/>
      <w:bookmarkEnd w:id="441"/>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442" w:name="_CR6_1_3_3_4_3_2"/>
      <w:bookmarkStart w:id="443" w:name="_Toc20227269"/>
      <w:bookmarkStart w:id="444" w:name="_Toc27749500"/>
      <w:bookmarkStart w:id="445" w:name="_Toc28709427"/>
      <w:bookmarkStart w:id="446" w:name="_Toc44671046"/>
      <w:bookmarkStart w:id="447" w:name="_Toc51918954"/>
      <w:bookmarkStart w:id="448" w:name="_Toc187413101"/>
      <w:bookmarkEnd w:id="442"/>
      <w:r w:rsidRPr="00BD6F46">
        <w:t>6.1.3.3.4.3.2</w:t>
      </w:r>
      <w:r w:rsidRPr="00BD6F46">
        <w:tab/>
        <w:t>Operation Definition</w:t>
      </w:r>
      <w:bookmarkEnd w:id="443"/>
      <w:bookmarkEnd w:id="444"/>
      <w:bookmarkEnd w:id="445"/>
      <w:bookmarkEnd w:id="446"/>
      <w:bookmarkEnd w:id="447"/>
      <w:bookmarkEnd w:id="448"/>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bookmarkStart w:id="449" w:name="_CRTable6_1_3_3_4_3_21"/>
      <w:r w:rsidRPr="00BD6F46">
        <w:t>Table </w:t>
      </w:r>
      <w:bookmarkEnd w:id="449"/>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bookmarkStart w:id="450" w:name="_CRTable6_1_3_3_4_3_22"/>
      <w:r w:rsidRPr="00BD6F46">
        <w:t>Table</w:t>
      </w:r>
      <w:r w:rsidRPr="00BD6F46">
        <w:rPr>
          <w:rFonts w:hint="eastAsia"/>
          <w:lang w:eastAsia="zh-CN"/>
        </w:rPr>
        <w:t xml:space="preserve"> </w:t>
      </w:r>
      <w:bookmarkEnd w:id="450"/>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bookmarkStart w:id="451" w:name="_CRTable6_1_3_3_4_3_23"/>
      <w:r>
        <w:lastRenderedPageBreak/>
        <w:t>Table</w:t>
      </w:r>
      <w:r>
        <w:rPr>
          <w:noProof/>
        </w:rPr>
        <w:t> </w:t>
      </w:r>
      <w:bookmarkEnd w:id="451"/>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bookmarkStart w:id="452" w:name="_CRTable6_1_3_3_4_3_24"/>
      <w:r w:rsidRPr="00BD6F46">
        <w:t>Table </w:t>
      </w:r>
      <w:bookmarkEnd w:id="452"/>
      <w:r w:rsidRPr="00BD6F46">
        <w:t>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453" w:name="_CR6_1_4"/>
      <w:bookmarkStart w:id="454" w:name="_Toc20227270"/>
      <w:bookmarkStart w:id="455" w:name="_Toc27749501"/>
      <w:bookmarkStart w:id="456" w:name="_Toc28709428"/>
      <w:bookmarkStart w:id="457" w:name="_Toc44671047"/>
      <w:bookmarkStart w:id="458" w:name="_Toc51918955"/>
      <w:bookmarkStart w:id="459" w:name="_Toc187413102"/>
      <w:bookmarkEnd w:id="453"/>
      <w:r w:rsidRPr="00BD6F46">
        <w:t>6.1.4</w:t>
      </w:r>
      <w:r w:rsidRPr="00BD6F46">
        <w:tab/>
        <w:t>Custom Operations without associated resources</w:t>
      </w:r>
      <w:bookmarkEnd w:id="454"/>
      <w:bookmarkEnd w:id="455"/>
      <w:bookmarkEnd w:id="456"/>
      <w:bookmarkEnd w:id="457"/>
      <w:bookmarkEnd w:id="458"/>
      <w:bookmarkEnd w:id="459"/>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460" w:name="_CR6_1_5"/>
      <w:bookmarkStart w:id="461" w:name="_Toc20227271"/>
      <w:bookmarkStart w:id="462" w:name="_Toc27749502"/>
      <w:bookmarkStart w:id="463" w:name="_Toc28709429"/>
      <w:bookmarkStart w:id="464" w:name="_Toc44671048"/>
      <w:bookmarkStart w:id="465" w:name="_Toc51918956"/>
      <w:bookmarkStart w:id="466" w:name="_Toc187413103"/>
      <w:bookmarkEnd w:id="460"/>
      <w:r w:rsidRPr="00BD6F46">
        <w:t>6.1.5</w:t>
      </w:r>
      <w:r w:rsidR="00AD6E82" w:rsidRPr="00BD6F46">
        <w:tab/>
        <w:t>Notifications</w:t>
      </w:r>
      <w:bookmarkEnd w:id="461"/>
      <w:bookmarkEnd w:id="462"/>
      <w:bookmarkEnd w:id="463"/>
      <w:bookmarkEnd w:id="464"/>
      <w:bookmarkEnd w:id="465"/>
      <w:bookmarkEnd w:id="466"/>
    </w:p>
    <w:p w14:paraId="0814FD3B" w14:textId="77777777" w:rsidR="00AD6E82" w:rsidRPr="00BD6F46" w:rsidRDefault="002D1427" w:rsidP="007F2678">
      <w:pPr>
        <w:pStyle w:val="Heading4"/>
      </w:pPr>
      <w:bookmarkStart w:id="467" w:name="_CR6_1_5_1"/>
      <w:bookmarkStart w:id="468" w:name="_Toc20227272"/>
      <w:bookmarkStart w:id="469" w:name="_Toc27749503"/>
      <w:bookmarkStart w:id="470" w:name="_Toc28709430"/>
      <w:bookmarkStart w:id="471" w:name="_Toc44671049"/>
      <w:bookmarkStart w:id="472" w:name="_Toc51918957"/>
      <w:bookmarkStart w:id="473" w:name="_Toc187413104"/>
      <w:bookmarkEnd w:id="467"/>
      <w:r w:rsidRPr="00BD6F46">
        <w:t>6.1.5</w:t>
      </w:r>
      <w:r w:rsidR="00AD6E82" w:rsidRPr="00BD6F46">
        <w:t>.1</w:t>
      </w:r>
      <w:r w:rsidR="00AD6E82" w:rsidRPr="00BD6F46">
        <w:tab/>
        <w:t>General</w:t>
      </w:r>
      <w:bookmarkEnd w:id="468"/>
      <w:bookmarkEnd w:id="469"/>
      <w:bookmarkEnd w:id="470"/>
      <w:bookmarkEnd w:id="471"/>
      <w:bookmarkEnd w:id="472"/>
      <w:bookmarkEnd w:id="473"/>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474" w:name="_CR6_1_5_2"/>
      <w:bookmarkStart w:id="475" w:name="_Toc20227273"/>
      <w:bookmarkStart w:id="476" w:name="_Toc27749504"/>
      <w:bookmarkStart w:id="477" w:name="_Toc28709431"/>
      <w:bookmarkStart w:id="478" w:name="_Toc44671050"/>
      <w:bookmarkStart w:id="479" w:name="_Toc51918958"/>
      <w:bookmarkStart w:id="480" w:name="_Toc187413105"/>
      <w:bookmarkEnd w:id="474"/>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475"/>
      <w:bookmarkEnd w:id="476"/>
      <w:bookmarkEnd w:id="477"/>
      <w:bookmarkEnd w:id="478"/>
      <w:bookmarkEnd w:id="479"/>
      <w:bookmarkEnd w:id="480"/>
    </w:p>
    <w:p w14:paraId="56A9EE8A" w14:textId="77777777" w:rsidR="00AD6E82" w:rsidRPr="00BD6F46" w:rsidRDefault="00117855" w:rsidP="007F2678">
      <w:pPr>
        <w:pStyle w:val="Heading5"/>
      </w:pPr>
      <w:bookmarkStart w:id="481" w:name="_CR6_1_5_2_1"/>
      <w:bookmarkStart w:id="482" w:name="_Toc20227274"/>
      <w:bookmarkStart w:id="483" w:name="_Toc27749505"/>
      <w:bookmarkStart w:id="484" w:name="_Toc28709432"/>
      <w:bookmarkStart w:id="485" w:name="_Toc44671051"/>
      <w:bookmarkStart w:id="486" w:name="_Toc51918959"/>
      <w:bookmarkStart w:id="487" w:name="_Toc187413106"/>
      <w:bookmarkEnd w:id="481"/>
      <w:r w:rsidRPr="00BD6F46">
        <w:t>6.1.5</w:t>
      </w:r>
      <w:r w:rsidR="00AD6E82" w:rsidRPr="00BD6F46">
        <w:t>.2.1</w:t>
      </w:r>
      <w:r w:rsidR="00AD6E82" w:rsidRPr="00BD6F46">
        <w:tab/>
        <w:t>Description</w:t>
      </w:r>
      <w:bookmarkEnd w:id="482"/>
      <w:bookmarkEnd w:id="483"/>
      <w:bookmarkEnd w:id="484"/>
      <w:bookmarkEnd w:id="485"/>
      <w:bookmarkEnd w:id="486"/>
      <w:bookmarkEnd w:id="487"/>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488" w:name="_CR6_1_5_2_2"/>
      <w:bookmarkStart w:id="489" w:name="_Toc20227275"/>
      <w:bookmarkStart w:id="490" w:name="_Toc27749506"/>
      <w:bookmarkStart w:id="491" w:name="_Toc28709433"/>
      <w:bookmarkStart w:id="492" w:name="_Toc44671052"/>
      <w:bookmarkStart w:id="493" w:name="_Toc51918960"/>
      <w:bookmarkStart w:id="494" w:name="_Toc187413107"/>
      <w:bookmarkEnd w:id="488"/>
      <w:r w:rsidRPr="00BD6F46">
        <w:t>6.1.5</w:t>
      </w:r>
      <w:r w:rsidR="00AD6E82" w:rsidRPr="00BD6F46">
        <w:t>.2.2</w:t>
      </w:r>
      <w:r w:rsidR="00AD6E82" w:rsidRPr="00BD6F46">
        <w:tab/>
        <w:t>Target URI</w:t>
      </w:r>
      <w:bookmarkEnd w:id="489"/>
      <w:bookmarkEnd w:id="490"/>
      <w:bookmarkEnd w:id="491"/>
      <w:bookmarkEnd w:id="492"/>
      <w:bookmarkEnd w:id="493"/>
      <w:bookmarkEnd w:id="494"/>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bookmarkStart w:id="495" w:name="_CRTable6_1_5_2_21"/>
      <w:r w:rsidRPr="00BD6F46">
        <w:t>Table </w:t>
      </w:r>
      <w:bookmarkEnd w:id="495"/>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96" w:name="_CR6_1_5_2_3"/>
      <w:bookmarkStart w:id="497" w:name="_Toc20227276"/>
      <w:bookmarkStart w:id="498" w:name="_Toc27749507"/>
      <w:bookmarkStart w:id="499" w:name="_Toc28709434"/>
      <w:bookmarkStart w:id="500" w:name="_Toc44671053"/>
      <w:bookmarkStart w:id="501" w:name="_Toc51918961"/>
      <w:bookmarkStart w:id="502" w:name="_Toc187413108"/>
      <w:bookmarkEnd w:id="496"/>
      <w:r w:rsidRPr="00BD6F46">
        <w:t>6.1.5</w:t>
      </w:r>
      <w:r w:rsidR="00AD6E82" w:rsidRPr="00BD6F46">
        <w:t>.2.3</w:t>
      </w:r>
      <w:r w:rsidR="00AD6E82" w:rsidRPr="00BD6F46">
        <w:tab/>
        <w:t>Standard Methods</w:t>
      </w:r>
      <w:bookmarkEnd w:id="497"/>
      <w:bookmarkEnd w:id="498"/>
      <w:bookmarkEnd w:id="499"/>
      <w:bookmarkEnd w:id="500"/>
      <w:bookmarkEnd w:id="501"/>
      <w:bookmarkEnd w:id="502"/>
    </w:p>
    <w:p w14:paraId="18B037B4" w14:textId="77777777" w:rsidR="00AD6E82" w:rsidRPr="00BD6F46" w:rsidRDefault="00117855" w:rsidP="007F2678">
      <w:pPr>
        <w:pStyle w:val="Heading6"/>
      </w:pPr>
      <w:bookmarkStart w:id="503" w:name="_CR6_1_5_2_3_1"/>
      <w:bookmarkStart w:id="504" w:name="_Toc20227277"/>
      <w:bookmarkStart w:id="505" w:name="_Toc27749508"/>
      <w:bookmarkStart w:id="506" w:name="_Toc28709435"/>
      <w:bookmarkStart w:id="507" w:name="_Toc44671054"/>
      <w:bookmarkStart w:id="508" w:name="_Toc51918962"/>
      <w:bookmarkStart w:id="509" w:name="_Toc187413109"/>
      <w:bookmarkEnd w:id="503"/>
      <w:r w:rsidRPr="00BD6F46">
        <w:t>6.1.5</w:t>
      </w:r>
      <w:r w:rsidR="00AD6E82" w:rsidRPr="00BD6F46">
        <w:t>.2.3.1</w:t>
      </w:r>
      <w:r w:rsidR="00AD6E82" w:rsidRPr="00BD6F46">
        <w:tab/>
        <w:t>POST</w:t>
      </w:r>
      <w:bookmarkEnd w:id="504"/>
      <w:bookmarkEnd w:id="505"/>
      <w:bookmarkEnd w:id="506"/>
      <w:bookmarkEnd w:id="507"/>
      <w:bookmarkEnd w:id="508"/>
      <w:bookmarkEnd w:id="509"/>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bookmarkStart w:id="510" w:name="_CRTable6_1_5_2_3_11"/>
      <w:r w:rsidRPr="00BD6F46">
        <w:t>Table </w:t>
      </w:r>
      <w:bookmarkEnd w:id="510"/>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bookmarkStart w:id="511" w:name="_CRTable6_1_5_2_3_12"/>
      <w:r w:rsidRPr="00BD6F46">
        <w:lastRenderedPageBreak/>
        <w:t>Table </w:t>
      </w:r>
      <w:bookmarkEnd w:id="511"/>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bookmarkStart w:id="512" w:name="_CRTable6_1_5_2_3_13"/>
      <w:r>
        <w:t>Table</w:t>
      </w:r>
      <w:r>
        <w:rPr>
          <w:noProof/>
        </w:rPr>
        <w:t> </w:t>
      </w:r>
      <w:bookmarkEnd w:id="512"/>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bookmarkStart w:id="513" w:name="_CRTable6_1_5_2_3_14"/>
      <w:r>
        <w:t>Table</w:t>
      </w:r>
      <w:r>
        <w:rPr>
          <w:noProof/>
        </w:rPr>
        <w:t> </w:t>
      </w:r>
      <w:bookmarkEnd w:id="513"/>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514" w:name="_CR6_1_6"/>
      <w:bookmarkStart w:id="515" w:name="_Toc20227278"/>
      <w:bookmarkStart w:id="516" w:name="_Toc27749509"/>
      <w:bookmarkStart w:id="517" w:name="_Toc28709436"/>
      <w:bookmarkStart w:id="518" w:name="_Toc44671055"/>
      <w:bookmarkStart w:id="519" w:name="_Toc51918963"/>
      <w:bookmarkStart w:id="520" w:name="_Toc187413110"/>
      <w:bookmarkEnd w:id="514"/>
      <w:r w:rsidRPr="00BD6F46">
        <w:t>6.1.6</w:t>
      </w:r>
      <w:r w:rsidR="00DB3EC0" w:rsidRPr="00BD6F46">
        <w:tab/>
        <w:t>Data Model</w:t>
      </w:r>
      <w:bookmarkEnd w:id="515"/>
      <w:bookmarkEnd w:id="516"/>
      <w:bookmarkEnd w:id="517"/>
      <w:bookmarkEnd w:id="518"/>
      <w:bookmarkEnd w:id="519"/>
      <w:bookmarkEnd w:id="520"/>
    </w:p>
    <w:p w14:paraId="0155BE96" w14:textId="77777777" w:rsidR="00DB3EC0" w:rsidRPr="00BD6F46" w:rsidRDefault="00117855" w:rsidP="007F2678">
      <w:pPr>
        <w:pStyle w:val="Heading4"/>
      </w:pPr>
      <w:bookmarkStart w:id="521" w:name="_CR6_1_6_1"/>
      <w:bookmarkStart w:id="522" w:name="_Toc20227279"/>
      <w:bookmarkStart w:id="523" w:name="_Toc27749510"/>
      <w:bookmarkStart w:id="524" w:name="_Toc28709437"/>
      <w:bookmarkStart w:id="525" w:name="_Toc44671056"/>
      <w:bookmarkStart w:id="526" w:name="_Toc51918964"/>
      <w:bookmarkStart w:id="527" w:name="_Toc187413111"/>
      <w:bookmarkEnd w:id="521"/>
      <w:r w:rsidRPr="00BD6F46">
        <w:t>6.1.6</w:t>
      </w:r>
      <w:r w:rsidR="00844237" w:rsidRPr="00BD6F46">
        <w:t>.1</w:t>
      </w:r>
      <w:r w:rsidR="00DB3EC0" w:rsidRPr="00BD6F46">
        <w:tab/>
        <w:t>General</w:t>
      </w:r>
      <w:bookmarkEnd w:id="522"/>
      <w:bookmarkEnd w:id="523"/>
      <w:bookmarkEnd w:id="524"/>
      <w:bookmarkEnd w:id="525"/>
      <w:bookmarkEnd w:id="526"/>
      <w:bookmarkEnd w:id="527"/>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bookmarkStart w:id="528" w:name="_CRTable6_1_6_11"/>
      <w:r w:rsidRPr="00BD6F46">
        <w:lastRenderedPageBreak/>
        <w:t xml:space="preserve">Table </w:t>
      </w:r>
      <w:bookmarkEnd w:id="528"/>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bookmarkStart w:id="529" w:name="_CRTable6_1_6_12"/>
      <w:r w:rsidRPr="00BD6F46">
        <w:lastRenderedPageBreak/>
        <w:t>Table </w:t>
      </w:r>
      <w:bookmarkEnd w:id="529"/>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6035FF" w:rsidP="00856DC6">
            <w:pPr>
              <w:pStyle w:val="TAL"/>
              <w:rPr>
                <w:lang w:val="fr-FR" w:eastAsia="zh-CN" w:bidi="ar-IQ"/>
              </w:rPr>
            </w:pPr>
            <w:fldSimple w:instr=" DOCPROPERTY  RelatedWis  \* MERGEFORMAT ">
              <w:r w:rsidR="00856DC6">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6035FF" w:rsidP="00856DC6">
            <w:pPr>
              <w:pStyle w:val="TAL"/>
              <w:rPr>
                <w:lang w:val="fr-FR" w:eastAsia="zh-CN" w:bidi="ar-IQ"/>
              </w:rPr>
            </w:pPr>
            <w:fldSimple w:instr=" DOCPROPERTY  RelatedWis  \* MERGEFORMAT ">
              <w:r w:rsidR="00856DC6">
                <w:t>5MBS_CH</w:t>
              </w:r>
            </w:fldSimple>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6035FF" w:rsidP="00740984">
            <w:pPr>
              <w:pStyle w:val="TAL"/>
            </w:pPr>
            <w:fldSimple w:instr=" DOCPROPERTY  RelatedWis  \* MERGEFORMAT ">
              <w:r w:rsidR="00740984">
                <w:t>5MBS_CH</w:t>
              </w:r>
            </w:fldSimple>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530" w:name="_CR6_1_6_2"/>
      <w:bookmarkStart w:id="531" w:name="_Toc20227280"/>
      <w:bookmarkStart w:id="532" w:name="_Toc27749511"/>
      <w:bookmarkStart w:id="533" w:name="_Toc28709438"/>
      <w:bookmarkStart w:id="534" w:name="_Toc44671057"/>
      <w:bookmarkStart w:id="535" w:name="_Toc51918965"/>
      <w:bookmarkStart w:id="536" w:name="_Toc187413112"/>
      <w:bookmarkEnd w:id="530"/>
      <w:r w:rsidRPr="00BD6F46">
        <w:lastRenderedPageBreak/>
        <w:t>6.1.6</w:t>
      </w:r>
      <w:r w:rsidR="00DB3EC0" w:rsidRPr="00BD6F46">
        <w:rPr>
          <w:lang w:val="en-US"/>
        </w:rPr>
        <w:t>.2</w:t>
      </w:r>
      <w:r w:rsidR="00DB3EC0" w:rsidRPr="00BD6F46">
        <w:rPr>
          <w:lang w:val="en-US"/>
        </w:rPr>
        <w:tab/>
        <w:t>Structured data types</w:t>
      </w:r>
      <w:bookmarkEnd w:id="531"/>
      <w:bookmarkEnd w:id="532"/>
      <w:bookmarkEnd w:id="533"/>
      <w:bookmarkEnd w:id="534"/>
      <w:bookmarkEnd w:id="535"/>
      <w:bookmarkEnd w:id="536"/>
    </w:p>
    <w:p w14:paraId="066A7175" w14:textId="77777777" w:rsidR="00AF196A" w:rsidRPr="00BD6F46" w:rsidRDefault="004C4CF2" w:rsidP="007F2678">
      <w:pPr>
        <w:pStyle w:val="Heading5"/>
        <w:rPr>
          <w:lang w:eastAsia="zh-CN"/>
        </w:rPr>
      </w:pPr>
      <w:bookmarkStart w:id="537" w:name="_CR6_1_6_2_1"/>
      <w:bookmarkStart w:id="538" w:name="_Toc20227281"/>
      <w:bookmarkStart w:id="539" w:name="_Toc27749512"/>
      <w:bookmarkStart w:id="540" w:name="_Toc28709439"/>
      <w:bookmarkStart w:id="541" w:name="_Toc44671058"/>
      <w:bookmarkStart w:id="542" w:name="_Toc51918966"/>
      <w:bookmarkStart w:id="543" w:name="_Toc187413113"/>
      <w:bookmarkEnd w:id="537"/>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538"/>
      <w:bookmarkEnd w:id="539"/>
      <w:bookmarkEnd w:id="540"/>
      <w:bookmarkEnd w:id="541"/>
      <w:bookmarkEnd w:id="542"/>
      <w:bookmarkEnd w:id="543"/>
    </w:p>
    <w:p w14:paraId="3C8F5CB0" w14:textId="77777777" w:rsidR="00300F0B" w:rsidRPr="00BD6F46" w:rsidRDefault="00A333C5" w:rsidP="007F2678">
      <w:pPr>
        <w:pStyle w:val="Heading6"/>
      </w:pPr>
      <w:bookmarkStart w:id="544" w:name="_CR6_1_6_2_1_1"/>
      <w:bookmarkStart w:id="545" w:name="_Toc20227282"/>
      <w:bookmarkStart w:id="546" w:name="_Toc27749513"/>
      <w:bookmarkStart w:id="547" w:name="_Toc28709440"/>
      <w:bookmarkStart w:id="548" w:name="_Toc44671059"/>
      <w:bookmarkStart w:id="549" w:name="_Toc51918967"/>
      <w:bookmarkStart w:id="550" w:name="_Toc187413114"/>
      <w:bookmarkEnd w:id="5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545"/>
      <w:bookmarkEnd w:id="546"/>
      <w:bookmarkEnd w:id="547"/>
      <w:bookmarkEnd w:id="548"/>
      <w:bookmarkEnd w:id="549"/>
      <w:bookmarkEnd w:id="550"/>
    </w:p>
    <w:p w14:paraId="62E394D7" w14:textId="77777777" w:rsidR="00300F0B" w:rsidRDefault="00300F0B" w:rsidP="00300F0B">
      <w:pPr>
        <w:pStyle w:val="TH"/>
        <w:rPr>
          <w:lang w:eastAsia="zh-CN"/>
        </w:rPr>
      </w:pPr>
      <w:bookmarkStart w:id="551" w:name="_CRTable6_1_6_2_1_11"/>
      <w:r w:rsidRPr="00BD6F46">
        <w:t>Table </w:t>
      </w:r>
      <w:bookmarkEnd w:id="551"/>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5D107F" w:rsidRPr="00BD6F46" w14:paraId="4F08FC8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7EF62D0D" w14:textId="6649F0D4" w:rsidR="005D107F" w:rsidRPr="00BD6F46" w:rsidRDefault="005D107F" w:rsidP="005D107F">
            <w:pPr>
              <w:pStyle w:val="TAL"/>
            </w:pPr>
            <w:r w:rsidRPr="00D25524">
              <w:t>tenantIdentifier</w:t>
            </w:r>
          </w:p>
        </w:tc>
        <w:tc>
          <w:tcPr>
            <w:tcW w:w="1895" w:type="dxa"/>
            <w:tcBorders>
              <w:top w:val="single" w:sz="4" w:space="0" w:color="auto"/>
              <w:left w:val="single" w:sz="4" w:space="0" w:color="auto"/>
              <w:bottom w:val="single" w:sz="4" w:space="0" w:color="auto"/>
              <w:right w:val="single" w:sz="4" w:space="0" w:color="auto"/>
            </w:tcBorders>
          </w:tcPr>
          <w:p w14:paraId="452B5AD6" w14:textId="3DA8E4E2" w:rsidR="005D107F" w:rsidRDefault="005D107F" w:rsidP="005D107F">
            <w:pPr>
              <w:pStyle w:val="TAL"/>
            </w:pPr>
            <w:r w:rsidRPr="00D25524">
              <w:t>string</w:t>
            </w:r>
          </w:p>
        </w:tc>
        <w:tc>
          <w:tcPr>
            <w:tcW w:w="500" w:type="dxa"/>
            <w:tcBorders>
              <w:top w:val="single" w:sz="4" w:space="0" w:color="auto"/>
              <w:left w:val="single" w:sz="4" w:space="0" w:color="auto"/>
              <w:bottom w:val="single" w:sz="4" w:space="0" w:color="auto"/>
              <w:right w:val="single" w:sz="4" w:space="0" w:color="auto"/>
            </w:tcBorders>
          </w:tcPr>
          <w:p w14:paraId="2B489B2F" w14:textId="13619336" w:rsidR="005D107F" w:rsidRPr="00BD6F46" w:rsidRDefault="005D107F" w:rsidP="005D107F">
            <w:pPr>
              <w:pStyle w:val="TAC"/>
              <w:rPr>
                <w:szCs w:val="18"/>
              </w:rPr>
            </w:pPr>
            <w:r w:rsidRPr="00D25524">
              <w:rPr>
                <w:szCs w:val="18"/>
              </w:rPr>
              <w:t>O</w:t>
            </w:r>
            <w:r w:rsidRPr="00D25524">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1B7632F1" w14:textId="215941AE" w:rsidR="005D107F" w:rsidRPr="00BD6F46" w:rsidRDefault="005D107F" w:rsidP="005D107F">
            <w:pPr>
              <w:pStyle w:val="TAL"/>
              <w:rPr>
                <w:lang w:eastAsia="zh-CN" w:bidi="ar-IQ"/>
              </w:rPr>
            </w:pPr>
            <w:r w:rsidRPr="00D25524">
              <w:rPr>
                <w:rFonts w:hint="eastAsia"/>
                <w:lang w:eastAsia="zh-CN" w:bidi="ar-IQ"/>
              </w:rPr>
              <w:t>0</w:t>
            </w:r>
            <w:r w:rsidRPr="00D25524">
              <w:rPr>
                <w:lang w:eastAsia="zh-CN" w:bidi="ar-IQ"/>
              </w:rPr>
              <w:t>..</w:t>
            </w:r>
            <w:r w:rsidRPr="00D25524">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208D0B5D" w14:textId="7839797D" w:rsidR="005D107F" w:rsidRDefault="005D107F" w:rsidP="005D107F">
            <w:pPr>
              <w:pStyle w:val="TAL"/>
              <w:rPr>
                <w:lang w:bidi="ar-IQ"/>
              </w:rPr>
            </w:pPr>
            <w:r w:rsidRPr="00D25524">
              <w:rPr>
                <w:lang w:bidi="ar-IQ"/>
              </w:rPr>
              <w:t>Identifier of the tenant</w:t>
            </w:r>
          </w:p>
        </w:tc>
        <w:tc>
          <w:tcPr>
            <w:tcW w:w="1947" w:type="dxa"/>
            <w:tcBorders>
              <w:top w:val="single" w:sz="4" w:space="0" w:color="auto"/>
              <w:left w:val="single" w:sz="4" w:space="0" w:color="auto"/>
              <w:bottom w:val="single" w:sz="4" w:space="0" w:color="auto"/>
              <w:right w:val="single" w:sz="4" w:space="0" w:color="auto"/>
            </w:tcBorders>
          </w:tcPr>
          <w:p w14:paraId="5DF9B105" w14:textId="77777777" w:rsidR="005D107F" w:rsidRPr="00BD6F46" w:rsidRDefault="005D107F" w:rsidP="005D107F">
            <w:pPr>
              <w:pStyle w:val="TAL"/>
              <w:rPr>
                <w:rFonts w:cs="Arial"/>
                <w:szCs w:val="18"/>
              </w:rPr>
            </w:pPr>
          </w:p>
        </w:tc>
      </w:tr>
      <w:tr w:rsidR="005D107F"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5D107F" w:rsidRPr="00BD6F46" w:rsidDel="00AF196A" w:rsidRDefault="005D107F" w:rsidP="005D107F">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5D107F" w:rsidRPr="00BD6F46" w:rsidDel="00AF196A" w:rsidRDefault="005D107F" w:rsidP="005D107F">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5D107F" w:rsidRPr="00BD6F46" w:rsidDel="00AF196A" w:rsidRDefault="005D107F" w:rsidP="005D107F">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5D107F" w:rsidRPr="00BD6F46" w:rsidDel="00AF196A"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5D107F" w:rsidRPr="00BD6F46" w:rsidDel="00AF196A" w:rsidRDefault="005D107F" w:rsidP="005D107F">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5D107F" w:rsidRPr="00BD6F46" w:rsidRDefault="005D107F" w:rsidP="005D107F">
            <w:pPr>
              <w:pStyle w:val="TAL"/>
              <w:rPr>
                <w:rFonts w:cs="Arial"/>
                <w:szCs w:val="18"/>
              </w:rPr>
            </w:pPr>
          </w:p>
        </w:tc>
      </w:tr>
      <w:tr w:rsidR="005D107F"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5D107F" w:rsidRPr="00BD6F46" w:rsidRDefault="005D107F" w:rsidP="005D107F">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5D107F" w:rsidRPr="00BD6F46" w:rsidRDefault="005D107F" w:rsidP="005D107F">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5D107F" w:rsidRPr="00BD6F46" w:rsidRDefault="005D107F" w:rsidP="005D107F">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5D107F" w:rsidRPr="00BD6F46" w:rsidRDefault="005D107F" w:rsidP="005D107F">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5D107F" w:rsidRPr="00BD6F46" w:rsidRDefault="005D107F" w:rsidP="005D107F">
            <w:pPr>
              <w:pStyle w:val="TAL"/>
              <w:rPr>
                <w:rFonts w:cs="Arial"/>
                <w:szCs w:val="18"/>
              </w:rPr>
            </w:pPr>
          </w:p>
        </w:tc>
      </w:tr>
      <w:tr w:rsidR="005D107F"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5D107F" w:rsidRPr="00BD6F46" w:rsidRDefault="005D107F" w:rsidP="005D107F">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5D107F" w:rsidRPr="00BD6F46" w:rsidRDefault="005D107F" w:rsidP="005D107F">
            <w:pPr>
              <w:pStyle w:val="TAL"/>
            </w:pPr>
            <w:r w:rsidRPr="00BD6F46">
              <w:t>DateTime</w:t>
            </w:r>
          </w:p>
          <w:p w14:paraId="1B650A31" w14:textId="77777777" w:rsidR="005D107F" w:rsidRPr="00BD6F46" w:rsidRDefault="005D107F" w:rsidP="005D107F">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5D107F" w:rsidRPr="00BD6F46" w:rsidRDefault="005D107F" w:rsidP="005D107F">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5D107F" w:rsidRPr="00BD6F46" w:rsidRDefault="005D107F" w:rsidP="005D107F">
            <w:pPr>
              <w:pStyle w:val="TAL"/>
              <w:rPr>
                <w:rFonts w:cs="Arial"/>
                <w:szCs w:val="18"/>
              </w:rPr>
            </w:pPr>
          </w:p>
        </w:tc>
      </w:tr>
      <w:tr w:rsidR="005D107F"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5D107F" w:rsidRPr="00BD6F46" w:rsidRDefault="005D107F" w:rsidP="005D107F">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5D107F" w:rsidRPr="00BD6F46" w:rsidRDefault="005D107F" w:rsidP="005D107F">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5D107F" w:rsidRDefault="005D107F" w:rsidP="005D107F">
            <w:pPr>
              <w:pStyle w:val="TAL"/>
            </w:pPr>
            <w:r w:rsidRPr="00BD6F46">
              <w:rPr>
                <w:rFonts w:cs="Arial"/>
                <w:noProof/>
              </w:rPr>
              <w:t xml:space="preserve">This field contains the sequence number of the charging service invocation </w:t>
            </w:r>
            <w:r w:rsidRPr="00BD6F46">
              <w:t>by the NF consumer</w:t>
            </w:r>
            <w:r>
              <w:rPr>
                <w:rFonts w:cs="Arial"/>
                <w:noProof/>
              </w:rPr>
              <w:t>,</w:t>
            </w:r>
            <w:r w:rsidRPr="00BD6F46">
              <w:rPr>
                <w:rFonts w:hint="eastAsia"/>
                <w:lang w:eastAsia="zh-CN" w:bidi="ar-IQ"/>
              </w:rPr>
              <w:t xml:space="preserve"> i.e. the order </w:t>
            </w:r>
            <w:r>
              <w:rPr>
                <w:lang w:eastAsia="zh-CN" w:bidi="ar-IQ"/>
              </w:rPr>
              <w:t>of</w:t>
            </w:r>
            <w:r w:rsidRPr="00BD6F46">
              <w:rPr>
                <w:rFonts w:hint="eastAsia"/>
                <w:lang w:eastAsia="zh-CN" w:bidi="ar-IQ"/>
              </w:rPr>
              <w:t xml:space="preserve"> charging </w:t>
            </w:r>
            <w:r>
              <w:rPr>
                <w:lang w:eastAsia="zh-CN" w:bidi="ar-IQ"/>
              </w:rPr>
              <w:t>data requests</w:t>
            </w:r>
            <w:r w:rsidRPr="00BD6F46">
              <w:rPr>
                <w:rFonts w:hint="eastAsia"/>
                <w:lang w:eastAsia="zh-CN" w:bidi="ar-IQ"/>
              </w:rPr>
              <w:t>.</w:t>
            </w:r>
            <w:r w:rsidRPr="00BD6F46">
              <w:t xml:space="preserve"> </w:t>
            </w:r>
          </w:p>
          <w:p w14:paraId="32985E30" w14:textId="77777777" w:rsidR="005D107F" w:rsidRDefault="005D107F" w:rsidP="005D107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5D107F" w:rsidRPr="00BD6F46" w:rsidRDefault="005D107F" w:rsidP="005D107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5D107F" w:rsidRPr="00BD6F46" w:rsidRDefault="005D107F" w:rsidP="005D107F">
            <w:pPr>
              <w:pStyle w:val="TAL"/>
              <w:rPr>
                <w:rFonts w:cs="Arial"/>
                <w:szCs w:val="18"/>
              </w:rPr>
            </w:pPr>
          </w:p>
        </w:tc>
      </w:tr>
      <w:tr w:rsidR="005D107F"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5D107F" w:rsidRPr="00BD6F46" w:rsidRDefault="005D107F" w:rsidP="005D107F">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5D107F" w:rsidRPr="00BD6F46" w:rsidRDefault="005D107F" w:rsidP="005D107F">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5D107F" w:rsidRPr="00BD6F46" w:rsidRDefault="005D107F" w:rsidP="005D107F">
            <w:pPr>
              <w:pStyle w:val="TAL"/>
              <w:rPr>
                <w:rFonts w:cs="Arial"/>
                <w:szCs w:val="18"/>
              </w:rPr>
            </w:pPr>
          </w:p>
        </w:tc>
      </w:tr>
      <w:tr w:rsidR="005D107F"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5D107F" w:rsidRPr="00BD6F46" w:rsidRDefault="005D107F" w:rsidP="005D107F">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5D107F" w:rsidRPr="00BD6F46" w:rsidRDefault="005D107F" w:rsidP="005D107F">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5D107F" w:rsidRPr="00BD6F46" w:rsidRDefault="005D107F" w:rsidP="005D107F">
            <w:pPr>
              <w:pStyle w:val="TAL"/>
              <w:rPr>
                <w:rFonts w:cs="Arial"/>
                <w:szCs w:val="18"/>
              </w:rPr>
            </w:pPr>
          </w:p>
        </w:tc>
      </w:tr>
      <w:tr w:rsidR="005D107F"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5D107F" w:rsidRPr="00BD6F46" w:rsidRDefault="005D107F" w:rsidP="005D107F">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5D107F" w:rsidRPr="00BD6F46" w:rsidRDefault="005D107F" w:rsidP="005D107F">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5D107F" w:rsidRPr="00BD6F46" w:rsidRDefault="005D107F" w:rsidP="005D107F">
            <w:pPr>
              <w:pStyle w:val="TAL"/>
              <w:rPr>
                <w:rFonts w:cs="Arial"/>
                <w:noProof/>
              </w:rPr>
            </w:pPr>
            <w:r>
              <w:rPr>
                <w:rFonts w:cs="Arial"/>
              </w:rPr>
              <w:t>I</w:t>
            </w:r>
            <w:r w:rsidRPr="005E372F">
              <w:rPr>
                <w:rFonts w:cs="Arial"/>
              </w:rPr>
              <w:t xml:space="preserve">ndicates </w:t>
            </w:r>
            <w:r>
              <w:rPr>
                <w:noProof/>
                <w:lang w:eastAsia="zh-CN"/>
              </w:rPr>
              <w:t>the type of the one time event, i</w:t>
            </w:r>
            <w:r>
              <w:rPr>
                <w:rFonts w:hint="eastAsia"/>
                <w:noProof/>
                <w:lang w:eastAsia="zh-CN"/>
              </w:rPr>
              <w:t>.</w:t>
            </w:r>
            <w:r>
              <w:rPr>
                <w:noProof/>
                <w:lang w:eastAsia="zh-CN"/>
              </w:rPr>
              <w:t xml:space="preserve">e. </w:t>
            </w:r>
            <w:r w:rsidRPr="003C1C50">
              <w:rPr>
                <w:noProof/>
              </w:rPr>
              <w:t>Immediate</w:t>
            </w:r>
            <w:r>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5D107F" w:rsidRPr="00BD6F46" w:rsidRDefault="005D107F" w:rsidP="005D107F">
            <w:pPr>
              <w:pStyle w:val="TAL"/>
              <w:rPr>
                <w:rFonts w:cs="Arial"/>
                <w:szCs w:val="18"/>
              </w:rPr>
            </w:pPr>
          </w:p>
        </w:tc>
      </w:tr>
      <w:tr w:rsidR="005D107F"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5D107F" w:rsidRPr="00BD6F46" w:rsidRDefault="005D107F" w:rsidP="005D107F">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5D107F" w:rsidRPr="00BD6F46" w:rsidRDefault="005D107F" w:rsidP="005D107F">
            <w:pPr>
              <w:pStyle w:val="TAL"/>
              <w:rPr>
                <w:noProof/>
              </w:rPr>
            </w:pPr>
            <w:r w:rsidRPr="00BD6F46">
              <w:rPr>
                <w:noProof/>
              </w:rPr>
              <w:t>Uri</w:t>
            </w:r>
          </w:p>
          <w:p w14:paraId="39954080" w14:textId="77777777" w:rsidR="005D107F" w:rsidRPr="00BD6F46" w:rsidRDefault="005D107F" w:rsidP="005D107F">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5D107F" w:rsidRPr="00BD6F46" w:rsidRDefault="005D107F" w:rsidP="005D107F">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5D107F" w:rsidRPr="00BD6F46" w:rsidRDefault="005D107F" w:rsidP="005D107F">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5D107F" w:rsidRPr="00BD6F46" w:rsidRDefault="005D107F" w:rsidP="005D107F">
            <w:pPr>
              <w:pStyle w:val="TAL"/>
              <w:rPr>
                <w:rFonts w:cs="Arial"/>
                <w:szCs w:val="18"/>
              </w:rPr>
            </w:pPr>
          </w:p>
        </w:tc>
      </w:tr>
      <w:tr w:rsidR="005D107F"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5D107F" w:rsidRPr="00BD6F46" w:rsidRDefault="005D107F" w:rsidP="005D107F">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5D107F" w:rsidRPr="00BD6F46" w:rsidRDefault="005D107F" w:rsidP="005D107F">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5D107F" w:rsidRPr="00BD6F46" w:rsidRDefault="005D107F" w:rsidP="005D107F">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5D107F" w:rsidRPr="00BD6F46" w:rsidRDefault="005D107F" w:rsidP="005D107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5D107F" w:rsidRPr="00BD6F46" w:rsidRDefault="005D107F" w:rsidP="005D107F">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5D107F" w:rsidRPr="00BD6F46" w:rsidRDefault="005D107F" w:rsidP="005D107F">
            <w:pPr>
              <w:pStyle w:val="TAL"/>
              <w:rPr>
                <w:rFonts w:cs="Arial"/>
                <w:szCs w:val="18"/>
              </w:rPr>
            </w:pPr>
          </w:p>
        </w:tc>
      </w:tr>
      <w:tr w:rsidR="005D107F"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5D107F" w:rsidRPr="00BD6F46" w:rsidRDefault="005D107F" w:rsidP="005D107F">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5D107F" w:rsidRPr="00BD6F46" w:rsidRDefault="005D107F" w:rsidP="005D107F">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5D107F" w:rsidRPr="00BD6F46" w:rsidRDefault="005D107F" w:rsidP="005D107F">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5D107F" w:rsidRPr="00BD6F46" w:rsidRDefault="005D107F" w:rsidP="005D107F">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5D107F" w:rsidRPr="00BD6F46" w:rsidRDefault="005D107F" w:rsidP="005D107F">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5D107F" w:rsidRPr="00BD6F46" w:rsidRDefault="005D107F" w:rsidP="005D107F">
            <w:pPr>
              <w:pStyle w:val="TAL"/>
              <w:rPr>
                <w:rFonts w:cs="Arial"/>
                <w:szCs w:val="18"/>
              </w:rPr>
            </w:pPr>
          </w:p>
        </w:tc>
      </w:tr>
      <w:tr w:rsidR="005D107F"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5D107F" w:rsidRPr="00BD6F46" w:rsidRDefault="005D107F" w:rsidP="005D107F">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5D107F" w:rsidRPr="00BD6F46" w:rsidRDefault="005D107F" w:rsidP="005D107F">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5D107F" w:rsidRPr="00BD6F46" w:rsidRDefault="005D107F" w:rsidP="005D107F">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5D107F" w:rsidRPr="00BD6F46" w:rsidRDefault="005D107F" w:rsidP="005D107F">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5D107F" w:rsidRPr="00BD6F46" w:rsidRDefault="005D107F" w:rsidP="005D107F">
            <w:pPr>
              <w:pStyle w:val="TAL"/>
              <w:rPr>
                <w:rFonts w:cs="Arial"/>
                <w:szCs w:val="18"/>
              </w:rPr>
            </w:pPr>
          </w:p>
        </w:tc>
      </w:tr>
      <w:tr w:rsidR="005D107F"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5D107F" w:rsidRPr="00BD6F46" w:rsidRDefault="005D107F" w:rsidP="005D107F">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5D107F" w:rsidRPr="00BD6F46" w:rsidRDefault="005D107F" w:rsidP="005D107F">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5D107F" w:rsidRPr="00BD6F46" w:rsidRDefault="005D107F" w:rsidP="005D107F">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5D107F" w:rsidRPr="00BD6F46" w:rsidRDefault="005D107F" w:rsidP="005D107F">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5D107F" w:rsidRPr="00BD6F46" w:rsidRDefault="005D107F" w:rsidP="005D107F">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5D107F" w:rsidRPr="00BD6F46" w:rsidRDefault="005D107F" w:rsidP="005D107F">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552" w:name="_CR6_1_6_2_1_2"/>
      <w:bookmarkStart w:id="553" w:name="_Toc20227283"/>
      <w:bookmarkStart w:id="554" w:name="_Toc27749514"/>
      <w:bookmarkStart w:id="555" w:name="_Toc28709441"/>
      <w:bookmarkStart w:id="556" w:name="_Toc44671060"/>
      <w:bookmarkStart w:id="557" w:name="_Toc51918968"/>
      <w:bookmarkStart w:id="558" w:name="_Toc187413115"/>
      <w:bookmarkEnd w:id="55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553"/>
      <w:bookmarkEnd w:id="554"/>
      <w:bookmarkEnd w:id="555"/>
      <w:bookmarkEnd w:id="556"/>
      <w:bookmarkEnd w:id="557"/>
      <w:bookmarkEnd w:id="558"/>
    </w:p>
    <w:p w14:paraId="44087261" w14:textId="77777777" w:rsidR="005A22E1" w:rsidRPr="00BD6F46" w:rsidRDefault="005A22E1" w:rsidP="005A22E1">
      <w:pPr>
        <w:pStyle w:val="TH"/>
      </w:pPr>
      <w:bookmarkStart w:id="559" w:name="_CRTable6_1_6_2_1_21"/>
      <w:r w:rsidRPr="00BD6F46">
        <w:t>Table </w:t>
      </w:r>
      <w:bookmarkEnd w:id="559"/>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560" w:name="_CR6_1_6_2_1_3"/>
      <w:bookmarkStart w:id="561" w:name="_Toc20227284"/>
      <w:bookmarkStart w:id="562" w:name="_Toc27749515"/>
      <w:bookmarkStart w:id="563" w:name="_Toc28709442"/>
      <w:bookmarkStart w:id="564" w:name="_Toc44671061"/>
      <w:bookmarkStart w:id="565" w:name="_Toc51918969"/>
      <w:bookmarkStart w:id="566" w:name="_Toc187413116"/>
      <w:bookmarkEnd w:id="5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561"/>
      <w:bookmarkEnd w:id="562"/>
      <w:bookmarkEnd w:id="563"/>
      <w:bookmarkEnd w:id="564"/>
      <w:bookmarkEnd w:id="565"/>
      <w:bookmarkEnd w:id="566"/>
    </w:p>
    <w:p w14:paraId="1962911E" w14:textId="77777777" w:rsidR="005A22E1" w:rsidRPr="00BD6F46" w:rsidRDefault="005A22E1" w:rsidP="005A22E1">
      <w:pPr>
        <w:pStyle w:val="TH"/>
      </w:pPr>
      <w:bookmarkStart w:id="567" w:name="_CRTable6_1_6_2_1_31"/>
      <w:r w:rsidRPr="00BD6F46">
        <w:t>Table </w:t>
      </w:r>
      <w:bookmarkEnd w:id="567"/>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568" w:name="_CR6_1_6_2_1_4"/>
      <w:bookmarkStart w:id="569" w:name="_Toc20227285"/>
      <w:bookmarkStart w:id="570" w:name="_Toc27749516"/>
      <w:bookmarkStart w:id="571" w:name="_Toc28709443"/>
      <w:bookmarkStart w:id="572" w:name="_Toc44671062"/>
      <w:bookmarkStart w:id="573" w:name="_Toc51918970"/>
      <w:bookmarkStart w:id="574" w:name="_Toc187413117"/>
      <w:bookmarkEnd w:id="56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569"/>
      <w:bookmarkEnd w:id="570"/>
      <w:bookmarkEnd w:id="571"/>
      <w:bookmarkEnd w:id="572"/>
      <w:bookmarkEnd w:id="573"/>
      <w:bookmarkEnd w:id="574"/>
    </w:p>
    <w:p w14:paraId="1B8F9D5F" w14:textId="77777777" w:rsidR="005A22E1" w:rsidRPr="00BD6F46" w:rsidRDefault="005A22E1" w:rsidP="005A22E1">
      <w:pPr>
        <w:pStyle w:val="TH"/>
      </w:pPr>
      <w:bookmarkStart w:id="575" w:name="_CRTable6_1_6_2_1_41"/>
      <w:r w:rsidRPr="00BD6F46">
        <w:t>Table </w:t>
      </w:r>
      <w:bookmarkEnd w:id="575"/>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576" w:name="_CR6_1_6_2_1_5"/>
      <w:bookmarkStart w:id="577" w:name="_Toc20227286"/>
      <w:bookmarkStart w:id="578" w:name="_Toc27749517"/>
      <w:bookmarkStart w:id="579" w:name="_Toc28709444"/>
      <w:bookmarkStart w:id="580" w:name="_Toc44671063"/>
      <w:bookmarkStart w:id="581" w:name="_Toc51918971"/>
      <w:bookmarkStart w:id="582" w:name="_Toc187413118"/>
      <w:bookmarkEnd w:id="5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577"/>
      <w:bookmarkEnd w:id="578"/>
      <w:bookmarkEnd w:id="579"/>
      <w:bookmarkEnd w:id="580"/>
      <w:bookmarkEnd w:id="581"/>
      <w:bookmarkEnd w:id="582"/>
    </w:p>
    <w:p w14:paraId="7566C083" w14:textId="77777777" w:rsidR="005A22E1" w:rsidRPr="00BD6F46" w:rsidRDefault="005A22E1" w:rsidP="005A22E1">
      <w:pPr>
        <w:pStyle w:val="TH"/>
      </w:pPr>
      <w:bookmarkStart w:id="583" w:name="_CRTable6_1_6_2_1_51"/>
      <w:r w:rsidRPr="00BD6F46">
        <w:t>Table </w:t>
      </w:r>
      <w:bookmarkEnd w:id="583"/>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584" w:name="_Toc20227287"/>
      <w:bookmarkStart w:id="585" w:name="_Toc27749518"/>
      <w:bookmarkStart w:id="586" w:name="_Toc28709445"/>
      <w:bookmarkStart w:id="587" w:name="_Toc44671064"/>
      <w:bookmarkStart w:id="588" w:name="_Toc51918972"/>
    </w:p>
    <w:p w14:paraId="3EC8ED49" w14:textId="77777777" w:rsidR="005A22E1" w:rsidRPr="00BD6F46" w:rsidRDefault="00A333C5" w:rsidP="007F2678">
      <w:pPr>
        <w:pStyle w:val="Heading6"/>
        <w:rPr>
          <w:lang w:eastAsia="zh-CN"/>
        </w:rPr>
      </w:pPr>
      <w:bookmarkStart w:id="589" w:name="_CR6_1_6_2_1_6"/>
      <w:bookmarkStart w:id="590" w:name="_Toc187413119"/>
      <w:bookmarkEnd w:id="58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584"/>
      <w:bookmarkEnd w:id="585"/>
      <w:bookmarkEnd w:id="586"/>
      <w:bookmarkEnd w:id="587"/>
      <w:bookmarkEnd w:id="588"/>
      <w:bookmarkEnd w:id="590"/>
    </w:p>
    <w:p w14:paraId="3D43D114" w14:textId="77777777" w:rsidR="005A22E1" w:rsidRPr="00BD6F46" w:rsidRDefault="005A22E1" w:rsidP="005A22E1">
      <w:pPr>
        <w:pStyle w:val="TH"/>
      </w:pPr>
      <w:bookmarkStart w:id="591" w:name="_CRTable6_1_6_2_1_61"/>
      <w:r w:rsidRPr="00BD6F46">
        <w:t>Table </w:t>
      </w:r>
      <w:bookmarkEnd w:id="59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592" w:name="_CR6_1_6_2_1_7"/>
      <w:bookmarkStart w:id="593" w:name="_Toc20227288"/>
      <w:bookmarkStart w:id="594" w:name="_Toc27749519"/>
      <w:bookmarkStart w:id="595" w:name="_Toc28709446"/>
      <w:bookmarkStart w:id="596" w:name="_Toc44671065"/>
      <w:bookmarkStart w:id="597" w:name="_Toc51918973"/>
      <w:bookmarkStart w:id="598" w:name="_Toc187413120"/>
      <w:bookmarkEnd w:id="59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593"/>
      <w:bookmarkEnd w:id="594"/>
      <w:bookmarkEnd w:id="595"/>
      <w:bookmarkEnd w:id="596"/>
      <w:bookmarkEnd w:id="597"/>
      <w:bookmarkEnd w:id="598"/>
    </w:p>
    <w:p w14:paraId="1CF268A6" w14:textId="77777777" w:rsidR="005A22E1" w:rsidRPr="00BD6F46" w:rsidRDefault="005A22E1" w:rsidP="005A22E1">
      <w:pPr>
        <w:pStyle w:val="TH"/>
        <w:rPr>
          <w:lang w:eastAsia="zh-CN"/>
        </w:rPr>
      </w:pPr>
      <w:bookmarkStart w:id="599" w:name="_CRTable6_1_6_2_1_71"/>
      <w:r w:rsidRPr="00BD6F46">
        <w:t>Table </w:t>
      </w:r>
      <w:bookmarkEnd w:id="59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600" w:name="_CR6_1_6_2_1_8"/>
      <w:bookmarkStart w:id="601" w:name="_Toc20227289"/>
      <w:bookmarkStart w:id="602" w:name="_Toc27749520"/>
      <w:bookmarkStart w:id="603" w:name="_Toc28709447"/>
      <w:bookmarkStart w:id="604" w:name="_Toc44671066"/>
      <w:bookmarkStart w:id="605" w:name="_Toc51918974"/>
      <w:bookmarkStart w:id="606" w:name="_Toc187413121"/>
      <w:bookmarkEnd w:id="60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601"/>
      <w:bookmarkEnd w:id="602"/>
      <w:bookmarkEnd w:id="603"/>
      <w:bookmarkEnd w:id="604"/>
      <w:bookmarkEnd w:id="605"/>
      <w:bookmarkEnd w:id="606"/>
    </w:p>
    <w:p w14:paraId="165CBACF" w14:textId="77777777" w:rsidR="005A22E1" w:rsidRPr="00BD6F46" w:rsidRDefault="005A22E1" w:rsidP="005A22E1">
      <w:pPr>
        <w:pStyle w:val="TH"/>
      </w:pPr>
      <w:bookmarkStart w:id="607" w:name="_CRTable6_1_6_2_1_81"/>
      <w:r w:rsidRPr="00BD6F46">
        <w:t>Table </w:t>
      </w:r>
      <w:bookmarkEnd w:id="607"/>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608" w:name="_CR6_1_6_2_1_9"/>
      <w:bookmarkStart w:id="609" w:name="_Toc20227290"/>
      <w:bookmarkStart w:id="610" w:name="_Toc27749521"/>
      <w:bookmarkStart w:id="611" w:name="_Toc28709448"/>
      <w:bookmarkStart w:id="612" w:name="_Toc44671067"/>
      <w:bookmarkStart w:id="613" w:name="_Toc51918975"/>
      <w:bookmarkStart w:id="614" w:name="_Toc187413122"/>
      <w:bookmarkEnd w:id="6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609"/>
      <w:bookmarkEnd w:id="610"/>
      <w:bookmarkEnd w:id="611"/>
      <w:bookmarkEnd w:id="612"/>
      <w:bookmarkEnd w:id="613"/>
      <w:bookmarkEnd w:id="614"/>
    </w:p>
    <w:p w14:paraId="2EEEE934" w14:textId="77777777" w:rsidR="005A22E1" w:rsidRPr="00BD6F46" w:rsidRDefault="005A22E1" w:rsidP="005A22E1">
      <w:pPr>
        <w:pStyle w:val="TH"/>
      </w:pPr>
      <w:bookmarkStart w:id="615" w:name="_CRTable6_1_6_2_1_91"/>
      <w:r w:rsidRPr="00BD6F46">
        <w:t>Table </w:t>
      </w:r>
      <w:bookmarkEnd w:id="615"/>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616" w:name="_CR6_1_6_2_1_10"/>
      <w:bookmarkStart w:id="617" w:name="_Toc20227291"/>
      <w:bookmarkStart w:id="618" w:name="_Toc27749522"/>
      <w:bookmarkStart w:id="619" w:name="_Toc28709449"/>
      <w:bookmarkStart w:id="620" w:name="_Toc44671068"/>
      <w:bookmarkStart w:id="621" w:name="_Toc51918976"/>
      <w:bookmarkStart w:id="622" w:name="_Toc187413123"/>
      <w:bookmarkEnd w:id="6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617"/>
      <w:bookmarkEnd w:id="618"/>
      <w:bookmarkEnd w:id="619"/>
      <w:bookmarkEnd w:id="620"/>
      <w:bookmarkEnd w:id="621"/>
      <w:bookmarkEnd w:id="622"/>
    </w:p>
    <w:p w14:paraId="498340AA" w14:textId="77777777" w:rsidR="005A22E1" w:rsidRPr="00BD6F46" w:rsidRDefault="005A22E1" w:rsidP="005A22E1">
      <w:pPr>
        <w:pStyle w:val="TH"/>
      </w:pPr>
      <w:bookmarkStart w:id="623" w:name="_CRTable6_1_6_2_1_101"/>
      <w:r w:rsidRPr="00BD6F46">
        <w:t>Table </w:t>
      </w:r>
      <w:bookmarkEnd w:id="623"/>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624" w:name="_CR6_1_6_2_1_11"/>
      <w:bookmarkStart w:id="625" w:name="_Toc20227292"/>
      <w:bookmarkStart w:id="626" w:name="_Toc27749523"/>
      <w:bookmarkStart w:id="627" w:name="_Toc28709450"/>
      <w:bookmarkStart w:id="628" w:name="_Toc44671069"/>
      <w:bookmarkStart w:id="629" w:name="_Toc51918977"/>
      <w:bookmarkStart w:id="630" w:name="_Toc187413124"/>
      <w:bookmarkEnd w:id="6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625"/>
      <w:bookmarkEnd w:id="626"/>
      <w:bookmarkEnd w:id="627"/>
      <w:bookmarkEnd w:id="628"/>
      <w:bookmarkEnd w:id="629"/>
      <w:bookmarkEnd w:id="630"/>
    </w:p>
    <w:p w14:paraId="3AB1513A" w14:textId="77777777" w:rsidR="005A22E1" w:rsidRPr="00BD6F46" w:rsidRDefault="005A22E1" w:rsidP="005A22E1">
      <w:pPr>
        <w:pStyle w:val="TH"/>
        <w:rPr>
          <w:lang w:eastAsia="zh-CN"/>
        </w:rPr>
      </w:pPr>
      <w:bookmarkStart w:id="631" w:name="_CRTable6_1_6_2_1_111"/>
      <w:r w:rsidRPr="00BD6F46">
        <w:t>Table </w:t>
      </w:r>
      <w:bookmarkEnd w:id="63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632" w:name="_CR6_1_6_2_1_12"/>
      <w:bookmarkStart w:id="633" w:name="_Toc20227293"/>
      <w:bookmarkStart w:id="634" w:name="_Toc27749524"/>
      <w:bookmarkStart w:id="635" w:name="_Toc28709451"/>
      <w:bookmarkStart w:id="636" w:name="_Toc44671070"/>
      <w:bookmarkStart w:id="637" w:name="_Toc51918978"/>
      <w:bookmarkStart w:id="638" w:name="_Toc187413125"/>
      <w:bookmarkEnd w:id="6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633"/>
      <w:bookmarkEnd w:id="634"/>
      <w:bookmarkEnd w:id="635"/>
      <w:bookmarkEnd w:id="636"/>
      <w:bookmarkEnd w:id="637"/>
      <w:bookmarkEnd w:id="638"/>
    </w:p>
    <w:p w14:paraId="170E4560" w14:textId="77777777" w:rsidR="005A22E1" w:rsidRPr="00BD6F46" w:rsidRDefault="005A22E1" w:rsidP="005A22E1">
      <w:pPr>
        <w:pStyle w:val="TH"/>
        <w:rPr>
          <w:lang w:eastAsia="zh-CN"/>
        </w:rPr>
      </w:pPr>
      <w:bookmarkStart w:id="639" w:name="_CRTable6_1_6_2_1_121"/>
      <w:r w:rsidRPr="00BD6F46">
        <w:t>Table </w:t>
      </w:r>
      <w:bookmarkEnd w:id="63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640" w:name="_CR6_1_6_2_1_13"/>
      <w:bookmarkStart w:id="641" w:name="_Toc20227294"/>
      <w:bookmarkStart w:id="642" w:name="_Toc27749525"/>
      <w:bookmarkStart w:id="643" w:name="_Toc28709452"/>
      <w:bookmarkStart w:id="644" w:name="_Toc44671071"/>
      <w:bookmarkStart w:id="645" w:name="_Toc51918979"/>
      <w:bookmarkStart w:id="646" w:name="_Toc187413126"/>
      <w:bookmarkEnd w:id="64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641"/>
      <w:bookmarkEnd w:id="642"/>
      <w:bookmarkEnd w:id="643"/>
      <w:bookmarkEnd w:id="644"/>
      <w:bookmarkEnd w:id="645"/>
      <w:bookmarkEnd w:id="646"/>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647" w:name="_CR6_1_6_2_1_14"/>
      <w:bookmarkStart w:id="648" w:name="_Toc20227295"/>
      <w:bookmarkStart w:id="649" w:name="_Toc27749526"/>
      <w:bookmarkStart w:id="650" w:name="_Toc28709453"/>
      <w:bookmarkStart w:id="651" w:name="_Toc44671072"/>
      <w:bookmarkStart w:id="652" w:name="_Toc51918980"/>
      <w:bookmarkStart w:id="653" w:name="_Toc187413127"/>
      <w:bookmarkEnd w:id="6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648"/>
      <w:bookmarkEnd w:id="649"/>
      <w:bookmarkEnd w:id="650"/>
      <w:bookmarkEnd w:id="651"/>
      <w:bookmarkEnd w:id="652"/>
      <w:bookmarkEnd w:id="653"/>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654" w:name="_CR6_1_6_2_1_15"/>
      <w:bookmarkStart w:id="655" w:name="_Toc20227296"/>
      <w:bookmarkStart w:id="656" w:name="_Toc27749527"/>
      <w:bookmarkStart w:id="657" w:name="_Toc28709454"/>
      <w:bookmarkStart w:id="658" w:name="_Toc44671073"/>
      <w:bookmarkStart w:id="659" w:name="_Toc51918981"/>
      <w:bookmarkStart w:id="660" w:name="_Toc187413128"/>
      <w:bookmarkEnd w:id="6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655"/>
      <w:r w:rsidR="00E42D6B">
        <w:rPr>
          <w:lang w:eastAsia="zh-CN"/>
        </w:rPr>
        <w:t>Void</w:t>
      </w:r>
      <w:bookmarkEnd w:id="656"/>
      <w:bookmarkEnd w:id="657"/>
      <w:bookmarkEnd w:id="658"/>
      <w:bookmarkEnd w:id="659"/>
      <w:bookmarkEnd w:id="660"/>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661" w:name="_CR6_1_6_2_1_16"/>
      <w:bookmarkStart w:id="662" w:name="_Toc27749528"/>
      <w:bookmarkStart w:id="663" w:name="_Toc28709455"/>
      <w:bookmarkStart w:id="664" w:name="_Toc44671074"/>
      <w:bookmarkStart w:id="665" w:name="_Toc51918982"/>
      <w:bookmarkStart w:id="666" w:name="_Toc187413129"/>
      <w:bookmarkEnd w:id="661"/>
      <w:r>
        <w:rPr>
          <w:lang w:eastAsia="zh-CN"/>
        </w:rPr>
        <w:t>6.1.6.2.1.16</w:t>
      </w:r>
      <w:r>
        <w:rPr>
          <w:lang w:eastAsia="zh-CN"/>
        </w:rPr>
        <w:tab/>
        <w:t>Type ChargingNotifyResponse</w:t>
      </w:r>
      <w:bookmarkEnd w:id="662"/>
      <w:bookmarkEnd w:id="663"/>
      <w:bookmarkEnd w:id="664"/>
      <w:bookmarkEnd w:id="665"/>
      <w:bookmarkEnd w:id="666"/>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667" w:name="_CR6_1_6_2_1_17"/>
      <w:bookmarkStart w:id="668" w:name="_Toc187413130"/>
      <w:bookmarkEnd w:id="667"/>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668"/>
    </w:p>
    <w:p w14:paraId="29DFD6D1" w14:textId="77777777" w:rsidR="00E15EA3" w:rsidRPr="00BD6F46" w:rsidRDefault="00E15EA3" w:rsidP="00E15EA3">
      <w:pPr>
        <w:pStyle w:val="TH"/>
      </w:pPr>
      <w:bookmarkStart w:id="669" w:name="_CRTable6_1_6_2_1_171"/>
      <w:r w:rsidRPr="00BD6F46">
        <w:t>Table </w:t>
      </w:r>
      <w:bookmarkEnd w:id="66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670" w:name="_CR6_1_6_2_1_18"/>
      <w:bookmarkStart w:id="671" w:name="_Toc187413131"/>
      <w:bookmarkEnd w:id="67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671"/>
    </w:p>
    <w:p w14:paraId="5216369F" w14:textId="77777777" w:rsidR="00E15EA3" w:rsidRPr="00BD6F46" w:rsidRDefault="00E15EA3" w:rsidP="00E15EA3">
      <w:pPr>
        <w:pStyle w:val="TH"/>
      </w:pPr>
      <w:bookmarkStart w:id="672" w:name="_CRTable6_1_6_2_1_181"/>
      <w:r w:rsidRPr="00BD6F46">
        <w:t>Table </w:t>
      </w:r>
      <w:bookmarkEnd w:id="6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673" w:name="_CR6_1_6_2_2"/>
      <w:bookmarkStart w:id="674" w:name="_Toc20227297"/>
      <w:bookmarkStart w:id="675" w:name="_Toc27749529"/>
      <w:bookmarkStart w:id="676" w:name="_Toc28709456"/>
      <w:bookmarkStart w:id="677" w:name="_Toc44671075"/>
      <w:bookmarkStart w:id="678" w:name="_Toc51918983"/>
      <w:bookmarkStart w:id="679" w:name="_Toc187413132"/>
      <w:bookmarkEnd w:id="6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674"/>
      <w:bookmarkEnd w:id="675"/>
      <w:bookmarkEnd w:id="676"/>
      <w:bookmarkEnd w:id="677"/>
      <w:bookmarkEnd w:id="678"/>
      <w:bookmarkEnd w:id="679"/>
    </w:p>
    <w:p w14:paraId="5D7FB6F0" w14:textId="77777777" w:rsidR="005A22E1" w:rsidRPr="00BD6F46" w:rsidRDefault="00FF0A50" w:rsidP="007F2678">
      <w:pPr>
        <w:pStyle w:val="Heading6"/>
        <w:rPr>
          <w:lang w:eastAsia="zh-CN"/>
        </w:rPr>
      </w:pPr>
      <w:bookmarkStart w:id="680" w:name="_CR6_1_6_2_2_1"/>
      <w:bookmarkStart w:id="681" w:name="_Toc20227298"/>
      <w:bookmarkStart w:id="682" w:name="_Toc27749530"/>
      <w:bookmarkStart w:id="683" w:name="_Toc28709457"/>
      <w:bookmarkStart w:id="684" w:name="_Toc44671076"/>
      <w:bookmarkStart w:id="685" w:name="_Toc51918984"/>
      <w:bookmarkStart w:id="686" w:name="_Toc187413133"/>
      <w:bookmarkEnd w:id="6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681"/>
      <w:bookmarkEnd w:id="682"/>
      <w:bookmarkEnd w:id="683"/>
      <w:bookmarkEnd w:id="684"/>
      <w:bookmarkEnd w:id="685"/>
      <w:bookmarkEnd w:id="686"/>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bookmarkStart w:id="687" w:name="_CRTable6_1_6_2_2_11"/>
      <w:r w:rsidRPr="00BD6F46">
        <w:t>Table </w:t>
      </w:r>
      <w:bookmarkEnd w:id="687"/>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688" w:name="_CR6_1_6_2_2_2"/>
      <w:bookmarkStart w:id="689" w:name="_Toc20227299"/>
      <w:bookmarkStart w:id="690" w:name="_Toc27749531"/>
      <w:bookmarkStart w:id="691" w:name="_Toc28709458"/>
      <w:bookmarkStart w:id="692" w:name="_Toc44671077"/>
      <w:bookmarkStart w:id="693" w:name="_Toc51918985"/>
      <w:bookmarkStart w:id="694" w:name="_Toc187413134"/>
      <w:bookmarkEnd w:id="6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689"/>
      <w:bookmarkEnd w:id="690"/>
      <w:bookmarkEnd w:id="691"/>
      <w:bookmarkEnd w:id="692"/>
      <w:bookmarkEnd w:id="693"/>
      <w:bookmarkEnd w:id="694"/>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bookmarkStart w:id="695" w:name="_CRTable6_1_6_2_2_21"/>
      <w:r w:rsidRPr="00BD6F46">
        <w:t>Table </w:t>
      </w:r>
      <w:bookmarkEnd w:id="695"/>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696" w:name="_CR6_1_6_2_2_3"/>
      <w:bookmarkStart w:id="697" w:name="_Toc20227300"/>
      <w:bookmarkStart w:id="698" w:name="_Toc27749532"/>
      <w:bookmarkStart w:id="699" w:name="_Toc28709459"/>
      <w:bookmarkStart w:id="700" w:name="_Toc44671078"/>
      <w:bookmarkStart w:id="701" w:name="_Toc51918986"/>
      <w:bookmarkStart w:id="702" w:name="_Toc187413135"/>
      <w:bookmarkEnd w:id="69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697"/>
      <w:bookmarkEnd w:id="698"/>
      <w:bookmarkEnd w:id="699"/>
      <w:bookmarkEnd w:id="700"/>
      <w:bookmarkEnd w:id="701"/>
      <w:bookmarkEnd w:id="702"/>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bookmarkStart w:id="703" w:name="_CRTable6_1_6_2_2_31"/>
      <w:r w:rsidRPr="00BD6F46">
        <w:t>Table </w:t>
      </w:r>
      <w:bookmarkEnd w:id="703"/>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704" w:name="_CR6_1_6_2_2_4"/>
      <w:bookmarkStart w:id="705" w:name="_Toc20227301"/>
      <w:bookmarkStart w:id="706" w:name="_Toc27749533"/>
      <w:bookmarkStart w:id="707" w:name="_Toc28709460"/>
      <w:bookmarkStart w:id="708" w:name="_Toc44671079"/>
      <w:bookmarkStart w:id="709" w:name="_Toc51918987"/>
      <w:bookmarkStart w:id="710" w:name="_Toc187413136"/>
      <w:bookmarkEnd w:id="7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705"/>
      <w:bookmarkEnd w:id="706"/>
      <w:bookmarkEnd w:id="707"/>
      <w:bookmarkEnd w:id="708"/>
      <w:bookmarkEnd w:id="709"/>
      <w:bookmarkEnd w:id="710"/>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bookmarkStart w:id="711" w:name="_CRTable6_1_6_2_2_41"/>
      <w:r w:rsidRPr="00BD6F46">
        <w:t>Table</w:t>
      </w:r>
      <w:r w:rsidR="00F748CA" w:rsidRPr="00BD6F46">
        <w:t> </w:t>
      </w:r>
      <w:bookmarkEnd w:id="711"/>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712" w:name="_CR6_1_6_2_2_5"/>
      <w:bookmarkStart w:id="713" w:name="_Toc20227302"/>
      <w:bookmarkStart w:id="714" w:name="_Toc27749534"/>
      <w:bookmarkStart w:id="715" w:name="_Toc28709461"/>
      <w:bookmarkStart w:id="716" w:name="_Toc44671080"/>
      <w:bookmarkStart w:id="717" w:name="_Toc51918988"/>
      <w:bookmarkStart w:id="718" w:name="_Toc187413137"/>
      <w:bookmarkEnd w:id="7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713"/>
      <w:bookmarkEnd w:id="714"/>
      <w:bookmarkEnd w:id="715"/>
      <w:bookmarkEnd w:id="716"/>
      <w:bookmarkEnd w:id="717"/>
      <w:bookmarkEnd w:id="718"/>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bookmarkStart w:id="719" w:name="_CRTable6_1_6_2_2_51"/>
      <w:r w:rsidRPr="00BD6F46">
        <w:t>Table </w:t>
      </w:r>
      <w:bookmarkEnd w:id="71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720" w:name="_CR6_1_6_2_2_6"/>
      <w:bookmarkStart w:id="721" w:name="_Toc20227303"/>
      <w:bookmarkStart w:id="722" w:name="_Toc27749535"/>
      <w:bookmarkStart w:id="723" w:name="_Toc28709462"/>
      <w:bookmarkStart w:id="724" w:name="_Toc44671081"/>
      <w:bookmarkStart w:id="725" w:name="_Toc51918989"/>
      <w:bookmarkStart w:id="726" w:name="_Toc187413138"/>
      <w:bookmarkEnd w:id="72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721"/>
      <w:bookmarkEnd w:id="722"/>
      <w:bookmarkEnd w:id="723"/>
      <w:bookmarkEnd w:id="724"/>
      <w:bookmarkEnd w:id="725"/>
      <w:bookmarkEnd w:id="726"/>
    </w:p>
    <w:p w14:paraId="51A5BBDA" w14:textId="77777777" w:rsidR="005A22E1" w:rsidRPr="00BD6F46" w:rsidRDefault="005A22E1" w:rsidP="005A22E1">
      <w:pPr>
        <w:pStyle w:val="TH"/>
      </w:pPr>
      <w:bookmarkStart w:id="727" w:name="_CRTable6_1_6_2_2_61"/>
      <w:r w:rsidRPr="00BD6F46">
        <w:t>Table</w:t>
      </w:r>
      <w:r w:rsidR="002C6BA0" w:rsidRPr="00BD6F46">
        <w:t> </w:t>
      </w:r>
      <w:bookmarkEnd w:id="72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728" w:name="_CR6_1_6_2_2_7"/>
      <w:bookmarkStart w:id="729" w:name="_Toc20227304"/>
      <w:bookmarkStart w:id="730" w:name="_Toc27749536"/>
      <w:bookmarkStart w:id="731" w:name="_Toc28709463"/>
      <w:bookmarkStart w:id="732" w:name="_Toc44671082"/>
      <w:bookmarkStart w:id="733" w:name="_Toc51918990"/>
      <w:bookmarkStart w:id="734" w:name="_Toc187413139"/>
      <w:bookmarkEnd w:id="7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729"/>
      <w:bookmarkEnd w:id="730"/>
      <w:bookmarkEnd w:id="731"/>
      <w:bookmarkEnd w:id="732"/>
      <w:bookmarkEnd w:id="733"/>
      <w:bookmarkEnd w:id="734"/>
    </w:p>
    <w:p w14:paraId="299C027F" w14:textId="77777777" w:rsidR="005A22E1" w:rsidRPr="00BD6F46" w:rsidRDefault="005A22E1" w:rsidP="005A22E1">
      <w:pPr>
        <w:pStyle w:val="TH"/>
      </w:pPr>
      <w:bookmarkStart w:id="735" w:name="_CRTable6_1_6_2_2_71"/>
      <w:r w:rsidRPr="00BD6F46">
        <w:t>Table</w:t>
      </w:r>
      <w:r w:rsidR="002C6BA0" w:rsidRPr="00BD6F46">
        <w:t> </w:t>
      </w:r>
      <w:bookmarkEnd w:id="73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736" w:name="_CR6_1_6_2_2_8"/>
      <w:bookmarkStart w:id="737" w:name="_Toc20227305"/>
      <w:bookmarkStart w:id="738" w:name="_Toc27749537"/>
      <w:bookmarkStart w:id="739" w:name="_Toc28709464"/>
      <w:bookmarkStart w:id="740" w:name="_Toc44671083"/>
      <w:bookmarkStart w:id="741" w:name="_Toc51918991"/>
      <w:bookmarkStart w:id="742" w:name="_Toc187413140"/>
      <w:bookmarkEnd w:id="73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737"/>
      <w:bookmarkEnd w:id="738"/>
      <w:bookmarkEnd w:id="739"/>
      <w:bookmarkEnd w:id="740"/>
      <w:bookmarkEnd w:id="741"/>
      <w:bookmarkEnd w:id="742"/>
    </w:p>
    <w:p w14:paraId="0CC5402A" w14:textId="77777777" w:rsidR="005A22E1" w:rsidRPr="00BD6F46" w:rsidRDefault="005A22E1" w:rsidP="005A22E1">
      <w:pPr>
        <w:pStyle w:val="TH"/>
      </w:pPr>
      <w:bookmarkStart w:id="743" w:name="_CRTable6_1_6_2_2_81"/>
      <w:r w:rsidRPr="00BD6F46">
        <w:t>Table</w:t>
      </w:r>
      <w:r w:rsidR="002C6BA0" w:rsidRPr="00BD6F46">
        <w:t> </w:t>
      </w:r>
      <w:bookmarkEnd w:id="743"/>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5A22E1"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5A22E1" w:rsidRPr="00BD6F46" w:rsidRDefault="005A22E1" w:rsidP="004C6D5A">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5A22E1" w:rsidRPr="00BD6F46" w:rsidRDefault="005A22E1" w:rsidP="004C6D5A">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5A22E1" w:rsidRPr="00BD6F46" w:rsidRDefault="005A22E1" w:rsidP="004C6D5A">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77777777" w:rsidR="005A22E1" w:rsidRPr="00BD6F46" w:rsidRDefault="005A22E1" w:rsidP="004C6D5A">
            <w:pPr>
              <w:pStyle w:val="TAH"/>
              <w:jc w:val="left"/>
              <w:rPr>
                <w:b w:val="0"/>
                <w:noProof/>
                <w:lang w:eastAsia="zh-CN"/>
              </w:rPr>
            </w:pPr>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5A22E1" w:rsidRPr="00BD6F46" w:rsidRDefault="005A22E1" w:rsidP="004C6D5A">
            <w:pPr>
              <w:pStyle w:val="TAL"/>
              <w:rPr>
                <w:rFonts w:cs="Arial"/>
                <w:szCs w:val="18"/>
              </w:rPr>
            </w:pPr>
          </w:p>
        </w:tc>
      </w:tr>
      <w:tr w:rsidR="005A22E1"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5A22E1" w:rsidRPr="00BD6F46" w:rsidRDefault="005A22E1" w:rsidP="004C6D5A">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5A22E1" w:rsidRPr="00BD6F46" w:rsidRDefault="005A22E1" w:rsidP="004C6D5A">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77777777" w:rsidR="005A22E1" w:rsidRPr="00BD6F46" w:rsidRDefault="005A22E1" w:rsidP="004C6D5A">
            <w:pPr>
              <w:pStyle w:val="TAL"/>
              <w:rPr>
                <w:noProof/>
                <w:lang w:eastAsia="zh-CN"/>
              </w:rPr>
            </w:pPr>
            <w:r w:rsidRPr="00BD6F46">
              <w:rPr>
                <w:rFonts w:hint="eastAsia"/>
                <w:noProof/>
                <w:lang w:eastAsia="zh-CN"/>
              </w:rPr>
              <w:t xml:space="preserve">type of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5A22E1" w:rsidRPr="00BD6F46" w:rsidRDefault="005A22E1" w:rsidP="004C6D5A">
            <w:pPr>
              <w:pStyle w:val="TAL"/>
              <w:rPr>
                <w:rFonts w:cs="Arial"/>
                <w:szCs w:val="18"/>
              </w:rPr>
            </w:pPr>
          </w:p>
        </w:tc>
      </w:tr>
      <w:tr w:rsidR="005A22E1"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5A22E1" w:rsidRPr="00BD6F46" w:rsidRDefault="005A22E1" w:rsidP="004C6D5A">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5A22E1" w:rsidRPr="00BD6F46" w:rsidRDefault="005A22E1" w:rsidP="004C6D5A">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5A22E1" w:rsidRPr="00BD6F46" w:rsidRDefault="005A22E1" w:rsidP="004C6D5A">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5A22E1" w:rsidRPr="00BD6F46" w:rsidRDefault="005A22E1" w:rsidP="004C6D5A">
            <w:pPr>
              <w:pStyle w:val="TAL"/>
              <w:rPr>
                <w:rFonts w:cs="Arial"/>
                <w:szCs w:val="18"/>
              </w:rPr>
            </w:pPr>
          </w:p>
        </w:tc>
      </w:tr>
      <w:tr w:rsidR="005A22E1"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5A22E1" w:rsidRPr="00BD6F46" w:rsidRDefault="005A22E1" w:rsidP="004C6D5A">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5A22E1" w:rsidRPr="00BD6F46" w:rsidRDefault="005A22E1" w:rsidP="004C6D5A">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5A22E1" w:rsidRPr="00BD6F46" w:rsidRDefault="005A22E1" w:rsidP="004C6D5A">
            <w:pPr>
              <w:pStyle w:val="TAL"/>
              <w:rPr>
                <w:rFonts w:cs="Arial"/>
                <w:szCs w:val="18"/>
              </w:rPr>
            </w:pPr>
          </w:p>
        </w:tc>
      </w:tr>
      <w:tr w:rsidR="005A22E1"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5A22E1" w:rsidRPr="00BD6F46" w:rsidRDefault="005A22E1" w:rsidP="004C6D5A">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5A22E1" w:rsidRPr="00BD6F46" w:rsidRDefault="005A22E1" w:rsidP="004C6D5A">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5A22E1" w:rsidRPr="00BD6F46" w:rsidRDefault="00952902" w:rsidP="004C6D5A">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5A22E1" w:rsidRPr="00BD6F46" w:rsidRDefault="005A22E1" w:rsidP="004C6D5A">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5A22E1" w:rsidRPr="00BD6F46" w:rsidRDefault="005A22E1" w:rsidP="004C6D5A">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5A22E1" w:rsidRPr="00BD6F46" w:rsidRDefault="005A22E1" w:rsidP="004C6D5A">
            <w:pPr>
              <w:pStyle w:val="TAL"/>
              <w:rPr>
                <w:rFonts w:cs="Arial"/>
                <w:szCs w:val="18"/>
              </w:rPr>
            </w:pPr>
          </w:p>
        </w:tc>
      </w:tr>
      <w:tr w:rsidR="00A27659"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A27659" w:rsidRPr="00BD6F46" w:rsidRDefault="00A27659" w:rsidP="00A27659">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A27659" w:rsidRPr="00BD6F46" w:rsidRDefault="00A27659" w:rsidP="00A27659">
            <w:pPr>
              <w:pStyle w:val="TAL"/>
              <w:rPr>
                <w:lang w:eastAsia="zh-CN"/>
              </w:rPr>
            </w:pPr>
            <w:r w:rsidRPr="00BD6F46">
              <w:t>PlmnId</w:t>
            </w:r>
          </w:p>
          <w:p w14:paraId="39CEF07B" w14:textId="77777777" w:rsidR="00A27659" w:rsidRPr="00BD6F46" w:rsidRDefault="00A27659" w:rsidP="00A27659">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A27659" w:rsidRPr="00BD6F46" w:rsidRDefault="00952902" w:rsidP="00A27659">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A27659" w:rsidRPr="00BD6F46" w:rsidRDefault="00A27659" w:rsidP="00A27659">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A27659" w:rsidRPr="00BD6F46" w:rsidRDefault="00A27659" w:rsidP="00A27659">
            <w:pPr>
              <w:pStyle w:val="TAL"/>
              <w:rPr>
                <w:rFonts w:cs="Arial"/>
                <w:szCs w:val="18"/>
              </w:rPr>
            </w:pPr>
          </w:p>
        </w:tc>
      </w:tr>
      <w:tr w:rsidR="00A27659"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A27659" w:rsidRPr="00BD6F46" w:rsidRDefault="00A27659" w:rsidP="00A27659">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A27659" w:rsidRPr="00BD6F46" w:rsidRDefault="00A27659" w:rsidP="00A27659">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A27659" w:rsidRPr="00BD6F46" w:rsidRDefault="00A27659" w:rsidP="00A27659">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A27659" w:rsidRPr="00BD6F46" w:rsidRDefault="00A27659" w:rsidP="00A27659">
            <w:pPr>
              <w:pStyle w:val="TAL"/>
              <w:rPr>
                <w:noProof/>
                <w:lang w:eastAsia="zh-CN"/>
              </w:rPr>
            </w:pPr>
            <w:r w:rsidRPr="00BD6F46">
              <w:rPr>
                <w:noProof/>
                <w:lang w:eastAsia="zh-CN"/>
              </w:rPr>
              <w:t xml:space="preserve">the RAT Type of the </w:t>
            </w:r>
            <w:r w:rsidRPr="00BD6F46">
              <w:rPr>
                <w:rFonts w:hint="eastAsia"/>
                <w:noProof/>
                <w:lang w:eastAsia="zh-CN"/>
              </w:rPr>
              <w:t xml:space="preserve">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A27659" w:rsidRPr="00BD6F46" w:rsidRDefault="00A27659" w:rsidP="00A27659">
            <w:pPr>
              <w:pStyle w:val="TAL"/>
              <w:rPr>
                <w:rFonts w:cs="Arial"/>
                <w:szCs w:val="18"/>
              </w:rPr>
            </w:pPr>
          </w:p>
        </w:tc>
      </w:tr>
      <w:tr w:rsidR="005E171C"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5E171C" w:rsidRPr="00BD6F46" w:rsidRDefault="005E171C" w:rsidP="00EB3F24">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5E171C" w:rsidRPr="00BD6F46" w:rsidRDefault="005E171C" w:rsidP="00EB3F24">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5E171C" w:rsidRPr="00BD6F46" w:rsidRDefault="005E171C" w:rsidP="00EB3F24">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5E171C" w:rsidRPr="00BD6F46" w:rsidRDefault="005E171C" w:rsidP="00EB3F24">
            <w:pPr>
              <w:pStyle w:val="TAL"/>
              <w:rPr>
                <w:rFonts w:cs="Arial"/>
                <w:szCs w:val="18"/>
              </w:rPr>
            </w:pPr>
            <w:r>
              <w:rPr>
                <w:rFonts w:cs="Arial"/>
                <w:szCs w:val="18"/>
              </w:rPr>
              <w:t>ATSSS</w:t>
            </w:r>
          </w:p>
        </w:tc>
      </w:tr>
      <w:tr w:rsidR="00A27659"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A27659" w:rsidRPr="00BD6F46" w:rsidRDefault="00A27659" w:rsidP="00A27659">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A27659" w:rsidRPr="00BD6F46" w:rsidRDefault="0014027D" w:rsidP="00A27659">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A27659" w:rsidRPr="00BD6F46" w:rsidRDefault="00A27659" w:rsidP="00A27659">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A27659" w:rsidRPr="00BD6F46" w:rsidRDefault="00A27659" w:rsidP="00A27659">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A27659" w:rsidRPr="00BD6F46" w:rsidRDefault="00A27659" w:rsidP="00A27659">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A27659" w:rsidRPr="00BD6F46" w:rsidRDefault="00A27659" w:rsidP="00A27659">
            <w:pPr>
              <w:pStyle w:val="TAL"/>
              <w:rPr>
                <w:rFonts w:cs="Arial"/>
                <w:szCs w:val="18"/>
              </w:rPr>
            </w:pPr>
          </w:p>
        </w:tc>
      </w:tr>
      <w:tr w:rsidR="008809F1"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8809F1" w:rsidRPr="00BD6F46" w:rsidRDefault="008809F1" w:rsidP="008809F1">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8809F1" w:rsidRDefault="008809F1" w:rsidP="008809F1">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8809F1" w:rsidRPr="00BD6F46" w:rsidRDefault="008809F1" w:rsidP="008809F1">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8809F1" w:rsidRPr="00BD6F46" w:rsidRDefault="008809F1" w:rsidP="008809F1">
            <w:pPr>
              <w:pStyle w:val="TAL"/>
              <w:rPr>
                <w:rFonts w:cs="Arial"/>
                <w:szCs w:val="18"/>
              </w:rPr>
            </w:pPr>
          </w:p>
        </w:tc>
      </w:tr>
      <w:tr w:rsidR="008809F1"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8809F1" w:rsidRPr="00BD6F46" w:rsidRDefault="008809F1" w:rsidP="008809F1">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8809F1" w:rsidRPr="00BD6F46" w:rsidRDefault="008809F1" w:rsidP="008809F1">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552D55" w:rsidRPr="00D276C0" w:rsidRDefault="008809F1" w:rsidP="00552D55">
            <w:pPr>
              <w:pStyle w:val="TAL"/>
            </w:pPr>
            <w:r w:rsidRPr="00BD6F46">
              <w:t>the Charging Characteristics for this PDU session.</w:t>
            </w:r>
          </w:p>
          <w:p w14:paraId="56299F6C" w14:textId="77777777" w:rsidR="00552D55" w:rsidRPr="00D276C0" w:rsidRDefault="00552D55" w:rsidP="00552D55">
            <w:pPr>
              <w:pStyle w:val="TAL"/>
              <w:rPr>
                <w:rFonts w:cs="Arial"/>
                <w:lang w:eastAsia="ja-JP"/>
              </w:rPr>
            </w:pPr>
            <w:r w:rsidRPr="00D276C0">
              <w:rPr>
                <w:rFonts w:cs="Arial"/>
                <w:lang w:eastAsia="ja-JP"/>
              </w:rPr>
              <w:t>It carries the value in hexadecimal representation</w:t>
            </w:r>
          </w:p>
          <w:p w14:paraId="15D5CBED" w14:textId="77777777" w:rsidR="008809F1" w:rsidRPr="00BD6F46" w:rsidRDefault="00552D55" w:rsidP="00552D55">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8809F1" w:rsidRPr="00BD6F46" w:rsidRDefault="008809F1" w:rsidP="008809F1">
            <w:pPr>
              <w:pStyle w:val="TAL"/>
              <w:rPr>
                <w:rFonts w:cs="Arial"/>
                <w:szCs w:val="18"/>
              </w:rPr>
            </w:pPr>
          </w:p>
        </w:tc>
      </w:tr>
      <w:tr w:rsidR="008809F1"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8809F1" w:rsidRPr="00BD6F46" w:rsidRDefault="008809F1" w:rsidP="008809F1">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8809F1" w:rsidRPr="00BD6F46" w:rsidRDefault="008809F1" w:rsidP="008809F1">
            <w:pPr>
              <w:pStyle w:val="TAL"/>
              <w:rPr>
                <w:rFonts w:cs="Arial"/>
                <w:szCs w:val="18"/>
              </w:rPr>
            </w:pPr>
          </w:p>
        </w:tc>
      </w:tr>
      <w:tr w:rsidR="008809F1"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8809F1" w:rsidRPr="00BD6F46" w:rsidRDefault="008809F1" w:rsidP="008809F1">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8809F1" w:rsidRPr="00BD6F46" w:rsidRDefault="008809F1" w:rsidP="008809F1">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8809F1" w:rsidRPr="00BD6F46" w:rsidRDefault="008809F1" w:rsidP="008809F1">
            <w:pPr>
              <w:pStyle w:val="TAL"/>
              <w:rPr>
                <w:noProof/>
                <w:lang w:eastAsia="zh-CN"/>
              </w:rPr>
            </w:pPr>
            <w:r w:rsidRPr="00BD6F46">
              <w:rPr>
                <w:noProof/>
              </w:rPr>
              <w:t xml:space="preserve">the </w:t>
            </w:r>
            <w:r w:rsidR="00D80AAC">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8809F1" w:rsidRPr="00BD6F46" w:rsidRDefault="008809F1" w:rsidP="008809F1">
            <w:pPr>
              <w:pStyle w:val="TAL"/>
              <w:rPr>
                <w:rFonts w:cs="Arial"/>
                <w:szCs w:val="18"/>
              </w:rPr>
            </w:pPr>
          </w:p>
        </w:tc>
      </w:tr>
      <w:tr w:rsidR="00952902"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952902" w:rsidRPr="00BD6F46" w:rsidRDefault="00952902" w:rsidP="00952902">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952902" w:rsidRPr="00BD6F46" w:rsidRDefault="00952902" w:rsidP="00952902">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952902" w:rsidRPr="00BD6F46" w:rsidRDefault="00952902" w:rsidP="00952902">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952902" w:rsidRPr="00BD6F46" w:rsidRDefault="00952902" w:rsidP="00952902">
            <w:pPr>
              <w:pStyle w:val="TAL"/>
              <w:rPr>
                <w:rFonts w:cs="Arial"/>
                <w:szCs w:val="18"/>
              </w:rPr>
            </w:pPr>
          </w:p>
        </w:tc>
      </w:tr>
      <w:tr w:rsidR="00952902"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952902" w:rsidRPr="00BD6F46" w:rsidRDefault="00952902" w:rsidP="00952902">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952902" w:rsidRPr="00BD6F46" w:rsidRDefault="00952902" w:rsidP="00952902">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952902" w:rsidRPr="00BD6F46" w:rsidRDefault="00952902" w:rsidP="00952902">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952902" w:rsidRPr="00BD6F46" w:rsidRDefault="00952902" w:rsidP="00952902">
            <w:pPr>
              <w:pStyle w:val="TAL"/>
              <w:rPr>
                <w:rFonts w:cs="Arial"/>
                <w:szCs w:val="18"/>
              </w:rPr>
            </w:pPr>
          </w:p>
        </w:tc>
      </w:tr>
      <w:tr w:rsidR="00952902"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952902" w:rsidRPr="00BD6F46" w:rsidRDefault="00952902" w:rsidP="00952902">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952902" w:rsidRPr="00BD6F46" w:rsidRDefault="00952902" w:rsidP="00952902">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952902" w:rsidRPr="00BD6F46" w:rsidRDefault="00952902" w:rsidP="00952902">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952902" w:rsidRPr="00BD6F46" w:rsidRDefault="00952902" w:rsidP="00952902">
            <w:pPr>
              <w:pStyle w:val="TAL"/>
              <w:rPr>
                <w:rFonts w:cs="Arial"/>
                <w:szCs w:val="18"/>
              </w:rPr>
            </w:pPr>
          </w:p>
        </w:tc>
      </w:tr>
      <w:tr w:rsidR="00952902"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952902" w:rsidRPr="00BD6F46" w:rsidRDefault="00952902" w:rsidP="00952902">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952902" w:rsidRPr="00BD6F46" w:rsidRDefault="00952902" w:rsidP="00952902">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952902" w:rsidRPr="00BD6F46" w:rsidRDefault="00952902" w:rsidP="00952902">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952902" w:rsidRPr="00BD6F46" w:rsidRDefault="00952902" w:rsidP="00952902">
            <w:pPr>
              <w:pStyle w:val="TAL"/>
              <w:rPr>
                <w:rFonts w:cs="Arial"/>
                <w:szCs w:val="18"/>
              </w:rPr>
            </w:pPr>
          </w:p>
        </w:tc>
      </w:tr>
      <w:tr w:rsidR="00952902"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952902" w:rsidRPr="00BD6F46" w:rsidRDefault="00952902" w:rsidP="00952902">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952902" w:rsidRPr="00BD6F46" w:rsidRDefault="00952902" w:rsidP="00952902">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952902" w:rsidRPr="00BD6F46" w:rsidRDefault="00952902" w:rsidP="00952902">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952902" w:rsidRPr="00BD6F46" w:rsidRDefault="00952902" w:rsidP="00952902">
            <w:pPr>
              <w:pStyle w:val="TAL"/>
              <w:rPr>
                <w:rFonts w:cs="Arial"/>
                <w:szCs w:val="18"/>
              </w:rPr>
            </w:pPr>
          </w:p>
        </w:tc>
      </w:tr>
      <w:tr w:rsidR="00952902"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952902" w:rsidRPr="00BD6F46" w:rsidRDefault="00952902" w:rsidP="00952902">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952902" w:rsidRPr="00BD6F46" w:rsidRDefault="00952902" w:rsidP="00952902">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952902" w:rsidRPr="002F5A3B" w:rsidRDefault="00952902" w:rsidP="00952902">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952902" w:rsidRPr="00BD6F46" w:rsidRDefault="00952902" w:rsidP="00952902">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952902" w:rsidRPr="00BD6F46" w:rsidRDefault="00952902" w:rsidP="00952902">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952902" w:rsidRPr="00BD6F46" w:rsidRDefault="00952902" w:rsidP="00952902">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2902"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952902" w:rsidRPr="00BD6F46" w:rsidRDefault="00952902" w:rsidP="00952902">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952902" w:rsidRPr="00BD6F46" w:rsidRDefault="00952902" w:rsidP="00952902">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952902" w:rsidRPr="00BD6F46" w:rsidRDefault="00952902" w:rsidP="00952902">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952902" w:rsidRPr="00BD6F46" w:rsidRDefault="00952902" w:rsidP="00952902">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952902" w:rsidRPr="00BD6F46" w:rsidRDefault="00952902" w:rsidP="00952902">
            <w:pPr>
              <w:pStyle w:val="TAL"/>
              <w:rPr>
                <w:rFonts w:cs="Arial"/>
                <w:szCs w:val="18"/>
              </w:rPr>
            </w:pPr>
          </w:p>
        </w:tc>
      </w:tr>
      <w:tr w:rsidR="00952902"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952902" w:rsidRDefault="00952902" w:rsidP="00952902">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952902" w:rsidRDefault="00952902" w:rsidP="00952902">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952902" w:rsidRPr="00BD6F46" w:rsidRDefault="00952902" w:rsidP="00952902">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952902" w:rsidRPr="00BD6F46" w:rsidRDefault="00952902" w:rsidP="00952902">
            <w:pPr>
              <w:pStyle w:val="TAL"/>
              <w:rPr>
                <w:rFonts w:cs="Arial"/>
                <w:szCs w:val="18"/>
              </w:rPr>
            </w:pPr>
          </w:p>
        </w:tc>
      </w:tr>
      <w:tr w:rsidR="00952902"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952902" w:rsidRDefault="00952902" w:rsidP="00952902">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952902" w:rsidRDefault="00952902" w:rsidP="00952902">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952902" w:rsidRPr="00BD6F46" w:rsidRDefault="00952902" w:rsidP="00952902">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952902" w:rsidRPr="00BD6F46" w:rsidRDefault="00952902" w:rsidP="00952902">
            <w:pPr>
              <w:pStyle w:val="TAL"/>
              <w:rPr>
                <w:rFonts w:cs="Arial"/>
                <w:szCs w:val="18"/>
              </w:rPr>
            </w:pPr>
          </w:p>
        </w:tc>
      </w:tr>
      <w:tr w:rsidR="008809F1"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8809F1" w:rsidRDefault="008809F1" w:rsidP="008809F1">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8809F1" w:rsidRDefault="008809F1" w:rsidP="008809F1">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8809F1" w:rsidRPr="00BD6F46" w:rsidRDefault="008809F1" w:rsidP="008809F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8809F1" w:rsidRPr="00BD6F46" w:rsidRDefault="008809F1" w:rsidP="008809F1">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8809F1" w:rsidRPr="00BD6F46" w:rsidRDefault="008809F1" w:rsidP="008809F1">
            <w:pPr>
              <w:pStyle w:val="TAL"/>
              <w:rPr>
                <w:rFonts w:cs="Arial"/>
                <w:szCs w:val="18"/>
              </w:rPr>
            </w:pPr>
          </w:p>
        </w:tc>
      </w:tr>
      <w:tr w:rsidR="005E171C"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5E171C" w:rsidRDefault="005E171C" w:rsidP="00EB3F24">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5E171C" w:rsidRDefault="005E171C" w:rsidP="00EB3F24">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5E171C" w:rsidRPr="00BD6F46" w:rsidRDefault="005E171C" w:rsidP="00EB3F24">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5E171C" w:rsidRPr="00BD6F46" w:rsidRDefault="005E171C" w:rsidP="00EB3F24">
            <w:pPr>
              <w:pStyle w:val="TAL"/>
              <w:rPr>
                <w:rFonts w:cs="Arial"/>
                <w:szCs w:val="18"/>
              </w:rPr>
            </w:pPr>
            <w:r>
              <w:rPr>
                <w:rFonts w:cs="Arial"/>
                <w:szCs w:val="18"/>
              </w:rPr>
              <w:t>ATSSS</w:t>
            </w:r>
          </w:p>
        </w:tc>
      </w:tr>
      <w:tr w:rsidR="00A03854"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A03854" w:rsidRDefault="00A03854" w:rsidP="00A03854">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A03854" w:rsidRDefault="00A03854" w:rsidP="00A03854">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A03854" w:rsidRDefault="00A03854" w:rsidP="00A03854">
            <w:pPr>
              <w:pStyle w:val="TAL"/>
              <w:rPr>
                <w:lang w:eastAsia="zh-CN"/>
              </w:rPr>
            </w:pPr>
            <w:r>
              <w:rPr>
                <w:lang w:eastAsia="zh-CN"/>
              </w:rPr>
              <w:t>Indicates the redundant transmission type.</w:t>
            </w:r>
          </w:p>
          <w:p w14:paraId="0CD2931A" w14:textId="77777777" w:rsidR="00A03854" w:rsidRPr="00BD6F46" w:rsidRDefault="00A03854" w:rsidP="00A03854">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A03854" w:rsidRDefault="00A03854" w:rsidP="00A03854">
            <w:pPr>
              <w:pStyle w:val="TAL"/>
              <w:rPr>
                <w:rFonts w:cs="Arial"/>
                <w:szCs w:val="18"/>
              </w:rPr>
            </w:pPr>
            <w:r>
              <w:rPr>
                <w:rFonts w:cs="Arial"/>
                <w:szCs w:val="18"/>
                <w:lang w:eastAsia="zh-CN"/>
              </w:rPr>
              <w:t>URLLC</w:t>
            </w:r>
          </w:p>
        </w:tc>
      </w:tr>
      <w:tr w:rsidR="00A03854"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A03854" w:rsidRDefault="00A03854" w:rsidP="00A03854">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A03854" w:rsidRDefault="00A03854" w:rsidP="00A03854">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A03854" w:rsidRPr="00BD6F46" w:rsidRDefault="00A03854" w:rsidP="00A03854">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A03854" w:rsidRDefault="00A03854" w:rsidP="00A03854">
            <w:pPr>
              <w:pStyle w:val="TAL"/>
              <w:rPr>
                <w:rFonts w:cs="Arial"/>
                <w:szCs w:val="18"/>
              </w:rPr>
            </w:pPr>
            <w:r>
              <w:rPr>
                <w:rFonts w:cs="Arial"/>
                <w:szCs w:val="18"/>
                <w:lang w:eastAsia="zh-CN"/>
              </w:rPr>
              <w:t>URLLC</w:t>
            </w:r>
          </w:p>
        </w:tc>
      </w:tr>
      <w:tr w:rsidR="00E4225A"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E4225A" w:rsidRDefault="00E4225A" w:rsidP="00E4225A">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E4225A" w:rsidDel="00302B56" w:rsidRDefault="00E4225A" w:rsidP="00E4225A">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E4225A" w:rsidRPr="00BD6F46" w:rsidRDefault="00E4225A" w:rsidP="00E4225A">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E4225A" w:rsidRDefault="00E4225A" w:rsidP="00E4225A">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E4225A" w:rsidRPr="00BD6F46" w:rsidRDefault="00E4225A" w:rsidP="00E4225A">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E4225A" w:rsidRDefault="00E4225A" w:rsidP="00E4225A">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E4225A" w:rsidRPr="00BD6F46" w:rsidRDefault="00E4225A" w:rsidP="00E4225A">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B8560A"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B8560A" w:rsidRDefault="00B8560A" w:rsidP="00B8560A">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B8560A" w:rsidRPr="00BD6F46" w:rsidRDefault="00B8560A" w:rsidP="00B8560A">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B8560A" w:rsidRPr="00BD6F46" w:rsidRDefault="00B8560A" w:rsidP="00B8560A">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B8560A" w:rsidRPr="00BD6F46" w:rsidRDefault="00B8560A" w:rsidP="00B8560A">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B8560A" w:rsidRPr="00BD6F46" w:rsidRDefault="00B8560A" w:rsidP="00B8560A">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B8560A" w:rsidRDefault="00B8560A" w:rsidP="00B8560A">
            <w:pPr>
              <w:pStyle w:val="TAL"/>
              <w:rPr>
                <w:rFonts w:cs="Arial"/>
                <w:szCs w:val="18"/>
                <w:lang w:eastAsia="zh-CN"/>
              </w:rPr>
            </w:pPr>
            <w:r>
              <w:rPr>
                <w:lang w:val="fr-FR" w:eastAsia="zh-CN"/>
              </w:rPr>
              <w:t>5GLAN</w:t>
            </w:r>
          </w:p>
        </w:tc>
      </w:tr>
      <w:tr w:rsidR="00CA73F9"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CA73F9" w:rsidRDefault="00A3089D" w:rsidP="00CA73F9">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CA73F9" w:rsidRDefault="00A3089D" w:rsidP="00CA73F9">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CA73F9" w:rsidRDefault="00CA73F9" w:rsidP="00CA73F9">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CA73F9" w:rsidRDefault="00CA73F9" w:rsidP="00CA73F9">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CA73F9" w:rsidRPr="00277CA3" w:rsidRDefault="00A3089D" w:rsidP="00CA73F9">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CA73F9" w:rsidRDefault="00CA73F9" w:rsidP="00CA73F9">
            <w:pPr>
              <w:pStyle w:val="TAL"/>
              <w:rPr>
                <w:lang w:val="fr-FR" w:eastAsia="zh-CN"/>
              </w:rPr>
            </w:pPr>
            <w:r>
              <w:rPr>
                <w:kern w:val="2"/>
                <w:szCs w:val="22"/>
                <w:lang w:val="en-US" w:eastAsia="zh-CN"/>
              </w:rPr>
              <w:t>SNPN</w:t>
            </w:r>
          </w:p>
        </w:tc>
      </w:tr>
      <w:tr w:rsidR="00CA4572"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CA4572" w:rsidRPr="00A3089D" w:rsidRDefault="00CA4572" w:rsidP="00CA4572">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CA4572" w:rsidRPr="00A3089D" w:rsidRDefault="00CA4572" w:rsidP="00CA4572">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CA4572" w:rsidRDefault="00CA4572" w:rsidP="00CA4572">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CA4572" w:rsidRDefault="00CA4572" w:rsidP="00CA4572">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CA4572" w:rsidRPr="00A3089D" w:rsidRDefault="00CA4572" w:rsidP="00CA4572">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CA4572" w:rsidRDefault="00CA4572" w:rsidP="00CA4572">
            <w:pPr>
              <w:pStyle w:val="TAL"/>
              <w:rPr>
                <w:kern w:val="2"/>
                <w:szCs w:val="22"/>
                <w:lang w:val="en-US" w:eastAsia="zh-CN"/>
              </w:rPr>
            </w:pPr>
            <w:r w:rsidRPr="00660147">
              <w:t>5MBS_CH</w:t>
            </w:r>
          </w:p>
        </w:tc>
      </w:tr>
      <w:tr w:rsidR="00E54FB0" w:rsidRPr="00660147" w14:paraId="7C860638"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D21CF3" w14:textId="77777777" w:rsidR="00E54FB0" w:rsidRPr="00660147" w:rsidRDefault="00E54FB0" w:rsidP="003B5D97">
            <w:pPr>
              <w:pStyle w:val="TAL"/>
            </w:pPr>
            <w:r>
              <w:rPr>
                <w:kern w:val="2"/>
                <w:szCs w:val="22"/>
                <w:lang w:val="en-US"/>
              </w:rPr>
              <w:t>5GSBridgeInformation</w:t>
            </w:r>
          </w:p>
        </w:tc>
        <w:tc>
          <w:tcPr>
            <w:tcW w:w="1794" w:type="dxa"/>
            <w:gridSpan w:val="2"/>
            <w:tcBorders>
              <w:top w:val="single" w:sz="4" w:space="0" w:color="auto"/>
              <w:left w:val="single" w:sz="4" w:space="0" w:color="auto"/>
              <w:bottom w:val="single" w:sz="4" w:space="0" w:color="auto"/>
              <w:right w:val="single" w:sz="4" w:space="0" w:color="auto"/>
            </w:tcBorders>
          </w:tcPr>
          <w:p w14:paraId="37AD6627" w14:textId="77777777" w:rsidR="00E54FB0" w:rsidRPr="00660147" w:rsidRDefault="00E54FB0" w:rsidP="003B5D97">
            <w:pPr>
              <w:pStyle w:val="TAL"/>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1234B1C6" w14:textId="77777777" w:rsidR="00E54FB0" w:rsidRPr="00660147" w:rsidRDefault="00E54FB0" w:rsidP="003B5D97">
            <w:pPr>
              <w:pStyle w:val="TAC"/>
            </w:pPr>
            <w:r>
              <w:rPr>
                <w:kern w:val="2"/>
                <w:szCs w:val="22"/>
                <w:lang w:eastAsia="zh-CN"/>
              </w:rPr>
              <w:t>O</w:t>
            </w:r>
            <w:r>
              <w:rPr>
                <w:kern w:val="2"/>
                <w:szCs w:val="22"/>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0A94B6F9" w14:textId="77777777" w:rsidR="00E54FB0" w:rsidRPr="00660147" w:rsidRDefault="00E54FB0" w:rsidP="003B5D97">
            <w:pPr>
              <w:pStyle w:val="TAL"/>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63C3139" w14:textId="77777777" w:rsidR="00E54FB0" w:rsidRPr="00660147" w:rsidRDefault="00E54FB0" w:rsidP="003B5D97">
            <w:pPr>
              <w:pStyle w:val="TAL"/>
            </w:pPr>
            <w:r>
              <w:t>This field holds the bridge information of the 5GS TSN, including bridge ID and port numbers.</w:t>
            </w:r>
          </w:p>
        </w:tc>
        <w:tc>
          <w:tcPr>
            <w:tcW w:w="1843" w:type="dxa"/>
            <w:gridSpan w:val="2"/>
            <w:tcBorders>
              <w:top w:val="single" w:sz="4" w:space="0" w:color="auto"/>
              <w:left w:val="single" w:sz="4" w:space="0" w:color="auto"/>
              <w:bottom w:val="single" w:sz="4" w:space="0" w:color="auto"/>
              <w:right w:val="single" w:sz="4" w:space="0" w:color="auto"/>
            </w:tcBorders>
          </w:tcPr>
          <w:p w14:paraId="4E39051D" w14:textId="77777777" w:rsidR="00E54FB0" w:rsidRPr="00660147" w:rsidRDefault="00E54FB0" w:rsidP="003B5D97">
            <w:pPr>
              <w:pStyle w:val="TAL"/>
            </w:pPr>
            <w:r>
              <w:rPr>
                <w:kern w:val="2"/>
                <w:szCs w:val="22"/>
                <w:lang w:val="en-US" w:eastAsia="zh-CN"/>
              </w:rPr>
              <w:t>TSN</w:t>
            </w:r>
          </w:p>
        </w:tc>
      </w:tr>
      <w:tr w:rsidR="005D17D0" w:rsidRPr="00660147" w14:paraId="204CBF70"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CA986A2" w14:textId="77777777" w:rsidR="005D17D0" w:rsidRDefault="005D17D0" w:rsidP="005D17D0">
            <w:pPr>
              <w:pStyle w:val="TAL"/>
              <w:rPr>
                <w:kern w:val="2"/>
                <w:szCs w:val="22"/>
                <w:lang w:val="en-US"/>
              </w:rPr>
            </w:pPr>
            <w:r>
              <w:t>satelliteAccess</w:t>
            </w:r>
            <w:r w:rsidRPr="00FA00D6">
              <w:t>Indicator</w:t>
            </w:r>
          </w:p>
        </w:tc>
        <w:tc>
          <w:tcPr>
            <w:tcW w:w="1794" w:type="dxa"/>
            <w:gridSpan w:val="2"/>
            <w:tcBorders>
              <w:top w:val="single" w:sz="4" w:space="0" w:color="auto"/>
              <w:left w:val="single" w:sz="4" w:space="0" w:color="auto"/>
              <w:bottom w:val="single" w:sz="4" w:space="0" w:color="auto"/>
              <w:right w:val="single" w:sz="4" w:space="0" w:color="auto"/>
            </w:tcBorders>
          </w:tcPr>
          <w:p w14:paraId="4E9ECB18" w14:textId="77777777" w:rsidR="005D17D0" w:rsidRDefault="005D17D0" w:rsidP="005D17D0">
            <w:pPr>
              <w:pStyle w:val="TAL"/>
              <w:rPr>
                <w:kern w:val="2"/>
                <w:szCs w:val="22"/>
                <w:lang w:val="en-US"/>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3CE2342E" w14:textId="77777777" w:rsidR="005D17D0" w:rsidRDefault="005D17D0" w:rsidP="005D17D0">
            <w:pPr>
              <w:pStyle w:val="TAC"/>
              <w:rPr>
                <w:kern w:val="2"/>
                <w:szCs w:val="22"/>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4CF8A818" w14:textId="77777777" w:rsidR="005D17D0" w:rsidRDefault="005D17D0" w:rsidP="005D17D0">
            <w:pPr>
              <w:pStyle w:val="TAL"/>
              <w:rPr>
                <w:kern w:val="2"/>
                <w:szCs w:val="22"/>
                <w:lang w:val="fr-FR"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A558352" w14:textId="77777777" w:rsidR="005D17D0" w:rsidRDefault="005D17D0" w:rsidP="005D17D0">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3D9BE27E" w14:textId="77777777" w:rsidR="005D17D0" w:rsidRDefault="005D17D0" w:rsidP="005D17D0">
            <w:pPr>
              <w:pStyle w:val="TAL"/>
              <w:rPr>
                <w:kern w:val="2"/>
                <w:szCs w:val="22"/>
                <w:lang w:val="en-US" w:eastAsia="zh-CN"/>
              </w:rPr>
            </w:pPr>
            <w:r>
              <w:rPr>
                <w:rFonts w:hint="eastAsia"/>
                <w:lang w:eastAsia="zh-CN"/>
              </w:rPr>
              <w:t>SatelliteAccess</w:t>
            </w:r>
          </w:p>
        </w:tc>
      </w:tr>
      <w:tr w:rsidR="00557AE0" w:rsidRPr="00660147" w14:paraId="5F8EF4C9"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B58DFFD" w14:textId="77777777" w:rsidR="00557AE0" w:rsidRDefault="00557AE0" w:rsidP="00557AE0">
            <w:pPr>
              <w:pStyle w:val="TAL"/>
            </w:pPr>
            <w:r>
              <w:t>satellite</w:t>
            </w:r>
            <w:r>
              <w:rPr>
                <w:rFonts w:hint="eastAsia"/>
                <w:lang w:eastAsia="zh-CN"/>
              </w:rPr>
              <w:t>B</w:t>
            </w:r>
            <w:r>
              <w:t>ackhaul</w:t>
            </w:r>
            <w:r>
              <w:rPr>
                <w:rFonts w:hint="eastAsia"/>
                <w:lang w:eastAsia="zh-CN"/>
              </w:rPr>
              <w:t>I</w:t>
            </w:r>
            <w:r w:rsidRPr="00E94411">
              <w:t>nformation</w:t>
            </w:r>
          </w:p>
        </w:tc>
        <w:tc>
          <w:tcPr>
            <w:tcW w:w="1794" w:type="dxa"/>
            <w:gridSpan w:val="2"/>
            <w:tcBorders>
              <w:top w:val="single" w:sz="4" w:space="0" w:color="auto"/>
              <w:left w:val="single" w:sz="4" w:space="0" w:color="auto"/>
              <w:bottom w:val="single" w:sz="4" w:space="0" w:color="auto"/>
              <w:right w:val="single" w:sz="4" w:space="0" w:color="auto"/>
            </w:tcBorders>
          </w:tcPr>
          <w:p w14:paraId="5B95BE81" w14:textId="77777777" w:rsidR="00557AE0" w:rsidRPr="00BD6F46" w:rsidRDefault="00557AE0" w:rsidP="00557AE0">
            <w:pPr>
              <w:pStyle w:val="TAL"/>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ABA53A6" w14:textId="77777777" w:rsidR="00557AE0" w:rsidRPr="00BD6F46" w:rsidRDefault="00557AE0" w:rsidP="00557AE0">
            <w:pPr>
              <w:pStyle w:val="TAC"/>
              <w:rPr>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7927D9A6" w14:textId="77777777" w:rsidR="00557AE0" w:rsidRPr="00BD6F46" w:rsidRDefault="00557AE0" w:rsidP="00557AE0">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8D5A70D" w14:textId="77777777" w:rsidR="00557AE0" w:rsidRDefault="00557AE0" w:rsidP="00557AE0">
            <w:pPr>
              <w:pStyle w:val="TAL"/>
              <w:rPr>
                <w:lang w:eastAsia="zh-CN"/>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3" w:type="dxa"/>
            <w:gridSpan w:val="2"/>
            <w:tcBorders>
              <w:top w:val="single" w:sz="4" w:space="0" w:color="auto"/>
              <w:left w:val="single" w:sz="4" w:space="0" w:color="auto"/>
              <w:bottom w:val="single" w:sz="4" w:space="0" w:color="auto"/>
              <w:right w:val="single" w:sz="4" w:space="0" w:color="auto"/>
            </w:tcBorders>
          </w:tcPr>
          <w:p w14:paraId="07764703" w14:textId="77777777" w:rsidR="00557AE0" w:rsidRDefault="00557AE0" w:rsidP="00557AE0">
            <w:pPr>
              <w:pStyle w:val="TAL"/>
              <w:rPr>
                <w:lang w:eastAsia="zh-CN"/>
              </w:rPr>
            </w:pPr>
            <w:r>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744" w:name="_CR6_1_6_2_2_9"/>
      <w:bookmarkStart w:id="745" w:name="_Toc20227306"/>
      <w:bookmarkStart w:id="746" w:name="_Toc27749538"/>
      <w:bookmarkStart w:id="747" w:name="_Toc28709465"/>
      <w:bookmarkStart w:id="748" w:name="_Toc44671084"/>
      <w:bookmarkStart w:id="749" w:name="_Toc51918992"/>
      <w:bookmarkStart w:id="750" w:name="_Toc187413141"/>
      <w:bookmarkEnd w:id="74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745"/>
      <w:bookmarkEnd w:id="746"/>
      <w:bookmarkEnd w:id="747"/>
      <w:bookmarkEnd w:id="748"/>
      <w:bookmarkEnd w:id="749"/>
      <w:bookmarkEnd w:id="750"/>
    </w:p>
    <w:p w14:paraId="5505B426" w14:textId="77777777" w:rsidR="005A22E1" w:rsidRPr="00BD6F46" w:rsidRDefault="005A22E1" w:rsidP="005A22E1">
      <w:pPr>
        <w:pStyle w:val="TH"/>
      </w:pPr>
      <w:bookmarkStart w:id="751" w:name="_CRTable6_1_6_2_2_91"/>
      <w:r w:rsidRPr="00BD6F46">
        <w:t>Table</w:t>
      </w:r>
      <w:r w:rsidR="002C6BA0" w:rsidRPr="00BD6F46">
        <w:t> </w:t>
      </w:r>
      <w:bookmarkEnd w:id="751"/>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752" w:name="_CR6_1_6_2_2_10"/>
      <w:bookmarkStart w:id="753" w:name="_Toc20227307"/>
      <w:bookmarkStart w:id="754" w:name="_Toc27749539"/>
      <w:bookmarkStart w:id="755" w:name="_Toc28709466"/>
      <w:bookmarkStart w:id="756" w:name="_Toc44671085"/>
      <w:bookmarkStart w:id="757" w:name="_Toc51918993"/>
      <w:bookmarkStart w:id="758" w:name="_Toc187413142"/>
      <w:bookmarkEnd w:id="7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753"/>
      <w:bookmarkEnd w:id="754"/>
      <w:bookmarkEnd w:id="755"/>
      <w:bookmarkEnd w:id="756"/>
      <w:bookmarkEnd w:id="757"/>
      <w:bookmarkEnd w:id="758"/>
    </w:p>
    <w:p w14:paraId="5C30B119" w14:textId="77777777" w:rsidR="005A22E1" w:rsidRPr="00BD6F46" w:rsidRDefault="005A22E1" w:rsidP="005A22E1">
      <w:pPr>
        <w:pStyle w:val="TH"/>
      </w:pPr>
      <w:bookmarkStart w:id="759" w:name="_CRTable6_1_6_2_2_101"/>
      <w:r w:rsidRPr="00BD6F46">
        <w:t>Table </w:t>
      </w:r>
      <w:bookmarkEnd w:id="75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760" w:name="_CR6_1_6_2_2_11"/>
      <w:bookmarkStart w:id="761" w:name="_Toc20227308"/>
      <w:bookmarkStart w:id="762" w:name="_Toc27749540"/>
      <w:bookmarkStart w:id="763" w:name="_Toc28709467"/>
      <w:bookmarkStart w:id="764" w:name="_Toc44671086"/>
      <w:bookmarkStart w:id="765" w:name="_Toc51918994"/>
      <w:bookmarkStart w:id="766" w:name="_Toc187413143"/>
      <w:bookmarkEnd w:id="7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761"/>
      <w:bookmarkEnd w:id="762"/>
      <w:bookmarkEnd w:id="763"/>
      <w:bookmarkEnd w:id="764"/>
      <w:bookmarkEnd w:id="765"/>
      <w:bookmarkEnd w:id="766"/>
    </w:p>
    <w:p w14:paraId="04E1DF46" w14:textId="77777777" w:rsidR="005A22E1" w:rsidRPr="00BD6F46" w:rsidRDefault="005A22E1" w:rsidP="005A22E1">
      <w:pPr>
        <w:pStyle w:val="TH"/>
      </w:pPr>
      <w:bookmarkStart w:id="767" w:name="_CRTable6_1_6_2_2_111"/>
      <w:r w:rsidRPr="00BD6F46">
        <w:t>Table </w:t>
      </w:r>
      <w:bookmarkEnd w:id="76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768" w:name="_CR6_1_6_2_2_12"/>
      <w:bookmarkStart w:id="769" w:name="_Toc20227309"/>
      <w:bookmarkStart w:id="770" w:name="_Toc27749541"/>
      <w:bookmarkStart w:id="771" w:name="_Toc28709468"/>
      <w:bookmarkStart w:id="772" w:name="_Toc44671087"/>
      <w:bookmarkStart w:id="773" w:name="_Toc51918995"/>
      <w:bookmarkStart w:id="774" w:name="_Toc187413144"/>
      <w:bookmarkEnd w:id="76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769"/>
      <w:bookmarkEnd w:id="770"/>
      <w:bookmarkEnd w:id="771"/>
      <w:bookmarkEnd w:id="772"/>
      <w:bookmarkEnd w:id="773"/>
      <w:bookmarkEnd w:id="774"/>
    </w:p>
    <w:p w14:paraId="3742D205" w14:textId="77777777" w:rsidR="005A22E1" w:rsidRPr="00BD6F46" w:rsidRDefault="005A22E1" w:rsidP="005A22E1">
      <w:pPr>
        <w:pStyle w:val="TH"/>
      </w:pPr>
      <w:bookmarkStart w:id="775" w:name="_CRTable6_1_6_2_2_121"/>
      <w:r w:rsidRPr="00BD6F46">
        <w:t>Table </w:t>
      </w:r>
      <w:bookmarkEnd w:id="77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776" w:name="_CR6_1_6_2_2_13"/>
      <w:bookmarkStart w:id="777" w:name="_Toc20227310"/>
      <w:bookmarkStart w:id="778" w:name="_Toc27749542"/>
      <w:bookmarkStart w:id="779" w:name="_Toc28709469"/>
      <w:bookmarkStart w:id="780" w:name="_Toc44671088"/>
      <w:bookmarkStart w:id="781" w:name="_Toc51918996"/>
      <w:bookmarkStart w:id="782" w:name="_Toc187413145"/>
      <w:bookmarkEnd w:id="7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777"/>
      <w:bookmarkEnd w:id="778"/>
      <w:bookmarkEnd w:id="779"/>
      <w:bookmarkEnd w:id="780"/>
      <w:bookmarkEnd w:id="781"/>
      <w:bookmarkEnd w:id="782"/>
    </w:p>
    <w:p w14:paraId="78C8F8AA" w14:textId="77777777" w:rsidR="00427800" w:rsidRPr="00BD6F46" w:rsidRDefault="00427800" w:rsidP="00427800">
      <w:pPr>
        <w:pStyle w:val="TH"/>
      </w:pPr>
      <w:bookmarkStart w:id="783" w:name="_CRTable6_1_6_2_1_131"/>
      <w:r w:rsidRPr="00BD6F46">
        <w:t>Table </w:t>
      </w:r>
      <w:bookmarkEnd w:id="7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784" w:name="_CR6_1_6_2_2_14"/>
      <w:bookmarkStart w:id="785" w:name="_Toc20227311"/>
      <w:bookmarkStart w:id="786" w:name="_Toc27749543"/>
      <w:bookmarkStart w:id="787" w:name="_Toc28709470"/>
      <w:bookmarkStart w:id="788" w:name="_Toc44671089"/>
      <w:bookmarkStart w:id="789" w:name="_Toc51918997"/>
      <w:bookmarkStart w:id="790" w:name="_Toc187413146"/>
      <w:bookmarkEnd w:id="7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785"/>
      <w:bookmarkEnd w:id="786"/>
      <w:bookmarkEnd w:id="787"/>
      <w:bookmarkEnd w:id="788"/>
      <w:bookmarkEnd w:id="789"/>
      <w:bookmarkEnd w:id="790"/>
    </w:p>
    <w:p w14:paraId="0ACD8A58" w14:textId="77777777" w:rsidR="00427800" w:rsidRPr="00BD6F46" w:rsidRDefault="00427800" w:rsidP="00427800">
      <w:pPr>
        <w:pStyle w:val="TH"/>
      </w:pPr>
      <w:bookmarkStart w:id="791" w:name="_CRTable6_1_6_2_1_141"/>
      <w:r w:rsidRPr="00BD6F46">
        <w:t>Table </w:t>
      </w:r>
      <w:bookmarkEnd w:id="7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792" w:name="_CR6_1_6_2_2_15"/>
      <w:bookmarkStart w:id="793" w:name="_Toc20227312"/>
      <w:bookmarkStart w:id="794" w:name="_Toc27749544"/>
      <w:bookmarkStart w:id="795" w:name="_Toc28709471"/>
      <w:bookmarkStart w:id="796" w:name="_Toc44671090"/>
      <w:bookmarkStart w:id="797" w:name="_Toc51918998"/>
      <w:bookmarkStart w:id="798" w:name="_Toc187413147"/>
      <w:bookmarkEnd w:id="79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793"/>
      <w:bookmarkEnd w:id="794"/>
      <w:bookmarkEnd w:id="795"/>
      <w:bookmarkEnd w:id="796"/>
      <w:bookmarkEnd w:id="797"/>
      <w:bookmarkEnd w:id="798"/>
    </w:p>
    <w:p w14:paraId="0FF0BBE0" w14:textId="77777777" w:rsidR="00427800" w:rsidRPr="00BD6F46" w:rsidRDefault="00427800" w:rsidP="00427800">
      <w:pPr>
        <w:pStyle w:val="TH"/>
      </w:pPr>
      <w:bookmarkStart w:id="799" w:name="_CRTable6_1_6_2_1_151"/>
      <w:r w:rsidRPr="00BD6F46">
        <w:t>Table </w:t>
      </w:r>
      <w:bookmarkEnd w:id="7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800" w:name="_CR6_1_6_2_2_16"/>
      <w:bookmarkStart w:id="801" w:name="_Toc20227313"/>
      <w:bookmarkStart w:id="802" w:name="_Toc27749545"/>
      <w:bookmarkStart w:id="803" w:name="_Toc28709472"/>
      <w:bookmarkStart w:id="804" w:name="_Toc44671091"/>
      <w:bookmarkStart w:id="805" w:name="_Toc51918999"/>
      <w:bookmarkStart w:id="806" w:name="_Toc187413148"/>
      <w:bookmarkEnd w:id="80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801"/>
      <w:bookmarkEnd w:id="802"/>
      <w:bookmarkEnd w:id="803"/>
      <w:bookmarkEnd w:id="804"/>
      <w:bookmarkEnd w:id="805"/>
      <w:bookmarkEnd w:id="806"/>
    </w:p>
    <w:p w14:paraId="256713F9" w14:textId="77777777" w:rsidR="00427800" w:rsidRPr="00BD6F46" w:rsidRDefault="00427800" w:rsidP="00427800">
      <w:pPr>
        <w:pStyle w:val="TH"/>
      </w:pPr>
      <w:bookmarkStart w:id="807" w:name="_CRTable6_1_6_2_1_161"/>
      <w:r w:rsidRPr="00BD6F46">
        <w:t>Table </w:t>
      </w:r>
      <w:bookmarkEnd w:id="8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808" w:name="_CR6_1_6_2_2_17"/>
      <w:bookmarkStart w:id="809" w:name="_Toc20227314"/>
      <w:bookmarkStart w:id="810" w:name="_Toc27749546"/>
      <w:bookmarkStart w:id="811" w:name="_Toc28709473"/>
      <w:bookmarkStart w:id="812" w:name="_Toc44671092"/>
      <w:bookmarkStart w:id="813" w:name="_Toc51919000"/>
      <w:bookmarkStart w:id="814" w:name="_Toc187413149"/>
      <w:bookmarkEnd w:id="8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809"/>
      <w:bookmarkEnd w:id="810"/>
      <w:bookmarkEnd w:id="811"/>
      <w:bookmarkEnd w:id="812"/>
      <w:bookmarkEnd w:id="813"/>
      <w:bookmarkEnd w:id="814"/>
    </w:p>
    <w:p w14:paraId="2CE3F062" w14:textId="77777777" w:rsidR="00194934" w:rsidRPr="00BD6F46" w:rsidRDefault="00194934" w:rsidP="00194934">
      <w:pPr>
        <w:pStyle w:val="TH"/>
      </w:pPr>
      <w:bookmarkStart w:id="815" w:name="_CRTable6_1_6_2_2_171"/>
      <w:r>
        <w:t xml:space="preserve">Table </w:t>
      </w:r>
      <w:bookmarkEnd w:id="8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816" w:name="_Hlk530095694"/>
            <w:r>
              <w:t>qosFlowsUsage Reports</w:t>
            </w:r>
            <w:bookmarkEnd w:id="816"/>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817" w:name="_CR6_1_6_2_2_18"/>
      <w:bookmarkStart w:id="818" w:name="_Toc20227315"/>
      <w:bookmarkStart w:id="819" w:name="_Toc27749547"/>
      <w:bookmarkStart w:id="820" w:name="_Toc28709474"/>
      <w:bookmarkStart w:id="821" w:name="_Toc44671093"/>
      <w:bookmarkStart w:id="822" w:name="_Toc51919001"/>
      <w:bookmarkStart w:id="823" w:name="_Toc187413150"/>
      <w:bookmarkEnd w:id="81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818"/>
      <w:bookmarkEnd w:id="819"/>
      <w:bookmarkEnd w:id="820"/>
      <w:bookmarkEnd w:id="821"/>
      <w:bookmarkEnd w:id="822"/>
      <w:bookmarkEnd w:id="823"/>
    </w:p>
    <w:p w14:paraId="4E80E530" w14:textId="77777777" w:rsidR="00194934" w:rsidRPr="00BD6F46" w:rsidRDefault="00194934" w:rsidP="00194934">
      <w:pPr>
        <w:pStyle w:val="TH"/>
      </w:pPr>
      <w:bookmarkStart w:id="824" w:name="_CRTable6_1_6_2_2_181"/>
      <w:r w:rsidRPr="00BD6F46">
        <w:t>Table </w:t>
      </w:r>
      <w:bookmarkEnd w:id="8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825" w:name="_CR6_1_6_2_2_19"/>
      <w:bookmarkStart w:id="826" w:name="_Toc51919002"/>
      <w:bookmarkStart w:id="827" w:name="_Toc187413151"/>
      <w:bookmarkEnd w:id="8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826"/>
      <w:bookmarkEnd w:id="827"/>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828" w:name="_CR6_1_6_2_2_20"/>
      <w:bookmarkStart w:id="829" w:name="_Toc187413152"/>
      <w:bookmarkEnd w:id="828"/>
      <w:r>
        <w:rPr>
          <w:lang w:eastAsia="zh-CN"/>
        </w:rPr>
        <w:t>6.1.6.2.2.20</w:t>
      </w:r>
      <w:r>
        <w:rPr>
          <w:lang w:eastAsia="zh-CN"/>
        </w:rPr>
        <w:tab/>
        <w:t xml:space="preserve">Type </w:t>
      </w:r>
      <w:r>
        <w:t>E</w:t>
      </w:r>
      <w:r>
        <w:rPr>
          <w:color w:val="000000"/>
        </w:rPr>
        <w:t>nhancedDiagnostics5G</w:t>
      </w:r>
      <w:bookmarkEnd w:id="829"/>
    </w:p>
    <w:p w14:paraId="7199A4D3" w14:textId="77777777" w:rsidR="00EA7A4E" w:rsidRDefault="00EA7A4E" w:rsidP="00EA7A4E">
      <w:pPr>
        <w:pStyle w:val="TH"/>
      </w:pPr>
      <w:bookmarkStart w:id="830" w:name="_CRTable6_1_6_2_2_191"/>
      <w:r>
        <w:t>Table </w:t>
      </w:r>
      <w:bookmarkEnd w:id="830"/>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831" w:name="_CR6_1_6_2_2_21"/>
      <w:bookmarkStart w:id="832" w:name="_Toc187413153"/>
      <w:bookmarkEnd w:id="831"/>
      <w:r>
        <w:rPr>
          <w:lang w:eastAsia="zh-CN"/>
        </w:rPr>
        <w:lastRenderedPageBreak/>
        <w:t>6.1.6.2.2.21</w:t>
      </w:r>
      <w:r>
        <w:rPr>
          <w:lang w:eastAsia="zh-CN"/>
        </w:rPr>
        <w:tab/>
        <w:t xml:space="preserve">Type </w:t>
      </w:r>
      <w:r>
        <w:t>QosMonitoring</w:t>
      </w:r>
      <w:r w:rsidRPr="0001668B">
        <w:rPr>
          <w:rFonts w:cs="Courier New"/>
          <w:szCs w:val="16"/>
        </w:rPr>
        <w:t>Report</w:t>
      </w:r>
      <w:bookmarkEnd w:id="832"/>
    </w:p>
    <w:p w14:paraId="4D9F8519" w14:textId="77777777" w:rsidR="007F2996" w:rsidRDefault="007F2996" w:rsidP="007F2996">
      <w:pPr>
        <w:pStyle w:val="TH"/>
      </w:pPr>
      <w:bookmarkStart w:id="833" w:name="_CRTable6_1_6_2_2_211"/>
      <w:r>
        <w:t>Table </w:t>
      </w:r>
      <w:bookmarkEnd w:id="833"/>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834" w:name="_CR6_1_6_2_2_22"/>
      <w:bookmarkStart w:id="835" w:name="_Toc187413154"/>
      <w:bookmarkEnd w:id="834"/>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835"/>
    </w:p>
    <w:p w14:paraId="34E4A66A" w14:textId="77777777" w:rsidR="00B8560A" w:rsidRPr="00B8560A" w:rsidRDefault="00B8560A" w:rsidP="00B8560A">
      <w:pPr>
        <w:pStyle w:val="TH"/>
        <w:rPr>
          <w:rFonts w:eastAsia="Times New Roman"/>
        </w:rPr>
      </w:pPr>
      <w:bookmarkStart w:id="836" w:name="_CRTable6_1_6_2_2_221"/>
      <w:r>
        <w:t xml:space="preserve">Table </w:t>
      </w:r>
      <w:bookmarkEnd w:id="836"/>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837" w:name="_CR6_1_6_2_2_23"/>
      <w:bookmarkStart w:id="838" w:name="_Toc187413155"/>
      <w:bookmarkEnd w:id="837"/>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838"/>
    </w:p>
    <w:p w14:paraId="41EEB771" w14:textId="77777777" w:rsidR="00A3089D" w:rsidRPr="00B8560A" w:rsidRDefault="00A3089D" w:rsidP="00A3089D">
      <w:pPr>
        <w:pStyle w:val="TH"/>
      </w:pPr>
      <w:bookmarkStart w:id="839" w:name="_CRTable6_1_6_2_2_231"/>
      <w:r>
        <w:t xml:space="preserve">Table </w:t>
      </w:r>
      <w:bookmarkEnd w:id="839"/>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840" w:name="_CR6_1_6_2_2_24"/>
      <w:bookmarkStart w:id="841" w:name="_Toc187413156"/>
      <w:bookmarkEnd w:id="840"/>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841"/>
    </w:p>
    <w:p w14:paraId="5132CABF" w14:textId="77777777" w:rsidR="00CA4572" w:rsidRPr="00B8560A" w:rsidRDefault="00CA4572" w:rsidP="00CA4572">
      <w:pPr>
        <w:pStyle w:val="TH"/>
        <w:rPr>
          <w:rFonts w:eastAsia="Times New Roman"/>
        </w:rPr>
      </w:pPr>
      <w:bookmarkStart w:id="842" w:name="_CRTable6_1_6_2_2_241"/>
      <w:r>
        <w:t xml:space="preserve">Table </w:t>
      </w:r>
      <w:bookmarkEnd w:id="842"/>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843" w:name="_CR6_1_6_2_2_25"/>
      <w:bookmarkStart w:id="844" w:name="_Toc138318165"/>
      <w:bookmarkStart w:id="845" w:name="_Toc187413157"/>
      <w:bookmarkEnd w:id="843"/>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844"/>
      <w:r>
        <w:rPr>
          <w:kern w:val="2"/>
          <w:szCs w:val="22"/>
          <w:lang w:val="en-US"/>
        </w:rPr>
        <w:t>5GSBridgeInformation</w:t>
      </w:r>
      <w:bookmarkEnd w:id="845"/>
    </w:p>
    <w:p w14:paraId="31077EC2" w14:textId="77777777" w:rsidR="00E54FB0" w:rsidRPr="00B8560A" w:rsidRDefault="00E54FB0" w:rsidP="00E54FB0">
      <w:pPr>
        <w:pStyle w:val="TH"/>
        <w:rPr>
          <w:rFonts w:eastAsia="Times New Roman"/>
        </w:rPr>
      </w:pPr>
      <w:bookmarkStart w:id="846" w:name="_CRTable6_1_6_2_2_251"/>
      <w:r>
        <w:t xml:space="preserve">Table </w:t>
      </w:r>
      <w:bookmarkEnd w:id="846"/>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847" w:name="_CR6_1_6_2_2_26"/>
      <w:bookmarkStart w:id="848" w:name="_Toc187413158"/>
      <w:bookmarkEnd w:id="847"/>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848"/>
    </w:p>
    <w:p w14:paraId="23FC95F2" w14:textId="77777777" w:rsidR="00C97037" w:rsidRPr="00B8560A" w:rsidRDefault="00C97037" w:rsidP="00C97037">
      <w:pPr>
        <w:pStyle w:val="TH"/>
      </w:pPr>
      <w:bookmarkStart w:id="849" w:name="_CRTable6_1_6_2_2_261"/>
      <w:r>
        <w:t xml:space="preserve">Table </w:t>
      </w:r>
      <w:bookmarkEnd w:id="849"/>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850" w:name="_CR6_1_6_2_3"/>
      <w:bookmarkStart w:id="851" w:name="_Toc20227316"/>
      <w:bookmarkStart w:id="852" w:name="_Toc27749548"/>
      <w:bookmarkStart w:id="853" w:name="_Toc28709475"/>
      <w:bookmarkStart w:id="854" w:name="_Toc44671094"/>
      <w:bookmarkStart w:id="855" w:name="_Toc51919003"/>
      <w:bookmarkStart w:id="856" w:name="_Toc187413159"/>
      <w:bookmarkEnd w:id="8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851"/>
      <w:bookmarkEnd w:id="852"/>
      <w:bookmarkEnd w:id="853"/>
      <w:bookmarkEnd w:id="854"/>
      <w:bookmarkEnd w:id="855"/>
      <w:bookmarkEnd w:id="856"/>
    </w:p>
    <w:p w14:paraId="10EA24E9" w14:textId="77777777" w:rsidR="00F0122B" w:rsidRPr="00A87ADE" w:rsidRDefault="00F0122B" w:rsidP="00F0122B">
      <w:pPr>
        <w:pStyle w:val="Heading6"/>
        <w:rPr>
          <w:lang w:eastAsia="zh-CN"/>
        </w:rPr>
      </w:pPr>
      <w:bookmarkStart w:id="857" w:name="_CR6_1_6_2_3_1"/>
      <w:bookmarkStart w:id="858" w:name="_Toc20227317"/>
      <w:bookmarkStart w:id="859" w:name="_Toc27749549"/>
      <w:bookmarkStart w:id="860" w:name="_Toc28709476"/>
      <w:bookmarkStart w:id="861" w:name="_Toc44671095"/>
      <w:bookmarkStart w:id="862" w:name="_Toc51919004"/>
      <w:bookmarkStart w:id="863" w:name="_Hlk4596145"/>
      <w:bookmarkStart w:id="864" w:name="_Toc187413160"/>
      <w:bookmarkEnd w:id="85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58"/>
      <w:bookmarkEnd w:id="859"/>
      <w:bookmarkEnd w:id="860"/>
      <w:bookmarkEnd w:id="861"/>
      <w:bookmarkEnd w:id="862"/>
      <w:bookmarkEnd w:id="864"/>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p w14:paraId="0EE58DCC" w14:textId="77777777" w:rsidR="00F0122B" w:rsidRPr="00A87ADE" w:rsidRDefault="00F0122B" w:rsidP="00F0122B">
      <w:pPr>
        <w:pStyle w:val="TH"/>
      </w:pPr>
      <w:bookmarkStart w:id="865" w:name="_CRTable6_1_6_2_3_11"/>
      <w:bookmarkEnd w:id="863"/>
      <w:r w:rsidRPr="00A87ADE">
        <w:t>Table </w:t>
      </w:r>
      <w:bookmarkEnd w:id="8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866" w:name="_CR6_1_6_2_3_2"/>
      <w:bookmarkStart w:id="867" w:name="_Hlk59019922"/>
      <w:bookmarkStart w:id="868" w:name="_Toc20227318"/>
      <w:bookmarkStart w:id="869" w:name="_Toc27749550"/>
      <w:bookmarkStart w:id="870" w:name="_Toc28709477"/>
      <w:bookmarkStart w:id="871" w:name="_Toc44671096"/>
      <w:bookmarkStart w:id="872" w:name="_Toc51919005"/>
      <w:bookmarkStart w:id="873" w:name="_Toc187413161"/>
      <w:bookmarkEnd w:id="866"/>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867"/>
      <w:r w:rsidRPr="00A87ADE">
        <w:rPr>
          <w:lang w:eastAsia="zh-CN"/>
        </w:rPr>
        <w:tab/>
        <w:t>Type SMS</w:t>
      </w:r>
      <w:r w:rsidRPr="00A87ADE">
        <w:rPr>
          <w:rFonts w:hint="eastAsia"/>
          <w:lang w:eastAsia="zh-CN"/>
        </w:rPr>
        <w:t>ChargingInformation</w:t>
      </w:r>
      <w:bookmarkEnd w:id="868"/>
      <w:bookmarkEnd w:id="869"/>
      <w:bookmarkEnd w:id="870"/>
      <w:bookmarkEnd w:id="871"/>
      <w:bookmarkEnd w:id="872"/>
      <w:bookmarkEnd w:id="873"/>
    </w:p>
    <w:p w14:paraId="7E685966" w14:textId="77777777" w:rsidR="00F0122B" w:rsidRPr="00A87ADE" w:rsidRDefault="00F0122B" w:rsidP="00F0122B">
      <w:pPr>
        <w:pStyle w:val="TH"/>
      </w:pPr>
      <w:bookmarkStart w:id="874" w:name="_CRTable6_1_6_2_2_32"/>
      <w:r w:rsidRPr="00A87ADE">
        <w:t>Table </w:t>
      </w:r>
      <w:bookmarkEnd w:id="874"/>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875" w:name="_Hlk529263760"/>
            <w:r w:rsidRPr="00A234B0">
              <w:t xml:space="preserve">recipientInfo </w:t>
            </w:r>
            <w:bookmarkEnd w:id="875"/>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5D004E7D" w14:textId="0CEF8C9B"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5CF1DF23"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876" w:name="_Hlk529264234"/>
            <w:r w:rsidRPr="00A234B0">
              <w:t>sMDataCodingScheme</w:t>
            </w:r>
            <w:bookmarkEnd w:id="876"/>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10004388"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877" w:name="_Hlk529264330"/>
            <w:r w:rsidRPr="00A234B0">
              <w:t>sMMessageType</w:t>
            </w:r>
            <w:bookmarkEnd w:id="877"/>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878" w:name="_Hlk529264418"/>
            <w:r w:rsidRPr="00A234B0">
              <w:t>sMReplyPathRequested</w:t>
            </w:r>
            <w:bookmarkEnd w:id="878"/>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879" w:name="_Hlk529264460"/>
            <w:bookmarkStart w:id="880" w:name="_Hlk59019942"/>
            <w:r w:rsidRPr="00A234B0">
              <w:t>sMUserDataHeader</w:t>
            </w:r>
            <w:bookmarkEnd w:id="879"/>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2099AEF6"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881" w:name="_Hlk529264515"/>
            <w:bookmarkEnd w:id="880"/>
            <w:r w:rsidRPr="00A234B0">
              <w:t>sMStatus</w:t>
            </w:r>
            <w:bookmarkEnd w:id="881"/>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5276E150"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882" w:name="_Hlk529264569"/>
            <w:r w:rsidRPr="00A234B0">
              <w:t>sMDischargeTime</w:t>
            </w:r>
            <w:bookmarkEnd w:id="882"/>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883" w:name="_Hlk529264629"/>
            <w:r w:rsidRPr="00A234B0">
              <w:t>numberofMessagesSent</w:t>
            </w:r>
            <w:bookmarkEnd w:id="883"/>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884" w:name="_Hlk529264661"/>
            <w:r w:rsidRPr="00A234B0">
              <w:t>sMServiceType</w:t>
            </w:r>
            <w:bookmarkEnd w:id="884"/>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885" w:name="_Hlk529264706"/>
            <w:r w:rsidRPr="00A234B0">
              <w:lastRenderedPageBreak/>
              <w:t>sMSequenceNumber</w:t>
            </w:r>
            <w:bookmarkEnd w:id="885"/>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886" w:name="_Hlk529264736"/>
            <w:r w:rsidRPr="00A234B0">
              <w:t>sMSresult</w:t>
            </w:r>
            <w:bookmarkEnd w:id="886"/>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887" w:name="_Hlk529264770"/>
            <w:r w:rsidRPr="00A234B0">
              <w:t>submissionTime</w:t>
            </w:r>
            <w:bookmarkEnd w:id="887"/>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888" w:name="_Hlk529264839"/>
            <w:r>
              <w:t>sM</w:t>
            </w:r>
            <w:r w:rsidRPr="00A234B0">
              <w:t>priority</w:t>
            </w:r>
            <w:bookmarkEnd w:id="888"/>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889" w:name="_Hlk529264882"/>
            <w:r w:rsidRPr="00A234B0">
              <w:rPr>
                <w:szCs w:val="18"/>
              </w:rPr>
              <w:t>messageReference</w:t>
            </w:r>
            <w:bookmarkEnd w:id="889"/>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890" w:name="_Hlk529264911"/>
            <w:r w:rsidRPr="00A234B0">
              <w:rPr>
                <w:szCs w:val="18"/>
              </w:rPr>
              <w:t>messageSize</w:t>
            </w:r>
            <w:bookmarkEnd w:id="890"/>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891" w:name="_Hlk529264951"/>
            <w:r w:rsidRPr="00A234B0">
              <w:rPr>
                <w:szCs w:val="18"/>
              </w:rPr>
              <w:t>messageClass</w:t>
            </w:r>
            <w:bookmarkEnd w:id="891"/>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892" w:name="_Hlk529265002"/>
            <w:r w:rsidRPr="00A234B0">
              <w:rPr>
                <w:szCs w:val="18"/>
              </w:rPr>
              <w:t>deliveryReportRequested</w:t>
            </w:r>
            <w:bookmarkEnd w:id="892"/>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893" w:name="_CR6_1_6_2_3_3"/>
      <w:bookmarkStart w:id="894" w:name="_Toc20227319"/>
      <w:bookmarkStart w:id="895" w:name="_Toc27749551"/>
      <w:bookmarkStart w:id="896" w:name="_Toc28709478"/>
      <w:bookmarkStart w:id="897" w:name="_Toc44671097"/>
      <w:bookmarkStart w:id="898" w:name="_Toc51919006"/>
      <w:bookmarkStart w:id="899" w:name="_Toc187413162"/>
      <w:bookmarkEnd w:id="89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894"/>
      <w:bookmarkEnd w:id="895"/>
      <w:bookmarkEnd w:id="896"/>
      <w:bookmarkEnd w:id="897"/>
      <w:bookmarkEnd w:id="898"/>
      <w:bookmarkEnd w:id="899"/>
    </w:p>
    <w:p w14:paraId="7DCFC7F3" w14:textId="77777777" w:rsidR="00F0122B" w:rsidRPr="00A87ADE" w:rsidRDefault="00F0122B" w:rsidP="00F0122B">
      <w:pPr>
        <w:pStyle w:val="TH"/>
      </w:pPr>
      <w:bookmarkStart w:id="900" w:name="_CRTable6_1_6_2_3_31"/>
      <w:r w:rsidRPr="00A87ADE">
        <w:t>Table </w:t>
      </w:r>
      <w:bookmarkEnd w:id="900"/>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901" w:name="_Hlk529265333"/>
      <w:r w:rsidRPr="00A234B0">
        <w:t>OriginatorInfo</w:t>
      </w:r>
      <w:bookmarkEnd w:id="901"/>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902" w:name="_Hlk529266050"/>
            <w:r w:rsidRPr="00A234B0">
              <w:t>originatorOtherAddress</w:t>
            </w:r>
            <w:bookmarkEnd w:id="902"/>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903" w:name="_Hlk529280126"/>
            <w:r w:rsidRPr="00A234B0">
              <w:rPr>
                <w:lang w:eastAsia="zh-CN"/>
              </w:rPr>
              <w:t>SM</w:t>
            </w:r>
            <w:r>
              <w:rPr>
                <w:lang w:eastAsia="zh-CN"/>
              </w:rPr>
              <w:t>AddressInfo</w:t>
            </w:r>
            <w:bookmarkEnd w:id="903"/>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904" w:name="_Hlk529266104"/>
            <w:r w:rsidRPr="00A234B0">
              <w:t>originatorReceivedAddress</w:t>
            </w:r>
            <w:bookmarkEnd w:id="904"/>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905" w:name="_Hlk529266156"/>
            <w:r w:rsidRPr="00A234B0">
              <w:t>originatorSCCP Address</w:t>
            </w:r>
            <w:bookmarkEnd w:id="905"/>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906" w:name="_Hlk529266192"/>
            <w:r w:rsidRPr="00A234B0">
              <w:t>sMOriginatorInterface</w:t>
            </w:r>
            <w:bookmarkEnd w:id="906"/>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907" w:name="_Hlk529266242"/>
            <w:r w:rsidRPr="00A234B0">
              <w:rPr>
                <w:rFonts w:eastAsia="MS Mincho"/>
              </w:rPr>
              <w:t>sMOriginatorProtocolId</w:t>
            </w:r>
            <w:bookmarkEnd w:id="907"/>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908" w:name="_CR6_1_6_2_3_4"/>
      <w:bookmarkStart w:id="909" w:name="_Toc20227320"/>
      <w:bookmarkStart w:id="910" w:name="_Toc27749552"/>
      <w:bookmarkStart w:id="911" w:name="_Toc28709479"/>
      <w:bookmarkStart w:id="912" w:name="_Toc44671098"/>
      <w:bookmarkStart w:id="913" w:name="_Toc51919007"/>
      <w:bookmarkStart w:id="914" w:name="_Toc187413163"/>
      <w:bookmarkEnd w:id="90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909"/>
      <w:bookmarkEnd w:id="910"/>
      <w:bookmarkEnd w:id="911"/>
      <w:bookmarkEnd w:id="912"/>
      <w:bookmarkEnd w:id="913"/>
      <w:bookmarkEnd w:id="914"/>
    </w:p>
    <w:p w14:paraId="00D0A0E8" w14:textId="77777777" w:rsidR="00F0122B" w:rsidRPr="00A87ADE" w:rsidRDefault="00F0122B" w:rsidP="00F0122B">
      <w:pPr>
        <w:pStyle w:val="TH"/>
      </w:pPr>
      <w:bookmarkStart w:id="915" w:name="_CRTable6_1_6_2_3_41"/>
      <w:r w:rsidRPr="00A87ADE">
        <w:t>Table </w:t>
      </w:r>
      <w:bookmarkEnd w:id="915"/>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8322FC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B996D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DD40B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0802F9"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66CC2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3B372ED"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4CB7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01151E0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8605FEE" w14:textId="77777777" w:rsidR="00F0122B" w:rsidRPr="00A87ADE" w:rsidRDefault="00F0122B" w:rsidP="00DB3661">
            <w:pPr>
              <w:pStyle w:val="TAL"/>
            </w:pPr>
            <w:bookmarkStart w:id="916" w:name="_Hlk529266309"/>
            <w:r w:rsidRPr="00A87ADE">
              <w:t>recipient</w:t>
            </w:r>
            <w:bookmarkEnd w:id="916"/>
            <w:r w:rsidRPr="00A87ADE">
              <w:t>SUPI</w:t>
            </w:r>
          </w:p>
        </w:tc>
        <w:tc>
          <w:tcPr>
            <w:tcW w:w="1794" w:type="dxa"/>
            <w:tcBorders>
              <w:top w:val="single" w:sz="4" w:space="0" w:color="auto"/>
              <w:left w:val="single" w:sz="4" w:space="0" w:color="auto"/>
              <w:bottom w:val="single" w:sz="4" w:space="0" w:color="auto"/>
              <w:right w:val="single" w:sz="4" w:space="0" w:color="auto"/>
            </w:tcBorders>
          </w:tcPr>
          <w:p w14:paraId="444CF77D"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7BF61E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1CDA6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F36D52" w14:textId="77777777" w:rsidR="00F0122B" w:rsidRPr="00A87ADE" w:rsidRDefault="00F0122B" w:rsidP="00DB3661">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32B5BCB4" w14:textId="77777777" w:rsidR="00F0122B" w:rsidRPr="00A87ADE" w:rsidRDefault="00F0122B" w:rsidP="00DB3661">
            <w:pPr>
              <w:pStyle w:val="TAL"/>
              <w:rPr>
                <w:rFonts w:cs="Arial"/>
                <w:szCs w:val="18"/>
                <w:lang w:eastAsia="zh-CN"/>
              </w:rPr>
            </w:pPr>
          </w:p>
        </w:tc>
      </w:tr>
      <w:tr w:rsidR="00F0122B" w:rsidRPr="00A87ADE" w14:paraId="0C9F1E85"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2DEE2D" w14:textId="77777777" w:rsidR="00F0122B" w:rsidRPr="00A87ADE" w:rsidRDefault="00F0122B" w:rsidP="00DB3661">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571702F3"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8D8F803" w14:textId="77777777" w:rsidR="00F0122B" w:rsidRPr="00A87ADE" w:rsidRDefault="00F0122B" w:rsidP="00DB3661">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6AF511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C61268" w14:textId="77777777" w:rsidR="00F0122B" w:rsidRPr="00A87ADE" w:rsidRDefault="00F0122B" w:rsidP="00DB3661">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7FBCE4B6" w14:textId="77777777" w:rsidR="00F0122B" w:rsidRPr="00A87ADE" w:rsidRDefault="00F0122B" w:rsidP="00DB3661">
            <w:pPr>
              <w:pStyle w:val="TAL"/>
              <w:rPr>
                <w:rFonts w:cs="Arial"/>
                <w:szCs w:val="18"/>
                <w:lang w:eastAsia="zh-CN"/>
              </w:rPr>
            </w:pPr>
          </w:p>
        </w:tc>
      </w:tr>
      <w:tr w:rsidR="00F0122B" w:rsidRPr="00A87ADE" w14:paraId="2D9F382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F62864B" w14:textId="77777777" w:rsidR="00F0122B" w:rsidRPr="00A87ADE" w:rsidRDefault="00F0122B" w:rsidP="00DB3661">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11C6CB02" w14:textId="77777777" w:rsidR="00F0122B" w:rsidRPr="00A87ADE" w:rsidRDefault="00364D56" w:rsidP="00DB3661">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1266C47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8B3683"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6B7050C" w14:textId="77777777" w:rsidR="00F0122B" w:rsidRPr="00A87ADE" w:rsidRDefault="00F0122B" w:rsidP="00DB3661">
            <w:pPr>
              <w:pStyle w:val="TAL"/>
              <w:rPr>
                <w:noProof/>
                <w:szCs w:val="18"/>
              </w:rPr>
            </w:pPr>
            <w:r w:rsidRPr="00A87ADE">
              <w:rPr>
                <w:noProof/>
                <w:szCs w:val="18"/>
              </w:rPr>
              <w:t>the address of the recipient of the SM, as received by the SMS Node,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664985CF" w14:textId="77777777" w:rsidR="00F0122B" w:rsidRPr="00A87ADE" w:rsidRDefault="00F0122B" w:rsidP="00DB3661">
            <w:pPr>
              <w:pStyle w:val="TAL"/>
              <w:rPr>
                <w:rFonts w:cs="Arial"/>
                <w:szCs w:val="18"/>
                <w:lang w:eastAsia="zh-CN"/>
              </w:rPr>
            </w:pPr>
          </w:p>
        </w:tc>
      </w:tr>
      <w:tr w:rsidR="00F0122B" w:rsidRPr="00A87ADE" w14:paraId="016F27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393356" w14:textId="77777777" w:rsidR="00F0122B" w:rsidRPr="00A87ADE" w:rsidRDefault="00F0122B" w:rsidP="00DB3661">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3D7352EB" w14:textId="77777777" w:rsidR="00F0122B" w:rsidRPr="00A87ADE" w:rsidRDefault="00F0122B" w:rsidP="00DB3661">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0C40D1B3" w14:textId="77777777" w:rsidR="00F0122B" w:rsidRPr="00A87ADE" w:rsidRDefault="00F0122B" w:rsidP="00DB3661">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DB968B7"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F30029" w14:textId="77777777" w:rsidR="00F0122B" w:rsidRPr="00A87ADE" w:rsidRDefault="00F0122B" w:rsidP="00DB3661">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159E9E7" w14:textId="77777777" w:rsidR="00F0122B" w:rsidRPr="00A87ADE" w:rsidRDefault="00F0122B" w:rsidP="00DB3661">
            <w:pPr>
              <w:pStyle w:val="TAL"/>
              <w:rPr>
                <w:rFonts w:cs="Arial"/>
                <w:szCs w:val="18"/>
                <w:lang w:eastAsia="zh-CN"/>
              </w:rPr>
            </w:pPr>
          </w:p>
        </w:tc>
      </w:tr>
      <w:tr w:rsidR="00F0122B" w:rsidRPr="00A87ADE" w14:paraId="2370A8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05B5CE2" w14:textId="77777777" w:rsidR="00F0122B" w:rsidRPr="00A87ADE" w:rsidRDefault="00F0122B" w:rsidP="00DB3661">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6C06FCE7"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321151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7336D53"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AF5CBB0" w14:textId="77777777" w:rsidR="00F0122B" w:rsidRPr="00A87ADE" w:rsidRDefault="00F0122B" w:rsidP="00DB3661">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2294042B" w14:textId="77777777" w:rsidR="00F0122B" w:rsidRPr="00A87ADE" w:rsidRDefault="00F0122B" w:rsidP="00DB3661">
            <w:pPr>
              <w:pStyle w:val="TAL"/>
              <w:rPr>
                <w:rFonts w:cs="Arial"/>
                <w:szCs w:val="18"/>
                <w:lang w:eastAsia="zh-CN"/>
              </w:rPr>
            </w:pPr>
          </w:p>
        </w:tc>
      </w:tr>
      <w:tr w:rsidR="00F0122B" w:rsidRPr="00A87ADE" w14:paraId="05EC4C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3F5AB80" w14:textId="77777777" w:rsidR="00F0122B" w:rsidRPr="00A87ADE" w:rsidRDefault="00F0122B" w:rsidP="00DB3661">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72C12E4E" w14:textId="77777777" w:rsidR="00F0122B" w:rsidRPr="00A87ADE" w:rsidRDefault="00F0122B" w:rsidP="00DB3661">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781A5A3F"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05231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1FFB1B" w14:textId="77777777" w:rsidR="00F0122B" w:rsidRPr="00A87ADE" w:rsidRDefault="00F0122B" w:rsidP="00DB3661">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1BF0F4CE" w14:textId="77777777" w:rsidR="00F0122B" w:rsidRPr="00A87ADE" w:rsidRDefault="00F0122B" w:rsidP="00DB3661">
            <w:pPr>
              <w:pStyle w:val="TAL"/>
              <w:rPr>
                <w:rFonts w:cs="Arial"/>
                <w:szCs w:val="18"/>
                <w:lang w:eastAsia="zh-CN"/>
              </w:rPr>
            </w:pPr>
          </w:p>
        </w:tc>
      </w:tr>
      <w:tr w:rsidR="00F0122B" w:rsidRPr="00A87ADE" w14:paraId="3F9150D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55085AD" w14:textId="77777777" w:rsidR="00F0122B" w:rsidRPr="00A87ADE" w:rsidRDefault="00F0122B" w:rsidP="00DB3661">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0D252CAC" w14:textId="77777777" w:rsidR="00F0122B" w:rsidRPr="00A87ADE" w:rsidRDefault="00F0122B" w:rsidP="00DB3661">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662F686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C4E77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EFEACF" w14:textId="77777777" w:rsidR="00F0122B" w:rsidRPr="00A87ADE" w:rsidRDefault="00F0122B" w:rsidP="00DB3661">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561004B4" w14:textId="77777777" w:rsidR="00F0122B" w:rsidRPr="00A87ADE" w:rsidRDefault="00F0122B" w:rsidP="00DB3661">
            <w:pPr>
              <w:pStyle w:val="TAL"/>
              <w:rPr>
                <w:rFonts w:cs="Arial"/>
                <w:szCs w:val="18"/>
                <w:lang w:eastAsia="zh-CN"/>
              </w:rPr>
            </w:pPr>
          </w:p>
        </w:tc>
      </w:tr>
    </w:tbl>
    <w:p w14:paraId="44D6638D" w14:textId="77777777" w:rsidR="00F0122B" w:rsidRPr="00A87ADE" w:rsidRDefault="00F0122B" w:rsidP="00F0122B"/>
    <w:p w14:paraId="6FB5FB33" w14:textId="77777777" w:rsidR="00F0122B" w:rsidRPr="00A87ADE" w:rsidRDefault="00F0122B" w:rsidP="00F0122B">
      <w:pPr>
        <w:pStyle w:val="Heading6"/>
        <w:rPr>
          <w:lang w:eastAsia="zh-CN"/>
        </w:rPr>
      </w:pPr>
      <w:bookmarkStart w:id="917" w:name="_CR6_1_6_2_3_5"/>
      <w:bookmarkStart w:id="918" w:name="_Toc20227321"/>
      <w:bookmarkStart w:id="919" w:name="_Toc27749553"/>
      <w:bookmarkStart w:id="920" w:name="_Toc28709480"/>
      <w:bookmarkStart w:id="921" w:name="_Toc44671099"/>
      <w:bookmarkStart w:id="922" w:name="_Toc51919008"/>
      <w:bookmarkStart w:id="923" w:name="_Toc187413164"/>
      <w:bookmarkEnd w:id="91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918"/>
      <w:bookmarkEnd w:id="919"/>
      <w:bookmarkEnd w:id="920"/>
      <w:bookmarkEnd w:id="921"/>
      <w:bookmarkEnd w:id="922"/>
      <w:bookmarkEnd w:id="923"/>
    </w:p>
    <w:p w14:paraId="3372D1B5" w14:textId="77777777" w:rsidR="00F0122B" w:rsidRPr="00A87ADE" w:rsidRDefault="00F0122B" w:rsidP="00F0122B">
      <w:pPr>
        <w:pStyle w:val="TH"/>
      </w:pPr>
      <w:bookmarkStart w:id="924" w:name="_CRTable6_1_6_2_3_51"/>
      <w:r w:rsidRPr="00A87ADE">
        <w:t>Table </w:t>
      </w:r>
      <w:bookmarkEnd w:id="924"/>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925" w:name="_Hlk529279980"/>
      <w:r>
        <w:rPr>
          <w:noProof/>
        </w:rPr>
        <w:t>SMAddressInfo</w:t>
      </w:r>
      <w:bookmarkEnd w:id="925"/>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926" w:name="_CR6_1_6_2_3_6"/>
      <w:bookmarkStart w:id="927" w:name="_Toc20227322"/>
      <w:bookmarkStart w:id="928" w:name="_Toc27749554"/>
      <w:bookmarkStart w:id="929" w:name="_Toc28709481"/>
      <w:bookmarkStart w:id="930" w:name="_Toc44671100"/>
      <w:bookmarkStart w:id="931" w:name="_Toc51919009"/>
      <w:bookmarkStart w:id="932" w:name="_Toc187413165"/>
      <w:bookmarkEnd w:id="92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927"/>
      <w:bookmarkEnd w:id="928"/>
      <w:bookmarkEnd w:id="929"/>
      <w:bookmarkEnd w:id="930"/>
      <w:bookmarkEnd w:id="931"/>
      <w:bookmarkEnd w:id="932"/>
    </w:p>
    <w:p w14:paraId="4FC201B4" w14:textId="77777777" w:rsidR="00F0122B" w:rsidRPr="00A87ADE" w:rsidRDefault="00F0122B" w:rsidP="00F0122B">
      <w:pPr>
        <w:pStyle w:val="TH"/>
      </w:pPr>
      <w:bookmarkStart w:id="933" w:name="_CRTable6_1_6_2_3_61"/>
      <w:r w:rsidRPr="00A87ADE">
        <w:t>Table </w:t>
      </w:r>
      <w:bookmarkEnd w:id="93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934" w:name="_Hlk529280024"/>
            <w:r>
              <w:rPr>
                <w:noProof/>
              </w:rPr>
              <w:t>recipientAddressInfo</w:t>
            </w:r>
            <w:bookmarkEnd w:id="934"/>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935" w:name="_CR6_1_6_2_3_7"/>
      <w:bookmarkStart w:id="936" w:name="_Toc20227323"/>
      <w:bookmarkStart w:id="937" w:name="_Toc27749555"/>
      <w:bookmarkStart w:id="938" w:name="_Toc28709482"/>
      <w:bookmarkStart w:id="939" w:name="_Toc44671101"/>
      <w:bookmarkStart w:id="940" w:name="_Toc51919010"/>
      <w:bookmarkStart w:id="941" w:name="_Toc187413166"/>
      <w:bookmarkEnd w:id="935"/>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936"/>
      <w:bookmarkEnd w:id="937"/>
      <w:bookmarkEnd w:id="938"/>
      <w:bookmarkEnd w:id="939"/>
      <w:bookmarkEnd w:id="940"/>
      <w:bookmarkEnd w:id="941"/>
    </w:p>
    <w:p w14:paraId="7C4C6A87" w14:textId="77777777" w:rsidR="00F0122B" w:rsidRPr="00A87ADE" w:rsidRDefault="00F0122B" w:rsidP="00F0122B">
      <w:pPr>
        <w:pStyle w:val="TH"/>
      </w:pPr>
      <w:bookmarkStart w:id="942" w:name="_CRTable6_1_6_2_3_71"/>
      <w:r w:rsidRPr="00A87ADE">
        <w:t>Table </w:t>
      </w:r>
      <w:bookmarkEnd w:id="94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943" w:name="_Hlk529266790"/>
      <w:r w:rsidRPr="00A234B0">
        <w:rPr>
          <w:rFonts w:cs="Arial"/>
          <w:szCs w:val="18"/>
          <w:lang w:eastAsia="zh-CN"/>
        </w:rPr>
        <w:t>MessageClass</w:t>
      </w:r>
      <w:bookmarkEnd w:id="94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944" w:name="_Hlk529266807"/>
            <w:r w:rsidRPr="00A87ADE">
              <w:rPr>
                <w:noProof/>
              </w:rPr>
              <w:t>classIdentifier</w:t>
            </w:r>
            <w:bookmarkEnd w:id="944"/>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945" w:name="_Hlk529266837"/>
            <w:r w:rsidRPr="00A87ADE">
              <w:rPr>
                <w:noProof/>
              </w:rPr>
              <w:t>tokenText</w:t>
            </w:r>
            <w:bookmarkEnd w:id="945"/>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946" w:name="_CR6_1_6_2_3_8"/>
      <w:bookmarkStart w:id="947" w:name="_Toc20227324"/>
      <w:bookmarkStart w:id="948" w:name="_Toc27749556"/>
      <w:bookmarkStart w:id="949" w:name="_Toc28709483"/>
      <w:bookmarkStart w:id="950" w:name="_Toc44671102"/>
      <w:bookmarkStart w:id="951" w:name="_Toc51919011"/>
      <w:bookmarkStart w:id="952" w:name="_Toc187413167"/>
      <w:bookmarkEnd w:id="94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947"/>
      <w:bookmarkEnd w:id="948"/>
      <w:bookmarkEnd w:id="949"/>
      <w:bookmarkEnd w:id="950"/>
      <w:bookmarkEnd w:id="951"/>
      <w:bookmarkEnd w:id="952"/>
      <w:r w:rsidRPr="00A87ADE">
        <w:rPr>
          <w:rFonts w:cs="Arial"/>
          <w:szCs w:val="18"/>
          <w:lang w:eastAsia="zh-CN"/>
        </w:rPr>
        <w:t xml:space="preserve"> </w:t>
      </w:r>
    </w:p>
    <w:p w14:paraId="35145581" w14:textId="77777777" w:rsidR="00F0122B" w:rsidRPr="00A87ADE" w:rsidRDefault="00F0122B" w:rsidP="00F0122B">
      <w:pPr>
        <w:pStyle w:val="TH"/>
      </w:pPr>
      <w:bookmarkStart w:id="953" w:name="_CRTable6_1_6_2_3_81"/>
      <w:r w:rsidRPr="00A87ADE">
        <w:t>Table </w:t>
      </w:r>
      <w:bookmarkEnd w:id="95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954" w:name="_Hlk529276242"/>
      <w:r>
        <w:t>SM</w:t>
      </w:r>
      <w:r w:rsidRPr="00A234B0">
        <w:rPr>
          <w:noProof/>
        </w:rPr>
        <w:t>AddressDomain</w:t>
      </w:r>
      <w:bookmarkEnd w:id="954"/>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955" w:name="_Hlk529276260"/>
            <w:r w:rsidRPr="00A87ADE">
              <w:rPr>
                <w:noProof/>
              </w:rPr>
              <w:t>domainName</w:t>
            </w:r>
            <w:bookmarkEnd w:id="955"/>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956" w:name="_Hlk529276295"/>
            <w:r w:rsidRPr="00A87ADE">
              <w:rPr>
                <w:noProof/>
              </w:rPr>
              <w:t>3GPPIMSIMCCMNC</w:t>
            </w:r>
            <w:bookmarkEnd w:id="956"/>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957" w:name="_CR6_1_6_2_3_9"/>
      <w:bookmarkStart w:id="958" w:name="_Toc20227325"/>
      <w:bookmarkStart w:id="959" w:name="_Toc27749557"/>
      <w:bookmarkStart w:id="960" w:name="_Toc28709484"/>
      <w:bookmarkStart w:id="961" w:name="_Toc44671103"/>
      <w:bookmarkStart w:id="962" w:name="_Toc51919012"/>
      <w:bookmarkStart w:id="963" w:name="_Toc187413168"/>
      <w:bookmarkEnd w:id="95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958"/>
      <w:bookmarkEnd w:id="959"/>
      <w:bookmarkEnd w:id="960"/>
      <w:bookmarkEnd w:id="961"/>
      <w:bookmarkEnd w:id="962"/>
      <w:bookmarkEnd w:id="963"/>
    </w:p>
    <w:p w14:paraId="12CE0BE5" w14:textId="77777777" w:rsidR="00F0122B" w:rsidRPr="00A87ADE" w:rsidRDefault="00F0122B" w:rsidP="00F0122B">
      <w:pPr>
        <w:pStyle w:val="TH"/>
      </w:pPr>
      <w:bookmarkStart w:id="964" w:name="_CRTable6_1_6_2_3_91"/>
      <w:r w:rsidRPr="00A87ADE">
        <w:t>Table </w:t>
      </w:r>
      <w:bookmarkEnd w:id="964"/>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965"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965"/>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966" w:name="_Hlk529276357"/>
            <w:r w:rsidRPr="00A87ADE">
              <w:rPr>
                <w:noProof/>
              </w:rPr>
              <w:t>interfaceId</w:t>
            </w:r>
            <w:bookmarkEnd w:id="966"/>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967" w:name="_Hlk529276368"/>
            <w:r w:rsidRPr="00A87ADE">
              <w:rPr>
                <w:noProof/>
              </w:rPr>
              <w:t>interfaceText</w:t>
            </w:r>
            <w:bookmarkEnd w:id="967"/>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968" w:name="_CR6_1_6_2_4"/>
      <w:bookmarkStart w:id="969" w:name="_Toc27749558"/>
      <w:bookmarkStart w:id="970" w:name="_Toc28709485"/>
      <w:bookmarkStart w:id="971" w:name="_Toc44671104"/>
      <w:bookmarkStart w:id="972" w:name="_Toc51919013"/>
      <w:bookmarkStart w:id="973" w:name="_Toc187413169"/>
      <w:bookmarkEnd w:id="9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969"/>
      <w:bookmarkEnd w:id="970"/>
      <w:bookmarkEnd w:id="971"/>
      <w:bookmarkEnd w:id="972"/>
      <w:bookmarkEnd w:id="973"/>
    </w:p>
    <w:p w14:paraId="4AD14285" w14:textId="77777777" w:rsidR="0069143A" w:rsidRPr="00BD6F46" w:rsidRDefault="0069143A" w:rsidP="0069143A">
      <w:pPr>
        <w:pStyle w:val="Heading6"/>
        <w:rPr>
          <w:lang w:eastAsia="zh-CN"/>
        </w:rPr>
      </w:pPr>
      <w:bookmarkStart w:id="974" w:name="_CR6_1_6_2_4_1"/>
      <w:bookmarkStart w:id="975" w:name="_Toc27749559"/>
      <w:bookmarkStart w:id="976" w:name="_Toc28709486"/>
      <w:bookmarkStart w:id="977" w:name="_Toc44671105"/>
      <w:bookmarkStart w:id="978" w:name="_Toc51919014"/>
      <w:bookmarkStart w:id="979" w:name="_Toc187413170"/>
      <w:bookmarkEnd w:id="9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75"/>
      <w:bookmarkEnd w:id="976"/>
      <w:bookmarkEnd w:id="977"/>
      <w:bookmarkEnd w:id="978"/>
      <w:bookmarkEnd w:id="979"/>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bookmarkStart w:id="980" w:name="_CRTable6_1_6_2_4_11"/>
      <w:r w:rsidRPr="00BD6F46">
        <w:lastRenderedPageBreak/>
        <w:t>Table </w:t>
      </w:r>
      <w:bookmarkEnd w:id="9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981" w:name="_CR6_1_6_2_4_2"/>
      <w:bookmarkStart w:id="982" w:name="_Toc27749560"/>
      <w:bookmarkStart w:id="983" w:name="_Toc28709487"/>
      <w:bookmarkStart w:id="984" w:name="_Toc44671106"/>
      <w:bookmarkStart w:id="985" w:name="_Toc51919015"/>
      <w:bookmarkStart w:id="986" w:name="_Toc187413171"/>
      <w:bookmarkEnd w:id="9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82"/>
      <w:bookmarkEnd w:id="983"/>
      <w:bookmarkEnd w:id="984"/>
      <w:bookmarkEnd w:id="985"/>
      <w:bookmarkEnd w:id="986"/>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bookmarkStart w:id="987" w:name="_CRTable6_1_6_2_4_21"/>
      <w:r w:rsidRPr="00BD6F46">
        <w:t>Table </w:t>
      </w:r>
      <w:bookmarkEnd w:id="9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988" w:name="_CR6_1_6_2_4_3"/>
      <w:bookmarkStart w:id="989" w:name="_Toc27749561"/>
      <w:bookmarkStart w:id="990" w:name="_Toc28709488"/>
      <w:bookmarkStart w:id="991" w:name="_Toc44671107"/>
      <w:bookmarkStart w:id="992" w:name="_Toc51919016"/>
      <w:bookmarkStart w:id="993" w:name="_Toc187413172"/>
      <w:bookmarkEnd w:id="98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989"/>
      <w:bookmarkEnd w:id="990"/>
      <w:bookmarkEnd w:id="991"/>
      <w:bookmarkEnd w:id="992"/>
      <w:bookmarkEnd w:id="993"/>
    </w:p>
    <w:p w14:paraId="6DDB7C94" w14:textId="77777777" w:rsidR="0069143A" w:rsidRPr="00BD6F46" w:rsidRDefault="0069143A" w:rsidP="0069143A">
      <w:pPr>
        <w:pStyle w:val="TH"/>
      </w:pPr>
      <w:bookmarkStart w:id="994" w:name="_CRTable6_1_6_2_4_31"/>
      <w:r w:rsidRPr="00BD6F46">
        <w:t>Table </w:t>
      </w:r>
      <w:bookmarkEnd w:id="99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995" w:name="_CR6_1_6_2_4_4"/>
      <w:bookmarkStart w:id="996" w:name="_Toc27749562"/>
      <w:bookmarkStart w:id="997" w:name="_Toc28709489"/>
      <w:bookmarkStart w:id="998" w:name="_Toc44671108"/>
      <w:bookmarkStart w:id="999" w:name="_Toc51919017"/>
      <w:bookmarkStart w:id="1000" w:name="_Toc187413173"/>
      <w:bookmarkEnd w:id="99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996"/>
      <w:bookmarkEnd w:id="997"/>
      <w:bookmarkEnd w:id="998"/>
      <w:bookmarkEnd w:id="999"/>
      <w:bookmarkEnd w:id="1000"/>
    </w:p>
    <w:p w14:paraId="351C3705" w14:textId="77777777" w:rsidR="0069143A" w:rsidRPr="00BD6F46" w:rsidRDefault="0069143A" w:rsidP="0069143A">
      <w:pPr>
        <w:pStyle w:val="TH"/>
      </w:pPr>
      <w:bookmarkStart w:id="1001" w:name="_CRTable6_1_6_2_4_41"/>
      <w:r w:rsidRPr="00BD6F46">
        <w:t>Table </w:t>
      </w:r>
      <w:bookmarkEnd w:id="10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1002"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1002"/>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1003" w:name="_CR6_1_6_2_4_5"/>
      <w:bookmarkStart w:id="1004" w:name="_Toc27749563"/>
      <w:bookmarkStart w:id="1005" w:name="_Toc28709490"/>
      <w:bookmarkStart w:id="1006" w:name="_Toc44671109"/>
      <w:bookmarkStart w:id="1007" w:name="_Toc51919018"/>
      <w:bookmarkStart w:id="1008" w:name="_Toc187413174"/>
      <w:bookmarkEnd w:id="100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1004"/>
      <w:bookmarkEnd w:id="1005"/>
      <w:bookmarkEnd w:id="1006"/>
      <w:bookmarkEnd w:id="1007"/>
      <w:bookmarkEnd w:id="1008"/>
    </w:p>
    <w:p w14:paraId="00666A8E" w14:textId="77777777" w:rsidR="0069143A" w:rsidRPr="00BD6F46" w:rsidRDefault="0069143A" w:rsidP="0069143A">
      <w:pPr>
        <w:pStyle w:val="TH"/>
      </w:pPr>
      <w:bookmarkStart w:id="1009" w:name="_CRTable6_1_6_2_4_51"/>
      <w:r w:rsidRPr="00BD6F46">
        <w:t>Table </w:t>
      </w:r>
      <w:bookmarkEnd w:id="10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1010" w:name="_CR6_1_6_2_4_6"/>
      <w:bookmarkStart w:id="1011" w:name="_Toc25156395"/>
      <w:bookmarkStart w:id="1012" w:name="_Toc34124697"/>
      <w:bookmarkStart w:id="1013" w:name="_Toc43207821"/>
      <w:bookmarkStart w:id="1014" w:name="_Toc49857291"/>
      <w:bookmarkStart w:id="1015" w:name="_Toc56677127"/>
      <w:bookmarkStart w:id="1016" w:name="_Toc56696375"/>
      <w:bookmarkStart w:id="1017" w:name="_Toc58604183"/>
      <w:bookmarkStart w:id="1018" w:name="_Toc187413175"/>
      <w:bookmarkEnd w:id="1010"/>
      <w:r w:rsidRPr="003B2883">
        <w:rPr>
          <w:lang w:eastAsia="zh-CN"/>
        </w:rPr>
        <w:t>6.1.6.2</w:t>
      </w:r>
      <w:r>
        <w:rPr>
          <w:lang w:eastAsia="zh-CN"/>
        </w:rPr>
        <w:t>.4.6</w:t>
      </w:r>
      <w:r w:rsidRPr="003B2883">
        <w:rPr>
          <w:lang w:eastAsia="zh-CN"/>
        </w:rPr>
        <w:tab/>
        <w:t xml:space="preserve">Type: </w:t>
      </w:r>
      <w:bookmarkEnd w:id="1011"/>
      <w:bookmarkEnd w:id="1012"/>
      <w:bookmarkEnd w:id="1013"/>
      <w:bookmarkEnd w:id="1014"/>
      <w:bookmarkEnd w:id="1015"/>
      <w:bookmarkEnd w:id="1016"/>
      <w:bookmarkEnd w:id="1017"/>
      <w:r>
        <w:rPr>
          <w:lang w:eastAsia="zh-CN"/>
        </w:rPr>
        <w:t>PSCellInformation</w:t>
      </w:r>
      <w:bookmarkEnd w:id="1018"/>
      <w:r>
        <w:rPr>
          <w:lang w:eastAsia="zh-CN"/>
        </w:rPr>
        <w:t xml:space="preserve"> </w:t>
      </w:r>
    </w:p>
    <w:p w14:paraId="26DC2BF8" w14:textId="77777777" w:rsidR="000444BE" w:rsidRPr="003B2883" w:rsidRDefault="000444BE" w:rsidP="000444BE">
      <w:pPr>
        <w:pStyle w:val="TH"/>
      </w:pPr>
      <w:bookmarkStart w:id="1019" w:name="_CRTable6_1_6_2_4_61"/>
      <w:r w:rsidRPr="003B2883">
        <w:rPr>
          <w:noProof/>
        </w:rPr>
        <w:t>Table </w:t>
      </w:r>
      <w:bookmarkEnd w:id="1019"/>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1020" w:name="_CR6_1_6_2_4_7"/>
      <w:bookmarkStart w:id="1021" w:name="_Toc187413176"/>
      <w:bookmarkEnd w:id="1020"/>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1021"/>
      <w:r>
        <w:rPr>
          <w:lang w:eastAsia="zh-CN"/>
        </w:rPr>
        <w:t xml:space="preserve"> </w:t>
      </w:r>
    </w:p>
    <w:p w14:paraId="06706660" w14:textId="77777777" w:rsidR="000444BE" w:rsidRPr="003B2883" w:rsidRDefault="000444BE" w:rsidP="000444BE">
      <w:pPr>
        <w:pStyle w:val="TH"/>
      </w:pPr>
      <w:bookmarkStart w:id="1022" w:name="_CRTable6_1_6_2_4_71"/>
      <w:r w:rsidRPr="003B2883">
        <w:rPr>
          <w:noProof/>
        </w:rPr>
        <w:t>Table </w:t>
      </w:r>
      <w:bookmarkEnd w:id="1022"/>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1023" w:name="_CR6_1_6_2_4_8"/>
      <w:bookmarkStart w:id="1024" w:name="_Toc187413177"/>
      <w:bookmarkEnd w:id="1023"/>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1024"/>
      <w:r>
        <w:rPr>
          <w:lang w:eastAsia="zh-CN"/>
        </w:rPr>
        <w:t xml:space="preserve"> </w:t>
      </w:r>
    </w:p>
    <w:p w14:paraId="2972A511" w14:textId="77777777" w:rsidR="004E0ACD" w:rsidRPr="003B2883" w:rsidRDefault="004E0ACD" w:rsidP="004E0ACD">
      <w:pPr>
        <w:pStyle w:val="TH"/>
      </w:pPr>
      <w:bookmarkStart w:id="1025" w:name="_CRTable6_1_6_2_4_81"/>
      <w:r w:rsidRPr="003B2883">
        <w:rPr>
          <w:noProof/>
        </w:rPr>
        <w:t>Table </w:t>
      </w:r>
      <w:bookmarkEnd w:id="1025"/>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1026" w:name="_CR6_1_6_2_5"/>
      <w:bookmarkStart w:id="1027" w:name="_Toc27749564"/>
      <w:bookmarkStart w:id="1028" w:name="_Toc28709491"/>
      <w:bookmarkStart w:id="1029" w:name="_Toc44671110"/>
      <w:bookmarkStart w:id="1030" w:name="_Toc51919019"/>
      <w:bookmarkStart w:id="1031" w:name="_Toc187413178"/>
      <w:bookmarkEnd w:id="1026"/>
      <w:r w:rsidRPr="00BA36BA">
        <w:rPr>
          <w:lang w:eastAsia="zh-CN"/>
        </w:rPr>
        <w:t>6.1.6.2.</w:t>
      </w:r>
      <w:r>
        <w:rPr>
          <w:lang w:eastAsia="zh-CN"/>
        </w:rPr>
        <w:t>5</w:t>
      </w:r>
      <w:r w:rsidRPr="00BA36BA">
        <w:rPr>
          <w:lang w:eastAsia="zh-CN"/>
        </w:rPr>
        <w:tab/>
        <w:t>Exposure Function Northbound API Specified Data Type</w:t>
      </w:r>
      <w:bookmarkEnd w:id="1027"/>
      <w:bookmarkEnd w:id="1028"/>
      <w:bookmarkEnd w:id="1029"/>
      <w:bookmarkEnd w:id="1030"/>
      <w:bookmarkEnd w:id="1031"/>
    </w:p>
    <w:p w14:paraId="20684FAF" w14:textId="77777777" w:rsidR="00041593" w:rsidRPr="00BA36BA" w:rsidRDefault="00041593" w:rsidP="00041593">
      <w:pPr>
        <w:pStyle w:val="Heading6"/>
        <w:rPr>
          <w:lang w:eastAsia="zh-CN"/>
        </w:rPr>
      </w:pPr>
      <w:bookmarkStart w:id="1032" w:name="_CR6_1_6_2_5_1"/>
      <w:bookmarkStart w:id="1033" w:name="_Toc27749565"/>
      <w:bookmarkStart w:id="1034" w:name="_Toc28709492"/>
      <w:bookmarkStart w:id="1035" w:name="_Toc44671111"/>
      <w:bookmarkStart w:id="1036" w:name="_Toc51919020"/>
      <w:bookmarkStart w:id="1037" w:name="_Toc187413179"/>
      <w:bookmarkEnd w:id="1032"/>
      <w:r w:rsidRPr="00BA36BA">
        <w:rPr>
          <w:lang w:eastAsia="zh-CN"/>
        </w:rPr>
        <w:t>6.1.6.2.</w:t>
      </w:r>
      <w:r>
        <w:rPr>
          <w:lang w:eastAsia="zh-CN"/>
        </w:rPr>
        <w:t>5</w:t>
      </w:r>
      <w:r w:rsidRPr="00BA36BA">
        <w:rPr>
          <w:lang w:eastAsia="zh-CN"/>
        </w:rPr>
        <w:t>.1</w:t>
      </w:r>
      <w:r w:rsidRPr="00BA36BA">
        <w:rPr>
          <w:lang w:eastAsia="zh-CN"/>
        </w:rPr>
        <w:tab/>
        <w:t>Type ChargingDataRequest</w:t>
      </w:r>
      <w:bookmarkEnd w:id="1033"/>
      <w:bookmarkEnd w:id="1034"/>
      <w:bookmarkEnd w:id="1035"/>
      <w:bookmarkEnd w:id="1036"/>
      <w:bookmarkEnd w:id="1037"/>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bookmarkStart w:id="1038" w:name="_CRTable6_1_6_2_5_11"/>
      <w:r w:rsidRPr="00BA36BA">
        <w:lastRenderedPageBreak/>
        <w:t>Table </w:t>
      </w:r>
      <w:bookmarkEnd w:id="1038"/>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1039" w:name="_CR6_1_6_2_5_1a"/>
      <w:bookmarkStart w:id="1040" w:name="_Toc44671112"/>
      <w:bookmarkStart w:id="1041" w:name="_Toc51919021"/>
      <w:bookmarkStart w:id="1042" w:name="_Toc187413180"/>
      <w:bookmarkEnd w:id="10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40"/>
      <w:bookmarkEnd w:id="1041"/>
      <w:bookmarkEnd w:id="1042"/>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bookmarkStart w:id="1043" w:name="_CRTable6_1_6_2_5_21"/>
      <w:r w:rsidRPr="00BD6F46">
        <w:t>Table </w:t>
      </w:r>
      <w:bookmarkEnd w:id="104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1044" w:name="_CR6_1_6_2_5_2"/>
      <w:bookmarkStart w:id="1045" w:name="_Toc27749566"/>
      <w:bookmarkStart w:id="1046" w:name="_Toc28709493"/>
      <w:bookmarkStart w:id="1047" w:name="_Toc44671113"/>
      <w:bookmarkStart w:id="1048" w:name="_Toc51919022"/>
      <w:bookmarkStart w:id="1049" w:name="_Toc187413181"/>
      <w:bookmarkEnd w:id="1044"/>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1045"/>
      <w:bookmarkEnd w:id="1046"/>
      <w:r w:rsidR="002D4253">
        <w:rPr>
          <w:lang w:eastAsia="zh-CN"/>
        </w:rPr>
        <w:t>N</w:t>
      </w:r>
      <w:r w:rsidR="002D4253" w:rsidRPr="00BA36BA">
        <w:rPr>
          <w:lang w:eastAsia="zh-CN"/>
        </w:rPr>
        <w:t>EFChargingInformation</w:t>
      </w:r>
      <w:bookmarkEnd w:id="1047"/>
      <w:bookmarkEnd w:id="1048"/>
      <w:bookmarkEnd w:id="1049"/>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1050" w:name="_CR6_1_6_2_5_3"/>
      <w:bookmarkStart w:id="1051" w:name="_Toc187413182"/>
      <w:bookmarkEnd w:id="1050"/>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1051"/>
    </w:p>
    <w:p w14:paraId="11C16C42" w14:textId="77777777" w:rsidR="00534F2F" w:rsidRPr="00BA36BA" w:rsidRDefault="00534F2F" w:rsidP="00534F2F">
      <w:pPr>
        <w:pStyle w:val="TH"/>
      </w:pPr>
      <w:bookmarkStart w:id="1052" w:name="_CRTable6_1_6_2_5_32"/>
      <w:r w:rsidRPr="00BA36BA">
        <w:t>Table </w:t>
      </w:r>
      <w:bookmarkEnd w:id="1052"/>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1053" w:name="_CR6_1_6_2_6"/>
      <w:bookmarkStart w:id="1054" w:name="_Toc51919023"/>
      <w:bookmarkStart w:id="1055" w:name="_Toc187413183"/>
      <w:bookmarkEnd w:id="105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1054"/>
      <w:bookmarkEnd w:id="1055"/>
    </w:p>
    <w:p w14:paraId="14ADEFA3" w14:textId="77777777" w:rsidR="001E79DB" w:rsidRPr="00BD6F46" w:rsidRDefault="001E79DB" w:rsidP="001E79DB">
      <w:pPr>
        <w:pStyle w:val="Heading6"/>
        <w:rPr>
          <w:lang w:eastAsia="zh-CN"/>
        </w:rPr>
      </w:pPr>
      <w:bookmarkStart w:id="1056" w:name="_CR6_1_6_2_6_1"/>
      <w:bookmarkStart w:id="1057" w:name="_Toc51919024"/>
      <w:bookmarkStart w:id="1058" w:name="_Toc187413184"/>
      <w:bookmarkEnd w:id="10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57"/>
      <w:bookmarkEnd w:id="1058"/>
    </w:p>
    <w:p w14:paraId="6FCF01B3" w14:textId="33C8521F"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059" w:name="_Hlk47002297"/>
      <w:r>
        <w:rPr>
          <w:lang w:eastAsia="zh-CN"/>
        </w:rPr>
        <w:t>Network Slice Management (NSM)</w:t>
      </w:r>
      <w:r w:rsidRPr="002C4D40">
        <w:rPr>
          <w:lang w:eastAsia="zh-CN"/>
        </w:rPr>
        <w:t xml:space="preserve"> </w:t>
      </w:r>
      <w:r>
        <w:rPr>
          <w:lang w:eastAsia="zh-CN"/>
        </w:rPr>
        <w:t xml:space="preserve">charging </w:t>
      </w:r>
      <w:bookmarkEnd w:id="1059"/>
      <w:r w:rsidRPr="00BD6F46">
        <w:rPr>
          <w:lang w:eastAsia="zh-CN"/>
        </w:rPr>
        <w:t xml:space="preserve">described </w:t>
      </w:r>
      <w:r w:rsidR="005D107F">
        <w:rPr>
          <w:lang w:eastAsia="zh-CN"/>
        </w:rPr>
        <w:t xml:space="preserve">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bookmarkStart w:id="1060" w:name="_CRTable6_1_6_2_6_11"/>
      <w:r w:rsidRPr="00BD6F46">
        <w:t>Table </w:t>
      </w:r>
      <w:bookmarkEnd w:id="10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1061" w:name="_CR6_1_6_2_6_2"/>
      <w:bookmarkStart w:id="1062" w:name="_Toc51919025"/>
      <w:bookmarkStart w:id="1063" w:name="_Toc187413185"/>
      <w:bookmarkEnd w:id="10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62"/>
      <w:bookmarkEnd w:id="1063"/>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bookmarkStart w:id="1064" w:name="_CRTable6_1_6_2_6_21"/>
      <w:r w:rsidRPr="00BD6F46">
        <w:t>Table </w:t>
      </w:r>
      <w:bookmarkEnd w:id="10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1065" w:name="_CR6_1_6_2_6_3"/>
      <w:bookmarkStart w:id="1066" w:name="_Toc51919026"/>
      <w:bookmarkStart w:id="1067" w:name="_Toc187413186"/>
      <w:bookmarkEnd w:id="10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1066"/>
      <w:bookmarkEnd w:id="1067"/>
    </w:p>
    <w:p w14:paraId="7887CA6E" w14:textId="77777777" w:rsidR="001E79DB" w:rsidRDefault="001E79DB" w:rsidP="0026330D">
      <w:pPr>
        <w:pStyle w:val="TH"/>
      </w:pPr>
      <w:bookmarkStart w:id="1068" w:name="_CRTable6_1_6_2_6_31"/>
      <w:r w:rsidRPr="00BD6F46">
        <w:t>Table </w:t>
      </w:r>
      <w:bookmarkEnd w:id="10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1069"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1069"/>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1070" w:name="_CR6_1_6_2_6_4"/>
      <w:bookmarkStart w:id="1071" w:name="_Toc51919027"/>
      <w:bookmarkStart w:id="1072" w:name="_Toc187413187"/>
      <w:bookmarkEnd w:id="107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1071"/>
      <w:bookmarkEnd w:id="1072"/>
    </w:p>
    <w:p w14:paraId="523EDEBB" w14:textId="77777777" w:rsidR="001E79DB" w:rsidRDefault="001E79DB" w:rsidP="001E79DB">
      <w:pPr>
        <w:pStyle w:val="TH"/>
      </w:pPr>
      <w:bookmarkStart w:id="1073" w:name="_CRTable6_1_6_2_6_41"/>
      <w:r w:rsidRPr="00BD6F46">
        <w:t>Table </w:t>
      </w:r>
      <w:bookmarkEnd w:id="10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1074" w:name="_CR6_1_6_2_6_5"/>
      <w:bookmarkStart w:id="1075" w:name="_Toc51919028"/>
      <w:bookmarkStart w:id="1076" w:name="_Toc187413188"/>
      <w:bookmarkEnd w:id="107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1075"/>
      <w:bookmarkEnd w:id="1076"/>
    </w:p>
    <w:p w14:paraId="058D8F33" w14:textId="77777777" w:rsidR="001E79DB" w:rsidRDefault="001E79DB" w:rsidP="001E79DB">
      <w:pPr>
        <w:pStyle w:val="TH"/>
      </w:pPr>
      <w:bookmarkStart w:id="1077" w:name="_CRTable6_1_6_2_6_51"/>
      <w:r w:rsidRPr="00BD6F46">
        <w:t>Table </w:t>
      </w:r>
      <w:bookmarkEnd w:id="10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1078" w:name="_CR6_1_6_2_7"/>
      <w:bookmarkStart w:id="1079" w:name="_Toc51919029"/>
      <w:bookmarkStart w:id="1080" w:name="_Toc187413189"/>
      <w:bookmarkEnd w:id="10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1079"/>
      <w:bookmarkEnd w:id="1080"/>
    </w:p>
    <w:p w14:paraId="11369B89" w14:textId="77777777" w:rsidR="00BC4A88" w:rsidRPr="00BD6F46" w:rsidRDefault="00BC4A88" w:rsidP="00BC4A88">
      <w:pPr>
        <w:pStyle w:val="Heading6"/>
        <w:rPr>
          <w:lang w:eastAsia="zh-CN"/>
        </w:rPr>
      </w:pPr>
      <w:bookmarkStart w:id="1081" w:name="_CR6_1_6_2_7_1"/>
      <w:bookmarkStart w:id="1082" w:name="_Toc51919030"/>
      <w:bookmarkStart w:id="1083" w:name="_Toc187413190"/>
      <w:bookmarkEnd w:id="10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82"/>
      <w:bookmarkEnd w:id="1083"/>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bookmarkStart w:id="1084" w:name="_CRTable6_1_6_2_7_11"/>
      <w:r w:rsidRPr="007E4B99">
        <w:t>Table </w:t>
      </w:r>
      <w:bookmarkEnd w:id="1084"/>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1085" w:name="_CR6_1_6_2_7_2"/>
      <w:bookmarkStart w:id="1086" w:name="_Toc51919031"/>
      <w:bookmarkStart w:id="1087" w:name="_Toc187413191"/>
      <w:bookmarkEnd w:id="108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086"/>
      <w:bookmarkEnd w:id="1087"/>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bookmarkStart w:id="1088" w:name="_CRTable6_1_6_2_7_21"/>
      <w:r w:rsidRPr="00BD6F46">
        <w:t>Table </w:t>
      </w:r>
      <w:bookmarkEnd w:id="10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1089" w:name="_CR6_1_6_2_7_3"/>
      <w:bookmarkStart w:id="1090" w:name="_Toc51919032"/>
      <w:bookmarkStart w:id="1091" w:name="_Toc187413192"/>
      <w:bookmarkEnd w:id="108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090"/>
      <w:bookmarkEnd w:id="1091"/>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bookmarkStart w:id="1092" w:name="_CRTable6_1_6_2_7_31"/>
      <w:r w:rsidRPr="00BD6F46">
        <w:t>Table </w:t>
      </w:r>
      <w:bookmarkEnd w:id="10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1093" w:name="_CR6_1_6_2_7_4"/>
      <w:bookmarkStart w:id="1094" w:name="_Toc51919033"/>
      <w:bookmarkStart w:id="1095" w:name="_Toc187413193"/>
      <w:bookmarkEnd w:id="109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1094"/>
      <w:bookmarkEnd w:id="1095"/>
      <w:r w:rsidRPr="00753009">
        <w:rPr>
          <w:rFonts w:hint="eastAsia"/>
          <w:lang w:eastAsia="zh-CN"/>
        </w:rPr>
        <w:t xml:space="preserve"> </w:t>
      </w:r>
    </w:p>
    <w:p w14:paraId="6998796D" w14:textId="77777777" w:rsidR="00BC4A88" w:rsidRPr="00BD6F46" w:rsidRDefault="00BC4A88" w:rsidP="00BC4A88">
      <w:pPr>
        <w:pStyle w:val="TH"/>
      </w:pPr>
      <w:bookmarkStart w:id="1096" w:name="_CRTable6_1_6_2_7_41"/>
      <w:r w:rsidRPr="00BD6F46">
        <w:t>Table </w:t>
      </w:r>
      <w:bookmarkEnd w:id="109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1097" w:name="_CR6_1_6_2_7_5"/>
      <w:bookmarkStart w:id="1098" w:name="_Toc51919034"/>
      <w:bookmarkStart w:id="1099" w:name="_Toc187413194"/>
      <w:bookmarkEnd w:id="109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1098"/>
      <w:bookmarkEnd w:id="1099"/>
    </w:p>
    <w:p w14:paraId="1F498D57" w14:textId="77777777" w:rsidR="00BC4A88" w:rsidRPr="00BD6F46" w:rsidRDefault="00BC4A88" w:rsidP="00BC4A88">
      <w:pPr>
        <w:pStyle w:val="TH"/>
      </w:pPr>
      <w:bookmarkStart w:id="1100" w:name="_CRTable6_1_6_2_7_51"/>
      <w:r w:rsidRPr="00BD6F46">
        <w:t>Table </w:t>
      </w:r>
      <w:bookmarkEnd w:id="11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1101" w:name="_CR6_1_6_2_8"/>
      <w:bookmarkStart w:id="1102" w:name="_Toc187413195"/>
      <w:bookmarkEnd w:id="11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1102"/>
    </w:p>
    <w:p w14:paraId="55EB3909" w14:textId="77777777" w:rsidR="009C4503" w:rsidRPr="00BD6F46" w:rsidRDefault="009C4503" w:rsidP="009C4503">
      <w:pPr>
        <w:pStyle w:val="Heading6"/>
        <w:rPr>
          <w:lang w:eastAsia="zh-CN"/>
        </w:rPr>
      </w:pPr>
      <w:bookmarkStart w:id="1103" w:name="_CR6_1_6_2_8_1"/>
      <w:bookmarkStart w:id="1104" w:name="_Toc187413196"/>
      <w:bookmarkEnd w:id="110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04"/>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bookmarkStart w:id="1105" w:name="_CRTable6_1_6_2_8_11"/>
      <w:r w:rsidRPr="007E4B99">
        <w:t>Table </w:t>
      </w:r>
      <w:bookmarkEnd w:id="110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1106" w:name="_CR6_1_6_2_8_2"/>
      <w:bookmarkStart w:id="1107" w:name="_Toc187413197"/>
      <w:bookmarkEnd w:id="1106"/>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07"/>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bookmarkStart w:id="1108" w:name="_CRTable6_1_6_2_8_21"/>
      <w:r w:rsidRPr="00BD6F46">
        <w:t>Table </w:t>
      </w:r>
      <w:bookmarkEnd w:id="11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1109" w:name="_CR6_1_6_2_8_3"/>
      <w:bookmarkStart w:id="1110" w:name="_Toc187413198"/>
      <w:bookmarkEnd w:id="110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1110"/>
      <w:r w:rsidRPr="00753009">
        <w:rPr>
          <w:rFonts w:hint="eastAsia"/>
          <w:lang w:eastAsia="zh-CN"/>
        </w:rPr>
        <w:t xml:space="preserve"> </w:t>
      </w:r>
    </w:p>
    <w:p w14:paraId="22F3F70D" w14:textId="77777777" w:rsidR="009C4503" w:rsidRPr="00BD6F46" w:rsidRDefault="009C4503" w:rsidP="009C4503">
      <w:pPr>
        <w:pStyle w:val="TH"/>
      </w:pPr>
      <w:bookmarkStart w:id="1111" w:name="_CRTable6_1_6_2_8_31"/>
      <w:r w:rsidRPr="00BD6F46">
        <w:t>Table </w:t>
      </w:r>
      <w:bookmarkEnd w:id="11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1112" w:name="_CR6_1_6_2_8_4"/>
      <w:bookmarkStart w:id="1113" w:name="_Toc187413199"/>
      <w:bookmarkEnd w:id="1112"/>
      <w:r>
        <w:rPr>
          <w:lang w:eastAsia="zh-CN"/>
        </w:rPr>
        <w:t>6.1.6.2.8.4</w:t>
      </w:r>
      <w:r>
        <w:rPr>
          <w:lang w:eastAsia="zh-CN"/>
        </w:rPr>
        <w:tab/>
        <w:t>Type SIPEventType</w:t>
      </w:r>
      <w:bookmarkEnd w:id="1113"/>
    </w:p>
    <w:p w14:paraId="7A0FD8AD" w14:textId="77777777" w:rsidR="0027435B" w:rsidRDefault="0027435B" w:rsidP="0027435B">
      <w:pPr>
        <w:pStyle w:val="TH"/>
      </w:pPr>
      <w:bookmarkStart w:id="1114" w:name="_CRTable6_1_6_2_8_41"/>
      <w:r>
        <w:t>Table </w:t>
      </w:r>
      <w:bookmarkEnd w:id="1114"/>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1115" w:name="_CR6_1_6_2_8_5"/>
      <w:bookmarkStart w:id="1116" w:name="_Toc20227326"/>
      <w:bookmarkStart w:id="1117" w:name="_Toc27749567"/>
      <w:bookmarkStart w:id="1118" w:name="_Toc28709494"/>
      <w:bookmarkStart w:id="1119" w:name="_Toc44671114"/>
      <w:bookmarkStart w:id="1120" w:name="_Toc51919035"/>
      <w:bookmarkStart w:id="1121" w:name="_Toc187413200"/>
      <w:bookmarkEnd w:id="1115"/>
      <w:r>
        <w:rPr>
          <w:lang w:eastAsia="zh-CN"/>
        </w:rPr>
        <w:lastRenderedPageBreak/>
        <w:t>6.1.6.2.8.5</w:t>
      </w:r>
      <w:r>
        <w:rPr>
          <w:lang w:eastAsia="zh-CN"/>
        </w:rPr>
        <w:tab/>
        <w:t>Type ISUPCause</w:t>
      </w:r>
      <w:bookmarkEnd w:id="1121"/>
    </w:p>
    <w:p w14:paraId="06FA5839" w14:textId="77777777" w:rsidR="0027435B" w:rsidRDefault="0027435B" w:rsidP="0027435B">
      <w:pPr>
        <w:pStyle w:val="TH"/>
      </w:pPr>
      <w:bookmarkStart w:id="1122" w:name="_CRTable6_1_6_2_8_51"/>
      <w:r>
        <w:t>Table </w:t>
      </w:r>
      <w:bookmarkEnd w:id="1122"/>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1123" w:name="_CR6_1_6_2_8_6"/>
      <w:bookmarkStart w:id="1124" w:name="_Toc187413201"/>
      <w:bookmarkEnd w:id="1123"/>
      <w:r>
        <w:rPr>
          <w:lang w:eastAsia="zh-CN"/>
        </w:rPr>
        <w:t>6.1.6.2.8.6</w:t>
      </w:r>
      <w:r>
        <w:rPr>
          <w:lang w:eastAsia="zh-CN"/>
        </w:rPr>
        <w:tab/>
        <w:t>Type CalledIdentityChange</w:t>
      </w:r>
      <w:bookmarkEnd w:id="1124"/>
    </w:p>
    <w:p w14:paraId="5E2387E2" w14:textId="77777777" w:rsidR="0027435B" w:rsidRDefault="0027435B" w:rsidP="0027435B">
      <w:pPr>
        <w:pStyle w:val="TH"/>
      </w:pPr>
      <w:bookmarkStart w:id="1125" w:name="_CRTable6_1_6_2_8_61"/>
      <w:r>
        <w:t>Table </w:t>
      </w:r>
      <w:bookmarkEnd w:id="1125"/>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1126" w:name="_CR6_1_6_2_8_7"/>
      <w:bookmarkStart w:id="1127" w:name="_Toc187413202"/>
      <w:bookmarkEnd w:id="1126"/>
      <w:r>
        <w:rPr>
          <w:lang w:eastAsia="zh-CN"/>
        </w:rPr>
        <w:t>6.1.6.2.8.7</w:t>
      </w:r>
      <w:r>
        <w:rPr>
          <w:lang w:eastAsia="zh-CN"/>
        </w:rPr>
        <w:tab/>
        <w:t>Type InterOperatorIdentifier</w:t>
      </w:r>
      <w:bookmarkEnd w:id="1127"/>
    </w:p>
    <w:p w14:paraId="7F29A16B" w14:textId="77777777" w:rsidR="0027435B" w:rsidRDefault="0027435B" w:rsidP="0027435B">
      <w:pPr>
        <w:pStyle w:val="TH"/>
      </w:pPr>
      <w:bookmarkStart w:id="1128" w:name="_CRTable6_1_6_2_8_71"/>
      <w:r>
        <w:t>Table </w:t>
      </w:r>
      <w:bookmarkEnd w:id="1128"/>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1129" w:name="_CR6_1_6_2_8_8"/>
      <w:bookmarkStart w:id="1130" w:name="_Toc187413203"/>
      <w:bookmarkEnd w:id="1129"/>
      <w:r>
        <w:rPr>
          <w:lang w:eastAsia="zh-CN"/>
        </w:rPr>
        <w:lastRenderedPageBreak/>
        <w:t>6.1.6.2.8.8</w:t>
      </w:r>
      <w:r>
        <w:rPr>
          <w:lang w:eastAsia="zh-CN"/>
        </w:rPr>
        <w:tab/>
        <w:t>Type EarlyMediaDescription</w:t>
      </w:r>
      <w:bookmarkEnd w:id="1130"/>
    </w:p>
    <w:p w14:paraId="646763EC" w14:textId="77777777" w:rsidR="0027435B" w:rsidRDefault="0027435B" w:rsidP="0027435B">
      <w:pPr>
        <w:pStyle w:val="TH"/>
      </w:pPr>
      <w:bookmarkStart w:id="1131" w:name="_CRTable6_1_6_2_8_81"/>
      <w:r>
        <w:t>Table </w:t>
      </w:r>
      <w:bookmarkEnd w:id="1131"/>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1132" w:name="_CR6_1_6_2_8_9"/>
      <w:bookmarkStart w:id="1133" w:name="_Toc187413204"/>
      <w:bookmarkEnd w:id="1132"/>
      <w:r>
        <w:rPr>
          <w:lang w:eastAsia="zh-CN"/>
        </w:rPr>
        <w:t>6.1.6.2.8.9</w:t>
      </w:r>
      <w:r>
        <w:rPr>
          <w:lang w:eastAsia="zh-CN"/>
        </w:rPr>
        <w:tab/>
        <w:t>Type SDPMediaComponent</w:t>
      </w:r>
      <w:bookmarkEnd w:id="1133"/>
    </w:p>
    <w:p w14:paraId="0BD14BB0" w14:textId="77777777" w:rsidR="0027435B" w:rsidRDefault="0027435B" w:rsidP="0027435B">
      <w:pPr>
        <w:pStyle w:val="TH"/>
      </w:pPr>
      <w:bookmarkStart w:id="1134" w:name="_CRTable6_1_6_2_8_91"/>
      <w:r>
        <w:t>Table </w:t>
      </w:r>
      <w:bookmarkEnd w:id="1134"/>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1135" w:name="_CR6_1_6_2_8_10"/>
      <w:bookmarkStart w:id="1136" w:name="_Toc187413205"/>
      <w:bookmarkEnd w:id="1135"/>
      <w:r>
        <w:rPr>
          <w:lang w:eastAsia="zh-CN"/>
        </w:rPr>
        <w:lastRenderedPageBreak/>
        <w:t>6.1.6.2.8.10</w:t>
      </w:r>
      <w:r>
        <w:rPr>
          <w:lang w:eastAsia="zh-CN"/>
        </w:rPr>
        <w:tab/>
        <w:t xml:space="preserve">Type </w:t>
      </w:r>
      <w:r>
        <w:rPr>
          <w:rFonts w:cs="Arial"/>
          <w:szCs w:val="18"/>
        </w:rPr>
        <w:t>ServerCapabilities</w:t>
      </w:r>
      <w:bookmarkEnd w:id="1136"/>
    </w:p>
    <w:p w14:paraId="47237476" w14:textId="77777777" w:rsidR="0027435B" w:rsidRDefault="0027435B" w:rsidP="0027435B">
      <w:pPr>
        <w:pStyle w:val="TH"/>
      </w:pPr>
      <w:bookmarkStart w:id="1137" w:name="_CRTable6_1_6_2_8_101"/>
      <w:r>
        <w:t>Table </w:t>
      </w:r>
      <w:bookmarkEnd w:id="1137"/>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1138" w:name="_CR6_1_6_2_8_11"/>
      <w:bookmarkStart w:id="1139" w:name="_Toc187413206"/>
      <w:bookmarkEnd w:id="1138"/>
      <w:r>
        <w:rPr>
          <w:lang w:eastAsia="zh-CN"/>
        </w:rPr>
        <w:t>6.1.6.2.8.11</w:t>
      </w:r>
      <w:r>
        <w:rPr>
          <w:lang w:eastAsia="zh-CN"/>
        </w:rPr>
        <w:tab/>
        <w:t xml:space="preserve">Type </w:t>
      </w:r>
      <w:r>
        <w:rPr>
          <w:rFonts w:cs="Arial"/>
          <w:szCs w:val="18"/>
        </w:rPr>
        <w:t>TrunkGroupID</w:t>
      </w:r>
      <w:bookmarkEnd w:id="1139"/>
    </w:p>
    <w:p w14:paraId="1FFA561D" w14:textId="77777777" w:rsidR="0027435B" w:rsidRDefault="0027435B" w:rsidP="0027435B">
      <w:pPr>
        <w:pStyle w:val="TH"/>
      </w:pPr>
      <w:bookmarkStart w:id="1140" w:name="_CRTable6_1_6_2_8_111"/>
      <w:r>
        <w:t>Table </w:t>
      </w:r>
      <w:bookmarkEnd w:id="1140"/>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1141" w:name="_CR6_1_6_2_8_12"/>
      <w:bookmarkStart w:id="1142" w:name="_Toc187413207"/>
      <w:bookmarkEnd w:id="1141"/>
      <w:r>
        <w:rPr>
          <w:lang w:eastAsia="zh-CN"/>
        </w:rPr>
        <w:t>6.1.6.2.8.12</w:t>
      </w:r>
      <w:r>
        <w:rPr>
          <w:lang w:eastAsia="zh-CN"/>
        </w:rPr>
        <w:tab/>
        <w:t xml:space="preserve">Type </w:t>
      </w:r>
      <w:r>
        <w:rPr>
          <w:rFonts w:cs="Arial"/>
          <w:szCs w:val="18"/>
        </w:rPr>
        <w:t>MessageBody</w:t>
      </w:r>
      <w:bookmarkEnd w:id="1142"/>
    </w:p>
    <w:p w14:paraId="1D420256" w14:textId="77777777" w:rsidR="0027435B" w:rsidRDefault="0027435B" w:rsidP="0027435B">
      <w:pPr>
        <w:pStyle w:val="TH"/>
      </w:pPr>
      <w:bookmarkStart w:id="1143" w:name="_CRTable6_1_6_2_8_121"/>
      <w:r>
        <w:t>Table </w:t>
      </w:r>
      <w:bookmarkEnd w:id="1143"/>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1144" w:name="_CR6_1_6_2_8_13"/>
      <w:bookmarkStart w:id="1145" w:name="_Toc187413208"/>
      <w:bookmarkEnd w:id="1144"/>
      <w:r>
        <w:rPr>
          <w:lang w:eastAsia="zh-CN"/>
        </w:rPr>
        <w:lastRenderedPageBreak/>
        <w:t>6.1.6.2.8.13</w:t>
      </w:r>
      <w:r>
        <w:rPr>
          <w:lang w:eastAsia="zh-CN"/>
        </w:rPr>
        <w:tab/>
        <w:t xml:space="preserve">Type </w:t>
      </w:r>
      <w:r>
        <w:rPr>
          <w:rFonts w:cs="Arial"/>
          <w:szCs w:val="18"/>
        </w:rPr>
        <w:t>AccessTransferInformation</w:t>
      </w:r>
      <w:bookmarkEnd w:id="1145"/>
    </w:p>
    <w:p w14:paraId="0B9E2FCE" w14:textId="77777777" w:rsidR="0027435B" w:rsidRDefault="0027435B" w:rsidP="0027435B">
      <w:pPr>
        <w:pStyle w:val="TH"/>
      </w:pPr>
      <w:bookmarkStart w:id="1146" w:name="_CRTable6_1_6_2_8_131"/>
      <w:r>
        <w:t>Table </w:t>
      </w:r>
      <w:bookmarkEnd w:id="1146"/>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1147" w:name="_CR6_1_6_2_8_14"/>
      <w:bookmarkStart w:id="1148" w:name="_Toc187413209"/>
      <w:bookmarkEnd w:id="1147"/>
      <w:r>
        <w:rPr>
          <w:lang w:eastAsia="zh-CN"/>
        </w:rPr>
        <w:t>6.1.6.2.8.14</w:t>
      </w:r>
      <w:r>
        <w:rPr>
          <w:lang w:eastAsia="zh-CN"/>
        </w:rPr>
        <w:tab/>
        <w:t xml:space="preserve">Type </w:t>
      </w:r>
      <w:r>
        <w:rPr>
          <w:rFonts w:cs="Arial"/>
          <w:szCs w:val="18"/>
        </w:rPr>
        <w:t>AccessNetworkInfoChange</w:t>
      </w:r>
      <w:bookmarkEnd w:id="1148"/>
    </w:p>
    <w:p w14:paraId="68885660" w14:textId="77777777" w:rsidR="0027435B" w:rsidRDefault="0027435B" w:rsidP="0027435B">
      <w:pPr>
        <w:pStyle w:val="TH"/>
      </w:pPr>
      <w:bookmarkStart w:id="1149" w:name="_CRTable6_1_6_2_8_141"/>
      <w:r>
        <w:t>Table </w:t>
      </w:r>
      <w:bookmarkEnd w:id="1149"/>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1150" w:name="_CR6_1_6_2_8_15"/>
      <w:bookmarkStart w:id="1151" w:name="_Toc187413210"/>
      <w:bookmarkEnd w:id="1150"/>
      <w:r>
        <w:rPr>
          <w:lang w:eastAsia="zh-CN"/>
        </w:rPr>
        <w:lastRenderedPageBreak/>
        <w:t>6.1.6.2.8.15</w:t>
      </w:r>
      <w:r>
        <w:rPr>
          <w:lang w:eastAsia="zh-CN"/>
        </w:rPr>
        <w:tab/>
        <w:t xml:space="preserve">Type </w:t>
      </w:r>
      <w:r>
        <w:rPr>
          <w:rFonts w:cs="Arial"/>
          <w:szCs w:val="18"/>
        </w:rPr>
        <w:t>NNIInformation</w:t>
      </w:r>
      <w:bookmarkEnd w:id="1151"/>
    </w:p>
    <w:p w14:paraId="56FC9D12" w14:textId="77777777" w:rsidR="00294CDE" w:rsidRDefault="00294CDE" w:rsidP="00294CDE">
      <w:pPr>
        <w:pStyle w:val="TH"/>
      </w:pPr>
      <w:bookmarkStart w:id="1152" w:name="_CRTable6_1_6_2_8_151"/>
      <w:r>
        <w:t>Table </w:t>
      </w:r>
      <w:bookmarkEnd w:id="1152"/>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1153" w:name="_CR6_1_6_2_8_16"/>
      <w:bookmarkStart w:id="1154" w:name="_Toc187413211"/>
      <w:bookmarkEnd w:id="1153"/>
      <w:r>
        <w:rPr>
          <w:lang w:eastAsia="zh-CN"/>
        </w:rPr>
        <w:t>6.1.6.2.8.16</w:t>
      </w:r>
      <w:r>
        <w:rPr>
          <w:lang w:eastAsia="zh-CN"/>
        </w:rPr>
        <w:tab/>
      </w:r>
      <w:r w:rsidR="000D2C33">
        <w:rPr>
          <w:lang w:eastAsia="zh-CN"/>
        </w:rPr>
        <w:t>Void</w:t>
      </w:r>
      <w:bookmarkEnd w:id="1154"/>
    </w:p>
    <w:p w14:paraId="5499E70A" w14:textId="77777777" w:rsidR="00294CDE" w:rsidRDefault="00294CDE" w:rsidP="0027435B"/>
    <w:p w14:paraId="2F4147D8" w14:textId="77777777" w:rsidR="000D2C33" w:rsidRDefault="000D2C33" w:rsidP="000D2C33">
      <w:pPr>
        <w:pStyle w:val="Heading6"/>
        <w:rPr>
          <w:lang w:eastAsia="zh-CN"/>
        </w:rPr>
      </w:pPr>
      <w:bookmarkStart w:id="1155" w:name="_CR6_1_6_2_8_17"/>
      <w:bookmarkStart w:id="1156" w:name="_Toc187413212"/>
      <w:bookmarkEnd w:id="1155"/>
      <w:r>
        <w:rPr>
          <w:lang w:eastAsia="zh-CN"/>
        </w:rPr>
        <w:t>6.1.6.2.8.17</w:t>
      </w:r>
      <w:r>
        <w:rPr>
          <w:lang w:eastAsia="zh-CN"/>
        </w:rPr>
        <w:tab/>
        <w:t xml:space="preserve">Type </w:t>
      </w:r>
      <w:r w:rsidRPr="00277CA3">
        <w:t>SDPTimeStamps</w:t>
      </w:r>
      <w:bookmarkEnd w:id="1156"/>
    </w:p>
    <w:p w14:paraId="766E01CE" w14:textId="77777777" w:rsidR="000D2C33" w:rsidRDefault="000D2C33" w:rsidP="000D2C33">
      <w:pPr>
        <w:pStyle w:val="TH"/>
      </w:pPr>
      <w:bookmarkStart w:id="1157" w:name="_CRTable6_1_6_2_8_171"/>
      <w:r>
        <w:t>Table </w:t>
      </w:r>
      <w:bookmarkEnd w:id="1157"/>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1158" w:name="_CR6_1_6_2_8_18"/>
      <w:bookmarkStart w:id="1159" w:name="_Toc187413213"/>
      <w:bookmarkEnd w:id="1158"/>
      <w:r>
        <w:rPr>
          <w:lang w:eastAsia="zh-CN"/>
        </w:rPr>
        <w:t>6.1.6.2.8.18</w:t>
      </w:r>
      <w:r>
        <w:rPr>
          <w:lang w:eastAsia="zh-CN"/>
        </w:rPr>
        <w:tab/>
        <w:t xml:space="preserve">Type </w:t>
      </w:r>
      <w:r w:rsidRPr="00277CA3">
        <w:t>IMSAddress</w:t>
      </w:r>
      <w:bookmarkEnd w:id="1159"/>
    </w:p>
    <w:p w14:paraId="64F2F5EE" w14:textId="77777777" w:rsidR="000D2C33" w:rsidRDefault="000D2C33" w:rsidP="000D2C33">
      <w:pPr>
        <w:pStyle w:val="TH"/>
      </w:pPr>
      <w:bookmarkStart w:id="1160" w:name="_CRTable6_1_6_2_8_181"/>
      <w:r>
        <w:t>Table </w:t>
      </w:r>
      <w:bookmarkEnd w:id="1160"/>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1161" w:name="_CR6_1_6_2_9"/>
      <w:bookmarkStart w:id="1162" w:name="_Toc187413214"/>
      <w:bookmarkEnd w:id="1161"/>
      <w:r w:rsidRPr="00AF02C0">
        <w:rPr>
          <w:lang w:eastAsia="zh-CN"/>
        </w:rPr>
        <w:lastRenderedPageBreak/>
        <w:t>6.1.6.2.</w:t>
      </w:r>
      <w:r>
        <w:rPr>
          <w:lang w:eastAsia="zh-CN"/>
        </w:rPr>
        <w:t>9</w:t>
      </w:r>
      <w:r w:rsidRPr="00AF02C0">
        <w:rPr>
          <w:lang w:eastAsia="zh-CN"/>
        </w:rPr>
        <w:tab/>
        <w:t>Announcement Specified Data Type</w:t>
      </w:r>
      <w:bookmarkEnd w:id="1162"/>
    </w:p>
    <w:p w14:paraId="23D40F2C" w14:textId="77777777" w:rsidR="0011415E" w:rsidRPr="00AF02C0" w:rsidRDefault="0011415E" w:rsidP="0011415E">
      <w:pPr>
        <w:pStyle w:val="Heading6"/>
        <w:rPr>
          <w:lang w:eastAsia="zh-CN"/>
        </w:rPr>
      </w:pPr>
      <w:bookmarkStart w:id="1163" w:name="_CR6_1_6_2_9_1"/>
      <w:bookmarkStart w:id="1164" w:name="_Toc187413215"/>
      <w:bookmarkEnd w:id="1163"/>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1164"/>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bookmarkStart w:id="1165" w:name="_CRTable6_1_6_2_91"/>
      <w:r w:rsidRPr="00AF02C0">
        <w:t>Table </w:t>
      </w:r>
      <w:bookmarkEnd w:id="1165"/>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1166" w:name="_CR6_1_6_2_9_2"/>
      <w:bookmarkStart w:id="1167" w:name="_Toc187413216"/>
      <w:bookmarkEnd w:id="1166"/>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1167"/>
    </w:p>
    <w:p w14:paraId="0C42EE38" w14:textId="77777777" w:rsidR="0011415E" w:rsidRPr="006A24AF" w:rsidRDefault="0011415E" w:rsidP="0011415E">
      <w:pPr>
        <w:pStyle w:val="TH"/>
      </w:pPr>
      <w:bookmarkStart w:id="1168" w:name="_CRTable6_1_6_2_9_21"/>
      <w:r w:rsidRPr="00AF02C0">
        <w:t>Table </w:t>
      </w:r>
      <w:bookmarkEnd w:id="1168"/>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1169" w:name="_CR6_1_6_2_9_3"/>
      <w:bookmarkStart w:id="1170" w:name="_Toc187413217"/>
      <w:bookmarkEnd w:id="1169"/>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1170"/>
    </w:p>
    <w:p w14:paraId="29C4FC9A" w14:textId="77777777" w:rsidR="0011415E" w:rsidRPr="00FE44BB" w:rsidRDefault="0011415E" w:rsidP="0011415E">
      <w:pPr>
        <w:pStyle w:val="TH"/>
      </w:pPr>
      <w:bookmarkStart w:id="1171" w:name="_CRTable6_1_6_2_9_31"/>
      <w:r w:rsidRPr="00FE44BB">
        <w:t>Table </w:t>
      </w:r>
      <w:bookmarkEnd w:id="1171"/>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1172" w:name="_CR6_1_6_2_10"/>
      <w:bookmarkStart w:id="1173" w:name="_Toc187413218"/>
      <w:bookmarkEnd w:id="11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1173"/>
    </w:p>
    <w:p w14:paraId="19E44801" w14:textId="77777777" w:rsidR="005C51AD" w:rsidRPr="00BD6F46" w:rsidRDefault="005C51AD" w:rsidP="005C51AD">
      <w:pPr>
        <w:pStyle w:val="Heading6"/>
        <w:rPr>
          <w:lang w:eastAsia="zh-CN"/>
        </w:rPr>
      </w:pPr>
      <w:bookmarkStart w:id="1174" w:name="_CR6_1_6_2_10_1"/>
      <w:bookmarkStart w:id="1175" w:name="_Toc187413219"/>
      <w:bookmarkEnd w:id="11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75"/>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bookmarkStart w:id="1176" w:name="_CRTable6_1_6_2_10_11"/>
      <w:r w:rsidRPr="007E4B99">
        <w:t>Table </w:t>
      </w:r>
      <w:bookmarkEnd w:id="1176"/>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1177" w:name="_CR6_1_6_2_10_2"/>
      <w:bookmarkStart w:id="1178" w:name="_Toc187413220"/>
      <w:bookmarkEnd w:id="1177"/>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78"/>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bookmarkStart w:id="1179" w:name="_CRTable6_1_6_2_10_21"/>
      <w:r w:rsidRPr="00BD6F46">
        <w:t>Table </w:t>
      </w:r>
      <w:bookmarkEnd w:id="11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1180" w:name="_CR6_1_6_2_10_3"/>
      <w:bookmarkStart w:id="1181" w:name="_Toc187413221"/>
      <w:bookmarkEnd w:id="11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1181"/>
      <w:r w:rsidRPr="00753009">
        <w:rPr>
          <w:rFonts w:hint="eastAsia"/>
          <w:lang w:eastAsia="zh-CN"/>
        </w:rPr>
        <w:t xml:space="preserve"> </w:t>
      </w:r>
    </w:p>
    <w:p w14:paraId="5A08FFF4" w14:textId="77777777" w:rsidR="005C51AD" w:rsidRPr="00BD6F46" w:rsidRDefault="005C51AD" w:rsidP="005C51AD">
      <w:pPr>
        <w:pStyle w:val="TH"/>
      </w:pPr>
      <w:bookmarkStart w:id="1182" w:name="_CRTable6_1_6_2_10_31"/>
      <w:r w:rsidRPr="00BD6F46">
        <w:t>Table </w:t>
      </w:r>
      <w:bookmarkEnd w:id="11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1183" w:name="_CR6_1_6_2_10_4"/>
      <w:bookmarkStart w:id="1184" w:name="_Toc187413222"/>
      <w:bookmarkEnd w:id="1183"/>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1184"/>
    </w:p>
    <w:p w14:paraId="2F4E4007" w14:textId="77777777" w:rsidR="005C51AD" w:rsidRPr="00BD6F46" w:rsidRDefault="005C51AD" w:rsidP="005C51AD">
      <w:pPr>
        <w:pStyle w:val="TH"/>
      </w:pPr>
      <w:bookmarkStart w:id="1185" w:name="_CRTable6_1_6_2_10_41"/>
      <w:r w:rsidRPr="00BD6F46">
        <w:t>Table </w:t>
      </w:r>
      <w:bookmarkEnd w:id="118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1186" w:name="_CR6_1_6_2_11"/>
      <w:bookmarkStart w:id="1187" w:name="_Toc187413223"/>
      <w:bookmarkEnd w:id="1186"/>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1187"/>
    </w:p>
    <w:p w14:paraId="5D08FC50" w14:textId="77777777" w:rsidR="00406B65" w:rsidRPr="00A87ADE" w:rsidRDefault="00406B65" w:rsidP="00406B65">
      <w:pPr>
        <w:pStyle w:val="Heading6"/>
        <w:rPr>
          <w:lang w:eastAsia="zh-CN"/>
        </w:rPr>
      </w:pPr>
      <w:bookmarkStart w:id="1188" w:name="_CR6_1_6_2_11_1"/>
      <w:bookmarkStart w:id="1189" w:name="_Toc187413224"/>
      <w:bookmarkEnd w:id="11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189"/>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bookmarkStart w:id="1190" w:name="_CRTable6_1_6_2_11_11"/>
      <w:r w:rsidRPr="00A87ADE">
        <w:t>Table </w:t>
      </w:r>
      <w:bookmarkEnd w:id="119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1191" w:name="_CR6_1_6_2_11_2"/>
      <w:bookmarkStart w:id="1192" w:name="_Toc187413225"/>
      <w:bookmarkEnd w:id="119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192"/>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bookmarkStart w:id="1193" w:name="_CRTable6_1_6_2_11_21"/>
      <w:r w:rsidRPr="00BD6F46">
        <w:t>Table </w:t>
      </w:r>
      <w:bookmarkEnd w:id="119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1194" w:name="_CR6_1_6_2_11_3"/>
      <w:bookmarkStart w:id="1195" w:name="_Toc187413226"/>
      <w:bookmarkEnd w:id="119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1195"/>
    </w:p>
    <w:p w14:paraId="78B1EAC3" w14:textId="77777777" w:rsidR="00406B65" w:rsidRPr="00BD6F46" w:rsidRDefault="00406B65" w:rsidP="00406B65">
      <w:pPr>
        <w:pStyle w:val="TH"/>
      </w:pPr>
      <w:bookmarkStart w:id="1196" w:name="_CRTable6_1_6_2_11_31"/>
      <w:r w:rsidRPr="00BD6F46">
        <w:t>Table </w:t>
      </w:r>
      <w:bookmarkEnd w:id="119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1197" w:name="_CR6_1_6_2_11_4"/>
      <w:bookmarkStart w:id="1198" w:name="_Toc187413227"/>
      <w:bookmarkEnd w:id="119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1198"/>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bookmarkStart w:id="1199" w:name="_CRTable6_1_6_2_11_41"/>
      <w:r w:rsidRPr="00BD6F46">
        <w:t>Table </w:t>
      </w:r>
      <w:bookmarkEnd w:id="119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1200" w:name="_Hlk103164328"/>
            <w:r>
              <w:t>t</w:t>
            </w:r>
            <w:r w:rsidRPr="00F70D7B">
              <w:t>ime</w:t>
            </w:r>
            <w:r>
              <w:t>O</w:t>
            </w:r>
            <w:r w:rsidRPr="00F70D7B">
              <w:t>fFirstReception</w:t>
            </w:r>
            <w:bookmarkEnd w:id="1200"/>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1201" w:name="_CR6_1_6_2_11_5"/>
      <w:bookmarkStart w:id="1202" w:name="_Toc187413228"/>
      <w:bookmarkEnd w:id="120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1203" w:name="_Hlk103164538"/>
      <w:r>
        <w:t>C</w:t>
      </w:r>
      <w:r w:rsidRPr="00F70D7B">
        <w:t>overageInfo</w:t>
      </w:r>
      <w:bookmarkEnd w:id="1202"/>
      <w:bookmarkEnd w:id="1203"/>
    </w:p>
    <w:p w14:paraId="20C61B90" w14:textId="77777777" w:rsidR="00406B65" w:rsidRPr="00BD6F46" w:rsidRDefault="00406B65" w:rsidP="00406B65">
      <w:pPr>
        <w:pStyle w:val="TH"/>
      </w:pPr>
      <w:bookmarkStart w:id="1204" w:name="_CRTable6_1_6_2_11_51"/>
      <w:r w:rsidRPr="00BD6F46">
        <w:t>Table </w:t>
      </w:r>
      <w:bookmarkEnd w:id="120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1205" w:name="_CR6_1_6_2_11_6"/>
      <w:bookmarkStart w:id="1206" w:name="_Toc187413229"/>
      <w:bookmarkEnd w:id="1205"/>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1206"/>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bookmarkStart w:id="1207" w:name="_CRTable6_1_6_2_11_61"/>
      <w:r w:rsidRPr="00BD6F46">
        <w:t>Table </w:t>
      </w:r>
      <w:bookmarkEnd w:id="120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1208" w:name="OLE_LINK22"/>
            <w:r w:rsidRPr="00BD6F46">
              <w:rPr>
                <w:lang w:eastAsia="zh-CN"/>
              </w:rPr>
              <w:t>array</w:t>
            </w:r>
            <w:r>
              <w:t>(O</w:t>
            </w:r>
            <w:r w:rsidRPr="00C21720">
              <w:t>ctetString</w:t>
            </w:r>
            <w:r>
              <w:t>)</w:t>
            </w:r>
            <w:bookmarkEnd w:id="1208"/>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1209" w:name="_CR6_1_6_2_11_7"/>
      <w:bookmarkStart w:id="1210" w:name="_Toc187413230"/>
      <w:bookmarkEnd w:id="120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1210"/>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bookmarkStart w:id="1211" w:name="_CRTable6_1_6_2_11_71"/>
      <w:r w:rsidRPr="00BD6F46">
        <w:t>Table </w:t>
      </w:r>
      <w:bookmarkEnd w:id="121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1212" w:name="_CR6_1_6_2_11_8"/>
      <w:bookmarkStart w:id="1213" w:name="_Toc187413231"/>
      <w:bookmarkEnd w:id="121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1213"/>
    </w:p>
    <w:p w14:paraId="28EF9B40" w14:textId="77777777" w:rsidR="00406B65" w:rsidRDefault="00406B65" w:rsidP="00406B65">
      <w:pPr>
        <w:pStyle w:val="TH"/>
      </w:pPr>
      <w:bookmarkStart w:id="1214" w:name="_CRTable6_1_6_2_11_81"/>
      <w:r w:rsidRPr="00BD6F46">
        <w:t>Table </w:t>
      </w:r>
      <w:bookmarkEnd w:id="12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1215" w:name="OLE_LINK39"/>
            <w:r>
              <w:rPr>
                <w:lang w:bidi="ar-IQ"/>
              </w:rPr>
              <w:t>O</w:t>
            </w:r>
            <w:r>
              <w:rPr>
                <w:position w:val="-6"/>
                <w:sz w:val="14"/>
                <w:szCs w:val="14"/>
                <w:lang w:bidi="ar-IQ"/>
              </w:rPr>
              <w:t>M</w:t>
            </w:r>
            <w:r w:rsidRPr="00772EFA" w:rsidDel="005F20AB">
              <w:rPr>
                <w:szCs w:val="18"/>
                <w:lang w:eastAsia="x-none" w:bidi="ar-IQ"/>
              </w:rPr>
              <w:t xml:space="preserve"> </w:t>
            </w:r>
            <w:bookmarkEnd w:id="1215"/>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1216" w:name="OLE_LINK21"/>
            <w:r>
              <w:rPr>
                <w:lang w:eastAsia="zh-CN"/>
              </w:rPr>
              <w:t>0..1</w:t>
            </w:r>
            <w:bookmarkEnd w:id="1216"/>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1217" w:name="OLE_LINK32"/>
            <w:r w:rsidRPr="00F71C46">
              <w:t>applicationSpecificData</w:t>
            </w:r>
            <w:r>
              <w:t>List</w:t>
            </w:r>
            <w:bookmarkEnd w:id="1217"/>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1218" w:name="OLE_LINK25"/>
            <w:r w:rsidRPr="00F71C46">
              <w:t>monitoringUEIdentifier</w:t>
            </w:r>
            <w:bookmarkEnd w:id="1218"/>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1219" w:name="OLE_LINK36"/>
            <w:r w:rsidRPr="00440350">
              <w:rPr>
                <w:rFonts w:cs="Arial"/>
                <w:lang w:eastAsia="zh-CN" w:bidi="ar-IQ"/>
              </w:rPr>
              <w:t>IpAddr</w:t>
            </w:r>
            <w:bookmarkEnd w:id="1219"/>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1220" w:name="_CR6_1_6_2_11_9"/>
      <w:bookmarkStart w:id="1221" w:name="_Toc187413232"/>
      <w:bookmarkEnd w:id="122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1221"/>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bookmarkStart w:id="1222" w:name="_CRTable6_1_6_2_11_91"/>
      <w:r w:rsidRPr="00BD6F46">
        <w:t>Table </w:t>
      </w:r>
      <w:bookmarkEnd w:id="122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1223" w:name="_CR6_1_6_2_11_10"/>
      <w:bookmarkStart w:id="1224" w:name="_Toc187413233"/>
      <w:bookmarkEnd w:id="1223"/>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1224"/>
    </w:p>
    <w:p w14:paraId="6B45F9C3" w14:textId="77777777" w:rsidR="00406B65" w:rsidRPr="00BD6F46" w:rsidRDefault="00406B65" w:rsidP="00406B65">
      <w:pPr>
        <w:pStyle w:val="TH"/>
      </w:pPr>
      <w:bookmarkStart w:id="1225" w:name="_CRTable6_1_6_2_11_101"/>
      <w:r w:rsidRPr="00BD6F46">
        <w:t>Table </w:t>
      </w:r>
      <w:bookmarkEnd w:id="122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1226" w:name="OLE_LINK31"/>
            <w:r w:rsidRPr="00D13580">
              <w:rPr>
                <w:noProof/>
              </w:rPr>
              <w:t>dataVolume</w:t>
            </w:r>
            <w:bookmarkEnd w:id="1226"/>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1227" w:name="_CR6_1_6_2_12"/>
      <w:bookmarkStart w:id="1228" w:name="_Toc187413234"/>
      <w:bookmarkEnd w:id="1227"/>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1228"/>
    </w:p>
    <w:p w14:paraId="47C08320" w14:textId="77777777" w:rsidR="004D26BB" w:rsidRPr="00BA36BA" w:rsidRDefault="004D26BB" w:rsidP="004D26BB">
      <w:pPr>
        <w:pStyle w:val="Heading6"/>
        <w:rPr>
          <w:lang w:eastAsia="zh-CN"/>
        </w:rPr>
      </w:pPr>
      <w:bookmarkStart w:id="1229" w:name="_CR6_1_6_2_12_1"/>
      <w:bookmarkStart w:id="1230" w:name="_Toc187413235"/>
      <w:bookmarkEnd w:id="1229"/>
      <w:r w:rsidRPr="00BA36BA">
        <w:rPr>
          <w:lang w:eastAsia="zh-CN"/>
        </w:rPr>
        <w:t>6.1.6.2.</w:t>
      </w:r>
      <w:r>
        <w:rPr>
          <w:lang w:eastAsia="zh-CN"/>
        </w:rPr>
        <w:t>12</w:t>
      </w:r>
      <w:r w:rsidRPr="00BA36BA">
        <w:rPr>
          <w:lang w:eastAsia="zh-CN"/>
        </w:rPr>
        <w:t>.1</w:t>
      </w:r>
      <w:r w:rsidRPr="00BA36BA">
        <w:rPr>
          <w:lang w:eastAsia="zh-CN"/>
        </w:rPr>
        <w:tab/>
        <w:t>Type ChargingDataRequest</w:t>
      </w:r>
      <w:bookmarkEnd w:id="1230"/>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bookmarkStart w:id="1231" w:name="_CRTable6_1_6_2_12_11"/>
      <w:r w:rsidRPr="00BA36BA">
        <w:lastRenderedPageBreak/>
        <w:t>Table </w:t>
      </w:r>
      <w:bookmarkEnd w:id="1231"/>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1232" w:name="_CR6_1_6_2_12_2"/>
      <w:bookmarkStart w:id="1233" w:name="_Toc187413236"/>
      <w:bookmarkEnd w:id="12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233"/>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bookmarkStart w:id="1234" w:name="_CRTable6_1_6_2_12_21"/>
      <w:r w:rsidRPr="00BD6F46">
        <w:t>Table </w:t>
      </w:r>
      <w:bookmarkEnd w:id="12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1235" w:name="_CR6_1_6_2_12_3"/>
      <w:bookmarkStart w:id="1236" w:name="_Toc187413237"/>
      <w:bookmarkEnd w:id="1235"/>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1236"/>
    </w:p>
    <w:p w14:paraId="7A18BBBF" w14:textId="77777777" w:rsidR="004D26BB" w:rsidRPr="00BA36BA" w:rsidRDefault="004D26BB" w:rsidP="004D26BB">
      <w:pPr>
        <w:pStyle w:val="TH"/>
      </w:pPr>
      <w:bookmarkStart w:id="1237" w:name="_CRTable6_1_6_2_12_32"/>
      <w:r w:rsidRPr="00BA36BA">
        <w:t>Table </w:t>
      </w:r>
      <w:bookmarkEnd w:id="1237"/>
      <w:r w:rsidRPr="00BA36BA">
        <w:t>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1238" w:name="_CR6_1_6_2_12_4"/>
      <w:bookmarkStart w:id="1239" w:name="_Toc187413238"/>
      <w:bookmarkEnd w:id="1238"/>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1239"/>
    </w:p>
    <w:p w14:paraId="52AFE73D" w14:textId="77777777" w:rsidR="004D26BB" w:rsidRPr="00BA36BA" w:rsidRDefault="004D26BB" w:rsidP="004D26BB">
      <w:pPr>
        <w:pStyle w:val="TH"/>
      </w:pPr>
      <w:bookmarkStart w:id="1240" w:name="_CRTable6_1_6_2_12_42"/>
      <w:r w:rsidRPr="00BA36BA">
        <w:t>Table </w:t>
      </w:r>
      <w:bookmarkEnd w:id="1240"/>
      <w:r w:rsidRPr="00BA36BA">
        <w:t>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1241" w:name="_CR6_1_6_2_12_5"/>
      <w:bookmarkStart w:id="1242" w:name="_Toc90636844"/>
      <w:bookmarkStart w:id="1243" w:name="_Toc187413239"/>
      <w:bookmarkEnd w:id="1241"/>
      <w:r>
        <w:rPr>
          <w:lang w:eastAsia="zh-CN"/>
        </w:rPr>
        <w:t>6.1.6.2.12.5</w:t>
      </w:r>
      <w:r>
        <w:rPr>
          <w:lang w:eastAsia="zh-CN"/>
        </w:rPr>
        <w:tab/>
        <w:t xml:space="preserve">Type </w:t>
      </w:r>
      <w:bookmarkEnd w:id="1242"/>
      <w:r w:rsidRPr="00DC1753">
        <w:rPr>
          <w:lang w:eastAsia="zh-CN"/>
        </w:rPr>
        <w:t>EASRequirements</w:t>
      </w:r>
      <w:bookmarkEnd w:id="1243"/>
    </w:p>
    <w:p w14:paraId="1B97A171" w14:textId="77777777" w:rsidR="004D26BB" w:rsidRDefault="004D26BB" w:rsidP="004D26BB">
      <w:pPr>
        <w:pStyle w:val="TH"/>
      </w:pPr>
      <w:bookmarkStart w:id="1244" w:name="_CRTable6_1_6_2_12_51"/>
      <w:r>
        <w:t>Table </w:t>
      </w:r>
      <w:bookmarkEnd w:id="1244"/>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1245" w:name="_CR6_1_6_2_13"/>
      <w:bookmarkStart w:id="1246" w:name="_Toc187413240"/>
      <w:bookmarkEnd w:id="1245"/>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1246"/>
    </w:p>
    <w:p w14:paraId="78246001" w14:textId="77777777" w:rsidR="00D3407E" w:rsidRPr="00A87ADE" w:rsidRDefault="00D3407E" w:rsidP="00D3407E">
      <w:pPr>
        <w:pStyle w:val="Heading6"/>
        <w:rPr>
          <w:lang w:eastAsia="zh-CN"/>
        </w:rPr>
      </w:pPr>
      <w:bookmarkStart w:id="1247" w:name="_CR6_1_6_2_13_1"/>
      <w:bookmarkStart w:id="1248" w:name="_Toc114666204"/>
      <w:bookmarkStart w:id="1249" w:name="_Toc187413241"/>
      <w:bookmarkEnd w:id="124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248"/>
      <w:bookmarkEnd w:id="1249"/>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bookmarkStart w:id="1250" w:name="_CRTable6_1_6_2_13_11"/>
      <w:r w:rsidRPr="00A87ADE">
        <w:t>Table </w:t>
      </w:r>
      <w:bookmarkEnd w:id="12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1251" w:name="_CR6_1_6_2_13_2"/>
      <w:bookmarkStart w:id="1252" w:name="_Toc114666205"/>
      <w:bookmarkStart w:id="1253" w:name="_Toc187413242"/>
      <w:bookmarkEnd w:id="125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1252"/>
      <w:bookmarkEnd w:id="1253"/>
    </w:p>
    <w:p w14:paraId="32DE62EB" w14:textId="77777777" w:rsidR="00D3407E" w:rsidRPr="00A87ADE" w:rsidRDefault="00D3407E" w:rsidP="00D3407E">
      <w:pPr>
        <w:pStyle w:val="TH"/>
      </w:pPr>
      <w:bookmarkStart w:id="1254" w:name="_CRTable6_1_6_2_13_21"/>
      <w:r w:rsidRPr="00A87ADE">
        <w:t>Table </w:t>
      </w:r>
      <w:bookmarkEnd w:id="125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1255" w:name="_CR6_1_6_2_13_3"/>
      <w:bookmarkStart w:id="1256" w:name="_Toc114666206"/>
      <w:bookmarkStart w:id="1257" w:name="_Toc187413243"/>
      <w:bookmarkEnd w:id="1255"/>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1256"/>
      <w:bookmarkEnd w:id="1257"/>
    </w:p>
    <w:p w14:paraId="797B9414" w14:textId="77777777" w:rsidR="00D3407E" w:rsidRPr="00A87ADE" w:rsidRDefault="00D3407E" w:rsidP="00D3407E">
      <w:pPr>
        <w:pStyle w:val="TH"/>
      </w:pPr>
      <w:bookmarkStart w:id="1258" w:name="_CRTable6_1_6_2_13_31"/>
      <w:r w:rsidRPr="00A87ADE">
        <w:t>Table </w:t>
      </w:r>
      <w:bookmarkEnd w:id="1258"/>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1259" w:name="_CR6_1_6_2_13_4"/>
      <w:bookmarkStart w:id="1260" w:name="_Toc114666207"/>
      <w:bookmarkStart w:id="1261" w:name="_Toc187413244"/>
      <w:bookmarkEnd w:id="125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1260"/>
      <w:bookmarkEnd w:id="1261"/>
    </w:p>
    <w:p w14:paraId="41B533A0" w14:textId="77777777" w:rsidR="00D3407E" w:rsidRPr="00A87ADE" w:rsidRDefault="00D3407E" w:rsidP="00D3407E">
      <w:pPr>
        <w:pStyle w:val="TH"/>
      </w:pPr>
      <w:bookmarkStart w:id="1262" w:name="_CRTable6_1_6_2_13_41"/>
      <w:r w:rsidRPr="00A87ADE">
        <w:t>Table </w:t>
      </w:r>
      <w:bookmarkEnd w:id="126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1263" w:name="_CR6_1_6_2_13_5"/>
      <w:bookmarkStart w:id="1264" w:name="_Toc187413245"/>
      <w:bookmarkEnd w:id="126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1264"/>
    </w:p>
    <w:p w14:paraId="2020F8AF" w14:textId="77777777" w:rsidR="00D3407E" w:rsidRPr="00A87ADE" w:rsidRDefault="00D3407E" w:rsidP="00D3407E">
      <w:pPr>
        <w:pStyle w:val="TH"/>
      </w:pPr>
      <w:bookmarkStart w:id="1265" w:name="_CRTable6_1_6_2_13_51"/>
      <w:r w:rsidRPr="00A87ADE">
        <w:t>Table </w:t>
      </w:r>
      <w:bookmarkEnd w:id="12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1266" w:name="_CR6_1_6_2_13_6"/>
      <w:bookmarkStart w:id="1267" w:name="_Toc187413246"/>
      <w:bookmarkEnd w:id="126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1267"/>
    </w:p>
    <w:p w14:paraId="32F23023" w14:textId="77777777" w:rsidR="00D3407E" w:rsidRPr="00A87ADE" w:rsidRDefault="00D3407E" w:rsidP="00D3407E">
      <w:pPr>
        <w:pStyle w:val="TH"/>
      </w:pPr>
      <w:bookmarkStart w:id="1268" w:name="_CRTable6_1_6_2_13_61"/>
      <w:r w:rsidRPr="00A87ADE">
        <w:t>Table </w:t>
      </w:r>
      <w:bookmarkEnd w:id="126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1269" w:name="_CR6_1_6_2_14"/>
      <w:bookmarkStart w:id="1270" w:name="_Toc145944535"/>
      <w:bookmarkStart w:id="1271" w:name="_Toc145944432"/>
      <w:bookmarkStart w:id="1272" w:name="_Toc187413247"/>
      <w:bookmarkEnd w:id="1269"/>
      <w:r>
        <w:rPr>
          <w:lang w:eastAsia="zh-CN"/>
        </w:rPr>
        <w:t>6.1.6.2.</w:t>
      </w:r>
      <w:r w:rsidR="007051D1">
        <w:rPr>
          <w:lang w:eastAsia="zh-CN"/>
        </w:rPr>
        <w:t>14</w:t>
      </w:r>
      <w:r>
        <w:rPr>
          <w:lang w:eastAsia="zh-CN"/>
        </w:rPr>
        <w:tab/>
        <w:t>5G MBS Specified Data Type</w:t>
      </w:r>
      <w:bookmarkEnd w:id="1270"/>
      <w:bookmarkEnd w:id="1272"/>
    </w:p>
    <w:p w14:paraId="4394A56F" w14:textId="77777777" w:rsidR="00856DC6" w:rsidRDefault="00856DC6" w:rsidP="00856DC6">
      <w:pPr>
        <w:pStyle w:val="Heading6"/>
        <w:rPr>
          <w:lang w:eastAsia="zh-CN"/>
        </w:rPr>
      </w:pPr>
      <w:bookmarkStart w:id="1273" w:name="_CR6_1_6_2_14_1"/>
      <w:bookmarkStart w:id="1274" w:name="_Toc145944536"/>
      <w:bookmarkStart w:id="1275" w:name="_Toc187413248"/>
      <w:bookmarkEnd w:id="1273"/>
      <w:r>
        <w:rPr>
          <w:lang w:eastAsia="zh-CN"/>
        </w:rPr>
        <w:t>6.1.6.2.</w:t>
      </w:r>
      <w:r w:rsidR="007051D1">
        <w:rPr>
          <w:lang w:eastAsia="zh-CN"/>
        </w:rPr>
        <w:t>14</w:t>
      </w:r>
      <w:r>
        <w:rPr>
          <w:lang w:eastAsia="zh-CN"/>
        </w:rPr>
        <w:t>.1</w:t>
      </w:r>
      <w:r>
        <w:rPr>
          <w:lang w:eastAsia="zh-CN"/>
        </w:rPr>
        <w:tab/>
        <w:t>Type ChargingDataRequest</w:t>
      </w:r>
      <w:bookmarkEnd w:id="1274"/>
      <w:bookmarkEnd w:id="1275"/>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bookmarkStart w:id="1276" w:name="_CRTable6_1_6_2_14_11"/>
      <w:r>
        <w:lastRenderedPageBreak/>
        <w:t>Table </w:t>
      </w:r>
      <w:bookmarkEnd w:id="1276"/>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6035FF">
            <w:pPr>
              <w:pStyle w:val="TAL"/>
              <w:rPr>
                <w:rFonts w:cs="Arial"/>
                <w:szCs w:val="18"/>
              </w:rPr>
            </w:pPr>
            <w:fldSimple w:instr=" DOCPROPERTY  RelatedWis  \* MERGEFORMAT ">
              <w:r w:rsidR="00856DC6">
                <w:t>5MBS_CH</w:t>
              </w:r>
            </w:fldSimple>
          </w:p>
        </w:tc>
      </w:tr>
    </w:tbl>
    <w:p w14:paraId="18C8EB3A" w14:textId="77777777" w:rsidR="00856DC6" w:rsidRDefault="00856DC6" w:rsidP="00856DC6">
      <w:bookmarkStart w:id="1277" w:name="_Toc145944433"/>
      <w:bookmarkEnd w:id="1271"/>
    </w:p>
    <w:p w14:paraId="6EF4DF44" w14:textId="77777777" w:rsidR="00856DC6" w:rsidRDefault="00856DC6" w:rsidP="00856DC6">
      <w:pPr>
        <w:pStyle w:val="Heading6"/>
        <w:rPr>
          <w:lang w:eastAsia="zh-CN"/>
        </w:rPr>
      </w:pPr>
      <w:bookmarkStart w:id="1278" w:name="_CR6_1_6_2_14_2"/>
      <w:bookmarkStart w:id="1279" w:name="_Toc187413249"/>
      <w:bookmarkEnd w:id="1278"/>
      <w:r>
        <w:rPr>
          <w:lang w:eastAsia="zh-CN"/>
        </w:rPr>
        <w:t>6.1.6.2.</w:t>
      </w:r>
      <w:r w:rsidR="007051D1">
        <w:rPr>
          <w:lang w:eastAsia="zh-CN"/>
        </w:rPr>
        <w:t>14</w:t>
      </w:r>
      <w:r>
        <w:rPr>
          <w:lang w:eastAsia="zh-CN"/>
        </w:rPr>
        <w:t>.2</w:t>
      </w:r>
      <w:r>
        <w:rPr>
          <w:lang w:eastAsia="zh-CN"/>
        </w:rPr>
        <w:tab/>
        <w:t>Type ChargingDataResponse</w:t>
      </w:r>
      <w:bookmarkEnd w:id="1277"/>
      <w:bookmarkEnd w:id="1279"/>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bookmarkStart w:id="1280" w:name="_CRTable6_1_6_2_14_21"/>
      <w:r>
        <w:t>Table </w:t>
      </w:r>
      <w:bookmarkEnd w:id="1280"/>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6035FF">
            <w:pPr>
              <w:pStyle w:val="TAL"/>
              <w:rPr>
                <w:rFonts w:cs="Arial"/>
                <w:szCs w:val="18"/>
                <w:lang w:eastAsia="zh-CN"/>
              </w:rPr>
            </w:pPr>
            <w:fldSimple w:instr=" DOCPROPERTY  RelatedWis  \* MERGEFORMAT ">
              <w:r w:rsidR="00856DC6">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1281" w:name="_CR6_1_6_2_14_3"/>
      <w:bookmarkStart w:id="1282" w:name="_Toc187413250"/>
      <w:bookmarkEnd w:id="1281"/>
      <w:r>
        <w:rPr>
          <w:lang w:eastAsia="zh-CN"/>
        </w:rPr>
        <w:t>6.1.6.2.</w:t>
      </w:r>
      <w:r w:rsidR="007051D1">
        <w:rPr>
          <w:lang w:eastAsia="zh-CN"/>
        </w:rPr>
        <w:t>14</w:t>
      </w:r>
      <w:r>
        <w:rPr>
          <w:lang w:eastAsia="zh-CN"/>
        </w:rPr>
        <w:t>.3</w:t>
      </w:r>
      <w:r>
        <w:rPr>
          <w:lang w:eastAsia="zh-CN"/>
        </w:rPr>
        <w:tab/>
        <w:t>Type MultipleUnitUsage</w:t>
      </w:r>
      <w:bookmarkEnd w:id="1282"/>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bookmarkStart w:id="1283" w:name="_CRTable6_1_6_2_14_31"/>
      <w:r>
        <w:t>Table </w:t>
      </w:r>
      <w:bookmarkEnd w:id="1283"/>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1284" w:name="_CR6_1_6_2_14_4"/>
      <w:bookmarkStart w:id="1285" w:name="_Toc187413251"/>
      <w:bookmarkEnd w:id="1284"/>
      <w:r>
        <w:rPr>
          <w:lang w:eastAsia="zh-CN"/>
        </w:rPr>
        <w:t>6.1.6.2.</w:t>
      </w:r>
      <w:r w:rsidR="007051D1">
        <w:rPr>
          <w:lang w:eastAsia="zh-CN"/>
        </w:rPr>
        <w:t>14</w:t>
      </w:r>
      <w:r>
        <w:rPr>
          <w:lang w:eastAsia="zh-CN"/>
        </w:rPr>
        <w:t>.4</w:t>
      </w:r>
      <w:r>
        <w:rPr>
          <w:lang w:eastAsia="zh-CN"/>
        </w:rPr>
        <w:tab/>
        <w:t>Type MultipleUnitInformation</w:t>
      </w:r>
      <w:bookmarkEnd w:id="1285"/>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bookmarkStart w:id="1286" w:name="_CRTable6_1_6_2_14_41"/>
      <w:r>
        <w:t>Table </w:t>
      </w:r>
      <w:bookmarkEnd w:id="1286"/>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1287" w:name="_CR6_1_6_2_14_5"/>
      <w:bookmarkStart w:id="1288" w:name="_Toc145944436"/>
      <w:bookmarkStart w:id="1289" w:name="_Toc187413252"/>
      <w:bookmarkEnd w:id="1287"/>
      <w:r>
        <w:rPr>
          <w:lang w:eastAsia="zh-CN"/>
        </w:rPr>
        <w:t>6.1.6.2.</w:t>
      </w:r>
      <w:r w:rsidR="007051D1">
        <w:rPr>
          <w:lang w:eastAsia="zh-CN"/>
        </w:rPr>
        <w:t>14</w:t>
      </w:r>
      <w:r>
        <w:rPr>
          <w:lang w:eastAsia="zh-CN"/>
        </w:rPr>
        <w:t>.5</w:t>
      </w:r>
      <w:r>
        <w:rPr>
          <w:lang w:eastAsia="zh-CN"/>
        </w:rPr>
        <w:tab/>
        <w:t>Type UsedUnitContainer</w:t>
      </w:r>
      <w:bookmarkEnd w:id="1288"/>
      <w:bookmarkEnd w:id="1289"/>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bookmarkStart w:id="1290" w:name="_CRTable6_1_6_2_14_51"/>
      <w:r>
        <w:t>Table </w:t>
      </w:r>
      <w:bookmarkEnd w:id="1290"/>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1291" w:name="_CR6_1_6_2_14_6"/>
      <w:bookmarkStart w:id="1292" w:name="_Toc145944454"/>
      <w:bookmarkStart w:id="1293" w:name="_Hlk149569561"/>
      <w:bookmarkStart w:id="1294" w:name="_Toc187413253"/>
      <w:bookmarkEnd w:id="1291"/>
      <w:r>
        <w:rPr>
          <w:lang w:eastAsia="zh-CN"/>
        </w:rPr>
        <w:lastRenderedPageBreak/>
        <w:t>6.1.6.2.</w:t>
      </w:r>
      <w:r w:rsidR="007051D1">
        <w:rPr>
          <w:lang w:eastAsia="zh-CN"/>
        </w:rPr>
        <w:t>14</w:t>
      </w:r>
      <w:r>
        <w:rPr>
          <w:lang w:eastAsia="zh-CN"/>
        </w:rPr>
        <w:t>.6</w:t>
      </w:r>
      <w:r>
        <w:rPr>
          <w:lang w:eastAsia="zh-CN"/>
        </w:rPr>
        <w:tab/>
        <w:t xml:space="preserve">Type </w:t>
      </w:r>
      <w:bookmarkEnd w:id="1292"/>
      <w:r>
        <w:rPr>
          <w:lang w:bidi="ar-IQ"/>
        </w:rPr>
        <w:t>MBSSessionChargingInformation</w:t>
      </w:r>
      <w:bookmarkEnd w:id="1294"/>
    </w:p>
    <w:p w14:paraId="5410487B" w14:textId="77777777" w:rsidR="00856DC6" w:rsidRDefault="00856DC6" w:rsidP="00856DC6">
      <w:pPr>
        <w:pStyle w:val="TH"/>
      </w:pPr>
      <w:bookmarkStart w:id="1295" w:name="_CRTable6_1_6_2_14_61"/>
      <w:bookmarkEnd w:id="1293"/>
      <w:r>
        <w:t>Table</w:t>
      </w:r>
      <w:r>
        <w:rPr>
          <w:lang w:eastAsia="zh-CN"/>
        </w:rPr>
        <w:t> </w:t>
      </w:r>
      <w:bookmarkEnd w:id="1295"/>
      <w:r>
        <w:rPr>
          <w:lang w:eastAsia="zh-CN"/>
        </w:rPr>
        <w:t>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1296" w:name="_CR6_1_6_2_14_7"/>
      <w:bookmarkStart w:id="1297" w:name="_Toc187413254"/>
      <w:bookmarkEnd w:id="1296"/>
      <w:r>
        <w:rPr>
          <w:lang w:eastAsia="zh-CN"/>
        </w:rPr>
        <w:t>6.1.6.2.</w:t>
      </w:r>
      <w:r w:rsidR="007051D1">
        <w:rPr>
          <w:lang w:eastAsia="zh-CN"/>
        </w:rPr>
        <w:t>14</w:t>
      </w:r>
      <w:r>
        <w:rPr>
          <w:lang w:eastAsia="zh-CN"/>
        </w:rPr>
        <w:t>.7</w:t>
      </w:r>
      <w:r>
        <w:rPr>
          <w:lang w:eastAsia="zh-CN"/>
        </w:rPr>
        <w:tab/>
        <w:t>Type ServiceArea</w:t>
      </w:r>
      <w:bookmarkEnd w:id="1297"/>
    </w:p>
    <w:p w14:paraId="313CD012" w14:textId="77777777" w:rsidR="00856DC6" w:rsidRDefault="00856DC6" w:rsidP="00856DC6">
      <w:pPr>
        <w:pStyle w:val="TH"/>
        <w:rPr>
          <w:lang w:bidi="ar-IQ"/>
        </w:rPr>
      </w:pPr>
      <w:bookmarkStart w:id="1298" w:name="_CRTable6_1_6_2_14_71"/>
      <w:r>
        <w:t xml:space="preserve">Table </w:t>
      </w:r>
      <w:bookmarkEnd w:id="1298"/>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1299" w:name="_CR6_1_6_2_14_8"/>
      <w:bookmarkStart w:id="1300" w:name="_Toc187413255"/>
      <w:bookmarkEnd w:id="1299"/>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1300"/>
    </w:p>
    <w:p w14:paraId="5F8A3F92" w14:textId="77777777" w:rsidR="00856DC6" w:rsidRDefault="00856DC6" w:rsidP="00856DC6">
      <w:pPr>
        <w:pStyle w:val="TH"/>
      </w:pPr>
      <w:bookmarkStart w:id="1301" w:name="_CRTable6_1_6_2_14_81"/>
      <w:r>
        <w:t xml:space="preserve">Table </w:t>
      </w:r>
      <w:bookmarkEnd w:id="1301"/>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1302" w:name="_CR6_1_6_2_14_9"/>
      <w:bookmarkStart w:id="1303" w:name="_Toc187413256"/>
      <w:bookmarkEnd w:id="1302"/>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1303"/>
    </w:p>
    <w:p w14:paraId="44026D2E" w14:textId="77777777" w:rsidR="00856DC6" w:rsidRDefault="00856DC6" w:rsidP="00856DC6">
      <w:pPr>
        <w:pStyle w:val="TH"/>
      </w:pPr>
      <w:bookmarkStart w:id="1304" w:name="_CRTable6_1_6_2_14_91"/>
      <w:r>
        <w:t xml:space="preserve">Table </w:t>
      </w:r>
      <w:bookmarkEnd w:id="1304"/>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1305" w:name="_CR6_1_6_2_15"/>
      <w:bookmarkStart w:id="1306" w:name="_Toc138318166"/>
      <w:bookmarkStart w:id="1307" w:name="_Hlk162527158"/>
      <w:bookmarkStart w:id="1308" w:name="_Toc187413257"/>
      <w:bookmarkEnd w:id="130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1306"/>
      <w:bookmarkEnd w:id="1308"/>
    </w:p>
    <w:p w14:paraId="58D17D89" w14:textId="77777777" w:rsidR="003B5D97" w:rsidRDefault="003B5D97" w:rsidP="003B5D97">
      <w:pPr>
        <w:pStyle w:val="Heading6"/>
        <w:rPr>
          <w:lang w:eastAsia="zh-CN"/>
        </w:rPr>
      </w:pPr>
      <w:bookmarkStart w:id="1309" w:name="_CR6_1_6_2_15_1"/>
      <w:bookmarkStart w:id="1310" w:name="_Toc138318167"/>
      <w:bookmarkStart w:id="1311" w:name="_Toc187413258"/>
      <w:bookmarkEnd w:id="1307"/>
      <w:bookmarkEnd w:id="130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310"/>
      <w:bookmarkEnd w:id="1311"/>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bookmarkStart w:id="1312" w:name="_CRTable6_1_6_2_15_11"/>
      <w:r w:rsidRPr="00A87ADE">
        <w:t>Table </w:t>
      </w:r>
      <w:bookmarkEnd w:id="131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1313" w:name="_CR6_1_6_2_15_2"/>
      <w:bookmarkStart w:id="1314" w:name="_Toc138318191"/>
      <w:bookmarkStart w:id="1315" w:name="_Toc187413259"/>
      <w:bookmarkEnd w:id="13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14"/>
      <w:bookmarkEnd w:id="1315"/>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bookmarkStart w:id="1316" w:name="_CRTable6_1_6_2_15_21"/>
      <w:r w:rsidRPr="00BD6F46">
        <w:t>Table </w:t>
      </w:r>
      <w:bookmarkEnd w:id="13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1317" w:name="_CR6_1_6_2_15_3"/>
      <w:bookmarkStart w:id="1318" w:name="_Toc187413260"/>
      <w:bookmarkEnd w:id="131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1318"/>
    </w:p>
    <w:p w14:paraId="468D8833" w14:textId="77777777" w:rsidR="003B5D97" w:rsidRPr="00A87ADE" w:rsidRDefault="003B5D97" w:rsidP="003B5D97">
      <w:pPr>
        <w:pStyle w:val="TH"/>
      </w:pPr>
      <w:bookmarkStart w:id="1319" w:name="_CRTable6_1_6_2_15_31"/>
      <w:r w:rsidRPr="00A87ADE">
        <w:t>Table </w:t>
      </w:r>
      <w:bookmarkEnd w:id="1319"/>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1320" w:name="_CR6_1_6_2_15_4"/>
      <w:bookmarkStart w:id="1321" w:name="_Toc187413261"/>
      <w:bookmarkEnd w:id="132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1321"/>
    </w:p>
    <w:p w14:paraId="0E1E6A74" w14:textId="77777777" w:rsidR="003B5D97" w:rsidRPr="00BA36BA" w:rsidRDefault="003B5D97" w:rsidP="003B5D97">
      <w:pPr>
        <w:pStyle w:val="TH"/>
      </w:pPr>
      <w:bookmarkStart w:id="1322" w:name="_CRTable6_1_6_2_15_41"/>
      <w:r w:rsidRPr="00BA36BA">
        <w:t>Table </w:t>
      </w:r>
      <w:bookmarkEnd w:id="1322"/>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1323" w:name="_CR6_1_6_2_15_5"/>
      <w:bookmarkStart w:id="1324" w:name="_Toc187413262"/>
      <w:bookmarkEnd w:id="132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1324"/>
    </w:p>
    <w:p w14:paraId="3C716384" w14:textId="77777777" w:rsidR="003B5D97" w:rsidRPr="00BA36BA" w:rsidRDefault="003B5D97" w:rsidP="003B5D97">
      <w:pPr>
        <w:pStyle w:val="TH"/>
      </w:pPr>
      <w:bookmarkStart w:id="1325" w:name="_CRTable6_1_6_2_15_51"/>
      <w:r w:rsidRPr="00BA36BA">
        <w:t>Table </w:t>
      </w:r>
      <w:bookmarkEnd w:id="1325"/>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1326" w:name="_CR6_1_6_2_15_6"/>
      <w:bookmarkStart w:id="1327" w:name="_Toc187413263"/>
      <w:bookmarkEnd w:id="1326"/>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1327"/>
    </w:p>
    <w:p w14:paraId="7A52FCCD" w14:textId="77777777" w:rsidR="003B5D97" w:rsidRPr="00BA36BA" w:rsidRDefault="003B5D97" w:rsidP="003B5D97">
      <w:pPr>
        <w:pStyle w:val="TH"/>
      </w:pPr>
      <w:bookmarkStart w:id="1328" w:name="_CRTable6_1_6_2_15_61"/>
      <w:r w:rsidRPr="00BA36BA">
        <w:t>Table </w:t>
      </w:r>
      <w:bookmarkEnd w:id="1328"/>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1329" w:name="_Hlk153270916"/>
            <w:r>
              <w:rPr>
                <w:lang w:eastAsia="zh-CN"/>
              </w:rPr>
              <w:t>d</w:t>
            </w:r>
            <w:r w:rsidRPr="0005603B">
              <w:t>istribution</w:t>
            </w:r>
            <w:r>
              <w:t>M</w:t>
            </w:r>
            <w:r w:rsidRPr="0005603B">
              <w:t>ethod</w:t>
            </w:r>
            <w:bookmarkEnd w:id="1329"/>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1330" w:name="_Hlk153270924"/>
            <w:r>
              <w:t>TimeDistributionMethod</w:t>
            </w:r>
            <w:bookmarkEnd w:id="1330"/>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1331" w:name="_Hlk153270936"/>
            <w:r>
              <w:t>tSNtimeDomainNumber</w:t>
            </w:r>
            <w:bookmarkEnd w:id="1331"/>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1332" w:name="_Hlk153270964"/>
            <w:r>
              <w:rPr>
                <w:lang w:eastAsia="zh-CN"/>
              </w:rPr>
              <w:t>Uinteger</w:t>
            </w:r>
            <w:bookmarkEnd w:id="1332"/>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1333" w:name="_CR6_1_6_2_16"/>
      <w:bookmarkStart w:id="1334" w:name="_Toc187413264"/>
      <w:bookmarkEnd w:id="1333"/>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1334"/>
    </w:p>
    <w:p w14:paraId="7CDD591D" w14:textId="77777777" w:rsidR="001D2BF1" w:rsidRPr="00BD6F46" w:rsidRDefault="001D2BF1" w:rsidP="001D2BF1">
      <w:pPr>
        <w:pStyle w:val="Heading6"/>
        <w:rPr>
          <w:lang w:eastAsia="zh-CN"/>
        </w:rPr>
      </w:pPr>
      <w:bookmarkStart w:id="1335" w:name="_CR6_1_6_2_16_1"/>
      <w:bookmarkStart w:id="1336" w:name="_Toc187413265"/>
      <w:bookmarkEnd w:id="133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36"/>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bookmarkStart w:id="1337" w:name="_CRTable6_1_6_2_16_11"/>
      <w:r w:rsidRPr="00BD6F46">
        <w:lastRenderedPageBreak/>
        <w:t>Table </w:t>
      </w:r>
      <w:bookmarkEnd w:id="133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1338" w:name="_CR6_1_6_2_16_2"/>
      <w:bookmarkStart w:id="1339" w:name="_Toc187413266"/>
      <w:bookmarkEnd w:id="13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39"/>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bookmarkStart w:id="1340" w:name="_CRTable6_1_6_2_16_21"/>
      <w:r w:rsidRPr="00BD6F46">
        <w:t>Table </w:t>
      </w:r>
      <w:bookmarkEnd w:id="13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1341" w:name="_CR6_1_6_2_16_3"/>
      <w:bookmarkStart w:id="1342" w:name="_Toc187413267"/>
      <w:bookmarkEnd w:id="134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1342"/>
    </w:p>
    <w:p w14:paraId="0E59FD3E" w14:textId="77777777" w:rsidR="001D2BF1" w:rsidRPr="00BD6F46" w:rsidRDefault="001D2BF1" w:rsidP="001D2BF1">
      <w:pPr>
        <w:pStyle w:val="TH"/>
      </w:pPr>
      <w:bookmarkStart w:id="1343" w:name="_CRTable6_1_6_2_16_31"/>
      <w:r w:rsidRPr="00BD6F46">
        <w:t>Table </w:t>
      </w:r>
      <w:bookmarkEnd w:id="134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1344" w:name="_CR6_1_6_2_17"/>
      <w:bookmarkStart w:id="1345" w:name="_Toc187413268"/>
      <w:bookmarkEnd w:id="13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1345"/>
    </w:p>
    <w:p w14:paraId="160C7291" w14:textId="77777777" w:rsidR="00037AF1" w:rsidRPr="00BD6F46" w:rsidRDefault="00037AF1" w:rsidP="00037AF1">
      <w:pPr>
        <w:pStyle w:val="Heading6"/>
        <w:rPr>
          <w:lang w:eastAsia="zh-CN"/>
        </w:rPr>
      </w:pPr>
      <w:bookmarkStart w:id="1346" w:name="_CR6_1_6_2_17_1"/>
      <w:bookmarkStart w:id="1347" w:name="_Toc187413269"/>
      <w:bookmarkEnd w:id="134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47"/>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bookmarkStart w:id="1348" w:name="_CRTable6_1_6_2_17_11"/>
      <w:r w:rsidRPr="00BD6F46">
        <w:t>Table </w:t>
      </w:r>
      <w:bookmarkEnd w:id="1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1349" w:name="_CR6_1_6_2_17_2"/>
      <w:bookmarkStart w:id="1350" w:name="_Toc187413270"/>
      <w:bookmarkEnd w:id="134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50"/>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1351" w:name="_Hlk156387207"/>
      <w:r w:rsidRPr="00A4709B">
        <w:rPr>
          <w:lang w:eastAsia="zh-CN"/>
        </w:rPr>
        <w:t>Network slice admission control</w:t>
      </w:r>
      <w:bookmarkEnd w:id="1351"/>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bookmarkStart w:id="1352" w:name="_CRTable6_1_6_2_17_21"/>
      <w:r w:rsidRPr="00BD6F46">
        <w:t>Table </w:t>
      </w:r>
      <w:bookmarkEnd w:id="13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1353" w:name="_CR6_1_6_2_17_3"/>
      <w:bookmarkStart w:id="1354" w:name="_Toc187413271"/>
      <w:bookmarkEnd w:id="13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1354"/>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bookmarkStart w:id="1355" w:name="_CRTable6_1_6_2_17_31"/>
      <w:r w:rsidRPr="00BD6F46">
        <w:lastRenderedPageBreak/>
        <w:t>Table </w:t>
      </w:r>
      <w:bookmarkEnd w:id="1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1356" w:name="_CR6_1_6_2_17_4"/>
      <w:bookmarkStart w:id="1357" w:name="_Toc187413272"/>
      <w:bookmarkEnd w:id="13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1357"/>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bookmarkStart w:id="1358" w:name="_CRTable6_1_6_2_17_41"/>
      <w:r w:rsidRPr="00BD6F46">
        <w:t>Table </w:t>
      </w:r>
      <w:bookmarkEnd w:id="1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1359" w:name="_CR6_1_6_2_17_5"/>
      <w:bookmarkStart w:id="1360" w:name="_Toc187413273"/>
      <w:bookmarkEnd w:id="13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1360"/>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bookmarkStart w:id="1361" w:name="_CRTable6_1_6_2_17_51"/>
      <w:r w:rsidRPr="00BD6F46">
        <w:t>Table </w:t>
      </w:r>
      <w:bookmarkEnd w:id="13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1362" w:name="_Hlk156388592"/>
      <w:r w:rsidRPr="009F0088">
        <w:t xml:space="preserve">Network slice admission control </w:t>
      </w:r>
      <w:bookmarkEnd w:id="1362"/>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1363" w:name="_CR6_1_6_2_17_6"/>
      <w:bookmarkStart w:id="1364" w:name="_Toc187413274"/>
      <w:bookmarkEnd w:id="13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1364"/>
    </w:p>
    <w:p w14:paraId="0C902651" w14:textId="77777777" w:rsidR="00037AF1" w:rsidRDefault="00037AF1" w:rsidP="00037AF1">
      <w:pPr>
        <w:pStyle w:val="TH"/>
      </w:pPr>
      <w:bookmarkStart w:id="1365" w:name="_CRTable6_1_6_2_17_61"/>
      <w:r w:rsidRPr="00BD6F46">
        <w:t>Table </w:t>
      </w:r>
      <w:bookmarkEnd w:id="13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1366" w:name="_CR6_1_6_2_17_7"/>
      <w:bookmarkStart w:id="1367" w:name="_Toc187413275"/>
      <w:bookmarkEnd w:id="1366"/>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1367"/>
    </w:p>
    <w:p w14:paraId="14F0F73C" w14:textId="77777777" w:rsidR="00037AF1" w:rsidRDefault="00037AF1" w:rsidP="00037AF1">
      <w:pPr>
        <w:pStyle w:val="TH"/>
      </w:pPr>
      <w:bookmarkStart w:id="1368" w:name="_CRTable6_1_6_2_17_71"/>
      <w:r>
        <w:t>Table </w:t>
      </w:r>
      <w:bookmarkEnd w:id="1368"/>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1369" w:name="_CR6_1_6_2_18"/>
      <w:bookmarkStart w:id="1370" w:name="_Toc187413276"/>
      <w:bookmarkEnd w:id="136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1371"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1371"/>
      <w:r>
        <w:rPr>
          <w:lang w:eastAsia="zh-CN"/>
        </w:rPr>
        <w:t xml:space="preserve">Specified </w:t>
      </w:r>
      <w:r w:rsidRPr="00BD6F46">
        <w:rPr>
          <w:lang w:eastAsia="zh-CN"/>
        </w:rPr>
        <w:t>Data Type</w:t>
      </w:r>
      <w:bookmarkEnd w:id="1370"/>
    </w:p>
    <w:p w14:paraId="328A1887" w14:textId="77777777" w:rsidR="00091DBD" w:rsidRPr="00BD6F46" w:rsidRDefault="00091DBD" w:rsidP="00091DBD">
      <w:pPr>
        <w:pStyle w:val="Heading6"/>
        <w:rPr>
          <w:lang w:eastAsia="zh-CN"/>
        </w:rPr>
      </w:pPr>
      <w:bookmarkStart w:id="1372" w:name="_CR6_1_6_2_18_1"/>
      <w:bookmarkStart w:id="1373" w:name="_Toc187413277"/>
      <w:bookmarkEnd w:id="13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73"/>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374" w:name="_Hlk155973932"/>
      <w:r w:rsidRPr="009525F2">
        <w:rPr>
          <w:lang w:eastAsia="zh-CN"/>
        </w:rPr>
        <w:t xml:space="preserve">Network slice-specific authentication and authorization </w:t>
      </w:r>
      <w:r>
        <w:rPr>
          <w:lang w:eastAsia="zh-CN"/>
        </w:rPr>
        <w:t>(NSSAA)</w:t>
      </w:r>
      <w:bookmarkEnd w:id="1374"/>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bookmarkStart w:id="1375" w:name="_CRTable6_1_6_2_18_11"/>
      <w:r w:rsidRPr="00BD6F46">
        <w:t>Table </w:t>
      </w:r>
      <w:bookmarkEnd w:id="13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1376" w:name="_CR6_1_6_2_18_2"/>
      <w:bookmarkStart w:id="1377" w:name="_Toc187413278"/>
      <w:bookmarkEnd w:id="13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77"/>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bookmarkStart w:id="1378" w:name="_CRTable6_1_6_2_18_21"/>
      <w:r w:rsidRPr="00BD6F46">
        <w:t>Table </w:t>
      </w:r>
      <w:bookmarkEnd w:id="13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1379" w:name="_CR6_1_6_2_18_3"/>
      <w:bookmarkStart w:id="1380" w:name="_Toc187413279"/>
      <w:bookmarkEnd w:id="13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1380"/>
    </w:p>
    <w:p w14:paraId="329CE574" w14:textId="77777777" w:rsidR="00091DBD" w:rsidRDefault="00091DBD" w:rsidP="00091DBD">
      <w:pPr>
        <w:pStyle w:val="TH"/>
      </w:pPr>
      <w:bookmarkStart w:id="1381" w:name="_CRTable6_1_6_2_18_31"/>
      <w:r w:rsidRPr="00BD6F46">
        <w:t>Table </w:t>
      </w:r>
      <w:bookmarkEnd w:id="13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1382" w:name="_Hlk155975407"/>
            <w:r>
              <w:t>NSSAA</w:t>
            </w:r>
            <w:r w:rsidRPr="00231006">
              <w:t>Message</w:t>
            </w:r>
            <w:r>
              <w:t>T</w:t>
            </w:r>
            <w:r w:rsidRPr="00231006">
              <w:t>ype</w:t>
            </w:r>
            <w:bookmarkEnd w:id="1382"/>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1383" w:name="_CR6_1_6_3"/>
      <w:bookmarkStart w:id="1384" w:name="_Toc187413280"/>
      <w:bookmarkEnd w:id="1383"/>
      <w:r w:rsidRPr="00BD6F46">
        <w:t>6.1.6</w:t>
      </w:r>
      <w:r w:rsidR="00DB3EC0" w:rsidRPr="007F2678">
        <w:t>.3</w:t>
      </w:r>
      <w:r w:rsidR="00DB3EC0" w:rsidRPr="007F2678">
        <w:tab/>
        <w:t>Simple data types and enumerations</w:t>
      </w:r>
      <w:bookmarkEnd w:id="1116"/>
      <w:bookmarkEnd w:id="1117"/>
      <w:bookmarkEnd w:id="1118"/>
      <w:bookmarkEnd w:id="1119"/>
      <w:bookmarkEnd w:id="1120"/>
      <w:bookmarkEnd w:id="1384"/>
    </w:p>
    <w:p w14:paraId="40F21C09" w14:textId="77777777" w:rsidR="00631D15" w:rsidRPr="00BD6F46" w:rsidRDefault="00117855" w:rsidP="007F2678">
      <w:pPr>
        <w:pStyle w:val="Heading5"/>
      </w:pPr>
      <w:bookmarkStart w:id="1385" w:name="_CR6_1_6_3_1"/>
      <w:bookmarkStart w:id="1386" w:name="_Toc20227327"/>
      <w:bookmarkStart w:id="1387" w:name="_Toc27749568"/>
      <w:bookmarkStart w:id="1388" w:name="_Toc28709495"/>
      <w:bookmarkStart w:id="1389" w:name="_Toc44671115"/>
      <w:bookmarkStart w:id="1390" w:name="_Toc51919036"/>
      <w:bookmarkStart w:id="1391" w:name="_Toc187413281"/>
      <w:bookmarkEnd w:id="1385"/>
      <w:r w:rsidRPr="00BD6F46">
        <w:t>6.1.6</w:t>
      </w:r>
      <w:r w:rsidR="00631D15" w:rsidRPr="00BD6F46">
        <w:t>.3.1</w:t>
      </w:r>
      <w:r w:rsidR="00631D15" w:rsidRPr="00BD6F46">
        <w:tab/>
        <w:t>Introduction</w:t>
      </w:r>
      <w:bookmarkEnd w:id="1386"/>
      <w:bookmarkEnd w:id="1387"/>
      <w:bookmarkEnd w:id="1388"/>
      <w:bookmarkEnd w:id="1389"/>
      <w:bookmarkEnd w:id="1390"/>
      <w:bookmarkEnd w:id="1391"/>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392" w:name="_CR6_1_6_3_2"/>
      <w:bookmarkStart w:id="1393" w:name="_Toc20227328"/>
      <w:bookmarkStart w:id="1394" w:name="_Toc27749569"/>
      <w:bookmarkStart w:id="1395" w:name="_Toc28709496"/>
      <w:bookmarkStart w:id="1396" w:name="_Toc44671116"/>
      <w:bookmarkStart w:id="1397" w:name="_Toc51919037"/>
      <w:bookmarkStart w:id="1398" w:name="_Toc187413282"/>
      <w:bookmarkEnd w:id="1392"/>
      <w:r w:rsidRPr="00BD6F46">
        <w:lastRenderedPageBreak/>
        <w:t>6.1.6</w:t>
      </w:r>
      <w:r w:rsidR="00631D15" w:rsidRPr="00BD6F46">
        <w:t>.3.2</w:t>
      </w:r>
      <w:r w:rsidR="00631D15" w:rsidRPr="00BD6F46">
        <w:tab/>
        <w:t>Simple data types</w:t>
      </w:r>
      <w:bookmarkEnd w:id="1393"/>
      <w:bookmarkEnd w:id="1394"/>
      <w:bookmarkEnd w:id="1395"/>
      <w:bookmarkEnd w:id="1396"/>
      <w:bookmarkEnd w:id="1397"/>
      <w:bookmarkEnd w:id="1398"/>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bookmarkStart w:id="1399" w:name="_CRTable6_1_6_3_21"/>
      <w:r w:rsidRPr="00BD6F46">
        <w:t xml:space="preserve">Table </w:t>
      </w:r>
      <w:bookmarkEnd w:id="1399"/>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400" w:name="_CR6_1_6_3_3"/>
      <w:bookmarkStart w:id="1401" w:name="_Toc20227329"/>
      <w:bookmarkStart w:id="1402" w:name="_Toc27749570"/>
      <w:bookmarkStart w:id="1403" w:name="_Toc28709497"/>
      <w:bookmarkStart w:id="1404" w:name="_Toc44671117"/>
      <w:bookmarkStart w:id="1405" w:name="_Toc51919038"/>
      <w:bookmarkStart w:id="1406" w:name="_Toc187413283"/>
      <w:bookmarkEnd w:id="1400"/>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401"/>
      <w:bookmarkEnd w:id="1402"/>
      <w:bookmarkEnd w:id="1403"/>
      <w:bookmarkEnd w:id="1404"/>
      <w:bookmarkEnd w:id="1405"/>
      <w:bookmarkEnd w:id="1406"/>
    </w:p>
    <w:p w14:paraId="74E0BF5C" w14:textId="77777777" w:rsidR="00C62F49" w:rsidRPr="00BD6F46" w:rsidRDefault="00C62F49" w:rsidP="00C62F49">
      <w:pPr>
        <w:pStyle w:val="TH"/>
      </w:pPr>
      <w:bookmarkStart w:id="1407" w:name="_CRTable6_1_6_3_31"/>
      <w:r w:rsidRPr="00BD6F46">
        <w:t>Table </w:t>
      </w:r>
      <w:bookmarkEnd w:id="1407"/>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408" w:name="_CR6_1_6_3_4"/>
      <w:bookmarkStart w:id="1409" w:name="_Toc20227330"/>
      <w:bookmarkStart w:id="1410" w:name="_Toc27749571"/>
      <w:bookmarkStart w:id="1411" w:name="_Toc28709498"/>
      <w:bookmarkStart w:id="1412" w:name="_Toc44671118"/>
      <w:bookmarkStart w:id="1413" w:name="_Toc51919039"/>
      <w:bookmarkStart w:id="1414" w:name="_Toc187413284"/>
      <w:bookmarkEnd w:id="1408"/>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409"/>
      <w:bookmarkEnd w:id="1410"/>
      <w:bookmarkEnd w:id="1411"/>
      <w:bookmarkEnd w:id="1412"/>
      <w:bookmarkEnd w:id="1413"/>
      <w:bookmarkEnd w:id="1414"/>
    </w:p>
    <w:p w14:paraId="1F11D6DB" w14:textId="77777777" w:rsidR="00C62F49" w:rsidRPr="00BD6F46" w:rsidRDefault="00C62F49" w:rsidP="00C62F49">
      <w:pPr>
        <w:pStyle w:val="TH"/>
      </w:pPr>
      <w:bookmarkStart w:id="1415" w:name="_CRTable6_1_6_3_41"/>
      <w:r w:rsidRPr="00BD6F46">
        <w:t>Table </w:t>
      </w:r>
      <w:bookmarkEnd w:id="1415"/>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416" w:name="_CR6_1_6_3_5"/>
      <w:bookmarkStart w:id="1417" w:name="_Toc20227331"/>
      <w:bookmarkStart w:id="1418" w:name="_Toc27749572"/>
      <w:bookmarkStart w:id="1419" w:name="_Toc28709499"/>
      <w:bookmarkStart w:id="1420" w:name="_Toc44671119"/>
      <w:bookmarkStart w:id="1421" w:name="_Toc51919040"/>
      <w:bookmarkStart w:id="1422" w:name="_Toc187413285"/>
      <w:bookmarkEnd w:id="1416"/>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417"/>
      <w:bookmarkEnd w:id="1418"/>
      <w:bookmarkEnd w:id="1419"/>
      <w:bookmarkEnd w:id="1420"/>
      <w:bookmarkEnd w:id="1421"/>
      <w:bookmarkEnd w:id="1422"/>
    </w:p>
    <w:p w14:paraId="3B88C370" w14:textId="77777777" w:rsidR="00C62F49" w:rsidRPr="00BD6F46" w:rsidRDefault="00C62F49" w:rsidP="00C62F49">
      <w:pPr>
        <w:pStyle w:val="TH"/>
      </w:pPr>
      <w:bookmarkStart w:id="1423" w:name="_CRTable6_1_6_3_51"/>
      <w:r w:rsidRPr="00BD6F46">
        <w:t>Table </w:t>
      </w:r>
      <w:bookmarkEnd w:id="1423"/>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424" w:name="_CR6_1_6_3_6"/>
      <w:bookmarkStart w:id="1425" w:name="_Toc20227332"/>
      <w:bookmarkStart w:id="1426" w:name="_Toc27749573"/>
      <w:bookmarkStart w:id="1427" w:name="_Toc28709500"/>
      <w:bookmarkStart w:id="1428" w:name="_Toc44671120"/>
      <w:bookmarkStart w:id="1429" w:name="_Toc51919041"/>
      <w:bookmarkStart w:id="1430" w:name="_Toc187413286"/>
      <w:bookmarkEnd w:id="1424"/>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425"/>
      <w:bookmarkEnd w:id="1426"/>
      <w:bookmarkEnd w:id="1427"/>
      <w:bookmarkEnd w:id="1428"/>
      <w:bookmarkEnd w:id="1429"/>
      <w:bookmarkEnd w:id="1430"/>
    </w:p>
    <w:p w14:paraId="6E5C0245" w14:textId="77777777" w:rsidR="00C62F49" w:rsidRPr="00BD6F46" w:rsidRDefault="00C62F49" w:rsidP="00C62F49">
      <w:pPr>
        <w:pStyle w:val="TH"/>
      </w:pPr>
      <w:bookmarkStart w:id="1431" w:name="_CRTable6_1_6_3_61"/>
      <w:r w:rsidRPr="00BD6F46">
        <w:t>Table </w:t>
      </w:r>
      <w:bookmarkEnd w:id="1431"/>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lastRenderedPageBreak/>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lastRenderedPageBreak/>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lastRenderedPageBreak/>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6035FF" w:rsidP="00856DC6">
            <w:pPr>
              <w:pStyle w:val="TAL"/>
            </w:pPr>
            <w:fldSimple w:instr=" DOCPROPERTY  RelatedWis  \* MERGEFORMAT ">
              <w:r w:rsidR="00856DC6">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6035FF" w:rsidP="00856DC6">
            <w:pPr>
              <w:pStyle w:val="TAL"/>
            </w:pPr>
            <w:fldSimple w:instr=" DOCPROPERTY  RelatedWis  \* MERGEFORMAT ">
              <w:r w:rsidR="00856DC6">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6035FF" w:rsidP="00740984">
            <w:pPr>
              <w:pStyle w:val="TAL"/>
            </w:pPr>
            <w:fldSimple w:instr=" DOCPROPERTY  RelatedWis  \* MERGEFORMAT ">
              <w:r w:rsidR="00740984">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6035FF" w:rsidP="00740984">
            <w:pPr>
              <w:pStyle w:val="TAL"/>
            </w:pPr>
            <w:fldSimple w:instr=" DOCPROPERTY  RelatedWis  \* MERGEFORMAT ">
              <w:r w:rsidR="00740984">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6035FF" w:rsidP="00740984">
            <w:pPr>
              <w:pStyle w:val="TAL"/>
            </w:pPr>
            <w:fldSimple w:instr=" DOCPROPERTY  RelatedWis  \* MERGEFORMAT ">
              <w:r w:rsidR="00740984">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6035FF" w:rsidP="00740984">
            <w:pPr>
              <w:pStyle w:val="TAL"/>
            </w:pPr>
            <w:fldSimple w:instr=" DOCPROPERTY  RelatedWis  \* MERGEFORMAT ">
              <w:r w:rsidR="00740984">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432" w:name="_CR6_1_6_3_7"/>
      <w:bookmarkStart w:id="1433" w:name="_Toc20227333"/>
      <w:bookmarkStart w:id="1434" w:name="_Toc27749574"/>
      <w:bookmarkStart w:id="1435" w:name="_Toc28709501"/>
      <w:bookmarkStart w:id="1436" w:name="_Toc44671121"/>
      <w:bookmarkStart w:id="1437" w:name="_Toc51919042"/>
      <w:bookmarkStart w:id="1438" w:name="_Toc187413287"/>
      <w:bookmarkEnd w:id="1432"/>
      <w:r w:rsidRPr="00BD6F46">
        <w:lastRenderedPageBreak/>
        <w:t>6.1.6.3.</w:t>
      </w:r>
      <w:r w:rsidR="00BA64C4" w:rsidRPr="00BD6F46">
        <w:t>7</w:t>
      </w:r>
      <w:r w:rsidR="00C62F49" w:rsidRPr="00BD6F46">
        <w:tab/>
        <w:t>Enumeration: FinalUnitAction</w:t>
      </w:r>
      <w:bookmarkEnd w:id="1433"/>
      <w:bookmarkEnd w:id="1434"/>
      <w:bookmarkEnd w:id="1435"/>
      <w:bookmarkEnd w:id="1436"/>
      <w:bookmarkEnd w:id="1437"/>
      <w:bookmarkEnd w:id="1438"/>
    </w:p>
    <w:p w14:paraId="3B90310C" w14:textId="77777777" w:rsidR="00C62F49" w:rsidRPr="00BD6F46" w:rsidRDefault="00C62F49" w:rsidP="00C62F49">
      <w:pPr>
        <w:pStyle w:val="TH"/>
      </w:pPr>
      <w:bookmarkStart w:id="1439" w:name="_CRTable6_1_6_3_71"/>
      <w:r w:rsidRPr="00BD6F46">
        <w:t>Table </w:t>
      </w:r>
      <w:bookmarkEnd w:id="1439"/>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440" w:name="_CR6_1_6_3_8"/>
      <w:bookmarkStart w:id="1441" w:name="_Toc20227334"/>
      <w:bookmarkStart w:id="1442" w:name="_Toc27749575"/>
      <w:bookmarkStart w:id="1443" w:name="_Toc28709502"/>
      <w:bookmarkStart w:id="1444" w:name="_Toc44671122"/>
      <w:bookmarkStart w:id="1445" w:name="_Toc51919043"/>
      <w:bookmarkStart w:id="1446" w:name="_Toc187413288"/>
      <w:bookmarkEnd w:id="1440"/>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441"/>
      <w:bookmarkEnd w:id="1442"/>
      <w:bookmarkEnd w:id="1443"/>
      <w:bookmarkEnd w:id="1444"/>
      <w:bookmarkEnd w:id="1445"/>
      <w:bookmarkEnd w:id="1446"/>
    </w:p>
    <w:p w14:paraId="00F1D0F6" w14:textId="77777777" w:rsidR="00C62F49" w:rsidRPr="00BD6F46" w:rsidRDefault="00C62F49" w:rsidP="00C62F49">
      <w:pPr>
        <w:pStyle w:val="TH"/>
      </w:pPr>
      <w:bookmarkStart w:id="1447" w:name="_CRTable6_1_6_3_81"/>
      <w:r w:rsidRPr="00BD6F46">
        <w:t>Table </w:t>
      </w:r>
      <w:bookmarkEnd w:id="1447"/>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448" w:name="_CR6_1_6_3_9"/>
      <w:bookmarkStart w:id="1449" w:name="_Toc20227335"/>
      <w:bookmarkStart w:id="1450" w:name="_Toc27749576"/>
      <w:bookmarkStart w:id="1451" w:name="_Toc28709503"/>
      <w:bookmarkStart w:id="1452" w:name="_Toc44671123"/>
      <w:bookmarkStart w:id="1453" w:name="_Toc51919044"/>
      <w:bookmarkStart w:id="1454" w:name="_Toc187413289"/>
      <w:bookmarkEnd w:id="1448"/>
      <w:r w:rsidRPr="00BD6F46">
        <w:t>6.1.6.3.</w:t>
      </w:r>
      <w:r w:rsidR="00BA64C4" w:rsidRPr="00BD6F46">
        <w:t>9</w:t>
      </w:r>
      <w:r w:rsidR="00C62F49" w:rsidRPr="00BD6F46">
        <w:tab/>
        <w:t>Enumeration: Trigger</w:t>
      </w:r>
      <w:r w:rsidR="00C62F49" w:rsidRPr="00BD6F46">
        <w:rPr>
          <w:rFonts w:hint="eastAsia"/>
        </w:rPr>
        <w:t>Category</w:t>
      </w:r>
      <w:bookmarkEnd w:id="1449"/>
      <w:bookmarkEnd w:id="1450"/>
      <w:bookmarkEnd w:id="1451"/>
      <w:bookmarkEnd w:id="1452"/>
      <w:bookmarkEnd w:id="1453"/>
      <w:bookmarkEnd w:id="1454"/>
    </w:p>
    <w:p w14:paraId="7B80CE7C" w14:textId="77777777" w:rsidR="00C62F49" w:rsidRPr="00BD6F46" w:rsidRDefault="00C62F49" w:rsidP="00C62F49">
      <w:pPr>
        <w:pStyle w:val="TH"/>
      </w:pPr>
      <w:bookmarkStart w:id="1455" w:name="_CRTable6_1_6_3_91"/>
      <w:r w:rsidRPr="00BD6F46">
        <w:t>Table </w:t>
      </w:r>
      <w:bookmarkEnd w:id="1455"/>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456" w:name="_CR6_1_6_3_10"/>
      <w:bookmarkStart w:id="1457" w:name="_Toc20227336"/>
      <w:bookmarkStart w:id="1458" w:name="_Toc27749577"/>
      <w:bookmarkStart w:id="1459" w:name="_Toc28709504"/>
      <w:bookmarkStart w:id="1460" w:name="_Toc44671124"/>
      <w:bookmarkStart w:id="1461" w:name="_Toc51919045"/>
      <w:bookmarkStart w:id="1462" w:name="_Toc187413290"/>
      <w:bookmarkEnd w:id="1456"/>
      <w:r w:rsidRPr="00BD6F46">
        <w:t>6.1.6.3.</w:t>
      </w:r>
      <w:r w:rsidR="00BA64C4" w:rsidRPr="00BD6F46">
        <w:t>10</w:t>
      </w:r>
      <w:r w:rsidR="00C62F49" w:rsidRPr="00BD6F46">
        <w:tab/>
        <w:t>Enumeration: QuotaManagementIndicator</w:t>
      </w:r>
      <w:bookmarkEnd w:id="1457"/>
      <w:bookmarkEnd w:id="1458"/>
      <w:bookmarkEnd w:id="1459"/>
      <w:bookmarkEnd w:id="1460"/>
      <w:bookmarkEnd w:id="1461"/>
      <w:bookmarkEnd w:id="1462"/>
    </w:p>
    <w:p w14:paraId="6CC0B89E" w14:textId="77777777" w:rsidR="00C62F49" w:rsidRPr="00BD6F46" w:rsidRDefault="00C62F49" w:rsidP="00C62F49">
      <w:pPr>
        <w:pStyle w:val="TH"/>
      </w:pPr>
      <w:bookmarkStart w:id="1463" w:name="_CRTable6_1_6_3_101"/>
      <w:r w:rsidRPr="00BD6F46">
        <w:t>Table </w:t>
      </w:r>
      <w:bookmarkEnd w:id="1463"/>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464" w:name="_CR6_1_6_3_11"/>
      <w:bookmarkStart w:id="1465" w:name="_Toc20227337"/>
      <w:bookmarkStart w:id="1466" w:name="_Toc27749578"/>
      <w:bookmarkStart w:id="1467" w:name="_Toc28709505"/>
      <w:bookmarkStart w:id="1468" w:name="_Toc44671125"/>
      <w:bookmarkStart w:id="1469" w:name="_Toc51919046"/>
      <w:bookmarkStart w:id="1470" w:name="_Toc187413291"/>
      <w:bookmarkEnd w:id="1464"/>
      <w:r w:rsidRPr="00BD6F46">
        <w:lastRenderedPageBreak/>
        <w:t>6.1.6.3.</w:t>
      </w:r>
      <w:r w:rsidR="00BA64C4" w:rsidRPr="00BD6F46">
        <w:t>11</w:t>
      </w:r>
      <w:r w:rsidR="00C62F49" w:rsidRPr="00BD6F46">
        <w:tab/>
        <w:t>Enumeration: FailureHandling</w:t>
      </w:r>
      <w:bookmarkEnd w:id="1465"/>
      <w:bookmarkEnd w:id="1466"/>
      <w:bookmarkEnd w:id="1467"/>
      <w:bookmarkEnd w:id="1468"/>
      <w:bookmarkEnd w:id="1469"/>
      <w:bookmarkEnd w:id="1470"/>
    </w:p>
    <w:p w14:paraId="78CE4AD1" w14:textId="77777777" w:rsidR="00C62F49" w:rsidRPr="00BD6F46" w:rsidRDefault="00C62F49" w:rsidP="00C62F49">
      <w:pPr>
        <w:pStyle w:val="TH"/>
      </w:pPr>
      <w:bookmarkStart w:id="1471" w:name="_CRTable6_1_6_3_111"/>
      <w:r w:rsidRPr="00BD6F46">
        <w:t>Table </w:t>
      </w:r>
      <w:bookmarkEnd w:id="1471"/>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472" w:name="_CR6_1_6_3_12"/>
      <w:bookmarkStart w:id="1473" w:name="_Toc20227338"/>
      <w:bookmarkStart w:id="1474" w:name="_Toc27749579"/>
      <w:bookmarkStart w:id="1475" w:name="_Toc28709506"/>
      <w:bookmarkStart w:id="1476" w:name="_Toc44671126"/>
      <w:bookmarkStart w:id="1477" w:name="_Toc51919047"/>
      <w:bookmarkStart w:id="1478" w:name="_Toc187413292"/>
      <w:bookmarkEnd w:id="1472"/>
      <w:r w:rsidRPr="00BD6F46">
        <w:t>6.1.6.3.1</w:t>
      </w:r>
      <w:r w:rsidR="00BA64C4" w:rsidRPr="00BD6F46">
        <w:t>2</w:t>
      </w:r>
      <w:r w:rsidR="00C62F49" w:rsidRPr="00BD6F46">
        <w:tab/>
        <w:t>Enumeration: SessionFailover</w:t>
      </w:r>
      <w:bookmarkEnd w:id="1473"/>
      <w:bookmarkEnd w:id="1474"/>
      <w:bookmarkEnd w:id="1475"/>
      <w:bookmarkEnd w:id="1476"/>
      <w:bookmarkEnd w:id="1477"/>
      <w:bookmarkEnd w:id="1478"/>
    </w:p>
    <w:p w14:paraId="3990EE57" w14:textId="77777777" w:rsidR="00C62F49" w:rsidRPr="00BD6F46" w:rsidRDefault="00C62F49" w:rsidP="00C62F49">
      <w:pPr>
        <w:pStyle w:val="TH"/>
      </w:pPr>
      <w:bookmarkStart w:id="1479" w:name="_CRTable6_1_6_3_121"/>
      <w:r w:rsidRPr="00BD6F46">
        <w:t>Table </w:t>
      </w:r>
      <w:bookmarkEnd w:id="1479"/>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480" w:name="_CR6_1_6_3_13"/>
      <w:bookmarkStart w:id="1481" w:name="_Toc20227339"/>
      <w:bookmarkStart w:id="1482" w:name="_Toc27749580"/>
      <w:bookmarkStart w:id="1483" w:name="_Toc28709507"/>
      <w:bookmarkStart w:id="1484" w:name="_Toc44671127"/>
      <w:bookmarkStart w:id="1485" w:name="_Toc51919048"/>
      <w:bookmarkStart w:id="1486" w:name="_Toc187413293"/>
      <w:bookmarkEnd w:id="1480"/>
      <w:r w:rsidRPr="00BD6F46">
        <w:t>6.1.6.3.</w:t>
      </w:r>
      <w:r w:rsidR="00BA64C4" w:rsidRPr="00BD6F46">
        <w:t>13</w:t>
      </w:r>
      <w:r w:rsidR="00C62F49" w:rsidRPr="00BD6F46">
        <w:tab/>
        <w:t>Enumeration: 3GPPPSDataOffStatus</w:t>
      </w:r>
      <w:bookmarkEnd w:id="1481"/>
      <w:bookmarkEnd w:id="1482"/>
      <w:bookmarkEnd w:id="1483"/>
      <w:bookmarkEnd w:id="1484"/>
      <w:bookmarkEnd w:id="1485"/>
      <w:bookmarkEnd w:id="1486"/>
    </w:p>
    <w:p w14:paraId="04CD958E" w14:textId="77777777" w:rsidR="00C62F49" w:rsidRPr="00BD6F46" w:rsidRDefault="00C62F49" w:rsidP="00C62F49">
      <w:pPr>
        <w:pStyle w:val="TH"/>
      </w:pPr>
      <w:bookmarkStart w:id="1487" w:name="_CRTable6_1_6_3_131"/>
      <w:r w:rsidRPr="00BD6F46">
        <w:t>Table </w:t>
      </w:r>
      <w:bookmarkEnd w:id="1487"/>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488" w:name="_CR6_1_6_3_14"/>
      <w:bookmarkStart w:id="1489" w:name="_Toc20227340"/>
      <w:bookmarkStart w:id="1490" w:name="_Toc27749581"/>
      <w:bookmarkStart w:id="1491" w:name="_Toc28709508"/>
      <w:bookmarkStart w:id="1492" w:name="_Toc44671128"/>
      <w:bookmarkStart w:id="1493" w:name="_Toc51919049"/>
      <w:bookmarkStart w:id="1494" w:name="_Toc187413294"/>
      <w:bookmarkEnd w:id="1488"/>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489"/>
      <w:bookmarkEnd w:id="1490"/>
      <w:bookmarkEnd w:id="1491"/>
      <w:bookmarkEnd w:id="1492"/>
      <w:bookmarkEnd w:id="1493"/>
      <w:bookmarkEnd w:id="1494"/>
    </w:p>
    <w:p w14:paraId="52667886" w14:textId="77777777" w:rsidR="00C62F49" w:rsidRPr="00BD6F46" w:rsidRDefault="00C62F49" w:rsidP="00C62F49">
      <w:pPr>
        <w:pStyle w:val="TH"/>
      </w:pPr>
      <w:bookmarkStart w:id="1495" w:name="_CRTable6_1_6_3_141"/>
      <w:r w:rsidRPr="00BD6F46">
        <w:t>Table </w:t>
      </w:r>
      <w:bookmarkEnd w:id="1495"/>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496" w:name="_CR6_1_6_3_15"/>
      <w:bookmarkStart w:id="1497" w:name="_Toc20227341"/>
      <w:bookmarkStart w:id="1498" w:name="_Toc27749582"/>
      <w:bookmarkStart w:id="1499" w:name="_Toc28709509"/>
      <w:bookmarkStart w:id="1500" w:name="_Toc44671129"/>
      <w:bookmarkStart w:id="1501" w:name="_Toc51919050"/>
      <w:bookmarkStart w:id="1502" w:name="_Toc187413295"/>
      <w:bookmarkEnd w:id="1496"/>
      <w:r w:rsidRPr="00BD6F46">
        <w:lastRenderedPageBreak/>
        <w:t>6.1.6.3.</w:t>
      </w:r>
      <w:r w:rsidR="00BA64C4" w:rsidRPr="00BD6F46">
        <w:t>15</w:t>
      </w:r>
      <w:r w:rsidR="007D42E9" w:rsidRPr="00BD6F46">
        <w:tab/>
        <w:t>Enumeration: PartialRecordMethod</w:t>
      </w:r>
      <w:bookmarkEnd w:id="1497"/>
      <w:bookmarkEnd w:id="1498"/>
      <w:bookmarkEnd w:id="1499"/>
      <w:bookmarkEnd w:id="1500"/>
      <w:bookmarkEnd w:id="1501"/>
      <w:bookmarkEnd w:id="1502"/>
    </w:p>
    <w:p w14:paraId="64601767" w14:textId="77777777" w:rsidR="007D42E9" w:rsidRPr="00BD6F46" w:rsidRDefault="007D42E9" w:rsidP="007D42E9">
      <w:pPr>
        <w:pStyle w:val="TH"/>
        <w:rPr>
          <w:lang w:eastAsia="zh-CN" w:bidi="ar-IQ"/>
        </w:rPr>
      </w:pPr>
      <w:bookmarkStart w:id="1503" w:name="_CRTable6_1_6_3_151"/>
      <w:r w:rsidRPr="00BD6F46">
        <w:t>Table </w:t>
      </w:r>
      <w:bookmarkEnd w:id="1503"/>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504" w:name="_CR6_1_6_3_16"/>
      <w:bookmarkStart w:id="1505" w:name="_Toc20227342"/>
      <w:bookmarkStart w:id="1506" w:name="_Toc27749583"/>
      <w:bookmarkStart w:id="1507" w:name="_Toc28709510"/>
      <w:bookmarkStart w:id="1508" w:name="_Toc44671130"/>
      <w:bookmarkStart w:id="1509" w:name="_Toc51919051"/>
      <w:bookmarkStart w:id="1510" w:name="_Toc187413296"/>
      <w:bookmarkEnd w:id="1504"/>
      <w:r w:rsidRPr="00BD6F46">
        <w:t>6.1.6.3.</w:t>
      </w:r>
      <w:r w:rsidR="00BA64C4" w:rsidRPr="00BD6F46">
        <w:t>16</w:t>
      </w:r>
      <w:r w:rsidR="002F3132" w:rsidRPr="00BD6F46">
        <w:tab/>
        <w:t>Enumeration: RoamerInOut</w:t>
      </w:r>
      <w:bookmarkEnd w:id="1505"/>
      <w:bookmarkEnd w:id="1506"/>
      <w:bookmarkEnd w:id="1507"/>
      <w:bookmarkEnd w:id="1508"/>
      <w:bookmarkEnd w:id="1509"/>
      <w:bookmarkEnd w:id="1510"/>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bookmarkStart w:id="1511" w:name="_CRTable6_1_6_3_161"/>
      <w:r w:rsidRPr="00BD6F46">
        <w:t>Table </w:t>
      </w:r>
      <w:bookmarkEnd w:id="1511"/>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512" w:name="_CR6_1_6_3_17"/>
      <w:bookmarkStart w:id="1513" w:name="_Toc20227343"/>
      <w:bookmarkStart w:id="1514" w:name="_Toc27749584"/>
      <w:bookmarkStart w:id="1515" w:name="_Toc28709511"/>
      <w:bookmarkStart w:id="1516" w:name="_Toc44671131"/>
      <w:bookmarkStart w:id="1517" w:name="_Toc51919052"/>
      <w:bookmarkStart w:id="1518" w:name="_Toc187413297"/>
      <w:bookmarkEnd w:id="1512"/>
      <w:r w:rsidRPr="00BD6F46">
        <w:t>6.1.6.3.</w:t>
      </w:r>
      <w:r>
        <w:t>17</w:t>
      </w:r>
      <w:r w:rsidRPr="00BD6F46">
        <w:tab/>
      </w:r>
      <w:r w:rsidR="009020EB">
        <w:t>Void</w:t>
      </w:r>
      <w:bookmarkEnd w:id="1513"/>
      <w:bookmarkEnd w:id="1514"/>
      <w:bookmarkEnd w:id="1515"/>
      <w:bookmarkEnd w:id="1516"/>
      <w:bookmarkEnd w:id="1517"/>
      <w:bookmarkEnd w:id="1518"/>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519" w:name="_CR6_1_6_3_18"/>
      <w:bookmarkStart w:id="1520" w:name="_Toc20227344"/>
      <w:bookmarkStart w:id="1521" w:name="_Toc27749585"/>
      <w:bookmarkStart w:id="1522" w:name="_Toc28709512"/>
      <w:bookmarkStart w:id="1523" w:name="_Toc44671132"/>
      <w:bookmarkStart w:id="1524" w:name="_Toc51919053"/>
      <w:bookmarkStart w:id="1525" w:name="_Toc187413298"/>
      <w:bookmarkEnd w:id="1519"/>
      <w:r w:rsidRPr="00A87ADE">
        <w:t>6.1.6.3.</w:t>
      </w:r>
      <w:r>
        <w:t>18</w:t>
      </w:r>
      <w:r w:rsidRPr="00A87ADE">
        <w:tab/>
        <w:t>Enumeration: SMMessageType</w:t>
      </w:r>
      <w:bookmarkEnd w:id="1520"/>
      <w:bookmarkEnd w:id="1521"/>
      <w:bookmarkEnd w:id="1522"/>
      <w:bookmarkEnd w:id="1523"/>
      <w:bookmarkEnd w:id="1524"/>
      <w:bookmarkEnd w:id="1525"/>
    </w:p>
    <w:p w14:paraId="347C5939" w14:textId="77777777" w:rsidR="004E2C21" w:rsidRPr="00A87ADE" w:rsidRDefault="004E2C21" w:rsidP="004E2C21">
      <w:pPr>
        <w:pStyle w:val="TH"/>
      </w:pPr>
      <w:bookmarkStart w:id="1526" w:name="_CRTable6_1_6_3_181"/>
      <w:r w:rsidRPr="00A87ADE">
        <w:t>Table </w:t>
      </w:r>
      <w:bookmarkEnd w:id="1526"/>
      <w:r w:rsidRPr="00A87ADE">
        <w:t>6.1.6.3.</w:t>
      </w:r>
      <w:r>
        <w:t>18</w:t>
      </w:r>
      <w:r w:rsidRPr="00A87ADE">
        <w:t xml:space="preserve">-1: Enumeration </w:t>
      </w:r>
      <w:bookmarkStart w:id="1527" w:name="_Hlk529276534"/>
      <w:r w:rsidRPr="00A234B0">
        <w:t>SMMessageType</w:t>
      </w:r>
      <w:bookmarkEnd w:id="152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528" w:name="_Hlk529276648"/>
            <w:bookmarkStart w:id="1529" w:name="_Hlk529276627"/>
            <w:r w:rsidRPr="00A87ADE">
              <w:rPr>
                <w:noProof/>
                <w:lang w:eastAsia="zh-CN"/>
              </w:rPr>
              <w:t>SUBMISSION</w:t>
            </w:r>
            <w:bookmarkEnd w:id="152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530" w:name="_Hlk529276673"/>
            <w:r w:rsidRPr="00A87ADE">
              <w:rPr>
                <w:noProof/>
                <w:lang w:eastAsia="zh-CN"/>
              </w:rPr>
              <w:t>DELIVERY_REPORT</w:t>
            </w:r>
            <w:bookmarkEnd w:id="15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531" w:name="_Hlk529276696"/>
            <w:r w:rsidRPr="00A87ADE">
              <w:rPr>
                <w:noProof/>
                <w:lang w:eastAsia="zh-CN"/>
              </w:rPr>
              <w:t>SM_SERVICE_REQUEST</w:t>
            </w:r>
            <w:bookmarkEnd w:id="153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529"/>
    </w:tbl>
    <w:p w14:paraId="03439CC8" w14:textId="77777777" w:rsidR="004E2C21" w:rsidRPr="00A87ADE" w:rsidRDefault="004E2C21" w:rsidP="004E2C21"/>
    <w:p w14:paraId="53E24DB7" w14:textId="77777777" w:rsidR="004E2C21" w:rsidRPr="00A87ADE" w:rsidRDefault="004E2C21" w:rsidP="004E2C21">
      <w:pPr>
        <w:pStyle w:val="Heading5"/>
      </w:pPr>
      <w:bookmarkStart w:id="1532" w:name="_CR6_1_6_3_19"/>
      <w:bookmarkStart w:id="1533" w:name="_Toc20227345"/>
      <w:bookmarkStart w:id="1534" w:name="_Toc27749586"/>
      <w:bookmarkStart w:id="1535" w:name="_Toc28709513"/>
      <w:bookmarkStart w:id="1536" w:name="_Toc44671133"/>
      <w:bookmarkStart w:id="1537" w:name="_Toc51919054"/>
      <w:bookmarkStart w:id="1538" w:name="_Toc187413299"/>
      <w:bookmarkEnd w:id="1532"/>
      <w:r w:rsidRPr="00A87ADE">
        <w:t>6.1.6.3.</w:t>
      </w:r>
      <w:r>
        <w:t>19</w:t>
      </w:r>
      <w:r w:rsidRPr="00A87ADE">
        <w:tab/>
        <w:t xml:space="preserve">Enumeration: </w:t>
      </w:r>
      <w:r>
        <w:t>SM</w:t>
      </w:r>
      <w:r w:rsidRPr="00A87ADE">
        <w:rPr>
          <w:noProof/>
        </w:rPr>
        <w:t>Priority</w:t>
      </w:r>
      <w:bookmarkEnd w:id="1533"/>
      <w:bookmarkEnd w:id="1534"/>
      <w:bookmarkEnd w:id="1535"/>
      <w:bookmarkEnd w:id="1536"/>
      <w:bookmarkEnd w:id="1537"/>
      <w:bookmarkEnd w:id="1538"/>
    </w:p>
    <w:p w14:paraId="2BCC5401" w14:textId="77777777" w:rsidR="004E2C21" w:rsidRPr="00A87ADE" w:rsidRDefault="004E2C21" w:rsidP="004E2C21">
      <w:pPr>
        <w:pStyle w:val="TH"/>
      </w:pPr>
      <w:bookmarkStart w:id="1539" w:name="_CRTable6_1_6_3_191"/>
      <w:r w:rsidRPr="00A87ADE">
        <w:t>Table </w:t>
      </w:r>
      <w:bookmarkEnd w:id="1539"/>
      <w:r w:rsidRPr="00A87ADE">
        <w:t>6.1.6.3.</w:t>
      </w:r>
      <w:r>
        <w:t>19</w:t>
      </w:r>
      <w:r w:rsidRPr="00A87ADE">
        <w:t xml:space="preserve">-1: Enumeration </w:t>
      </w:r>
      <w:bookmarkStart w:id="1540" w:name="_Hlk529276729"/>
      <w:r>
        <w:t>SM</w:t>
      </w:r>
      <w:r w:rsidRPr="00A234B0">
        <w:rPr>
          <w:noProof/>
        </w:rPr>
        <w:t>Priority</w:t>
      </w:r>
      <w:bookmarkEnd w:id="154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541" w:name="_CR6_1_6_3_20"/>
      <w:bookmarkStart w:id="1542" w:name="_Toc20227346"/>
      <w:bookmarkStart w:id="1543" w:name="_Toc27749587"/>
      <w:bookmarkStart w:id="1544" w:name="_Toc28709514"/>
      <w:bookmarkStart w:id="1545" w:name="_Toc44671134"/>
      <w:bookmarkStart w:id="1546" w:name="_Toc51919055"/>
      <w:bookmarkStart w:id="1547" w:name="_Toc187413300"/>
      <w:bookmarkEnd w:id="1541"/>
      <w:r w:rsidRPr="00A87ADE">
        <w:t>6.1.6.3.</w:t>
      </w:r>
      <w:r>
        <w:t>20</w:t>
      </w:r>
      <w:r w:rsidRPr="00A87ADE">
        <w:tab/>
        <w:t xml:space="preserve">Enumeration: </w:t>
      </w:r>
      <w:r w:rsidRPr="00A87ADE">
        <w:rPr>
          <w:noProof/>
        </w:rPr>
        <w:t>DeliveryReportRequested</w:t>
      </w:r>
      <w:bookmarkEnd w:id="1542"/>
      <w:bookmarkEnd w:id="1543"/>
      <w:bookmarkEnd w:id="1544"/>
      <w:bookmarkEnd w:id="1545"/>
      <w:bookmarkEnd w:id="1546"/>
      <w:bookmarkEnd w:id="1547"/>
    </w:p>
    <w:p w14:paraId="611E6251" w14:textId="77777777" w:rsidR="004E2C21" w:rsidRPr="00A87ADE" w:rsidRDefault="004E2C21" w:rsidP="004E2C21">
      <w:pPr>
        <w:pStyle w:val="TH"/>
      </w:pPr>
      <w:bookmarkStart w:id="1548" w:name="_CRTable6_1_6_3_201"/>
      <w:r w:rsidRPr="00A87ADE">
        <w:t>Table </w:t>
      </w:r>
      <w:bookmarkEnd w:id="1548"/>
      <w:r w:rsidRPr="00A87ADE">
        <w:t>6.1.6.3.</w:t>
      </w:r>
      <w:r>
        <w:t>20</w:t>
      </w:r>
      <w:r w:rsidRPr="00A87ADE">
        <w:t xml:space="preserve">-1: Enumeration </w:t>
      </w:r>
      <w:bookmarkStart w:id="1549" w:name="_Hlk529276775"/>
      <w:r w:rsidRPr="00A234B0">
        <w:rPr>
          <w:noProof/>
        </w:rPr>
        <w:t>DeliveryReportRequested</w:t>
      </w:r>
      <w:bookmarkEnd w:id="154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550" w:name="_CR6_1_6_3_21"/>
      <w:bookmarkStart w:id="1551" w:name="_Toc20227347"/>
      <w:bookmarkStart w:id="1552" w:name="_Toc27749588"/>
      <w:bookmarkStart w:id="1553" w:name="_Toc28709515"/>
      <w:bookmarkStart w:id="1554" w:name="_Toc44671135"/>
      <w:bookmarkStart w:id="1555" w:name="_Toc51919056"/>
      <w:bookmarkStart w:id="1556" w:name="_Toc187413301"/>
      <w:bookmarkEnd w:id="1550"/>
      <w:r w:rsidRPr="00A87ADE">
        <w:lastRenderedPageBreak/>
        <w:t>6.1.6.3.</w:t>
      </w:r>
      <w:r>
        <w:t>21</w:t>
      </w:r>
      <w:r w:rsidRPr="00A87ADE">
        <w:tab/>
        <w:t xml:space="preserve">Enumeration: </w:t>
      </w:r>
      <w:r w:rsidRPr="00A87ADE">
        <w:rPr>
          <w:noProof/>
        </w:rPr>
        <w:t>InterfaceType</w:t>
      </w:r>
      <w:bookmarkEnd w:id="1551"/>
      <w:bookmarkEnd w:id="1552"/>
      <w:bookmarkEnd w:id="1553"/>
      <w:bookmarkEnd w:id="1554"/>
      <w:bookmarkEnd w:id="1555"/>
      <w:bookmarkEnd w:id="1556"/>
    </w:p>
    <w:p w14:paraId="4DD1A037" w14:textId="77777777" w:rsidR="004E2C21" w:rsidRPr="00A87ADE" w:rsidRDefault="004E2C21" w:rsidP="004E2C21">
      <w:pPr>
        <w:pStyle w:val="TH"/>
      </w:pPr>
      <w:bookmarkStart w:id="1557" w:name="_CRTable6_1_6_3_211"/>
      <w:r w:rsidRPr="00A87ADE">
        <w:t>Table </w:t>
      </w:r>
      <w:bookmarkEnd w:id="1557"/>
      <w:r w:rsidRPr="00A87ADE">
        <w:t>6.1.6.3.</w:t>
      </w:r>
      <w:r>
        <w:t>21</w:t>
      </w:r>
      <w:r w:rsidRPr="00A87ADE">
        <w:t xml:space="preserve">-1: Enumeration </w:t>
      </w:r>
      <w:bookmarkStart w:id="1558" w:name="_Hlk529276839"/>
      <w:r w:rsidRPr="00A234B0">
        <w:rPr>
          <w:noProof/>
        </w:rPr>
        <w:t>InterfaceType</w:t>
      </w:r>
      <w:bookmarkEnd w:id="155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559" w:name="_Hlk529276872"/>
            <w:r w:rsidRPr="00A87ADE">
              <w:t>UNKNOWN</w:t>
            </w:r>
            <w:bookmarkEnd w:id="155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560" w:name="_Hlk529276884"/>
            <w:r w:rsidRPr="00A87ADE">
              <w:t>MOBILE_ORIGINATING</w:t>
            </w:r>
            <w:bookmarkEnd w:id="156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561" w:name="_Hlk529276905"/>
            <w:r w:rsidRPr="00A87ADE">
              <w:t>TERMINATING</w:t>
            </w:r>
            <w:bookmarkEnd w:id="156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562" w:name="_Hlk529276929"/>
            <w:r w:rsidRPr="00A87ADE">
              <w:t>APPLICATION</w:t>
            </w:r>
            <w:bookmarkEnd w:id="1562"/>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563" w:name="_CR6_1_6_3_22"/>
      <w:bookmarkStart w:id="1564" w:name="_Toc20227348"/>
      <w:bookmarkStart w:id="1565" w:name="_Toc27749589"/>
      <w:bookmarkStart w:id="1566" w:name="_Toc28709516"/>
      <w:bookmarkStart w:id="1567" w:name="_Toc44671136"/>
      <w:bookmarkStart w:id="1568" w:name="_Toc51919057"/>
      <w:bookmarkStart w:id="1569" w:name="_Toc187413302"/>
      <w:bookmarkEnd w:id="1563"/>
      <w:r w:rsidRPr="00A87ADE">
        <w:t>6.1.6.3.</w:t>
      </w:r>
      <w:r>
        <w:t>22</w:t>
      </w:r>
      <w:r w:rsidRPr="00A87ADE">
        <w:tab/>
        <w:t xml:space="preserve">Enumeration: </w:t>
      </w:r>
      <w:r w:rsidRPr="00A87ADE">
        <w:rPr>
          <w:noProof/>
        </w:rPr>
        <w:t>ClassIdentifier</w:t>
      </w:r>
      <w:bookmarkEnd w:id="1564"/>
      <w:bookmarkEnd w:id="1565"/>
      <w:bookmarkEnd w:id="1566"/>
      <w:bookmarkEnd w:id="1567"/>
      <w:bookmarkEnd w:id="1568"/>
      <w:bookmarkEnd w:id="1569"/>
    </w:p>
    <w:p w14:paraId="4091D91E" w14:textId="77777777" w:rsidR="004E2C21" w:rsidRPr="00A87ADE" w:rsidRDefault="004E2C21" w:rsidP="004E2C21">
      <w:pPr>
        <w:pStyle w:val="TH"/>
      </w:pPr>
      <w:bookmarkStart w:id="1570" w:name="_CRTable6_1_6_3_221"/>
      <w:r w:rsidRPr="00A87ADE">
        <w:t>Table </w:t>
      </w:r>
      <w:bookmarkEnd w:id="1570"/>
      <w:r w:rsidRPr="00A87ADE">
        <w:t>6.1.6.3.</w:t>
      </w:r>
      <w:r>
        <w:t>22</w:t>
      </w:r>
      <w:r w:rsidRPr="00A87ADE">
        <w:t xml:space="preserve">-1: Enumeration </w:t>
      </w:r>
      <w:bookmarkStart w:id="1571" w:name="_Hlk529276978"/>
      <w:r w:rsidRPr="00A234B0">
        <w:rPr>
          <w:noProof/>
        </w:rPr>
        <w:t>ClassIdentifier</w:t>
      </w:r>
      <w:bookmarkEnd w:id="1571"/>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572" w:name="_Hlk529276990"/>
            <w:r w:rsidRPr="00A87ADE">
              <w:t>PERSONAL</w:t>
            </w:r>
            <w:bookmarkEnd w:id="157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573" w:name="_Hlk529277003"/>
            <w:r w:rsidRPr="00A87ADE">
              <w:t>ADVERTISEMENT</w:t>
            </w:r>
            <w:bookmarkEnd w:id="157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574" w:name="_Hlk529277015"/>
            <w:r w:rsidRPr="00A87ADE">
              <w:t>INFORMATIONAL</w:t>
            </w:r>
            <w:bookmarkEnd w:id="157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575" w:name="_Hlk529277033"/>
            <w:r w:rsidRPr="00A87ADE">
              <w:t>AUTO</w:t>
            </w:r>
            <w:bookmarkEnd w:id="157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576" w:name="_CR6_1_6_3_23"/>
      <w:bookmarkStart w:id="1577" w:name="_Toc20227349"/>
      <w:bookmarkStart w:id="1578" w:name="_Toc27749590"/>
      <w:bookmarkStart w:id="1579" w:name="_Toc28709517"/>
      <w:bookmarkStart w:id="1580" w:name="_Toc44671137"/>
      <w:bookmarkStart w:id="1581" w:name="_Toc51919058"/>
      <w:bookmarkStart w:id="1582" w:name="_Toc187413303"/>
      <w:bookmarkEnd w:id="1576"/>
      <w:r w:rsidRPr="00A87ADE">
        <w:t>6.1.6.3.</w:t>
      </w:r>
      <w:r>
        <w:t>23</w:t>
      </w:r>
      <w:r w:rsidRPr="00A87ADE">
        <w:tab/>
        <w:t xml:space="preserve">Enumeration: </w:t>
      </w:r>
      <w:r>
        <w:t>SM</w:t>
      </w:r>
      <w:r w:rsidRPr="00A87ADE">
        <w:rPr>
          <w:noProof/>
        </w:rPr>
        <w:t>AddressType</w:t>
      </w:r>
      <w:bookmarkEnd w:id="1577"/>
      <w:bookmarkEnd w:id="1578"/>
      <w:bookmarkEnd w:id="1579"/>
      <w:bookmarkEnd w:id="1580"/>
      <w:bookmarkEnd w:id="1581"/>
      <w:bookmarkEnd w:id="1582"/>
    </w:p>
    <w:p w14:paraId="3008C12F" w14:textId="77777777" w:rsidR="004E2C21" w:rsidRPr="00A87ADE" w:rsidRDefault="004E2C21" w:rsidP="004E2C21">
      <w:pPr>
        <w:pStyle w:val="TH"/>
      </w:pPr>
      <w:bookmarkStart w:id="1583" w:name="_CRTable6_1_6_3_231"/>
      <w:r w:rsidRPr="00A87ADE">
        <w:t>Table </w:t>
      </w:r>
      <w:bookmarkEnd w:id="1583"/>
      <w:r w:rsidRPr="00A87ADE">
        <w:t>6.1.6.3.</w:t>
      </w:r>
      <w:r>
        <w:t>23</w:t>
      </w:r>
      <w:r w:rsidRPr="00A87ADE">
        <w:t xml:space="preserve">-1: Enumeration </w:t>
      </w:r>
      <w:bookmarkStart w:id="1584" w:name="_Hlk529277088"/>
      <w:r>
        <w:t>SM</w:t>
      </w:r>
      <w:r w:rsidRPr="00A87ADE">
        <w:rPr>
          <w:noProof/>
        </w:rPr>
        <w:t>AddressType</w:t>
      </w:r>
      <w:bookmarkEnd w:id="158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585" w:name="_Hlk529277104"/>
            <w:r w:rsidRPr="00A87ADE">
              <w:t>EMAIL_ADDRESS</w:t>
            </w:r>
            <w:bookmarkEnd w:id="158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0"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4E2C21" w:rsidRPr="00A87ADE" w14:paraId="0464741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4E2C21" w:rsidRPr="00A87ADE" w:rsidRDefault="004E2C21" w:rsidP="00DB3661">
            <w:pPr>
              <w:pStyle w:val="TAL"/>
              <w:rPr>
                <w:lang w:eastAsia="zh-CN"/>
              </w:rPr>
            </w:pPr>
            <w:bookmarkStart w:id="1586" w:name="_Hlk529277115"/>
            <w:r w:rsidRPr="00A87ADE">
              <w:t>MSISDN</w:t>
            </w:r>
            <w:bookmarkEnd w:id="158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p>
        </w:tc>
        <w:tc>
          <w:tcPr>
            <w:tcW w:w="630" w:type="pct"/>
            <w:tcBorders>
              <w:top w:val="single" w:sz="4" w:space="0" w:color="auto"/>
              <w:left w:val="single" w:sz="4" w:space="0" w:color="auto"/>
              <w:bottom w:val="single" w:sz="4" w:space="0" w:color="auto"/>
              <w:right w:val="single" w:sz="4" w:space="0" w:color="auto"/>
            </w:tcBorders>
          </w:tcPr>
          <w:p w14:paraId="214237D4" w14:textId="77777777" w:rsidR="004E2C21" w:rsidRPr="00A87ADE" w:rsidRDefault="004E2C21" w:rsidP="00DB3661">
            <w:pPr>
              <w:pStyle w:val="TAL"/>
            </w:pPr>
          </w:p>
        </w:tc>
      </w:tr>
      <w:tr w:rsidR="004E2C21" w:rsidRPr="00A87ADE" w14:paraId="5495058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4E2C21" w:rsidRPr="00A87ADE" w:rsidRDefault="004E2C21" w:rsidP="00DB3661">
            <w:pPr>
              <w:pStyle w:val="TAL"/>
              <w:rPr>
                <w:lang w:eastAsia="zh-CN"/>
              </w:rPr>
            </w:pPr>
            <w:bookmarkStart w:id="1587" w:name="_Hlk529277126"/>
            <w:r w:rsidRPr="00A87ADE">
              <w:t>IPV4_ ADDRESS</w:t>
            </w:r>
            <w:bookmarkEnd w:id="158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0" w:type="pct"/>
            <w:tcBorders>
              <w:top w:val="single" w:sz="4" w:space="0" w:color="auto"/>
              <w:left w:val="single" w:sz="4" w:space="0" w:color="auto"/>
              <w:bottom w:val="single" w:sz="4" w:space="0" w:color="auto"/>
              <w:right w:val="single" w:sz="4" w:space="0" w:color="auto"/>
            </w:tcBorders>
          </w:tcPr>
          <w:p w14:paraId="199A6EB0" w14:textId="77777777" w:rsidR="004E2C21" w:rsidRPr="00A87ADE" w:rsidRDefault="004E2C21" w:rsidP="00DB3661">
            <w:pPr>
              <w:pStyle w:val="TAL"/>
            </w:pPr>
          </w:p>
        </w:tc>
      </w:tr>
      <w:tr w:rsidR="004E2C21" w:rsidRPr="00A87ADE" w14:paraId="1E61C4F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4E2C21" w:rsidRPr="00A87ADE" w:rsidRDefault="004E2C21" w:rsidP="00DB3661">
            <w:pPr>
              <w:pStyle w:val="TAL"/>
              <w:rPr>
                <w:lang w:eastAsia="zh-CN"/>
              </w:rPr>
            </w:pPr>
            <w:r w:rsidRPr="00A87ADE">
              <w:t>IPV6_ ADDRESS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0" w:type="pct"/>
            <w:tcBorders>
              <w:top w:val="single" w:sz="4" w:space="0" w:color="auto"/>
              <w:left w:val="single" w:sz="4" w:space="0" w:color="auto"/>
              <w:bottom w:val="single" w:sz="4" w:space="0" w:color="auto"/>
              <w:right w:val="single" w:sz="4" w:space="0" w:color="auto"/>
            </w:tcBorders>
          </w:tcPr>
          <w:p w14:paraId="7B4EF033" w14:textId="77777777" w:rsidR="004E2C21" w:rsidRPr="00A87ADE" w:rsidRDefault="004E2C21" w:rsidP="00DB3661">
            <w:pPr>
              <w:pStyle w:val="TAL"/>
            </w:pPr>
          </w:p>
        </w:tc>
      </w:tr>
      <w:tr w:rsidR="004E2C21" w:rsidRPr="00A87ADE" w14:paraId="5B05DD1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4E2C21" w:rsidRPr="00A87ADE" w:rsidRDefault="004E2C21" w:rsidP="00DB3661">
            <w:pPr>
              <w:pStyle w:val="TAL"/>
              <w:rPr>
                <w:lang w:eastAsia="zh-CN"/>
              </w:rPr>
            </w:pPr>
            <w:bookmarkStart w:id="1588" w:name="_Hlk529277154"/>
            <w:r w:rsidRPr="00A87ADE">
              <w:t>NUMERIC_SHORTCODE</w:t>
            </w:r>
            <w:bookmarkEnd w:id="158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0" w:type="pct"/>
            <w:tcBorders>
              <w:top w:val="single" w:sz="4" w:space="0" w:color="auto"/>
              <w:left w:val="single" w:sz="4" w:space="0" w:color="auto"/>
              <w:bottom w:val="single" w:sz="4" w:space="0" w:color="auto"/>
              <w:right w:val="single" w:sz="4" w:space="0" w:color="auto"/>
            </w:tcBorders>
          </w:tcPr>
          <w:p w14:paraId="30161A90" w14:textId="77777777" w:rsidR="004E2C21" w:rsidRPr="00A87ADE" w:rsidRDefault="004E2C21" w:rsidP="00DB3661">
            <w:pPr>
              <w:pStyle w:val="TAL"/>
            </w:pPr>
          </w:p>
        </w:tc>
      </w:tr>
      <w:tr w:rsidR="004E2C21" w:rsidRPr="00A87ADE" w14:paraId="7DED817B"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4E2C21" w:rsidRPr="00A87ADE" w:rsidRDefault="004E2C21" w:rsidP="00DB3661">
            <w:pPr>
              <w:pStyle w:val="TAL"/>
              <w:rPr>
                <w:lang w:eastAsia="zh-CN"/>
              </w:rPr>
            </w:pPr>
            <w:bookmarkStart w:id="1589" w:name="_Hlk529277182"/>
            <w:r w:rsidRPr="00A87ADE">
              <w:t>ALPHANUMERIC_SHORTCODE</w:t>
            </w:r>
            <w:bookmarkEnd w:id="158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0" w:type="pct"/>
            <w:tcBorders>
              <w:top w:val="single" w:sz="4" w:space="0" w:color="auto"/>
              <w:left w:val="single" w:sz="4" w:space="0" w:color="auto"/>
              <w:bottom w:val="single" w:sz="4" w:space="0" w:color="auto"/>
              <w:right w:val="single" w:sz="4" w:space="0" w:color="auto"/>
            </w:tcBorders>
          </w:tcPr>
          <w:p w14:paraId="41553C0C" w14:textId="77777777" w:rsidR="004E2C21" w:rsidRPr="00A87ADE" w:rsidRDefault="004E2C21" w:rsidP="00DB3661">
            <w:pPr>
              <w:pStyle w:val="TAL"/>
            </w:pPr>
          </w:p>
        </w:tc>
      </w:tr>
      <w:tr w:rsidR="004E2C21" w:rsidRPr="00A87ADE" w14:paraId="44B98264" w14:textId="77777777" w:rsidTr="00DB3661">
        <w:trPr>
          <w:trHeight w:val="53"/>
        </w:trPr>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4E2C21" w:rsidRPr="00A87ADE" w:rsidRDefault="004E2C21" w:rsidP="00DB3661">
            <w:pPr>
              <w:pStyle w:val="TAL"/>
              <w:rPr>
                <w:lang w:eastAsia="zh-CN"/>
              </w:rPr>
            </w:pPr>
            <w:bookmarkStart w:id="1590" w:name="_Hlk529277209"/>
            <w:r w:rsidRPr="00A87ADE">
              <w:t>OTHER</w:t>
            </w:r>
            <w:bookmarkEnd w:id="159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0" w:type="pct"/>
            <w:tcBorders>
              <w:top w:val="single" w:sz="4" w:space="0" w:color="auto"/>
              <w:left w:val="single" w:sz="4" w:space="0" w:color="auto"/>
              <w:bottom w:val="single" w:sz="4" w:space="0" w:color="auto"/>
              <w:right w:val="single" w:sz="4" w:space="0" w:color="auto"/>
            </w:tcBorders>
          </w:tcPr>
          <w:p w14:paraId="71E6F7B3" w14:textId="77777777" w:rsidR="004E2C21" w:rsidRPr="00A87ADE" w:rsidRDefault="004E2C21" w:rsidP="00DB3661">
            <w:pPr>
              <w:pStyle w:val="TAL"/>
            </w:pPr>
          </w:p>
        </w:tc>
      </w:tr>
      <w:tr w:rsidR="004E2C21" w:rsidRPr="00A87ADE" w14:paraId="3CF28DD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4E2C21" w:rsidRPr="00A87ADE" w:rsidRDefault="004E2C21" w:rsidP="00DB3661">
            <w:pPr>
              <w:pStyle w:val="TAL"/>
            </w:pPr>
            <w:bookmarkStart w:id="1591" w:name="_Hlk529277229"/>
            <w:r w:rsidRPr="00A87ADE">
              <w:rPr>
                <w:rFonts w:hint="eastAsia"/>
                <w:lang w:eastAsia="zh-CN"/>
              </w:rPr>
              <w:t>IMSI</w:t>
            </w:r>
            <w:bookmarkEnd w:id="159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p>
        </w:tc>
        <w:tc>
          <w:tcPr>
            <w:tcW w:w="630" w:type="pct"/>
            <w:tcBorders>
              <w:top w:val="single" w:sz="4" w:space="0" w:color="auto"/>
              <w:left w:val="single" w:sz="4" w:space="0" w:color="auto"/>
              <w:bottom w:val="single" w:sz="4" w:space="0" w:color="auto"/>
              <w:right w:val="single" w:sz="4" w:space="0" w:color="auto"/>
            </w:tcBorders>
          </w:tcPr>
          <w:p w14:paraId="08B9049C" w14:textId="77777777" w:rsidR="004E2C21" w:rsidRPr="00A87ADE" w:rsidRDefault="004E2C21" w:rsidP="00DB3661">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592" w:name="_CR6_1_6_3_24"/>
      <w:bookmarkStart w:id="1593" w:name="_Toc20227350"/>
      <w:bookmarkStart w:id="1594" w:name="_Toc27749591"/>
      <w:bookmarkStart w:id="1595" w:name="_Toc28709518"/>
      <w:bookmarkStart w:id="1596" w:name="_Toc44671138"/>
      <w:bookmarkStart w:id="1597" w:name="_Toc51919059"/>
      <w:bookmarkStart w:id="1598" w:name="_Toc187413304"/>
      <w:bookmarkEnd w:id="1592"/>
      <w:r w:rsidRPr="00A87ADE">
        <w:t>6.1.6.3.</w:t>
      </w:r>
      <w:r>
        <w:t>24</w:t>
      </w:r>
      <w:r w:rsidRPr="00A87ADE">
        <w:tab/>
        <w:t xml:space="preserve">Enumeration: </w:t>
      </w:r>
      <w:r>
        <w:t>SM</w:t>
      </w:r>
      <w:r w:rsidRPr="00A87ADE">
        <w:rPr>
          <w:noProof/>
        </w:rPr>
        <w:t>AddresseeType</w:t>
      </w:r>
      <w:bookmarkEnd w:id="1593"/>
      <w:bookmarkEnd w:id="1594"/>
      <w:bookmarkEnd w:id="1595"/>
      <w:bookmarkEnd w:id="1596"/>
      <w:bookmarkEnd w:id="1597"/>
      <w:bookmarkEnd w:id="1598"/>
    </w:p>
    <w:p w14:paraId="7B4163C0" w14:textId="77777777" w:rsidR="004E2C21" w:rsidRPr="00A87ADE" w:rsidRDefault="004E2C21" w:rsidP="004E2C21">
      <w:pPr>
        <w:pStyle w:val="TH"/>
      </w:pPr>
      <w:bookmarkStart w:id="1599" w:name="_CRTable6_1_6_3_241"/>
      <w:r w:rsidRPr="00A87ADE">
        <w:t>Table </w:t>
      </w:r>
      <w:bookmarkEnd w:id="1599"/>
      <w:r w:rsidRPr="00A87ADE">
        <w:t>6.1.6.3.</w:t>
      </w:r>
      <w:r>
        <w:t>24</w:t>
      </w:r>
      <w:r w:rsidRPr="00A87ADE">
        <w:t xml:space="preserve">-1: Enumeration </w:t>
      </w:r>
      <w:bookmarkStart w:id="1600" w:name="_Hlk529277278"/>
      <w:r>
        <w:t>SM</w:t>
      </w:r>
      <w:r w:rsidRPr="00A234B0">
        <w:rPr>
          <w:noProof/>
        </w:rPr>
        <w:t>AddresseeType</w:t>
      </w:r>
      <w:bookmarkEnd w:id="160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601" w:name="_CR6_1_6_3_25"/>
      <w:bookmarkStart w:id="1602" w:name="_Toc20227351"/>
      <w:bookmarkStart w:id="1603" w:name="_Toc27749592"/>
      <w:bookmarkStart w:id="1604" w:name="_Toc28709519"/>
      <w:bookmarkStart w:id="1605" w:name="_Toc44671139"/>
      <w:bookmarkStart w:id="1606" w:name="_Toc51919060"/>
      <w:bookmarkStart w:id="1607" w:name="_Toc187413305"/>
      <w:bookmarkEnd w:id="1601"/>
      <w:r w:rsidRPr="00A87ADE">
        <w:lastRenderedPageBreak/>
        <w:t>6.1.6.3.</w:t>
      </w:r>
      <w:r>
        <w:t>25</w:t>
      </w:r>
      <w:r w:rsidRPr="00A87ADE">
        <w:tab/>
        <w:t xml:space="preserve">Enumeration: </w:t>
      </w:r>
      <w:r w:rsidRPr="00A87ADE">
        <w:rPr>
          <w:noProof/>
        </w:rPr>
        <w:t>SMServiceType</w:t>
      </w:r>
      <w:bookmarkEnd w:id="1602"/>
      <w:bookmarkEnd w:id="1603"/>
      <w:bookmarkEnd w:id="1604"/>
      <w:bookmarkEnd w:id="1605"/>
      <w:bookmarkEnd w:id="1606"/>
      <w:bookmarkEnd w:id="1607"/>
    </w:p>
    <w:p w14:paraId="64F1C2C7" w14:textId="77777777" w:rsidR="004E2C21" w:rsidRPr="00A87ADE" w:rsidRDefault="004E2C21" w:rsidP="004E2C21">
      <w:pPr>
        <w:pStyle w:val="TH"/>
      </w:pPr>
      <w:bookmarkStart w:id="1608" w:name="_CRTable6_1_6_3_251"/>
      <w:r w:rsidRPr="00A87ADE">
        <w:t>Table </w:t>
      </w:r>
      <w:bookmarkEnd w:id="1608"/>
      <w:r w:rsidRPr="00A87ADE">
        <w:t>6.1.6.3.</w:t>
      </w:r>
      <w:r>
        <w:t>25</w:t>
      </w:r>
      <w:r w:rsidRPr="00A87ADE">
        <w:t xml:space="preserve">-1: Enumeration </w:t>
      </w:r>
      <w:bookmarkStart w:id="1609" w:name="_Hlk529277328"/>
      <w:r w:rsidRPr="00A87ADE">
        <w:rPr>
          <w:noProof/>
        </w:rPr>
        <w:t>SMServiceType</w:t>
      </w:r>
      <w:bookmarkEnd w:id="160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610" w:name="_Hlk529277339"/>
            <w:r w:rsidRPr="00A87ADE">
              <w:rPr>
                <w:noProof/>
                <w:lang w:eastAsia="zh-CN"/>
              </w:rPr>
              <w:t>VAS4SMS_SHORT_MESSAGE_CONTENT_PROCESSING</w:t>
            </w:r>
            <w:bookmarkEnd w:id="161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611" w:name="_Hlk529277358"/>
            <w:r w:rsidRPr="00A87ADE">
              <w:rPr>
                <w:noProof/>
                <w:lang w:eastAsia="zh-CN"/>
              </w:rPr>
              <w:t>VAS4SMS_SHORT_MESSAGE_FORWARDING</w:t>
            </w:r>
            <w:bookmarkEnd w:id="161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612" w:name="_Hlk529277370"/>
            <w:r w:rsidRPr="00A87ADE">
              <w:rPr>
                <w:noProof/>
                <w:lang w:eastAsia="zh-CN"/>
              </w:rPr>
              <w:t xml:space="preserve">VAS4SMS_SHORT_MESSAGE_FORWARDING _MULTIPLE_SUBSCRIPTIONS </w:t>
            </w:r>
            <w:bookmarkEnd w:id="161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613" w:name="_Hlk529277383"/>
            <w:r w:rsidRPr="00A87ADE">
              <w:rPr>
                <w:noProof/>
                <w:lang w:eastAsia="zh-CN"/>
              </w:rPr>
              <w:t>VAS4SMS_SHORT_MESSAGE_FILTERING</w:t>
            </w:r>
            <w:bookmarkEnd w:id="161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614" w:name="_Hlk529277393"/>
            <w:r w:rsidRPr="00A87ADE">
              <w:rPr>
                <w:noProof/>
                <w:lang w:eastAsia="zh-CN"/>
              </w:rPr>
              <w:t>VAS4SMS_SHORT_MESSAGE_RECEIPT</w:t>
            </w:r>
            <w:bookmarkEnd w:id="161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615" w:name="_Hlk529277404"/>
            <w:r w:rsidRPr="00A87ADE">
              <w:rPr>
                <w:noProof/>
                <w:lang w:eastAsia="zh-CN"/>
              </w:rPr>
              <w:t>VAS4SMS_SHORT_MESSAGE_NETWORK_STORAGE</w:t>
            </w:r>
            <w:bookmarkEnd w:id="161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616" w:name="_Hlk529277414"/>
            <w:r w:rsidRPr="00A87ADE">
              <w:rPr>
                <w:noProof/>
                <w:lang w:eastAsia="zh-CN"/>
              </w:rPr>
              <w:t>VAS4SMS_SHORT_MESSAGE_TO_MULTIPLE_DESTINATIONS</w:t>
            </w:r>
            <w:bookmarkEnd w:id="161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617" w:name="_Hlk529277427"/>
            <w:r w:rsidRPr="00A87ADE">
              <w:rPr>
                <w:noProof/>
                <w:lang w:eastAsia="zh-CN"/>
              </w:rPr>
              <w:t>VAS4SMS_SHORT_MESSAGE_VIRTUAL_PRIVATE_NETWORK(VPN)</w:t>
            </w:r>
            <w:bookmarkEnd w:id="161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618" w:name="_Hlk529277451"/>
            <w:r w:rsidRPr="00A87ADE">
              <w:rPr>
                <w:noProof/>
                <w:lang w:eastAsia="zh-CN"/>
              </w:rPr>
              <w:t>VAS4SMS_SHORT_MESSAGE</w:t>
            </w:r>
            <w:r w:rsidRPr="00A234B0">
              <w:rPr>
                <w:noProof/>
                <w:lang w:eastAsia="zh-CN"/>
              </w:rPr>
              <w:t>_AUTO</w:t>
            </w:r>
            <w:r w:rsidRPr="00A87ADE">
              <w:rPr>
                <w:noProof/>
                <w:lang w:eastAsia="zh-CN"/>
              </w:rPr>
              <w:t>_REPLY</w:t>
            </w:r>
            <w:bookmarkEnd w:id="161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619" w:name="_Hlk529277477"/>
            <w:r w:rsidRPr="00A87ADE">
              <w:rPr>
                <w:noProof/>
                <w:lang w:eastAsia="zh-CN"/>
              </w:rPr>
              <w:t>VAS4SMS_SHORT_MESSAGE_PERSONAL_SIGNATURE</w:t>
            </w:r>
            <w:bookmarkEnd w:id="161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620" w:name="_Hlk529277495"/>
            <w:r w:rsidRPr="00A87ADE">
              <w:rPr>
                <w:noProof/>
                <w:lang w:eastAsia="zh-CN"/>
              </w:rPr>
              <w:t>VAS4SMS_SHORT_MESSAGE_DEFERRED_DELIVERY</w:t>
            </w:r>
            <w:bookmarkEnd w:id="162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621" w:name="_CR6_1_6_3_26"/>
      <w:bookmarkStart w:id="1622" w:name="_Toc20227352"/>
      <w:bookmarkStart w:id="1623" w:name="_Toc27749593"/>
      <w:bookmarkStart w:id="1624" w:name="_Toc28709520"/>
      <w:bookmarkStart w:id="1625" w:name="_Toc44671140"/>
      <w:bookmarkStart w:id="1626" w:name="_Toc51919061"/>
      <w:bookmarkStart w:id="1627" w:name="_Toc187413306"/>
      <w:bookmarkEnd w:id="1621"/>
      <w:r w:rsidRPr="00A87ADE">
        <w:t>6.1.6.3.</w:t>
      </w:r>
      <w:r>
        <w:t>26</w:t>
      </w:r>
      <w:r w:rsidRPr="00A87ADE">
        <w:tab/>
        <w:t>Enumeration: ReplyPathRequested</w:t>
      </w:r>
      <w:bookmarkEnd w:id="1622"/>
      <w:bookmarkEnd w:id="1623"/>
      <w:bookmarkEnd w:id="1624"/>
      <w:bookmarkEnd w:id="1625"/>
      <w:bookmarkEnd w:id="1626"/>
      <w:bookmarkEnd w:id="1627"/>
    </w:p>
    <w:p w14:paraId="3E7DB5C6" w14:textId="77777777" w:rsidR="004E2C21" w:rsidRPr="00A87ADE" w:rsidRDefault="004E2C21" w:rsidP="004E2C21">
      <w:pPr>
        <w:pStyle w:val="TH"/>
      </w:pPr>
      <w:bookmarkStart w:id="1628" w:name="_CRTable6_1_6_3_261"/>
      <w:r w:rsidRPr="00A87ADE">
        <w:t>Table </w:t>
      </w:r>
      <w:bookmarkEnd w:id="1628"/>
      <w:r w:rsidRPr="00A87ADE">
        <w:t>6.1.6.3.</w:t>
      </w:r>
      <w:r>
        <w:t>26</w:t>
      </w:r>
      <w:r w:rsidRPr="00A87ADE">
        <w:t xml:space="preserve">-1: Enumeration </w:t>
      </w:r>
      <w:bookmarkStart w:id="1629" w:name="_Hlk529277582"/>
      <w:r w:rsidRPr="00A87ADE">
        <w:t>ReplyPathRequested</w:t>
      </w:r>
      <w:bookmarkEnd w:id="162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630" w:name="_Hlk529277595"/>
            <w:r w:rsidRPr="00A87ADE">
              <w:rPr>
                <w:noProof/>
              </w:rPr>
              <w:t>NO_REPLY_PATH_SET</w:t>
            </w:r>
            <w:bookmarkEnd w:id="16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631" w:name="_Hlk529277605"/>
            <w:r w:rsidRPr="00A87ADE">
              <w:rPr>
                <w:noProof/>
              </w:rPr>
              <w:t>REPLY_PATH_SET</w:t>
            </w:r>
            <w:bookmarkEnd w:id="163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632" w:name="_CR6_1_6_3_27"/>
      <w:bookmarkStart w:id="1633" w:name="_Toc20227353"/>
      <w:bookmarkStart w:id="1634" w:name="_Toc27749594"/>
      <w:bookmarkStart w:id="1635" w:name="_Toc28709521"/>
      <w:bookmarkStart w:id="1636" w:name="_Toc44671141"/>
      <w:bookmarkStart w:id="1637" w:name="_Toc51919062"/>
      <w:bookmarkStart w:id="1638" w:name="_Toc187413307"/>
      <w:bookmarkEnd w:id="1632"/>
      <w:r w:rsidRPr="00A87ADE">
        <w:t>6.1.6.3.</w:t>
      </w:r>
      <w:r>
        <w:t>27</w:t>
      </w:r>
      <w:r w:rsidRPr="00A87ADE">
        <w:tab/>
        <w:t xml:space="preserve">Enumeration: </w:t>
      </w:r>
      <w:r>
        <w:t>DnnSelectionMode</w:t>
      </w:r>
      <w:bookmarkEnd w:id="1633"/>
      <w:bookmarkEnd w:id="1634"/>
      <w:bookmarkEnd w:id="1635"/>
      <w:bookmarkEnd w:id="1636"/>
      <w:bookmarkEnd w:id="1637"/>
      <w:bookmarkEnd w:id="1638"/>
    </w:p>
    <w:p w14:paraId="36FA388D" w14:textId="77777777" w:rsidR="008809F1" w:rsidRDefault="008809F1" w:rsidP="008809F1">
      <w:pPr>
        <w:pStyle w:val="TH"/>
      </w:pPr>
      <w:bookmarkStart w:id="1639" w:name="_CRTable6_1_6_3_271"/>
      <w:r>
        <w:t>Table </w:t>
      </w:r>
      <w:bookmarkEnd w:id="1639"/>
      <w:r>
        <w:t>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640" w:name="_CR6_1_6_3_28"/>
      <w:bookmarkStart w:id="1641" w:name="_Toc20227354"/>
      <w:bookmarkStart w:id="1642" w:name="_Toc27749595"/>
      <w:bookmarkStart w:id="1643" w:name="_Toc28709522"/>
      <w:bookmarkStart w:id="1644" w:name="_Toc44671142"/>
      <w:bookmarkStart w:id="1645" w:name="_Toc51919063"/>
      <w:bookmarkStart w:id="1646" w:name="_Toc187413308"/>
      <w:bookmarkEnd w:id="1640"/>
      <w:r w:rsidRPr="00C10951">
        <w:t>6.1.6.3.</w:t>
      </w:r>
      <w:r>
        <w:t>28</w:t>
      </w:r>
      <w:r w:rsidRPr="00C10951">
        <w:tab/>
        <w:t xml:space="preserve">Enumeration: </w:t>
      </w:r>
      <w:r w:rsidRPr="008D44B1">
        <w:t>Event</w:t>
      </w:r>
      <w:r>
        <w:t>Type</w:t>
      </w:r>
      <w:bookmarkEnd w:id="1641"/>
      <w:bookmarkEnd w:id="1642"/>
      <w:bookmarkEnd w:id="1643"/>
      <w:bookmarkEnd w:id="1644"/>
      <w:bookmarkEnd w:id="1645"/>
      <w:bookmarkEnd w:id="1646"/>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647" w:name="_CR6_1_6_3_29"/>
      <w:bookmarkStart w:id="1648" w:name="_Toc27749596"/>
      <w:bookmarkStart w:id="1649" w:name="_Toc28709523"/>
      <w:bookmarkStart w:id="1650" w:name="_Toc44671143"/>
      <w:bookmarkStart w:id="1651" w:name="_Toc51919064"/>
      <w:bookmarkStart w:id="1652" w:name="_Toc187413309"/>
      <w:bookmarkEnd w:id="1647"/>
      <w:r w:rsidRPr="00BD6F46">
        <w:lastRenderedPageBreak/>
        <w:t>6.1.6.3.</w:t>
      </w:r>
      <w:r>
        <w:t>29</w:t>
      </w:r>
      <w:r w:rsidRPr="00BD6F46">
        <w:tab/>
        <w:t xml:space="preserve">Enumeration: </w:t>
      </w:r>
      <w:r w:rsidRPr="004106A7">
        <w:rPr>
          <w:lang w:eastAsia="zh-CN" w:bidi="ar-IQ"/>
        </w:rPr>
        <w:t>MICOModeIndication</w:t>
      </w:r>
      <w:bookmarkEnd w:id="1648"/>
      <w:bookmarkEnd w:id="1649"/>
      <w:bookmarkEnd w:id="1650"/>
      <w:bookmarkEnd w:id="1651"/>
      <w:bookmarkEnd w:id="1652"/>
    </w:p>
    <w:p w14:paraId="3625D7C1" w14:textId="77777777" w:rsidR="00DF2EA5" w:rsidRPr="00BD6F46" w:rsidRDefault="00DF2EA5" w:rsidP="00DF2EA5">
      <w:pPr>
        <w:pStyle w:val="TH"/>
      </w:pPr>
      <w:bookmarkStart w:id="1653" w:name="_CRTable6_1_6_3_291"/>
      <w:r w:rsidRPr="00BD6F46">
        <w:t>Table </w:t>
      </w:r>
      <w:bookmarkEnd w:id="1653"/>
      <w:r w:rsidRPr="00BD6F46">
        <w:t>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654"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654"/>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655" w:name="_CR6_1_6_3_30"/>
      <w:bookmarkStart w:id="1656" w:name="_Toc27749597"/>
      <w:bookmarkStart w:id="1657" w:name="_Toc28709524"/>
      <w:bookmarkStart w:id="1658" w:name="_Toc44671144"/>
      <w:bookmarkStart w:id="1659" w:name="_Toc51919065"/>
      <w:bookmarkStart w:id="1660" w:name="_Toc187413310"/>
      <w:bookmarkEnd w:id="1655"/>
      <w:r w:rsidRPr="00BD6F46">
        <w:t>6.1.6.3.</w:t>
      </w:r>
      <w:r>
        <w:t>30</w:t>
      </w:r>
      <w:r w:rsidRPr="00BD6F46">
        <w:tab/>
        <w:t xml:space="preserve">Enumeration: </w:t>
      </w:r>
      <w:r>
        <w:rPr>
          <w:lang w:eastAsia="zh-CN" w:bidi="ar-IQ"/>
        </w:rPr>
        <w:t>RegistrationMessageType</w:t>
      </w:r>
      <w:bookmarkEnd w:id="1656"/>
      <w:bookmarkEnd w:id="1657"/>
      <w:bookmarkEnd w:id="1658"/>
      <w:bookmarkEnd w:id="1659"/>
      <w:bookmarkEnd w:id="1660"/>
    </w:p>
    <w:p w14:paraId="3F9E0064" w14:textId="77777777" w:rsidR="005F5147" w:rsidRPr="00BD6F46" w:rsidRDefault="005F5147" w:rsidP="005F5147">
      <w:pPr>
        <w:pStyle w:val="TH"/>
      </w:pPr>
      <w:bookmarkStart w:id="1661" w:name="_CRTable6_1_6_3_301"/>
      <w:r w:rsidRPr="00BD6F46">
        <w:t>Table </w:t>
      </w:r>
      <w:bookmarkEnd w:id="1661"/>
      <w:r w:rsidRPr="00BD6F46">
        <w:t>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662" w:name="_CR6_1_6_3_31"/>
      <w:bookmarkStart w:id="1663" w:name="_Toc27749598"/>
      <w:bookmarkStart w:id="1664" w:name="_Toc28709525"/>
      <w:bookmarkStart w:id="1665" w:name="_Toc44671145"/>
      <w:bookmarkStart w:id="1666" w:name="_Toc51919066"/>
      <w:bookmarkStart w:id="1667" w:name="_Toc187413311"/>
      <w:bookmarkEnd w:id="1662"/>
      <w:r w:rsidRPr="00BD6F46">
        <w:t>6.1.6.3.</w:t>
      </w:r>
      <w:r>
        <w:t>31</w:t>
      </w:r>
      <w:r w:rsidRPr="00BD6F46">
        <w:tab/>
        <w:t xml:space="preserve">Enumeration: </w:t>
      </w:r>
      <w:r>
        <w:rPr>
          <w:lang w:eastAsia="zh-CN"/>
        </w:rPr>
        <w:t>S</w:t>
      </w:r>
      <w:r w:rsidRPr="003B2883">
        <w:rPr>
          <w:lang w:eastAsia="zh-CN"/>
        </w:rPr>
        <w:t>ms</w:t>
      </w:r>
      <w:r>
        <w:rPr>
          <w:lang w:eastAsia="zh-CN"/>
        </w:rPr>
        <w:t>Indication</w:t>
      </w:r>
      <w:bookmarkEnd w:id="1663"/>
      <w:bookmarkEnd w:id="1664"/>
      <w:bookmarkEnd w:id="1665"/>
      <w:bookmarkEnd w:id="1666"/>
      <w:bookmarkEnd w:id="1667"/>
    </w:p>
    <w:p w14:paraId="4A0FC225" w14:textId="77777777" w:rsidR="005F5147" w:rsidRPr="00BD6F46" w:rsidRDefault="005F5147" w:rsidP="005F5147">
      <w:pPr>
        <w:pStyle w:val="TH"/>
      </w:pPr>
      <w:bookmarkStart w:id="1668" w:name="_CRTable6_1_6_3_311"/>
      <w:r w:rsidRPr="00BD6F46">
        <w:t>Table </w:t>
      </w:r>
      <w:bookmarkEnd w:id="1668"/>
      <w:r w:rsidRPr="00BD6F46">
        <w:t>6.1.6.3.</w:t>
      </w:r>
      <w:r w:rsidR="009822E1">
        <w:t>31</w:t>
      </w:r>
      <w:r w:rsidRPr="00BD6F46">
        <w:t xml:space="preserve">-1: Enumeration </w:t>
      </w:r>
      <w:bookmarkStart w:id="1669" w:name="_Hlk23847186"/>
      <w:r>
        <w:rPr>
          <w:lang w:eastAsia="zh-CN"/>
        </w:rPr>
        <w:t>S</w:t>
      </w:r>
      <w:r w:rsidRPr="003B2883">
        <w:rPr>
          <w:lang w:eastAsia="zh-CN"/>
        </w:rPr>
        <w:t>ms</w:t>
      </w:r>
      <w:r>
        <w:rPr>
          <w:lang w:eastAsia="zh-CN"/>
        </w:rPr>
        <w:t>Indication</w:t>
      </w:r>
      <w:bookmarkEnd w:id="1669"/>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670"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670"/>
    </w:tbl>
    <w:p w14:paraId="58B7E232" w14:textId="77777777" w:rsidR="005F5147" w:rsidRDefault="005F5147" w:rsidP="005F5147"/>
    <w:p w14:paraId="216D6C76" w14:textId="77777777" w:rsidR="00507A6B" w:rsidRPr="00BA36BA" w:rsidRDefault="00507A6B" w:rsidP="00507A6B">
      <w:pPr>
        <w:pStyle w:val="Heading5"/>
      </w:pPr>
      <w:bookmarkStart w:id="1671" w:name="_CR6_1_6_3_32"/>
      <w:bookmarkStart w:id="1672" w:name="_Toc27749599"/>
      <w:bookmarkStart w:id="1673" w:name="_Toc28709526"/>
      <w:bookmarkStart w:id="1674" w:name="_Toc44671146"/>
      <w:bookmarkStart w:id="1675" w:name="_Toc51919067"/>
      <w:bookmarkStart w:id="1676" w:name="_Toc187413312"/>
      <w:bookmarkEnd w:id="1671"/>
      <w:r w:rsidRPr="00BA36BA">
        <w:t>6.1.6.3.</w:t>
      </w:r>
      <w:r>
        <w:t>32</w:t>
      </w:r>
      <w:r w:rsidRPr="00BA36BA">
        <w:tab/>
        <w:t xml:space="preserve">Enumeration: </w:t>
      </w:r>
      <w:r w:rsidRPr="00BA36BA">
        <w:rPr>
          <w:lang w:eastAsia="zh-CN"/>
        </w:rPr>
        <w:t>APIDirection</w:t>
      </w:r>
      <w:bookmarkEnd w:id="1672"/>
      <w:bookmarkEnd w:id="1673"/>
      <w:bookmarkEnd w:id="1674"/>
      <w:bookmarkEnd w:id="1675"/>
      <w:bookmarkEnd w:id="1676"/>
    </w:p>
    <w:p w14:paraId="7DE6AB9A" w14:textId="77777777" w:rsidR="00507A6B" w:rsidRPr="00BA36BA" w:rsidRDefault="00507A6B" w:rsidP="0026330D">
      <w:pPr>
        <w:pStyle w:val="TH"/>
      </w:pPr>
      <w:bookmarkStart w:id="1677" w:name="_CRTable6_1_6_3_321"/>
      <w:r w:rsidRPr="00BA36BA">
        <w:t>Table </w:t>
      </w:r>
      <w:bookmarkEnd w:id="1677"/>
      <w:r w:rsidRPr="00BA36BA">
        <w:t>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678" w:name="_CR6_1_6_3_33"/>
      <w:bookmarkStart w:id="1679" w:name="_Toc51919068"/>
      <w:bookmarkStart w:id="1680" w:name="_Toc187413313"/>
      <w:bookmarkEnd w:id="16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679"/>
      <w:bookmarkEnd w:id="1680"/>
    </w:p>
    <w:p w14:paraId="62799761" w14:textId="77777777" w:rsidR="00287DAA" w:rsidRDefault="00287DAA" w:rsidP="0026330D">
      <w:pPr>
        <w:pStyle w:val="TH"/>
      </w:pPr>
      <w:bookmarkStart w:id="1681" w:name="_CRTable6_1_6_3_331"/>
      <w:r w:rsidRPr="00BD6F46">
        <w:t>Table </w:t>
      </w:r>
      <w:bookmarkEnd w:id="16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682" w:name="_CR6_1_6_3_34"/>
      <w:bookmarkStart w:id="1683" w:name="_Toc51919069"/>
      <w:bookmarkStart w:id="1684" w:name="_Toc187413314"/>
      <w:bookmarkEnd w:id="1682"/>
      <w:r w:rsidRPr="00BA36BA">
        <w:t>6.1.6.3.</w:t>
      </w:r>
      <w:r>
        <w:t>34</w:t>
      </w:r>
      <w:r w:rsidRPr="00BA36BA">
        <w:tab/>
        <w:t xml:space="preserve">Enumeration: </w:t>
      </w:r>
      <w:r>
        <w:rPr>
          <w:lang w:eastAsia="zh-CN"/>
        </w:rPr>
        <w:t>ManagementOperationStatus</w:t>
      </w:r>
      <w:bookmarkEnd w:id="1683"/>
      <w:bookmarkEnd w:id="1684"/>
    </w:p>
    <w:p w14:paraId="5CE2CDBA" w14:textId="77777777" w:rsidR="00FB316B" w:rsidRPr="00BA36BA" w:rsidRDefault="00FB316B" w:rsidP="0026330D">
      <w:pPr>
        <w:pStyle w:val="TH"/>
      </w:pPr>
      <w:bookmarkStart w:id="1685" w:name="_CRTable6_1_6_3_341"/>
      <w:r w:rsidRPr="00BA36BA">
        <w:t>Table </w:t>
      </w:r>
      <w:bookmarkEnd w:id="1685"/>
      <w:r w:rsidRPr="00BA36BA">
        <w:t>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686" w:name="_Toc20227355"/>
    </w:p>
    <w:p w14:paraId="08D26D9E" w14:textId="77777777" w:rsidR="00F85739" w:rsidRDefault="00F85739" w:rsidP="00780D71">
      <w:pPr>
        <w:pStyle w:val="Heading5"/>
      </w:pPr>
      <w:bookmarkStart w:id="1687" w:name="_CR6_1_6_3_35"/>
      <w:bookmarkStart w:id="1688" w:name="_Toc187413315"/>
      <w:bookmarkEnd w:id="1687"/>
      <w:r>
        <w:lastRenderedPageBreak/>
        <w:t>6.1.6.3.</w:t>
      </w:r>
      <w:bookmarkStart w:id="1689" w:name="_Toc59020167"/>
      <w:r>
        <w:rPr>
          <w:lang w:eastAsia="zh-CN"/>
        </w:rPr>
        <w:t>35</w:t>
      </w:r>
      <w:r>
        <w:tab/>
        <w:t xml:space="preserve">Enumeration: </w:t>
      </w:r>
      <w:bookmarkEnd w:id="1689"/>
      <w:r>
        <w:t>IMSNodeFunctionality</w:t>
      </w:r>
      <w:bookmarkEnd w:id="1688"/>
    </w:p>
    <w:p w14:paraId="0BC3F8E7" w14:textId="77777777" w:rsidR="00F85739" w:rsidRDefault="00F85739" w:rsidP="00625470">
      <w:pPr>
        <w:pStyle w:val="TH"/>
      </w:pPr>
      <w:bookmarkStart w:id="1690" w:name="_CRTable6_1_6_3_351"/>
      <w:r>
        <w:t>Table </w:t>
      </w:r>
      <w:bookmarkEnd w:id="1690"/>
      <w:r>
        <w:t>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691" w:name="_CR6_1_6_3_36"/>
      <w:bookmarkStart w:id="1692" w:name="_Toc187413316"/>
      <w:bookmarkEnd w:id="1691"/>
      <w:r w:rsidRPr="00BD6F46">
        <w:t>6.1.6.3.</w:t>
      </w:r>
      <w:r>
        <w:t>36</w:t>
      </w:r>
      <w:r w:rsidRPr="00BD6F46">
        <w:tab/>
        <w:t xml:space="preserve">Enumeration: </w:t>
      </w:r>
      <w:r>
        <w:rPr>
          <w:lang w:eastAsia="zh-CN"/>
        </w:rPr>
        <w:t>R</w:t>
      </w:r>
      <w:r w:rsidRPr="009D5962">
        <w:rPr>
          <w:lang w:eastAsia="zh-CN"/>
        </w:rPr>
        <w:t>edundantTransmissionType</w:t>
      </w:r>
      <w:bookmarkEnd w:id="1692"/>
    </w:p>
    <w:p w14:paraId="6B028F11" w14:textId="77777777" w:rsidR="00046FC1" w:rsidRPr="00BD6F46" w:rsidRDefault="00046FC1" w:rsidP="00046FC1">
      <w:pPr>
        <w:pStyle w:val="TH"/>
      </w:pPr>
      <w:bookmarkStart w:id="1693" w:name="_CRTable6_1_6_3_361"/>
      <w:r w:rsidRPr="00BD6F46">
        <w:t>Table </w:t>
      </w:r>
      <w:bookmarkEnd w:id="1693"/>
      <w:r w:rsidRPr="00BD6F46">
        <w:t>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694" w:name="_CR6_1_6_3_37"/>
      <w:bookmarkStart w:id="1695" w:name="_Toc187413317"/>
      <w:bookmarkEnd w:id="1694"/>
      <w:r>
        <w:t>6.1.6.3.</w:t>
      </w:r>
      <w:r>
        <w:rPr>
          <w:lang w:eastAsia="zh-CN"/>
        </w:rPr>
        <w:t>37</w:t>
      </w:r>
      <w:r>
        <w:tab/>
        <w:t>Enumeration: RoleOfIMSNode</w:t>
      </w:r>
      <w:bookmarkEnd w:id="1695"/>
    </w:p>
    <w:p w14:paraId="0D6ED54E" w14:textId="77777777" w:rsidR="00D21384" w:rsidRDefault="00D21384" w:rsidP="00625470">
      <w:pPr>
        <w:pStyle w:val="TH"/>
      </w:pPr>
      <w:bookmarkStart w:id="1696" w:name="_CRTable6_1_6_3_371"/>
      <w:r>
        <w:t>Table </w:t>
      </w:r>
      <w:bookmarkEnd w:id="1696"/>
      <w:r>
        <w:t>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697" w:name="_CR6_1_6_3_38"/>
      <w:bookmarkStart w:id="1698" w:name="_Toc187413318"/>
      <w:bookmarkEnd w:id="1697"/>
      <w:r>
        <w:t>6.1.6.3.38</w:t>
      </w:r>
      <w:r>
        <w:tab/>
        <w:t>Enumeration: IMSSessionPriority</w:t>
      </w:r>
      <w:bookmarkEnd w:id="1698"/>
    </w:p>
    <w:p w14:paraId="6E38DB6A" w14:textId="77777777" w:rsidR="00D21384" w:rsidRDefault="00D21384" w:rsidP="00625470">
      <w:pPr>
        <w:pStyle w:val="TH"/>
      </w:pPr>
      <w:bookmarkStart w:id="1699" w:name="_CRTable6_1_6_3_381"/>
      <w:r>
        <w:t>Table </w:t>
      </w:r>
      <w:bookmarkEnd w:id="1699"/>
      <w:r>
        <w:t>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700" w:name="_CR6_1_6_3_39"/>
      <w:bookmarkStart w:id="1701" w:name="_Toc187413319"/>
      <w:bookmarkEnd w:id="1700"/>
      <w:r>
        <w:lastRenderedPageBreak/>
        <w:t>6.1.6.3.</w:t>
      </w:r>
      <w:r>
        <w:rPr>
          <w:lang w:eastAsia="zh-CN"/>
        </w:rPr>
        <w:t>39</w:t>
      </w:r>
      <w:r>
        <w:tab/>
        <w:t>Enumeration: MediaInitiatorFlag</w:t>
      </w:r>
      <w:bookmarkEnd w:id="1701"/>
    </w:p>
    <w:p w14:paraId="72160CC0" w14:textId="77777777" w:rsidR="00D21384" w:rsidRDefault="00D21384" w:rsidP="00625470">
      <w:pPr>
        <w:pStyle w:val="TH"/>
      </w:pPr>
      <w:bookmarkStart w:id="1702" w:name="_CRTable6_1_6_3_391"/>
      <w:r>
        <w:t>Table </w:t>
      </w:r>
      <w:bookmarkEnd w:id="1702"/>
      <w:r>
        <w:t>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703" w:name="_CR6_1_6_3_40"/>
      <w:bookmarkStart w:id="1704" w:name="_Toc187413320"/>
      <w:bookmarkEnd w:id="1703"/>
      <w:r>
        <w:t>6.1.6.3.40</w:t>
      </w:r>
      <w:r>
        <w:tab/>
        <w:t>Enumeration: SDPType</w:t>
      </w:r>
      <w:bookmarkEnd w:id="1704"/>
    </w:p>
    <w:p w14:paraId="1E86FFB7" w14:textId="77777777" w:rsidR="00D21384" w:rsidRDefault="00D21384" w:rsidP="00625470">
      <w:pPr>
        <w:pStyle w:val="TH"/>
      </w:pPr>
      <w:bookmarkStart w:id="1705" w:name="_CRTable6_1_6_3_401"/>
      <w:r>
        <w:t>Table </w:t>
      </w:r>
      <w:bookmarkEnd w:id="1705"/>
      <w:r>
        <w:t>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706" w:name="_CR6_1_6_3_41"/>
      <w:bookmarkStart w:id="1707" w:name="_Toc187413321"/>
      <w:bookmarkEnd w:id="1706"/>
      <w:r>
        <w:t>6.1.6.3.41</w:t>
      </w:r>
      <w:r>
        <w:tab/>
        <w:t>Enumeration: OriginatorPartyType</w:t>
      </w:r>
      <w:bookmarkEnd w:id="1707"/>
    </w:p>
    <w:p w14:paraId="2AD0D6F0" w14:textId="77777777" w:rsidR="00D21384" w:rsidRDefault="00D21384" w:rsidP="00625470">
      <w:pPr>
        <w:pStyle w:val="TH"/>
      </w:pPr>
      <w:bookmarkStart w:id="1708" w:name="_CRTable6_1_6_3_411"/>
      <w:r>
        <w:t>Table </w:t>
      </w:r>
      <w:bookmarkEnd w:id="1708"/>
      <w:r>
        <w:t>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709" w:name="_CR6_1_6_3_42"/>
      <w:bookmarkStart w:id="1710" w:name="_Toc187413322"/>
      <w:bookmarkEnd w:id="1709"/>
      <w:r>
        <w:t>6.1.6.3.42</w:t>
      </w:r>
      <w:r>
        <w:tab/>
        <w:t>Enumeration: AccessTransferType</w:t>
      </w:r>
      <w:bookmarkEnd w:id="1710"/>
    </w:p>
    <w:p w14:paraId="79ADAD19" w14:textId="77777777" w:rsidR="00D21384" w:rsidRDefault="00D21384" w:rsidP="00625470">
      <w:pPr>
        <w:pStyle w:val="TH"/>
      </w:pPr>
      <w:bookmarkStart w:id="1711" w:name="_CRTable6_1_6_3_421"/>
      <w:r>
        <w:t>Table </w:t>
      </w:r>
      <w:bookmarkEnd w:id="1711"/>
      <w:r>
        <w:t>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712" w:name="_CR6_1_6_3_43"/>
      <w:bookmarkStart w:id="1713" w:name="_Toc187413323"/>
      <w:bookmarkEnd w:id="1712"/>
      <w:r>
        <w:t>6.1.6.3.</w:t>
      </w:r>
      <w:r>
        <w:rPr>
          <w:lang w:eastAsia="zh-CN"/>
        </w:rPr>
        <w:t>43</w:t>
      </w:r>
      <w:r>
        <w:tab/>
        <w:t>Enumeration: UETransferType</w:t>
      </w:r>
      <w:bookmarkEnd w:id="1713"/>
    </w:p>
    <w:p w14:paraId="7D198ED0" w14:textId="77777777" w:rsidR="00D21384" w:rsidRDefault="00D21384" w:rsidP="00625470">
      <w:pPr>
        <w:pStyle w:val="TH"/>
      </w:pPr>
      <w:bookmarkStart w:id="1714" w:name="_CRTable6_1_6_3_431"/>
      <w:r>
        <w:t>Table </w:t>
      </w:r>
      <w:bookmarkEnd w:id="1714"/>
      <w:r>
        <w:t>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715" w:name="_CR6_1_6_3_44"/>
      <w:bookmarkStart w:id="1716" w:name="_Toc187413324"/>
      <w:bookmarkEnd w:id="1715"/>
      <w:r>
        <w:t>6.1.6.3.</w:t>
      </w:r>
      <w:r>
        <w:rPr>
          <w:lang w:eastAsia="zh-CN"/>
        </w:rPr>
        <w:t>44</w:t>
      </w:r>
      <w:r>
        <w:tab/>
        <w:t>Enumeration: NNISessionDirection</w:t>
      </w:r>
      <w:bookmarkEnd w:id="1716"/>
    </w:p>
    <w:p w14:paraId="06DD3D4C" w14:textId="77777777" w:rsidR="00D21384" w:rsidRDefault="00D21384" w:rsidP="00625470">
      <w:pPr>
        <w:pStyle w:val="TH"/>
      </w:pPr>
      <w:bookmarkStart w:id="1717" w:name="_CRTable6_1_6_3_441"/>
      <w:r>
        <w:t>Table </w:t>
      </w:r>
      <w:bookmarkEnd w:id="1717"/>
      <w:r>
        <w:t>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718" w:name="_CR6_1_6_3_45"/>
      <w:bookmarkStart w:id="1719" w:name="_Toc187413325"/>
      <w:bookmarkEnd w:id="1718"/>
      <w:r>
        <w:t>6.1.6.3.</w:t>
      </w:r>
      <w:r>
        <w:rPr>
          <w:lang w:eastAsia="zh-CN"/>
        </w:rPr>
        <w:t>45</w:t>
      </w:r>
      <w:r>
        <w:tab/>
        <w:t xml:space="preserve">Enumeration: </w:t>
      </w:r>
      <w:bookmarkStart w:id="1720" w:name="_Hlk83811767"/>
      <w:r>
        <w:t>NNIType</w:t>
      </w:r>
      <w:bookmarkEnd w:id="1719"/>
      <w:bookmarkEnd w:id="1720"/>
    </w:p>
    <w:p w14:paraId="0DF5EEDA" w14:textId="77777777" w:rsidR="00D21384" w:rsidRDefault="00D21384" w:rsidP="00625470">
      <w:pPr>
        <w:pStyle w:val="TH"/>
      </w:pPr>
      <w:bookmarkStart w:id="1721" w:name="_CRTable6_1_6_3_451"/>
      <w:r>
        <w:t>Table </w:t>
      </w:r>
      <w:bookmarkEnd w:id="1721"/>
      <w:r>
        <w:t>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722" w:name="_CR6_1_6_3_46"/>
      <w:bookmarkStart w:id="1723" w:name="_Toc187413326"/>
      <w:bookmarkEnd w:id="1722"/>
      <w:r>
        <w:t>6.1.6.3.</w:t>
      </w:r>
      <w:r>
        <w:rPr>
          <w:lang w:eastAsia="zh-CN"/>
        </w:rPr>
        <w:t>46</w:t>
      </w:r>
      <w:r>
        <w:tab/>
        <w:t>Enumeration: NNIRelationshipMode</w:t>
      </w:r>
      <w:bookmarkEnd w:id="1723"/>
    </w:p>
    <w:p w14:paraId="105785A1" w14:textId="77777777" w:rsidR="00D21384" w:rsidRDefault="00D21384" w:rsidP="00625470">
      <w:pPr>
        <w:pStyle w:val="TH"/>
      </w:pPr>
      <w:bookmarkStart w:id="1724" w:name="_CRTable6_1_6_3_461"/>
      <w:r>
        <w:t>Table </w:t>
      </w:r>
      <w:bookmarkEnd w:id="1724"/>
      <w:r>
        <w:t>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725" w:name="_CR6_1_6_3_47"/>
      <w:bookmarkStart w:id="1726" w:name="_Toc187413327"/>
      <w:bookmarkEnd w:id="1725"/>
      <w:r>
        <w:t>6.1.6.3.</w:t>
      </w:r>
      <w:r>
        <w:rPr>
          <w:lang w:eastAsia="zh-CN"/>
        </w:rPr>
        <w:t>47</w:t>
      </w:r>
      <w:r>
        <w:tab/>
        <w:t>Enumeration: TADIdentifier</w:t>
      </w:r>
      <w:bookmarkEnd w:id="1726"/>
    </w:p>
    <w:p w14:paraId="05FF1B88" w14:textId="77777777" w:rsidR="00D21384" w:rsidRDefault="00D21384" w:rsidP="00625470">
      <w:pPr>
        <w:pStyle w:val="TH"/>
      </w:pPr>
      <w:bookmarkStart w:id="1727" w:name="_CRTable6_1_6_3_471"/>
      <w:r>
        <w:t>Table </w:t>
      </w:r>
      <w:bookmarkEnd w:id="1727"/>
      <w:r>
        <w:t>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728" w:name="_CR6_1_6_3_48"/>
      <w:bookmarkStart w:id="1729" w:name="_Toc187413328"/>
      <w:bookmarkEnd w:id="1728"/>
      <w:r w:rsidRPr="00BD6F46">
        <w:lastRenderedPageBreak/>
        <w:t>6.1.6.3.</w:t>
      </w:r>
      <w:r>
        <w:t>48</w:t>
      </w:r>
      <w:r w:rsidRPr="00BD6F46">
        <w:tab/>
        <w:t xml:space="preserve">Enumeration: </w:t>
      </w:r>
      <w:r>
        <w:t>V</w:t>
      </w:r>
      <w:r w:rsidRPr="0019083B">
        <w:t>ariablePart</w:t>
      </w:r>
      <w:r>
        <w:t>Type</w:t>
      </w:r>
      <w:bookmarkEnd w:id="1729"/>
    </w:p>
    <w:p w14:paraId="3BE28A1E" w14:textId="77777777" w:rsidR="00F202CB" w:rsidRPr="00BD6F46" w:rsidRDefault="00F202CB" w:rsidP="00F202CB">
      <w:pPr>
        <w:pStyle w:val="TH"/>
      </w:pPr>
      <w:bookmarkStart w:id="1730" w:name="_CRTable6_1_6_3_481"/>
      <w:r w:rsidRPr="00BD6F46">
        <w:t>Table </w:t>
      </w:r>
      <w:bookmarkEnd w:id="1730"/>
      <w:r w:rsidRPr="00BD6F46">
        <w:t>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731" w:name="_CR6_1_6_3_49"/>
      <w:bookmarkStart w:id="1732" w:name="_Toc187413329"/>
      <w:bookmarkEnd w:id="1731"/>
      <w:r w:rsidRPr="00BD6F46">
        <w:t>6.1.6.3.</w:t>
      </w:r>
      <w:r>
        <w:t>49</w:t>
      </w:r>
      <w:r w:rsidRPr="00BD6F46">
        <w:tab/>
        <w:t xml:space="preserve">Enumeration: </w:t>
      </w:r>
      <w:r w:rsidRPr="00AF02C0">
        <w:t>QuotaConsumptionIndicator</w:t>
      </w:r>
      <w:bookmarkEnd w:id="1732"/>
    </w:p>
    <w:p w14:paraId="252316EF" w14:textId="77777777" w:rsidR="00F202CB" w:rsidRPr="00BD6F46" w:rsidRDefault="00F202CB" w:rsidP="00F202CB">
      <w:pPr>
        <w:pStyle w:val="TH"/>
      </w:pPr>
      <w:bookmarkStart w:id="1733" w:name="_CRTable6_1_6_3_491"/>
      <w:r w:rsidRPr="00BD6F46">
        <w:t>Table </w:t>
      </w:r>
      <w:bookmarkEnd w:id="1733"/>
      <w:r w:rsidRPr="00BD6F46">
        <w:t>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734" w:name="_CR6_1_6_3_50"/>
      <w:bookmarkStart w:id="1735" w:name="_Toc187413330"/>
      <w:bookmarkEnd w:id="1734"/>
      <w:r w:rsidRPr="00BD6F46">
        <w:t>6.1.6.3.</w:t>
      </w:r>
      <w:r>
        <w:t>50</w:t>
      </w:r>
      <w:r w:rsidRPr="00BD6F46">
        <w:tab/>
        <w:t xml:space="preserve">Enumeration: </w:t>
      </w:r>
      <w:r w:rsidRPr="00AF02C0">
        <w:t>Play</w:t>
      </w:r>
      <w:r>
        <w:t>T</w:t>
      </w:r>
      <w:r w:rsidRPr="00AF02C0">
        <w:t>oParty</w:t>
      </w:r>
      <w:bookmarkEnd w:id="1735"/>
    </w:p>
    <w:p w14:paraId="0B9EC742" w14:textId="77777777" w:rsidR="00F202CB" w:rsidRPr="00BD6F46" w:rsidRDefault="00F202CB" w:rsidP="00F202CB">
      <w:pPr>
        <w:pStyle w:val="TH"/>
      </w:pPr>
      <w:bookmarkStart w:id="1736" w:name="_CRTable6_1_6_3_501"/>
      <w:r w:rsidRPr="00BD6F46">
        <w:t>Table </w:t>
      </w:r>
      <w:bookmarkEnd w:id="1736"/>
      <w:r w:rsidRPr="00BD6F46">
        <w:t>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737" w:name="_CR6_1_6_3_51"/>
      <w:bookmarkStart w:id="1738" w:name="_Toc187413331"/>
      <w:bookmarkEnd w:id="1737"/>
      <w:r w:rsidRPr="00BD6F46">
        <w:t>6.1.6.3.</w:t>
      </w:r>
      <w:r>
        <w:t>51</w:t>
      </w:r>
      <w:r w:rsidRPr="00BD6F46">
        <w:tab/>
        <w:t xml:space="preserve">Enumeration: </w:t>
      </w:r>
      <w:r>
        <w:t>AnnouncementP</w:t>
      </w:r>
      <w:r w:rsidRPr="00AF02C0">
        <w:t>rivacyIndicator</w:t>
      </w:r>
      <w:bookmarkEnd w:id="1738"/>
    </w:p>
    <w:p w14:paraId="552B9F35" w14:textId="77777777" w:rsidR="00F202CB" w:rsidRPr="00BD6F46" w:rsidRDefault="00F202CB" w:rsidP="00F202CB">
      <w:pPr>
        <w:pStyle w:val="TH"/>
      </w:pPr>
      <w:bookmarkStart w:id="1739" w:name="_CRTable6_1_6_3_511"/>
      <w:r w:rsidRPr="00BD6F46">
        <w:t>Table </w:t>
      </w:r>
      <w:bookmarkEnd w:id="1739"/>
      <w:r w:rsidRPr="00BD6F46">
        <w:t>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740" w:name="_CR6_1_6_3_52"/>
      <w:bookmarkStart w:id="1741" w:name="_Toc187413332"/>
      <w:bookmarkEnd w:id="1740"/>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741"/>
    </w:p>
    <w:p w14:paraId="267E818D" w14:textId="77777777" w:rsidR="00A02D5B" w:rsidRPr="00BD6F46" w:rsidRDefault="00A02D5B" w:rsidP="00A02D5B">
      <w:pPr>
        <w:pStyle w:val="TH"/>
      </w:pPr>
      <w:bookmarkStart w:id="1742" w:name="_CRTable6_1_6_3_521"/>
      <w:r w:rsidRPr="00BD6F46">
        <w:t>Table </w:t>
      </w:r>
      <w:bookmarkEnd w:id="1742"/>
      <w:r w:rsidRPr="00BD6F46">
        <w:t>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743" w:name="_CR6_1_6_3_53"/>
      <w:bookmarkStart w:id="1744" w:name="_Toc187413333"/>
      <w:bookmarkEnd w:id="1743"/>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744"/>
    </w:p>
    <w:p w14:paraId="6CE6915C" w14:textId="77777777" w:rsidR="00A02D5B" w:rsidRPr="00BD6F46" w:rsidRDefault="00A02D5B" w:rsidP="00A02D5B">
      <w:pPr>
        <w:pStyle w:val="TH"/>
      </w:pPr>
      <w:bookmarkStart w:id="1745" w:name="_CRTable6_1_6_3_531"/>
      <w:r w:rsidRPr="00BD6F46">
        <w:t>Table </w:t>
      </w:r>
      <w:bookmarkEnd w:id="1745"/>
      <w:r w:rsidRPr="00BD6F46">
        <w:t>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746" w:name="_CR6_1_6_3_54"/>
      <w:bookmarkStart w:id="1747" w:name="_Toc187413334"/>
      <w:bookmarkEnd w:id="1746"/>
      <w:r w:rsidRPr="00BD6F46">
        <w:lastRenderedPageBreak/>
        <w:t>6.1.6.3.</w:t>
      </w:r>
      <w:r>
        <w:t>54</w:t>
      </w:r>
      <w:r w:rsidRPr="00BD6F46">
        <w:tab/>
        <w:t xml:space="preserve">Enumeration: </w:t>
      </w:r>
      <w:r>
        <w:t>P</w:t>
      </w:r>
      <w:r w:rsidRPr="000D1789">
        <w:t>articipantActionType</w:t>
      </w:r>
      <w:bookmarkEnd w:id="1747"/>
    </w:p>
    <w:p w14:paraId="06704710" w14:textId="77777777" w:rsidR="00A02D5B" w:rsidRPr="00BD6F46" w:rsidRDefault="00A02D5B" w:rsidP="00A02D5B">
      <w:pPr>
        <w:pStyle w:val="TH"/>
      </w:pPr>
      <w:bookmarkStart w:id="1748" w:name="_CRTable6_1_6_3_541"/>
      <w:r w:rsidRPr="00BD6F46">
        <w:t>Table </w:t>
      </w:r>
      <w:bookmarkEnd w:id="1748"/>
      <w:r w:rsidRPr="00BD6F46">
        <w:t>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749" w:name="_CR6_1_6_3_55"/>
      <w:bookmarkStart w:id="1750" w:name="_Toc187413335"/>
      <w:bookmarkEnd w:id="1749"/>
      <w:r w:rsidRPr="00B8560A">
        <w:rPr>
          <w:rFonts w:eastAsia="Times New Roman"/>
        </w:rPr>
        <w:t>6.1.6.3.</w:t>
      </w:r>
      <w:r>
        <w:rPr>
          <w:rFonts w:eastAsia="Times New Roman"/>
        </w:rPr>
        <w:t>55</w:t>
      </w:r>
      <w:r w:rsidRPr="00B8560A">
        <w:rPr>
          <w:rFonts w:eastAsia="Times New Roman"/>
        </w:rPr>
        <w:tab/>
        <w:t>Enumeration: TrafficForwardingWay</w:t>
      </w:r>
      <w:bookmarkEnd w:id="1750"/>
    </w:p>
    <w:p w14:paraId="46D720D2" w14:textId="77777777" w:rsidR="00B8560A" w:rsidRPr="00B8560A" w:rsidRDefault="00B8560A" w:rsidP="00B8560A">
      <w:pPr>
        <w:pStyle w:val="TH"/>
        <w:rPr>
          <w:rFonts w:eastAsia="Times New Roman"/>
        </w:rPr>
      </w:pPr>
      <w:bookmarkStart w:id="1751" w:name="_CRTable6_1_6_3_551"/>
      <w:r>
        <w:t>Table </w:t>
      </w:r>
      <w:bookmarkEnd w:id="1751"/>
      <w:r>
        <w:t>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752" w:name="_CR6_1_6_3_56"/>
      <w:bookmarkStart w:id="1753" w:name="_Toc187413336"/>
      <w:bookmarkEnd w:id="1752"/>
      <w:r w:rsidRPr="00B8560A">
        <w:rPr>
          <w:rFonts w:eastAsia="Times New Roman"/>
        </w:rPr>
        <w:t>6.1.6.3.</w:t>
      </w:r>
      <w:r>
        <w:rPr>
          <w:rFonts w:eastAsia="Times New Roman"/>
        </w:rPr>
        <w:t>56</w:t>
      </w:r>
      <w:r w:rsidRPr="00B8560A">
        <w:rPr>
          <w:rFonts w:eastAsia="Times New Roman"/>
        </w:rPr>
        <w:tab/>
        <w:t xml:space="preserve">Enumeration: </w:t>
      </w:r>
      <w:bookmarkStart w:id="1754" w:name="OLE_LINK41"/>
      <w:r>
        <w:t>P</w:t>
      </w:r>
      <w:r w:rsidRPr="00F71C46">
        <w:t>ro</w:t>
      </w:r>
      <w:r>
        <w:t>s</w:t>
      </w:r>
      <w:r w:rsidRPr="00F71C46">
        <w:t>eFunctionality</w:t>
      </w:r>
      <w:bookmarkEnd w:id="1753"/>
      <w:bookmarkEnd w:id="1754"/>
    </w:p>
    <w:p w14:paraId="2AC64B38" w14:textId="77777777" w:rsidR="004B49BF" w:rsidRPr="00B8560A" w:rsidRDefault="004B49BF" w:rsidP="004B49BF">
      <w:pPr>
        <w:pStyle w:val="TH"/>
        <w:rPr>
          <w:rFonts w:eastAsia="Times New Roman"/>
        </w:rPr>
      </w:pPr>
      <w:bookmarkStart w:id="1755" w:name="_CRTable6_1_6_3_561"/>
      <w:r>
        <w:t>Table </w:t>
      </w:r>
      <w:bookmarkEnd w:id="1755"/>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756" w:name="_CR6_1_6_3_57"/>
      <w:bookmarkStart w:id="1757" w:name="_Toc187413337"/>
      <w:bookmarkEnd w:id="1756"/>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757"/>
    </w:p>
    <w:p w14:paraId="45B9D784" w14:textId="77777777" w:rsidR="004B49BF" w:rsidRPr="00B8560A" w:rsidRDefault="004B49BF" w:rsidP="004B49BF">
      <w:pPr>
        <w:pStyle w:val="TH"/>
        <w:rPr>
          <w:rFonts w:eastAsia="Times New Roman"/>
        </w:rPr>
      </w:pPr>
      <w:bookmarkStart w:id="1758" w:name="_CRTable6_1_6_3_571"/>
      <w:r>
        <w:t>Table </w:t>
      </w:r>
      <w:bookmarkEnd w:id="1758"/>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759" w:name="_CR6_1_6_3_58"/>
      <w:bookmarkStart w:id="1760" w:name="_Toc187413338"/>
      <w:bookmarkEnd w:id="1759"/>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760"/>
    </w:p>
    <w:p w14:paraId="3F03CB1F" w14:textId="77777777" w:rsidR="004B49BF" w:rsidRPr="00B8560A" w:rsidRDefault="004B49BF" w:rsidP="004B49BF">
      <w:pPr>
        <w:pStyle w:val="TH"/>
        <w:rPr>
          <w:rFonts w:eastAsia="Times New Roman"/>
        </w:rPr>
      </w:pPr>
      <w:bookmarkStart w:id="1761" w:name="_CRTable6_1_6_3_581"/>
      <w:r>
        <w:t>Table </w:t>
      </w:r>
      <w:bookmarkEnd w:id="1761"/>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762" w:name="_CR6_1_6_3_59"/>
      <w:bookmarkStart w:id="1763" w:name="_Toc187413339"/>
      <w:bookmarkEnd w:id="1762"/>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763"/>
    </w:p>
    <w:p w14:paraId="32A72874" w14:textId="77777777" w:rsidR="004B49BF" w:rsidRPr="00B8560A" w:rsidRDefault="004B49BF" w:rsidP="004B49BF">
      <w:pPr>
        <w:pStyle w:val="TH"/>
        <w:rPr>
          <w:rFonts w:eastAsia="Times New Roman"/>
        </w:rPr>
      </w:pPr>
      <w:bookmarkStart w:id="1764" w:name="_CRTable6_1_6_3_591"/>
      <w:r>
        <w:t>Table </w:t>
      </w:r>
      <w:bookmarkEnd w:id="1764"/>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765" w:name="_CR6_1_6_3_60"/>
      <w:bookmarkStart w:id="1766" w:name="_Toc187413340"/>
      <w:bookmarkEnd w:id="1765"/>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766"/>
    </w:p>
    <w:p w14:paraId="07E9746D" w14:textId="77777777" w:rsidR="004B49BF" w:rsidRPr="00B8560A" w:rsidRDefault="004B49BF" w:rsidP="004B49BF">
      <w:pPr>
        <w:pStyle w:val="TH"/>
        <w:rPr>
          <w:rFonts w:eastAsia="Times New Roman"/>
        </w:rPr>
      </w:pPr>
      <w:bookmarkStart w:id="1767" w:name="_CRTable6_1_6_3_601"/>
      <w:r>
        <w:t>Table </w:t>
      </w:r>
      <w:bookmarkEnd w:id="1767"/>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768" w:name="_CR6_1_6_3_61"/>
      <w:bookmarkStart w:id="1769" w:name="_Toc187413341"/>
      <w:bookmarkEnd w:id="1768"/>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769"/>
    </w:p>
    <w:p w14:paraId="4EFAEAE0" w14:textId="77777777" w:rsidR="004B49BF" w:rsidRPr="00B8560A" w:rsidRDefault="004B49BF" w:rsidP="004B49BF">
      <w:pPr>
        <w:pStyle w:val="TH"/>
        <w:rPr>
          <w:rFonts w:eastAsia="Times New Roman"/>
        </w:rPr>
      </w:pPr>
      <w:bookmarkStart w:id="1770" w:name="_CRTable6_1_6_3_611"/>
      <w:r>
        <w:t>Table </w:t>
      </w:r>
      <w:bookmarkEnd w:id="1770"/>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bookmarkStart w:id="1771" w:name="_CR"/>
      <w:bookmarkEnd w:id="1771"/>
    </w:p>
    <w:p w14:paraId="09156D47" w14:textId="77777777" w:rsidR="00A02BFE" w:rsidRPr="00B8560A" w:rsidRDefault="00A02BFE" w:rsidP="00A02BFE">
      <w:pPr>
        <w:pStyle w:val="Heading5"/>
        <w:rPr>
          <w:rFonts w:eastAsia="Times New Roman"/>
        </w:rPr>
      </w:pPr>
      <w:bookmarkStart w:id="1772" w:name="_CR6_1_6_3_62"/>
      <w:bookmarkStart w:id="1773" w:name="_Toc187413342"/>
      <w:bookmarkEnd w:id="1772"/>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773"/>
    </w:p>
    <w:p w14:paraId="160E0540" w14:textId="77777777" w:rsidR="00A02BFE" w:rsidRPr="00B8560A" w:rsidRDefault="00A02BFE" w:rsidP="00A02BFE">
      <w:pPr>
        <w:pStyle w:val="TH"/>
        <w:rPr>
          <w:rFonts w:eastAsia="Times New Roman"/>
        </w:rPr>
      </w:pPr>
      <w:bookmarkStart w:id="1774" w:name="_CRTable6_1_6_3_621"/>
      <w:r>
        <w:t>Table </w:t>
      </w:r>
      <w:bookmarkEnd w:id="1774"/>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775" w:name="_CR6_1_6_3_63"/>
      <w:bookmarkStart w:id="1776" w:name="_Toc187413343"/>
      <w:bookmarkEnd w:id="1775"/>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776"/>
    </w:p>
    <w:p w14:paraId="7D0E6F8D" w14:textId="77777777" w:rsidR="00242418" w:rsidRPr="00BA36BA" w:rsidRDefault="00242418" w:rsidP="00242418">
      <w:pPr>
        <w:pStyle w:val="TH"/>
      </w:pPr>
      <w:bookmarkStart w:id="1777" w:name="_CRTable6_1_6_3_631"/>
      <w:r w:rsidRPr="00BA36BA">
        <w:t>Table </w:t>
      </w:r>
      <w:bookmarkEnd w:id="1777"/>
      <w:r w:rsidRPr="00BA36BA">
        <w:t>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778" w:name="_CR6_1_6_3_64"/>
      <w:bookmarkStart w:id="1779" w:name="_Toc187413344"/>
      <w:bookmarkEnd w:id="177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779"/>
    </w:p>
    <w:p w14:paraId="5491AE0E" w14:textId="77777777" w:rsidR="00242418" w:rsidRPr="00BA36BA" w:rsidRDefault="00242418" w:rsidP="00242418">
      <w:pPr>
        <w:pStyle w:val="TH"/>
      </w:pPr>
      <w:bookmarkStart w:id="1780" w:name="_CRTable6_1_6_3_641"/>
      <w:r w:rsidRPr="00BA36BA">
        <w:t>Table </w:t>
      </w:r>
      <w:bookmarkEnd w:id="1780"/>
      <w:r w:rsidRPr="00BA36BA">
        <w:t>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781" w:name="_CR6_1_6_3_65"/>
      <w:bookmarkStart w:id="1782" w:name="_Toc187413345"/>
      <w:bookmarkEnd w:id="1781"/>
      <w:r>
        <w:rPr>
          <w:lang w:eastAsia="zh-CN"/>
        </w:rPr>
        <w:t>6.1.6.3.</w:t>
      </w:r>
      <w:r w:rsidR="007051D1">
        <w:rPr>
          <w:lang w:eastAsia="zh-CN"/>
        </w:rPr>
        <w:t>65</w:t>
      </w:r>
      <w:r>
        <w:rPr>
          <w:lang w:eastAsia="zh-CN"/>
        </w:rPr>
        <w:tab/>
        <w:t xml:space="preserve">Enumeration: </w:t>
      </w:r>
      <w:bookmarkStart w:id="1783" w:name="_Hlk157674084"/>
      <w:r>
        <w:rPr>
          <w:lang w:eastAsia="zh-CN"/>
        </w:rPr>
        <w:t>AllocateUnitIndicator</w:t>
      </w:r>
      <w:bookmarkEnd w:id="1782"/>
      <w:bookmarkEnd w:id="1783"/>
    </w:p>
    <w:p w14:paraId="47CBC188" w14:textId="77777777" w:rsidR="00E77D64" w:rsidRDefault="00E77D64" w:rsidP="00E77D64">
      <w:pPr>
        <w:pStyle w:val="TH"/>
      </w:pPr>
      <w:bookmarkStart w:id="1784" w:name="_CRTable6_1_6_3_651"/>
      <w:r>
        <w:t>Table </w:t>
      </w:r>
      <w:bookmarkEnd w:id="1784"/>
      <w:r>
        <w:t>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785" w:name="_CR6_1_6_3_66"/>
      <w:bookmarkStart w:id="1786" w:name="_Toc187413346"/>
      <w:bookmarkEnd w:id="1785"/>
      <w:r>
        <w:t>6.1.6.3.</w:t>
      </w:r>
      <w:r w:rsidR="007051D1">
        <w:t>66</w:t>
      </w:r>
      <w:r>
        <w:tab/>
        <w:t xml:space="preserve">Enumeration: </w:t>
      </w:r>
      <w:r w:rsidRPr="00170B62">
        <w:t>NSSAAMessageType</w:t>
      </w:r>
      <w:bookmarkEnd w:id="1786"/>
    </w:p>
    <w:p w14:paraId="3E318C8A" w14:textId="77777777" w:rsidR="00091DBD" w:rsidRDefault="00091DBD" w:rsidP="00091DBD">
      <w:pPr>
        <w:pStyle w:val="TH"/>
      </w:pPr>
      <w:bookmarkStart w:id="1787" w:name="_CRTable6_1_6_3_661"/>
      <w:r>
        <w:t>Table </w:t>
      </w:r>
      <w:bookmarkEnd w:id="1787"/>
      <w:r>
        <w:t>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788" w:name="_CR6_1_6_4"/>
      <w:bookmarkStart w:id="1789" w:name="_Toc27749600"/>
      <w:bookmarkStart w:id="1790" w:name="_Toc28709527"/>
      <w:bookmarkStart w:id="1791" w:name="_Toc44671147"/>
      <w:bookmarkStart w:id="1792" w:name="_Toc51919070"/>
      <w:bookmarkStart w:id="1793" w:name="_Toc187413347"/>
      <w:bookmarkEnd w:id="1788"/>
      <w:r w:rsidRPr="007F2678">
        <w:rPr>
          <w:rFonts w:hint="eastAsia"/>
        </w:rPr>
        <w:t>6.1.6.4</w:t>
      </w:r>
      <w:r w:rsidRPr="007F2678">
        <w:tab/>
        <w:t>Data types describing alternative data types or combinations of data types</w:t>
      </w:r>
      <w:bookmarkEnd w:id="1686"/>
      <w:bookmarkEnd w:id="1789"/>
      <w:bookmarkEnd w:id="1790"/>
      <w:bookmarkEnd w:id="1791"/>
      <w:bookmarkEnd w:id="1792"/>
      <w:bookmarkEnd w:id="1793"/>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794" w:name="_CR6_1_6_5"/>
      <w:bookmarkStart w:id="1795" w:name="_Toc20227356"/>
      <w:bookmarkStart w:id="1796" w:name="_Toc27749601"/>
      <w:bookmarkStart w:id="1797" w:name="_Toc28709528"/>
      <w:bookmarkStart w:id="1798" w:name="_Toc44671148"/>
      <w:bookmarkStart w:id="1799" w:name="_Toc51919071"/>
      <w:bookmarkStart w:id="1800" w:name="_Toc187413348"/>
      <w:bookmarkEnd w:id="1794"/>
      <w:r w:rsidRPr="00BD6F46">
        <w:rPr>
          <w:rFonts w:hint="eastAsia"/>
          <w:lang w:eastAsia="zh-CN"/>
        </w:rPr>
        <w:t>6.1.6.</w:t>
      </w:r>
      <w:r w:rsidRPr="00BD6F46">
        <w:rPr>
          <w:lang w:eastAsia="zh-CN"/>
        </w:rPr>
        <w:t>5</w:t>
      </w:r>
      <w:r w:rsidRPr="00BD6F46">
        <w:rPr>
          <w:lang w:eastAsia="zh-CN"/>
        </w:rPr>
        <w:tab/>
        <w:t>Binary data</w:t>
      </w:r>
      <w:bookmarkEnd w:id="1795"/>
      <w:bookmarkEnd w:id="1796"/>
      <w:bookmarkEnd w:id="1797"/>
      <w:bookmarkEnd w:id="1798"/>
      <w:bookmarkEnd w:id="1799"/>
      <w:bookmarkEnd w:id="1800"/>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801" w:name="_CR6_1_7"/>
      <w:bookmarkStart w:id="1802" w:name="_Toc20227357"/>
      <w:bookmarkStart w:id="1803" w:name="_Toc27749602"/>
      <w:bookmarkStart w:id="1804" w:name="_Toc28709529"/>
      <w:bookmarkStart w:id="1805" w:name="_Toc44671149"/>
      <w:bookmarkStart w:id="1806" w:name="_Toc51919072"/>
      <w:bookmarkStart w:id="1807" w:name="_Toc187413349"/>
      <w:bookmarkEnd w:id="1801"/>
      <w:r w:rsidRPr="00BD6F46">
        <w:rPr>
          <w:rFonts w:hint="eastAsia"/>
        </w:rPr>
        <w:lastRenderedPageBreak/>
        <w:t>6.1.7</w:t>
      </w:r>
      <w:r w:rsidR="00DB3EC0" w:rsidRPr="00BD6F46">
        <w:tab/>
        <w:t>Error handling</w:t>
      </w:r>
      <w:bookmarkEnd w:id="1802"/>
      <w:bookmarkEnd w:id="1803"/>
      <w:bookmarkEnd w:id="1804"/>
      <w:bookmarkEnd w:id="1805"/>
      <w:bookmarkEnd w:id="1806"/>
      <w:bookmarkEnd w:id="1807"/>
    </w:p>
    <w:p w14:paraId="3C8DFAB7" w14:textId="77777777" w:rsidR="00006ABB" w:rsidRPr="00BD6F46" w:rsidRDefault="00F668F7" w:rsidP="007F2678">
      <w:pPr>
        <w:pStyle w:val="Heading4"/>
      </w:pPr>
      <w:bookmarkStart w:id="1808" w:name="_CR6_1_7_1"/>
      <w:bookmarkStart w:id="1809" w:name="_Toc20227358"/>
      <w:bookmarkStart w:id="1810" w:name="_Toc27749603"/>
      <w:bookmarkStart w:id="1811" w:name="_Toc28709530"/>
      <w:bookmarkStart w:id="1812" w:name="_Toc44671150"/>
      <w:bookmarkStart w:id="1813" w:name="_Toc51919073"/>
      <w:bookmarkStart w:id="1814" w:name="_Toc187413350"/>
      <w:bookmarkEnd w:id="1808"/>
      <w:r w:rsidRPr="00BD6F46">
        <w:rPr>
          <w:rFonts w:hint="eastAsia"/>
        </w:rPr>
        <w:t>6.1.7</w:t>
      </w:r>
      <w:r w:rsidR="00006ABB" w:rsidRPr="00BD6F46">
        <w:t>.1</w:t>
      </w:r>
      <w:r w:rsidR="00006ABB" w:rsidRPr="00BD6F46">
        <w:tab/>
        <w:t>General</w:t>
      </w:r>
      <w:bookmarkEnd w:id="1809"/>
      <w:bookmarkEnd w:id="1810"/>
      <w:bookmarkEnd w:id="1811"/>
      <w:bookmarkEnd w:id="1812"/>
      <w:bookmarkEnd w:id="1813"/>
      <w:bookmarkEnd w:id="1814"/>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815" w:name="_CR6_1_7_2"/>
      <w:bookmarkStart w:id="1816" w:name="_Toc20227359"/>
      <w:bookmarkStart w:id="1817" w:name="_Toc27749604"/>
      <w:bookmarkStart w:id="1818" w:name="_Toc28709531"/>
      <w:bookmarkStart w:id="1819" w:name="_Toc44671151"/>
      <w:bookmarkStart w:id="1820" w:name="_Toc51919074"/>
      <w:bookmarkStart w:id="1821" w:name="_Toc187413351"/>
      <w:bookmarkEnd w:id="1815"/>
      <w:r w:rsidRPr="00BD6F46">
        <w:rPr>
          <w:rFonts w:hint="eastAsia"/>
        </w:rPr>
        <w:t>6.1.7</w:t>
      </w:r>
      <w:r w:rsidR="00006ABB" w:rsidRPr="00BD6F46">
        <w:t>.2</w:t>
      </w:r>
      <w:r w:rsidR="00006ABB" w:rsidRPr="00BD6F46">
        <w:tab/>
        <w:t>Protocol Errors</w:t>
      </w:r>
      <w:bookmarkEnd w:id="1816"/>
      <w:bookmarkEnd w:id="1817"/>
      <w:bookmarkEnd w:id="1818"/>
      <w:bookmarkEnd w:id="1819"/>
      <w:bookmarkEnd w:id="1820"/>
      <w:bookmarkEnd w:id="1821"/>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822" w:name="_CR6_1_7_3"/>
      <w:bookmarkStart w:id="1823" w:name="_Toc20227360"/>
      <w:bookmarkStart w:id="1824" w:name="_Toc27749605"/>
      <w:bookmarkStart w:id="1825" w:name="_Toc28709532"/>
      <w:bookmarkStart w:id="1826" w:name="_Toc44671152"/>
      <w:bookmarkStart w:id="1827" w:name="_Toc51919075"/>
      <w:bookmarkStart w:id="1828" w:name="_Toc187413352"/>
      <w:bookmarkEnd w:id="1822"/>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823"/>
      <w:bookmarkEnd w:id="1824"/>
      <w:bookmarkEnd w:id="1825"/>
      <w:bookmarkEnd w:id="1826"/>
      <w:bookmarkEnd w:id="1827"/>
      <w:bookmarkEnd w:id="1828"/>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829" w:name="_CR6_1_8"/>
      <w:bookmarkStart w:id="1830" w:name="_Toc20227361"/>
      <w:bookmarkStart w:id="1831" w:name="_Toc27749606"/>
      <w:bookmarkStart w:id="1832" w:name="_Toc28709533"/>
      <w:bookmarkStart w:id="1833" w:name="_Toc44671153"/>
      <w:bookmarkStart w:id="1834" w:name="_Toc51919076"/>
      <w:bookmarkStart w:id="1835" w:name="_Toc187413353"/>
      <w:bookmarkEnd w:id="1829"/>
      <w:r w:rsidRPr="00BD6F46">
        <w:rPr>
          <w:rFonts w:hint="eastAsia"/>
        </w:rPr>
        <w:t>6.1.8</w:t>
      </w:r>
      <w:r w:rsidRPr="00BD6F46">
        <w:tab/>
        <w:t>Feature negotiation</w:t>
      </w:r>
      <w:bookmarkEnd w:id="1830"/>
      <w:bookmarkEnd w:id="1831"/>
      <w:bookmarkEnd w:id="1832"/>
      <w:bookmarkEnd w:id="1833"/>
      <w:bookmarkEnd w:id="1834"/>
      <w:bookmarkEnd w:id="1835"/>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bookmarkStart w:id="1836" w:name="_CRTable6_1_81"/>
      <w:r w:rsidRPr="00BD6F46">
        <w:lastRenderedPageBreak/>
        <w:t xml:space="preserve">Table </w:t>
      </w:r>
      <w:bookmarkEnd w:id="1836"/>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837" w:name="_CR6_1_9"/>
      <w:bookmarkStart w:id="1838" w:name="_Toc82556823"/>
      <w:bookmarkStart w:id="1839" w:name="_Toc57022657"/>
      <w:bookmarkStart w:id="1840" w:name="_Toc51847026"/>
      <w:bookmarkStart w:id="1841" w:name="_Toc51845506"/>
      <w:bookmarkStart w:id="1842" w:name="_Toc51845175"/>
      <w:bookmarkStart w:id="1843" w:name="_Toc44847521"/>
      <w:bookmarkStart w:id="1844" w:name="_Toc36050803"/>
      <w:bookmarkStart w:id="1845" w:name="_Toc35970009"/>
      <w:bookmarkStart w:id="1846" w:name="_Toc29803220"/>
      <w:bookmarkStart w:id="1847" w:name="_Toc27745067"/>
      <w:bookmarkStart w:id="1848" w:name="_Toc19708989"/>
      <w:bookmarkStart w:id="1849" w:name="_Toc187413354"/>
      <w:bookmarkEnd w:id="1837"/>
      <w:r>
        <w:t>6.1.9</w:t>
      </w:r>
      <w:r w:rsidRPr="00BD6F46">
        <w:tab/>
      </w:r>
      <w:r>
        <w:t>Usage of general functionalities in SBA</w:t>
      </w:r>
      <w:bookmarkEnd w:id="1849"/>
    </w:p>
    <w:p w14:paraId="42F2172A" w14:textId="77777777" w:rsidR="005F31A8" w:rsidRPr="00703DD4" w:rsidRDefault="005F31A8" w:rsidP="00277CA3">
      <w:pPr>
        <w:pStyle w:val="Heading4"/>
        <w:rPr>
          <w:rFonts w:ascii="Times New Roman" w:hAnsi="Times New Roman"/>
          <w:color w:val="385723"/>
          <w:sz w:val="20"/>
          <w:lang w:eastAsia="zh-CN"/>
        </w:rPr>
      </w:pPr>
      <w:bookmarkStart w:id="1850" w:name="_CR6_1_9_1"/>
      <w:bookmarkStart w:id="1851" w:name="_Toc187413355"/>
      <w:bookmarkEnd w:id="1850"/>
      <w:r>
        <w:t>6.1.9.1</w:t>
      </w:r>
      <w:r w:rsidRPr="00BD6F46">
        <w:tab/>
      </w:r>
      <w:r w:rsidRPr="00703DD4">
        <w:t>General</w:t>
      </w:r>
      <w:bookmarkEnd w:id="1851"/>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852" w:name="_CR6_1_9_2"/>
      <w:bookmarkStart w:id="1853" w:name="_Toc187413356"/>
      <w:bookmarkEnd w:id="1852"/>
      <w:r>
        <w:lastRenderedPageBreak/>
        <w:t>6.1.9.2</w:t>
      </w:r>
      <w:r w:rsidRPr="00BD6F46">
        <w:tab/>
      </w:r>
      <w:r>
        <w:t>Extensibility Mechanisms</w:t>
      </w:r>
      <w:bookmarkEnd w:id="1853"/>
    </w:p>
    <w:bookmarkEnd w:id="1838"/>
    <w:bookmarkEnd w:id="1839"/>
    <w:bookmarkEnd w:id="1840"/>
    <w:bookmarkEnd w:id="1841"/>
    <w:bookmarkEnd w:id="1842"/>
    <w:bookmarkEnd w:id="1843"/>
    <w:bookmarkEnd w:id="1844"/>
    <w:bookmarkEnd w:id="1845"/>
    <w:bookmarkEnd w:id="1846"/>
    <w:bookmarkEnd w:id="1847"/>
    <w:bookmarkEnd w:id="1848"/>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854" w:name="_CR6_2"/>
      <w:bookmarkStart w:id="1855" w:name="_Toc20227362"/>
      <w:bookmarkStart w:id="1856" w:name="_Toc27749607"/>
      <w:bookmarkStart w:id="1857" w:name="_Toc28709534"/>
      <w:bookmarkStart w:id="1858" w:name="_Toc44671154"/>
      <w:bookmarkStart w:id="1859" w:name="_Toc51919077"/>
      <w:bookmarkStart w:id="1860" w:name="_Toc187413357"/>
      <w:bookmarkEnd w:id="1854"/>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855"/>
      <w:bookmarkEnd w:id="1856"/>
      <w:bookmarkEnd w:id="1857"/>
      <w:bookmarkEnd w:id="1858"/>
      <w:bookmarkEnd w:id="1859"/>
      <w:bookmarkEnd w:id="1860"/>
    </w:p>
    <w:p w14:paraId="09581644" w14:textId="77777777" w:rsidR="00625D2E" w:rsidRPr="00BD6F46" w:rsidRDefault="00625D2E" w:rsidP="00625D2E">
      <w:pPr>
        <w:pStyle w:val="Heading3"/>
      </w:pPr>
      <w:bookmarkStart w:id="1861" w:name="_CR6_2_1"/>
      <w:bookmarkStart w:id="1862" w:name="_Toc20227363"/>
      <w:bookmarkStart w:id="1863" w:name="_Toc27749608"/>
      <w:bookmarkStart w:id="1864" w:name="_Toc28709535"/>
      <w:bookmarkStart w:id="1865" w:name="_Toc44671155"/>
      <w:bookmarkStart w:id="1866" w:name="_Toc51919078"/>
      <w:bookmarkStart w:id="1867" w:name="_Toc187413358"/>
      <w:bookmarkEnd w:id="1861"/>
      <w:r w:rsidRPr="00BD6F46">
        <w:t>6.</w:t>
      </w:r>
      <w:r>
        <w:rPr>
          <w:lang w:eastAsia="zh-CN"/>
        </w:rPr>
        <w:t>2</w:t>
      </w:r>
      <w:r w:rsidRPr="00BD6F46">
        <w:t>.1</w:t>
      </w:r>
      <w:r w:rsidRPr="00BD6F46">
        <w:tab/>
        <w:t>Introduction</w:t>
      </w:r>
      <w:bookmarkEnd w:id="1862"/>
      <w:bookmarkEnd w:id="1863"/>
      <w:bookmarkEnd w:id="1864"/>
      <w:bookmarkEnd w:id="1865"/>
      <w:bookmarkEnd w:id="1866"/>
      <w:bookmarkEnd w:id="1867"/>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868" w:name="_CR6_2_2"/>
      <w:bookmarkStart w:id="1869" w:name="_Toc20227364"/>
      <w:bookmarkStart w:id="1870" w:name="_Toc27749609"/>
      <w:bookmarkStart w:id="1871" w:name="_Toc28709536"/>
      <w:bookmarkStart w:id="1872" w:name="_Toc44671156"/>
      <w:bookmarkStart w:id="1873" w:name="_Toc51919079"/>
      <w:bookmarkStart w:id="1874" w:name="_Toc187413359"/>
      <w:bookmarkEnd w:id="1868"/>
      <w:r w:rsidRPr="00BD6F46">
        <w:t>6.</w:t>
      </w:r>
      <w:r>
        <w:rPr>
          <w:lang w:eastAsia="zh-CN"/>
        </w:rPr>
        <w:t>2</w:t>
      </w:r>
      <w:r w:rsidRPr="00BD6F46">
        <w:t>.2</w:t>
      </w:r>
      <w:r w:rsidRPr="00BD6F46">
        <w:tab/>
      </w:r>
      <w:r w:rsidRPr="00BD6F46">
        <w:rPr>
          <w:rFonts w:hint="eastAsia"/>
        </w:rPr>
        <w:t>Usage of HTTP</w:t>
      </w:r>
      <w:bookmarkEnd w:id="1869"/>
      <w:bookmarkEnd w:id="1870"/>
      <w:bookmarkEnd w:id="1871"/>
      <w:bookmarkEnd w:id="1872"/>
      <w:bookmarkEnd w:id="1873"/>
      <w:bookmarkEnd w:id="1874"/>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bookmarkStart w:id="1875" w:name="_CR6_2_3"/>
      <w:bookmarkEnd w:id="1875"/>
      <w:r w:rsidRPr="00BD6F46">
        <w:br w:type="page"/>
      </w:r>
      <w:bookmarkStart w:id="1876" w:name="_Toc20227365"/>
      <w:bookmarkStart w:id="1877" w:name="_Toc27749610"/>
      <w:bookmarkStart w:id="1878" w:name="_Toc28709537"/>
      <w:bookmarkStart w:id="1879" w:name="_Toc44671157"/>
      <w:bookmarkStart w:id="1880" w:name="_Toc51919080"/>
      <w:bookmarkStart w:id="1881" w:name="_Toc187413360"/>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876"/>
      <w:bookmarkEnd w:id="1877"/>
      <w:bookmarkEnd w:id="1878"/>
      <w:bookmarkEnd w:id="1879"/>
      <w:bookmarkEnd w:id="1880"/>
      <w:bookmarkEnd w:id="1881"/>
    </w:p>
    <w:p w14:paraId="4BD36E6C" w14:textId="77777777" w:rsidR="001F321A" w:rsidRPr="00BD6F46" w:rsidRDefault="001F321A" w:rsidP="001F321A">
      <w:pPr>
        <w:pStyle w:val="Heading4"/>
      </w:pPr>
      <w:bookmarkStart w:id="1882" w:name="_CR6_2_3_1"/>
      <w:bookmarkStart w:id="1883" w:name="_Toc20227366"/>
      <w:bookmarkStart w:id="1884" w:name="_Toc27749611"/>
      <w:bookmarkStart w:id="1885" w:name="_Toc28709538"/>
      <w:bookmarkStart w:id="1886" w:name="_Toc44671158"/>
      <w:bookmarkStart w:id="1887" w:name="_Toc51919081"/>
      <w:bookmarkStart w:id="1888" w:name="_Toc187413361"/>
      <w:bookmarkEnd w:id="1882"/>
      <w:r>
        <w:t>6.2.3.</w:t>
      </w:r>
      <w:r w:rsidRPr="00BD6F46">
        <w:t>1</w:t>
      </w:r>
      <w:r w:rsidRPr="00BD6F46">
        <w:tab/>
        <w:t>Overview</w:t>
      </w:r>
      <w:bookmarkEnd w:id="1883"/>
      <w:bookmarkEnd w:id="1884"/>
      <w:bookmarkEnd w:id="1885"/>
      <w:bookmarkEnd w:id="1886"/>
      <w:bookmarkEnd w:id="1887"/>
      <w:bookmarkEnd w:id="1888"/>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4.4pt;height:220.9pt" o:ole="">
            <v:imagedata r:id="rId31" o:title=""/>
          </v:shape>
          <o:OLEObject Type="Embed" ProgID="Visio.Drawing.11" ShapeID="_x0000_i1035" DrawAspect="Content" ObjectID="_1798026704" r:id="rId32"/>
        </w:object>
      </w:r>
    </w:p>
    <w:p w14:paraId="771DCE17" w14:textId="77777777" w:rsidR="001F321A" w:rsidRDefault="001F321A" w:rsidP="001F321A">
      <w:pPr>
        <w:pStyle w:val="TF"/>
      </w:pPr>
      <w:bookmarkStart w:id="1889" w:name="_CRFigure6_2_3_11"/>
      <w:r w:rsidRPr="00BD6F46">
        <w:t>Figure </w:t>
      </w:r>
      <w:bookmarkEnd w:id="1889"/>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bookmarkStart w:id="1890" w:name="_CRTable6_2_3_11"/>
      <w:r w:rsidRPr="00BD6F46">
        <w:t>Table </w:t>
      </w:r>
      <w:bookmarkEnd w:id="1890"/>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891" w:name="OLE_LINK12"/>
            <w:r>
              <w:rPr>
                <w:rFonts w:ascii="Arial" w:hAnsi="Arial"/>
                <w:sz w:val="18"/>
                <w:lang w:eastAsia="zh-CN"/>
              </w:rPr>
              <w:t>offline</w:t>
            </w:r>
            <w:bookmarkEnd w:id="1891"/>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892" w:name="_CR6_2_3_2"/>
      <w:bookmarkStart w:id="1893" w:name="_Toc20227367"/>
      <w:bookmarkStart w:id="1894" w:name="_Toc27749612"/>
      <w:bookmarkStart w:id="1895" w:name="_Toc28709539"/>
      <w:bookmarkStart w:id="1896" w:name="_Toc44671159"/>
      <w:bookmarkStart w:id="1897" w:name="_Toc51919082"/>
      <w:bookmarkStart w:id="1898" w:name="_Toc187413362"/>
      <w:bookmarkEnd w:id="1892"/>
      <w:r>
        <w:t>6.2.3.</w:t>
      </w:r>
      <w:r w:rsidRPr="00BD6F46">
        <w:t>2</w:t>
      </w:r>
      <w:r w:rsidRPr="00BD6F46">
        <w:tab/>
        <w:t xml:space="preserve">Resource: </w:t>
      </w:r>
      <w:r w:rsidRPr="00BD6F46">
        <w:rPr>
          <w:rFonts w:hint="eastAsia"/>
        </w:rPr>
        <w:t>Charging Data</w:t>
      </w:r>
      <w:bookmarkEnd w:id="1893"/>
      <w:bookmarkEnd w:id="1894"/>
      <w:bookmarkEnd w:id="1895"/>
      <w:bookmarkEnd w:id="1896"/>
      <w:bookmarkEnd w:id="1897"/>
      <w:bookmarkEnd w:id="1898"/>
      <w:r w:rsidRPr="00BD6F46" w:rsidDel="00AF4481">
        <w:t xml:space="preserve"> </w:t>
      </w:r>
    </w:p>
    <w:p w14:paraId="6B83BFCC" w14:textId="77777777" w:rsidR="001F321A" w:rsidRPr="00BD6F46" w:rsidRDefault="001F321A" w:rsidP="001F321A">
      <w:pPr>
        <w:pStyle w:val="Heading5"/>
      </w:pPr>
      <w:bookmarkStart w:id="1899" w:name="_CR6_2_3_2_1"/>
      <w:bookmarkStart w:id="1900" w:name="_Toc20227368"/>
      <w:bookmarkStart w:id="1901" w:name="_Toc27749613"/>
      <w:bookmarkStart w:id="1902" w:name="_Toc28709540"/>
      <w:bookmarkStart w:id="1903" w:name="_Toc44671160"/>
      <w:bookmarkStart w:id="1904" w:name="_Toc51919083"/>
      <w:bookmarkStart w:id="1905" w:name="_Toc187413363"/>
      <w:bookmarkEnd w:id="1899"/>
      <w:r>
        <w:t>6.2.3.</w:t>
      </w:r>
      <w:r w:rsidRPr="00BD6F46">
        <w:t>2.1</w:t>
      </w:r>
      <w:r w:rsidRPr="00BD6F46">
        <w:tab/>
        <w:t>Description</w:t>
      </w:r>
      <w:bookmarkEnd w:id="1900"/>
      <w:bookmarkEnd w:id="1901"/>
      <w:bookmarkEnd w:id="1902"/>
      <w:bookmarkEnd w:id="1903"/>
      <w:bookmarkEnd w:id="1904"/>
      <w:bookmarkEnd w:id="1905"/>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906" w:name="_CR6_2_3_2_2"/>
      <w:bookmarkStart w:id="1907" w:name="_Toc20227369"/>
      <w:bookmarkStart w:id="1908" w:name="_Toc27749614"/>
      <w:bookmarkStart w:id="1909" w:name="_Toc28709541"/>
      <w:bookmarkStart w:id="1910" w:name="_Toc44671161"/>
      <w:bookmarkStart w:id="1911" w:name="_Toc51919084"/>
      <w:bookmarkStart w:id="1912" w:name="_Toc187413364"/>
      <w:bookmarkEnd w:id="1906"/>
      <w:r>
        <w:lastRenderedPageBreak/>
        <w:t>6.2.3.</w:t>
      </w:r>
      <w:r w:rsidRPr="00BD6F46">
        <w:t>2.2</w:t>
      </w:r>
      <w:r w:rsidRPr="00BD6F46">
        <w:tab/>
        <w:t>Resource Definition</w:t>
      </w:r>
      <w:bookmarkEnd w:id="1907"/>
      <w:bookmarkEnd w:id="1908"/>
      <w:bookmarkEnd w:id="1909"/>
      <w:bookmarkEnd w:id="1910"/>
      <w:bookmarkEnd w:id="1911"/>
      <w:bookmarkEnd w:id="1912"/>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bookmarkStart w:id="1913" w:name="_CRTable6_2_3_2_21"/>
      <w:r w:rsidRPr="00BD6F46">
        <w:t>Table </w:t>
      </w:r>
      <w:bookmarkEnd w:id="1913"/>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914" w:name="_CR6_2_3_2_3"/>
      <w:bookmarkStart w:id="1915" w:name="_Toc20227370"/>
      <w:bookmarkStart w:id="1916" w:name="_Toc27749615"/>
      <w:bookmarkStart w:id="1917" w:name="_Toc28709542"/>
      <w:bookmarkStart w:id="1918" w:name="_Toc44671162"/>
      <w:bookmarkStart w:id="1919" w:name="_Toc51919085"/>
      <w:bookmarkStart w:id="1920" w:name="_Toc187413365"/>
      <w:bookmarkEnd w:id="1914"/>
      <w:r>
        <w:t>6.2.3.</w:t>
      </w:r>
      <w:r w:rsidRPr="00BD6F46">
        <w:t>2.3</w:t>
      </w:r>
      <w:r w:rsidRPr="00BD6F46">
        <w:tab/>
        <w:t>Resource Standard Methods</w:t>
      </w:r>
      <w:bookmarkEnd w:id="1915"/>
      <w:bookmarkEnd w:id="1916"/>
      <w:bookmarkEnd w:id="1917"/>
      <w:bookmarkEnd w:id="1918"/>
      <w:bookmarkEnd w:id="1919"/>
      <w:bookmarkEnd w:id="1920"/>
      <w:r w:rsidRPr="00BD6F46">
        <w:t xml:space="preserve"> </w:t>
      </w:r>
    </w:p>
    <w:p w14:paraId="0CB287A8" w14:textId="77777777" w:rsidR="001F321A" w:rsidRPr="00BD6F46" w:rsidRDefault="001F321A" w:rsidP="001F321A">
      <w:pPr>
        <w:pStyle w:val="Heading6"/>
        <w:rPr>
          <w:lang w:eastAsia="zh-CN"/>
        </w:rPr>
      </w:pPr>
      <w:bookmarkStart w:id="1921" w:name="_CR6_2_3_2_3_1"/>
      <w:bookmarkStart w:id="1922" w:name="_Toc20227371"/>
      <w:bookmarkStart w:id="1923" w:name="_Toc27749616"/>
      <w:bookmarkStart w:id="1924" w:name="_Toc28709543"/>
      <w:bookmarkStart w:id="1925" w:name="_Toc44671163"/>
      <w:bookmarkStart w:id="1926" w:name="_Toc51919086"/>
      <w:bookmarkStart w:id="1927" w:name="_Toc187413366"/>
      <w:bookmarkEnd w:id="1921"/>
      <w:r>
        <w:t>6.2.3.</w:t>
      </w:r>
      <w:r w:rsidRPr="00BD6F46">
        <w:t>2.3.1</w:t>
      </w:r>
      <w:r w:rsidRPr="00BD6F46">
        <w:tab/>
        <w:t>POST</w:t>
      </w:r>
      <w:bookmarkEnd w:id="1922"/>
      <w:bookmarkEnd w:id="1923"/>
      <w:bookmarkEnd w:id="1924"/>
      <w:bookmarkEnd w:id="1925"/>
      <w:bookmarkEnd w:id="1926"/>
      <w:bookmarkEnd w:id="1927"/>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bookmarkStart w:id="1928" w:name="_CRTable6_2_3_2_3_11"/>
      <w:r w:rsidRPr="00BD6F46">
        <w:t xml:space="preserve">Table </w:t>
      </w:r>
      <w:bookmarkEnd w:id="1928"/>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bookmarkStart w:id="1929" w:name="_CRTable6_2_3_2_3_12"/>
      <w:r w:rsidRPr="00BD6F46">
        <w:lastRenderedPageBreak/>
        <w:t>Table </w:t>
      </w:r>
      <w:bookmarkEnd w:id="1929"/>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bookmarkStart w:id="1930" w:name="_CRTable6_2_3_2_3_13"/>
      <w:r w:rsidRPr="00BD6F46">
        <w:t>Table</w:t>
      </w:r>
      <w:r w:rsidRPr="00BD6F46">
        <w:rPr>
          <w:rFonts w:hint="eastAsia"/>
          <w:lang w:eastAsia="zh-CN"/>
        </w:rPr>
        <w:t xml:space="preserve"> </w:t>
      </w:r>
      <w:bookmarkEnd w:id="1930"/>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931" w:name="_CR6_2_3_2_4"/>
      <w:bookmarkStart w:id="1932" w:name="_Toc20227372"/>
      <w:bookmarkStart w:id="1933" w:name="_Toc27749617"/>
      <w:bookmarkStart w:id="1934" w:name="_Toc28709544"/>
      <w:bookmarkStart w:id="1935" w:name="_Toc44671164"/>
      <w:bookmarkStart w:id="1936" w:name="_Toc51919087"/>
      <w:bookmarkStart w:id="1937" w:name="_Toc187413367"/>
      <w:bookmarkEnd w:id="1931"/>
      <w:r>
        <w:t>6.2.3.</w:t>
      </w:r>
      <w:r w:rsidRPr="00BD6F46">
        <w:t>2.4</w:t>
      </w:r>
      <w:r w:rsidRPr="00BD6F46">
        <w:tab/>
        <w:t>Resource Custom Operations</w:t>
      </w:r>
      <w:bookmarkEnd w:id="1932"/>
      <w:bookmarkEnd w:id="1933"/>
      <w:bookmarkEnd w:id="1934"/>
      <w:bookmarkEnd w:id="1935"/>
      <w:bookmarkEnd w:id="1936"/>
      <w:bookmarkEnd w:id="1937"/>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938" w:name="_CR6_2_3_3"/>
      <w:bookmarkStart w:id="1939" w:name="_Toc20227373"/>
      <w:bookmarkStart w:id="1940" w:name="_Toc27749618"/>
      <w:bookmarkStart w:id="1941" w:name="_Toc28709545"/>
      <w:bookmarkStart w:id="1942" w:name="_Toc44671165"/>
      <w:bookmarkStart w:id="1943" w:name="_Toc51919088"/>
      <w:bookmarkStart w:id="1944" w:name="_Toc187413368"/>
      <w:bookmarkEnd w:id="1938"/>
      <w:r>
        <w:t>6.2.3.</w:t>
      </w:r>
      <w:r w:rsidRPr="00BD6F46">
        <w:t>3</w:t>
      </w:r>
      <w:r w:rsidRPr="00BD6F46">
        <w:tab/>
        <w:t xml:space="preserve">Resource: Individual </w:t>
      </w:r>
      <w:r>
        <w:t xml:space="preserve">Offline Only </w:t>
      </w:r>
      <w:r w:rsidRPr="00BD6F46">
        <w:t>Charging Data</w:t>
      </w:r>
      <w:bookmarkEnd w:id="1939"/>
      <w:bookmarkEnd w:id="1940"/>
      <w:bookmarkEnd w:id="1941"/>
      <w:bookmarkEnd w:id="1942"/>
      <w:bookmarkEnd w:id="1943"/>
      <w:bookmarkEnd w:id="1944"/>
    </w:p>
    <w:p w14:paraId="436BA611" w14:textId="77777777" w:rsidR="001F321A" w:rsidRPr="00BD6F46" w:rsidRDefault="001F321A" w:rsidP="001F321A">
      <w:pPr>
        <w:pStyle w:val="Heading5"/>
      </w:pPr>
      <w:bookmarkStart w:id="1945" w:name="_CR6_2_3_3_1"/>
      <w:bookmarkStart w:id="1946" w:name="_Toc20227374"/>
      <w:bookmarkStart w:id="1947" w:name="_Toc27749619"/>
      <w:bookmarkStart w:id="1948" w:name="_Toc28709546"/>
      <w:bookmarkStart w:id="1949" w:name="_Toc44671166"/>
      <w:bookmarkStart w:id="1950" w:name="_Toc51919089"/>
      <w:bookmarkStart w:id="1951" w:name="_Toc187413369"/>
      <w:bookmarkEnd w:id="1945"/>
      <w:r>
        <w:t>6.2.3.</w:t>
      </w:r>
      <w:r w:rsidRPr="00BD6F46">
        <w:t>3.1</w:t>
      </w:r>
      <w:r w:rsidRPr="00BD6F46">
        <w:tab/>
        <w:t>Description</w:t>
      </w:r>
      <w:bookmarkEnd w:id="1946"/>
      <w:bookmarkEnd w:id="1947"/>
      <w:bookmarkEnd w:id="1948"/>
      <w:bookmarkEnd w:id="1949"/>
      <w:bookmarkEnd w:id="1950"/>
      <w:bookmarkEnd w:id="1951"/>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952" w:name="_CR6_2_3_3_2"/>
      <w:bookmarkStart w:id="1953" w:name="_Toc20227375"/>
      <w:bookmarkStart w:id="1954" w:name="_Toc27749620"/>
      <w:bookmarkStart w:id="1955" w:name="_Toc28709547"/>
      <w:bookmarkStart w:id="1956" w:name="_Toc44671167"/>
      <w:bookmarkStart w:id="1957" w:name="_Toc51919090"/>
      <w:bookmarkStart w:id="1958" w:name="_Toc187413370"/>
      <w:bookmarkEnd w:id="1952"/>
      <w:r>
        <w:lastRenderedPageBreak/>
        <w:t>6.2.3.</w:t>
      </w:r>
      <w:r w:rsidRPr="00BD6F46">
        <w:t>3.2</w:t>
      </w:r>
      <w:r w:rsidRPr="00BD6F46">
        <w:tab/>
        <w:t>Resource Definition</w:t>
      </w:r>
      <w:bookmarkEnd w:id="1953"/>
      <w:bookmarkEnd w:id="1954"/>
      <w:bookmarkEnd w:id="1955"/>
      <w:bookmarkEnd w:id="1956"/>
      <w:bookmarkEnd w:id="1957"/>
      <w:bookmarkEnd w:id="1958"/>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bookmarkStart w:id="1959" w:name="_CRTable6_2_3_3_21"/>
      <w:r w:rsidRPr="00BD6F46">
        <w:t>Table </w:t>
      </w:r>
      <w:bookmarkEnd w:id="1959"/>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960" w:name="_CR6_2_3_3_3"/>
      <w:bookmarkStart w:id="1961" w:name="_Toc20227376"/>
      <w:bookmarkStart w:id="1962" w:name="_Toc27749621"/>
      <w:bookmarkStart w:id="1963" w:name="_Toc28709548"/>
      <w:bookmarkStart w:id="1964" w:name="_Toc44671168"/>
      <w:bookmarkStart w:id="1965" w:name="_Toc51919091"/>
      <w:bookmarkStart w:id="1966" w:name="_Toc187413371"/>
      <w:bookmarkEnd w:id="1960"/>
      <w:r>
        <w:t>6.2.3.</w:t>
      </w:r>
      <w:r w:rsidRPr="00BD6F46">
        <w:t>3.3</w:t>
      </w:r>
      <w:r w:rsidRPr="00BD6F46">
        <w:tab/>
        <w:t>Resource Standard Methods</w:t>
      </w:r>
      <w:bookmarkEnd w:id="1961"/>
      <w:bookmarkEnd w:id="1962"/>
      <w:bookmarkEnd w:id="1963"/>
      <w:bookmarkEnd w:id="1964"/>
      <w:bookmarkEnd w:id="1965"/>
      <w:bookmarkEnd w:id="1966"/>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967" w:name="_CR6_2_3_3_4"/>
      <w:bookmarkStart w:id="1968" w:name="_Toc20227377"/>
      <w:bookmarkStart w:id="1969" w:name="_Toc27749622"/>
      <w:bookmarkStart w:id="1970" w:name="_Toc28709549"/>
      <w:bookmarkStart w:id="1971" w:name="_Toc44671169"/>
      <w:bookmarkStart w:id="1972" w:name="_Toc51919092"/>
      <w:bookmarkStart w:id="1973" w:name="_Toc187413372"/>
      <w:bookmarkEnd w:id="1967"/>
      <w:r>
        <w:t>6.2.3.</w:t>
      </w:r>
      <w:r w:rsidRPr="00BD6F46">
        <w:t>3.4</w:t>
      </w:r>
      <w:r w:rsidRPr="00BD6F46">
        <w:tab/>
        <w:t>Resource Custom Operations</w:t>
      </w:r>
      <w:bookmarkEnd w:id="1968"/>
      <w:bookmarkEnd w:id="1969"/>
      <w:bookmarkEnd w:id="1970"/>
      <w:bookmarkEnd w:id="1971"/>
      <w:bookmarkEnd w:id="1972"/>
      <w:bookmarkEnd w:id="1973"/>
    </w:p>
    <w:p w14:paraId="7C4F40CF" w14:textId="77777777" w:rsidR="001F321A" w:rsidRPr="00BD6F46" w:rsidRDefault="001F321A" w:rsidP="001F321A">
      <w:pPr>
        <w:pStyle w:val="Heading6"/>
      </w:pPr>
      <w:bookmarkStart w:id="1974" w:name="_CR6_2_3_3_4_1"/>
      <w:bookmarkStart w:id="1975" w:name="_Toc20227378"/>
      <w:bookmarkStart w:id="1976" w:name="_Toc27749623"/>
      <w:bookmarkStart w:id="1977" w:name="_Toc28709550"/>
      <w:bookmarkStart w:id="1978" w:name="_Toc44671170"/>
      <w:bookmarkStart w:id="1979" w:name="_Toc51919093"/>
      <w:bookmarkStart w:id="1980" w:name="_Toc187413373"/>
      <w:bookmarkEnd w:id="1974"/>
      <w:r>
        <w:t>6.2.3.</w:t>
      </w:r>
      <w:r w:rsidRPr="00BD6F46">
        <w:t>3.4.1</w:t>
      </w:r>
      <w:r w:rsidRPr="00BD6F46">
        <w:tab/>
        <w:t>Overview</w:t>
      </w:r>
      <w:bookmarkEnd w:id="1975"/>
      <w:bookmarkEnd w:id="1976"/>
      <w:bookmarkEnd w:id="1977"/>
      <w:bookmarkEnd w:id="1978"/>
      <w:bookmarkEnd w:id="1979"/>
      <w:bookmarkEnd w:id="1980"/>
    </w:p>
    <w:p w14:paraId="07762DF4" w14:textId="77777777" w:rsidR="001F321A" w:rsidRPr="00BD6F46" w:rsidRDefault="001F321A" w:rsidP="001F321A">
      <w:pPr>
        <w:pStyle w:val="TH"/>
      </w:pPr>
      <w:bookmarkStart w:id="1981" w:name="_CRTable6_2_3_3_4_11"/>
      <w:r w:rsidRPr="00BD6F46">
        <w:t xml:space="preserve">Table </w:t>
      </w:r>
      <w:bookmarkEnd w:id="1981"/>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982" w:name="_CR6_2_3_3_4_2"/>
      <w:bookmarkStart w:id="1983" w:name="_Toc20227379"/>
      <w:bookmarkStart w:id="1984" w:name="_Toc27749624"/>
      <w:bookmarkStart w:id="1985" w:name="_Toc28709551"/>
      <w:bookmarkStart w:id="1986" w:name="_Toc44671171"/>
      <w:bookmarkStart w:id="1987" w:name="_Toc51919094"/>
      <w:bookmarkStart w:id="1988" w:name="_Toc187413374"/>
      <w:bookmarkEnd w:id="1982"/>
      <w:r>
        <w:t>6.2.3.</w:t>
      </w:r>
      <w:r w:rsidRPr="00BD6F46">
        <w:t>3.4.2</w:t>
      </w:r>
      <w:r w:rsidRPr="00BD6F46">
        <w:tab/>
        <w:t>Operation: update</w:t>
      </w:r>
      <w:bookmarkEnd w:id="1983"/>
      <w:bookmarkEnd w:id="1984"/>
      <w:bookmarkEnd w:id="1985"/>
      <w:bookmarkEnd w:id="1986"/>
      <w:bookmarkEnd w:id="1987"/>
      <w:bookmarkEnd w:id="1988"/>
    </w:p>
    <w:p w14:paraId="40C633A8" w14:textId="77777777" w:rsidR="001F321A" w:rsidRPr="00BD6F46" w:rsidRDefault="001F321A" w:rsidP="001F321A">
      <w:pPr>
        <w:pStyle w:val="Heading7"/>
      </w:pPr>
      <w:bookmarkStart w:id="1989" w:name="_CR6_2_3_3_4_2_1"/>
      <w:bookmarkStart w:id="1990" w:name="_Toc20227380"/>
      <w:bookmarkStart w:id="1991" w:name="_Toc27749625"/>
      <w:bookmarkStart w:id="1992" w:name="_Toc28709552"/>
      <w:bookmarkStart w:id="1993" w:name="_Toc44671172"/>
      <w:bookmarkStart w:id="1994" w:name="_Toc51919095"/>
      <w:bookmarkStart w:id="1995" w:name="_Toc187413375"/>
      <w:bookmarkEnd w:id="1989"/>
      <w:r>
        <w:t>6.2.3.</w:t>
      </w:r>
      <w:r w:rsidRPr="00BD6F46">
        <w:t>3.4.2.1</w:t>
      </w:r>
      <w:r w:rsidRPr="00BD6F46">
        <w:tab/>
        <w:t>Description</w:t>
      </w:r>
      <w:bookmarkEnd w:id="1990"/>
      <w:bookmarkEnd w:id="1991"/>
      <w:bookmarkEnd w:id="1992"/>
      <w:bookmarkEnd w:id="1993"/>
      <w:bookmarkEnd w:id="1994"/>
      <w:bookmarkEnd w:id="1995"/>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996" w:name="_CR6_2_3_3_4_2_2"/>
      <w:bookmarkStart w:id="1997" w:name="_Toc20227381"/>
      <w:bookmarkStart w:id="1998" w:name="_Toc27749626"/>
      <w:bookmarkStart w:id="1999" w:name="_Toc28709553"/>
      <w:bookmarkStart w:id="2000" w:name="_Toc44671173"/>
      <w:bookmarkStart w:id="2001" w:name="_Toc51919096"/>
      <w:bookmarkStart w:id="2002" w:name="_Toc187413376"/>
      <w:bookmarkEnd w:id="1996"/>
      <w:r>
        <w:t>6.2.3.</w:t>
      </w:r>
      <w:r w:rsidRPr="00BD6F46">
        <w:t>3.4.2.2</w:t>
      </w:r>
      <w:r w:rsidRPr="00BD6F46">
        <w:tab/>
        <w:t>Operation Definition</w:t>
      </w:r>
      <w:bookmarkEnd w:id="1997"/>
      <w:bookmarkEnd w:id="1998"/>
      <w:bookmarkEnd w:id="1999"/>
      <w:bookmarkEnd w:id="2000"/>
      <w:bookmarkEnd w:id="2001"/>
      <w:bookmarkEnd w:id="2002"/>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bookmarkStart w:id="2003" w:name="_CRTable6_2_3_3_4_2_21"/>
      <w:r w:rsidRPr="00BD6F46">
        <w:lastRenderedPageBreak/>
        <w:t>Table </w:t>
      </w:r>
      <w:bookmarkEnd w:id="2003"/>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bookmarkStart w:id="2004" w:name="_CRTable6_2_3_3_4_2_22"/>
      <w:r w:rsidRPr="00BD6F46">
        <w:t>Table</w:t>
      </w:r>
      <w:r w:rsidRPr="00BD6F46">
        <w:rPr>
          <w:rFonts w:hint="eastAsia"/>
          <w:lang w:eastAsia="zh-CN"/>
        </w:rPr>
        <w:t xml:space="preserve"> </w:t>
      </w:r>
      <w:bookmarkEnd w:id="2004"/>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2005" w:name="_CR6_2_3_3_4_3"/>
      <w:bookmarkStart w:id="2006" w:name="_Toc20227382"/>
      <w:bookmarkStart w:id="2007" w:name="_Toc27749627"/>
      <w:bookmarkStart w:id="2008" w:name="_Toc28709554"/>
      <w:bookmarkStart w:id="2009" w:name="_Toc44671174"/>
      <w:bookmarkStart w:id="2010" w:name="_Toc51919097"/>
      <w:bookmarkStart w:id="2011" w:name="_Toc187413377"/>
      <w:bookmarkEnd w:id="2005"/>
      <w:r>
        <w:t>6.2.3.</w:t>
      </w:r>
      <w:r w:rsidRPr="00BD6F46">
        <w:t>3.4.3</w:t>
      </w:r>
      <w:r w:rsidRPr="00BD6F46">
        <w:tab/>
        <w:t>Operation: release</w:t>
      </w:r>
      <w:bookmarkEnd w:id="2006"/>
      <w:bookmarkEnd w:id="2007"/>
      <w:bookmarkEnd w:id="2008"/>
      <w:bookmarkEnd w:id="2009"/>
      <w:bookmarkEnd w:id="2010"/>
      <w:bookmarkEnd w:id="2011"/>
    </w:p>
    <w:p w14:paraId="479339BE" w14:textId="77777777" w:rsidR="001F321A" w:rsidRPr="00BD6F46" w:rsidRDefault="001F321A" w:rsidP="001F321A">
      <w:pPr>
        <w:pStyle w:val="Heading7"/>
      </w:pPr>
      <w:bookmarkStart w:id="2012" w:name="_CR6_2_3_3_4_3_1"/>
      <w:bookmarkStart w:id="2013" w:name="_Toc20227383"/>
      <w:bookmarkStart w:id="2014" w:name="_Toc27749628"/>
      <w:bookmarkStart w:id="2015" w:name="_Toc28709555"/>
      <w:bookmarkStart w:id="2016" w:name="_Toc44671175"/>
      <w:bookmarkStart w:id="2017" w:name="_Toc51919098"/>
      <w:bookmarkStart w:id="2018" w:name="_Toc187413378"/>
      <w:bookmarkEnd w:id="2012"/>
      <w:r>
        <w:t>6.2.3.</w:t>
      </w:r>
      <w:r w:rsidRPr="00BD6F46">
        <w:t>3.4.3.1</w:t>
      </w:r>
      <w:r w:rsidRPr="00BD6F46">
        <w:tab/>
        <w:t>Description</w:t>
      </w:r>
      <w:bookmarkEnd w:id="2013"/>
      <w:bookmarkEnd w:id="2014"/>
      <w:bookmarkEnd w:id="2015"/>
      <w:bookmarkEnd w:id="2016"/>
      <w:bookmarkEnd w:id="2017"/>
      <w:bookmarkEnd w:id="2018"/>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2019" w:name="_CR6_2_3_3_4_3_2"/>
      <w:bookmarkStart w:id="2020" w:name="_Toc20227384"/>
      <w:bookmarkStart w:id="2021" w:name="_Toc27749629"/>
      <w:bookmarkStart w:id="2022" w:name="_Toc28709556"/>
      <w:bookmarkStart w:id="2023" w:name="_Toc44671176"/>
      <w:bookmarkStart w:id="2024" w:name="_Toc51919099"/>
      <w:bookmarkStart w:id="2025" w:name="_Toc187413379"/>
      <w:bookmarkEnd w:id="2019"/>
      <w:r>
        <w:lastRenderedPageBreak/>
        <w:t>6.2.3.</w:t>
      </w:r>
      <w:r w:rsidRPr="00BD6F46">
        <w:t>3.4.3.2</w:t>
      </w:r>
      <w:r w:rsidRPr="00BD6F46">
        <w:tab/>
        <w:t>Operation Definition</w:t>
      </w:r>
      <w:bookmarkEnd w:id="2020"/>
      <w:bookmarkEnd w:id="2021"/>
      <w:bookmarkEnd w:id="2022"/>
      <w:bookmarkEnd w:id="2023"/>
      <w:bookmarkEnd w:id="2024"/>
      <w:bookmarkEnd w:id="2025"/>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bookmarkStart w:id="2026" w:name="_CRTable6_2_3_3_4_3_21"/>
      <w:r w:rsidRPr="00BD6F46">
        <w:t>Table </w:t>
      </w:r>
      <w:bookmarkEnd w:id="2026"/>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bookmarkStart w:id="2027" w:name="_CRTable6_2_3_3_4_3_22"/>
      <w:r w:rsidRPr="00BD6F46">
        <w:t>Table</w:t>
      </w:r>
      <w:r w:rsidRPr="00BD6F46">
        <w:rPr>
          <w:rFonts w:hint="eastAsia"/>
          <w:lang w:eastAsia="zh-CN"/>
        </w:rPr>
        <w:t xml:space="preserve"> </w:t>
      </w:r>
      <w:bookmarkEnd w:id="2027"/>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2028" w:name="_CR6_2_4"/>
      <w:bookmarkStart w:id="2029" w:name="_Toc20227385"/>
      <w:bookmarkStart w:id="2030" w:name="_Toc27749630"/>
      <w:bookmarkStart w:id="2031" w:name="_Toc28709557"/>
      <w:bookmarkStart w:id="2032" w:name="_Toc44671177"/>
      <w:bookmarkStart w:id="2033" w:name="_Toc51919100"/>
      <w:bookmarkStart w:id="2034" w:name="_Toc187413380"/>
      <w:bookmarkEnd w:id="2028"/>
      <w:r w:rsidRPr="00BD6F46">
        <w:t>6.</w:t>
      </w:r>
      <w:r>
        <w:t>2</w:t>
      </w:r>
      <w:r w:rsidRPr="00BD6F46">
        <w:t>.4</w:t>
      </w:r>
      <w:r w:rsidRPr="00BD6F46">
        <w:tab/>
        <w:t>Custom Operations without associated resources</w:t>
      </w:r>
      <w:bookmarkEnd w:id="2029"/>
      <w:bookmarkEnd w:id="2030"/>
      <w:bookmarkEnd w:id="2031"/>
      <w:bookmarkEnd w:id="2032"/>
      <w:bookmarkEnd w:id="2033"/>
      <w:bookmarkEnd w:id="2034"/>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2035" w:name="_CR6_2_5"/>
      <w:bookmarkStart w:id="2036" w:name="_Toc20227386"/>
      <w:bookmarkStart w:id="2037" w:name="_Toc27749631"/>
      <w:bookmarkStart w:id="2038" w:name="_Toc28709558"/>
      <w:bookmarkStart w:id="2039" w:name="_Toc44671178"/>
      <w:bookmarkStart w:id="2040" w:name="_Toc51919101"/>
      <w:bookmarkStart w:id="2041" w:name="_Toc187413381"/>
      <w:bookmarkEnd w:id="2035"/>
      <w:r>
        <w:t>6.2.5</w:t>
      </w:r>
      <w:r w:rsidRPr="00BD6F46">
        <w:tab/>
        <w:t>Data Model</w:t>
      </w:r>
      <w:bookmarkEnd w:id="2036"/>
      <w:bookmarkEnd w:id="2037"/>
      <w:bookmarkEnd w:id="2038"/>
      <w:bookmarkEnd w:id="2039"/>
      <w:bookmarkEnd w:id="2040"/>
      <w:bookmarkEnd w:id="2041"/>
    </w:p>
    <w:p w14:paraId="6E60A5F7" w14:textId="77777777" w:rsidR="00682017" w:rsidRPr="00BD6F46" w:rsidRDefault="00682017" w:rsidP="00682017">
      <w:pPr>
        <w:pStyle w:val="Heading4"/>
      </w:pPr>
      <w:bookmarkStart w:id="2042" w:name="_CR6_2_5_1"/>
      <w:bookmarkStart w:id="2043" w:name="_Toc20227387"/>
      <w:bookmarkStart w:id="2044" w:name="_Toc27749632"/>
      <w:bookmarkStart w:id="2045" w:name="_Toc28709559"/>
      <w:bookmarkStart w:id="2046" w:name="_Toc44671179"/>
      <w:bookmarkStart w:id="2047" w:name="_Toc51919102"/>
      <w:bookmarkStart w:id="2048" w:name="_Toc187413382"/>
      <w:bookmarkEnd w:id="2042"/>
      <w:r>
        <w:t>6.2.5</w:t>
      </w:r>
      <w:r w:rsidRPr="00BD6F46">
        <w:t>.1</w:t>
      </w:r>
      <w:r w:rsidRPr="00BD6F46">
        <w:tab/>
        <w:t>General</w:t>
      </w:r>
      <w:bookmarkEnd w:id="2043"/>
      <w:bookmarkEnd w:id="2044"/>
      <w:bookmarkEnd w:id="2045"/>
      <w:bookmarkEnd w:id="2046"/>
      <w:bookmarkEnd w:id="2047"/>
      <w:bookmarkEnd w:id="2048"/>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bookmarkStart w:id="2049" w:name="_CRTable6_2_5_11"/>
      <w:r w:rsidRPr="00BD6F46">
        <w:t xml:space="preserve">Table </w:t>
      </w:r>
      <w:bookmarkEnd w:id="2049"/>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2050" w:name="_CR6_2_5_2"/>
      <w:bookmarkStart w:id="2051" w:name="_Toc20227388"/>
      <w:bookmarkStart w:id="2052" w:name="_Toc27749633"/>
      <w:bookmarkStart w:id="2053" w:name="_Toc28709560"/>
      <w:bookmarkStart w:id="2054" w:name="_Toc44671180"/>
      <w:bookmarkStart w:id="2055" w:name="_Toc51919103"/>
      <w:bookmarkStart w:id="2056" w:name="_Toc187413383"/>
      <w:bookmarkEnd w:id="2050"/>
      <w:r>
        <w:lastRenderedPageBreak/>
        <w:t>6.2</w:t>
      </w:r>
      <w:r w:rsidRPr="00BD6F46">
        <w:t>.</w:t>
      </w:r>
      <w:r>
        <w:t>5</w:t>
      </w:r>
      <w:r w:rsidRPr="00BD6F46">
        <w:rPr>
          <w:lang w:val="en-US"/>
        </w:rPr>
        <w:t>.2</w:t>
      </w:r>
      <w:r w:rsidRPr="00BD6F46">
        <w:rPr>
          <w:lang w:val="en-US"/>
        </w:rPr>
        <w:tab/>
        <w:t>Structured data types</w:t>
      </w:r>
      <w:bookmarkEnd w:id="2051"/>
      <w:bookmarkEnd w:id="2052"/>
      <w:bookmarkEnd w:id="2053"/>
      <w:bookmarkEnd w:id="2054"/>
      <w:bookmarkEnd w:id="2055"/>
      <w:bookmarkEnd w:id="2056"/>
    </w:p>
    <w:p w14:paraId="0ECDD4A3" w14:textId="77777777" w:rsidR="00682017" w:rsidRPr="00BD6F46" w:rsidRDefault="00682017" w:rsidP="00682017">
      <w:pPr>
        <w:pStyle w:val="Heading5"/>
        <w:rPr>
          <w:lang w:eastAsia="zh-CN"/>
        </w:rPr>
      </w:pPr>
      <w:bookmarkStart w:id="2057" w:name="_CR6_2_5_2_1"/>
      <w:bookmarkStart w:id="2058" w:name="_Toc20227389"/>
      <w:bookmarkStart w:id="2059" w:name="_Toc27749634"/>
      <w:bookmarkStart w:id="2060" w:name="_Toc28709561"/>
      <w:bookmarkStart w:id="2061" w:name="_Toc44671181"/>
      <w:bookmarkStart w:id="2062" w:name="_Toc51919104"/>
      <w:bookmarkStart w:id="2063" w:name="_Toc187413384"/>
      <w:bookmarkEnd w:id="2057"/>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2058"/>
      <w:bookmarkEnd w:id="2059"/>
      <w:bookmarkEnd w:id="2060"/>
      <w:bookmarkEnd w:id="2061"/>
      <w:bookmarkEnd w:id="2062"/>
      <w:bookmarkEnd w:id="2063"/>
    </w:p>
    <w:p w14:paraId="096330FC" w14:textId="77777777" w:rsidR="00682017" w:rsidRPr="00BD6F46" w:rsidRDefault="00682017" w:rsidP="00682017">
      <w:pPr>
        <w:pStyle w:val="Heading6"/>
      </w:pPr>
      <w:bookmarkStart w:id="2064" w:name="_CR6_2_5_2_1_1"/>
      <w:bookmarkStart w:id="2065" w:name="_Toc20227390"/>
      <w:bookmarkStart w:id="2066" w:name="_Toc27749635"/>
      <w:bookmarkStart w:id="2067" w:name="_Toc28709562"/>
      <w:bookmarkStart w:id="2068" w:name="_Toc44671182"/>
      <w:bookmarkStart w:id="2069" w:name="_Toc51919105"/>
      <w:bookmarkStart w:id="2070" w:name="_Toc187413385"/>
      <w:bookmarkEnd w:id="2064"/>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2065"/>
      <w:bookmarkEnd w:id="2066"/>
      <w:bookmarkEnd w:id="2067"/>
      <w:bookmarkEnd w:id="2068"/>
      <w:bookmarkEnd w:id="2069"/>
      <w:bookmarkEnd w:id="2070"/>
    </w:p>
    <w:p w14:paraId="3D5AD6C3" w14:textId="77777777" w:rsidR="00682017" w:rsidRPr="00BD6F46" w:rsidRDefault="00682017" w:rsidP="00682017">
      <w:pPr>
        <w:pStyle w:val="TH"/>
      </w:pPr>
      <w:bookmarkStart w:id="2071" w:name="_CRTable6_2_5_2_1_11"/>
      <w:r w:rsidRPr="00BD6F46">
        <w:t>Table </w:t>
      </w:r>
      <w:bookmarkEnd w:id="2071"/>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2072" w:name="_CR6_2_5_2_1_2"/>
      <w:bookmarkStart w:id="2073" w:name="_Toc20227391"/>
      <w:bookmarkStart w:id="2074" w:name="_Toc27749636"/>
      <w:bookmarkStart w:id="2075" w:name="_Toc28709563"/>
      <w:bookmarkStart w:id="2076" w:name="_Toc44671183"/>
      <w:bookmarkStart w:id="2077" w:name="_Toc51919106"/>
      <w:bookmarkStart w:id="2078" w:name="_Toc187413386"/>
      <w:bookmarkEnd w:id="2072"/>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2073"/>
      <w:bookmarkEnd w:id="2074"/>
      <w:bookmarkEnd w:id="2075"/>
      <w:bookmarkEnd w:id="2076"/>
      <w:bookmarkEnd w:id="2077"/>
      <w:bookmarkEnd w:id="2078"/>
    </w:p>
    <w:p w14:paraId="1DA6F763" w14:textId="77777777" w:rsidR="00682017" w:rsidRPr="00BD6F46" w:rsidRDefault="00682017" w:rsidP="00682017">
      <w:pPr>
        <w:pStyle w:val="TH"/>
      </w:pPr>
      <w:bookmarkStart w:id="2079" w:name="_CRTable6_2_5_2_1_21"/>
      <w:r w:rsidRPr="00BD6F46">
        <w:t>Table </w:t>
      </w:r>
      <w:bookmarkEnd w:id="2079"/>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2080" w:name="_CR6_2_5_2_1_3"/>
      <w:bookmarkStart w:id="2081" w:name="_Toc20227392"/>
      <w:bookmarkStart w:id="2082" w:name="_Toc27749637"/>
      <w:bookmarkStart w:id="2083" w:name="_Toc28709564"/>
      <w:bookmarkStart w:id="2084" w:name="_Toc44671184"/>
      <w:bookmarkStart w:id="2085" w:name="_Toc51919107"/>
      <w:bookmarkStart w:id="2086" w:name="_Toc187413387"/>
      <w:bookmarkEnd w:id="2080"/>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2081"/>
      <w:bookmarkEnd w:id="2082"/>
      <w:bookmarkEnd w:id="2083"/>
      <w:bookmarkEnd w:id="2084"/>
      <w:bookmarkEnd w:id="2085"/>
      <w:bookmarkEnd w:id="2086"/>
    </w:p>
    <w:p w14:paraId="42194585" w14:textId="77777777" w:rsidR="00682017" w:rsidRPr="00BD6F46" w:rsidRDefault="00682017" w:rsidP="00682017">
      <w:pPr>
        <w:pStyle w:val="TH"/>
      </w:pPr>
      <w:bookmarkStart w:id="2087" w:name="_CRTable6_2_5_2_1_31"/>
      <w:r w:rsidRPr="00BD6F46">
        <w:t>Table </w:t>
      </w:r>
      <w:bookmarkEnd w:id="2087"/>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2088" w:name="_CR6_2_5_2_1_4"/>
      <w:bookmarkStart w:id="2089" w:name="_Toc20227393"/>
      <w:bookmarkStart w:id="2090" w:name="_Toc27749638"/>
      <w:bookmarkStart w:id="2091" w:name="_Toc28709565"/>
      <w:bookmarkStart w:id="2092" w:name="_Toc44671185"/>
      <w:bookmarkStart w:id="2093" w:name="_Toc51919108"/>
      <w:bookmarkStart w:id="2094" w:name="_Toc187413388"/>
      <w:bookmarkEnd w:id="2088"/>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2089"/>
      <w:bookmarkEnd w:id="2090"/>
      <w:bookmarkEnd w:id="2091"/>
      <w:bookmarkEnd w:id="2092"/>
      <w:bookmarkEnd w:id="2093"/>
      <w:bookmarkEnd w:id="2094"/>
    </w:p>
    <w:p w14:paraId="3135D93F" w14:textId="77777777" w:rsidR="00682017" w:rsidRPr="00BD6F46" w:rsidRDefault="00682017" w:rsidP="00682017">
      <w:pPr>
        <w:pStyle w:val="TH"/>
      </w:pPr>
      <w:bookmarkStart w:id="2095" w:name="_CRTable6_2_5_2_1_41"/>
      <w:r w:rsidRPr="00BD6F46">
        <w:t>Table </w:t>
      </w:r>
      <w:bookmarkEnd w:id="2095"/>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2096" w:name="_CR6_2_5_2_1_5"/>
      <w:bookmarkStart w:id="2097" w:name="_Toc20227394"/>
      <w:bookmarkStart w:id="2098" w:name="_Toc27749639"/>
      <w:bookmarkStart w:id="2099" w:name="_Toc28709566"/>
      <w:bookmarkStart w:id="2100" w:name="_Toc44671186"/>
      <w:bookmarkStart w:id="2101" w:name="_Toc51919109"/>
      <w:bookmarkStart w:id="2102" w:name="_Toc187413389"/>
      <w:bookmarkEnd w:id="2096"/>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2097"/>
      <w:bookmarkEnd w:id="2098"/>
      <w:bookmarkEnd w:id="2099"/>
      <w:bookmarkEnd w:id="2100"/>
      <w:bookmarkEnd w:id="2101"/>
      <w:bookmarkEnd w:id="2102"/>
    </w:p>
    <w:p w14:paraId="54C5C78D" w14:textId="77777777" w:rsidR="00682017" w:rsidRPr="00BD6F46" w:rsidRDefault="00682017" w:rsidP="00682017">
      <w:pPr>
        <w:pStyle w:val="TH"/>
        <w:rPr>
          <w:lang w:eastAsia="zh-CN"/>
        </w:rPr>
      </w:pPr>
      <w:bookmarkStart w:id="2103" w:name="_CRTable6_2_5_2_1_51"/>
      <w:r w:rsidRPr="00BD6F46">
        <w:t>Table </w:t>
      </w:r>
      <w:bookmarkEnd w:id="2103"/>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2104" w:name="_CR6_2_5_2_2"/>
      <w:bookmarkStart w:id="2105" w:name="_Toc20227395"/>
      <w:bookmarkStart w:id="2106" w:name="_Toc27749640"/>
      <w:bookmarkStart w:id="2107" w:name="_Toc28709567"/>
      <w:bookmarkStart w:id="2108" w:name="_Toc44671187"/>
      <w:bookmarkStart w:id="2109" w:name="_Toc51919110"/>
      <w:bookmarkStart w:id="2110" w:name="_Toc187413390"/>
      <w:bookmarkEnd w:id="2104"/>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2105"/>
      <w:bookmarkEnd w:id="2106"/>
      <w:bookmarkEnd w:id="2107"/>
      <w:bookmarkEnd w:id="2108"/>
      <w:bookmarkEnd w:id="2109"/>
      <w:bookmarkEnd w:id="2110"/>
    </w:p>
    <w:p w14:paraId="40E5041F" w14:textId="77777777" w:rsidR="00767A3D" w:rsidRPr="00BD6F46" w:rsidRDefault="00767A3D" w:rsidP="00767A3D">
      <w:pPr>
        <w:pStyle w:val="Heading6"/>
        <w:rPr>
          <w:lang w:eastAsia="zh-CN"/>
        </w:rPr>
      </w:pPr>
      <w:bookmarkStart w:id="2111" w:name="_CR6_2_5_2_2_1"/>
      <w:bookmarkStart w:id="2112" w:name="_Toc20227396"/>
      <w:bookmarkStart w:id="2113" w:name="_Toc27749641"/>
      <w:bookmarkStart w:id="2114" w:name="_Toc28709568"/>
      <w:bookmarkStart w:id="2115" w:name="_Toc44671188"/>
      <w:bookmarkStart w:id="2116" w:name="_Toc51919111"/>
      <w:bookmarkStart w:id="2117" w:name="_Toc187413391"/>
      <w:bookmarkEnd w:id="2111"/>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2112"/>
      <w:bookmarkEnd w:id="2113"/>
      <w:bookmarkEnd w:id="2114"/>
      <w:bookmarkEnd w:id="2115"/>
      <w:bookmarkEnd w:id="2116"/>
      <w:bookmarkEnd w:id="2117"/>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2118" w:name="_CR6_2_5_2_2_2"/>
      <w:bookmarkStart w:id="2119" w:name="_Toc20227397"/>
      <w:bookmarkStart w:id="2120" w:name="_Toc27749642"/>
      <w:bookmarkStart w:id="2121" w:name="_Toc28709569"/>
      <w:bookmarkStart w:id="2122" w:name="_Toc44671189"/>
      <w:bookmarkStart w:id="2123" w:name="_Toc51919112"/>
      <w:bookmarkStart w:id="2124" w:name="_Toc187413392"/>
      <w:bookmarkEnd w:id="2118"/>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2119"/>
      <w:bookmarkEnd w:id="2120"/>
      <w:bookmarkEnd w:id="2121"/>
      <w:bookmarkEnd w:id="2122"/>
      <w:bookmarkEnd w:id="2123"/>
      <w:bookmarkEnd w:id="2124"/>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2125"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2125"/>
      <w:r w:rsidRPr="00BD6F46">
        <w:t>.</w:t>
      </w:r>
    </w:p>
    <w:p w14:paraId="04844161" w14:textId="77777777" w:rsidR="00767A3D" w:rsidRPr="00BD6F46" w:rsidRDefault="00767A3D" w:rsidP="00767A3D">
      <w:pPr>
        <w:pStyle w:val="Heading6"/>
        <w:rPr>
          <w:lang w:eastAsia="zh-CN"/>
        </w:rPr>
      </w:pPr>
      <w:bookmarkStart w:id="2126" w:name="_CR6_2_5_2_2_3"/>
      <w:bookmarkStart w:id="2127" w:name="_Toc20227398"/>
      <w:bookmarkStart w:id="2128" w:name="_Toc27749643"/>
      <w:bookmarkStart w:id="2129" w:name="_Toc28709570"/>
      <w:bookmarkStart w:id="2130" w:name="_Toc44671190"/>
      <w:bookmarkStart w:id="2131" w:name="_Toc51919113"/>
      <w:bookmarkStart w:id="2132" w:name="_Toc187413393"/>
      <w:bookmarkEnd w:id="2126"/>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2127"/>
      <w:bookmarkEnd w:id="2128"/>
      <w:bookmarkEnd w:id="2129"/>
      <w:bookmarkEnd w:id="2130"/>
      <w:bookmarkEnd w:id="2131"/>
      <w:bookmarkEnd w:id="2132"/>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2133" w:name="_CR6_2_5_2_2_4"/>
      <w:bookmarkStart w:id="2134" w:name="_Toc20227399"/>
      <w:bookmarkStart w:id="2135" w:name="_Toc27749644"/>
      <w:bookmarkStart w:id="2136" w:name="_Toc28709571"/>
      <w:bookmarkStart w:id="2137" w:name="_Toc44671191"/>
      <w:bookmarkStart w:id="2138" w:name="_Toc51919114"/>
      <w:bookmarkStart w:id="2139" w:name="_Toc187413394"/>
      <w:bookmarkEnd w:id="2133"/>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2134"/>
      <w:bookmarkEnd w:id="2135"/>
      <w:bookmarkEnd w:id="2136"/>
      <w:bookmarkEnd w:id="2137"/>
      <w:bookmarkEnd w:id="2138"/>
      <w:bookmarkEnd w:id="2139"/>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2140" w:name="_CR6_2_5_2_2_5"/>
      <w:bookmarkStart w:id="2141" w:name="_Toc20227400"/>
      <w:bookmarkStart w:id="2142" w:name="_Toc27749645"/>
      <w:bookmarkStart w:id="2143" w:name="_Toc28709572"/>
      <w:bookmarkStart w:id="2144" w:name="_Toc44671192"/>
      <w:bookmarkStart w:id="2145" w:name="_Toc51919115"/>
      <w:bookmarkStart w:id="2146" w:name="_Toc187413395"/>
      <w:bookmarkEnd w:id="2140"/>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2147" w:name="OLE_LINK24"/>
      <w:r w:rsidRPr="00BD6F46">
        <w:rPr>
          <w:rFonts w:hint="eastAsia"/>
          <w:lang w:eastAsia="zh-CN"/>
        </w:rPr>
        <w:t>PDUSessionChargingInformation</w:t>
      </w:r>
      <w:bookmarkEnd w:id="2141"/>
      <w:bookmarkEnd w:id="2142"/>
      <w:bookmarkEnd w:id="2143"/>
      <w:bookmarkEnd w:id="2144"/>
      <w:bookmarkEnd w:id="2145"/>
      <w:bookmarkEnd w:id="2146"/>
      <w:bookmarkEnd w:id="2147"/>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2148" w:name="_CR6_2_5_2_2_6"/>
      <w:bookmarkStart w:id="2149" w:name="_Toc20227401"/>
      <w:bookmarkStart w:id="2150" w:name="_Toc27749646"/>
      <w:bookmarkStart w:id="2151" w:name="_Toc28709573"/>
      <w:bookmarkStart w:id="2152" w:name="_Toc44671193"/>
      <w:bookmarkStart w:id="2153" w:name="_Toc51919116"/>
      <w:bookmarkStart w:id="2154" w:name="_Toc187413396"/>
      <w:bookmarkEnd w:id="2148"/>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2149"/>
      <w:bookmarkEnd w:id="2150"/>
      <w:bookmarkEnd w:id="2151"/>
      <w:bookmarkEnd w:id="2152"/>
      <w:bookmarkEnd w:id="2153"/>
      <w:bookmarkEnd w:id="2154"/>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2155" w:name="_CR6_2_5_2_2_7"/>
      <w:bookmarkStart w:id="2156" w:name="_Toc20227402"/>
      <w:bookmarkStart w:id="2157" w:name="_Toc27749647"/>
      <w:bookmarkStart w:id="2158" w:name="_Toc28709574"/>
      <w:bookmarkStart w:id="2159" w:name="_Toc44671194"/>
      <w:bookmarkStart w:id="2160" w:name="_Toc51919117"/>
      <w:bookmarkStart w:id="2161" w:name="_Toc187413397"/>
      <w:bookmarkEnd w:id="2155"/>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2156"/>
      <w:bookmarkEnd w:id="2157"/>
      <w:bookmarkEnd w:id="2158"/>
      <w:bookmarkEnd w:id="2159"/>
      <w:bookmarkEnd w:id="2160"/>
      <w:bookmarkEnd w:id="2161"/>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2162" w:name="_CR6_2_5_2_2_8"/>
      <w:bookmarkStart w:id="2163" w:name="_Toc20227403"/>
      <w:bookmarkStart w:id="2164" w:name="_Toc27749648"/>
      <w:bookmarkStart w:id="2165" w:name="_Toc28709575"/>
      <w:bookmarkStart w:id="2166" w:name="_Toc44671195"/>
      <w:bookmarkStart w:id="2167" w:name="_Toc51919118"/>
      <w:bookmarkStart w:id="2168" w:name="_Toc187413398"/>
      <w:bookmarkEnd w:id="2162"/>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2163"/>
      <w:bookmarkEnd w:id="2164"/>
      <w:bookmarkEnd w:id="2165"/>
      <w:bookmarkEnd w:id="2166"/>
      <w:bookmarkEnd w:id="2167"/>
      <w:bookmarkEnd w:id="2168"/>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2169" w:name="_CR6_2_5_2_2_9"/>
      <w:bookmarkStart w:id="2170" w:name="_Toc20227404"/>
      <w:bookmarkStart w:id="2171" w:name="_Toc27749649"/>
      <w:bookmarkStart w:id="2172" w:name="_Toc28709576"/>
      <w:bookmarkStart w:id="2173" w:name="_Toc44671196"/>
      <w:bookmarkStart w:id="2174" w:name="_Toc51919119"/>
      <w:bookmarkStart w:id="2175" w:name="_Toc187413399"/>
      <w:bookmarkEnd w:id="2169"/>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2170"/>
      <w:bookmarkEnd w:id="2171"/>
      <w:bookmarkEnd w:id="2172"/>
      <w:bookmarkEnd w:id="2173"/>
      <w:bookmarkEnd w:id="2174"/>
      <w:bookmarkEnd w:id="2175"/>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2176" w:name="_CR6_2_5_2_2_10"/>
      <w:bookmarkStart w:id="2177" w:name="_Toc20227405"/>
      <w:bookmarkStart w:id="2178" w:name="_Toc27749650"/>
      <w:bookmarkStart w:id="2179" w:name="_Toc28709577"/>
      <w:bookmarkStart w:id="2180" w:name="_Toc44671197"/>
      <w:bookmarkStart w:id="2181" w:name="_Toc51919120"/>
      <w:bookmarkStart w:id="2182" w:name="_Toc187413400"/>
      <w:bookmarkEnd w:id="2176"/>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2177"/>
      <w:bookmarkEnd w:id="2178"/>
      <w:bookmarkEnd w:id="2179"/>
      <w:bookmarkEnd w:id="2180"/>
      <w:bookmarkEnd w:id="2181"/>
      <w:bookmarkEnd w:id="2182"/>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2183" w:name="_CR6_2_5_2_2_11"/>
      <w:bookmarkStart w:id="2184" w:name="_Toc20227406"/>
      <w:bookmarkStart w:id="2185" w:name="_Toc27749651"/>
      <w:bookmarkStart w:id="2186" w:name="_Toc28709578"/>
      <w:bookmarkStart w:id="2187" w:name="_Toc44671198"/>
      <w:bookmarkStart w:id="2188" w:name="_Toc51919121"/>
      <w:bookmarkStart w:id="2189" w:name="_Toc187413401"/>
      <w:bookmarkEnd w:id="2183"/>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2184"/>
      <w:bookmarkEnd w:id="2185"/>
      <w:bookmarkEnd w:id="2186"/>
      <w:bookmarkEnd w:id="2187"/>
      <w:bookmarkEnd w:id="2188"/>
      <w:bookmarkEnd w:id="2189"/>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2190" w:name="_CR6_2_5_2_2_12"/>
      <w:bookmarkStart w:id="2191" w:name="_Toc20227407"/>
      <w:bookmarkStart w:id="2192" w:name="_Toc27749652"/>
      <w:bookmarkStart w:id="2193" w:name="_Toc28709579"/>
      <w:bookmarkStart w:id="2194" w:name="_Toc44671199"/>
      <w:bookmarkStart w:id="2195" w:name="_Toc51919122"/>
      <w:bookmarkStart w:id="2196" w:name="_Toc187413402"/>
      <w:bookmarkEnd w:id="2190"/>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2191"/>
      <w:bookmarkEnd w:id="2192"/>
      <w:bookmarkEnd w:id="2193"/>
      <w:bookmarkEnd w:id="2194"/>
      <w:bookmarkEnd w:id="2195"/>
      <w:bookmarkEnd w:id="2196"/>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2197" w:name="_CR6_2_5_2_2_13"/>
      <w:bookmarkStart w:id="2198" w:name="_Toc20227408"/>
      <w:bookmarkStart w:id="2199" w:name="_Toc27749653"/>
      <w:bookmarkStart w:id="2200" w:name="_Toc28709580"/>
      <w:bookmarkStart w:id="2201" w:name="_Toc44671200"/>
      <w:bookmarkStart w:id="2202" w:name="_Toc51919123"/>
      <w:bookmarkStart w:id="2203" w:name="_Toc187413403"/>
      <w:bookmarkEnd w:id="2197"/>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2198"/>
      <w:bookmarkEnd w:id="2199"/>
      <w:bookmarkEnd w:id="2200"/>
      <w:bookmarkEnd w:id="2201"/>
      <w:bookmarkEnd w:id="2202"/>
      <w:bookmarkEnd w:id="2203"/>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2204" w:name="_CR6_2_5_2_2_14"/>
      <w:bookmarkStart w:id="2205" w:name="_Toc20227409"/>
      <w:bookmarkStart w:id="2206" w:name="_Toc27749654"/>
      <w:bookmarkStart w:id="2207" w:name="_Toc28709581"/>
      <w:bookmarkStart w:id="2208" w:name="_Toc44671201"/>
      <w:bookmarkStart w:id="2209" w:name="_Toc51919124"/>
      <w:bookmarkStart w:id="2210" w:name="_Toc187413404"/>
      <w:bookmarkEnd w:id="2204"/>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2205"/>
      <w:bookmarkEnd w:id="2206"/>
      <w:bookmarkEnd w:id="2207"/>
      <w:bookmarkEnd w:id="2208"/>
      <w:bookmarkEnd w:id="2209"/>
      <w:bookmarkEnd w:id="2210"/>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2211" w:name="_CR6_2_5_2_2_15"/>
      <w:bookmarkStart w:id="2212" w:name="_Toc20227410"/>
      <w:bookmarkStart w:id="2213" w:name="_Toc27749655"/>
      <w:bookmarkStart w:id="2214" w:name="_Toc28709582"/>
      <w:bookmarkStart w:id="2215" w:name="_Toc44671202"/>
      <w:bookmarkStart w:id="2216" w:name="_Toc51919125"/>
      <w:bookmarkStart w:id="2217" w:name="_Toc187413405"/>
      <w:bookmarkEnd w:id="2211"/>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2212"/>
      <w:bookmarkEnd w:id="2213"/>
      <w:bookmarkEnd w:id="2214"/>
      <w:bookmarkEnd w:id="2215"/>
      <w:bookmarkEnd w:id="2216"/>
      <w:bookmarkEnd w:id="2217"/>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2218" w:name="_CR6_2_5_2_2_16"/>
      <w:bookmarkStart w:id="2219" w:name="_Toc20227411"/>
      <w:bookmarkStart w:id="2220" w:name="_Toc27749656"/>
      <w:bookmarkStart w:id="2221" w:name="_Toc28709583"/>
      <w:bookmarkStart w:id="2222" w:name="_Toc44671203"/>
      <w:bookmarkStart w:id="2223" w:name="_Toc51919126"/>
      <w:bookmarkStart w:id="2224" w:name="_Toc187413406"/>
      <w:bookmarkEnd w:id="2218"/>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2219"/>
      <w:bookmarkEnd w:id="2220"/>
      <w:bookmarkEnd w:id="2221"/>
      <w:bookmarkEnd w:id="2222"/>
      <w:bookmarkEnd w:id="2223"/>
      <w:bookmarkEnd w:id="2224"/>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2225" w:name="_CR6_2_5_2_2_17"/>
      <w:bookmarkStart w:id="2226" w:name="_Toc20227412"/>
      <w:bookmarkStart w:id="2227" w:name="_Toc27749657"/>
      <w:bookmarkStart w:id="2228" w:name="_Toc28709584"/>
      <w:bookmarkStart w:id="2229" w:name="_Toc44671204"/>
      <w:bookmarkStart w:id="2230" w:name="_Toc51919127"/>
      <w:bookmarkStart w:id="2231" w:name="_Toc187413407"/>
      <w:bookmarkEnd w:id="2225"/>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2226"/>
      <w:bookmarkEnd w:id="2227"/>
      <w:bookmarkEnd w:id="2228"/>
      <w:bookmarkEnd w:id="2229"/>
      <w:bookmarkEnd w:id="2230"/>
      <w:bookmarkEnd w:id="2231"/>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2232" w:name="_CR6_2_5_3"/>
      <w:bookmarkStart w:id="2233" w:name="_Toc20227413"/>
      <w:bookmarkStart w:id="2234" w:name="_Toc27749658"/>
      <w:bookmarkStart w:id="2235" w:name="_Toc28709585"/>
      <w:bookmarkStart w:id="2236" w:name="_Toc44671205"/>
      <w:bookmarkStart w:id="2237" w:name="_Toc51919128"/>
      <w:bookmarkStart w:id="2238" w:name="_Toc187413408"/>
      <w:bookmarkEnd w:id="2232"/>
      <w:r>
        <w:t>6.2.5.3</w:t>
      </w:r>
      <w:r w:rsidRPr="007F2678">
        <w:tab/>
      </w:r>
      <w:bookmarkStart w:id="2239" w:name="OLE_LINK11"/>
      <w:r w:rsidRPr="007F2678">
        <w:t>Simple data types and enumerations</w:t>
      </w:r>
      <w:bookmarkEnd w:id="2233"/>
      <w:bookmarkEnd w:id="2234"/>
      <w:bookmarkEnd w:id="2235"/>
      <w:bookmarkEnd w:id="2236"/>
      <w:bookmarkEnd w:id="2237"/>
      <w:bookmarkEnd w:id="2238"/>
      <w:bookmarkEnd w:id="2239"/>
    </w:p>
    <w:p w14:paraId="14190D04" w14:textId="77777777" w:rsidR="00B93F00" w:rsidRDefault="00B93F00" w:rsidP="00B93F00">
      <w:pPr>
        <w:pStyle w:val="Heading5"/>
      </w:pPr>
      <w:bookmarkStart w:id="2240" w:name="_CR6_2_5_3_1"/>
      <w:bookmarkStart w:id="2241" w:name="_Toc20227414"/>
      <w:bookmarkStart w:id="2242" w:name="_Toc27749659"/>
      <w:bookmarkStart w:id="2243" w:name="_Toc28709586"/>
      <w:bookmarkStart w:id="2244" w:name="_Toc44671206"/>
      <w:bookmarkStart w:id="2245" w:name="_Toc51919129"/>
      <w:bookmarkStart w:id="2246" w:name="_Toc187413409"/>
      <w:bookmarkEnd w:id="2240"/>
      <w:r>
        <w:t>6.2.5.3.</w:t>
      </w:r>
      <w:r w:rsidRPr="00BD6F46">
        <w:t>1</w:t>
      </w:r>
      <w:r w:rsidRPr="00BD6F46">
        <w:tab/>
        <w:t>Introduction</w:t>
      </w:r>
      <w:bookmarkEnd w:id="2241"/>
      <w:bookmarkEnd w:id="2242"/>
      <w:bookmarkEnd w:id="2243"/>
      <w:bookmarkEnd w:id="2244"/>
      <w:bookmarkEnd w:id="2245"/>
      <w:bookmarkEnd w:id="2246"/>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2247" w:name="_CR6_2_5_3_2"/>
      <w:bookmarkStart w:id="2248" w:name="_Toc20227415"/>
      <w:bookmarkStart w:id="2249" w:name="_Toc27749660"/>
      <w:bookmarkStart w:id="2250" w:name="_Toc28709587"/>
      <w:bookmarkStart w:id="2251" w:name="_Toc44671207"/>
      <w:bookmarkStart w:id="2252" w:name="_Toc51919130"/>
      <w:bookmarkStart w:id="2253" w:name="_Toc187413410"/>
      <w:bookmarkEnd w:id="2247"/>
      <w:r w:rsidRPr="001535E5">
        <w:t>6.2.5.</w:t>
      </w:r>
      <w:r>
        <w:t>3</w:t>
      </w:r>
      <w:r w:rsidRPr="001535E5">
        <w:t>.2</w:t>
      </w:r>
      <w:r w:rsidRPr="001535E5">
        <w:tab/>
        <w:t>Simple data types</w:t>
      </w:r>
      <w:bookmarkEnd w:id="2248"/>
      <w:bookmarkEnd w:id="2249"/>
      <w:bookmarkEnd w:id="2250"/>
      <w:bookmarkEnd w:id="2251"/>
      <w:bookmarkEnd w:id="2252"/>
      <w:bookmarkEnd w:id="2253"/>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2254" w:name="_CR6_2_5_3_3"/>
      <w:bookmarkStart w:id="2255" w:name="_Toc20227416"/>
      <w:bookmarkStart w:id="2256" w:name="_Toc27749661"/>
      <w:bookmarkStart w:id="2257" w:name="_Toc28709588"/>
      <w:bookmarkStart w:id="2258" w:name="_Toc44671208"/>
      <w:bookmarkStart w:id="2259" w:name="_Toc51919131"/>
      <w:bookmarkStart w:id="2260" w:name="_Toc187413411"/>
      <w:bookmarkEnd w:id="2254"/>
      <w:r w:rsidRPr="001535E5">
        <w:t>6.2.5.</w:t>
      </w:r>
      <w:r>
        <w:t>3</w:t>
      </w:r>
      <w:r w:rsidRPr="001535E5">
        <w:t>.3</w:t>
      </w:r>
      <w:r w:rsidRPr="001535E5">
        <w:tab/>
        <w:t xml:space="preserve">Enumeration: </w:t>
      </w:r>
      <w:r w:rsidRPr="001535E5">
        <w:rPr>
          <w:rFonts w:hint="eastAsia"/>
        </w:rPr>
        <w:t>C</w:t>
      </w:r>
      <w:r w:rsidRPr="001535E5">
        <w:t>hargingCharacteristicsSelectionMode</w:t>
      </w:r>
      <w:bookmarkEnd w:id="2255"/>
      <w:bookmarkEnd w:id="2256"/>
      <w:bookmarkEnd w:id="2257"/>
      <w:bookmarkEnd w:id="2258"/>
      <w:bookmarkEnd w:id="2259"/>
      <w:bookmarkEnd w:id="2260"/>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2261" w:name="_CR6_2_5_3_4"/>
      <w:bookmarkStart w:id="2262" w:name="_Toc20227417"/>
      <w:bookmarkStart w:id="2263" w:name="_Toc27749662"/>
      <w:bookmarkStart w:id="2264" w:name="_Toc28709589"/>
      <w:bookmarkStart w:id="2265" w:name="_Toc44671209"/>
      <w:bookmarkStart w:id="2266" w:name="_Toc51919132"/>
      <w:bookmarkStart w:id="2267" w:name="_Toc187413412"/>
      <w:bookmarkEnd w:id="2261"/>
      <w:r>
        <w:lastRenderedPageBreak/>
        <w:t>6.2.5.3.4</w:t>
      </w:r>
      <w:r w:rsidRPr="00BD6F46">
        <w:tab/>
        <w:t xml:space="preserve">Enumeration: </w:t>
      </w:r>
      <w:r w:rsidRPr="00BD6F46">
        <w:rPr>
          <w:rFonts w:hint="eastAsia"/>
        </w:rPr>
        <w:t>N</w:t>
      </w:r>
      <w:r w:rsidRPr="00BD6F46">
        <w:t>odeFunctionality</w:t>
      </w:r>
      <w:bookmarkEnd w:id="2262"/>
      <w:bookmarkEnd w:id="2263"/>
      <w:bookmarkEnd w:id="2264"/>
      <w:bookmarkEnd w:id="2265"/>
      <w:bookmarkEnd w:id="2266"/>
      <w:bookmarkEnd w:id="2267"/>
    </w:p>
    <w:p w14:paraId="3E5CB3C9" w14:textId="77777777" w:rsidR="00B93F00" w:rsidRPr="00BD6F46" w:rsidRDefault="00B93F00" w:rsidP="00B93F00">
      <w:pPr>
        <w:pStyle w:val="TH"/>
      </w:pPr>
      <w:bookmarkStart w:id="2268" w:name="_CRTable6_2_5_3_41"/>
      <w:r w:rsidRPr="00BD6F46">
        <w:t>Table </w:t>
      </w:r>
      <w:bookmarkEnd w:id="2268"/>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2269" w:name="_CR6_2_5_3_5"/>
      <w:bookmarkStart w:id="2270" w:name="_Toc20227418"/>
      <w:bookmarkStart w:id="2271" w:name="_Toc27749663"/>
      <w:bookmarkStart w:id="2272" w:name="_Toc28709590"/>
      <w:bookmarkStart w:id="2273" w:name="_Toc44671210"/>
      <w:bookmarkStart w:id="2274" w:name="_Toc51919133"/>
      <w:bookmarkStart w:id="2275" w:name="_Toc187413413"/>
      <w:bookmarkEnd w:id="2269"/>
      <w:r>
        <w:lastRenderedPageBreak/>
        <w:t>6.2.5.3.5</w:t>
      </w:r>
      <w:r w:rsidRPr="00BD6F46">
        <w:tab/>
        <w:t xml:space="preserve">Enumeration: </w:t>
      </w:r>
      <w:r w:rsidRPr="00BD6F46">
        <w:rPr>
          <w:rFonts w:hint="eastAsia"/>
        </w:rPr>
        <w:t>TriggerType</w:t>
      </w:r>
      <w:bookmarkEnd w:id="2270"/>
      <w:bookmarkEnd w:id="2271"/>
      <w:bookmarkEnd w:id="2272"/>
      <w:bookmarkEnd w:id="2273"/>
      <w:bookmarkEnd w:id="2274"/>
      <w:bookmarkEnd w:id="2275"/>
    </w:p>
    <w:p w14:paraId="1103192E" w14:textId="77777777" w:rsidR="00B93F00" w:rsidRPr="00BD6F46" w:rsidRDefault="00B93F00" w:rsidP="00B93F00">
      <w:pPr>
        <w:pStyle w:val="TH"/>
      </w:pPr>
      <w:bookmarkStart w:id="2276" w:name="_CRTable6_2_5_3_51"/>
      <w:r w:rsidRPr="00BD6F46">
        <w:t>Table </w:t>
      </w:r>
      <w:bookmarkEnd w:id="2276"/>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2277" w:name="_CR6_2_5_3_6"/>
      <w:bookmarkStart w:id="2278" w:name="_Toc20227419"/>
      <w:bookmarkStart w:id="2279" w:name="_Toc27749664"/>
      <w:bookmarkStart w:id="2280" w:name="_Toc28709591"/>
      <w:bookmarkStart w:id="2281" w:name="_Toc44671211"/>
      <w:bookmarkStart w:id="2282" w:name="_Toc51919134"/>
      <w:bookmarkStart w:id="2283" w:name="_Toc187413414"/>
      <w:bookmarkEnd w:id="2277"/>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2278"/>
      <w:bookmarkEnd w:id="2279"/>
      <w:bookmarkEnd w:id="2280"/>
      <w:bookmarkEnd w:id="2281"/>
      <w:bookmarkEnd w:id="2282"/>
      <w:bookmarkEnd w:id="2283"/>
    </w:p>
    <w:p w14:paraId="6BFF33E9" w14:textId="77777777" w:rsidR="00B93F00" w:rsidRPr="00BD6F46" w:rsidRDefault="00B93F00" w:rsidP="00B93F00">
      <w:pPr>
        <w:pStyle w:val="TH"/>
      </w:pPr>
      <w:bookmarkStart w:id="2284" w:name="_CRTable6_2_5_3_61"/>
      <w:r w:rsidRPr="00BD6F46">
        <w:t>Table </w:t>
      </w:r>
      <w:bookmarkEnd w:id="2284"/>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285" w:name="_CR6_2_5_3_7"/>
      <w:bookmarkStart w:id="2286" w:name="_Toc20227420"/>
      <w:bookmarkStart w:id="2287" w:name="_Toc27749665"/>
      <w:bookmarkStart w:id="2288" w:name="_Toc28709592"/>
      <w:bookmarkStart w:id="2289" w:name="_Toc44671212"/>
      <w:bookmarkStart w:id="2290" w:name="_Toc51919135"/>
      <w:bookmarkStart w:id="2291" w:name="_Toc187413415"/>
      <w:bookmarkEnd w:id="2285"/>
      <w:r w:rsidRPr="00BD6F46">
        <w:t>6.</w:t>
      </w:r>
      <w:r>
        <w:t>2</w:t>
      </w:r>
      <w:r w:rsidRPr="00BD6F46">
        <w:t>.</w:t>
      </w:r>
      <w:r>
        <w:t>5</w:t>
      </w:r>
      <w:r w:rsidRPr="00BD6F46">
        <w:t>.</w:t>
      </w:r>
      <w:r>
        <w:t>3</w:t>
      </w:r>
      <w:r w:rsidRPr="00BD6F46">
        <w:t>.</w:t>
      </w:r>
      <w:r>
        <w:t>7</w:t>
      </w:r>
      <w:r w:rsidRPr="00BD6F46">
        <w:tab/>
        <w:t>Enumeration: 3GPPPSDataOffStatus</w:t>
      </w:r>
      <w:bookmarkEnd w:id="2286"/>
      <w:bookmarkEnd w:id="2287"/>
      <w:bookmarkEnd w:id="2288"/>
      <w:bookmarkEnd w:id="2289"/>
      <w:bookmarkEnd w:id="2290"/>
      <w:bookmarkEnd w:id="2291"/>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292" w:name="_CR6_2_5_3_8"/>
      <w:bookmarkStart w:id="2293" w:name="_Toc20227421"/>
      <w:bookmarkStart w:id="2294" w:name="_Toc27749666"/>
      <w:bookmarkStart w:id="2295" w:name="_Toc28709593"/>
      <w:bookmarkStart w:id="2296" w:name="_Toc44671213"/>
      <w:bookmarkStart w:id="2297" w:name="_Toc51919136"/>
      <w:bookmarkStart w:id="2298" w:name="_Toc187413416"/>
      <w:bookmarkEnd w:id="2292"/>
      <w:r w:rsidRPr="00BD6F46">
        <w:t>6.</w:t>
      </w:r>
      <w:r>
        <w:t>2</w:t>
      </w:r>
      <w:r w:rsidRPr="00BD6F46">
        <w:t>.</w:t>
      </w:r>
      <w:r>
        <w:t>5</w:t>
      </w:r>
      <w:r w:rsidRPr="00BD6F46">
        <w:t>.</w:t>
      </w:r>
      <w:r w:rsidR="002F386C">
        <w:t>3</w:t>
      </w:r>
      <w:r w:rsidRPr="00BD6F46">
        <w:t>.</w:t>
      </w:r>
      <w:r>
        <w:t>8</w:t>
      </w:r>
      <w:r w:rsidRPr="00BD6F46">
        <w:tab/>
        <w:t>Enumeration: PartialRecordMethod</w:t>
      </w:r>
      <w:bookmarkEnd w:id="2293"/>
      <w:bookmarkEnd w:id="2294"/>
      <w:bookmarkEnd w:id="2295"/>
      <w:bookmarkEnd w:id="2296"/>
      <w:bookmarkEnd w:id="2297"/>
      <w:bookmarkEnd w:id="2298"/>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299" w:name="_CR6_2_5_3_9"/>
      <w:bookmarkStart w:id="2300" w:name="_Toc20227422"/>
      <w:bookmarkStart w:id="2301" w:name="_Toc27749667"/>
      <w:bookmarkStart w:id="2302" w:name="_Toc28709594"/>
      <w:bookmarkStart w:id="2303" w:name="_Toc44671214"/>
      <w:bookmarkStart w:id="2304" w:name="_Toc51919137"/>
      <w:bookmarkStart w:id="2305" w:name="_Toc187413417"/>
      <w:bookmarkEnd w:id="2299"/>
      <w:r w:rsidRPr="00BD6F46">
        <w:t>6.</w:t>
      </w:r>
      <w:r>
        <w:t>2</w:t>
      </w:r>
      <w:r w:rsidRPr="00BD6F46">
        <w:t>.</w:t>
      </w:r>
      <w:r>
        <w:t>5</w:t>
      </w:r>
      <w:r w:rsidRPr="00BD6F46">
        <w:t>.</w:t>
      </w:r>
      <w:r w:rsidR="002F386C">
        <w:t>3</w:t>
      </w:r>
      <w:r w:rsidRPr="00BD6F46">
        <w:t>.</w:t>
      </w:r>
      <w:r>
        <w:t>9</w:t>
      </w:r>
      <w:r w:rsidRPr="00BD6F46">
        <w:tab/>
        <w:t>Enumeration: RoamerInOut</w:t>
      </w:r>
      <w:bookmarkEnd w:id="2300"/>
      <w:bookmarkEnd w:id="2301"/>
      <w:bookmarkEnd w:id="2302"/>
      <w:bookmarkEnd w:id="2303"/>
      <w:bookmarkEnd w:id="2304"/>
      <w:bookmarkEnd w:id="2305"/>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306" w:name="_CR6_2_5_3_10"/>
      <w:bookmarkStart w:id="2307" w:name="_Toc20227423"/>
      <w:bookmarkStart w:id="2308" w:name="_Toc27749668"/>
      <w:bookmarkStart w:id="2309" w:name="_Toc28709595"/>
      <w:bookmarkStart w:id="2310" w:name="_Toc44671215"/>
      <w:bookmarkStart w:id="2311" w:name="_Toc51919138"/>
      <w:bookmarkStart w:id="2312" w:name="_Toc187413418"/>
      <w:bookmarkEnd w:id="2306"/>
      <w:r w:rsidRPr="00BD6F46">
        <w:t>6.</w:t>
      </w:r>
      <w:r>
        <w:t>2</w:t>
      </w:r>
      <w:r w:rsidRPr="00BD6F46">
        <w:t>.</w:t>
      </w:r>
      <w:r>
        <w:t>5</w:t>
      </w:r>
      <w:r w:rsidRPr="00BD6F46">
        <w:t>.</w:t>
      </w:r>
      <w:r w:rsidR="002F386C">
        <w:t>3.</w:t>
      </w:r>
      <w:r>
        <w:t>10</w:t>
      </w:r>
      <w:r w:rsidRPr="00BD6F46">
        <w:tab/>
      </w:r>
      <w:r w:rsidR="00D25C5F" w:rsidRPr="00D25C5F">
        <w:t>Void</w:t>
      </w:r>
      <w:bookmarkEnd w:id="2307"/>
      <w:bookmarkEnd w:id="2308"/>
      <w:bookmarkEnd w:id="2309"/>
      <w:bookmarkEnd w:id="2310"/>
      <w:bookmarkEnd w:id="2311"/>
      <w:bookmarkEnd w:id="2312"/>
    </w:p>
    <w:p w14:paraId="008F825C" w14:textId="77777777" w:rsidR="00737470" w:rsidRDefault="00737470" w:rsidP="00737470">
      <w:pPr>
        <w:pStyle w:val="Heading3"/>
      </w:pPr>
      <w:bookmarkStart w:id="2313" w:name="_CR6_2_6"/>
      <w:bookmarkStart w:id="2314" w:name="_Toc20227424"/>
      <w:bookmarkStart w:id="2315" w:name="_Toc27749669"/>
      <w:bookmarkStart w:id="2316" w:name="_Toc28709596"/>
      <w:bookmarkStart w:id="2317" w:name="_Toc44671216"/>
      <w:bookmarkStart w:id="2318" w:name="_Toc51919139"/>
      <w:bookmarkStart w:id="2319" w:name="_Toc187413419"/>
      <w:bookmarkEnd w:id="2313"/>
      <w:r>
        <w:rPr>
          <w:rFonts w:hint="eastAsia"/>
        </w:rPr>
        <w:t>6.2.6</w:t>
      </w:r>
      <w:r w:rsidRPr="00BD6F46">
        <w:tab/>
        <w:t>Error handling</w:t>
      </w:r>
      <w:bookmarkEnd w:id="2314"/>
      <w:bookmarkEnd w:id="2315"/>
      <w:bookmarkEnd w:id="2316"/>
      <w:bookmarkEnd w:id="2317"/>
      <w:bookmarkEnd w:id="2318"/>
      <w:bookmarkEnd w:id="2319"/>
    </w:p>
    <w:p w14:paraId="1C88C5E3" w14:textId="77777777" w:rsidR="00737470" w:rsidRPr="00BD6F46" w:rsidRDefault="00737470" w:rsidP="00737470">
      <w:pPr>
        <w:pStyle w:val="Heading4"/>
      </w:pPr>
      <w:bookmarkStart w:id="2320" w:name="_CR6_2_6_1"/>
      <w:bookmarkStart w:id="2321" w:name="_Toc20227425"/>
      <w:bookmarkStart w:id="2322" w:name="_Toc27749670"/>
      <w:bookmarkStart w:id="2323" w:name="_Toc28709597"/>
      <w:bookmarkStart w:id="2324" w:name="_Toc44671217"/>
      <w:bookmarkStart w:id="2325" w:name="_Toc51919140"/>
      <w:bookmarkStart w:id="2326" w:name="_Toc187413420"/>
      <w:bookmarkEnd w:id="2320"/>
      <w:r>
        <w:rPr>
          <w:rFonts w:hint="eastAsia"/>
        </w:rPr>
        <w:t>6.</w:t>
      </w:r>
      <w:r>
        <w:t>2</w:t>
      </w:r>
      <w:r w:rsidRPr="00BD6F46">
        <w:rPr>
          <w:rFonts w:hint="eastAsia"/>
        </w:rPr>
        <w:t>.</w:t>
      </w:r>
      <w:r>
        <w:t>6</w:t>
      </w:r>
      <w:r w:rsidRPr="00BD6F46">
        <w:t>.1</w:t>
      </w:r>
      <w:r w:rsidRPr="00BD6F46">
        <w:tab/>
        <w:t>General</w:t>
      </w:r>
      <w:bookmarkEnd w:id="2321"/>
      <w:bookmarkEnd w:id="2322"/>
      <w:bookmarkEnd w:id="2323"/>
      <w:bookmarkEnd w:id="2324"/>
      <w:bookmarkEnd w:id="2325"/>
      <w:bookmarkEnd w:id="2326"/>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327" w:name="_CR6_2_6_2"/>
      <w:bookmarkStart w:id="2328" w:name="_Toc20227426"/>
      <w:bookmarkStart w:id="2329" w:name="_Toc27749671"/>
      <w:bookmarkStart w:id="2330" w:name="_Toc28709598"/>
      <w:bookmarkStart w:id="2331" w:name="_Toc44671218"/>
      <w:bookmarkStart w:id="2332" w:name="_Toc51919141"/>
      <w:bookmarkStart w:id="2333" w:name="_Toc187413421"/>
      <w:bookmarkEnd w:id="2327"/>
      <w:r>
        <w:rPr>
          <w:rFonts w:hint="eastAsia"/>
        </w:rPr>
        <w:t>6.2</w:t>
      </w:r>
      <w:r w:rsidRPr="00BD6F46">
        <w:rPr>
          <w:rFonts w:hint="eastAsia"/>
        </w:rPr>
        <w:t>.</w:t>
      </w:r>
      <w:r>
        <w:t>6</w:t>
      </w:r>
      <w:r w:rsidRPr="00BD6F46">
        <w:t>.2</w:t>
      </w:r>
      <w:r w:rsidRPr="00BD6F46">
        <w:tab/>
        <w:t>Protocol Errors</w:t>
      </w:r>
      <w:bookmarkEnd w:id="2328"/>
      <w:bookmarkEnd w:id="2329"/>
      <w:bookmarkEnd w:id="2330"/>
      <w:bookmarkEnd w:id="2331"/>
      <w:bookmarkEnd w:id="2332"/>
      <w:bookmarkEnd w:id="2333"/>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334" w:name="_CR6_2_6_3"/>
      <w:bookmarkStart w:id="2335" w:name="_Toc20227427"/>
      <w:bookmarkStart w:id="2336" w:name="_Toc27749672"/>
      <w:bookmarkStart w:id="2337" w:name="_Toc28709599"/>
      <w:bookmarkStart w:id="2338" w:name="_Toc44671219"/>
      <w:bookmarkStart w:id="2339" w:name="_Toc51919142"/>
      <w:bookmarkStart w:id="2340" w:name="_Toc187413422"/>
      <w:bookmarkEnd w:id="2334"/>
      <w:r w:rsidRPr="00BD6F46">
        <w:rPr>
          <w:rFonts w:hint="eastAsia"/>
        </w:rPr>
        <w:t>6.</w:t>
      </w:r>
      <w:r>
        <w:t>2.6</w:t>
      </w:r>
      <w:r w:rsidRPr="00BD6F46">
        <w:t>.3</w:t>
      </w:r>
      <w:r w:rsidRPr="00BD6F46">
        <w:tab/>
      </w:r>
      <w:bookmarkStart w:id="2341" w:name="OLE_LINK16"/>
      <w:r w:rsidRPr="003A3FD5">
        <w:t xml:space="preserve">Application </w:t>
      </w:r>
      <w:r>
        <w:t>e</w:t>
      </w:r>
      <w:r w:rsidRPr="003A3FD5">
        <w:t>rrors</w:t>
      </w:r>
      <w:bookmarkEnd w:id="2335"/>
      <w:bookmarkEnd w:id="2336"/>
      <w:bookmarkEnd w:id="2337"/>
      <w:bookmarkEnd w:id="2338"/>
      <w:bookmarkEnd w:id="2339"/>
      <w:bookmarkEnd w:id="2340"/>
      <w:bookmarkEnd w:id="2341"/>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bookmarkStart w:id="2342" w:name="_CRTable6_1_7_31"/>
      <w:r w:rsidRPr="00BD6F46">
        <w:t xml:space="preserve">Table </w:t>
      </w:r>
      <w:bookmarkEnd w:id="2342"/>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343" w:name="_CR6_2_7"/>
      <w:bookmarkStart w:id="2344" w:name="_Toc20227428"/>
      <w:bookmarkStart w:id="2345" w:name="_Toc27749673"/>
      <w:bookmarkStart w:id="2346" w:name="_Toc28709600"/>
      <w:bookmarkStart w:id="2347" w:name="_Toc44671220"/>
      <w:bookmarkStart w:id="2348" w:name="_Toc51919143"/>
      <w:bookmarkStart w:id="2349" w:name="_Toc187413423"/>
      <w:bookmarkEnd w:id="2343"/>
      <w:r>
        <w:rPr>
          <w:rFonts w:hint="eastAsia"/>
        </w:rPr>
        <w:t>6.2.7</w:t>
      </w:r>
      <w:r w:rsidRPr="00BD6F46">
        <w:tab/>
        <w:t>Feature negotiation</w:t>
      </w:r>
      <w:bookmarkEnd w:id="2344"/>
      <w:bookmarkEnd w:id="2345"/>
      <w:bookmarkEnd w:id="2346"/>
      <w:bookmarkEnd w:id="2347"/>
      <w:bookmarkEnd w:id="2348"/>
      <w:bookmarkEnd w:id="2349"/>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bookmarkStart w:id="2350" w:name="_CRTable6_2_71"/>
      <w:r w:rsidRPr="00BD6F46">
        <w:lastRenderedPageBreak/>
        <w:t xml:space="preserve">Table </w:t>
      </w:r>
      <w:bookmarkEnd w:id="2350"/>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351" w:name="_CR7"/>
      <w:bookmarkStart w:id="2352" w:name="_Toc20227429"/>
      <w:bookmarkStart w:id="2353" w:name="_Toc27749674"/>
      <w:bookmarkStart w:id="2354" w:name="_Toc28709601"/>
      <w:bookmarkStart w:id="2355" w:name="_Toc44671221"/>
      <w:bookmarkStart w:id="2356" w:name="_Toc51919144"/>
      <w:bookmarkStart w:id="2357" w:name="_Toc187413424"/>
      <w:bookmarkEnd w:id="2351"/>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352"/>
      <w:bookmarkEnd w:id="2353"/>
      <w:bookmarkEnd w:id="2354"/>
      <w:bookmarkEnd w:id="2355"/>
      <w:bookmarkEnd w:id="2356"/>
      <w:bookmarkEnd w:id="2357"/>
    </w:p>
    <w:p w14:paraId="39325936" w14:textId="77777777" w:rsidR="00A37719" w:rsidRPr="00A37719" w:rsidRDefault="00A37719" w:rsidP="008D79D4">
      <w:pPr>
        <w:pStyle w:val="Heading2"/>
      </w:pPr>
      <w:bookmarkStart w:id="2358" w:name="_CR7_0"/>
      <w:bookmarkStart w:id="2359" w:name="_Toc20227430"/>
      <w:bookmarkStart w:id="2360" w:name="_Toc27749675"/>
      <w:bookmarkStart w:id="2361" w:name="_Toc28709602"/>
      <w:bookmarkStart w:id="2362" w:name="_Toc44671222"/>
      <w:bookmarkStart w:id="2363" w:name="_Toc51919145"/>
      <w:bookmarkStart w:id="2364" w:name="_Toc187413425"/>
      <w:bookmarkEnd w:id="2358"/>
      <w:r>
        <w:t>7.0</w:t>
      </w:r>
      <w:r>
        <w:tab/>
        <w:t>General</w:t>
      </w:r>
      <w:bookmarkEnd w:id="2359"/>
      <w:bookmarkEnd w:id="2360"/>
      <w:bookmarkEnd w:id="2361"/>
      <w:bookmarkEnd w:id="2362"/>
      <w:bookmarkEnd w:id="2363"/>
      <w:bookmarkEnd w:id="2364"/>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365" w:name="_CR7_1"/>
      <w:bookmarkStart w:id="2366" w:name="_Toc20227431"/>
      <w:bookmarkStart w:id="2367" w:name="_Toc27749676"/>
      <w:bookmarkStart w:id="2368" w:name="_Toc28709603"/>
      <w:bookmarkStart w:id="2369" w:name="_Toc44671223"/>
      <w:bookmarkStart w:id="2370" w:name="_Toc51919146"/>
      <w:bookmarkStart w:id="2371" w:name="_Toc187413426"/>
      <w:bookmarkEnd w:id="2365"/>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366"/>
      <w:bookmarkEnd w:id="2367"/>
      <w:bookmarkEnd w:id="2368"/>
      <w:bookmarkEnd w:id="2369"/>
      <w:bookmarkEnd w:id="2370"/>
      <w:bookmarkEnd w:id="2371"/>
      <w:r w:rsidR="00AE50ED" w:rsidRPr="00AE50ED" w:rsidDel="00AE50ED">
        <w:t xml:space="preserve"> </w:t>
      </w:r>
    </w:p>
    <w:p w14:paraId="1CB988C1" w14:textId="77777777" w:rsidR="007C54F5" w:rsidRPr="00BD6F46" w:rsidRDefault="007C54F5" w:rsidP="007C54F5">
      <w:pPr>
        <w:pStyle w:val="TH"/>
        <w:rPr>
          <w:noProof/>
        </w:rPr>
      </w:pPr>
      <w:bookmarkStart w:id="2372" w:name="_CRTable7_11"/>
      <w:r w:rsidRPr="00BD6F46">
        <w:rPr>
          <w:noProof/>
        </w:rPr>
        <w:t xml:space="preserve">Table </w:t>
      </w:r>
      <w:bookmarkEnd w:id="2372"/>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373" w:name="_CR7_2"/>
      <w:bookmarkStart w:id="2374" w:name="_Toc20227432"/>
      <w:bookmarkStart w:id="2375" w:name="_Toc27749677"/>
      <w:bookmarkStart w:id="2376" w:name="_Toc28709604"/>
      <w:bookmarkStart w:id="2377" w:name="_Toc44671224"/>
      <w:bookmarkStart w:id="2378" w:name="_Toc51919147"/>
      <w:bookmarkStart w:id="2379" w:name="_Toc187413427"/>
      <w:bookmarkEnd w:id="2373"/>
      <w:r w:rsidRPr="00BD6F46">
        <w:lastRenderedPageBreak/>
        <w:t>7</w:t>
      </w:r>
      <w:r w:rsidR="0095604F" w:rsidRPr="00BD6F46">
        <w:rPr>
          <w:rFonts w:hint="eastAsia"/>
        </w:rPr>
        <w:t>.2</w:t>
      </w:r>
      <w:r w:rsidR="0095604F" w:rsidRPr="00BD6F46">
        <w:tab/>
        <w:t>Bindings for 5G data connectivity</w:t>
      </w:r>
      <w:bookmarkEnd w:id="2374"/>
      <w:bookmarkEnd w:id="2375"/>
      <w:bookmarkEnd w:id="2376"/>
      <w:bookmarkEnd w:id="2377"/>
      <w:bookmarkEnd w:id="2378"/>
      <w:bookmarkEnd w:id="2379"/>
    </w:p>
    <w:p w14:paraId="6BCB33BC" w14:textId="77777777" w:rsidR="0095604F" w:rsidRPr="00BD6F46" w:rsidRDefault="0095604F" w:rsidP="0095604F">
      <w:pPr>
        <w:pStyle w:val="TH"/>
        <w:rPr>
          <w:lang w:bidi="ar-IQ"/>
        </w:rPr>
      </w:pPr>
      <w:bookmarkStart w:id="2380" w:name="_CRTable7_21"/>
      <w:r w:rsidRPr="00BD6F46">
        <w:rPr>
          <w:noProof/>
        </w:rPr>
        <w:t xml:space="preserve">Table </w:t>
      </w:r>
      <w:bookmarkEnd w:id="2380"/>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2381" w:name="_Hlk143699714"/>
            <w:r w:rsidRPr="00B35A75">
              <w:rPr>
                <w:lang w:eastAsia="zh-CN"/>
              </w:rPr>
              <w:t>s</w:t>
            </w:r>
            <w:r w:rsidRPr="00626910">
              <w:rPr>
                <w:lang w:eastAsia="zh-CN"/>
              </w:rPr>
              <w:t>NPNInformation</w:t>
            </w:r>
            <w:bookmarkEnd w:id="2381"/>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382" w:name="_CR7_3"/>
      <w:bookmarkStart w:id="2383" w:name="_Toc20227433"/>
      <w:bookmarkStart w:id="2384" w:name="_Toc27749678"/>
      <w:bookmarkStart w:id="2385" w:name="_Toc28709605"/>
      <w:bookmarkStart w:id="2386" w:name="_Toc44671225"/>
      <w:bookmarkStart w:id="2387" w:name="_Toc51919148"/>
      <w:bookmarkStart w:id="2388" w:name="_Toc187413428"/>
      <w:bookmarkEnd w:id="2382"/>
      <w:r w:rsidRPr="00BD6F46">
        <w:lastRenderedPageBreak/>
        <w:t>7</w:t>
      </w:r>
      <w:r>
        <w:rPr>
          <w:rFonts w:hint="eastAsia"/>
        </w:rPr>
        <w:t>.</w:t>
      </w:r>
      <w:r>
        <w:t>3</w:t>
      </w:r>
      <w:r w:rsidRPr="00BD6F46">
        <w:tab/>
        <w:t xml:space="preserve">Bindings for </w:t>
      </w:r>
      <w:r>
        <w:t>SMS charging</w:t>
      </w:r>
      <w:bookmarkEnd w:id="2383"/>
      <w:bookmarkEnd w:id="2384"/>
      <w:bookmarkEnd w:id="2385"/>
      <w:bookmarkEnd w:id="2386"/>
      <w:bookmarkEnd w:id="2387"/>
      <w:bookmarkEnd w:id="2388"/>
    </w:p>
    <w:p w14:paraId="5A902D3F" w14:textId="77777777" w:rsidR="0018231A" w:rsidRPr="00BD6F46" w:rsidRDefault="0018231A" w:rsidP="0018231A">
      <w:pPr>
        <w:pStyle w:val="TH"/>
        <w:rPr>
          <w:lang w:bidi="ar-IQ"/>
        </w:rPr>
      </w:pPr>
      <w:bookmarkStart w:id="2389" w:name="_CRTable7_31"/>
      <w:r w:rsidRPr="00BD6F46">
        <w:rPr>
          <w:noProof/>
        </w:rPr>
        <w:t xml:space="preserve">Table </w:t>
      </w:r>
      <w:bookmarkEnd w:id="2389"/>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6AC325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recipientOtherAddress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lastRenderedPageBreak/>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390" w:name="_CR7_4"/>
      <w:bookmarkStart w:id="2391" w:name="_Toc28709606"/>
      <w:bookmarkStart w:id="2392" w:name="_Toc44671226"/>
      <w:bookmarkStart w:id="2393" w:name="_Toc51919149"/>
      <w:bookmarkStart w:id="2394" w:name="_Toc187413429"/>
      <w:bookmarkEnd w:id="2390"/>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2391"/>
      <w:bookmarkEnd w:id="2392"/>
      <w:bookmarkEnd w:id="2393"/>
      <w:bookmarkEnd w:id="2394"/>
    </w:p>
    <w:p w14:paraId="071C0BED" w14:textId="77777777" w:rsidR="00A1006C" w:rsidRPr="00BD6F46" w:rsidRDefault="00A1006C" w:rsidP="00A1006C">
      <w:pPr>
        <w:pStyle w:val="TH"/>
        <w:rPr>
          <w:lang w:bidi="ar-IQ"/>
        </w:rPr>
      </w:pPr>
      <w:bookmarkStart w:id="2395" w:name="_CRTable7_41"/>
      <w:r w:rsidRPr="00BD6F46">
        <w:rPr>
          <w:noProof/>
        </w:rPr>
        <w:t xml:space="preserve">Table </w:t>
      </w:r>
      <w:bookmarkEnd w:id="2395"/>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396" w:name="_CR7_5"/>
      <w:bookmarkStart w:id="2397" w:name="_Toc20218360"/>
      <w:bookmarkStart w:id="2398" w:name="_Toc27749679"/>
      <w:bookmarkStart w:id="2399" w:name="_Toc28709607"/>
      <w:bookmarkStart w:id="2400" w:name="_Toc44671227"/>
      <w:bookmarkStart w:id="2401" w:name="_Toc51919150"/>
      <w:bookmarkStart w:id="2402" w:name="_Toc187413430"/>
      <w:bookmarkEnd w:id="2396"/>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2397"/>
      <w:bookmarkEnd w:id="2398"/>
      <w:bookmarkEnd w:id="2399"/>
      <w:bookmarkEnd w:id="2400"/>
      <w:bookmarkEnd w:id="2401"/>
      <w:bookmarkEnd w:id="2402"/>
    </w:p>
    <w:p w14:paraId="06C4B855" w14:textId="77777777" w:rsidR="0083254E" w:rsidRPr="008C2E84" w:rsidRDefault="0083254E" w:rsidP="0083254E">
      <w:pPr>
        <w:pStyle w:val="TH"/>
        <w:rPr>
          <w:lang w:bidi="ar-IQ"/>
        </w:rPr>
      </w:pPr>
      <w:bookmarkStart w:id="2403" w:name="_CRTable7_51"/>
      <w:r w:rsidRPr="008C2E84">
        <w:t xml:space="preserve">Table </w:t>
      </w:r>
      <w:bookmarkEnd w:id="2403"/>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404" w:name="_CR7_6"/>
      <w:bookmarkStart w:id="2405" w:name="_Toc51919151"/>
      <w:bookmarkStart w:id="2406" w:name="_Toc187413431"/>
      <w:bookmarkEnd w:id="2404"/>
      <w:r w:rsidRPr="008C2E84">
        <w:lastRenderedPageBreak/>
        <w:t>7.</w:t>
      </w:r>
      <w:r>
        <w:t>6</w:t>
      </w:r>
      <w:r w:rsidRPr="008C2E84">
        <w:tab/>
        <w:t xml:space="preserve">Bindings for </w:t>
      </w:r>
      <w:r>
        <w:rPr>
          <w:lang w:eastAsia="zh-CN"/>
        </w:rPr>
        <w:t xml:space="preserve">NS performance and Analytics </w:t>
      </w:r>
      <w:r w:rsidRPr="008C2E84">
        <w:t>charging</w:t>
      </w:r>
      <w:bookmarkEnd w:id="2405"/>
      <w:bookmarkEnd w:id="2406"/>
    </w:p>
    <w:p w14:paraId="00E5B48B" w14:textId="77777777" w:rsidR="00C429E1" w:rsidRPr="008C2E84" w:rsidRDefault="00C429E1" w:rsidP="00C429E1">
      <w:pPr>
        <w:pStyle w:val="TH"/>
        <w:rPr>
          <w:lang w:bidi="ar-IQ"/>
        </w:rPr>
      </w:pPr>
      <w:bookmarkStart w:id="2407" w:name="_CRTable7_61"/>
      <w:r w:rsidRPr="008C2E84">
        <w:t xml:space="preserve">Table </w:t>
      </w:r>
      <w:bookmarkEnd w:id="2407"/>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2408" w:name="_CR7_7"/>
      <w:bookmarkStart w:id="2409" w:name="_Toc187413432"/>
      <w:bookmarkEnd w:id="2408"/>
      <w:r>
        <w:lastRenderedPageBreak/>
        <w:t>7.7</w:t>
      </w:r>
      <w:r>
        <w:tab/>
        <w:t xml:space="preserve">Bindings for </w:t>
      </w:r>
      <w:r>
        <w:rPr>
          <w:lang w:eastAsia="zh-CN"/>
        </w:rPr>
        <w:t xml:space="preserve">NS Management </w:t>
      </w:r>
      <w:r>
        <w:t>charging</w:t>
      </w:r>
      <w:bookmarkEnd w:id="2409"/>
    </w:p>
    <w:p w14:paraId="1756EA7F" w14:textId="77777777" w:rsidR="000444BE" w:rsidRDefault="000444BE" w:rsidP="000444BE">
      <w:pPr>
        <w:pStyle w:val="TH"/>
        <w:rPr>
          <w:lang w:bidi="ar-IQ"/>
        </w:rPr>
      </w:pPr>
      <w:bookmarkStart w:id="2410" w:name="_CRTable7_71"/>
      <w:r>
        <w:t xml:space="preserve">Table </w:t>
      </w:r>
      <w:bookmarkEnd w:id="2410"/>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2411" w:name="_CR7_8"/>
      <w:bookmarkStart w:id="2412" w:name="_Toc187413433"/>
      <w:bookmarkEnd w:id="2411"/>
      <w:r w:rsidRPr="00BD6F46">
        <w:lastRenderedPageBreak/>
        <w:t>7</w:t>
      </w:r>
      <w:r>
        <w:rPr>
          <w:rFonts w:hint="eastAsia"/>
        </w:rPr>
        <w:t>.</w:t>
      </w:r>
      <w:r>
        <w:t>8</w:t>
      </w:r>
      <w:r w:rsidRPr="00BD6F46">
        <w:tab/>
        <w:t xml:space="preserve">Bindings for </w:t>
      </w:r>
      <w:r>
        <w:t>IMS charging</w:t>
      </w:r>
      <w:bookmarkEnd w:id="2412"/>
    </w:p>
    <w:p w14:paraId="66EA1009" w14:textId="77777777" w:rsidR="0014236A" w:rsidRPr="00BD6F46" w:rsidRDefault="0014236A" w:rsidP="0014236A">
      <w:pPr>
        <w:pStyle w:val="TH"/>
        <w:rPr>
          <w:lang w:bidi="ar-IQ"/>
        </w:rPr>
      </w:pPr>
      <w:bookmarkStart w:id="2413" w:name="_CRTable7_81"/>
      <w:r w:rsidRPr="00BD6F46">
        <w:rPr>
          <w:noProof/>
        </w:rPr>
        <w:t xml:space="preserve">Table </w:t>
      </w:r>
      <w:bookmarkEnd w:id="2413"/>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2414" w:name="_CR7_9"/>
      <w:bookmarkStart w:id="2415" w:name="_Toc187413434"/>
      <w:bookmarkEnd w:id="2414"/>
      <w:r w:rsidRPr="00BD6F46">
        <w:lastRenderedPageBreak/>
        <w:t>7</w:t>
      </w:r>
      <w:r w:rsidRPr="00BD6F46">
        <w:rPr>
          <w:rFonts w:hint="eastAsia"/>
        </w:rPr>
        <w:t>.</w:t>
      </w:r>
      <w:r>
        <w:t>9</w:t>
      </w:r>
      <w:r w:rsidRPr="00BD6F46">
        <w:tab/>
        <w:t xml:space="preserve">Bindings for 5G </w:t>
      </w:r>
      <w:r>
        <w:t>ProSe charging</w:t>
      </w:r>
      <w:bookmarkEnd w:id="2415"/>
    </w:p>
    <w:p w14:paraId="511FAD6E" w14:textId="77777777" w:rsidR="00CD111C" w:rsidRPr="00BD6F46" w:rsidRDefault="00CD111C" w:rsidP="00CD111C">
      <w:pPr>
        <w:pStyle w:val="TH"/>
        <w:rPr>
          <w:lang w:bidi="ar-IQ"/>
        </w:rPr>
      </w:pPr>
      <w:bookmarkStart w:id="2416" w:name="_CRTable7_91"/>
      <w:r w:rsidRPr="00BD6F46">
        <w:rPr>
          <w:noProof/>
        </w:rPr>
        <w:t xml:space="preserve">Table </w:t>
      </w:r>
      <w:bookmarkEnd w:id="2416"/>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lastRenderedPageBreak/>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2417" w:name="OLE_LINK13"/>
            <w:r>
              <w:rPr>
                <w:lang w:val="fr-FR"/>
              </w:rPr>
              <w:t>PC5 Container</w:t>
            </w:r>
            <w:r w:rsidRPr="00CB2621">
              <w:rPr>
                <w:lang w:val="fr-FR"/>
              </w:rPr>
              <w:t xml:space="preserve"> Information</w:t>
            </w:r>
            <w:bookmarkEnd w:id="2417"/>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lastRenderedPageBreak/>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2418" w:name="_CR7_10"/>
      <w:bookmarkStart w:id="2419" w:name="_Toc187413435"/>
      <w:bookmarkEnd w:id="2418"/>
      <w:r w:rsidRPr="00BD6F46">
        <w:lastRenderedPageBreak/>
        <w:t>7</w:t>
      </w:r>
      <w:r w:rsidRPr="00BD6F46">
        <w:rPr>
          <w:rFonts w:hint="eastAsia"/>
        </w:rPr>
        <w:t>.</w:t>
      </w:r>
      <w:r>
        <w:rPr>
          <w:lang w:val="en-US"/>
        </w:rPr>
        <w:t>10</w:t>
      </w:r>
      <w:r w:rsidRPr="00BD6F46">
        <w:tab/>
        <w:t xml:space="preserve">Bindings for </w:t>
      </w:r>
      <w:r w:rsidR="001C3176">
        <w:t xml:space="preserve">edge computing </w:t>
      </w:r>
      <w:r>
        <w:t>domain charging</w:t>
      </w:r>
      <w:bookmarkEnd w:id="2419"/>
    </w:p>
    <w:p w14:paraId="126BB2F1" w14:textId="77777777" w:rsidR="00F27CCC" w:rsidRPr="00BD6F46" w:rsidRDefault="00F27CCC" w:rsidP="00F27CCC">
      <w:pPr>
        <w:pStyle w:val="TH"/>
        <w:rPr>
          <w:lang w:bidi="ar-IQ"/>
        </w:rPr>
      </w:pPr>
      <w:bookmarkStart w:id="2420" w:name="_CRTable7_101"/>
      <w:r w:rsidRPr="00BD6F46">
        <w:rPr>
          <w:noProof/>
        </w:rPr>
        <w:t xml:space="preserve">Table </w:t>
      </w:r>
      <w:bookmarkEnd w:id="2420"/>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2421" w:name="_CR7_11"/>
      <w:bookmarkStart w:id="2422" w:name="_Toc114666425"/>
      <w:bookmarkStart w:id="2423" w:name="_Toc187413436"/>
      <w:bookmarkEnd w:id="2421"/>
      <w:r w:rsidRPr="00BD6F46">
        <w:lastRenderedPageBreak/>
        <w:t>7</w:t>
      </w:r>
      <w:r>
        <w:rPr>
          <w:rFonts w:hint="eastAsia"/>
        </w:rPr>
        <w:t>.</w:t>
      </w:r>
      <w:r>
        <w:t>11</w:t>
      </w:r>
      <w:r w:rsidRPr="00BD6F46">
        <w:tab/>
        <w:t xml:space="preserve">Bindings for </w:t>
      </w:r>
      <w:r>
        <w:t>MMS charging</w:t>
      </w:r>
      <w:bookmarkEnd w:id="2422"/>
      <w:bookmarkEnd w:id="2423"/>
    </w:p>
    <w:p w14:paraId="5CF015A4" w14:textId="77777777" w:rsidR="00861154" w:rsidRPr="00BD6F46" w:rsidRDefault="00861154" w:rsidP="00861154">
      <w:pPr>
        <w:pStyle w:val="TH"/>
        <w:rPr>
          <w:lang w:bidi="ar-IQ"/>
        </w:rPr>
      </w:pPr>
      <w:bookmarkStart w:id="2424" w:name="_CRTable7_111"/>
      <w:r w:rsidRPr="00BD6F46">
        <w:rPr>
          <w:noProof/>
        </w:rPr>
        <w:t xml:space="preserve">Table </w:t>
      </w:r>
      <w:bookmarkEnd w:id="2424"/>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2425" w:name="_CR7_12"/>
      <w:bookmarkStart w:id="2426" w:name="_Toc145944693"/>
      <w:bookmarkStart w:id="2427" w:name="_Toc187413437"/>
      <w:bookmarkEnd w:id="2425"/>
      <w:r>
        <w:lastRenderedPageBreak/>
        <w:t>7.</w:t>
      </w:r>
      <w:r w:rsidR="007051D1">
        <w:t>12</w:t>
      </w:r>
      <w:r>
        <w:tab/>
        <w:t xml:space="preserve">Bindings for 5G MBS </w:t>
      </w:r>
      <w:r>
        <w:rPr>
          <w:lang w:val="en-US" w:eastAsia="zh-CN"/>
        </w:rPr>
        <w:t xml:space="preserve">Session </w:t>
      </w:r>
      <w:r>
        <w:t>charging</w:t>
      </w:r>
      <w:bookmarkEnd w:id="2426"/>
      <w:bookmarkEnd w:id="2427"/>
    </w:p>
    <w:p w14:paraId="364B16CF" w14:textId="77777777" w:rsidR="005D62AC" w:rsidRDefault="005D62AC" w:rsidP="005D62AC">
      <w:pPr>
        <w:pStyle w:val="TH"/>
        <w:rPr>
          <w:lang w:bidi="ar-IQ"/>
        </w:rPr>
      </w:pPr>
      <w:bookmarkStart w:id="2428" w:name="_CRTable7_121"/>
      <w:r>
        <w:t xml:space="preserve">Table </w:t>
      </w:r>
      <w:bookmarkEnd w:id="2428"/>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2429" w:name="_CR7_13"/>
      <w:bookmarkStart w:id="2430" w:name="_Toc187413438"/>
      <w:bookmarkEnd w:id="2429"/>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2430"/>
    </w:p>
    <w:p w14:paraId="3E8D1310" w14:textId="77777777" w:rsidR="008B29D2" w:rsidRPr="00BD6F46" w:rsidRDefault="008B29D2" w:rsidP="008B29D2">
      <w:pPr>
        <w:pStyle w:val="TH"/>
        <w:rPr>
          <w:lang w:bidi="ar-IQ"/>
        </w:rPr>
      </w:pPr>
      <w:bookmarkStart w:id="2431" w:name="_CRTable7_131"/>
      <w:r w:rsidRPr="00BD6F46">
        <w:rPr>
          <w:noProof/>
        </w:rPr>
        <w:t xml:space="preserve">Table </w:t>
      </w:r>
      <w:bookmarkEnd w:id="2431"/>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2432" w:name="_MCCTEMPBM_CRPT15410046___4"/>
            <w:r w:rsidRPr="0005603B">
              <w:rPr>
                <w:lang w:eastAsia="zh-CN"/>
              </w:rPr>
              <w:t>Priority</w:t>
            </w:r>
            <w:bookmarkEnd w:id="2432"/>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2433" w:name="_MCCTEMPBM_CRPT15410047___4"/>
            <w:r w:rsidRPr="0005603B">
              <w:rPr>
                <w:lang w:eastAsia="zh-CN"/>
              </w:rPr>
              <w:t>Bridge Delay</w:t>
            </w:r>
            <w:bookmarkEnd w:id="2433"/>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2434" w:name="_Hlk156465207"/>
            <w:r w:rsidRPr="00B54D35">
              <w:rPr>
                <w:rFonts w:hint="eastAsia"/>
                <w:b/>
              </w:rPr>
              <w:t>ChargingData</w:t>
            </w:r>
            <w:r w:rsidRPr="00B54D35">
              <w:rPr>
                <w:b/>
              </w:rPr>
              <w:t>Response</w:t>
            </w:r>
            <w:bookmarkEnd w:id="2434"/>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2435" w:name="_CR7_14"/>
      <w:bookmarkStart w:id="2436" w:name="_Hlk162528961"/>
      <w:bookmarkStart w:id="2437" w:name="_Toc187413439"/>
      <w:bookmarkEnd w:id="2435"/>
      <w:r w:rsidRPr="00BD6F46">
        <w:lastRenderedPageBreak/>
        <w:t>7</w:t>
      </w:r>
      <w:r w:rsidRPr="00BD6F46">
        <w:rPr>
          <w:rFonts w:hint="eastAsia"/>
        </w:rPr>
        <w:t>.</w:t>
      </w:r>
      <w:r w:rsidR="007051D1">
        <w:t>14</w:t>
      </w:r>
      <w:r w:rsidRPr="00BD6F46">
        <w:tab/>
        <w:t xml:space="preserve">Bindings for </w:t>
      </w:r>
      <w:r>
        <w:t>inter-CHF information</w:t>
      </w:r>
      <w:bookmarkEnd w:id="2437"/>
    </w:p>
    <w:p w14:paraId="1AF38409" w14:textId="77777777" w:rsidR="006F767E" w:rsidRPr="008C2E84" w:rsidRDefault="006F767E" w:rsidP="006F767E">
      <w:pPr>
        <w:pStyle w:val="TH"/>
        <w:rPr>
          <w:lang w:bidi="ar-IQ"/>
        </w:rPr>
      </w:pPr>
      <w:bookmarkStart w:id="2438" w:name="_CRTable7_141"/>
      <w:bookmarkEnd w:id="2436"/>
      <w:r w:rsidRPr="008C2E84">
        <w:t xml:space="preserve">Table </w:t>
      </w:r>
      <w:bookmarkEnd w:id="2438"/>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2439" w:name="_CR7_15"/>
      <w:bookmarkStart w:id="2440" w:name="_Toc187413440"/>
      <w:bookmarkEnd w:id="2439"/>
      <w:r w:rsidRPr="00BD6F46">
        <w:t>7</w:t>
      </w:r>
      <w:r w:rsidRPr="00BD6F46">
        <w:rPr>
          <w:rFonts w:hint="eastAsia"/>
        </w:rPr>
        <w:t>.</w:t>
      </w:r>
      <w:r w:rsidR="008F49A4">
        <w:t>15</w:t>
      </w:r>
      <w:r w:rsidRPr="00BD6F46">
        <w:tab/>
        <w:t xml:space="preserve">Bindings for </w:t>
      </w:r>
      <w:r w:rsidRPr="007B6519">
        <w:t>Network slice admission control</w:t>
      </w:r>
      <w:bookmarkEnd w:id="2440"/>
    </w:p>
    <w:p w14:paraId="4ACF4CC1" w14:textId="77777777" w:rsidR="004D149D" w:rsidRPr="00BD6F46" w:rsidRDefault="004D149D" w:rsidP="004D149D">
      <w:pPr>
        <w:pStyle w:val="TH"/>
        <w:rPr>
          <w:lang w:bidi="ar-IQ"/>
        </w:rPr>
      </w:pPr>
      <w:bookmarkStart w:id="2441" w:name="_CRTable7_151"/>
      <w:r w:rsidRPr="00BD6F46">
        <w:rPr>
          <w:noProof/>
        </w:rPr>
        <w:t xml:space="preserve">Table </w:t>
      </w:r>
      <w:bookmarkEnd w:id="2441"/>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2442" w:name="_CR7_16"/>
      <w:bookmarkStart w:id="2443" w:name="_Toc187413441"/>
      <w:bookmarkEnd w:id="2442"/>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2443"/>
    </w:p>
    <w:p w14:paraId="29F4A922" w14:textId="77777777" w:rsidR="00091DBD" w:rsidRPr="00BD6F46" w:rsidRDefault="00091DBD" w:rsidP="00091DBD">
      <w:pPr>
        <w:pStyle w:val="TH"/>
        <w:rPr>
          <w:lang w:bidi="ar-IQ"/>
        </w:rPr>
      </w:pPr>
      <w:bookmarkStart w:id="2444" w:name="_CRTable7_161"/>
      <w:r w:rsidRPr="00BD6F46">
        <w:rPr>
          <w:noProof/>
        </w:rPr>
        <w:t xml:space="preserve">Table </w:t>
      </w:r>
      <w:bookmarkEnd w:id="2444"/>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2445" w:name="_CR8"/>
      <w:bookmarkStart w:id="2446" w:name="_Toc20227434"/>
      <w:bookmarkStart w:id="2447" w:name="_Toc27749681"/>
      <w:bookmarkStart w:id="2448" w:name="_Toc28709608"/>
      <w:bookmarkStart w:id="2449" w:name="_Toc44671228"/>
      <w:bookmarkStart w:id="2450" w:name="_Toc51919152"/>
      <w:bookmarkStart w:id="2451" w:name="_Toc187413442"/>
      <w:bookmarkEnd w:id="2445"/>
      <w:r w:rsidRPr="00BD6F46">
        <w:t>8</w:t>
      </w:r>
      <w:r w:rsidR="00004AF7" w:rsidRPr="00BD6F46">
        <w:rPr>
          <w:lang w:eastAsia="zh-CN"/>
        </w:rPr>
        <w:tab/>
        <w:t>Security</w:t>
      </w:r>
      <w:bookmarkEnd w:id="2446"/>
      <w:bookmarkEnd w:id="2447"/>
      <w:bookmarkEnd w:id="2448"/>
      <w:bookmarkEnd w:id="2449"/>
      <w:bookmarkEnd w:id="2450"/>
      <w:bookmarkEnd w:id="2451"/>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2452" w:name="_CRAnnexAnormative"/>
      <w:bookmarkStart w:id="2453" w:name="_Toc20227435"/>
      <w:bookmarkStart w:id="2454" w:name="_Toc27749682"/>
      <w:bookmarkStart w:id="2455" w:name="_Toc28709609"/>
      <w:bookmarkStart w:id="2456" w:name="_Toc44671229"/>
      <w:bookmarkStart w:id="2457" w:name="_Toc51919153"/>
      <w:bookmarkStart w:id="2458" w:name="_Toc187413443"/>
      <w:bookmarkEnd w:id="2452"/>
      <w:r w:rsidRPr="00BD6F46">
        <w:t xml:space="preserve">Annex </w:t>
      </w:r>
      <w:r w:rsidR="0067467B" w:rsidRPr="00BD6F46">
        <w:t xml:space="preserve">A </w:t>
      </w:r>
      <w:r w:rsidRPr="00BD6F46">
        <w:t>(normative):</w:t>
      </w:r>
      <w:r w:rsidRPr="00BD6F46">
        <w:br/>
        <w:t>OpenAPI specification</w:t>
      </w:r>
      <w:bookmarkEnd w:id="2453"/>
      <w:bookmarkEnd w:id="2454"/>
      <w:bookmarkEnd w:id="2455"/>
      <w:bookmarkEnd w:id="2456"/>
      <w:bookmarkEnd w:id="2457"/>
      <w:bookmarkEnd w:id="2458"/>
    </w:p>
    <w:p w14:paraId="30E5FDB2" w14:textId="77777777" w:rsidR="00720405" w:rsidRPr="00BD6F46" w:rsidRDefault="0067467B" w:rsidP="00A21764">
      <w:pPr>
        <w:pStyle w:val="Heading2"/>
      </w:pPr>
      <w:bookmarkStart w:id="2459" w:name="_CRA_1"/>
      <w:bookmarkStart w:id="2460" w:name="_Toc20227436"/>
      <w:bookmarkStart w:id="2461" w:name="_Toc27749683"/>
      <w:bookmarkStart w:id="2462" w:name="_Toc28709610"/>
      <w:bookmarkStart w:id="2463" w:name="_Toc44671230"/>
      <w:bookmarkStart w:id="2464" w:name="_Toc51919154"/>
      <w:bookmarkStart w:id="2465" w:name="_Toc187413444"/>
      <w:bookmarkEnd w:id="2459"/>
      <w:r w:rsidRPr="00BD6F46">
        <w:t>A</w:t>
      </w:r>
      <w:r w:rsidR="00720405" w:rsidRPr="00BD6F46">
        <w:t>.1</w:t>
      </w:r>
      <w:r w:rsidR="00720405" w:rsidRPr="00BD6F46">
        <w:tab/>
        <w:t>General</w:t>
      </w:r>
      <w:bookmarkEnd w:id="2460"/>
      <w:bookmarkEnd w:id="2461"/>
      <w:bookmarkEnd w:id="2462"/>
      <w:bookmarkEnd w:id="2463"/>
      <w:bookmarkEnd w:id="2464"/>
      <w:bookmarkEnd w:id="2465"/>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lastRenderedPageBreak/>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BD6F46" w:rsidRDefault="00895788" w:rsidP="007F2678">
      <w:pPr>
        <w:pStyle w:val="Heading2"/>
        <w:rPr>
          <w:noProof/>
        </w:rPr>
      </w:pPr>
      <w:bookmarkStart w:id="2466" w:name="_CRA_2"/>
      <w:bookmarkStart w:id="2467" w:name="_Toc20227437"/>
      <w:bookmarkStart w:id="2468" w:name="_Toc27749684"/>
      <w:bookmarkStart w:id="2469" w:name="_Toc28709611"/>
      <w:bookmarkStart w:id="2470" w:name="_Toc44671231"/>
      <w:bookmarkStart w:id="2471" w:name="_Toc51919155"/>
      <w:bookmarkStart w:id="2472" w:name="_Hlk162537115"/>
      <w:bookmarkStart w:id="2473" w:name="_Toc187413445"/>
      <w:bookmarkEnd w:id="2466"/>
      <w:r w:rsidRPr="00BD6F46">
        <w:t>A</w:t>
      </w:r>
      <w:r w:rsidR="00C526EA" w:rsidRPr="00BD6F46">
        <w:t>.2</w:t>
      </w:r>
      <w:r w:rsidR="00C526EA" w:rsidRPr="00BD6F46">
        <w:tab/>
        <w:t>Nchf_ConvergedCharging</w:t>
      </w:r>
      <w:r w:rsidR="00C526EA" w:rsidRPr="00BD6F46">
        <w:rPr>
          <w:noProof/>
        </w:rPr>
        <w:t xml:space="preserve"> API</w:t>
      </w:r>
      <w:bookmarkEnd w:id="2467"/>
      <w:bookmarkEnd w:id="2468"/>
      <w:bookmarkEnd w:id="2469"/>
      <w:bookmarkEnd w:id="2470"/>
      <w:bookmarkEnd w:id="2471"/>
      <w:bookmarkEnd w:id="2473"/>
    </w:p>
    <w:p w14:paraId="5F6D8D79" w14:textId="77777777" w:rsidR="00C526EA" w:rsidRPr="00BD6F46" w:rsidRDefault="00C526EA" w:rsidP="00C526EA">
      <w:pPr>
        <w:pStyle w:val="PL"/>
      </w:pPr>
      <w:r w:rsidRPr="00BD6F46">
        <w:t>openapi: 3.0.0</w:t>
      </w:r>
    </w:p>
    <w:p w14:paraId="08D9364C" w14:textId="77777777" w:rsidR="00C526EA" w:rsidRPr="00BD6F46" w:rsidRDefault="00C526EA" w:rsidP="00C526EA">
      <w:pPr>
        <w:pStyle w:val="PL"/>
      </w:pPr>
      <w:r w:rsidRPr="00BD6F46">
        <w:t>info:</w:t>
      </w:r>
    </w:p>
    <w:p w14:paraId="1004C533" w14:textId="77777777" w:rsidR="00C526EA" w:rsidRDefault="00C526EA" w:rsidP="00C526EA">
      <w:pPr>
        <w:pStyle w:val="PL"/>
      </w:pPr>
      <w:r w:rsidRPr="00BD6F46">
        <w:t xml:space="preserve">  title: Nchf_ConvergedCharging</w:t>
      </w:r>
    </w:p>
    <w:p w14:paraId="220DE2DC" w14:textId="07D9C620" w:rsidR="00E803C7" w:rsidRDefault="00E803C7" w:rsidP="00E803C7">
      <w:pPr>
        <w:pStyle w:val="PL"/>
      </w:pPr>
      <w:r w:rsidRPr="00BD6F46">
        <w:t xml:space="preserve">  version: </w:t>
      </w:r>
      <w:r w:rsidR="00F943A2" w:rsidRPr="00F943A2">
        <w:t>3.2.0</w:t>
      </w:r>
    </w:p>
    <w:p w14:paraId="09C4E7A5" w14:textId="77777777" w:rsidR="00E803C7" w:rsidRDefault="00E803C7" w:rsidP="00E803C7">
      <w:pPr>
        <w:pStyle w:val="PL"/>
      </w:pPr>
      <w:r w:rsidRPr="00BD6F46">
        <w:t xml:space="preserve">  description:</w:t>
      </w:r>
      <w:r>
        <w:t xml:space="preserve"> |</w:t>
      </w:r>
    </w:p>
    <w:p w14:paraId="61F7509F" w14:textId="77777777" w:rsidR="00E803C7" w:rsidRDefault="00E803C7" w:rsidP="00E803C7">
      <w:pPr>
        <w:pStyle w:val="PL"/>
      </w:pPr>
      <w:r>
        <w:t xml:space="preserve">    </w:t>
      </w:r>
      <w:r w:rsidRPr="00BD6F46">
        <w:t>ConvergedCharging Service</w:t>
      </w:r>
      <w:r>
        <w:t xml:space="preserve">    © </w:t>
      </w:r>
      <w:r w:rsidR="00C01833" w:rsidRPr="00C01833">
        <w:t>2023</w:t>
      </w:r>
      <w:r>
        <w:t>, 3GPP Organizational Partners (ARIB, ATIS, CCSA, ETSI, TSDSI, TTA, TTC).</w:t>
      </w:r>
    </w:p>
    <w:p w14:paraId="67DCDFFE" w14:textId="77777777" w:rsidR="00E803C7" w:rsidRDefault="00E803C7" w:rsidP="00E803C7">
      <w:pPr>
        <w:pStyle w:val="PL"/>
      </w:pPr>
      <w:r>
        <w:t xml:space="preserve">    All rights reserved.</w:t>
      </w:r>
    </w:p>
    <w:p w14:paraId="1F89F342" w14:textId="77777777" w:rsidR="00C526EA" w:rsidRPr="00BD6F46" w:rsidRDefault="00C526EA" w:rsidP="00E803C7">
      <w:pPr>
        <w:pStyle w:val="PL"/>
      </w:pPr>
      <w:r w:rsidRPr="00BD6F46">
        <w:t>externalDocs:</w:t>
      </w:r>
    </w:p>
    <w:p w14:paraId="0A45F89B" w14:textId="77777777" w:rsidR="00C526EA" w:rsidRPr="00BD6F46" w:rsidRDefault="00C526EA" w:rsidP="00C526EA">
      <w:pPr>
        <w:pStyle w:val="PL"/>
      </w:pPr>
      <w:r w:rsidRPr="00BD6F46">
        <w:t xml:space="preserve">  description: </w:t>
      </w:r>
      <w:r w:rsidR="007C7F5B">
        <w:t>&gt;</w:t>
      </w:r>
    </w:p>
    <w:p w14:paraId="395F0CAE" w14:textId="48925CD7" w:rsidR="00203576" w:rsidRDefault="00C526EA" w:rsidP="00203576">
      <w:pPr>
        <w:pStyle w:val="PL"/>
      </w:pPr>
      <w:r w:rsidRPr="00BD6F46">
        <w:t xml:space="preserve">    3GPP TS 32.291 </w:t>
      </w:r>
      <w:r w:rsidR="00F943A2" w:rsidRPr="00F943A2">
        <w:t>V18</w:t>
      </w:r>
      <w:r w:rsidR="0094734D">
        <w:t>.</w:t>
      </w:r>
      <w:bookmarkStart w:id="2474" w:name="_Hlk20387219"/>
      <w:r w:rsidR="00580014">
        <w:t>7</w:t>
      </w:r>
      <w:r w:rsidR="0094734D">
        <w:t>.</w:t>
      </w:r>
      <w:r w:rsidR="00344722">
        <w:t>0</w:t>
      </w:r>
      <w:r w:rsidR="0094734D">
        <w:t>:</w:t>
      </w:r>
      <w:r w:rsidR="007C7F5B">
        <w:t xml:space="preserve"> </w:t>
      </w:r>
      <w:r w:rsidRPr="00BD6F46">
        <w:t>Telecommunication management; Charging management;</w:t>
      </w:r>
      <w:r w:rsidR="00203576" w:rsidRPr="00203576">
        <w:t xml:space="preserve"> </w:t>
      </w:r>
    </w:p>
    <w:p w14:paraId="0E7635CC" w14:textId="77777777" w:rsidR="00C526EA" w:rsidRPr="00BD6F46" w:rsidRDefault="00203576" w:rsidP="00203576">
      <w:pPr>
        <w:pStyle w:val="PL"/>
      </w:pPr>
      <w:r>
        <w:t xml:space="preserve">   </w:t>
      </w:r>
      <w:r w:rsidR="00C526EA" w:rsidRPr="00BD6F46">
        <w:t xml:space="preserve"> 5G system, </w:t>
      </w:r>
      <w:r>
        <w:t>c</w:t>
      </w:r>
      <w:r w:rsidR="00C526EA" w:rsidRPr="00BD6F46">
        <w:t>harging service;</w:t>
      </w:r>
      <w:r>
        <w:t xml:space="preserve"> S</w:t>
      </w:r>
      <w:r w:rsidRPr="00CA45AC">
        <w:t xml:space="preserve">tage </w:t>
      </w:r>
      <w:r w:rsidR="00C526EA" w:rsidRPr="00BD6F46">
        <w:t>3</w:t>
      </w:r>
      <w:r>
        <w:t>.</w:t>
      </w:r>
    </w:p>
    <w:p w14:paraId="67FA8AA1" w14:textId="77777777" w:rsidR="00C526EA" w:rsidRPr="00BD6F46" w:rsidRDefault="00C526EA" w:rsidP="00C526EA">
      <w:pPr>
        <w:pStyle w:val="PL"/>
      </w:pPr>
      <w:r w:rsidRPr="00BD6F46">
        <w:t xml:space="preserve">  url: 'http://www.3gpp.org/ftp/Specs/archive/32_series/32.291/'</w:t>
      </w:r>
    </w:p>
    <w:bookmarkEnd w:id="2474"/>
    <w:p w14:paraId="11A5332F" w14:textId="77777777" w:rsidR="00C526EA" w:rsidRPr="00BD6F46" w:rsidRDefault="00C526EA" w:rsidP="00C526EA">
      <w:pPr>
        <w:pStyle w:val="PL"/>
      </w:pPr>
      <w:r w:rsidRPr="00BD6F46">
        <w:t>servers:</w:t>
      </w:r>
    </w:p>
    <w:p w14:paraId="09A94CBF" w14:textId="77777777" w:rsidR="00C526EA" w:rsidRPr="00BD6F46" w:rsidRDefault="00C526EA" w:rsidP="00C526EA">
      <w:pPr>
        <w:pStyle w:val="PL"/>
      </w:pPr>
      <w:r w:rsidRPr="00BD6F46">
        <w:t xml:space="preserve">  - url: '{apiRoot}/</w:t>
      </w:r>
      <w:r w:rsidR="00203576" w:rsidRPr="00CA45AC">
        <w:t>nchf-conv</w:t>
      </w:r>
      <w:r w:rsidR="00203576">
        <w:t>erged</w:t>
      </w:r>
      <w:r w:rsidR="00203576" w:rsidRPr="00CA45AC">
        <w:t>charg</w:t>
      </w:r>
      <w:r w:rsidR="00203576">
        <w:t>ing</w:t>
      </w:r>
      <w:r w:rsidRPr="00BD6F46">
        <w:t>/</w:t>
      </w:r>
      <w:r w:rsidR="005516A0" w:rsidRPr="00BD6F46">
        <w:t>v</w:t>
      </w:r>
      <w:r w:rsidR="005516A0">
        <w:t>3</w:t>
      </w:r>
      <w:r w:rsidR="005516A0" w:rsidRPr="00BD6F46">
        <w:t>'</w:t>
      </w:r>
    </w:p>
    <w:p w14:paraId="3EF1F77B" w14:textId="77777777" w:rsidR="00C526EA" w:rsidRPr="00BD6F46" w:rsidRDefault="00C526EA" w:rsidP="00C526EA">
      <w:pPr>
        <w:pStyle w:val="PL"/>
      </w:pPr>
      <w:r w:rsidRPr="00BD6F46">
        <w:t xml:space="preserve">    variables:</w:t>
      </w:r>
    </w:p>
    <w:p w14:paraId="63AFF715" w14:textId="77777777" w:rsidR="00C526EA" w:rsidRPr="00BD6F46" w:rsidRDefault="00C526EA" w:rsidP="00C526EA">
      <w:pPr>
        <w:pStyle w:val="PL"/>
      </w:pPr>
      <w:r w:rsidRPr="00BD6F46">
        <w:t xml:space="preserve">      apiRoot:</w:t>
      </w:r>
    </w:p>
    <w:p w14:paraId="70A6D2D1" w14:textId="77777777" w:rsidR="00C526EA" w:rsidRPr="00BD6F46" w:rsidRDefault="00C526EA" w:rsidP="00C526EA">
      <w:pPr>
        <w:pStyle w:val="PL"/>
      </w:pPr>
      <w:r w:rsidRPr="00BD6F46">
        <w:t xml:space="preserve">        default: </w:t>
      </w:r>
      <w:r w:rsidR="00203576">
        <w:t>https://</w:t>
      </w:r>
      <w:r w:rsidR="00203576" w:rsidRPr="00CA45AC">
        <w:t>example.com</w:t>
      </w:r>
    </w:p>
    <w:p w14:paraId="4AF2953C" w14:textId="77777777" w:rsidR="00C526EA" w:rsidRPr="00BD6F46" w:rsidRDefault="00C526EA" w:rsidP="00C526EA">
      <w:pPr>
        <w:pStyle w:val="PL"/>
      </w:pPr>
      <w:r w:rsidRPr="00BD6F46">
        <w:t xml:space="preserve">        description: apiRoot as defined in subclause 4.4 of 3GPP TS 29.501</w:t>
      </w:r>
      <w:r w:rsidR="00203576">
        <w:t>.</w:t>
      </w:r>
    </w:p>
    <w:p w14:paraId="5753FBA2" w14:textId="77777777" w:rsidR="00B85765" w:rsidRPr="002857AD" w:rsidRDefault="00B85765" w:rsidP="00B85765">
      <w:pPr>
        <w:pStyle w:val="PL"/>
        <w:rPr>
          <w:lang w:val="en-US"/>
        </w:rPr>
      </w:pPr>
      <w:r w:rsidRPr="002857AD">
        <w:rPr>
          <w:lang w:val="en-US"/>
        </w:rPr>
        <w:t>security:</w:t>
      </w:r>
    </w:p>
    <w:p w14:paraId="4BE951B7" w14:textId="77777777" w:rsidR="00B85765" w:rsidRPr="002857AD" w:rsidRDefault="00B85765" w:rsidP="00B85765">
      <w:pPr>
        <w:pStyle w:val="PL"/>
        <w:rPr>
          <w:lang w:val="en-US"/>
        </w:rPr>
      </w:pPr>
      <w:r w:rsidRPr="002857AD">
        <w:rPr>
          <w:lang w:val="en-US"/>
        </w:rPr>
        <w:t xml:space="preserve">  - {}</w:t>
      </w:r>
    </w:p>
    <w:p w14:paraId="50F0A77B" w14:textId="77777777" w:rsidR="00B85765" w:rsidRPr="002857AD" w:rsidRDefault="00B85765" w:rsidP="00B85765">
      <w:pPr>
        <w:pStyle w:val="PL"/>
        <w:rPr>
          <w:lang w:val="en-US"/>
        </w:rPr>
      </w:pPr>
      <w:r>
        <w:rPr>
          <w:lang w:val="en-US"/>
        </w:rPr>
        <w:t xml:space="preserve">  - oAuth2ClientCredentials:</w:t>
      </w:r>
    </w:p>
    <w:p w14:paraId="3B55F6E5" w14:textId="77777777" w:rsidR="00B85765" w:rsidRPr="0026330D" w:rsidRDefault="00B85765" w:rsidP="00B85765">
      <w:pPr>
        <w:pStyle w:val="PL"/>
        <w:rPr>
          <w:lang w:val="en-US"/>
        </w:rPr>
      </w:pPr>
      <w:r>
        <w:rPr>
          <w:lang w:val="en-US"/>
        </w:rPr>
        <w:t xml:space="preserve">    - </w:t>
      </w:r>
      <w:r w:rsidRPr="00CA45AC">
        <w:t>nchf-conv</w:t>
      </w:r>
      <w:r>
        <w:t>erged</w:t>
      </w:r>
      <w:r w:rsidRPr="00CA45AC">
        <w:t>charg</w:t>
      </w:r>
      <w:r>
        <w:t>ing</w:t>
      </w:r>
    </w:p>
    <w:p w14:paraId="6BED8788" w14:textId="77777777" w:rsidR="00C526EA" w:rsidRPr="00BD6F46" w:rsidRDefault="00C526EA" w:rsidP="00C526EA">
      <w:pPr>
        <w:pStyle w:val="PL"/>
      </w:pPr>
      <w:r w:rsidRPr="00BD6F46">
        <w:t>paths:</w:t>
      </w:r>
    </w:p>
    <w:p w14:paraId="12754C2B" w14:textId="77777777" w:rsidR="00C526EA" w:rsidRPr="00BD6F46" w:rsidRDefault="00C526EA" w:rsidP="00C526EA">
      <w:pPr>
        <w:pStyle w:val="PL"/>
      </w:pPr>
      <w:r w:rsidRPr="00BD6F46">
        <w:t xml:space="preserve">  /chargingdata:</w:t>
      </w:r>
    </w:p>
    <w:p w14:paraId="38F7C67E" w14:textId="77777777" w:rsidR="00C526EA" w:rsidRPr="00BD6F46" w:rsidRDefault="00C526EA" w:rsidP="00C526EA">
      <w:pPr>
        <w:pStyle w:val="PL"/>
      </w:pPr>
      <w:r w:rsidRPr="00BD6F46">
        <w:t xml:space="preserve">    post:</w:t>
      </w:r>
    </w:p>
    <w:p w14:paraId="1486A472" w14:textId="77777777" w:rsidR="00C526EA" w:rsidRPr="00BD6F46" w:rsidRDefault="00C526EA" w:rsidP="00C526EA">
      <w:pPr>
        <w:pStyle w:val="PL"/>
      </w:pPr>
      <w:r w:rsidRPr="00BD6F46">
        <w:t xml:space="preserve">      requestBody:</w:t>
      </w:r>
    </w:p>
    <w:p w14:paraId="0C5F66A2" w14:textId="77777777" w:rsidR="00C526EA" w:rsidRPr="00BD6F46" w:rsidRDefault="00C526EA" w:rsidP="00C526EA">
      <w:pPr>
        <w:pStyle w:val="PL"/>
      </w:pPr>
      <w:r w:rsidRPr="00BD6F46">
        <w:t xml:space="preserve">        required: true</w:t>
      </w:r>
    </w:p>
    <w:p w14:paraId="42F117B0" w14:textId="77777777" w:rsidR="00C526EA" w:rsidRPr="00BD6F46" w:rsidRDefault="00C526EA" w:rsidP="00C526EA">
      <w:pPr>
        <w:pStyle w:val="PL"/>
      </w:pPr>
      <w:r w:rsidRPr="00BD6F46">
        <w:t xml:space="preserve">        content:</w:t>
      </w:r>
    </w:p>
    <w:p w14:paraId="362695AD" w14:textId="77777777" w:rsidR="00C526EA" w:rsidRPr="00BD6F46" w:rsidRDefault="00C526EA" w:rsidP="00C526EA">
      <w:pPr>
        <w:pStyle w:val="PL"/>
      </w:pPr>
      <w:r w:rsidRPr="00BD6F46">
        <w:t xml:space="preserve">          application/json:</w:t>
      </w:r>
    </w:p>
    <w:p w14:paraId="0148E66B" w14:textId="77777777" w:rsidR="00C526EA" w:rsidRPr="00BD6F46" w:rsidRDefault="00C526EA" w:rsidP="00C526EA">
      <w:pPr>
        <w:pStyle w:val="PL"/>
      </w:pPr>
      <w:r w:rsidRPr="00BD6F46">
        <w:t xml:space="preserve">            schema:</w:t>
      </w:r>
    </w:p>
    <w:p w14:paraId="64BC3ECE" w14:textId="77777777" w:rsidR="00C526EA" w:rsidRPr="00BD6F46" w:rsidRDefault="00C526EA" w:rsidP="00C526EA">
      <w:pPr>
        <w:pStyle w:val="PL"/>
      </w:pPr>
      <w:r w:rsidRPr="00BD6F46">
        <w:t xml:space="preserve">              $ref: '#/components/schemas/ChargingDataRequest'</w:t>
      </w:r>
    </w:p>
    <w:p w14:paraId="24C25DEC" w14:textId="77777777" w:rsidR="00C526EA" w:rsidRPr="00BD6F46" w:rsidRDefault="00C526EA" w:rsidP="00C526EA">
      <w:pPr>
        <w:pStyle w:val="PL"/>
      </w:pPr>
      <w:r w:rsidRPr="00BD6F46">
        <w:t xml:space="preserve">      responses:</w:t>
      </w:r>
    </w:p>
    <w:p w14:paraId="4F99FA0E" w14:textId="77777777" w:rsidR="00C526EA" w:rsidRPr="00BD6F46" w:rsidRDefault="00C526EA" w:rsidP="00C526EA">
      <w:pPr>
        <w:pStyle w:val="PL"/>
      </w:pPr>
      <w:r w:rsidRPr="00BD6F46">
        <w:t xml:space="preserve">        '201':</w:t>
      </w:r>
    </w:p>
    <w:p w14:paraId="611AC453" w14:textId="77777777" w:rsidR="00C526EA" w:rsidRPr="00BD6F46" w:rsidRDefault="00C526EA" w:rsidP="00C526EA">
      <w:pPr>
        <w:pStyle w:val="PL"/>
      </w:pPr>
      <w:r w:rsidRPr="00BD6F46">
        <w:t xml:space="preserve">          description: Created</w:t>
      </w:r>
    </w:p>
    <w:p w14:paraId="5AEA8ACE" w14:textId="77777777" w:rsidR="00C526EA" w:rsidRPr="00BD6F46" w:rsidRDefault="00C526EA" w:rsidP="00C526EA">
      <w:pPr>
        <w:pStyle w:val="PL"/>
      </w:pPr>
      <w:r w:rsidRPr="00BD6F46">
        <w:t xml:space="preserve">          content:</w:t>
      </w:r>
    </w:p>
    <w:p w14:paraId="72DBD4D4" w14:textId="77777777" w:rsidR="00C526EA" w:rsidRPr="00BD6F46" w:rsidRDefault="00C526EA" w:rsidP="00C526EA">
      <w:pPr>
        <w:pStyle w:val="PL"/>
      </w:pPr>
      <w:r w:rsidRPr="00BD6F46">
        <w:t xml:space="preserve">            application/json:</w:t>
      </w:r>
    </w:p>
    <w:p w14:paraId="7680BA9B" w14:textId="77777777" w:rsidR="00C526EA" w:rsidRPr="00BD6F46" w:rsidRDefault="00C526EA" w:rsidP="00C526EA">
      <w:pPr>
        <w:pStyle w:val="PL"/>
      </w:pPr>
      <w:r w:rsidRPr="00BD6F46">
        <w:t xml:space="preserve">              schema:</w:t>
      </w:r>
    </w:p>
    <w:p w14:paraId="4383B43C" w14:textId="77777777" w:rsidR="00C526EA" w:rsidRPr="00BD6F46" w:rsidRDefault="00C526EA" w:rsidP="00C526EA">
      <w:pPr>
        <w:pStyle w:val="PL"/>
      </w:pPr>
      <w:r w:rsidRPr="00BD6F46">
        <w:t xml:space="preserve">                $ref: '#/components/schemas/ChargingDataResponse'</w:t>
      </w:r>
    </w:p>
    <w:p w14:paraId="2EA6393D" w14:textId="77777777" w:rsidR="00D62BBC" w:rsidRDefault="00D62BBC" w:rsidP="00D62BBC">
      <w:pPr>
        <w:pStyle w:val="PL"/>
      </w:pPr>
      <w:r>
        <w:t xml:space="preserve">        '307':</w:t>
      </w:r>
    </w:p>
    <w:p w14:paraId="39EEB207" w14:textId="77777777" w:rsidR="00D62BBC" w:rsidRDefault="00D62BBC" w:rsidP="00D62BBC">
      <w:pPr>
        <w:pStyle w:val="PL"/>
      </w:pPr>
      <w:r>
        <w:t xml:space="preserve">          $ref: 'TS29571_CommonData.yaml#/components/responses/307'</w:t>
      </w:r>
    </w:p>
    <w:p w14:paraId="15307A5B" w14:textId="77777777" w:rsidR="00D62BBC" w:rsidRDefault="00D62BBC" w:rsidP="00D62BBC">
      <w:pPr>
        <w:pStyle w:val="PL"/>
      </w:pPr>
      <w:r>
        <w:t xml:space="preserve">        '308':</w:t>
      </w:r>
    </w:p>
    <w:p w14:paraId="7FD2B74B" w14:textId="77777777" w:rsidR="00D62BBC" w:rsidRDefault="00D62BBC" w:rsidP="00D62BBC">
      <w:pPr>
        <w:pStyle w:val="PL"/>
      </w:pPr>
      <w:r>
        <w:t xml:space="preserve">          $ref: 'TS29571_CommonData.yaml#/components/responses/308'</w:t>
      </w:r>
    </w:p>
    <w:p w14:paraId="51CEA7F7" w14:textId="77777777" w:rsidR="000F3552" w:rsidRDefault="000F3552" w:rsidP="000F3552">
      <w:pPr>
        <w:pStyle w:val="PL"/>
      </w:pPr>
      <w:r>
        <w:t xml:space="preserve">        '400':</w:t>
      </w:r>
    </w:p>
    <w:p w14:paraId="000E81FB" w14:textId="77777777" w:rsidR="000F3552" w:rsidRDefault="000F3552" w:rsidP="000F3552">
      <w:pPr>
        <w:pStyle w:val="PL"/>
      </w:pPr>
      <w:r>
        <w:t xml:space="preserve">          description: Bad request</w:t>
      </w:r>
    </w:p>
    <w:p w14:paraId="479D2617" w14:textId="77777777" w:rsidR="000F3552" w:rsidRDefault="000F3552" w:rsidP="000F3552">
      <w:pPr>
        <w:pStyle w:val="PL"/>
      </w:pPr>
      <w:r>
        <w:t xml:space="preserve">          content:</w:t>
      </w:r>
    </w:p>
    <w:p w14:paraId="72CB2B20" w14:textId="77777777" w:rsidR="000F3552" w:rsidRDefault="000F3552" w:rsidP="000F3552">
      <w:pPr>
        <w:pStyle w:val="PL"/>
      </w:pPr>
      <w:r>
        <w:t xml:space="preserve">            application/problem+json:</w:t>
      </w:r>
    </w:p>
    <w:p w14:paraId="7742723E" w14:textId="77777777" w:rsidR="000F3552" w:rsidRDefault="000F3552" w:rsidP="000F3552">
      <w:pPr>
        <w:pStyle w:val="PL"/>
      </w:pPr>
      <w:r>
        <w:t xml:space="preserve">              schema:</w:t>
      </w:r>
    </w:p>
    <w:p w14:paraId="4B25AC09" w14:textId="77777777" w:rsidR="000F3552" w:rsidRDefault="000F3552" w:rsidP="000F3552">
      <w:pPr>
        <w:pStyle w:val="PL"/>
      </w:pPr>
      <w:r>
        <w:t xml:space="preserve">                oneOf:</w:t>
      </w:r>
    </w:p>
    <w:p w14:paraId="7F45A451" w14:textId="77777777" w:rsidR="000F3552" w:rsidRDefault="000F3552" w:rsidP="000F3552">
      <w:pPr>
        <w:pStyle w:val="PL"/>
      </w:pPr>
      <w:r>
        <w:t xml:space="preserve">                  - $ref: 'TS29571_CommonData.yaml#/components/schemas/ProblemDetails'</w:t>
      </w:r>
    </w:p>
    <w:p w14:paraId="2DBDA978" w14:textId="77777777" w:rsidR="000F3552" w:rsidRDefault="000F3552" w:rsidP="000F3552">
      <w:pPr>
        <w:pStyle w:val="PL"/>
      </w:pPr>
      <w:r>
        <w:t xml:space="preserve">                  - $ref: '#/components/schemas/ChargingDataResponse'</w:t>
      </w:r>
    </w:p>
    <w:p w14:paraId="53097A7A" w14:textId="77777777" w:rsidR="000F3552" w:rsidRDefault="000F3552" w:rsidP="002437F0">
      <w:pPr>
        <w:pStyle w:val="PL"/>
      </w:pPr>
      <w:r>
        <w:t xml:space="preserve">        '401':</w:t>
      </w:r>
    </w:p>
    <w:p w14:paraId="2DAC6F97" w14:textId="77777777" w:rsidR="000F3552" w:rsidRDefault="000F3552" w:rsidP="000F3552">
      <w:pPr>
        <w:pStyle w:val="PL"/>
      </w:pPr>
      <w:r>
        <w:t xml:space="preserve">          $ref: 'TS29571_CommonData.yaml#/components/responses/401'</w:t>
      </w:r>
    </w:p>
    <w:p w14:paraId="4B41C274" w14:textId="77777777" w:rsidR="000F3552" w:rsidRDefault="000F3552" w:rsidP="000F3552">
      <w:pPr>
        <w:pStyle w:val="PL"/>
      </w:pPr>
      <w:r>
        <w:t xml:space="preserve">        '403':</w:t>
      </w:r>
    </w:p>
    <w:p w14:paraId="34CDCABC" w14:textId="77777777" w:rsidR="000F3552" w:rsidRDefault="000F3552" w:rsidP="000F3552">
      <w:pPr>
        <w:pStyle w:val="PL"/>
      </w:pPr>
      <w:r>
        <w:t xml:space="preserve">          description: Forbidden</w:t>
      </w:r>
    </w:p>
    <w:p w14:paraId="55E76C08" w14:textId="77777777" w:rsidR="000F3552" w:rsidRDefault="000F3552" w:rsidP="000F3552">
      <w:pPr>
        <w:pStyle w:val="PL"/>
      </w:pPr>
      <w:r>
        <w:t xml:space="preserve">          content:</w:t>
      </w:r>
    </w:p>
    <w:p w14:paraId="2A2851AA" w14:textId="77777777" w:rsidR="000F3552" w:rsidRDefault="000F3552" w:rsidP="000F3552">
      <w:pPr>
        <w:pStyle w:val="PL"/>
      </w:pPr>
      <w:r>
        <w:t xml:space="preserve">            application/problem+json:</w:t>
      </w:r>
    </w:p>
    <w:p w14:paraId="67D1A9AB" w14:textId="77777777" w:rsidR="000F3552" w:rsidRDefault="000F3552" w:rsidP="000F3552">
      <w:pPr>
        <w:pStyle w:val="PL"/>
      </w:pPr>
      <w:r>
        <w:t xml:space="preserve">              schema:</w:t>
      </w:r>
    </w:p>
    <w:p w14:paraId="7166E6D3" w14:textId="77777777" w:rsidR="000F3552" w:rsidRDefault="000F3552" w:rsidP="000F3552">
      <w:pPr>
        <w:pStyle w:val="PL"/>
      </w:pPr>
      <w:r>
        <w:t xml:space="preserve">                oneOf:</w:t>
      </w:r>
    </w:p>
    <w:p w14:paraId="13B22776" w14:textId="77777777" w:rsidR="000F3552" w:rsidRDefault="000F3552" w:rsidP="000F3552">
      <w:pPr>
        <w:pStyle w:val="PL"/>
      </w:pPr>
      <w:r>
        <w:t xml:space="preserve">                  - $ref: 'TS29571_CommonData.yaml#/components/schemas/ProblemDetails'</w:t>
      </w:r>
    </w:p>
    <w:p w14:paraId="34A0A89E" w14:textId="77777777" w:rsidR="000F3552" w:rsidRDefault="000F3552" w:rsidP="000F3552">
      <w:pPr>
        <w:pStyle w:val="PL"/>
      </w:pPr>
      <w:r>
        <w:t xml:space="preserve">                  - $ref: '#/components/schemas/ChargingDataResponse'</w:t>
      </w:r>
    </w:p>
    <w:p w14:paraId="12718B92" w14:textId="77777777" w:rsidR="000F3552" w:rsidRDefault="000F3552" w:rsidP="000F3552">
      <w:pPr>
        <w:pStyle w:val="PL"/>
      </w:pPr>
      <w:r>
        <w:t xml:space="preserve">        '404':</w:t>
      </w:r>
    </w:p>
    <w:p w14:paraId="29040F2C" w14:textId="77777777" w:rsidR="000F3552" w:rsidRDefault="000F3552" w:rsidP="000F3552">
      <w:pPr>
        <w:pStyle w:val="PL"/>
      </w:pPr>
      <w:r>
        <w:t xml:space="preserve">          description: Not Found</w:t>
      </w:r>
    </w:p>
    <w:p w14:paraId="1BC6C821" w14:textId="77777777" w:rsidR="000F3552" w:rsidRDefault="000F3552" w:rsidP="000F3552">
      <w:pPr>
        <w:pStyle w:val="PL"/>
      </w:pPr>
      <w:r>
        <w:t xml:space="preserve">          content:</w:t>
      </w:r>
    </w:p>
    <w:p w14:paraId="33F855DB" w14:textId="77777777" w:rsidR="000F3552" w:rsidRDefault="000F3552" w:rsidP="000F3552">
      <w:pPr>
        <w:pStyle w:val="PL"/>
      </w:pPr>
      <w:r>
        <w:t xml:space="preserve">            application/problem+json:</w:t>
      </w:r>
    </w:p>
    <w:p w14:paraId="5902916B" w14:textId="77777777" w:rsidR="000F3552" w:rsidRDefault="000F3552" w:rsidP="000F3552">
      <w:pPr>
        <w:pStyle w:val="PL"/>
      </w:pPr>
      <w:r>
        <w:t xml:space="preserve">              schema:</w:t>
      </w:r>
    </w:p>
    <w:p w14:paraId="52918E10" w14:textId="77777777" w:rsidR="000F3552" w:rsidRDefault="000F3552" w:rsidP="000F3552">
      <w:pPr>
        <w:pStyle w:val="PL"/>
      </w:pPr>
      <w:r>
        <w:lastRenderedPageBreak/>
        <w:t xml:space="preserve">                oneOf:</w:t>
      </w:r>
    </w:p>
    <w:p w14:paraId="3503CDA3" w14:textId="77777777" w:rsidR="000F3552" w:rsidRDefault="000F3552" w:rsidP="000F3552">
      <w:pPr>
        <w:pStyle w:val="PL"/>
      </w:pPr>
      <w:r>
        <w:t xml:space="preserve">                  - $ref: 'TS29571_CommonData.yaml#/components/schemas/ProblemDetails'</w:t>
      </w:r>
    </w:p>
    <w:p w14:paraId="6DF4A72D" w14:textId="77777777" w:rsidR="000F3552" w:rsidRDefault="000F3552" w:rsidP="000F3552">
      <w:pPr>
        <w:pStyle w:val="PL"/>
      </w:pPr>
      <w:r>
        <w:t xml:space="preserve">                  - $ref: '#/components/schemas/ChargingDataResponse'</w:t>
      </w:r>
    </w:p>
    <w:p w14:paraId="5DBE55B1" w14:textId="77777777" w:rsidR="000F3552" w:rsidRDefault="000F3552" w:rsidP="000F3552">
      <w:pPr>
        <w:pStyle w:val="PL"/>
      </w:pPr>
      <w:r>
        <w:t xml:space="preserve">        '405':</w:t>
      </w:r>
    </w:p>
    <w:p w14:paraId="69EA5A50" w14:textId="77777777" w:rsidR="000F3552" w:rsidRDefault="000F3552" w:rsidP="000F3552">
      <w:pPr>
        <w:pStyle w:val="PL"/>
      </w:pPr>
      <w:r>
        <w:t xml:space="preserve">          $ref: 'TS29571_CommonData.yaml#/components/responses/405'</w:t>
      </w:r>
    </w:p>
    <w:p w14:paraId="5E97A84C" w14:textId="77777777" w:rsidR="000F3552" w:rsidRDefault="000F3552" w:rsidP="000F3552">
      <w:pPr>
        <w:pStyle w:val="PL"/>
      </w:pPr>
      <w:r>
        <w:t xml:space="preserve">        '408':</w:t>
      </w:r>
    </w:p>
    <w:p w14:paraId="7B204166" w14:textId="77777777" w:rsidR="000F3552" w:rsidRDefault="000F3552" w:rsidP="000F3552">
      <w:pPr>
        <w:pStyle w:val="PL"/>
      </w:pPr>
      <w:r>
        <w:t xml:space="preserve">          $ref: 'TS29571_CommonData.yaml#/components/responses/408'</w:t>
      </w:r>
    </w:p>
    <w:p w14:paraId="1F79E56F" w14:textId="77777777" w:rsidR="000F3552" w:rsidRDefault="000F3552" w:rsidP="000F3552">
      <w:pPr>
        <w:pStyle w:val="PL"/>
      </w:pPr>
      <w:r>
        <w:t xml:space="preserve">        '410':</w:t>
      </w:r>
    </w:p>
    <w:p w14:paraId="2263A513" w14:textId="77777777" w:rsidR="000F3552" w:rsidRDefault="000F3552" w:rsidP="000F3552">
      <w:pPr>
        <w:pStyle w:val="PL"/>
      </w:pPr>
      <w:r>
        <w:t xml:space="preserve">          $ref: 'TS29571_CommonData.yaml#/components/responses/410'</w:t>
      </w:r>
    </w:p>
    <w:p w14:paraId="63C083E5" w14:textId="77777777" w:rsidR="000F3552" w:rsidRDefault="000F3552" w:rsidP="000F3552">
      <w:pPr>
        <w:pStyle w:val="PL"/>
      </w:pPr>
      <w:r>
        <w:t xml:space="preserve">        '411':</w:t>
      </w:r>
    </w:p>
    <w:p w14:paraId="6B90D8A8" w14:textId="77777777" w:rsidR="000F3552" w:rsidRDefault="000F3552" w:rsidP="000F3552">
      <w:pPr>
        <w:pStyle w:val="PL"/>
      </w:pPr>
      <w:r>
        <w:t xml:space="preserve">          $ref: 'TS29571_CommonData.yaml#/components/responses/411'</w:t>
      </w:r>
    </w:p>
    <w:p w14:paraId="2ED49786" w14:textId="77777777" w:rsidR="000F3552" w:rsidRDefault="000F3552" w:rsidP="000F3552">
      <w:pPr>
        <w:pStyle w:val="PL"/>
      </w:pPr>
      <w:r>
        <w:t xml:space="preserve">        '413':</w:t>
      </w:r>
    </w:p>
    <w:p w14:paraId="2CC5B823" w14:textId="77777777" w:rsidR="00376A29" w:rsidRPr="00BD6F46" w:rsidRDefault="000F3552" w:rsidP="00486883">
      <w:pPr>
        <w:pStyle w:val="PL"/>
      </w:pPr>
      <w:r>
        <w:t xml:space="preserve">          $ref: 'TS29571_CommonData.yaml#/components/responses/413'</w:t>
      </w:r>
    </w:p>
    <w:p w14:paraId="3835E2FE" w14:textId="77777777" w:rsidR="00D62BBC" w:rsidRDefault="00D62BBC" w:rsidP="00D62BBC">
      <w:pPr>
        <w:pStyle w:val="PL"/>
      </w:pPr>
      <w:r>
        <w:t xml:space="preserve">        '415':</w:t>
      </w:r>
    </w:p>
    <w:p w14:paraId="065200AB" w14:textId="77777777" w:rsidR="00D62BBC" w:rsidRDefault="00D62BBC" w:rsidP="00D62BBC">
      <w:pPr>
        <w:pStyle w:val="PL"/>
      </w:pPr>
      <w:r>
        <w:t xml:space="preserve">          $ref: 'TS29571_CommonData.yaml#/components/responses/415'</w:t>
      </w:r>
    </w:p>
    <w:p w14:paraId="12F06429" w14:textId="77777777" w:rsidR="00D62BBC" w:rsidRDefault="00D62BBC" w:rsidP="00D62BBC">
      <w:pPr>
        <w:pStyle w:val="PL"/>
      </w:pPr>
      <w:r>
        <w:t xml:space="preserve">        '429':</w:t>
      </w:r>
    </w:p>
    <w:p w14:paraId="2B3F29AD" w14:textId="77777777" w:rsidR="00D62BBC" w:rsidRDefault="00D62BBC" w:rsidP="00D62BBC">
      <w:pPr>
        <w:pStyle w:val="PL"/>
      </w:pPr>
      <w:r>
        <w:t xml:space="preserve">          $ref: 'TS29571_CommonData.yaml#/components/responses/429'</w:t>
      </w:r>
    </w:p>
    <w:p w14:paraId="312E8ED7" w14:textId="77777777" w:rsidR="00376A29" w:rsidRPr="00BD6F46" w:rsidRDefault="00376A29" w:rsidP="00376A29">
      <w:pPr>
        <w:pStyle w:val="PL"/>
      </w:pPr>
      <w:r>
        <w:t xml:space="preserve">        '500</w:t>
      </w:r>
      <w:r w:rsidRPr="00BD6F46">
        <w:t>':</w:t>
      </w:r>
    </w:p>
    <w:p w14:paraId="622AA266" w14:textId="77777777" w:rsidR="00376A29" w:rsidRDefault="00376A29" w:rsidP="00376A29">
      <w:pPr>
        <w:pStyle w:val="PL"/>
      </w:pPr>
      <w:r>
        <w:t xml:space="preserve">       </w:t>
      </w:r>
      <w:r w:rsidRPr="00BD6F46">
        <w:t xml:space="preserve">   $ref: 'TS29571_CommonData.yaml#/components/</w:t>
      </w:r>
      <w:r>
        <w:rPr>
          <w:lang w:val="en-US"/>
        </w:rPr>
        <w:t>responses/500</w:t>
      </w:r>
      <w:r w:rsidRPr="00BD6F46">
        <w:t>'</w:t>
      </w:r>
    </w:p>
    <w:p w14:paraId="18A50A29" w14:textId="77777777" w:rsidR="00D62BBC" w:rsidRDefault="00D62BBC" w:rsidP="00D62BBC">
      <w:pPr>
        <w:pStyle w:val="PL"/>
      </w:pPr>
      <w:r>
        <w:t xml:space="preserve">        '502':</w:t>
      </w:r>
    </w:p>
    <w:p w14:paraId="0E8377FA" w14:textId="77777777" w:rsidR="00D62BBC" w:rsidRPr="00BD6F46" w:rsidRDefault="00D62BBC" w:rsidP="00D62BBC">
      <w:pPr>
        <w:pStyle w:val="PL"/>
      </w:pPr>
      <w:r>
        <w:t xml:space="preserve">          $ref: 'TS29571_CommonData.yaml#/components/responses/502'</w:t>
      </w:r>
    </w:p>
    <w:p w14:paraId="649E6452" w14:textId="77777777" w:rsidR="00376A29" w:rsidRPr="00BD6F46" w:rsidRDefault="00376A29" w:rsidP="00376A29">
      <w:pPr>
        <w:pStyle w:val="PL"/>
      </w:pPr>
      <w:r>
        <w:t xml:space="preserve">        '503</w:t>
      </w:r>
      <w:r w:rsidRPr="00BD6F46">
        <w:t>':</w:t>
      </w:r>
    </w:p>
    <w:p w14:paraId="2B7B87F7"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3D1BD0F8" w14:textId="77777777" w:rsidR="00D62BBC" w:rsidRDefault="00D62BBC" w:rsidP="00D62BBC">
      <w:pPr>
        <w:pStyle w:val="PL"/>
      </w:pPr>
      <w:r>
        <w:t xml:space="preserve">        '504':</w:t>
      </w:r>
    </w:p>
    <w:p w14:paraId="6F2C8372" w14:textId="77777777" w:rsidR="00D62BBC" w:rsidRDefault="00D62BBC" w:rsidP="00D62BBC">
      <w:pPr>
        <w:pStyle w:val="PL"/>
      </w:pPr>
      <w:r>
        <w:t xml:space="preserve">          $ref: 'TS29571_CommonData.yaml#/components/responses/504'</w:t>
      </w:r>
    </w:p>
    <w:p w14:paraId="19BBA5F3" w14:textId="77777777" w:rsidR="00C526EA" w:rsidRPr="00BD6F46" w:rsidRDefault="00C526EA" w:rsidP="00D62BBC">
      <w:pPr>
        <w:pStyle w:val="PL"/>
      </w:pPr>
      <w:r w:rsidRPr="00BD6F46">
        <w:t xml:space="preserve">        default:</w:t>
      </w:r>
    </w:p>
    <w:p w14:paraId="4EDA26BB" w14:textId="77777777" w:rsidR="00C526EA" w:rsidRPr="00BD6F46" w:rsidRDefault="00C526EA" w:rsidP="00C526EA">
      <w:pPr>
        <w:pStyle w:val="PL"/>
      </w:pPr>
      <w:r w:rsidRPr="00BD6F46">
        <w:t xml:space="preserve">          $ref: 'TS29571_CommonData.yaml#/components/responses/default'</w:t>
      </w:r>
    </w:p>
    <w:p w14:paraId="220CAA67" w14:textId="77777777" w:rsidR="00C526EA" w:rsidRPr="00BD6F46" w:rsidRDefault="00C526EA" w:rsidP="00C526EA">
      <w:pPr>
        <w:pStyle w:val="PL"/>
      </w:pPr>
      <w:r w:rsidRPr="00BD6F46">
        <w:t xml:space="preserve">      callbacks:</w:t>
      </w:r>
    </w:p>
    <w:p w14:paraId="5AF1FC6B" w14:textId="77777777" w:rsidR="00C526EA" w:rsidRPr="00BD6F46" w:rsidRDefault="00C526EA" w:rsidP="00C526EA">
      <w:pPr>
        <w:pStyle w:val="PL"/>
      </w:pPr>
      <w:r w:rsidRPr="00BD6F46">
        <w:t xml:space="preserve">        </w:t>
      </w:r>
      <w:r w:rsidR="005516A0">
        <w:t>charging</w:t>
      </w:r>
      <w:r w:rsidR="005516A0" w:rsidRPr="00BD6F46">
        <w:t>Notification</w:t>
      </w:r>
      <w:r w:rsidRPr="00BD6F46">
        <w:t>:</w:t>
      </w:r>
    </w:p>
    <w:p w14:paraId="106D8E42" w14:textId="77777777" w:rsidR="00C526EA" w:rsidRPr="00BD6F46" w:rsidRDefault="00C526EA" w:rsidP="00C526EA">
      <w:pPr>
        <w:pStyle w:val="PL"/>
      </w:pPr>
      <w:r w:rsidRPr="00BD6F46">
        <w:t xml:space="preserve">          '{$request.body#/notifyUri}':</w:t>
      </w:r>
    </w:p>
    <w:p w14:paraId="55F73758" w14:textId="77777777" w:rsidR="00C526EA" w:rsidRPr="00BD6F46" w:rsidRDefault="00C526EA" w:rsidP="00C526EA">
      <w:pPr>
        <w:pStyle w:val="PL"/>
      </w:pPr>
      <w:r w:rsidRPr="00BD6F46">
        <w:t xml:space="preserve">            post:</w:t>
      </w:r>
    </w:p>
    <w:p w14:paraId="0812FBBF" w14:textId="77777777" w:rsidR="00C526EA" w:rsidRPr="00BD6F46" w:rsidRDefault="00C526EA" w:rsidP="00C526EA">
      <w:pPr>
        <w:pStyle w:val="PL"/>
      </w:pPr>
      <w:r w:rsidRPr="00BD6F46">
        <w:t xml:space="preserve">              requestBody:</w:t>
      </w:r>
    </w:p>
    <w:p w14:paraId="5B507A85" w14:textId="77777777" w:rsidR="00C526EA" w:rsidRPr="00BD6F46" w:rsidRDefault="00C526EA" w:rsidP="00C526EA">
      <w:pPr>
        <w:pStyle w:val="PL"/>
      </w:pPr>
      <w:r w:rsidRPr="00BD6F46">
        <w:t xml:space="preserve">                required: true</w:t>
      </w:r>
    </w:p>
    <w:p w14:paraId="397919A2" w14:textId="77777777" w:rsidR="00C526EA" w:rsidRPr="00BD6F46" w:rsidRDefault="00C526EA" w:rsidP="00C526EA">
      <w:pPr>
        <w:pStyle w:val="PL"/>
      </w:pPr>
      <w:r w:rsidRPr="00BD6F46">
        <w:t xml:space="preserve">                content:</w:t>
      </w:r>
    </w:p>
    <w:p w14:paraId="75D9231B" w14:textId="77777777" w:rsidR="00C526EA" w:rsidRPr="00BD6F46" w:rsidRDefault="00C526EA" w:rsidP="00C526EA">
      <w:pPr>
        <w:pStyle w:val="PL"/>
      </w:pPr>
      <w:r w:rsidRPr="00BD6F46">
        <w:t xml:space="preserve">                  application/json:</w:t>
      </w:r>
    </w:p>
    <w:p w14:paraId="2624B90C" w14:textId="77777777" w:rsidR="00C526EA" w:rsidRPr="00BD6F46" w:rsidRDefault="00C526EA" w:rsidP="00C526EA">
      <w:pPr>
        <w:pStyle w:val="PL"/>
      </w:pPr>
      <w:r w:rsidRPr="00BD6F46">
        <w:t xml:space="preserve">                    schema:</w:t>
      </w:r>
    </w:p>
    <w:p w14:paraId="69DBCD1C" w14:textId="77777777" w:rsidR="00C526EA" w:rsidRPr="00BD6F46" w:rsidRDefault="00C526EA" w:rsidP="00C526EA">
      <w:pPr>
        <w:pStyle w:val="PL"/>
      </w:pPr>
      <w:r w:rsidRPr="00BD6F46">
        <w:t xml:space="preserve">                      $ref: '#/components/schemas/ChargingNotif</w:t>
      </w:r>
      <w:r w:rsidR="00A22426">
        <w:t>yRequest</w:t>
      </w:r>
      <w:r w:rsidRPr="00BD6F46">
        <w:t>'</w:t>
      </w:r>
    </w:p>
    <w:p w14:paraId="30589D84" w14:textId="77777777" w:rsidR="00C526EA" w:rsidRPr="00BD6F46" w:rsidRDefault="00C526EA" w:rsidP="00C526EA">
      <w:pPr>
        <w:pStyle w:val="PL"/>
      </w:pPr>
      <w:r w:rsidRPr="00BD6F46">
        <w:t xml:space="preserve">              responses:</w:t>
      </w:r>
    </w:p>
    <w:p w14:paraId="529F8B79" w14:textId="77777777" w:rsidR="00252676" w:rsidRPr="00995444" w:rsidRDefault="00252676" w:rsidP="00252676">
      <w:pPr>
        <w:pStyle w:val="PL"/>
      </w:pPr>
      <w:r w:rsidRPr="00995444">
        <w:t xml:space="preserve">                '200':</w:t>
      </w:r>
    </w:p>
    <w:p w14:paraId="4DB6757A" w14:textId="77777777" w:rsidR="00252676" w:rsidRPr="00995444" w:rsidRDefault="00252676" w:rsidP="00252676">
      <w:pPr>
        <w:pStyle w:val="PL"/>
      </w:pPr>
      <w:r w:rsidRPr="00995444">
        <w:t xml:space="preserve">                  description: OK.</w:t>
      </w:r>
    </w:p>
    <w:p w14:paraId="6BC59EF6" w14:textId="77777777" w:rsidR="00252676" w:rsidRPr="00995444" w:rsidRDefault="00252676" w:rsidP="00252676">
      <w:pPr>
        <w:pStyle w:val="PL"/>
      </w:pPr>
      <w:r w:rsidRPr="00995444">
        <w:t xml:space="preserve">                  content:</w:t>
      </w:r>
    </w:p>
    <w:p w14:paraId="177034D0" w14:textId="77777777" w:rsidR="00252676" w:rsidRPr="00995444" w:rsidRDefault="00252676" w:rsidP="00252676">
      <w:pPr>
        <w:pStyle w:val="PL"/>
      </w:pPr>
      <w:r w:rsidRPr="00995444">
        <w:t xml:space="preserve">                    application/ json:</w:t>
      </w:r>
    </w:p>
    <w:p w14:paraId="46A6C356" w14:textId="77777777" w:rsidR="00252676" w:rsidRDefault="00252676" w:rsidP="00252676">
      <w:pPr>
        <w:pStyle w:val="PL"/>
      </w:pPr>
      <w:r w:rsidRPr="00995444">
        <w:t xml:space="preserve">                      </w:t>
      </w:r>
      <w:r>
        <w:t>schema:</w:t>
      </w:r>
    </w:p>
    <w:p w14:paraId="06A0A7CB" w14:textId="77777777" w:rsidR="00252676" w:rsidRDefault="00252676" w:rsidP="00252676">
      <w:pPr>
        <w:pStyle w:val="PL"/>
      </w:pPr>
      <w:r>
        <w:t xml:space="preserve">                        $ref: '#/components/schemas/ChargingNotifyResponse'</w:t>
      </w:r>
    </w:p>
    <w:p w14:paraId="5C51B949" w14:textId="77777777" w:rsidR="00C526EA" w:rsidRPr="00BD6F46" w:rsidRDefault="00C526EA" w:rsidP="00252676">
      <w:pPr>
        <w:pStyle w:val="PL"/>
      </w:pPr>
      <w:r w:rsidRPr="00BD6F46">
        <w:t xml:space="preserve">                '204':</w:t>
      </w:r>
    </w:p>
    <w:p w14:paraId="463E1B9B" w14:textId="77777777" w:rsidR="00C526EA" w:rsidRPr="00BD6F46" w:rsidRDefault="00C526EA" w:rsidP="00C526EA">
      <w:pPr>
        <w:pStyle w:val="PL"/>
      </w:pPr>
      <w:r w:rsidRPr="00BD6F46">
        <w:t xml:space="preserve">                  description: 'No Content, Notification was succesfull'</w:t>
      </w:r>
    </w:p>
    <w:p w14:paraId="57B5ED56" w14:textId="77777777" w:rsidR="002437F0" w:rsidRDefault="002437F0" w:rsidP="002437F0">
      <w:pPr>
        <w:pStyle w:val="PL"/>
      </w:pPr>
      <w:r>
        <w:t xml:space="preserve">                '307':</w:t>
      </w:r>
    </w:p>
    <w:p w14:paraId="795EE8E3" w14:textId="77777777" w:rsidR="002437F0" w:rsidRDefault="002437F0" w:rsidP="002437F0">
      <w:pPr>
        <w:pStyle w:val="PL"/>
      </w:pPr>
      <w:r>
        <w:t xml:space="preserve">                  $ref: 'TS29571_CommonData.yaml#/components/responses/307'</w:t>
      </w:r>
    </w:p>
    <w:p w14:paraId="491934D7" w14:textId="77777777" w:rsidR="002437F0" w:rsidRDefault="002437F0" w:rsidP="002437F0">
      <w:pPr>
        <w:pStyle w:val="PL"/>
      </w:pPr>
      <w:r>
        <w:t xml:space="preserve">                '308':</w:t>
      </w:r>
    </w:p>
    <w:p w14:paraId="670CF6FE" w14:textId="77777777" w:rsidR="006E3CC7" w:rsidRDefault="002437F0" w:rsidP="002437F0">
      <w:pPr>
        <w:pStyle w:val="PL"/>
      </w:pPr>
      <w:r>
        <w:t xml:space="preserve">                  $ref: 'TS29571_CommonData.yaml#/components/responses/308'</w:t>
      </w:r>
    </w:p>
    <w:p w14:paraId="776C54C6" w14:textId="77777777" w:rsidR="00486883" w:rsidRDefault="00486883" w:rsidP="002437F0">
      <w:pPr>
        <w:pStyle w:val="PL"/>
      </w:pPr>
      <w:r>
        <w:t xml:space="preserve">                '400':</w:t>
      </w:r>
    </w:p>
    <w:p w14:paraId="11FD1C5B" w14:textId="77777777" w:rsidR="00486883" w:rsidRDefault="00486883" w:rsidP="00486883">
      <w:pPr>
        <w:pStyle w:val="PL"/>
      </w:pPr>
      <w:r>
        <w:t xml:space="preserve">                  description: Bad request</w:t>
      </w:r>
    </w:p>
    <w:p w14:paraId="495370A0" w14:textId="77777777" w:rsidR="00486883" w:rsidRDefault="00486883" w:rsidP="00D62BBC">
      <w:pPr>
        <w:pStyle w:val="PL"/>
      </w:pPr>
      <w:r>
        <w:t xml:space="preserve">                  content:</w:t>
      </w:r>
    </w:p>
    <w:p w14:paraId="21147F3F" w14:textId="77777777" w:rsidR="00486883" w:rsidRDefault="00486883" w:rsidP="00486883">
      <w:pPr>
        <w:pStyle w:val="PL"/>
      </w:pPr>
      <w:r>
        <w:t xml:space="preserve">                    application/problem+json:</w:t>
      </w:r>
    </w:p>
    <w:p w14:paraId="2A62548D" w14:textId="77777777" w:rsidR="00486883" w:rsidRDefault="00486883" w:rsidP="00486883">
      <w:pPr>
        <w:pStyle w:val="PL"/>
      </w:pPr>
      <w:r>
        <w:t xml:space="preserve">                      schema:</w:t>
      </w:r>
    </w:p>
    <w:p w14:paraId="195275B3" w14:textId="77777777" w:rsidR="00486883" w:rsidRDefault="00486883" w:rsidP="00486883">
      <w:pPr>
        <w:pStyle w:val="PL"/>
      </w:pPr>
      <w:r>
        <w:t xml:space="preserve">                        oneOf:</w:t>
      </w:r>
    </w:p>
    <w:p w14:paraId="0B7A0AA7" w14:textId="77777777" w:rsidR="00486883" w:rsidRDefault="00486883" w:rsidP="00486883">
      <w:pPr>
        <w:pStyle w:val="PL"/>
      </w:pPr>
      <w:r>
        <w:t xml:space="preserve">                          - $ref: TS29571_CommonData.yaml#/components/schemas/ProblemDetails</w:t>
      </w:r>
    </w:p>
    <w:p w14:paraId="63F76C1A" w14:textId="77777777" w:rsidR="00C526EA" w:rsidRPr="00BD6F46" w:rsidRDefault="00486883" w:rsidP="00705B28">
      <w:pPr>
        <w:pStyle w:val="PL"/>
      </w:pPr>
      <w:r>
        <w:t xml:space="preserve">                          - $ref: '#/components/schemas/ChargingNotifyResponse'</w:t>
      </w:r>
    </w:p>
    <w:p w14:paraId="25FB0D92" w14:textId="77777777" w:rsidR="00D62BBC" w:rsidRDefault="00D62BBC" w:rsidP="00D62BBC">
      <w:pPr>
        <w:pStyle w:val="PL"/>
      </w:pPr>
      <w:r>
        <w:t xml:space="preserve">                '401':</w:t>
      </w:r>
    </w:p>
    <w:p w14:paraId="2B4451A3" w14:textId="77777777" w:rsidR="00D62BBC" w:rsidRDefault="00D62BBC" w:rsidP="00D62BBC">
      <w:pPr>
        <w:pStyle w:val="PL"/>
      </w:pPr>
      <w:r>
        <w:t xml:space="preserve">                  $ref: 'TS29571_CommonData.yaml#/components/responses/401'</w:t>
      </w:r>
    </w:p>
    <w:p w14:paraId="76FCAB82" w14:textId="77777777" w:rsidR="00D62BBC" w:rsidRDefault="00D62BBC" w:rsidP="00D62BBC">
      <w:pPr>
        <w:pStyle w:val="PL"/>
      </w:pPr>
      <w:r>
        <w:t xml:space="preserve">                '403':</w:t>
      </w:r>
    </w:p>
    <w:p w14:paraId="564C9D80" w14:textId="77777777" w:rsidR="00D62BBC" w:rsidRDefault="00D62BBC" w:rsidP="00D62BBC">
      <w:pPr>
        <w:pStyle w:val="PL"/>
      </w:pPr>
      <w:r>
        <w:t xml:space="preserve">                  $ref: 'TS29571_CommonData.yaml#/components/responses/403'</w:t>
      </w:r>
    </w:p>
    <w:p w14:paraId="54431A54" w14:textId="77777777" w:rsidR="00D62BBC" w:rsidRDefault="00D62BBC" w:rsidP="00D62BBC">
      <w:pPr>
        <w:pStyle w:val="PL"/>
      </w:pPr>
      <w:r>
        <w:t xml:space="preserve">                '404':</w:t>
      </w:r>
    </w:p>
    <w:p w14:paraId="2D55F8C2" w14:textId="77777777" w:rsidR="00D62BBC" w:rsidRDefault="00D62BBC" w:rsidP="00D62BBC">
      <w:pPr>
        <w:pStyle w:val="PL"/>
      </w:pPr>
      <w:r>
        <w:t xml:space="preserve">                  $ref: 'TS29571_CommonData.yaml#/components/responses/404'</w:t>
      </w:r>
    </w:p>
    <w:p w14:paraId="56350810" w14:textId="77777777" w:rsidR="00D62BBC" w:rsidRDefault="00D62BBC" w:rsidP="00D62BBC">
      <w:pPr>
        <w:pStyle w:val="PL"/>
      </w:pPr>
      <w:r>
        <w:t xml:space="preserve">                '411':</w:t>
      </w:r>
    </w:p>
    <w:p w14:paraId="4B8322A2" w14:textId="77777777" w:rsidR="00D62BBC" w:rsidRDefault="00D62BBC" w:rsidP="00D62BBC">
      <w:pPr>
        <w:pStyle w:val="PL"/>
      </w:pPr>
      <w:r>
        <w:t xml:space="preserve">                  $ref: 'TS29571_CommonData.yaml#/components/responses/411'</w:t>
      </w:r>
    </w:p>
    <w:p w14:paraId="00D46C02" w14:textId="77777777" w:rsidR="00D62BBC" w:rsidRDefault="00D62BBC" w:rsidP="00D62BBC">
      <w:pPr>
        <w:pStyle w:val="PL"/>
      </w:pPr>
      <w:r>
        <w:t xml:space="preserve">                '413':</w:t>
      </w:r>
    </w:p>
    <w:p w14:paraId="70404351" w14:textId="77777777" w:rsidR="00D62BBC" w:rsidRDefault="00D62BBC" w:rsidP="00D62BBC">
      <w:pPr>
        <w:pStyle w:val="PL"/>
      </w:pPr>
      <w:r>
        <w:t xml:space="preserve">                  $ref: 'TS29571_CommonData.yaml#/components/responses/413'</w:t>
      </w:r>
    </w:p>
    <w:p w14:paraId="6C637C46" w14:textId="77777777" w:rsidR="00D62BBC" w:rsidRDefault="00D62BBC" w:rsidP="00D62BBC">
      <w:pPr>
        <w:pStyle w:val="PL"/>
      </w:pPr>
      <w:r>
        <w:t xml:space="preserve">                '415':</w:t>
      </w:r>
    </w:p>
    <w:p w14:paraId="3FA38CEE" w14:textId="77777777" w:rsidR="00D62BBC" w:rsidRDefault="00D62BBC" w:rsidP="00D62BBC">
      <w:pPr>
        <w:pStyle w:val="PL"/>
      </w:pPr>
      <w:r>
        <w:t xml:space="preserve">                  $ref: 'TS29571_CommonData.yaml#/components/responses/415'</w:t>
      </w:r>
    </w:p>
    <w:p w14:paraId="006257EA" w14:textId="77777777" w:rsidR="00D62BBC" w:rsidRDefault="00D62BBC" w:rsidP="00D62BBC">
      <w:pPr>
        <w:pStyle w:val="PL"/>
      </w:pPr>
      <w:r>
        <w:t xml:space="preserve">                '429':</w:t>
      </w:r>
    </w:p>
    <w:p w14:paraId="57D34A21" w14:textId="77777777" w:rsidR="00D62BBC" w:rsidRDefault="00D62BBC" w:rsidP="00D62BBC">
      <w:pPr>
        <w:pStyle w:val="PL"/>
      </w:pPr>
      <w:r>
        <w:t xml:space="preserve">                  $ref: 'TS29571_CommonData.yaml#/components/responses/429'</w:t>
      </w:r>
    </w:p>
    <w:p w14:paraId="5FCFAE94" w14:textId="77777777" w:rsidR="00D62BBC" w:rsidRDefault="00D62BBC" w:rsidP="00D62BBC">
      <w:pPr>
        <w:pStyle w:val="PL"/>
      </w:pPr>
      <w:r>
        <w:t xml:space="preserve">                '500':</w:t>
      </w:r>
    </w:p>
    <w:p w14:paraId="3D693CC8" w14:textId="77777777" w:rsidR="00D62BBC" w:rsidRDefault="00D62BBC" w:rsidP="00D62BBC">
      <w:pPr>
        <w:pStyle w:val="PL"/>
      </w:pPr>
      <w:r>
        <w:t xml:space="preserve">                  $ref: 'TS29571_CommonData.yaml#/components/responses/500'</w:t>
      </w:r>
    </w:p>
    <w:p w14:paraId="094D9668" w14:textId="77777777" w:rsidR="00D62BBC" w:rsidRDefault="00D62BBC" w:rsidP="00D62BBC">
      <w:pPr>
        <w:pStyle w:val="PL"/>
      </w:pPr>
      <w:r>
        <w:t xml:space="preserve">                '502':</w:t>
      </w:r>
    </w:p>
    <w:p w14:paraId="008FCDC8" w14:textId="77777777" w:rsidR="00D62BBC" w:rsidRDefault="00D62BBC" w:rsidP="00D62BBC">
      <w:pPr>
        <w:pStyle w:val="PL"/>
      </w:pPr>
      <w:r>
        <w:t xml:space="preserve">                  $ref: 'TS29571_CommonData.yaml#/components/responses/502'</w:t>
      </w:r>
    </w:p>
    <w:p w14:paraId="27D61566" w14:textId="77777777" w:rsidR="00D62BBC" w:rsidRDefault="00D62BBC" w:rsidP="00D62BBC">
      <w:pPr>
        <w:pStyle w:val="PL"/>
      </w:pPr>
      <w:r>
        <w:t xml:space="preserve">                '503':</w:t>
      </w:r>
    </w:p>
    <w:p w14:paraId="5AFFB62F" w14:textId="77777777" w:rsidR="00D62BBC" w:rsidRDefault="00D62BBC" w:rsidP="00D62BBC">
      <w:pPr>
        <w:pStyle w:val="PL"/>
      </w:pPr>
      <w:r>
        <w:t xml:space="preserve">                  $ref: 'TS29571_CommonData.yaml#/components/responses/503'</w:t>
      </w:r>
    </w:p>
    <w:p w14:paraId="3CB93EB2" w14:textId="77777777" w:rsidR="00D10FAA" w:rsidRDefault="00D10FAA" w:rsidP="00D10FAA">
      <w:pPr>
        <w:pStyle w:val="PL"/>
      </w:pPr>
      <w:r>
        <w:lastRenderedPageBreak/>
        <w:t xml:space="preserve">                '504':</w:t>
      </w:r>
    </w:p>
    <w:p w14:paraId="7C388CD8" w14:textId="32008C2F" w:rsidR="00D10FAA" w:rsidRDefault="00D10FAA" w:rsidP="00D62BBC">
      <w:pPr>
        <w:pStyle w:val="PL"/>
      </w:pPr>
      <w:r>
        <w:t xml:space="preserve">                  $ref: 'TS29571_CommonData.yaml#/components/responses/504'</w:t>
      </w:r>
    </w:p>
    <w:p w14:paraId="1EFCFD09" w14:textId="77777777" w:rsidR="00C526EA" w:rsidRPr="00BD6F46" w:rsidRDefault="00C526EA" w:rsidP="00C526EA">
      <w:pPr>
        <w:pStyle w:val="PL"/>
      </w:pPr>
      <w:r w:rsidRPr="00BD6F46">
        <w:t xml:space="preserve">                default:</w:t>
      </w:r>
    </w:p>
    <w:p w14:paraId="6A83F6DE" w14:textId="77777777" w:rsidR="00C526EA" w:rsidRPr="00BD6F46" w:rsidRDefault="00C526EA" w:rsidP="00C526EA">
      <w:pPr>
        <w:pStyle w:val="PL"/>
      </w:pPr>
      <w:r w:rsidRPr="00BD6F46">
        <w:t xml:space="preserve">                  $ref: 'TS29571_CommonData.yaml#/components/responses/default'</w:t>
      </w:r>
    </w:p>
    <w:p w14:paraId="63A2901E" w14:textId="77777777" w:rsidR="00C526EA" w:rsidRPr="00BD6F46" w:rsidRDefault="00C526EA" w:rsidP="00C526EA">
      <w:pPr>
        <w:pStyle w:val="PL"/>
      </w:pPr>
      <w:r w:rsidRPr="00BD6F46">
        <w:t xml:space="preserve">  '/chargingdata/{ChargingDataRef}/update':</w:t>
      </w:r>
    </w:p>
    <w:p w14:paraId="6E7FB732" w14:textId="77777777" w:rsidR="00C526EA" w:rsidRPr="00BD6F46" w:rsidRDefault="00C526EA" w:rsidP="00C526EA">
      <w:pPr>
        <w:pStyle w:val="PL"/>
      </w:pPr>
      <w:r w:rsidRPr="00BD6F46">
        <w:t xml:space="preserve">    post:</w:t>
      </w:r>
    </w:p>
    <w:p w14:paraId="34A3F360" w14:textId="77777777" w:rsidR="00C526EA" w:rsidRPr="00BD6F46" w:rsidRDefault="00C526EA" w:rsidP="00C526EA">
      <w:pPr>
        <w:pStyle w:val="PL"/>
      </w:pPr>
      <w:r w:rsidRPr="00BD6F46">
        <w:t xml:space="preserve">      requestBody:</w:t>
      </w:r>
    </w:p>
    <w:p w14:paraId="10BC673F" w14:textId="77777777" w:rsidR="00C526EA" w:rsidRPr="00BD6F46" w:rsidRDefault="00C526EA" w:rsidP="00C526EA">
      <w:pPr>
        <w:pStyle w:val="PL"/>
      </w:pPr>
      <w:r w:rsidRPr="00BD6F46">
        <w:t xml:space="preserve">        required: true</w:t>
      </w:r>
    </w:p>
    <w:p w14:paraId="26D1864C" w14:textId="77777777" w:rsidR="00C526EA" w:rsidRPr="00BD6F46" w:rsidRDefault="00C526EA" w:rsidP="00C526EA">
      <w:pPr>
        <w:pStyle w:val="PL"/>
      </w:pPr>
      <w:r w:rsidRPr="00BD6F46">
        <w:t xml:space="preserve">        content:</w:t>
      </w:r>
    </w:p>
    <w:p w14:paraId="4F19E41B" w14:textId="77777777" w:rsidR="00C526EA" w:rsidRPr="00BD6F46" w:rsidRDefault="00C526EA" w:rsidP="00C526EA">
      <w:pPr>
        <w:pStyle w:val="PL"/>
      </w:pPr>
      <w:r w:rsidRPr="00BD6F46">
        <w:t xml:space="preserve">          application/json:</w:t>
      </w:r>
    </w:p>
    <w:p w14:paraId="2F50B920" w14:textId="77777777" w:rsidR="00C526EA" w:rsidRPr="00BD6F46" w:rsidRDefault="00C526EA" w:rsidP="00C526EA">
      <w:pPr>
        <w:pStyle w:val="PL"/>
      </w:pPr>
      <w:r w:rsidRPr="00BD6F46">
        <w:t xml:space="preserve">            schema:</w:t>
      </w:r>
    </w:p>
    <w:p w14:paraId="46DAC7E2" w14:textId="77777777" w:rsidR="00C526EA" w:rsidRPr="00BD6F46" w:rsidRDefault="00C526EA" w:rsidP="00C526EA">
      <w:pPr>
        <w:pStyle w:val="PL"/>
      </w:pPr>
      <w:r w:rsidRPr="00BD6F46">
        <w:t xml:space="preserve">              $ref: '#/components/schemas/ChargingDataRequest'</w:t>
      </w:r>
    </w:p>
    <w:p w14:paraId="5232F8F9" w14:textId="77777777" w:rsidR="00C526EA" w:rsidRPr="00BD6F46" w:rsidRDefault="00C526EA" w:rsidP="00C526EA">
      <w:pPr>
        <w:pStyle w:val="PL"/>
      </w:pPr>
      <w:r w:rsidRPr="00BD6F46">
        <w:t xml:space="preserve">      parameters:</w:t>
      </w:r>
    </w:p>
    <w:p w14:paraId="08865A6D" w14:textId="77777777" w:rsidR="00C526EA" w:rsidRPr="00BD6F46" w:rsidRDefault="00C526EA" w:rsidP="00C526EA">
      <w:pPr>
        <w:pStyle w:val="PL"/>
      </w:pPr>
      <w:r w:rsidRPr="00BD6F46">
        <w:t xml:space="preserve">        - name: ChargingDataRef</w:t>
      </w:r>
    </w:p>
    <w:p w14:paraId="2547C5A4" w14:textId="77777777" w:rsidR="00C526EA" w:rsidRPr="00BD6F46" w:rsidRDefault="00C526EA" w:rsidP="00C526EA">
      <w:pPr>
        <w:pStyle w:val="PL"/>
      </w:pPr>
      <w:r w:rsidRPr="00BD6F46">
        <w:t xml:space="preserve">          in: path</w:t>
      </w:r>
    </w:p>
    <w:p w14:paraId="4D75E757" w14:textId="77777777" w:rsidR="00C526EA" w:rsidRPr="00BD6F46" w:rsidRDefault="00C526EA" w:rsidP="00C526EA">
      <w:pPr>
        <w:pStyle w:val="PL"/>
      </w:pPr>
      <w:r w:rsidRPr="00BD6F46">
        <w:t xml:space="preserve">          description: a unique identifier for a charging data resource in a PLMN</w:t>
      </w:r>
    </w:p>
    <w:p w14:paraId="3F38C860" w14:textId="77777777" w:rsidR="00C526EA" w:rsidRPr="00BD6F46" w:rsidRDefault="00C526EA" w:rsidP="00C526EA">
      <w:pPr>
        <w:pStyle w:val="PL"/>
      </w:pPr>
      <w:r w:rsidRPr="00BD6F46">
        <w:t xml:space="preserve">          required: true</w:t>
      </w:r>
    </w:p>
    <w:p w14:paraId="006BE791" w14:textId="77777777" w:rsidR="00C526EA" w:rsidRPr="00BD6F46" w:rsidRDefault="00C526EA" w:rsidP="00C526EA">
      <w:pPr>
        <w:pStyle w:val="PL"/>
      </w:pPr>
      <w:r w:rsidRPr="00BD6F46">
        <w:t xml:space="preserve">          schema:</w:t>
      </w:r>
    </w:p>
    <w:p w14:paraId="469F4D3D" w14:textId="77777777" w:rsidR="00C526EA" w:rsidRPr="00BD6F46" w:rsidRDefault="00C526EA" w:rsidP="00C526EA">
      <w:pPr>
        <w:pStyle w:val="PL"/>
      </w:pPr>
      <w:r w:rsidRPr="00BD6F46">
        <w:t xml:space="preserve">            type: string</w:t>
      </w:r>
    </w:p>
    <w:p w14:paraId="6862F367" w14:textId="77777777" w:rsidR="00C526EA" w:rsidRPr="00BD6F46" w:rsidRDefault="00C526EA" w:rsidP="00C526EA">
      <w:pPr>
        <w:pStyle w:val="PL"/>
      </w:pPr>
      <w:r w:rsidRPr="00BD6F46">
        <w:t xml:space="preserve">      responses:</w:t>
      </w:r>
    </w:p>
    <w:p w14:paraId="37209E58" w14:textId="77777777" w:rsidR="00C526EA" w:rsidRPr="00BD6F46" w:rsidRDefault="00C526EA" w:rsidP="00C526EA">
      <w:pPr>
        <w:pStyle w:val="PL"/>
      </w:pPr>
      <w:r w:rsidRPr="00BD6F46">
        <w:t xml:space="preserve">        '200':</w:t>
      </w:r>
    </w:p>
    <w:p w14:paraId="79676D55" w14:textId="77777777" w:rsidR="00C526EA" w:rsidRPr="00BD6F46" w:rsidRDefault="00C526EA" w:rsidP="00C526EA">
      <w:pPr>
        <w:pStyle w:val="PL"/>
      </w:pPr>
      <w:r w:rsidRPr="00BD6F46">
        <w:t xml:space="preserve">          description: OK. Updated Charging Data resource is returned</w:t>
      </w:r>
    </w:p>
    <w:p w14:paraId="0FDA4E24" w14:textId="77777777" w:rsidR="00C526EA" w:rsidRPr="00BD6F46" w:rsidRDefault="00C526EA" w:rsidP="00C526EA">
      <w:pPr>
        <w:pStyle w:val="PL"/>
      </w:pPr>
      <w:r w:rsidRPr="00BD6F46">
        <w:t xml:space="preserve">          content:</w:t>
      </w:r>
    </w:p>
    <w:p w14:paraId="44F48316" w14:textId="77777777" w:rsidR="00C526EA" w:rsidRPr="00BD6F46" w:rsidRDefault="00C526EA" w:rsidP="00C526EA">
      <w:pPr>
        <w:pStyle w:val="PL"/>
      </w:pPr>
      <w:r w:rsidRPr="00BD6F46">
        <w:t xml:space="preserve">            application/json:</w:t>
      </w:r>
    </w:p>
    <w:p w14:paraId="7355ABD2" w14:textId="77777777" w:rsidR="00C526EA" w:rsidRPr="00BD6F46" w:rsidRDefault="00C526EA" w:rsidP="00C526EA">
      <w:pPr>
        <w:pStyle w:val="PL"/>
      </w:pPr>
      <w:r w:rsidRPr="00BD6F46">
        <w:t xml:space="preserve">              schema:</w:t>
      </w:r>
    </w:p>
    <w:p w14:paraId="38AD8669" w14:textId="77777777" w:rsidR="00C526EA" w:rsidRPr="00BD6F46" w:rsidRDefault="00C526EA" w:rsidP="00C526EA">
      <w:pPr>
        <w:pStyle w:val="PL"/>
      </w:pPr>
      <w:r w:rsidRPr="00BD6F46">
        <w:t xml:space="preserve">                $ref: '#/components/schemas/ChargingDataResponse'</w:t>
      </w:r>
    </w:p>
    <w:p w14:paraId="740A2C01" w14:textId="77777777" w:rsidR="002437F0" w:rsidRDefault="002437F0" w:rsidP="002437F0">
      <w:pPr>
        <w:pStyle w:val="PL"/>
      </w:pPr>
      <w:r>
        <w:t xml:space="preserve">        '307':</w:t>
      </w:r>
    </w:p>
    <w:p w14:paraId="4547159A" w14:textId="77777777" w:rsidR="002437F0" w:rsidRDefault="002437F0" w:rsidP="002437F0">
      <w:pPr>
        <w:pStyle w:val="PL"/>
      </w:pPr>
      <w:r>
        <w:t xml:space="preserve">          $ref: 'TS29571_CommonData.yaml#/components/responses/307'</w:t>
      </w:r>
    </w:p>
    <w:p w14:paraId="53149CDF" w14:textId="77777777" w:rsidR="002437F0" w:rsidRDefault="002437F0" w:rsidP="002437F0">
      <w:pPr>
        <w:pStyle w:val="PL"/>
      </w:pPr>
      <w:r>
        <w:t xml:space="preserve">        '308':</w:t>
      </w:r>
    </w:p>
    <w:p w14:paraId="58D2EE60" w14:textId="77777777" w:rsidR="006E3CC7" w:rsidRDefault="002437F0" w:rsidP="002437F0">
      <w:pPr>
        <w:pStyle w:val="PL"/>
      </w:pPr>
      <w:r>
        <w:t xml:space="preserve">          $ref: 'TS29571_CommonData.yaml#/components/responses/308'</w:t>
      </w:r>
    </w:p>
    <w:p w14:paraId="2F0FD123" w14:textId="77777777" w:rsidR="00486883" w:rsidRDefault="00486883" w:rsidP="002437F0">
      <w:pPr>
        <w:pStyle w:val="PL"/>
      </w:pPr>
      <w:r>
        <w:t xml:space="preserve">        '400':</w:t>
      </w:r>
    </w:p>
    <w:p w14:paraId="0CD6F3A6" w14:textId="77777777" w:rsidR="00486883" w:rsidRDefault="00486883" w:rsidP="00486883">
      <w:pPr>
        <w:pStyle w:val="PL"/>
      </w:pPr>
      <w:r>
        <w:t xml:space="preserve">          description: Bad request</w:t>
      </w:r>
    </w:p>
    <w:p w14:paraId="2D4DE92B" w14:textId="77777777" w:rsidR="00486883" w:rsidRDefault="00486883" w:rsidP="00486883">
      <w:pPr>
        <w:pStyle w:val="PL"/>
      </w:pPr>
      <w:r>
        <w:t xml:space="preserve">          content:</w:t>
      </w:r>
    </w:p>
    <w:p w14:paraId="20F6E380" w14:textId="77777777" w:rsidR="00486883" w:rsidRDefault="00486883" w:rsidP="00486883">
      <w:pPr>
        <w:pStyle w:val="PL"/>
      </w:pPr>
      <w:r>
        <w:t xml:space="preserve">            application/problem+json:</w:t>
      </w:r>
    </w:p>
    <w:p w14:paraId="3A8266EA" w14:textId="77777777" w:rsidR="00486883" w:rsidRDefault="00486883" w:rsidP="00486883">
      <w:pPr>
        <w:pStyle w:val="PL"/>
      </w:pPr>
      <w:r>
        <w:t xml:space="preserve">              schema:</w:t>
      </w:r>
    </w:p>
    <w:p w14:paraId="37B2E870" w14:textId="77777777" w:rsidR="00486883" w:rsidRDefault="00486883" w:rsidP="00486883">
      <w:pPr>
        <w:pStyle w:val="PL"/>
      </w:pPr>
      <w:r>
        <w:t xml:space="preserve">                oneOf:</w:t>
      </w:r>
    </w:p>
    <w:p w14:paraId="658BEAD3" w14:textId="77777777" w:rsidR="00486883" w:rsidRDefault="00486883" w:rsidP="00486883">
      <w:pPr>
        <w:pStyle w:val="PL"/>
      </w:pPr>
      <w:r>
        <w:t xml:space="preserve">                  - $ref: 'TS29571_CommonData.yaml#/components/schemas/ProblemDetails'</w:t>
      </w:r>
    </w:p>
    <w:p w14:paraId="43BC8E33" w14:textId="77777777" w:rsidR="00486883" w:rsidRDefault="00486883" w:rsidP="00486883">
      <w:pPr>
        <w:pStyle w:val="PL"/>
      </w:pPr>
      <w:r>
        <w:t xml:space="preserve">                  - $ref: '#/components/schemas/ChargingDataResponse'</w:t>
      </w:r>
    </w:p>
    <w:p w14:paraId="33A8036F" w14:textId="77777777" w:rsidR="00486883" w:rsidRDefault="00486883" w:rsidP="00486883">
      <w:pPr>
        <w:pStyle w:val="PL"/>
      </w:pPr>
      <w:r>
        <w:t xml:space="preserve">        '401':</w:t>
      </w:r>
    </w:p>
    <w:p w14:paraId="4F98890C" w14:textId="77777777" w:rsidR="00486883" w:rsidRDefault="00486883" w:rsidP="00486883">
      <w:pPr>
        <w:pStyle w:val="PL"/>
      </w:pPr>
      <w:r>
        <w:t xml:space="preserve">          $ref: 'TS29571_CommonData.yaml#/components/responses/401'</w:t>
      </w:r>
    </w:p>
    <w:p w14:paraId="29CE7564" w14:textId="77777777" w:rsidR="00486883" w:rsidRDefault="00486883" w:rsidP="00486883">
      <w:pPr>
        <w:pStyle w:val="PL"/>
      </w:pPr>
      <w:r>
        <w:t xml:space="preserve">        '403':</w:t>
      </w:r>
    </w:p>
    <w:p w14:paraId="707A439C" w14:textId="77777777" w:rsidR="00486883" w:rsidRDefault="00486883" w:rsidP="00486883">
      <w:pPr>
        <w:pStyle w:val="PL"/>
      </w:pPr>
      <w:r>
        <w:t xml:space="preserve">          description: Forbidden</w:t>
      </w:r>
    </w:p>
    <w:p w14:paraId="1D80A00D" w14:textId="77777777" w:rsidR="00486883" w:rsidRDefault="00486883" w:rsidP="00486883">
      <w:pPr>
        <w:pStyle w:val="PL"/>
      </w:pPr>
      <w:r>
        <w:t xml:space="preserve">          content:</w:t>
      </w:r>
    </w:p>
    <w:p w14:paraId="6A88C73F" w14:textId="77777777" w:rsidR="00486883" w:rsidRDefault="00486883" w:rsidP="00486883">
      <w:pPr>
        <w:pStyle w:val="PL"/>
      </w:pPr>
      <w:r>
        <w:t xml:space="preserve">            application/problem+json:</w:t>
      </w:r>
    </w:p>
    <w:p w14:paraId="1C50A264" w14:textId="77777777" w:rsidR="00486883" w:rsidRDefault="00486883" w:rsidP="00486883">
      <w:pPr>
        <w:pStyle w:val="PL"/>
      </w:pPr>
      <w:r>
        <w:t xml:space="preserve">              schema:</w:t>
      </w:r>
    </w:p>
    <w:p w14:paraId="5C729C62" w14:textId="77777777" w:rsidR="00486883" w:rsidRDefault="00486883" w:rsidP="00486883">
      <w:pPr>
        <w:pStyle w:val="PL"/>
      </w:pPr>
      <w:r>
        <w:t xml:space="preserve">                oneOf:</w:t>
      </w:r>
    </w:p>
    <w:p w14:paraId="33E65570" w14:textId="77777777" w:rsidR="00486883" w:rsidRDefault="00486883" w:rsidP="00486883">
      <w:pPr>
        <w:pStyle w:val="PL"/>
      </w:pPr>
      <w:r>
        <w:t xml:space="preserve">                  - $ref: 'TS29571_CommonData.yaml#/components/schemas/ProblemDetails'</w:t>
      </w:r>
    </w:p>
    <w:p w14:paraId="26686A81" w14:textId="77777777" w:rsidR="00486883" w:rsidRDefault="00486883" w:rsidP="00486883">
      <w:pPr>
        <w:pStyle w:val="PL"/>
      </w:pPr>
      <w:r>
        <w:t xml:space="preserve">                  - $ref: '#/components/schemas/ChargingDataResponse'</w:t>
      </w:r>
    </w:p>
    <w:p w14:paraId="0ECA8EEA" w14:textId="77777777" w:rsidR="00486883" w:rsidRDefault="00486883" w:rsidP="00486883">
      <w:pPr>
        <w:pStyle w:val="PL"/>
      </w:pPr>
      <w:r>
        <w:t xml:space="preserve">        '404':</w:t>
      </w:r>
    </w:p>
    <w:p w14:paraId="0BD95564" w14:textId="77777777" w:rsidR="00486883" w:rsidRDefault="00486883" w:rsidP="00486883">
      <w:pPr>
        <w:pStyle w:val="PL"/>
      </w:pPr>
      <w:r>
        <w:t xml:space="preserve">          description: Not Found</w:t>
      </w:r>
    </w:p>
    <w:p w14:paraId="2BADA184" w14:textId="77777777" w:rsidR="00486883" w:rsidRDefault="00486883" w:rsidP="00486883">
      <w:pPr>
        <w:pStyle w:val="PL"/>
      </w:pPr>
      <w:r>
        <w:t xml:space="preserve">          content:</w:t>
      </w:r>
    </w:p>
    <w:p w14:paraId="3F1A03AB" w14:textId="77777777" w:rsidR="00486883" w:rsidRDefault="00486883" w:rsidP="00486883">
      <w:pPr>
        <w:pStyle w:val="PL"/>
      </w:pPr>
      <w:r>
        <w:t xml:space="preserve">            application/problem+json:</w:t>
      </w:r>
    </w:p>
    <w:p w14:paraId="640B923B" w14:textId="77777777" w:rsidR="00486883" w:rsidRDefault="00486883" w:rsidP="00486883">
      <w:pPr>
        <w:pStyle w:val="PL"/>
      </w:pPr>
      <w:r>
        <w:t xml:space="preserve">              schema:</w:t>
      </w:r>
    </w:p>
    <w:p w14:paraId="2AF5DCD8" w14:textId="77777777" w:rsidR="00486883" w:rsidRDefault="00486883" w:rsidP="00486883">
      <w:pPr>
        <w:pStyle w:val="PL"/>
      </w:pPr>
      <w:r>
        <w:t xml:space="preserve">                oneOf:</w:t>
      </w:r>
    </w:p>
    <w:p w14:paraId="3526042A" w14:textId="77777777" w:rsidR="00486883" w:rsidRDefault="00486883" w:rsidP="00486883">
      <w:pPr>
        <w:pStyle w:val="PL"/>
      </w:pPr>
      <w:r>
        <w:t xml:space="preserve">                  - $ref: 'TS29571_CommonData.yaml#/components/schemas/ProblemDetails'</w:t>
      </w:r>
    </w:p>
    <w:p w14:paraId="0E7A93DB" w14:textId="77777777" w:rsidR="00486883" w:rsidRDefault="00486883" w:rsidP="00486883">
      <w:pPr>
        <w:pStyle w:val="PL"/>
      </w:pPr>
      <w:r>
        <w:t xml:space="preserve">                  - $ref: '#/components/schemas/ChargingDataResponse'</w:t>
      </w:r>
    </w:p>
    <w:p w14:paraId="0F86EECF" w14:textId="77777777" w:rsidR="00486883" w:rsidRDefault="00486883" w:rsidP="00486883">
      <w:pPr>
        <w:pStyle w:val="PL"/>
      </w:pPr>
      <w:r>
        <w:t xml:space="preserve">        '405':</w:t>
      </w:r>
    </w:p>
    <w:p w14:paraId="46844228" w14:textId="77777777" w:rsidR="00486883" w:rsidRDefault="00486883" w:rsidP="00486883">
      <w:pPr>
        <w:pStyle w:val="PL"/>
      </w:pPr>
      <w:r>
        <w:t xml:space="preserve">          $ref: 'TS29571_CommonData.yaml#/components/responses/405'</w:t>
      </w:r>
    </w:p>
    <w:p w14:paraId="5AEAD2E5" w14:textId="77777777" w:rsidR="00486883" w:rsidRDefault="00486883" w:rsidP="00486883">
      <w:pPr>
        <w:pStyle w:val="PL"/>
      </w:pPr>
      <w:r>
        <w:t xml:space="preserve">        '408':</w:t>
      </w:r>
    </w:p>
    <w:p w14:paraId="7DA97746" w14:textId="77777777" w:rsidR="00486883" w:rsidRDefault="00486883" w:rsidP="00486883">
      <w:pPr>
        <w:pStyle w:val="PL"/>
      </w:pPr>
      <w:r>
        <w:t xml:space="preserve">          $ref: 'TS29571_CommonData.yaml#/components/responses/408'</w:t>
      </w:r>
    </w:p>
    <w:p w14:paraId="6951C1B2" w14:textId="77777777" w:rsidR="00486883" w:rsidRDefault="00486883" w:rsidP="00486883">
      <w:pPr>
        <w:pStyle w:val="PL"/>
      </w:pPr>
      <w:r>
        <w:t xml:space="preserve">        '410':</w:t>
      </w:r>
    </w:p>
    <w:p w14:paraId="0080C0E1" w14:textId="77777777" w:rsidR="00486883" w:rsidRDefault="00486883" w:rsidP="00486883">
      <w:pPr>
        <w:pStyle w:val="PL"/>
      </w:pPr>
      <w:r>
        <w:t xml:space="preserve">          $ref: 'TS29571_CommonData.yaml#/components/responses/410'</w:t>
      </w:r>
    </w:p>
    <w:p w14:paraId="66742AD6" w14:textId="77777777" w:rsidR="00486883" w:rsidRDefault="00486883" w:rsidP="00486883">
      <w:pPr>
        <w:pStyle w:val="PL"/>
      </w:pPr>
      <w:r>
        <w:t xml:space="preserve">        '411':</w:t>
      </w:r>
    </w:p>
    <w:p w14:paraId="119C4F4E" w14:textId="77777777" w:rsidR="00486883" w:rsidRDefault="00486883" w:rsidP="00486883">
      <w:pPr>
        <w:pStyle w:val="PL"/>
      </w:pPr>
      <w:r>
        <w:t xml:space="preserve">          $ref: 'TS29571_CommonData.yaml#/components/responses/411'</w:t>
      </w:r>
    </w:p>
    <w:p w14:paraId="349B1012" w14:textId="77777777" w:rsidR="00486883" w:rsidRDefault="00486883" w:rsidP="00486883">
      <w:pPr>
        <w:pStyle w:val="PL"/>
      </w:pPr>
      <w:r>
        <w:t xml:space="preserve">        '413':</w:t>
      </w:r>
    </w:p>
    <w:p w14:paraId="3BC446E0" w14:textId="77777777" w:rsidR="00376A29" w:rsidRPr="00BD6F46" w:rsidRDefault="00486883" w:rsidP="005A67F5">
      <w:pPr>
        <w:pStyle w:val="PL"/>
      </w:pPr>
      <w:r>
        <w:t xml:space="preserve">          $ref: 'TS29571_CommonData.yaml#/components/responses/413'</w:t>
      </w:r>
    </w:p>
    <w:p w14:paraId="73DFCC06" w14:textId="77777777" w:rsidR="00D62BBC" w:rsidRDefault="00D62BBC" w:rsidP="00D62BBC">
      <w:pPr>
        <w:pStyle w:val="PL"/>
      </w:pPr>
      <w:r>
        <w:t xml:space="preserve">        '415':</w:t>
      </w:r>
    </w:p>
    <w:p w14:paraId="6BA2FB69" w14:textId="77777777" w:rsidR="00D62BBC" w:rsidRDefault="00D62BBC" w:rsidP="00D62BBC">
      <w:pPr>
        <w:pStyle w:val="PL"/>
      </w:pPr>
      <w:r>
        <w:t xml:space="preserve">          $ref: 'TS29571_CommonData.yaml#/components/responses/415'</w:t>
      </w:r>
    </w:p>
    <w:p w14:paraId="6693E773" w14:textId="77777777" w:rsidR="00D62BBC" w:rsidRDefault="00D62BBC" w:rsidP="00D62BBC">
      <w:pPr>
        <w:pStyle w:val="PL"/>
      </w:pPr>
      <w:r>
        <w:t xml:space="preserve">        '429':</w:t>
      </w:r>
    </w:p>
    <w:p w14:paraId="53230DCE" w14:textId="77777777" w:rsidR="00D62BBC" w:rsidRDefault="00D62BBC" w:rsidP="00D62BBC">
      <w:pPr>
        <w:pStyle w:val="PL"/>
      </w:pPr>
      <w:r>
        <w:t xml:space="preserve">          $ref: 'TS29571_CommonData.yaml#/components/responses/429'</w:t>
      </w:r>
    </w:p>
    <w:p w14:paraId="02D56850" w14:textId="77777777" w:rsidR="00376A29" w:rsidRPr="00BD6F46" w:rsidRDefault="00376A29" w:rsidP="00D62BBC">
      <w:pPr>
        <w:pStyle w:val="PL"/>
      </w:pPr>
      <w:r>
        <w:t xml:space="preserve">        '500</w:t>
      </w:r>
      <w:r w:rsidRPr="00BD6F46">
        <w:t>':</w:t>
      </w:r>
    </w:p>
    <w:p w14:paraId="500F7BAF"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D08D25F" w14:textId="77777777" w:rsidR="00D62BBC" w:rsidRDefault="00D62BBC" w:rsidP="00D62BBC">
      <w:pPr>
        <w:pStyle w:val="PL"/>
      </w:pPr>
      <w:r>
        <w:t xml:space="preserve">        '502':</w:t>
      </w:r>
    </w:p>
    <w:p w14:paraId="567B89A3" w14:textId="77777777" w:rsidR="00D62BBC" w:rsidRDefault="00D62BBC" w:rsidP="00D62BBC">
      <w:pPr>
        <w:pStyle w:val="PL"/>
      </w:pPr>
      <w:r>
        <w:t xml:space="preserve">          $ref: 'TS29571_CommonData.yaml#/components/responses/502'</w:t>
      </w:r>
    </w:p>
    <w:p w14:paraId="5C5C0742" w14:textId="77777777" w:rsidR="00376A29" w:rsidRPr="00BD6F46" w:rsidRDefault="00376A29" w:rsidP="00D62BBC">
      <w:pPr>
        <w:pStyle w:val="PL"/>
      </w:pPr>
      <w:r>
        <w:t xml:space="preserve">        '503</w:t>
      </w:r>
      <w:r w:rsidRPr="00BD6F46">
        <w:t>':</w:t>
      </w:r>
    </w:p>
    <w:p w14:paraId="518F4F09"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01D7E0DE" w14:textId="77777777" w:rsidR="00D62BBC" w:rsidRDefault="00D62BBC" w:rsidP="00D62BBC">
      <w:pPr>
        <w:pStyle w:val="PL"/>
      </w:pPr>
      <w:r>
        <w:t xml:space="preserve">        '504':</w:t>
      </w:r>
    </w:p>
    <w:p w14:paraId="51DA5AE5" w14:textId="77777777" w:rsidR="00D62BBC" w:rsidRDefault="00D62BBC" w:rsidP="00D62BBC">
      <w:pPr>
        <w:pStyle w:val="PL"/>
      </w:pPr>
      <w:r>
        <w:t xml:space="preserve">          $ref: 'TS29571_CommonData.yaml#/components/responses/504'</w:t>
      </w:r>
    </w:p>
    <w:p w14:paraId="40DDF084" w14:textId="77777777" w:rsidR="00C526EA" w:rsidRPr="00BD6F46" w:rsidRDefault="00C526EA" w:rsidP="00D62BBC">
      <w:pPr>
        <w:pStyle w:val="PL"/>
      </w:pPr>
      <w:r w:rsidRPr="00BD6F46">
        <w:lastRenderedPageBreak/>
        <w:t xml:space="preserve">        default:</w:t>
      </w:r>
    </w:p>
    <w:p w14:paraId="1D60C2F5" w14:textId="77777777" w:rsidR="00C526EA" w:rsidRPr="00BD6F46" w:rsidRDefault="00C526EA" w:rsidP="00C526EA">
      <w:pPr>
        <w:pStyle w:val="PL"/>
      </w:pPr>
      <w:r w:rsidRPr="00BD6F46">
        <w:t xml:space="preserve">          $ref: 'TS29571_CommonData.yaml#/components/responses/default'</w:t>
      </w:r>
    </w:p>
    <w:p w14:paraId="24240407" w14:textId="77777777" w:rsidR="00C526EA" w:rsidRPr="00BD6F46" w:rsidRDefault="00C526EA" w:rsidP="00C526EA">
      <w:pPr>
        <w:pStyle w:val="PL"/>
      </w:pPr>
      <w:r w:rsidRPr="00BD6F46">
        <w:t xml:space="preserve">  '/chargingdata/{ChargingDataRef}/release':</w:t>
      </w:r>
    </w:p>
    <w:p w14:paraId="14BB3DEA" w14:textId="77777777" w:rsidR="00C526EA" w:rsidRPr="00BD6F46" w:rsidRDefault="00C526EA" w:rsidP="00C526EA">
      <w:pPr>
        <w:pStyle w:val="PL"/>
      </w:pPr>
      <w:r w:rsidRPr="00BD6F46">
        <w:t xml:space="preserve">    post:</w:t>
      </w:r>
    </w:p>
    <w:p w14:paraId="6E42E46A" w14:textId="77777777" w:rsidR="00C526EA" w:rsidRPr="00BD6F46" w:rsidRDefault="00C526EA" w:rsidP="00C526EA">
      <w:pPr>
        <w:pStyle w:val="PL"/>
      </w:pPr>
      <w:r w:rsidRPr="00BD6F46">
        <w:t xml:space="preserve">      requestBody:</w:t>
      </w:r>
    </w:p>
    <w:p w14:paraId="1741AF5F" w14:textId="77777777" w:rsidR="00C526EA" w:rsidRPr="00BD6F46" w:rsidRDefault="00C526EA" w:rsidP="00C526EA">
      <w:pPr>
        <w:pStyle w:val="PL"/>
      </w:pPr>
      <w:r w:rsidRPr="00BD6F46">
        <w:t xml:space="preserve">        required: true</w:t>
      </w:r>
    </w:p>
    <w:p w14:paraId="4DF1828A" w14:textId="77777777" w:rsidR="00C526EA" w:rsidRPr="00BD6F46" w:rsidRDefault="00C526EA" w:rsidP="00C526EA">
      <w:pPr>
        <w:pStyle w:val="PL"/>
      </w:pPr>
      <w:r w:rsidRPr="00BD6F46">
        <w:t xml:space="preserve">        content:</w:t>
      </w:r>
    </w:p>
    <w:p w14:paraId="4529B65C" w14:textId="77777777" w:rsidR="00C526EA" w:rsidRPr="00BD6F46" w:rsidRDefault="00C526EA" w:rsidP="00C526EA">
      <w:pPr>
        <w:pStyle w:val="PL"/>
      </w:pPr>
      <w:r w:rsidRPr="00BD6F46">
        <w:t xml:space="preserve">          application/json:</w:t>
      </w:r>
    </w:p>
    <w:p w14:paraId="6C45B32C" w14:textId="77777777" w:rsidR="00C526EA" w:rsidRPr="00BD6F46" w:rsidRDefault="00C526EA" w:rsidP="00C526EA">
      <w:pPr>
        <w:pStyle w:val="PL"/>
      </w:pPr>
      <w:r w:rsidRPr="00BD6F46">
        <w:t xml:space="preserve">            schema:</w:t>
      </w:r>
    </w:p>
    <w:p w14:paraId="48F79153" w14:textId="77777777" w:rsidR="00C526EA" w:rsidRPr="00BD6F46" w:rsidRDefault="00C526EA" w:rsidP="00C526EA">
      <w:pPr>
        <w:pStyle w:val="PL"/>
      </w:pPr>
      <w:r w:rsidRPr="00BD6F46">
        <w:t xml:space="preserve">              $ref: '#/components/schemas/ChargingDataRequest'</w:t>
      </w:r>
    </w:p>
    <w:p w14:paraId="5C8EFE2F" w14:textId="77777777" w:rsidR="00C526EA" w:rsidRPr="00BD6F46" w:rsidRDefault="00C526EA" w:rsidP="00C526EA">
      <w:pPr>
        <w:pStyle w:val="PL"/>
      </w:pPr>
      <w:r w:rsidRPr="00BD6F46">
        <w:t xml:space="preserve">      parameters:</w:t>
      </w:r>
    </w:p>
    <w:p w14:paraId="74BA3387" w14:textId="77777777" w:rsidR="00C526EA" w:rsidRPr="00BD6F46" w:rsidRDefault="00C526EA" w:rsidP="00C526EA">
      <w:pPr>
        <w:pStyle w:val="PL"/>
      </w:pPr>
      <w:r w:rsidRPr="00BD6F46">
        <w:t xml:space="preserve">        - name: ChargingDataRef</w:t>
      </w:r>
    </w:p>
    <w:p w14:paraId="2657B5CF" w14:textId="77777777" w:rsidR="00C526EA" w:rsidRPr="00BD6F46" w:rsidRDefault="00C526EA" w:rsidP="00C526EA">
      <w:pPr>
        <w:pStyle w:val="PL"/>
      </w:pPr>
      <w:r w:rsidRPr="00BD6F46">
        <w:t xml:space="preserve">          in: path</w:t>
      </w:r>
    </w:p>
    <w:p w14:paraId="0DE6921B" w14:textId="77777777" w:rsidR="00C526EA" w:rsidRPr="00BD6F46" w:rsidRDefault="00C526EA" w:rsidP="00C526EA">
      <w:pPr>
        <w:pStyle w:val="PL"/>
      </w:pPr>
      <w:r w:rsidRPr="00BD6F46">
        <w:t xml:space="preserve">          description: a unique identifier for a charging data resource in a PLMN</w:t>
      </w:r>
    </w:p>
    <w:p w14:paraId="617FC95C" w14:textId="77777777" w:rsidR="00C526EA" w:rsidRPr="00BD6F46" w:rsidRDefault="00C526EA" w:rsidP="00C526EA">
      <w:pPr>
        <w:pStyle w:val="PL"/>
      </w:pPr>
      <w:r w:rsidRPr="00BD6F46">
        <w:t xml:space="preserve">          required: true</w:t>
      </w:r>
    </w:p>
    <w:p w14:paraId="7E5CA70F" w14:textId="77777777" w:rsidR="00C526EA" w:rsidRPr="00BD6F46" w:rsidRDefault="00C526EA" w:rsidP="00C526EA">
      <w:pPr>
        <w:pStyle w:val="PL"/>
      </w:pPr>
      <w:r w:rsidRPr="00BD6F46">
        <w:t xml:space="preserve">          schema:</w:t>
      </w:r>
    </w:p>
    <w:p w14:paraId="4381E615" w14:textId="77777777" w:rsidR="00C526EA" w:rsidRPr="00BD6F46" w:rsidRDefault="00C526EA" w:rsidP="00C526EA">
      <w:pPr>
        <w:pStyle w:val="PL"/>
      </w:pPr>
      <w:r w:rsidRPr="00BD6F46">
        <w:t xml:space="preserve">            type: string</w:t>
      </w:r>
    </w:p>
    <w:p w14:paraId="69648260" w14:textId="77777777" w:rsidR="00C526EA" w:rsidRPr="00BD6F46" w:rsidRDefault="00C526EA" w:rsidP="00C526EA">
      <w:pPr>
        <w:pStyle w:val="PL"/>
      </w:pPr>
      <w:r w:rsidRPr="00BD6F46">
        <w:t xml:space="preserve">      responses:</w:t>
      </w:r>
    </w:p>
    <w:p w14:paraId="4FEA9968" w14:textId="77777777" w:rsidR="00C526EA" w:rsidRPr="00BD6F46" w:rsidRDefault="00C526EA" w:rsidP="00C526EA">
      <w:pPr>
        <w:pStyle w:val="PL"/>
      </w:pPr>
      <w:r w:rsidRPr="00BD6F46">
        <w:t xml:space="preserve">        '204':</w:t>
      </w:r>
    </w:p>
    <w:p w14:paraId="760C0045" w14:textId="77777777" w:rsidR="00C526EA" w:rsidRPr="00BD6F46" w:rsidRDefault="00C526EA" w:rsidP="00C526EA">
      <w:pPr>
        <w:pStyle w:val="PL"/>
      </w:pPr>
      <w:r w:rsidRPr="00BD6F46">
        <w:t xml:space="preserve">          description: No Content.</w:t>
      </w:r>
    </w:p>
    <w:p w14:paraId="457360EF" w14:textId="77777777" w:rsidR="002437F0" w:rsidRDefault="002437F0" w:rsidP="002437F0">
      <w:pPr>
        <w:pStyle w:val="PL"/>
      </w:pPr>
      <w:r>
        <w:t xml:space="preserve">        '307':</w:t>
      </w:r>
    </w:p>
    <w:p w14:paraId="765A930D" w14:textId="77777777" w:rsidR="002437F0" w:rsidRDefault="002437F0" w:rsidP="002437F0">
      <w:pPr>
        <w:pStyle w:val="PL"/>
      </w:pPr>
      <w:r>
        <w:t xml:space="preserve">          $ref: 'TS29571_CommonData.yaml#/components/responses/307'</w:t>
      </w:r>
    </w:p>
    <w:p w14:paraId="0BC85EF3" w14:textId="77777777" w:rsidR="002437F0" w:rsidRDefault="002437F0" w:rsidP="002437F0">
      <w:pPr>
        <w:pStyle w:val="PL"/>
      </w:pPr>
      <w:r>
        <w:t xml:space="preserve">        '308':</w:t>
      </w:r>
    </w:p>
    <w:p w14:paraId="20EF4242" w14:textId="77777777" w:rsidR="006E3CC7" w:rsidRDefault="002437F0" w:rsidP="002437F0">
      <w:pPr>
        <w:pStyle w:val="PL"/>
      </w:pPr>
      <w:r>
        <w:t xml:space="preserve">          $ref: 'TS29571_CommonData.yaml#/components/responses/308'</w:t>
      </w:r>
    </w:p>
    <w:p w14:paraId="15CD9760" w14:textId="77777777" w:rsidR="00D62BBC" w:rsidRDefault="00D62BBC" w:rsidP="00D62BBC">
      <w:pPr>
        <w:pStyle w:val="PL"/>
      </w:pPr>
      <w:r>
        <w:t xml:space="preserve">        '400':</w:t>
      </w:r>
    </w:p>
    <w:p w14:paraId="0B34F699" w14:textId="77777777" w:rsidR="00D62BBC" w:rsidRDefault="00D62BBC" w:rsidP="00D62BBC">
      <w:pPr>
        <w:pStyle w:val="PL"/>
      </w:pPr>
      <w:r>
        <w:t xml:space="preserve">          $ref: 'TS29571_CommonData.yaml#/components/responses/400'</w:t>
      </w:r>
    </w:p>
    <w:p w14:paraId="09E51251" w14:textId="77777777" w:rsidR="005A67F5" w:rsidRDefault="005A67F5" w:rsidP="00D62BBC">
      <w:pPr>
        <w:pStyle w:val="PL"/>
      </w:pPr>
      <w:r>
        <w:t xml:space="preserve">        '401':</w:t>
      </w:r>
    </w:p>
    <w:p w14:paraId="33FC72E3" w14:textId="77777777" w:rsidR="005A67F5" w:rsidRDefault="005A67F5" w:rsidP="005A67F5">
      <w:pPr>
        <w:pStyle w:val="PL"/>
      </w:pPr>
      <w:r>
        <w:t xml:space="preserve">          $ref: 'TS29571_CommonData.yaml#/components/responses/401'</w:t>
      </w:r>
    </w:p>
    <w:p w14:paraId="76D0308C" w14:textId="77777777" w:rsidR="00D62BBC" w:rsidRDefault="00D62BBC" w:rsidP="00D62BBC">
      <w:pPr>
        <w:pStyle w:val="PL"/>
      </w:pPr>
      <w:r>
        <w:t xml:space="preserve">        '403':</w:t>
      </w:r>
    </w:p>
    <w:p w14:paraId="2BE37301" w14:textId="77777777" w:rsidR="00D62BBC" w:rsidRDefault="00D62BBC" w:rsidP="00D62BBC">
      <w:pPr>
        <w:pStyle w:val="PL"/>
      </w:pPr>
      <w:r>
        <w:t xml:space="preserve">          $ref: 'TS29571_CommonData.yaml#/components/responses/403'</w:t>
      </w:r>
    </w:p>
    <w:p w14:paraId="4FBFC8DA" w14:textId="77777777" w:rsidR="005A67F5" w:rsidRDefault="005A67F5" w:rsidP="00D62BBC">
      <w:pPr>
        <w:pStyle w:val="PL"/>
      </w:pPr>
      <w:r>
        <w:t xml:space="preserve">        '404':</w:t>
      </w:r>
    </w:p>
    <w:p w14:paraId="0B8924B9" w14:textId="77777777" w:rsidR="005A67F5" w:rsidRDefault="005A67F5" w:rsidP="005A67F5">
      <w:pPr>
        <w:pStyle w:val="PL"/>
      </w:pPr>
      <w:r>
        <w:t xml:space="preserve">          description: Not Found</w:t>
      </w:r>
    </w:p>
    <w:p w14:paraId="2752724C" w14:textId="77777777" w:rsidR="005A67F5" w:rsidRDefault="005A67F5" w:rsidP="005A67F5">
      <w:pPr>
        <w:pStyle w:val="PL"/>
      </w:pPr>
      <w:r>
        <w:t xml:space="preserve">          content:</w:t>
      </w:r>
    </w:p>
    <w:p w14:paraId="20F7A414" w14:textId="77777777" w:rsidR="005A67F5" w:rsidRDefault="005A67F5" w:rsidP="005A67F5">
      <w:pPr>
        <w:pStyle w:val="PL"/>
      </w:pPr>
      <w:r>
        <w:t xml:space="preserve">            application/problem+json:</w:t>
      </w:r>
    </w:p>
    <w:p w14:paraId="575E5E45" w14:textId="77777777" w:rsidR="005A67F5" w:rsidRDefault="005A67F5" w:rsidP="005A67F5">
      <w:pPr>
        <w:pStyle w:val="PL"/>
      </w:pPr>
      <w:r>
        <w:t xml:space="preserve">              schema:</w:t>
      </w:r>
    </w:p>
    <w:p w14:paraId="5A535016" w14:textId="77777777" w:rsidR="005A67F5" w:rsidRDefault="005A67F5" w:rsidP="005A67F5">
      <w:pPr>
        <w:pStyle w:val="PL"/>
      </w:pPr>
      <w:r>
        <w:t xml:space="preserve">                oneOf:</w:t>
      </w:r>
    </w:p>
    <w:p w14:paraId="49343FB9" w14:textId="77777777" w:rsidR="005A67F5" w:rsidRDefault="005A67F5" w:rsidP="005A67F5">
      <w:pPr>
        <w:pStyle w:val="PL"/>
      </w:pPr>
      <w:r>
        <w:t xml:space="preserve">                  - $ref: 'TS29571_CommonData.yaml#/components/schemas/ProblemDetails'</w:t>
      </w:r>
    </w:p>
    <w:p w14:paraId="747D6CFA" w14:textId="77777777" w:rsidR="005A67F5" w:rsidRDefault="005A67F5" w:rsidP="005A67F5">
      <w:pPr>
        <w:pStyle w:val="PL"/>
      </w:pPr>
      <w:r>
        <w:t xml:space="preserve">                  - $ref: '#/components/schemas/ChargingDataResponse'</w:t>
      </w:r>
    </w:p>
    <w:p w14:paraId="0ACAABAF" w14:textId="77777777" w:rsidR="005A67F5" w:rsidRDefault="005A67F5" w:rsidP="005A67F5">
      <w:pPr>
        <w:pStyle w:val="PL"/>
      </w:pPr>
      <w:r>
        <w:t xml:space="preserve">        '410':</w:t>
      </w:r>
    </w:p>
    <w:p w14:paraId="1C290B9A" w14:textId="77777777" w:rsidR="005A67F5" w:rsidRDefault="005A67F5" w:rsidP="005A67F5">
      <w:pPr>
        <w:pStyle w:val="PL"/>
      </w:pPr>
      <w:r>
        <w:t xml:space="preserve">          $ref: 'TS29571_CommonData.yaml#/components/responses/410'</w:t>
      </w:r>
    </w:p>
    <w:p w14:paraId="6DAEE12B" w14:textId="77777777" w:rsidR="005A67F5" w:rsidRDefault="005A67F5" w:rsidP="005A67F5">
      <w:pPr>
        <w:pStyle w:val="PL"/>
      </w:pPr>
      <w:r>
        <w:t xml:space="preserve">        '411':</w:t>
      </w:r>
    </w:p>
    <w:p w14:paraId="690120BC" w14:textId="77777777" w:rsidR="005A67F5" w:rsidRDefault="005A67F5" w:rsidP="005A67F5">
      <w:pPr>
        <w:pStyle w:val="PL"/>
      </w:pPr>
      <w:r>
        <w:t xml:space="preserve">          $ref: 'TS29571_CommonData.yaml#/components/responses/411'</w:t>
      </w:r>
    </w:p>
    <w:p w14:paraId="6B51BEB6" w14:textId="77777777" w:rsidR="005A67F5" w:rsidRDefault="005A67F5" w:rsidP="005A67F5">
      <w:pPr>
        <w:pStyle w:val="PL"/>
      </w:pPr>
      <w:r>
        <w:t xml:space="preserve">        '413':</w:t>
      </w:r>
    </w:p>
    <w:p w14:paraId="3A0E33F8" w14:textId="77777777" w:rsidR="005A67F5" w:rsidRDefault="005A67F5" w:rsidP="00376A29">
      <w:pPr>
        <w:pStyle w:val="PL"/>
      </w:pPr>
      <w:r>
        <w:t xml:space="preserve">          $ref: 'TS29571_CommonData.yaml#/components/responses/413'</w:t>
      </w:r>
    </w:p>
    <w:p w14:paraId="4DEC81A4" w14:textId="77777777" w:rsidR="00D62BBC" w:rsidRDefault="00D62BBC" w:rsidP="00D62BBC">
      <w:pPr>
        <w:pStyle w:val="PL"/>
      </w:pPr>
      <w:r>
        <w:t xml:space="preserve">        '415':</w:t>
      </w:r>
    </w:p>
    <w:p w14:paraId="05365489" w14:textId="77777777" w:rsidR="00D62BBC" w:rsidRDefault="00D62BBC" w:rsidP="00D62BBC">
      <w:pPr>
        <w:pStyle w:val="PL"/>
      </w:pPr>
      <w:r>
        <w:t xml:space="preserve">          $ref: 'TS29571_CommonData.yaml#/components/responses/415'</w:t>
      </w:r>
    </w:p>
    <w:p w14:paraId="1055CB16" w14:textId="77777777" w:rsidR="00D62BBC" w:rsidRDefault="00D62BBC" w:rsidP="00D62BBC">
      <w:pPr>
        <w:pStyle w:val="PL"/>
      </w:pPr>
      <w:r>
        <w:t xml:space="preserve">        '429':</w:t>
      </w:r>
    </w:p>
    <w:p w14:paraId="465CD120" w14:textId="77777777" w:rsidR="00D62BBC" w:rsidRDefault="00D62BBC" w:rsidP="00D62BBC">
      <w:pPr>
        <w:pStyle w:val="PL"/>
      </w:pPr>
      <w:r>
        <w:t xml:space="preserve">          $ref: 'TS29571_CommonData.yaml#/components/responses/429'</w:t>
      </w:r>
    </w:p>
    <w:p w14:paraId="71CF9310" w14:textId="77777777" w:rsidR="00376A29" w:rsidRPr="00BD6F46" w:rsidRDefault="00376A29" w:rsidP="00D62BBC">
      <w:pPr>
        <w:pStyle w:val="PL"/>
      </w:pPr>
      <w:r>
        <w:t xml:space="preserve">        '500</w:t>
      </w:r>
      <w:r w:rsidRPr="00BD6F46">
        <w:t>':</w:t>
      </w:r>
    </w:p>
    <w:p w14:paraId="4349AFDE"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CECB694" w14:textId="77777777" w:rsidR="00D62BBC" w:rsidRDefault="00D62BBC" w:rsidP="00D62BBC">
      <w:pPr>
        <w:pStyle w:val="PL"/>
      </w:pPr>
      <w:r>
        <w:t xml:space="preserve">        '502':</w:t>
      </w:r>
    </w:p>
    <w:p w14:paraId="2025514A" w14:textId="77777777" w:rsidR="00D62BBC" w:rsidRDefault="00D62BBC" w:rsidP="00D62BBC">
      <w:pPr>
        <w:pStyle w:val="PL"/>
      </w:pPr>
      <w:r>
        <w:t xml:space="preserve">          $ref: 'TS29571_CommonData.yaml#/components/responses/502'</w:t>
      </w:r>
    </w:p>
    <w:p w14:paraId="52AC51BC" w14:textId="77777777" w:rsidR="00376A29" w:rsidRPr="00BD6F46" w:rsidRDefault="00376A29" w:rsidP="00D62BBC">
      <w:pPr>
        <w:pStyle w:val="PL"/>
      </w:pPr>
      <w:r>
        <w:t xml:space="preserve">        '503</w:t>
      </w:r>
      <w:r w:rsidRPr="00BD6F46">
        <w:t>':</w:t>
      </w:r>
    </w:p>
    <w:p w14:paraId="37C86892"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1E6089A0" w14:textId="77777777" w:rsidR="00D62BBC" w:rsidRDefault="00D62BBC" w:rsidP="00D62BBC">
      <w:pPr>
        <w:pStyle w:val="PL"/>
      </w:pPr>
      <w:r>
        <w:t xml:space="preserve">        '504':</w:t>
      </w:r>
    </w:p>
    <w:p w14:paraId="788C77C5" w14:textId="77777777" w:rsidR="00D62BBC" w:rsidRDefault="00D62BBC" w:rsidP="00D62BBC">
      <w:pPr>
        <w:pStyle w:val="PL"/>
      </w:pPr>
      <w:r>
        <w:t xml:space="preserve">          $ref: 'TS29571_CommonData.yaml#/components/responses/504'</w:t>
      </w:r>
    </w:p>
    <w:p w14:paraId="3FDBA6B2" w14:textId="77777777" w:rsidR="00C526EA" w:rsidRPr="00BD6F46" w:rsidRDefault="00C526EA" w:rsidP="00D62BBC">
      <w:pPr>
        <w:pStyle w:val="PL"/>
      </w:pPr>
      <w:r w:rsidRPr="00BD6F46">
        <w:t xml:space="preserve">        default:</w:t>
      </w:r>
    </w:p>
    <w:p w14:paraId="6896C451" w14:textId="77777777" w:rsidR="00C526EA" w:rsidRPr="00BD6F46" w:rsidRDefault="00C526EA" w:rsidP="00C526EA">
      <w:pPr>
        <w:pStyle w:val="PL"/>
      </w:pPr>
      <w:r w:rsidRPr="00BD6F46">
        <w:t xml:space="preserve">          $ref: 'TS29571_CommonData.yaml#/components/responses/default'</w:t>
      </w:r>
    </w:p>
    <w:p w14:paraId="7AF64677" w14:textId="77777777" w:rsidR="002B606C" w:rsidRDefault="00C526EA" w:rsidP="002B606C">
      <w:pPr>
        <w:pStyle w:val="PL"/>
      </w:pPr>
      <w:r w:rsidRPr="00BD6F46">
        <w:t>components:</w:t>
      </w:r>
    </w:p>
    <w:p w14:paraId="54FA4AC6" w14:textId="77777777" w:rsidR="002B606C" w:rsidRPr="001E7573" w:rsidRDefault="002B606C" w:rsidP="002B606C">
      <w:pPr>
        <w:pStyle w:val="PL"/>
      </w:pPr>
      <w:r w:rsidRPr="001E7573">
        <w:t xml:space="preserve">  securitySchemes:</w:t>
      </w:r>
    </w:p>
    <w:p w14:paraId="21137E66" w14:textId="77777777" w:rsidR="002B606C" w:rsidRPr="001E7573" w:rsidRDefault="002B606C" w:rsidP="002B606C">
      <w:pPr>
        <w:pStyle w:val="PL"/>
      </w:pPr>
      <w:r w:rsidRPr="001E7573">
        <w:t xml:space="preserve">    oAuth2ClientCredentials:</w:t>
      </w:r>
    </w:p>
    <w:p w14:paraId="03E4DB30" w14:textId="77777777" w:rsidR="002B606C" w:rsidRPr="001E7573" w:rsidRDefault="002B606C" w:rsidP="002B606C">
      <w:pPr>
        <w:pStyle w:val="PL"/>
      </w:pPr>
      <w:r w:rsidRPr="001E7573">
        <w:t xml:space="preserve">      type: oauth2</w:t>
      </w:r>
    </w:p>
    <w:p w14:paraId="7DB96287" w14:textId="77777777" w:rsidR="002B606C" w:rsidRPr="001E7573" w:rsidRDefault="002B606C" w:rsidP="002B606C">
      <w:pPr>
        <w:pStyle w:val="PL"/>
      </w:pPr>
      <w:r w:rsidRPr="001E7573">
        <w:t xml:space="preserve">      flows:</w:t>
      </w:r>
    </w:p>
    <w:p w14:paraId="4C05C7AF" w14:textId="77777777" w:rsidR="002B606C" w:rsidRPr="001E7573" w:rsidRDefault="002B606C" w:rsidP="002B606C">
      <w:pPr>
        <w:pStyle w:val="PL"/>
      </w:pPr>
      <w:r w:rsidRPr="001E7573">
        <w:t xml:space="preserve">        clientCredentials:</w:t>
      </w:r>
    </w:p>
    <w:p w14:paraId="14CA5B1F"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32165FDF" w14:textId="77777777" w:rsidR="002B606C" w:rsidRDefault="002B606C" w:rsidP="002B606C">
      <w:pPr>
        <w:pStyle w:val="PL"/>
      </w:pPr>
      <w:r w:rsidRPr="001E7573">
        <w:t xml:space="preserve">          scopes:</w:t>
      </w:r>
    </w:p>
    <w:p w14:paraId="1F68BCEA" w14:textId="77777777" w:rsidR="00C526EA" w:rsidRPr="00BD6F46" w:rsidRDefault="002B606C" w:rsidP="002B606C">
      <w:pPr>
        <w:pStyle w:val="PL"/>
      </w:pPr>
      <w:r>
        <w:t xml:space="preserve">            </w:t>
      </w:r>
      <w:r w:rsidRPr="00CA45AC">
        <w:t>nchf-conv</w:t>
      </w:r>
      <w:r>
        <w:t>erged</w:t>
      </w:r>
      <w:r w:rsidRPr="00CA45AC">
        <w:t>charg</w:t>
      </w:r>
      <w:r>
        <w:t>ing</w:t>
      </w:r>
      <w:r w:rsidRPr="005467B3">
        <w:t xml:space="preserve">: Access to the </w:t>
      </w:r>
      <w:r w:rsidRPr="00BD6F46">
        <w:t xml:space="preserve">Nchf_ConvergedCharging </w:t>
      </w:r>
      <w:r w:rsidRPr="005467B3">
        <w:t>API</w:t>
      </w:r>
    </w:p>
    <w:p w14:paraId="10241AC1" w14:textId="77777777" w:rsidR="00C526EA" w:rsidRPr="00BD6F46" w:rsidRDefault="00C526EA" w:rsidP="00C526EA">
      <w:pPr>
        <w:pStyle w:val="PL"/>
      </w:pPr>
      <w:r w:rsidRPr="00BD6F46">
        <w:t xml:space="preserve">  schemas:</w:t>
      </w:r>
    </w:p>
    <w:p w14:paraId="54230500" w14:textId="77777777" w:rsidR="00C526EA" w:rsidRPr="00BD6F46" w:rsidRDefault="00C526EA" w:rsidP="00C526EA">
      <w:pPr>
        <w:pStyle w:val="PL"/>
      </w:pPr>
      <w:r w:rsidRPr="00BD6F46">
        <w:t xml:space="preserve">    ChargingDataRequest:</w:t>
      </w:r>
    </w:p>
    <w:p w14:paraId="5E83B541" w14:textId="77777777" w:rsidR="00C526EA" w:rsidRPr="00BD6F46" w:rsidRDefault="00C526EA" w:rsidP="00C526EA">
      <w:pPr>
        <w:pStyle w:val="PL"/>
      </w:pPr>
      <w:r w:rsidRPr="00BD6F46">
        <w:t xml:space="preserve">      type: object</w:t>
      </w:r>
    </w:p>
    <w:p w14:paraId="7DCD59CC" w14:textId="77777777" w:rsidR="00C526EA" w:rsidRPr="00BD6F46" w:rsidRDefault="00C526EA" w:rsidP="00C526EA">
      <w:pPr>
        <w:pStyle w:val="PL"/>
      </w:pPr>
      <w:r w:rsidRPr="00BD6F46">
        <w:t xml:space="preserve">      properties:</w:t>
      </w:r>
    </w:p>
    <w:p w14:paraId="49FAE97C" w14:textId="77777777" w:rsidR="00C526EA" w:rsidRPr="00BD6F46" w:rsidRDefault="00C526EA" w:rsidP="00C526EA">
      <w:pPr>
        <w:pStyle w:val="PL"/>
      </w:pPr>
      <w:r w:rsidRPr="00BD6F46">
        <w:t xml:space="preserve">        subscriberIdentifier:</w:t>
      </w:r>
    </w:p>
    <w:p w14:paraId="39DC15FC" w14:textId="77777777" w:rsidR="00FB316B" w:rsidRDefault="00C526EA" w:rsidP="00FB316B">
      <w:pPr>
        <w:pStyle w:val="PL"/>
      </w:pPr>
      <w:r w:rsidRPr="00BD6F46">
        <w:t xml:space="preserve">          $ref: 'TS29571_CommonData.yaml#/components/schemas/Supi'</w:t>
      </w:r>
    </w:p>
    <w:p w14:paraId="4B443984" w14:textId="77777777" w:rsidR="00FB316B" w:rsidRPr="00BD6F46" w:rsidRDefault="00FB316B" w:rsidP="00FB316B">
      <w:pPr>
        <w:pStyle w:val="PL"/>
      </w:pPr>
      <w:r w:rsidRPr="00BD6F46">
        <w:t xml:space="preserve">        </w:t>
      </w:r>
      <w:r>
        <w:t>tenantIdentifier</w:t>
      </w:r>
      <w:r w:rsidRPr="00BD6F46">
        <w:t>:</w:t>
      </w:r>
    </w:p>
    <w:p w14:paraId="135F560C" w14:textId="77777777" w:rsidR="00C526EA" w:rsidRDefault="00FB316B" w:rsidP="00FB316B">
      <w:pPr>
        <w:pStyle w:val="PL"/>
      </w:pPr>
      <w:r w:rsidRPr="00BD6F46">
        <w:t xml:space="preserve">          </w:t>
      </w:r>
      <w:r w:rsidRPr="00F267AF">
        <w:t>type: string</w:t>
      </w:r>
    </w:p>
    <w:p w14:paraId="4B74BCB6" w14:textId="77777777" w:rsidR="00A86003" w:rsidRPr="00BD6F46" w:rsidRDefault="00FB316B" w:rsidP="00A86003">
      <w:pPr>
        <w:pStyle w:val="PL"/>
      </w:pPr>
      <w:r w:rsidRPr="00BD6F46">
        <w:t xml:space="preserve"> </w:t>
      </w:r>
      <w:r w:rsidR="00A86003" w:rsidRPr="00BD6F46">
        <w:t xml:space="preserve">       chargingId:</w:t>
      </w:r>
    </w:p>
    <w:p w14:paraId="58786E5A" w14:textId="77777777" w:rsidR="00A86003" w:rsidRDefault="00A86003" w:rsidP="00A86003">
      <w:pPr>
        <w:pStyle w:val="PL"/>
      </w:pPr>
      <w:r w:rsidRPr="00BD6F46">
        <w:t xml:space="preserve">          $ref: 'TS29571_CommonData.yaml#/components/schemas/</w:t>
      </w:r>
      <w:r>
        <w:t>ChargingId</w:t>
      </w:r>
      <w:r w:rsidRPr="00BD6F46">
        <w:t>'</w:t>
      </w:r>
    </w:p>
    <w:p w14:paraId="1F2E638A" w14:textId="77777777" w:rsidR="00FB316B" w:rsidRPr="00BD6F46" w:rsidRDefault="00FB316B" w:rsidP="00FB316B">
      <w:pPr>
        <w:pStyle w:val="PL"/>
      </w:pPr>
      <w:r w:rsidRPr="00BD6F46">
        <w:t xml:space="preserve">       </w:t>
      </w:r>
      <w:r w:rsidR="00A86003">
        <w:t xml:space="preserve"> </w:t>
      </w:r>
      <w:r>
        <w:t>mnSConsumerIdentifier</w:t>
      </w:r>
      <w:r w:rsidRPr="00BD6F46">
        <w:t>:</w:t>
      </w:r>
    </w:p>
    <w:p w14:paraId="51AD6DBD" w14:textId="77777777" w:rsidR="00FB316B" w:rsidRPr="00BD6F46" w:rsidRDefault="00FB316B" w:rsidP="00FB316B">
      <w:pPr>
        <w:pStyle w:val="PL"/>
      </w:pPr>
      <w:r w:rsidRPr="00BD6F46">
        <w:lastRenderedPageBreak/>
        <w:t xml:space="preserve">          </w:t>
      </w:r>
      <w:r w:rsidRPr="00F267AF">
        <w:t>type: string</w:t>
      </w:r>
    </w:p>
    <w:p w14:paraId="0557C5E1" w14:textId="77777777" w:rsidR="00C526EA" w:rsidRPr="00BD6F46" w:rsidRDefault="00C526EA" w:rsidP="00C526EA">
      <w:pPr>
        <w:pStyle w:val="PL"/>
      </w:pPr>
      <w:r w:rsidRPr="00BD6F46">
        <w:t xml:space="preserve">        nfConsumerIdentification:</w:t>
      </w:r>
    </w:p>
    <w:p w14:paraId="134EF087" w14:textId="77777777" w:rsidR="00C526EA" w:rsidRPr="00BD6F46" w:rsidRDefault="00C526EA" w:rsidP="00C526EA">
      <w:pPr>
        <w:pStyle w:val="PL"/>
      </w:pPr>
      <w:r w:rsidRPr="00BD6F46">
        <w:t xml:space="preserve">          $ref: '#/components/schemas/NFIdentification'</w:t>
      </w:r>
    </w:p>
    <w:p w14:paraId="566E2FD3" w14:textId="77777777" w:rsidR="00C526EA" w:rsidRPr="00BD6F46" w:rsidRDefault="00C526EA" w:rsidP="00C526EA">
      <w:pPr>
        <w:pStyle w:val="PL"/>
      </w:pPr>
      <w:r w:rsidRPr="00BD6F46">
        <w:t xml:space="preserve">        invocationTimeStamp:</w:t>
      </w:r>
    </w:p>
    <w:p w14:paraId="5C2DA81D" w14:textId="77777777" w:rsidR="00C526EA" w:rsidRPr="00BD6F46" w:rsidRDefault="00C526EA" w:rsidP="00C526EA">
      <w:pPr>
        <w:pStyle w:val="PL"/>
      </w:pPr>
      <w:r w:rsidRPr="00BD6F46">
        <w:t xml:space="preserve">          $ref: 'TS29571_CommonData.yaml#/components/schemas/DateTime'</w:t>
      </w:r>
    </w:p>
    <w:p w14:paraId="5E97410B" w14:textId="77777777" w:rsidR="00C526EA" w:rsidRPr="00BD6F46" w:rsidRDefault="00C526EA" w:rsidP="00C526EA">
      <w:pPr>
        <w:pStyle w:val="PL"/>
      </w:pPr>
      <w:r w:rsidRPr="00BD6F46">
        <w:t xml:space="preserve">        invocationSequenceNumber:</w:t>
      </w:r>
    </w:p>
    <w:p w14:paraId="6BA71B09" w14:textId="77777777" w:rsidR="00093E4C" w:rsidRDefault="00C526EA" w:rsidP="00093E4C">
      <w:pPr>
        <w:pStyle w:val="PL"/>
      </w:pPr>
      <w:r w:rsidRPr="00BD6F46">
        <w:t xml:space="preserve">          $ref: 'TS29571_CommonData.yaml#/components/schemas/Uint32'</w:t>
      </w:r>
    </w:p>
    <w:p w14:paraId="04C51286" w14:textId="77777777" w:rsidR="00093E4C" w:rsidRDefault="00093E4C" w:rsidP="00093E4C">
      <w:pPr>
        <w:pStyle w:val="PL"/>
        <w:rPr>
          <w:lang w:eastAsia="zh-CN"/>
        </w:rPr>
      </w:pPr>
      <w:r w:rsidRPr="00BD6F46">
        <w:t xml:space="preserve">        </w:t>
      </w:r>
      <w:r>
        <w:rPr>
          <w:lang w:eastAsia="zh-CN"/>
        </w:rPr>
        <w:t>retransmissionIndicator:</w:t>
      </w:r>
    </w:p>
    <w:p w14:paraId="176441AD" w14:textId="77777777" w:rsidR="00C526EA" w:rsidRDefault="00093E4C" w:rsidP="00093E4C">
      <w:pPr>
        <w:pStyle w:val="PL"/>
      </w:pPr>
      <w:r w:rsidRPr="00BD6F46">
        <w:t xml:space="preserve">          type: boolean</w:t>
      </w:r>
    </w:p>
    <w:p w14:paraId="7C3836A7" w14:textId="77777777" w:rsidR="00357F0F" w:rsidRPr="00BD6F46" w:rsidRDefault="00357F0F" w:rsidP="00357F0F">
      <w:pPr>
        <w:pStyle w:val="PL"/>
      </w:pPr>
      <w:r w:rsidRPr="00BD6F46">
        <w:t xml:space="preserve">        </w:t>
      </w:r>
      <w:r>
        <w:t>oneTimeEvent</w:t>
      </w:r>
      <w:r w:rsidRPr="00BD6F46">
        <w:t>:</w:t>
      </w:r>
    </w:p>
    <w:p w14:paraId="13959656" w14:textId="77777777" w:rsidR="00357F0F" w:rsidRPr="00BD6F46" w:rsidRDefault="00357F0F" w:rsidP="00C526EA">
      <w:pPr>
        <w:pStyle w:val="PL"/>
      </w:pPr>
      <w:r w:rsidRPr="00BD6F46">
        <w:t xml:space="preserve">          type: boolean</w:t>
      </w:r>
    </w:p>
    <w:p w14:paraId="6CB529D8" w14:textId="77777777" w:rsidR="0003306D" w:rsidRDefault="0003306D" w:rsidP="0003306D">
      <w:pPr>
        <w:pStyle w:val="PL"/>
      </w:pPr>
      <w:r>
        <w:t xml:space="preserve">        oneTimeEventType:</w:t>
      </w:r>
    </w:p>
    <w:p w14:paraId="7D13440B" w14:textId="77777777" w:rsidR="0003306D" w:rsidRDefault="0003306D" w:rsidP="0003306D">
      <w:pPr>
        <w:pStyle w:val="PL"/>
      </w:pPr>
      <w:r>
        <w:t xml:space="preserve">          $ref: '#/components/schemas/oneTimeEventType'</w:t>
      </w:r>
    </w:p>
    <w:p w14:paraId="67264E82" w14:textId="77777777" w:rsidR="00C526EA" w:rsidRPr="00BD6F46" w:rsidRDefault="00C526EA" w:rsidP="0003306D">
      <w:pPr>
        <w:pStyle w:val="PL"/>
      </w:pPr>
      <w:r w:rsidRPr="00BD6F46">
        <w:t xml:space="preserve">        notifyUri:</w:t>
      </w:r>
    </w:p>
    <w:p w14:paraId="439EBC73" w14:textId="77777777" w:rsidR="00C526EA" w:rsidRDefault="00C526EA" w:rsidP="00C526EA">
      <w:pPr>
        <w:pStyle w:val="PL"/>
      </w:pPr>
      <w:r w:rsidRPr="00BD6F46">
        <w:t xml:space="preserve">          $ref: 'TS29571_CommonData.yaml#/components/schemas/Uri'</w:t>
      </w:r>
    </w:p>
    <w:p w14:paraId="3BB05ED8" w14:textId="77777777" w:rsidR="00AC26C7" w:rsidRDefault="00AC26C7" w:rsidP="00AC26C7">
      <w:pPr>
        <w:pStyle w:val="PL"/>
      </w:pPr>
      <w:r>
        <w:t xml:space="preserve">        supportedFeatures:</w:t>
      </w:r>
    </w:p>
    <w:p w14:paraId="783360DA" w14:textId="77777777" w:rsidR="00AC26C7" w:rsidRDefault="00AC26C7" w:rsidP="00AC26C7">
      <w:pPr>
        <w:pStyle w:val="PL"/>
      </w:pPr>
      <w:r>
        <w:t xml:space="preserve">          $ref: 'TS29571_CommonData.yaml#/components/schemas/SupportedFeatures'</w:t>
      </w:r>
    </w:p>
    <w:p w14:paraId="661789F9" w14:textId="77777777" w:rsidR="00A8405C" w:rsidRDefault="00A8405C" w:rsidP="00A8405C">
      <w:pPr>
        <w:pStyle w:val="PL"/>
      </w:pPr>
      <w:r>
        <w:t xml:space="preserve">        service</w:t>
      </w:r>
      <w:r>
        <w:rPr>
          <w:lang w:eastAsia="zh-CN"/>
        </w:rPr>
        <w:t>Specification</w:t>
      </w:r>
      <w:r>
        <w:t>Info:</w:t>
      </w:r>
    </w:p>
    <w:p w14:paraId="3014FC2F" w14:textId="77777777" w:rsidR="00A8405C" w:rsidRPr="00BD6F46" w:rsidRDefault="00A8405C" w:rsidP="00A8405C">
      <w:pPr>
        <w:pStyle w:val="PL"/>
      </w:pPr>
      <w:r>
        <w:t xml:space="preserve">          type: string</w:t>
      </w:r>
    </w:p>
    <w:p w14:paraId="301B720A" w14:textId="77777777" w:rsidR="00C526EA" w:rsidRPr="00BD6F46" w:rsidRDefault="00C526EA" w:rsidP="00C526EA">
      <w:pPr>
        <w:pStyle w:val="PL"/>
      </w:pPr>
      <w:r w:rsidRPr="00BD6F46">
        <w:t xml:space="preserve">        multipleUnitUsage:</w:t>
      </w:r>
    </w:p>
    <w:p w14:paraId="27F2B0BE" w14:textId="77777777" w:rsidR="00C526EA" w:rsidRPr="00BD6F46" w:rsidRDefault="00C526EA" w:rsidP="00C526EA">
      <w:pPr>
        <w:pStyle w:val="PL"/>
      </w:pPr>
      <w:r w:rsidRPr="00BD6F46">
        <w:t xml:space="preserve">          type: array</w:t>
      </w:r>
    </w:p>
    <w:p w14:paraId="24732AF6" w14:textId="77777777" w:rsidR="00C526EA" w:rsidRPr="00BD6F46" w:rsidRDefault="00C526EA" w:rsidP="00C526EA">
      <w:pPr>
        <w:pStyle w:val="PL"/>
      </w:pPr>
      <w:r w:rsidRPr="00BD6F46">
        <w:t xml:space="preserve">          items:</w:t>
      </w:r>
    </w:p>
    <w:p w14:paraId="7143F336" w14:textId="77777777" w:rsidR="00C526EA" w:rsidRPr="00BD6F46" w:rsidRDefault="00C526EA" w:rsidP="00C526EA">
      <w:pPr>
        <w:pStyle w:val="PL"/>
      </w:pPr>
      <w:r w:rsidRPr="00BD6F46">
        <w:t xml:space="preserve">            $ref: '#/components/schemas/MultipleUnitUsage'</w:t>
      </w:r>
    </w:p>
    <w:p w14:paraId="56D64245" w14:textId="77777777" w:rsidR="00C526EA" w:rsidRPr="00BD6F46" w:rsidRDefault="00C526EA" w:rsidP="00C526EA">
      <w:pPr>
        <w:pStyle w:val="PL"/>
      </w:pPr>
      <w:r w:rsidRPr="00BD6F46">
        <w:t xml:space="preserve">          minItems: 0</w:t>
      </w:r>
    </w:p>
    <w:p w14:paraId="74B94162" w14:textId="77777777" w:rsidR="00C526EA" w:rsidRPr="00BD6F46" w:rsidRDefault="00C526EA" w:rsidP="00C526EA">
      <w:pPr>
        <w:pStyle w:val="PL"/>
      </w:pPr>
      <w:r w:rsidRPr="00BD6F46">
        <w:t xml:space="preserve">        triggers:</w:t>
      </w:r>
    </w:p>
    <w:p w14:paraId="020E3129" w14:textId="77777777" w:rsidR="00C526EA" w:rsidRPr="00BD6F46" w:rsidRDefault="00C526EA" w:rsidP="00C526EA">
      <w:pPr>
        <w:pStyle w:val="PL"/>
      </w:pPr>
      <w:r w:rsidRPr="00BD6F46">
        <w:t xml:space="preserve">          type: array</w:t>
      </w:r>
    </w:p>
    <w:p w14:paraId="75809C60" w14:textId="77777777" w:rsidR="00C526EA" w:rsidRPr="00BD6F46" w:rsidRDefault="00C526EA" w:rsidP="00C526EA">
      <w:pPr>
        <w:pStyle w:val="PL"/>
      </w:pPr>
      <w:r w:rsidRPr="00BD6F46">
        <w:t xml:space="preserve">          items:</w:t>
      </w:r>
    </w:p>
    <w:p w14:paraId="61FC0EB4" w14:textId="77777777" w:rsidR="00C526EA" w:rsidRPr="00BD6F46" w:rsidRDefault="00C526EA" w:rsidP="00C526EA">
      <w:pPr>
        <w:pStyle w:val="PL"/>
      </w:pPr>
      <w:r w:rsidRPr="00BD6F46">
        <w:t xml:space="preserve">            $ref: '#/components/schemas/Trigger'</w:t>
      </w:r>
    </w:p>
    <w:p w14:paraId="1DCCFBAA" w14:textId="77777777" w:rsidR="00481A57" w:rsidRDefault="00C526EA" w:rsidP="00481A57">
      <w:pPr>
        <w:pStyle w:val="PL"/>
      </w:pPr>
      <w:r w:rsidRPr="00BD6F46">
        <w:t xml:space="preserve">          minItems: 0</w:t>
      </w:r>
    </w:p>
    <w:p w14:paraId="5BDF6E4A" w14:textId="77777777" w:rsidR="00481A57" w:rsidRDefault="00481A57" w:rsidP="00481A57">
      <w:pPr>
        <w:pStyle w:val="PL"/>
      </w:pPr>
      <w:r>
        <w:t xml:space="preserve">        easid:</w:t>
      </w:r>
    </w:p>
    <w:p w14:paraId="2596FC4E" w14:textId="77777777" w:rsidR="00481A57" w:rsidRDefault="00481A57" w:rsidP="00481A57">
      <w:pPr>
        <w:pStyle w:val="PL"/>
      </w:pPr>
      <w:r>
        <w:t xml:space="preserve">          type: string</w:t>
      </w:r>
    </w:p>
    <w:p w14:paraId="2C59F3A2" w14:textId="77777777" w:rsidR="00481A57" w:rsidRDefault="00481A57" w:rsidP="00481A57">
      <w:pPr>
        <w:pStyle w:val="PL"/>
      </w:pPr>
      <w:r>
        <w:t xml:space="preserve">        ednid:</w:t>
      </w:r>
    </w:p>
    <w:p w14:paraId="11E469A4" w14:textId="77777777" w:rsidR="00481A57" w:rsidRDefault="00481A57" w:rsidP="00481A57">
      <w:pPr>
        <w:pStyle w:val="PL"/>
      </w:pPr>
      <w:r>
        <w:t xml:space="preserve">          type: string</w:t>
      </w:r>
    </w:p>
    <w:p w14:paraId="02B57F9D" w14:textId="77777777" w:rsidR="00481A57" w:rsidRDefault="00481A57" w:rsidP="00481A57">
      <w:pPr>
        <w:pStyle w:val="PL"/>
      </w:pPr>
      <w:r>
        <w:t xml:space="preserve">        eASProviderIdentifier:</w:t>
      </w:r>
    </w:p>
    <w:p w14:paraId="07ED6502" w14:textId="77777777" w:rsidR="00420138" w:rsidRDefault="00481A57" w:rsidP="00420138">
      <w:pPr>
        <w:pStyle w:val="PL"/>
      </w:pPr>
      <w:r>
        <w:t xml:space="preserve">          type: string</w:t>
      </w:r>
    </w:p>
    <w:p w14:paraId="3948AF55" w14:textId="77777777" w:rsidR="00420138" w:rsidRDefault="00420138" w:rsidP="00420138">
      <w:pPr>
        <w:pStyle w:val="PL"/>
      </w:pPr>
      <w:r>
        <w:t xml:space="preserve">        aMFId:</w:t>
      </w:r>
    </w:p>
    <w:p w14:paraId="347B23CA" w14:textId="77777777" w:rsidR="00C526EA" w:rsidRPr="00BD6F46" w:rsidRDefault="00420138" w:rsidP="00420138">
      <w:pPr>
        <w:pStyle w:val="PL"/>
      </w:pPr>
      <w:r>
        <w:t xml:space="preserve">          $ref: 'TS29571_CommonData.yaml#/components/schemas/AmfId'</w:t>
      </w:r>
    </w:p>
    <w:p w14:paraId="7318D7B8" w14:textId="77777777" w:rsidR="00C526EA" w:rsidRPr="00BD6F46" w:rsidRDefault="00C526EA" w:rsidP="00C526EA">
      <w:pPr>
        <w:pStyle w:val="PL"/>
      </w:pPr>
      <w:r w:rsidRPr="00BD6F46">
        <w:t xml:space="preserve">        pDUSessionChargingInformation:</w:t>
      </w:r>
    </w:p>
    <w:p w14:paraId="1B1897CC" w14:textId="77777777" w:rsidR="00C526EA" w:rsidRPr="00BD6F46" w:rsidRDefault="00C526EA" w:rsidP="00C526EA">
      <w:pPr>
        <w:pStyle w:val="PL"/>
      </w:pPr>
      <w:r w:rsidRPr="00BD6F46">
        <w:t xml:space="preserve">          $ref: '#/components/schemas/PDUSessionChargingInformation'</w:t>
      </w:r>
    </w:p>
    <w:p w14:paraId="19841A98" w14:textId="77777777" w:rsidR="00C526EA" w:rsidRPr="00BD6F46" w:rsidRDefault="00C526EA" w:rsidP="00C526EA">
      <w:pPr>
        <w:pStyle w:val="PL"/>
      </w:pPr>
      <w:r w:rsidRPr="00BD6F46">
        <w:t xml:space="preserve">        roamingQBCInformation:</w:t>
      </w:r>
    </w:p>
    <w:p w14:paraId="7BFCF682" w14:textId="77777777" w:rsidR="00C561D5" w:rsidRDefault="00C526EA" w:rsidP="00C561D5">
      <w:pPr>
        <w:pStyle w:val="PL"/>
      </w:pPr>
      <w:r w:rsidRPr="00BD6F46">
        <w:t xml:space="preserve">          $ref: '#/components/schemas/RoamingQBCInformation'</w:t>
      </w:r>
    </w:p>
    <w:p w14:paraId="3289C965" w14:textId="77777777" w:rsidR="00C561D5" w:rsidRPr="00BD6F46" w:rsidRDefault="00C561D5" w:rsidP="00C561D5">
      <w:pPr>
        <w:pStyle w:val="PL"/>
      </w:pPr>
      <w:r w:rsidRPr="00BD6F46">
        <w:t xml:space="preserve">        </w:t>
      </w:r>
      <w:r>
        <w:t>sMS</w:t>
      </w:r>
      <w:r w:rsidRPr="00BD6F46">
        <w:t>ChargingInformation:</w:t>
      </w:r>
    </w:p>
    <w:p w14:paraId="6AFFFE62" w14:textId="77777777" w:rsidR="00B24300" w:rsidRDefault="00C561D5" w:rsidP="00B24300">
      <w:pPr>
        <w:pStyle w:val="PL"/>
      </w:pPr>
      <w:r w:rsidRPr="00BD6F46">
        <w:t xml:space="preserve">          $ref: '#/components/schemas/</w:t>
      </w:r>
      <w:r>
        <w:t>SMS</w:t>
      </w:r>
      <w:r w:rsidRPr="00BD6F46">
        <w:t>ChargingInformation'</w:t>
      </w:r>
    </w:p>
    <w:p w14:paraId="79CED582" w14:textId="77777777" w:rsidR="004B0280" w:rsidRPr="00BD6F46" w:rsidRDefault="004B0280" w:rsidP="004B0280">
      <w:pPr>
        <w:pStyle w:val="PL"/>
      </w:pPr>
      <w:r w:rsidRPr="00BD6F46">
        <w:t xml:space="preserve">        </w:t>
      </w:r>
      <w:r w:rsidRPr="009F66FB">
        <w:t>nEFChargingInformation</w:t>
      </w:r>
      <w:r w:rsidRPr="00BD6F46">
        <w:t>:</w:t>
      </w:r>
    </w:p>
    <w:p w14:paraId="0EE1C940" w14:textId="77777777" w:rsidR="004B0280" w:rsidRPr="00BD6F46" w:rsidRDefault="004B0280" w:rsidP="004B0280">
      <w:pPr>
        <w:pStyle w:val="PL"/>
      </w:pPr>
      <w:r w:rsidRPr="00BD6F46">
        <w:t xml:space="preserve">          $ref: '#/components/schemas/</w:t>
      </w:r>
      <w:r w:rsidRPr="00FB397A">
        <w:t>NEFChargingInformation</w:t>
      </w:r>
      <w:r w:rsidRPr="00BD6F46">
        <w:t>'</w:t>
      </w:r>
    </w:p>
    <w:p w14:paraId="06F25AD2" w14:textId="77777777" w:rsidR="00C526EA" w:rsidRPr="00BD6F46" w:rsidRDefault="00B24300" w:rsidP="00B24300">
      <w:pPr>
        <w:pStyle w:val="PL"/>
      </w:pPr>
      <w:r>
        <w:t xml:space="preserve">        registration</w:t>
      </w:r>
      <w:r w:rsidRPr="002F3ED2">
        <w:t>ChargingInformation</w:t>
      </w:r>
      <w:r>
        <w:t>:</w:t>
      </w:r>
    </w:p>
    <w:p w14:paraId="1A92D11B" w14:textId="77777777" w:rsidR="00B24300" w:rsidRDefault="00B24300" w:rsidP="00B24300">
      <w:pPr>
        <w:pStyle w:val="PL"/>
      </w:pPr>
      <w:r w:rsidRPr="00BD6F46">
        <w:t xml:space="preserve">          $ref: '#/components/schemas/</w:t>
      </w:r>
      <w:r>
        <w:t>Registration</w:t>
      </w:r>
      <w:r w:rsidRPr="002F3ED2">
        <w:t>ChargingInformation</w:t>
      </w:r>
      <w:r w:rsidRPr="00BD6F46">
        <w:t>'</w:t>
      </w:r>
    </w:p>
    <w:p w14:paraId="0D6CAFBC" w14:textId="77777777" w:rsidR="00B24300" w:rsidRPr="00BD6F46" w:rsidRDefault="00B24300" w:rsidP="00B24300">
      <w:pPr>
        <w:pStyle w:val="PL"/>
      </w:pPr>
      <w:r>
        <w:t xml:space="preserve">        n2Connection</w:t>
      </w:r>
      <w:r w:rsidRPr="002F3ED2">
        <w:t>ChargingInformation</w:t>
      </w:r>
      <w:r>
        <w:t>:</w:t>
      </w:r>
    </w:p>
    <w:p w14:paraId="1D9E783F" w14:textId="77777777" w:rsidR="00B24300" w:rsidRDefault="00B24300" w:rsidP="00B24300">
      <w:pPr>
        <w:pStyle w:val="PL"/>
      </w:pPr>
      <w:r w:rsidRPr="00BD6F46">
        <w:t xml:space="preserve">          $ref: '#/components/schemas/</w:t>
      </w:r>
      <w:r>
        <w:t>N2Connection</w:t>
      </w:r>
      <w:r w:rsidRPr="002F3ED2">
        <w:t>ChargingInformation</w:t>
      </w:r>
      <w:r w:rsidRPr="00BD6F46">
        <w:t>'</w:t>
      </w:r>
    </w:p>
    <w:p w14:paraId="6377BE29" w14:textId="77777777" w:rsidR="00B24300" w:rsidRPr="00BD6F46" w:rsidRDefault="00B24300" w:rsidP="00B24300">
      <w:pPr>
        <w:pStyle w:val="PL"/>
      </w:pPr>
      <w:r>
        <w:t xml:space="preserve">        locationReportingChargingInformation:</w:t>
      </w:r>
    </w:p>
    <w:p w14:paraId="03C70A5B" w14:textId="77777777" w:rsidR="000B5128" w:rsidRDefault="00B24300" w:rsidP="000B5128">
      <w:pPr>
        <w:pStyle w:val="PL"/>
      </w:pPr>
      <w:r w:rsidRPr="00BD6F46">
        <w:t xml:space="preserve">          $ref: '#/components/schemas/</w:t>
      </w:r>
      <w:r>
        <w:t>LocationReportingChargingInformation</w:t>
      </w:r>
      <w:r w:rsidRPr="00BD6F46">
        <w:t>'</w:t>
      </w:r>
    </w:p>
    <w:p w14:paraId="05E50846" w14:textId="77777777" w:rsidR="000B5128" w:rsidRDefault="000B5128" w:rsidP="000B5128">
      <w:pPr>
        <w:pStyle w:val="PL"/>
      </w:pPr>
      <w:r w:rsidRPr="00BD6F46">
        <w:t xml:space="preserve">        </w:t>
      </w:r>
      <w:r>
        <w:t>nSPACharging</w:t>
      </w:r>
      <w:r w:rsidRPr="00AD3544">
        <w:t>Information</w:t>
      </w:r>
      <w:r>
        <w:t>:</w:t>
      </w:r>
    </w:p>
    <w:p w14:paraId="3E7B1649" w14:textId="77777777" w:rsidR="00B24300" w:rsidRDefault="000B5128" w:rsidP="000B5128">
      <w:pPr>
        <w:pStyle w:val="PL"/>
      </w:pPr>
      <w:r w:rsidRPr="00BD6F46">
        <w:t xml:space="preserve">          $ref: '#/components/schemas/</w:t>
      </w:r>
      <w:r>
        <w:t>NSPACharging</w:t>
      </w:r>
      <w:r w:rsidRPr="00AD3544">
        <w:t>Information</w:t>
      </w:r>
      <w:r w:rsidRPr="00BD6F46">
        <w:t>'</w:t>
      </w:r>
    </w:p>
    <w:p w14:paraId="1312B27C" w14:textId="77777777" w:rsidR="00FB316B" w:rsidRPr="00BD6F46" w:rsidRDefault="00FB316B" w:rsidP="00FB316B">
      <w:pPr>
        <w:pStyle w:val="PL"/>
      </w:pPr>
      <w:r>
        <w:t xml:space="preserve">        nSMChargingInformation:</w:t>
      </w:r>
    </w:p>
    <w:p w14:paraId="4F55E8DB" w14:textId="77777777" w:rsidR="00FB316B" w:rsidRDefault="00FB316B" w:rsidP="00FB316B">
      <w:pPr>
        <w:pStyle w:val="PL"/>
      </w:pPr>
      <w:r w:rsidRPr="00BD6F46">
        <w:t xml:space="preserve">          $ref: '#/components/schemas/</w:t>
      </w:r>
      <w:r>
        <w:t>NSMChargingInformation</w:t>
      </w:r>
      <w:r w:rsidRPr="00BD6F46">
        <w:t>'</w:t>
      </w:r>
    </w:p>
    <w:p w14:paraId="2DD30109" w14:textId="77777777" w:rsidR="00665B2B" w:rsidRDefault="00665B2B" w:rsidP="00665B2B">
      <w:pPr>
        <w:pStyle w:val="PL"/>
      </w:pPr>
      <w:r>
        <w:t xml:space="preserve">        mMTelChargingInformation:</w:t>
      </w:r>
    </w:p>
    <w:p w14:paraId="12DB8A31" w14:textId="77777777" w:rsidR="00665B2B" w:rsidRDefault="00665B2B" w:rsidP="00665B2B">
      <w:pPr>
        <w:pStyle w:val="PL"/>
      </w:pPr>
      <w:r>
        <w:t xml:space="preserve">          $ref: '#/components/schemas/MMTelChargingInformation'</w:t>
      </w:r>
    </w:p>
    <w:p w14:paraId="0B513E10" w14:textId="77777777" w:rsidR="00705B28" w:rsidRDefault="00705B28" w:rsidP="00705B28">
      <w:pPr>
        <w:pStyle w:val="PL"/>
      </w:pPr>
      <w:r>
        <w:t xml:space="preserve">        iMSChargingInformation:</w:t>
      </w:r>
    </w:p>
    <w:p w14:paraId="46C6B17F" w14:textId="77777777" w:rsidR="00A259B7" w:rsidRDefault="00705B28" w:rsidP="00A259B7">
      <w:pPr>
        <w:pStyle w:val="PL"/>
      </w:pPr>
      <w:r>
        <w:t xml:space="preserve">          $ref: '#/components/schemas/IMSChargingInformation'</w:t>
      </w:r>
    </w:p>
    <w:p w14:paraId="4F942C21" w14:textId="6CCB76C9" w:rsidR="00A259B7" w:rsidRDefault="00A259B7" w:rsidP="00A259B7">
      <w:pPr>
        <w:pStyle w:val="PL"/>
      </w:pPr>
      <w:r>
        <w:t xml:space="preserve">        edgeInfrastructureUsageChargingInformation:</w:t>
      </w:r>
    </w:p>
    <w:p w14:paraId="026DC369" w14:textId="77777777" w:rsidR="00A259B7" w:rsidRDefault="00A259B7" w:rsidP="00A259B7">
      <w:pPr>
        <w:pStyle w:val="PL"/>
      </w:pPr>
      <w:r>
        <w:t xml:space="preserve">          $ref: '#/components/schemas/EdgeInfrastructureUsageChargingInformation'</w:t>
      </w:r>
    </w:p>
    <w:p w14:paraId="47EE4951" w14:textId="77777777" w:rsidR="00A259B7" w:rsidRDefault="00A259B7" w:rsidP="00A259B7">
      <w:pPr>
        <w:pStyle w:val="PL"/>
      </w:pPr>
      <w:r>
        <w:t xml:space="preserve">        eASDeploymentChargingInformation:</w:t>
      </w:r>
    </w:p>
    <w:p w14:paraId="1B7F8EC8" w14:textId="77777777" w:rsidR="00A259B7" w:rsidRDefault="00A259B7" w:rsidP="00A259B7">
      <w:pPr>
        <w:pStyle w:val="PL"/>
      </w:pPr>
      <w:r>
        <w:t xml:space="preserve">          $ref: '#/components/schemas/EASDeploymentChargingInformation'</w:t>
      </w:r>
    </w:p>
    <w:p w14:paraId="07955DC9" w14:textId="77777777" w:rsidR="00A259B7" w:rsidRDefault="00A259B7" w:rsidP="00A259B7">
      <w:pPr>
        <w:pStyle w:val="PL"/>
      </w:pPr>
      <w:r>
        <w:t xml:space="preserve">        directEdgeEnablingServiceChargingInformation:</w:t>
      </w:r>
    </w:p>
    <w:p w14:paraId="083B944E" w14:textId="77777777" w:rsidR="00A259B7" w:rsidRDefault="00A259B7" w:rsidP="00A259B7">
      <w:pPr>
        <w:pStyle w:val="PL"/>
      </w:pPr>
      <w:r>
        <w:t xml:space="preserve">          $ref: '#/components/schemas/NEFChargingInformation'</w:t>
      </w:r>
    </w:p>
    <w:p w14:paraId="70B53539" w14:textId="77777777" w:rsidR="00A259B7" w:rsidRDefault="00A259B7" w:rsidP="00A259B7">
      <w:pPr>
        <w:pStyle w:val="PL"/>
      </w:pPr>
      <w:r>
        <w:t xml:space="preserve">        exposedEdgeEnablingServiceChargingInformation:</w:t>
      </w:r>
    </w:p>
    <w:p w14:paraId="72C7B115" w14:textId="77777777" w:rsidR="00705B28" w:rsidRDefault="00A259B7" w:rsidP="00A259B7">
      <w:pPr>
        <w:pStyle w:val="PL"/>
      </w:pPr>
      <w:r>
        <w:t xml:space="preserve">          $ref: '#/components/schemas/NEFChargingInformation'</w:t>
      </w:r>
    </w:p>
    <w:p w14:paraId="71E169B0" w14:textId="77777777" w:rsidR="00CD111C" w:rsidRDefault="00CD111C" w:rsidP="00CD111C">
      <w:pPr>
        <w:pStyle w:val="PL"/>
      </w:pPr>
      <w:r>
        <w:t xml:space="preserve">        proSeChargingInformation:</w:t>
      </w:r>
    </w:p>
    <w:p w14:paraId="6FA076E7" w14:textId="77777777" w:rsidR="00CD111C" w:rsidRDefault="00CD111C" w:rsidP="00CD111C">
      <w:pPr>
        <w:pStyle w:val="PL"/>
      </w:pPr>
      <w:r>
        <w:t xml:space="preserve">          $ref: '#/components/schemas/ProseChargingInformation'</w:t>
      </w:r>
    </w:p>
    <w:p w14:paraId="79FE6065" w14:textId="77777777" w:rsidR="00FA337C" w:rsidRDefault="00FA337C" w:rsidP="00FA337C">
      <w:pPr>
        <w:pStyle w:val="PL"/>
      </w:pPr>
      <w:r>
        <w:t xml:space="preserve">        mMSChargingInformation:</w:t>
      </w:r>
    </w:p>
    <w:p w14:paraId="2EC4F2DC" w14:textId="77777777" w:rsidR="00FA337C" w:rsidRDefault="00FA337C" w:rsidP="00FA337C">
      <w:pPr>
        <w:pStyle w:val="PL"/>
      </w:pPr>
      <w:r>
        <w:t xml:space="preserve">          $ref: '#/components/schemas/MMSChargingInformation'</w:t>
      </w:r>
    </w:p>
    <w:p w14:paraId="54A5B89D" w14:textId="77777777" w:rsidR="005D62AC" w:rsidRDefault="005D62AC" w:rsidP="005D62AC">
      <w:pPr>
        <w:pStyle w:val="PL"/>
      </w:pPr>
      <w:r>
        <w:t xml:space="preserve">        mBSSessionChargingInformation:</w:t>
      </w:r>
    </w:p>
    <w:p w14:paraId="74A83EF1" w14:textId="77777777" w:rsidR="005D62AC" w:rsidRDefault="005D62AC" w:rsidP="00FA337C">
      <w:pPr>
        <w:pStyle w:val="PL"/>
      </w:pPr>
      <w:r>
        <w:t xml:space="preserve">          $ref: '#/components/schemas/MBSSessionChargingInformation'</w:t>
      </w:r>
    </w:p>
    <w:p w14:paraId="75839092" w14:textId="77777777" w:rsidR="006B5FF7" w:rsidRDefault="006B5FF7" w:rsidP="006B5FF7">
      <w:pPr>
        <w:pStyle w:val="PL"/>
      </w:pPr>
      <w:r>
        <w:t xml:space="preserve">        tSN</w:t>
      </w:r>
      <w:r w:rsidRPr="00A87ADE">
        <w:t>ChargingInformation</w:t>
      </w:r>
      <w:r>
        <w:t>:</w:t>
      </w:r>
    </w:p>
    <w:p w14:paraId="534E15F7" w14:textId="77777777" w:rsidR="006B5FF7" w:rsidRDefault="006B5FF7" w:rsidP="00FA337C">
      <w:pPr>
        <w:pStyle w:val="PL"/>
      </w:pPr>
      <w:r>
        <w:t xml:space="preserve">          $ref: '#/components/schemas/</w:t>
      </w:r>
      <w:r>
        <w:rPr>
          <w:lang w:eastAsia="zh-CN"/>
        </w:rPr>
        <w:t>TSN</w:t>
      </w:r>
      <w:r w:rsidRPr="00A87ADE">
        <w:rPr>
          <w:rFonts w:hint="eastAsia"/>
          <w:lang w:eastAsia="zh-CN"/>
        </w:rPr>
        <w:t>ChargingInformation</w:t>
      </w:r>
      <w:r>
        <w:t>'</w:t>
      </w:r>
    </w:p>
    <w:p w14:paraId="75AD9858" w14:textId="77777777" w:rsidR="00B0534E" w:rsidRDefault="00B0534E" w:rsidP="00B0534E">
      <w:pPr>
        <w:pStyle w:val="PL"/>
      </w:pPr>
      <w:r>
        <w:t xml:space="preserve">        interCHFInformation:</w:t>
      </w:r>
    </w:p>
    <w:p w14:paraId="1FBA4C3A" w14:textId="77777777" w:rsidR="00B0534E" w:rsidRDefault="00B0534E" w:rsidP="00FA337C">
      <w:pPr>
        <w:pStyle w:val="PL"/>
      </w:pPr>
      <w:r>
        <w:t xml:space="preserve">          $ref: '#/components/schemas/InterCHFInformation'</w:t>
      </w:r>
    </w:p>
    <w:p w14:paraId="490B020B" w14:textId="77777777" w:rsidR="004D149D" w:rsidRDefault="004D149D" w:rsidP="004D149D">
      <w:pPr>
        <w:pStyle w:val="PL"/>
      </w:pPr>
      <w:r>
        <w:t xml:space="preserve">        nSACFChargingInformation:</w:t>
      </w:r>
    </w:p>
    <w:p w14:paraId="465A49F2" w14:textId="77777777" w:rsidR="004D149D" w:rsidRDefault="004D149D" w:rsidP="00FA337C">
      <w:pPr>
        <w:pStyle w:val="PL"/>
      </w:pPr>
      <w:r>
        <w:lastRenderedPageBreak/>
        <w:t xml:space="preserve">          $ref: '#/components/schemas/NSACFChargingInformation'</w:t>
      </w:r>
    </w:p>
    <w:p w14:paraId="10D39C9D" w14:textId="77777777" w:rsidR="00091DBD" w:rsidRDefault="00091DBD" w:rsidP="00091DBD">
      <w:pPr>
        <w:pStyle w:val="PL"/>
      </w:pPr>
      <w:r>
        <w:t xml:space="preserve">        nSSAAChargingInformation:</w:t>
      </w:r>
    </w:p>
    <w:p w14:paraId="212BE264" w14:textId="77777777" w:rsidR="00091DBD" w:rsidRPr="00091DBD" w:rsidRDefault="00091DBD" w:rsidP="00FA337C">
      <w:pPr>
        <w:pStyle w:val="PL"/>
      </w:pPr>
      <w:r>
        <w:t xml:space="preserve">          $ref: '#/components/schemas/NSSAAChargingInformation'</w:t>
      </w:r>
    </w:p>
    <w:p w14:paraId="2B98E860" w14:textId="77777777" w:rsidR="00C526EA" w:rsidRPr="00BD6F46" w:rsidRDefault="00C526EA" w:rsidP="00FA337C">
      <w:pPr>
        <w:pStyle w:val="PL"/>
      </w:pPr>
      <w:r w:rsidRPr="00BD6F46">
        <w:t xml:space="preserve">      required:</w:t>
      </w:r>
    </w:p>
    <w:p w14:paraId="241780BF" w14:textId="77777777" w:rsidR="00C526EA" w:rsidRPr="00BD6F46" w:rsidRDefault="00C526EA" w:rsidP="00C526EA">
      <w:pPr>
        <w:pStyle w:val="PL"/>
      </w:pPr>
      <w:r w:rsidRPr="00BD6F46">
        <w:t xml:space="preserve">        - </w:t>
      </w:r>
      <w:r w:rsidR="002E60BE" w:rsidRPr="00B278AC">
        <w:t>nfConsumerIdentification</w:t>
      </w:r>
      <w:r w:rsidR="002E60BE" w:rsidRPr="00B278AC" w:rsidDel="00B36BCD">
        <w:t xml:space="preserve"> </w:t>
      </w:r>
    </w:p>
    <w:p w14:paraId="34B2D902" w14:textId="77777777" w:rsidR="00C526EA" w:rsidRPr="00BD6F46" w:rsidRDefault="00C526EA" w:rsidP="00C526EA">
      <w:pPr>
        <w:pStyle w:val="PL"/>
      </w:pPr>
      <w:r w:rsidRPr="00BD6F46">
        <w:t xml:space="preserve">        - invocationTimeStamp</w:t>
      </w:r>
    </w:p>
    <w:p w14:paraId="4C3BEF5A" w14:textId="77777777" w:rsidR="00C526EA" w:rsidRPr="00BD6F46" w:rsidRDefault="00C526EA" w:rsidP="00C526EA">
      <w:pPr>
        <w:pStyle w:val="PL"/>
      </w:pPr>
      <w:r w:rsidRPr="00BD6F46">
        <w:t xml:space="preserve">        - invocationSequenceNumber</w:t>
      </w:r>
    </w:p>
    <w:p w14:paraId="325A306E" w14:textId="77777777" w:rsidR="00C526EA" w:rsidRPr="00BD6F46" w:rsidRDefault="00C526EA" w:rsidP="00C526EA">
      <w:pPr>
        <w:pStyle w:val="PL"/>
      </w:pPr>
      <w:r w:rsidRPr="00BD6F46">
        <w:t xml:space="preserve">    ChargingDataResponse:</w:t>
      </w:r>
    </w:p>
    <w:p w14:paraId="4900B28B" w14:textId="77777777" w:rsidR="00C526EA" w:rsidRPr="00BD6F46" w:rsidRDefault="00C526EA" w:rsidP="00C526EA">
      <w:pPr>
        <w:pStyle w:val="PL"/>
      </w:pPr>
      <w:r w:rsidRPr="00BD6F46">
        <w:t xml:space="preserve">      type: object</w:t>
      </w:r>
    </w:p>
    <w:p w14:paraId="3ACE5C62" w14:textId="77777777" w:rsidR="00C526EA" w:rsidRPr="00BD6F46" w:rsidRDefault="00C526EA" w:rsidP="00C526EA">
      <w:pPr>
        <w:pStyle w:val="PL"/>
      </w:pPr>
      <w:r w:rsidRPr="00BD6F46">
        <w:t xml:space="preserve">      properties:</w:t>
      </w:r>
    </w:p>
    <w:p w14:paraId="19BAE5EF" w14:textId="77777777" w:rsidR="00C526EA" w:rsidRPr="00BD6F46" w:rsidRDefault="00C526EA" w:rsidP="00C526EA">
      <w:pPr>
        <w:pStyle w:val="PL"/>
      </w:pPr>
      <w:r w:rsidRPr="00BD6F46">
        <w:t xml:space="preserve">        invocationTimeStamp:</w:t>
      </w:r>
    </w:p>
    <w:p w14:paraId="3213BC7F" w14:textId="77777777" w:rsidR="00C526EA" w:rsidRPr="00BD6F46" w:rsidRDefault="00C526EA" w:rsidP="00C526EA">
      <w:pPr>
        <w:pStyle w:val="PL"/>
      </w:pPr>
      <w:r w:rsidRPr="00BD6F46">
        <w:t xml:space="preserve">          $ref: 'TS29571_CommonData.yaml#/components/schemas/DateTime'</w:t>
      </w:r>
    </w:p>
    <w:p w14:paraId="3A33103B" w14:textId="77777777" w:rsidR="00C526EA" w:rsidRPr="00BD6F46" w:rsidRDefault="00C526EA" w:rsidP="00C526EA">
      <w:pPr>
        <w:pStyle w:val="PL"/>
      </w:pPr>
      <w:r w:rsidRPr="00BD6F46">
        <w:t xml:space="preserve">        invocationSequenceNumber:</w:t>
      </w:r>
    </w:p>
    <w:p w14:paraId="540274D5" w14:textId="77777777" w:rsidR="00C526EA" w:rsidRPr="00BD6F46" w:rsidRDefault="00C526EA" w:rsidP="00C526EA">
      <w:pPr>
        <w:pStyle w:val="PL"/>
      </w:pPr>
      <w:r w:rsidRPr="00BD6F46">
        <w:t xml:space="preserve">          $ref: 'TS29571_CommonData.yaml#/components/schemas/Uint32'</w:t>
      </w:r>
    </w:p>
    <w:p w14:paraId="7D490191" w14:textId="77777777" w:rsidR="00C526EA" w:rsidRPr="00BD6F46" w:rsidRDefault="00C526EA" w:rsidP="00C526EA">
      <w:pPr>
        <w:pStyle w:val="PL"/>
      </w:pPr>
      <w:r w:rsidRPr="00BD6F46">
        <w:t xml:space="preserve">        invocationResult:</w:t>
      </w:r>
    </w:p>
    <w:p w14:paraId="74CE10FB" w14:textId="77777777" w:rsidR="00C526EA" w:rsidRPr="00BD6F46" w:rsidRDefault="00C526EA" w:rsidP="00C526EA">
      <w:pPr>
        <w:pStyle w:val="PL"/>
      </w:pPr>
      <w:r w:rsidRPr="00BD6F46">
        <w:t xml:space="preserve">          $ref: '#/components/schemas/InvocationResult'</w:t>
      </w:r>
    </w:p>
    <w:p w14:paraId="206E7063" w14:textId="77777777" w:rsidR="00C526EA" w:rsidRPr="00BD6F46" w:rsidRDefault="00C526EA" w:rsidP="00C526EA">
      <w:pPr>
        <w:pStyle w:val="PL"/>
      </w:pPr>
      <w:r w:rsidRPr="00BD6F46">
        <w:t xml:space="preserve">        sessionFailover:</w:t>
      </w:r>
    </w:p>
    <w:p w14:paraId="47DA3B8A" w14:textId="77777777" w:rsidR="00C526EA" w:rsidRPr="00BD6F46" w:rsidRDefault="00C526EA" w:rsidP="00C526EA">
      <w:pPr>
        <w:pStyle w:val="PL"/>
      </w:pPr>
      <w:r w:rsidRPr="00BD6F46">
        <w:t xml:space="preserve">          $ref: '#/components/schemas/SessionFailover'</w:t>
      </w:r>
    </w:p>
    <w:p w14:paraId="1A2AF21B" w14:textId="77777777" w:rsidR="00AC26C7" w:rsidRDefault="00AC26C7" w:rsidP="00AC26C7">
      <w:pPr>
        <w:pStyle w:val="PL"/>
      </w:pPr>
      <w:r>
        <w:t xml:space="preserve">        supportedFeatures:</w:t>
      </w:r>
    </w:p>
    <w:p w14:paraId="7C96A888" w14:textId="77777777" w:rsidR="00AC26C7" w:rsidRDefault="00AC26C7" w:rsidP="00AC26C7">
      <w:pPr>
        <w:pStyle w:val="PL"/>
      </w:pPr>
      <w:r>
        <w:t xml:space="preserve">          $ref: 'TS29571_CommonData.yaml#/components/schemas/SupportedFeatures'</w:t>
      </w:r>
    </w:p>
    <w:p w14:paraId="3ACC687C"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ED13948" w14:textId="77777777" w:rsidR="00C526EA" w:rsidRPr="00BD6F46" w:rsidRDefault="00C526EA" w:rsidP="00C526EA">
      <w:pPr>
        <w:pStyle w:val="PL"/>
      </w:pPr>
      <w:r w:rsidRPr="00BD6F46">
        <w:t xml:space="preserve">          type: array</w:t>
      </w:r>
    </w:p>
    <w:p w14:paraId="4B8F6FFF" w14:textId="77777777" w:rsidR="00C526EA" w:rsidRPr="00BD6F46" w:rsidRDefault="00C526EA" w:rsidP="00C526EA">
      <w:pPr>
        <w:pStyle w:val="PL"/>
      </w:pPr>
      <w:r w:rsidRPr="00BD6F46">
        <w:t xml:space="preserve">          items:</w:t>
      </w:r>
    </w:p>
    <w:p w14:paraId="58C8789B" w14:textId="77777777" w:rsidR="00C526EA" w:rsidRPr="00BD6F46" w:rsidRDefault="00C526EA" w:rsidP="00C526EA">
      <w:pPr>
        <w:pStyle w:val="PL"/>
      </w:pPr>
      <w:r w:rsidRPr="00BD6F46">
        <w:t xml:space="preserve">            $ref: '#/components/schemas/</w:t>
      </w:r>
      <w:r w:rsidR="004F1D30" w:rsidRPr="00BD6F46">
        <w:t>Multiple</w:t>
      </w:r>
      <w:r w:rsidR="004F1D30">
        <w:t>Unit</w:t>
      </w:r>
      <w:r w:rsidR="004F1D30" w:rsidRPr="00BD6F46">
        <w:t>Information'</w:t>
      </w:r>
    </w:p>
    <w:p w14:paraId="1DC7AC86" w14:textId="77777777" w:rsidR="00C526EA" w:rsidRPr="00BD6F46" w:rsidRDefault="00C526EA" w:rsidP="00C526EA">
      <w:pPr>
        <w:pStyle w:val="PL"/>
      </w:pPr>
      <w:r w:rsidRPr="00BD6F46">
        <w:t xml:space="preserve">          minItems: 0</w:t>
      </w:r>
    </w:p>
    <w:p w14:paraId="10325ED5" w14:textId="77777777" w:rsidR="00C526EA" w:rsidRPr="00BD6F46" w:rsidRDefault="00C526EA" w:rsidP="00C526EA">
      <w:pPr>
        <w:pStyle w:val="PL"/>
      </w:pPr>
      <w:r w:rsidRPr="00BD6F46">
        <w:t xml:space="preserve">        triggers:</w:t>
      </w:r>
    </w:p>
    <w:p w14:paraId="776CD629" w14:textId="77777777" w:rsidR="00C526EA" w:rsidRPr="00BD6F46" w:rsidRDefault="00C526EA" w:rsidP="00C526EA">
      <w:pPr>
        <w:pStyle w:val="PL"/>
      </w:pPr>
      <w:r w:rsidRPr="00BD6F46">
        <w:t xml:space="preserve">          type: array</w:t>
      </w:r>
    </w:p>
    <w:p w14:paraId="2560D95C" w14:textId="77777777" w:rsidR="00C526EA" w:rsidRPr="00BD6F46" w:rsidRDefault="00C526EA" w:rsidP="00C526EA">
      <w:pPr>
        <w:pStyle w:val="PL"/>
      </w:pPr>
      <w:r w:rsidRPr="00BD6F46">
        <w:t xml:space="preserve">          items:</w:t>
      </w:r>
    </w:p>
    <w:p w14:paraId="0F7F58A5" w14:textId="77777777" w:rsidR="00C526EA" w:rsidRPr="00BD6F46" w:rsidRDefault="00C526EA" w:rsidP="00C526EA">
      <w:pPr>
        <w:pStyle w:val="PL"/>
      </w:pPr>
      <w:r w:rsidRPr="00BD6F46">
        <w:t xml:space="preserve">            $ref: '#/components/schemas/Trigger'</w:t>
      </w:r>
    </w:p>
    <w:p w14:paraId="23786A97" w14:textId="77777777" w:rsidR="00C526EA" w:rsidRPr="00BD6F46" w:rsidRDefault="00C526EA" w:rsidP="00C526EA">
      <w:pPr>
        <w:pStyle w:val="PL"/>
      </w:pPr>
      <w:r w:rsidRPr="00BD6F46">
        <w:t xml:space="preserve">          minItems: 0</w:t>
      </w:r>
    </w:p>
    <w:p w14:paraId="5D9DE29E" w14:textId="77777777" w:rsidR="00C526EA" w:rsidRPr="00BD6F46" w:rsidRDefault="00C526EA" w:rsidP="00C526EA">
      <w:pPr>
        <w:pStyle w:val="PL"/>
      </w:pPr>
      <w:r w:rsidRPr="00BD6F46">
        <w:t xml:space="preserve">        pDUSessionChargingInformation:</w:t>
      </w:r>
    </w:p>
    <w:p w14:paraId="0D0BB758" w14:textId="77777777" w:rsidR="00C526EA" w:rsidRPr="00BD6F46" w:rsidRDefault="00C526EA" w:rsidP="00C526EA">
      <w:pPr>
        <w:pStyle w:val="PL"/>
      </w:pPr>
      <w:r w:rsidRPr="00BD6F46">
        <w:t xml:space="preserve">          $ref: '#/components/schemas/PDUSessionChargingInformation'</w:t>
      </w:r>
    </w:p>
    <w:p w14:paraId="15856CAF" w14:textId="77777777" w:rsidR="00C526EA" w:rsidRPr="00BD6F46" w:rsidRDefault="00C526EA" w:rsidP="00C526EA">
      <w:pPr>
        <w:pStyle w:val="PL"/>
      </w:pPr>
      <w:r w:rsidRPr="00BD6F46">
        <w:t xml:space="preserve">        roamingQBCInformation:</w:t>
      </w:r>
    </w:p>
    <w:p w14:paraId="3AA73484" w14:textId="77777777" w:rsidR="00B84614" w:rsidRDefault="00C526EA" w:rsidP="00B84614">
      <w:pPr>
        <w:pStyle w:val="PL"/>
      </w:pPr>
      <w:r w:rsidRPr="00BD6F46">
        <w:t xml:space="preserve">          $ref: '#/components/schemas/RoamingQBCInformation'</w:t>
      </w:r>
    </w:p>
    <w:p w14:paraId="3B96759C" w14:textId="77777777" w:rsidR="00B84614" w:rsidRDefault="00B84614" w:rsidP="00B84614">
      <w:pPr>
        <w:pStyle w:val="PL"/>
      </w:pPr>
      <w:r>
        <w:t xml:space="preserve">        locationReportingChargingInformation:</w:t>
      </w:r>
    </w:p>
    <w:p w14:paraId="162AAA5B" w14:textId="77777777" w:rsidR="00C526EA" w:rsidRDefault="00B84614" w:rsidP="00B84614">
      <w:pPr>
        <w:pStyle w:val="PL"/>
      </w:pPr>
      <w:r>
        <w:t xml:space="preserve">          $ref: '#/components/schemas/LocationReportingChargingInformation'</w:t>
      </w:r>
    </w:p>
    <w:p w14:paraId="7DD61FE0" w14:textId="77777777" w:rsidR="009F545F" w:rsidRDefault="009F545F" w:rsidP="009F545F">
      <w:pPr>
        <w:pStyle w:val="PL"/>
      </w:pPr>
      <w:r>
        <w:t xml:space="preserve">        mBSSessionChargingInformation:</w:t>
      </w:r>
    </w:p>
    <w:p w14:paraId="1A91C4C5" w14:textId="77777777" w:rsidR="009F545F" w:rsidRDefault="009F545F" w:rsidP="00B84614">
      <w:pPr>
        <w:pStyle w:val="PL"/>
      </w:pPr>
      <w:r>
        <w:t xml:space="preserve">          $ref: '#/components/schemas/MBSSessionChargingInformation'</w:t>
      </w:r>
    </w:p>
    <w:p w14:paraId="65367EB9" w14:textId="77777777" w:rsidR="007F6FF4" w:rsidRDefault="007F6FF4" w:rsidP="007F6FF4">
      <w:pPr>
        <w:pStyle w:val="PL"/>
      </w:pPr>
      <w:r>
        <w:t xml:space="preserve">        interCHFInformation:</w:t>
      </w:r>
    </w:p>
    <w:p w14:paraId="76A87225" w14:textId="77777777" w:rsidR="007F6FF4" w:rsidRPr="00BD6F46" w:rsidRDefault="007F6FF4" w:rsidP="00B84614">
      <w:pPr>
        <w:pStyle w:val="PL"/>
      </w:pPr>
      <w:r>
        <w:t xml:space="preserve">          $ref: '#/components/schemas/InterCHFInformation'</w:t>
      </w:r>
    </w:p>
    <w:p w14:paraId="372FE7B5" w14:textId="77777777" w:rsidR="00C526EA" w:rsidRPr="00BD6F46" w:rsidRDefault="00C526EA" w:rsidP="00C526EA">
      <w:pPr>
        <w:pStyle w:val="PL"/>
      </w:pPr>
      <w:r w:rsidRPr="00BD6F46">
        <w:t xml:space="preserve">      required:</w:t>
      </w:r>
    </w:p>
    <w:p w14:paraId="43D8E4BE" w14:textId="77777777" w:rsidR="00C526EA" w:rsidRPr="00BD6F46" w:rsidRDefault="00C526EA" w:rsidP="00C526EA">
      <w:pPr>
        <w:pStyle w:val="PL"/>
      </w:pPr>
      <w:r w:rsidRPr="00BD6F46">
        <w:t xml:space="preserve">        - invocationTimeStamp</w:t>
      </w:r>
    </w:p>
    <w:p w14:paraId="72CC2CA1" w14:textId="77777777" w:rsidR="00C526EA" w:rsidRPr="00BD6F46" w:rsidRDefault="00C526EA" w:rsidP="00C526EA">
      <w:pPr>
        <w:pStyle w:val="PL"/>
      </w:pPr>
      <w:r w:rsidRPr="00BD6F46">
        <w:t xml:space="preserve">        - invocationSequenceNumber</w:t>
      </w:r>
    </w:p>
    <w:p w14:paraId="1DD91400" w14:textId="77777777" w:rsidR="00C526EA" w:rsidRPr="00BD6F46" w:rsidRDefault="00C526EA" w:rsidP="00C526EA">
      <w:pPr>
        <w:pStyle w:val="PL"/>
      </w:pPr>
      <w:r w:rsidRPr="00BD6F46">
        <w:t xml:space="preserve">    ChargingNotif</w:t>
      </w:r>
      <w:r w:rsidR="00A22426">
        <w:t>yRequest</w:t>
      </w:r>
      <w:r w:rsidRPr="00BD6F46">
        <w:t>:</w:t>
      </w:r>
    </w:p>
    <w:p w14:paraId="2BE1130D" w14:textId="77777777" w:rsidR="00C526EA" w:rsidRPr="00BD6F46" w:rsidRDefault="00C526EA" w:rsidP="00C526EA">
      <w:pPr>
        <w:pStyle w:val="PL"/>
      </w:pPr>
      <w:r w:rsidRPr="00BD6F46">
        <w:t xml:space="preserve">      type: object</w:t>
      </w:r>
    </w:p>
    <w:p w14:paraId="74A4A566" w14:textId="77777777" w:rsidR="00C526EA" w:rsidRPr="00BD6F46" w:rsidRDefault="00C526EA" w:rsidP="00C526EA">
      <w:pPr>
        <w:pStyle w:val="PL"/>
      </w:pPr>
      <w:r w:rsidRPr="00BD6F46">
        <w:t xml:space="preserve">      properties:</w:t>
      </w:r>
    </w:p>
    <w:p w14:paraId="6B6A256D" w14:textId="77777777" w:rsidR="00C526EA" w:rsidRPr="00BD6F46" w:rsidRDefault="00C526EA" w:rsidP="00C526EA">
      <w:pPr>
        <w:pStyle w:val="PL"/>
      </w:pPr>
      <w:r w:rsidRPr="00BD6F46">
        <w:t xml:space="preserve">        notificationType:</w:t>
      </w:r>
    </w:p>
    <w:p w14:paraId="622AABAD" w14:textId="77777777" w:rsidR="00C526EA" w:rsidRPr="00BD6F46" w:rsidRDefault="00C526EA" w:rsidP="00C526EA">
      <w:pPr>
        <w:pStyle w:val="PL"/>
      </w:pPr>
      <w:r w:rsidRPr="00BD6F46">
        <w:t xml:space="preserve">          $ref: '#/components/schemas/NotificationType'</w:t>
      </w:r>
    </w:p>
    <w:p w14:paraId="1A08E70A" w14:textId="77777777" w:rsidR="00C526EA" w:rsidRPr="00BD6F46" w:rsidRDefault="00C526EA" w:rsidP="00C526EA">
      <w:pPr>
        <w:pStyle w:val="PL"/>
      </w:pPr>
      <w:r w:rsidRPr="00BD6F46">
        <w:t xml:space="preserve">        reauthorizationDetails:</w:t>
      </w:r>
    </w:p>
    <w:p w14:paraId="62942048" w14:textId="77777777" w:rsidR="00C526EA" w:rsidRPr="00BD6F46" w:rsidRDefault="00C526EA" w:rsidP="00C526EA">
      <w:pPr>
        <w:pStyle w:val="PL"/>
      </w:pPr>
      <w:r w:rsidRPr="00BD6F46">
        <w:t xml:space="preserve">          type: array</w:t>
      </w:r>
    </w:p>
    <w:p w14:paraId="67A74617" w14:textId="77777777" w:rsidR="00C526EA" w:rsidRPr="00BD6F46" w:rsidRDefault="00C526EA" w:rsidP="00C526EA">
      <w:pPr>
        <w:pStyle w:val="PL"/>
      </w:pPr>
      <w:r w:rsidRPr="00BD6F46">
        <w:t xml:space="preserve">          items:</w:t>
      </w:r>
    </w:p>
    <w:p w14:paraId="1738DBB1" w14:textId="77777777" w:rsidR="00C526EA" w:rsidRPr="00BD6F46" w:rsidRDefault="00C526EA" w:rsidP="00C526EA">
      <w:pPr>
        <w:pStyle w:val="PL"/>
      </w:pPr>
      <w:r w:rsidRPr="00BD6F46">
        <w:t xml:space="preserve">            $ref: '#/components/schemas/ReauthorizationDetails'</w:t>
      </w:r>
    </w:p>
    <w:p w14:paraId="7B50C806" w14:textId="77777777" w:rsidR="00C526EA" w:rsidRPr="00BD6F46" w:rsidRDefault="00C526EA" w:rsidP="00C526EA">
      <w:pPr>
        <w:pStyle w:val="PL"/>
      </w:pPr>
      <w:r w:rsidRPr="00BD6F46">
        <w:t xml:space="preserve">          minItems: 0</w:t>
      </w:r>
    </w:p>
    <w:p w14:paraId="65168D42" w14:textId="77777777" w:rsidR="00C526EA" w:rsidRPr="00BD6F46" w:rsidRDefault="00C526EA" w:rsidP="00C526EA">
      <w:pPr>
        <w:pStyle w:val="PL"/>
      </w:pPr>
      <w:r w:rsidRPr="00BD6F46">
        <w:t xml:space="preserve">      required:</w:t>
      </w:r>
    </w:p>
    <w:p w14:paraId="2D35F937" w14:textId="77777777" w:rsidR="00941692" w:rsidRDefault="00C526EA" w:rsidP="00941692">
      <w:pPr>
        <w:pStyle w:val="PL"/>
      </w:pPr>
      <w:r w:rsidRPr="00BD6F46">
        <w:t xml:space="preserve">        - notificationType</w:t>
      </w:r>
    </w:p>
    <w:p w14:paraId="0AA67D76" w14:textId="77777777" w:rsidR="00941692" w:rsidRDefault="00941692" w:rsidP="00941692">
      <w:pPr>
        <w:pStyle w:val="PL"/>
      </w:pPr>
      <w:r w:rsidRPr="00BD6F46">
        <w:t xml:space="preserve">    </w:t>
      </w:r>
      <w:r>
        <w:t>ChargingNotifyResponse:</w:t>
      </w:r>
    </w:p>
    <w:p w14:paraId="3027E079" w14:textId="77777777" w:rsidR="00941692" w:rsidRDefault="00941692" w:rsidP="00941692">
      <w:pPr>
        <w:pStyle w:val="PL"/>
      </w:pPr>
      <w:r>
        <w:t xml:space="preserve">      type: object</w:t>
      </w:r>
    </w:p>
    <w:p w14:paraId="04DB5C2D" w14:textId="77777777" w:rsidR="00941692" w:rsidRDefault="00941692" w:rsidP="00941692">
      <w:pPr>
        <w:pStyle w:val="PL"/>
      </w:pPr>
      <w:r>
        <w:t xml:space="preserve">      properties:</w:t>
      </w:r>
    </w:p>
    <w:p w14:paraId="6E6BD222" w14:textId="77777777" w:rsidR="00941692" w:rsidRPr="0015021B" w:rsidRDefault="00941692" w:rsidP="00941692">
      <w:pPr>
        <w:pStyle w:val="PL"/>
      </w:pPr>
      <w:r w:rsidRPr="00BD6F46">
        <w:t xml:space="preserve">        </w:t>
      </w:r>
      <w:r>
        <w:rPr>
          <w:rFonts w:hint="eastAsia"/>
          <w:lang w:eastAsia="zh-CN"/>
        </w:rPr>
        <w:t>i</w:t>
      </w:r>
      <w:r>
        <w:t>nvocationResult</w:t>
      </w:r>
      <w:r w:rsidRPr="00BD6F46">
        <w:t>:</w:t>
      </w:r>
    </w:p>
    <w:p w14:paraId="39694D80" w14:textId="77777777" w:rsidR="00C526EA" w:rsidRPr="00BD6F46" w:rsidRDefault="00941692" w:rsidP="00941692">
      <w:pPr>
        <w:pStyle w:val="PL"/>
      </w:pPr>
      <w:r>
        <w:t xml:space="preserve">          $ref: '#/components/schemas/InvocationResult'</w:t>
      </w:r>
    </w:p>
    <w:p w14:paraId="17CEF7C0" w14:textId="77777777" w:rsidR="00C526EA" w:rsidRPr="00BD6F46" w:rsidRDefault="00C526EA" w:rsidP="00C526EA">
      <w:pPr>
        <w:pStyle w:val="PL"/>
      </w:pPr>
      <w:r w:rsidRPr="00BD6F46">
        <w:t xml:space="preserve">    NFIdentification:</w:t>
      </w:r>
    </w:p>
    <w:p w14:paraId="7A0348D4" w14:textId="77777777" w:rsidR="00C526EA" w:rsidRPr="00BD6F46" w:rsidRDefault="00C526EA" w:rsidP="00C526EA">
      <w:pPr>
        <w:pStyle w:val="PL"/>
      </w:pPr>
      <w:r w:rsidRPr="00BD6F46">
        <w:t xml:space="preserve">      type: object</w:t>
      </w:r>
    </w:p>
    <w:p w14:paraId="6B0DE32D" w14:textId="77777777" w:rsidR="00C526EA" w:rsidRPr="00BD6F46" w:rsidRDefault="00C526EA" w:rsidP="00C526EA">
      <w:pPr>
        <w:pStyle w:val="PL"/>
      </w:pPr>
      <w:r w:rsidRPr="00BD6F46">
        <w:t xml:space="preserve">      properties:</w:t>
      </w:r>
    </w:p>
    <w:p w14:paraId="0ED1206C" w14:textId="77777777" w:rsidR="00C526EA" w:rsidRPr="00BD6F46" w:rsidRDefault="00C526EA" w:rsidP="00C526EA">
      <w:pPr>
        <w:pStyle w:val="PL"/>
      </w:pPr>
      <w:r w:rsidRPr="00BD6F46">
        <w:t xml:space="preserve">        nFName:</w:t>
      </w:r>
    </w:p>
    <w:p w14:paraId="07D59871" w14:textId="77777777" w:rsidR="00C526EA" w:rsidRPr="00BD6F46" w:rsidRDefault="00C526EA" w:rsidP="00C526EA">
      <w:pPr>
        <w:pStyle w:val="PL"/>
      </w:pPr>
      <w:r w:rsidRPr="00BD6F46">
        <w:t xml:space="preserve">          $ref: 'TS29571_CommonData.yaml#/components/schemas/NfInstanceId'</w:t>
      </w:r>
    </w:p>
    <w:p w14:paraId="2845EC49" w14:textId="77777777" w:rsidR="00C526EA" w:rsidRPr="00BD6F46" w:rsidRDefault="00C526EA" w:rsidP="00C526EA">
      <w:pPr>
        <w:pStyle w:val="PL"/>
      </w:pPr>
      <w:r w:rsidRPr="00BD6F46">
        <w:t xml:space="preserve">        nFIPv4Address:</w:t>
      </w:r>
    </w:p>
    <w:p w14:paraId="1D868011" w14:textId="77777777" w:rsidR="00C526EA" w:rsidRPr="00BD6F46" w:rsidRDefault="00C526EA" w:rsidP="00C526EA">
      <w:pPr>
        <w:pStyle w:val="PL"/>
      </w:pPr>
      <w:r w:rsidRPr="00BD6F46">
        <w:t xml:space="preserve">          $ref: 'TS29571_CommonData.yaml#/components/schemas/Ipv4Addr'</w:t>
      </w:r>
    </w:p>
    <w:p w14:paraId="4BEBD3F5" w14:textId="77777777" w:rsidR="00C526EA" w:rsidRPr="00BD6F46" w:rsidRDefault="00C526EA" w:rsidP="00C526EA">
      <w:pPr>
        <w:pStyle w:val="PL"/>
      </w:pPr>
      <w:r w:rsidRPr="00BD6F46">
        <w:t xml:space="preserve">        nFIPv6Address:</w:t>
      </w:r>
    </w:p>
    <w:p w14:paraId="312F384B" w14:textId="77777777" w:rsidR="00C526EA" w:rsidRPr="00BD6F46" w:rsidRDefault="00C526EA" w:rsidP="00C526EA">
      <w:pPr>
        <w:pStyle w:val="PL"/>
      </w:pPr>
      <w:r w:rsidRPr="00BD6F46">
        <w:t xml:space="preserve">          $ref: 'TS29571_CommonData.yaml#/components/schemas/Ipv6Addr'</w:t>
      </w:r>
    </w:p>
    <w:p w14:paraId="7B8F6A5C" w14:textId="77777777" w:rsidR="00C526EA" w:rsidRPr="00BD6F46" w:rsidRDefault="00C526EA" w:rsidP="00C526EA">
      <w:pPr>
        <w:pStyle w:val="PL"/>
      </w:pPr>
      <w:r w:rsidRPr="00BD6F46">
        <w:t xml:space="preserve">        nFPLMNID:</w:t>
      </w:r>
    </w:p>
    <w:p w14:paraId="47F058D0" w14:textId="77777777" w:rsidR="00C526EA" w:rsidRPr="00BD6F46" w:rsidRDefault="00C526EA" w:rsidP="00C526EA">
      <w:pPr>
        <w:pStyle w:val="PL"/>
      </w:pPr>
      <w:r w:rsidRPr="00BD6F46">
        <w:t xml:space="preserve">          $ref: 'TS29571_CommonData.yaml#/components/schemas/PlmnId'</w:t>
      </w:r>
    </w:p>
    <w:p w14:paraId="6A8BF41C" w14:textId="77777777" w:rsidR="00C526EA" w:rsidRPr="00BD6F46" w:rsidRDefault="00C526EA" w:rsidP="00C526EA">
      <w:pPr>
        <w:pStyle w:val="PL"/>
      </w:pPr>
      <w:r w:rsidRPr="00BD6F46">
        <w:t xml:space="preserve">        nodeFunctionality:</w:t>
      </w:r>
    </w:p>
    <w:p w14:paraId="1620BA21" w14:textId="77777777" w:rsidR="008E2AD7" w:rsidRDefault="00C526EA" w:rsidP="008E2AD7">
      <w:pPr>
        <w:pStyle w:val="PL"/>
      </w:pPr>
      <w:r w:rsidRPr="00BD6F46">
        <w:t xml:space="preserve">          $ref: '#/components/schemas/NodeFunctionality'</w:t>
      </w:r>
    </w:p>
    <w:p w14:paraId="0091434F" w14:textId="77777777" w:rsidR="008E2AD7" w:rsidRPr="00BD6F46" w:rsidRDefault="008E2AD7" w:rsidP="008E2AD7">
      <w:pPr>
        <w:pStyle w:val="PL"/>
      </w:pPr>
      <w:r w:rsidRPr="00BD6F46">
        <w:t xml:space="preserve">        nF</w:t>
      </w:r>
      <w:r>
        <w:t>Fqdn</w:t>
      </w:r>
      <w:r w:rsidRPr="00BD6F46">
        <w:t>:</w:t>
      </w:r>
    </w:p>
    <w:p w14:paraId="5FCFCD78" w14:textId="77777777" w:rsidR="00C526EA" w:rsidRPr="00BD6F46" w:rsidRDefault="008E2AD7" w:rsidP="008E2AD7">
      <w:pPr>
        <w:pStyle w:val="PL"/>
      </w:pPr>
      <w:r w:rsidRPr="00BD6F46">
        <w:t xml:space="preserve">          </w:t>
      </w:r>
      <w:r w:rsidRPr="00F267AF">
        <w:t>type: string</w:t>
      </w:r>
    </w:p>
    <w:p w14:paraId="420A4F09" w14:textId="77777777" w:rsidR="00C526EA" w:rsidRPr="00BD6F46" w:rsidRDefault="00C526EA" w:rsidP="00C526EA">
      <w:pPr>
        <w:pStyle w:val="PL"/>
      </w:pPr>
      <w:r w:rsidRPr="00BD6F46">
        <w:t xml:space="preserve">      required:</w:t>
      </w:r>
    </w:p>
    <w:p w14:paraId="2086D46D" w14:textId="77777777" w:rsidR="00C526EA" w:rsidRPr="00BD6F46" w:rsidRDefault="00C526EA" w:rsidP="00C526EA">
      <w:pPr>
        <w:pStyle w:val="PL"/>
      </w:pPr>
      <w:r w:rsidRPr="00BD6F46">
        <w:t xml:space="preserve">        - nodeFunctionality</w:t>
      </w:r>
    </w:p>
    <w:p w14:paraId="6F90305D" w14:textId="77777777" w:rsidR="00C526EA" w:rsidRPr="00BD6F46" w:rsidRDefault="00C526EA" w:rsidP="00C526EA">
      <w:pPr>
        <w:pStyle w:val="PL"/>
      </w:pPr>
      <w:r w:rsidRPr="00BD6F46">
        <w:t xml:space="preserve">    MultipleUnitUsage:</w:t>
      </w:r>
    </w:p>
    <w:p w14:paraId="099C46AA" w14:textId="77777777" w:rsidR="00C526EA" w:rsidRPr="00BD6F46" w:rsidRDefault="00C526EA" w:rsidP="00C526EA">
      <w:pPr>
        <w:pStyle w:val="PL"/>
      </w:pPr>
      <w:r w:rsidRPr="00BD6F46">
        <w:lastRenderedPageBreak/>
        <w:t xml:space="preserve">      type: object</w:t>
      </w:r>
    </w:p>
    <w:p w14:paraId="4B4FAA5E" w14:textId="77777777" w:rsidR="00C526EA" w:rsidRPr="00BD6F46" w:rsidRDefault="00C526EA" w:rsidP="00C526EA">
      <w:pPr>
        <w:pStyle w:val="PL"/>
      </w:pPr>
      <w:r w:rsidRPr="00BD6F46">
        <w:t xml:space="preserve">      properties:</w:t>
      </w:r>
    </w:p>
    <w:p w14:paraId="4A47C458" w14:textId="77777777" w:rsidR="00C526EA" w:rsidRPr="00BD6F46" w:rsidRDefault="00C526EA" w:rsidP="00C526EA">
      <w:pPr>
        <w:pStyle w:val="PL"/>
      </w:pPr>
      <w:r w:rsidRPr="00BD6F46">
        <w:t xml:space="preserve">        ratingGroup:</w:t>
      </w:r>
    </w:p>
    <w:p w14:paraId="3E4448E6" w14:textId="77777777" w:rsidR="00FA55CD" w:rsidRPr="00BD6F46" w:rsidRDefault="00FA55CD" w:rsidP="00FA55CD">
      <w:pPr>
        <w:pStyle w:val="PL"/>
      </w:pPr>
      <w:r w:rsidRPr="00BD6F46">
        <w:t xml:space="preserve">          $ref: 'TS29571_CommonData.yaml#/components/schemas/</w:t>
      </w:r>
      <w:r>
        <w:t>RatingGroup</w:t>
      </w:r>
      <w:r w:rsidRPr="00BD6F46">
        <w:t>'</w:t>
      </w:r>
    </w:p>
    <w:p w14:paraId="5CAD6CBB" w14:textId="77777777" w:rsidR="00C526EA" w:rsidRPr="00BD6F46" w:rsidRDefault="00C526EA" w:rsidP="00C526EA">
      <w:pPr>
        <w:pStyle w:val="PL"/>
      </w:pPr>
      <w:r w:rsidRPr="00BD6F46">
        <w:t xml:space="preserve">        requestedUnit:</w:t>
      </w:r>
    </w:p>
    <w:p w14:paraId="04311F39" w14:textId="77777777" w:rsidR="00C526EA" w:rsidRDefault="00C526EA" w:rsidP="00C526EA">
      <w:pPr>
        <w:pStyle w:val="PL"/>
      </w:pPr>
      <w:r w:rsidRPr="00BD6F46">
        <w:t xml:space="preserve">          $ref: '#/components/schemas/RequestedUnit'</w:t>
      </w:r>
    </w:p>
    <w:p w14:paraId="6B8786A6" w14:textId="77777777" w:rsidR="004D149D" w:rsidRPr="00BD6F46" w:rsidRDefault="004D149D" w:rsidP="004D149D">
      <w:pPr>
        <w:pStyle w:val="PL"/>
      </w:pPr>
      <w:r w:rsidRPr="00BD6F46">
        <w:t xml:space="preserve">        </w:t>
      </w:r>
      <w:r>
        <w:t>allocate</w:t>
      </w:r>
      <w:r w:rsidRPr="00BD6F46">
        <w:t>Unit:</w:t>
      </w:r>
    </w:p>
    <w:p w14:paraId="4945904E" w14:textId="77777777" w:rsidR="004D149D" w:rsidRPr="00BD6F46" w:rsidRDefault="004D149D" w:rsidP="00C526EA">
      <w:pPr>
        <w:pStyle w:val="PL"/>
      </w:pPr>
      <w:r w:rsidRPr="00BD6F46">
        <w:t xml:space="preserve">          $ref: '#/components/schemas/</w:t>
      </w:r>
      <w:r>
        <w:t>Allocate</w:t>
      </w:r>
      <w:r w:rsidRPr="00BD6F46">
        <w:t>Unit'</w:t>
      </w:r>
    </w:p>
    <w:p w14:paraId="0CBDDFDF" w14:textId="77777777" w:rsidR="00C526EA" w:rsidRPr="00BD6F46" w:rsidRDefault="00C526EA" w:rsidP="00C526EA">
      <w:pPr>
        <w:pStyle w:val="PL"/>
      </w:pPr>
      <w:r w:rsidRPr="00BD6F46">
        <w:t xml:space="preserve">        </w:t>
      </w:r>
      <w:r w:rsidR="002E60BE">
        <w:rPr>
          <w:rFonts w:hint="eastAsia"/>
          <w:lang w:eastAsia="zh-CN"/>
        </w:rPr>
        <w:t>u</w:t>
      </w:r>
      <w:r w:rsidRPr="00BD6F46">
        <w:t>sedUnitContainer:</w:t>
      </w:r>
    </w:p>
    <w:p w14:paraId="6B423830" w14:textId="77777777" w:rsidR="00C526EA" w:rsidRPr="00BD6F46" w:rsidRDefault="00C526EA" w:rsidP="00C526EA">
      <w:pPr>
        <w:pStyle w:val="PL"/>
      </w:pPr>
      <w:r w:rsidRPr="00BD6F46">
        <w:t xml:space="preserve">          type: array</w:t>
      </w:r>
    </w:p>
    <w:p w14:paraId="667282E5" w14:textId="77777777" w:rsidR="00C526EA" w:rsidRPr="00BD6F46" w:rsidRDefault="00C526EA" w:rsidP="00C526EA">
      <w:pPr>
        <w:pStyle w:val="PL"/>
      </w:pPr>
      <w:r w:rsidRPr="00BD6F46">
        <w:t xml:space="preserve">          items:</w:t>
      </w:r>
    </w:p>
    <w:p w14:paraId="521475F7" w14:textId="77777777" w:rsidR="00C526EA" w:rsidRPr="00BD6F46" w:rsidRDefault="00C526EA" w:rsidP="00C526EA">
      <w:pPr>
        <w:pStyle w:val="PL"/>
      </w:pPr>
      <w:r w:rsidRPr="00BD6F46">
        <w:t xml:space="preserve">            $ref: '#/components/schemas/UsedUnitContainer'</w:t>
      </w:r>
    </w:p>
    <w:p w14:paraId="75FE5859" w14:textId="77777777" w:rsidR="00C526EA" w:rsidRDefault="00C526EA" w:rsidP="00C526EA">
      <w:pPr>
        <w:pStyle w:val="PL"/>
      </w:pPr>
      <w:r w:rsidRPr="00BD6F46">
        <w:t xml:space="preserve">          minItems: 0</w:t>
      </w:r>
    </w:p>
    <w:p w14:paraId="39904372" w14:textId="77777777" w:rsidR="004D149D" w:rsidRPr="00BD6F46" w:rsidRDefault="004D149D" w:rsidP="004D149D">
      <w:pPr>
        <w:pStyle w:val="PL"/>
      </w:pPr>
      <w:r w:rsidRPr="00BD6F46">
        <w:t xml:space="preserve">        </w:t>
      </w:r>
      <w:r>
        <w:t>allocated</w:t>
      </w:r>
      <w:r w:rsidRPr="00BD6F46">
        <w:t>Unit:</w:t>
      </w:r>
    </w:p>
    <w:p w14:paraId="6E7842A7" w14:textId="77777777" w:rsidR="004D149D" w:rsidRPr="00BD6F46" w:rsidRDefault="004D149D" w:rsidP="00C526EA">
      <w:pPr>
        <w:pStyle w:val="PL"/>
      </w:pPr>
      <w:r w:rsidRPr="00BD6F46">
        <w:t xml:space="preserve">          $ref: '#/components/schemas/</w:t>
      </w:r>
      <w:r>
        <w:t>Allocated</w:t>
      </w:r>
      <w:r w:rsidRPr="00BD6F46">
        <w:t>Unit'</w:t>
      </w:r>
    </w:p>
    <w:p w14:paraId="16A2037F" w14:textId="77777777" w:rsidR="00C526EA" w:rsidRPr="00BD6F46" w:rsidRDefault="00C526EA" w:rsidP="00C526EA">
      <w:pPr>
        <w:pStyle w:val="PL"/>
      </w:pPr>
      <w:r w:rsidRPr="00BD6F46">
        <w:t xml:space="preserve">        uPFID:</w:t>
      </w:r>
    </w:p>
    <w:p w14:paraId="606CD84E" w14:textId="77777777" w:rsidR="00C526EA" w:rsidRPr="00BD6F46" w:rsidRDefault="00C526EA" w:rsidP="00C526EA">
      <w:pPr>
        <w:pStyle w:val="PL"/>
      </w:pPr>
      <w:r w:rsidRPr="00BD6F46">
        <w:t xml:space="preserve">          $ref: 'TS29571_CommonData.yaml#/components/schemas/NfInstanceId'</w:t>
      </w:r>
    </w:p>
    <w:p w14:paraId="4AB318E1"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53CE42D5" w14:textId="77777777" w:rsidR="001F6880" w:rsidRDefault="001F6880" w:rsidP="001F6880">
      <w:pPr>
        <w:pStyle w:val="PL"/>
      </w:pPr>
      <w:r>
        <w:t xml:space="preserve">          $ref: '#/components/schemas/PDUAddress'</w:t>
      </w:r>
    </w:p>
    <w:p w14:paraId="2AE6D014" w14:textId="77777777" w:rsidR="00925B81" w:rsidRDefault="00925B81" w:rsidP="00925B81">
      <w:pPr>
        <w:pStyle w:val="PL"/>
      </w:pPr>
      <w:r>
        <w:t xml:space="preserve">        mBUPFID:</w:t>
      </w:r>
    </w:p>
    <w:p w14:paraId="73C95BEA" w14:textId="77777777" w:rsidR="00925B81" w:rsidRDefault="00925B81" w:rsidP="00C526EA">
      <w:pPr>
        <w:pStyle w:val="PL"/>
      </w:pPr>
      <w:r>
        <w:t xml:space="preserve">          $ref: 'TS29571_CommonData.yaml#/components/schemas/NfInstanceId'</w:t>
      </w:r>
    </w:p>
    <w:p w14:paraId="0ED8193F" w14:textId="77777777" w:rsidR="00C526EA" w:rsidRPr="00BD6F46" w:rsidRDefault="00C526EA" w:rsidP="00C526EA">
      <w:pPr>
        <w:pStyle w:val="PL"/>
      </w:pPr>
      <w:r w:rsidRPr="00BD6F46">
        <w:t xml:space="preserve">      required:</w:t>
      </w:r>
    </w:p>
    <w:p w14:paraId="134D3578" w14:textId="77777777" w:rsidR="00C526EA" w:rsidRPr="00BD6F46" w:rsidRDefault="00C526EA" w:rsidP="00C526EA">
      <w:pPr>
        <w:pStyle w:val="PL"/>
      </w:pPr>
      <w:r w:rsidRPr="00BD6F46">
        <w:t xml:space="preserve">        - ratingGroup</w:t>
      </w:r>
    </w:p>
    <w:p w14:paraId="1408FD2F" w14:textId="77777777" w:rsidR="00C526EA" w:rsidRPr="00BD6F46" w:rsidRDefault="00C526EA" w:rsidP="00C526EA">
      <w:pPr>
        <w:pStyle w:val="PL"/>
      </w:pPr>
      <w:r w:rsidRPr="00BD6F46">
        <w:t xml:space="preserve">    InvocationResult:</w:t>
      </w:r>
    </w:p>
    <w:p w14:paraId="37E5BD94" w14:textId="77777777" w:rsidR="00C526EA" w:rsidRPr="00BD6F46" w:rsidRDefault="00C526EA" w:rsidP="00C526EA">
      <w:pPr>
        <w:pStyle w:val="PL"/>
      </w:pPr>
      <w:r w:rsidRPr="00BD6F46">
        <w:t xml:space="preserve">      type: object</w:t>
      </w:r>
    </w:p>
    <w:p w14:paraId="03A6B7E0" w14:textId="77777777" w:rsidR="00C526EA" w:rsidRPr="00BD6F46" w:rsidRDefault="00C526EA" w:rsidP="00C526EA">
      <w:pPr>
        <w:pStyle w:val="PL"/>
      </w:pPr>
      <w:r w:rsidRPr="00BD6F46">
        <w:t xml:space="preserve">      properties:</w:t>
      </w:r>
    </w:p>
    <w:p w14:paraId="2DE8CF70" w14:textId="77777777" w:rsidR="00C526EA" w:rsidRPr="00BD6F46" w:rsidRDefault="00C526EA" w:rsidP="00C526EA">
      <w:pPr>
        <w:pStyle w:val="PL"/>
      </w:pPr>
      <w:r w:rsidRPr="00BD6F46">
        <w:t xml:space="preserve">        error:</w:t>
      </w:r>
    </w:p>
    <w:p w14:paraId="576AC4F7" w14:textId="77777777" w:rsidR="00C526EA" w:rsidRPr="00BD6F46" w:rsidRDefault="00C526EA" w:rsidP="00C526EA">
      <w:pPr>
        <w:pStyle w:val="PL"/>
      </w:pPr>
      <w:r w:rsidRPr="00BD6F46">
        <w:t xml:space="preserve">          $ref: 'TS29571_CommonData.yaml#/components/schemas/ProblemDetails'</w:t>
      </w:r>
    </w:p>
    <w:p w14:paraId="36132A4C" w14:textId="77777777" w:rsidR="00C526EA" w:rsidRPr="00BD6F46" w:rsidRDefault="00C526EA" w:rsidP="00C526EA">
      <w:pPr>
        <w:pStyle w:val="PL"/>
      </w:pPr>
      <w:r w:rsidRPr="00BD6F46">
        <w:t xml:space="preserve">        failureHandling:</w:t>
      </w:r>
    </w:p>
    <w:p w14:paraId="184A7509" w14:textId="77777777" w:rsidR="00C526EA" w:rsidRPr="00BD6F46" w:rsidRDefault="00C526EA" w:rsidP="00C526EA">
      <w:pPr>
        <w:pStyle w:val="PL"/>
      </w:pPr>
      <w:r w:rsidRPr="00BD6F46">
        <w:t xml:space="preserve">          $ref: '#/components/schemas/FailureHandling'</w:t>
      </w:r>
    </w:p>
    <w:p w14:paraId="7B78A26C" w14:textId="77777777" w:rsidR="00C526EA" w:rsidRPr="00BD6F46" w:rsidRDefault="00C526EA" w:rsidP="00C526EA">
      <w:pPr>
        <w:pStyle w:val="PL"/>
      </w:pPr>
      <w:r w:rsidRPr="00BD6F46">
        <w:t xml:space="preserve">    Trigger:</w:t>
      </w:r>
    </w:p>
    <w:p w14:paraId="5DFC065D" w14:textId="77777777" w:rsidR="00C526EA" w:rsidRPr="00BD6F46" w:rsidRDefault="00C526EA" w:rsidP="00C526EA">
      <w:pPr>
        <w:pStyle w:val="PL"/>
      </w:pPr>
      <w:r w:rsidRPr="00BD6F46">
        <w:t xml:space="preserve">      type: object</w:t>
      </w:r>
    </w:p>
    <w:p w14:paraId="288D04D0" w14:textId="77777777" w:rsidR="00C526EA" w:rsidRPr="00BD6F46" w:rsidRDefault="00C526EA" w:rsidP="00C526EA">
      <w:pPr>
        <w:pStyle w:val="PL"/>
      </w:pPr>
      <w:r w:rsidRPr="00BD6F46">
        <w:t xml:space="preserve">      properties:</w:t>
      </w:r>
    </w:p>
    <w:p w14:paraId="44FE7009" w14:textId="77777777" w:rsidR="00C526EA" w:rsidRPr="00BD6F46" w:rsidRDefault="00C526EA" w:rsidP="00C526EA">
      <w:pPr>
        <w:pStyle w:val="PL"/>
      </w:pPr>
      <w:r w:rsidRPr="00BD6F46">
        <w:t xml:space="preserve">        triggerType:</w:t>
      </w:r>
    </w:p>
    <w:p w14:paraId="701CE641" w14:textId="77777777" w:rsidR="00C526EA" w:rsidRPr="00BD6F46" w:rsidRDefault="00C526EA" w:rsidP="00C526EA">
      <w:pPr>
        <w:pStyle w:val="PL"/>
      </w:pPr>
      <w:r w:rsidRPr="00BD6F46">
        <w:t xml:space="preserve">          $ref: '#/components/schemas/TriggerType'</w:t>
      </w:r>
    </w:p>
    <w:p w14:paraId="1FBA356A" w14:textId="77777777" w:rsidR="00C526EA" w:rsidRPr="00BD6F46" w:rsidRDefault="00C526EA" w:rsidP="00C526EA">
      <w:pPr>
        <w:pStyle w:val="PL"/>
      </w:pPr>
      <w:r w:rsidRPr="00BD6F46">
        <w:t xml:space="preserve">        </w:t>
      </w:r>
      <w:r w:rsidR="00E217B6">
        <w:t>triggerC</w:t>
      </w:r>
      <w:r w:rsidR="00E217B6" w:rsidRPr="00BD6F46">
        <w:t>ategory</w:t>
      </w:r>
      <w:r w:rsidRPr="00BD6F46">
        <w:t>:</w:t>
      </w:r>
    </w:p>
    <w:p w14:paraId="459FE944" w14:textId="77777777" w:rsidR="00C526EA" w:rsidRPr="00BD6F46" w:rsidRDefault="00C526EA" w:rsidP="00C526EA">
      <w:pPr>
        <w:pStyle w:val="PL"/>
      </w:pPr>
      <w:r w:rsidRPr="00BD6F46">
        <w:t xml:space="preserve">          $ref: '#/components/schemas/TriggerCategory'</w:t>
      </w:r>
    </w:p>
    <w:p w14:paraId="22C4B3AA" w14:textId="77777777" w:rsidR="00C526EA" w:rsidRPr="00BD6F46" w:rsidRDefault="00C526EA" w:rsidP="00C526EA">
      <w:pPr>
        <w:pStyle w:val="PL"/>
      </w:pPr>
      <w:r w:rsidRPr="00BD6F46">
        <w:t xml:space="preserve">        timeLimit:</w:t>
      </w:r>
    </w:p>
    <w:p w14:paraId="6F2D520D" w14:textId="77777777" w:rsidR="00C526EA" w:rsidRPr="00BD6F46" w:rsidRDefault="00C526EA" w:rsidP="00C526EA">
      <w:pPr>
        <w:pStyle w:val="PL"/>
      </w:pPr>
      <w:r w:rsidRPr="00BD6F46">
        <w:t xml:space="preserve">          $ref: 'TS29571_CommonData.yaml#/components/schemas/DurationSec'</w:t>
      </w:r>
    </w:p>
    <w:p w14:paraId="38B1BFFF" w14:textId="77777777" w:rsidR="00C526EA" w:rsidRPr="00BD6F46" w:rsidRDefault="00C526EA" w:rsidP="00C526EA">
      <w:pPr>
        <w:pStyle w:val="PL"/>
      </w:pPr>
      <w:r w:rsidRPr="00BD6F46">
        <w:t xml:space="preserve">        volumeLimit:</w:t>
      </w:r>
    </w:p>
    <w:p w14:paraId="161F7C78" w14:textId="77777777" w:rsidR="00C75241" w:rsidRDefault="00C526EA" w:rsidP="00C75241">
      <w:pPr>
        <w:pStyle w:val="PL"/>
      </w:pPr>
      <w:r w:rsidRPr="00BD6F46">
        <w:t xml:space="preserve">          $ref: 'TS29571_CommonData.yaml#/components/schemas/Uint32'</w:t>
      </w:r>
    </w:p>
    <w:p w14:paraId="50F6D179" w14:textId="77777777" w:rsidR="00C75241" w:rsidRPr="00BD6F46" w:rsidRDefault="00C75241" w:rsidP="00C75241">
      <w:pPr>
        <w:pStyle w:val="PL"/>
      </w:pPr>
      <w:r w:rsidRPr="00BD6F46">
        <w:t xml:space="preserve">        volumeLimit</w:t>
      </w:r>
      <w:r>
        <w:t>64</w:t>
      </w:r>
      <w:r w:rsidRPr="00BD6F46">
        <w:t>:</w:t>
      </w:r>
    </w:p>
    <w:p w14:paraId="27CEEC8B" w14:textId="77777777" w:rsidR="006C2D63" w:rsidRDefault="00C75241" w:rsidP="006C2D63">
      <w:pPr>
        <w:pStyle w:val="PL"/>
      </w:pPr>
      <w:r w:rsidRPr="00BD6F46">
        <w:t xml:space="preserve">          $ref: 'TS29571_CommonData.yaml#/components/schemas/Uint</w:t>
      </w:r>
      <w:r>
        <w:t>64</w:t>
      </w:r>
      <w:r w:rsidRPr="00BD6F46">
        <w:t>'</w:t>
      </w:r>
    </w:p>
    <w:p w14:paraId="48556551" w14:textId="77777777" w:rsidR="006C2D63" w:rsidRDefault="006C2D63" w:rsidP="006C2D63">
      <w:pPr>
        <w:pStyle w:val="PL"/>
      </w:pPr>
      <w:r>
        <w:t xml:space="preserve">        eventLimit:</w:t>
      </w:r>
    </w:p>
    <w:p w14:paraId="0F1C9F95" w14:textId="77777777" w:rsidR="00C526EA" w:rsidRPr="00BD6F46" w:rsidRDefault="006C2D63" w:rsidP="006C2D63">
      <w:pPr>
        <w:pStyle w:val="PL"/>
      </w:pPr>
      <w:r>
        <w:t xml:space="preserve">          $ref: 'TS29571_CommonData.yaml#/components/schemas/Uint32'</w:t>
      </w:r>
    </w:p>
    <w:p w14:paraId="5822D1B9" w14:textId="77777777" w:rsidR="00C526EA" w:rsidRPr="00BD6F46" w:rsidRDefault="00C526EA" w:rsidP="00C526EA">
      <w:pPr>
        <w:pStyle w:val="PL"/>
      </w:pPr>
      <w:r w:rsidRPr="00BD6F46">
        <w:t xml:space="preserve">        maxNumberOfccc:</w:t>
      </w:r>
    </w:p>
    <w:p w14:paraId="4AD481B2" w14:textId="77777777" w:rsidR="00EE01DF" w:rsidRPr="005F76DA" w:rsidRDefault="00C526EA" w:rsidP="00EE01DF">
      <w:pPr>
        <w:pStyle w:val="PL"/>
      </w:pPr>
      <w:r w:rsidRPr="00BD6F46">
        <w:t xml:space="preserve">          $ref: 'TS29571_CommonData.yaml#/components/schemas/Uint32'</w:t>
      </w:r>
    </w:p>
    <w:p w14:paraId="55805B2F" w14:textId="77777777" w:rsidR="00EE01DF" w:rsidRPr="005F76DA" w:rsidRDefault="00EE01DF" w:rsidP="00EE01DF">
      <w:pPr>
        <w:pStyle w:val="PL"/>
      </w:pPr>
      <w:r w:rsidRPr="005F76DA">
        <w:t xml:space="preserve">        tariffTimeChange:</w:t>
      </w:r>
    </w:p>
    <w:p w14:paraId="38370BE4" w14:textId="77777777" w:rsidR="00EE01DF" w:rsidRPr="005F76DA" w:rsidRDefault="00EE01DF" w:rsidP="00EE01DF">
      <w:pPr>
        <w:pStyle w:val="PL"/>
      </w:pPr>
      <w:r w:rsidRPr="005F76DA">
        <w:t xml:space="preserve">          $ref: 'TS29571_CommonData.yaml#/components/schemas/DateTime'</w:t>
      </w:r>
    </w:p>
    <w:p w14:paraId="32D0004C" w14:textId="77777777" w:rsidR="00C526EA" w:rsidRPr="00BD6F46" w:rsidRDefault="00C526EA" w:rsidP="00C526EA">
      <w:pPr>
        <w:pStyle w:val="PL"/>
      </w:pPr>
      <w:r w:rsidRPr="00BD6F46">
        <w:t xml:space="preserve">      required:</w:t>
      </w:r>
    </w:p>
    <w:p w14:paraId="70A82E9C" w14:textId="77777777" w:rsidR="00C526EA" w:rsidRPr="00BD6F46" w:rsidRDefault="00C526EA" w:rsidP="00C526EA">
      <w:pPr>
        <w:pStyle w:val="PL"/>
      </w:pPr>
      <w:r w:rsidRPr="00BD6F46">
        <w:t xml:space="preserve">        - </w:t>
      </w:r>
      <w:r w:rsidR="00E217B6">
        <w:t>t</w:t>
      </w:r>
      <w:r w:rsidRPr="00BD6F46">
        <w:t>riggerCategory</w:t>
      </w:r>
    </w:p>
    <w:p w14:paraId="7F11100D"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CA1CCD1" w14:textId="77777777" w:rsidR="00C526EA" w:rsidRPr="00BD6F46" w:rsidRDefault="00C526EA" w:rsidP="00C526EA">
      <w:pPr>
        <w:pStyle w:val="PL"/>
      </w:pPr>
      <w:r w:rsidRPr="00BD6F46">
        <w:t xml:space="preserve">      type: object</w:t>
      </w:r>
    </w:p>
    <w:p w14:paraId="763B3EC5" w14:textId="77777777" w:rsidR="00C526EA" w:rsidRPr="00BD6F46" w:rsidRDefault="00C526EA" w:rsidP="00C526EA">
      <w:pPr>
        <w:pStyle w:val="PL"/>
      </w:pPr>
      <w:r w:rsidRPr="00BD6F46">
        <w:t xml:space="preserve">      properties:</w:t>
      </w:r>
    </w:p>
    <w:p w14:paraId="59E40B65" w14:textId="77777777" w:rsidR="00C526EA" w:rsidRPr="00BD6F46" w:rsidRDefault="00C526EA" w:rsidP="00C526EA">
      <w:pPr>
        <w:pStyle w:val="PL"/>
      </w:pPr>
      <w:r w:rsidRPr="00BD6F46">
        <w:t xml:space="preserve">        resultCode:</w:t>
      </w:r>
    </w:p>
    <w:p w14:paraId="1C95F70A" w14:textId="77777777" w:rsidR="00C526EA" w:rsidRPr="00BD6F46" w:rsidRDefault="00C526EA" w:rsidP="00C526EA">
      <w:pPr>
        <w:pStyle w:val="PL"/>
      </w:pPr>
      <w:r w:rsidRPr="00BD6F46">
        <w:t xml:space="preserve">          $ref: '#/components/schemas/ResultCode'</w:t>
      </w:r>
    </w:p>
    <w:p w14:paraId="4032E9D7" w14:textId="77777777" w:rsidR="00C526EA" w:rsidRPr="00BD6F46" w:rsidRDefault="00C526EA" w:rsidP="00C526EA">
      <w:pPr>
        <w:pStyle w:val="PL"/>
      </w:pPr>
      <w:r w:rsidRPr="00BD6F46">
        <w:t xml:space="preserve">        ratingGroup:</w:t>
      </w:r>
    </w:p>
    <w:p w14:paraId="7C41A136" w14:textId="77777777" w:rsidR="00FA55CD" w:rsidRPr="00BD6F46" w:rsidRDefault="00FA55CD" w:rsidP="00FA55CD">
      <w:pPr>
        <w:pStyle w:val="PL"/>
      </w:pPr>
      <w:r w:rsidRPr="00BD6F46">
        <w:t xml:space="preserve">          $ref: 'TS29571_CommonData.yaml#/components/schemas/</w:t>
      </w:r>
      <w:r>
        <w:t>RatingGroup</w:t>
      </w:r>
      <w:r w:rsidRPr="00BD6F46">
        <w:t>'</w:t>
      </w:r>
    </w:p>
    <w:p w14:paraId="7CD29916" w14:textId="77777777" w:rsidR="00C526EA" w:rsidRPr="00BD6F46" w:rsidRDefault="00C526EA" w:rsidP="00C526EA">
      <w:pPr>
        <w:pStyle w:val="PL"/>
      </w:pPr>
      <w:r w:rsidRPr="00BD6F46">
        <w:t xml:space="preserve">        grantedUnit:</w:t>
      </w:r>
    </w:p>
    <w:p w14:paraId="3647E697" w14:textId="77777777" w:rsidR="00C526EA" w:rsidRDefault="00C526EA" w:rsidP="00C526EA">
      <w:pPr>
        <w:pStyle w:val="PL"/>
      </w:pPr>
      <w:r w:rsidRPr="00BD6F46">
        <w:t xml:space="preserve">          $ref: '#/components/schemas/GrantedUnit'</w:t>
      </w:r>
    </w:p>
    <w:p w14:paraId="7F660399" w14:textId="77777777" w:rsidR="004D149D" w:rsidRPr="00BD6F46" w:rsidRDefault="004D149D" w:rsidP="004D149D">
      <w:pPr>
        <w:pStyle w:val="PL"/>
      </w:pPr>
      <w:r w:rsidRPr="00BD6F46">
        <w:t xml:space="preserve">        </w:t>
      </w:r>
      <w:r>
        <w:t>allocated</w:t>
      </w:r>
      <w:r w:rsidRPr="00BD6F46">
        <w:t>Unit:</w:t>
      </w:r>
    </w:p>
    <w:p w14:paraId="07A4EF22" w14:textId="77777777" w:rsidR="004D149D" w:rsidRPr="00BD6F46" w:rsidRDefault="004D149D" w:rsidP="00C526EA">
      <w:pPr>
        <w:pStyle w:val="PL"/>
      </w:pPr>
      <w:r w:rsidRPr="00BD6F46">
        <w:t xml:space="preserve">          $ref: '#/components/schemas/</w:t>
      </w:r>
      <w:r>
        <w:t>Allocated</w:t>
      </w:r>
      <w:r w:rsidRPr="00BD6F46">
        <w:t>Unit'</w:t>
      </w:r>
    </w:p>
    <w:p w14:paraId="5D76AA37" w14:textId="77777777" w:rsidR="00C526EA" w:rsidRPr="00BD6F46" w:rsidRDefault="00C526EA" w:rsidP="00C526EA">
      <w:pPr>
        <w:pStyle w:val="PL"/>
      </w:pPr>
      <w:r w:rsidRPr="00BD6F46">
        <w:t xml:space="preserve">        triggers:</w:t>
      </w:r>
    </w:p>
    <w:p w14:paraId="2C6CE908" w14:textId="77777777" w:rsidR="00C526EA" w:rsidRPr="00BD6F46" w:rsidRDefault="00C526EA" w:rsidP="00C526EA">
      <w:pPr>
        <w:pStyle w:val="PL"/>
      </w:pPr>
      <w:r w:rsidRPr="00BD6F46">
        <w:t xml:space="preserve">          type: array</w:t>
      </w:r>
    </w:p>
    <w:p w14:paraId="6934A4B5" w14:textId="77777777" w:rsidR="00C526EA" w:rsidRPr="00BD6F46" w:rsidRDefault="00C526EA" w:rsidP="00C526EA">
      <w:pPr>
        <w:pStyle w:val="PL"/>
      </w:pPr>
      <w:r w:rsidRPr="00BD6F46">
        <w:t xml:space="preserve">          items:</w:t>
      </w:r>
    </w:p>
    <w:p w14:paraId="239F9490" w14:textId="77777777" w:rsidR="00C526EA" w:rsidRPr="00BD6F46" w:rsidRDefault="00C526EA" w:rsidP="00C526EA">
      <w:pPr>
        <w:pStyle w:val="PL"/>
      </w:pPr>
      <w:r w:rsidRPr="00BD6F46">
        <w:t xml:space="preserve">            $ref: '#/components/schemas/Trigger'</w:t>
      </w:r>
    </w:p>
    <w:p w14:paraId="3C1325DD" w14:textId="77777777" w:rsidR="00C526EA" w:rsidRPr="00BD6F46" w:rsidRDefault="00C526EA" w:rsidP="00C526EA">
      <w:pPr>
        <w:pStyle w:val="PL"/>
      </w:pPr>
      <w:r w:rsidRPr="00BD6F46">
        <w:t xml:space="preserve">          minItems: 0</w:t>
      </w:r>
    </w:p>
    <w:p w14:paraId="45A0690D" w14:textId="77777777" w:rsidR="00C526EA" w:rsidRPr="00BD6F46" w:rsidRDefault="00C526EA" w:rsidP="00C526EA">
      <w:pPr>
        <w:pStyle w:val="PL"/>
      </w:pPr>
      <w:r w:rsidRPr="00BD6F46">
        <w:t xml:space="preserve">        validityTime:</w:t>
      </w:r>
    </w:p>
    <w:p w14:paraId="35EAE26D" w14:textId="77777777" w:rsidR="00C526EA" w:rsidRPr="00BD6F46" w:rsidRDefault="00C526EA" w:rsidP="00C526EA">
      <w:pPr>
        <w:pStyle w:val="PL"/>
      </w:pPr>
      <w:r w:rsidRPr="00BD6F46">
        <w:t xml:space="preserve">          $ref: 'TS29571_CommonData.yaml#/components/schemas/</w:t>
      </w:r>
      <w:r w:rsidR="008F1D6D" w:rsidRPr="009674B5">
        <w:t>DurationSec</w:t>
      </w:r>
      <w:r w:rsidRPr="00BD6F46">
        <w:t>'</w:t>
      </w:r>
    </w:p>
    <w:p w14:paraId="0EFD4D1D" w14:textId="77777777" w:rsidR="00C526EA" w:rsidRPr="00BD6F46" w:rsidRDefault="00C526EA" w:rsidP="00C526EA">
      <w:pPr>
        <w:pStyle w:val="PL"/>
      </w:pPr>
      <w:r w:rsidRPr="00BD6F46">
        <w:t xml:space="preserve">        quotaHoldingTime:</w:t>
      </w:r>
    </w:p>
    <w:p w14:paraId="2683F906" w14:textId="77777777" w:rsidR="00C526EA" w:rsidRPr="00BD6F46" w:rsidRDefault="00C526EA" w:rsidP="00C526EA">
      <w:pPr>
        <w:pStyle w:val="PL"/>
      </w:pPr>
      <w:r w:rsidRPr="00BD6F46">
        <w:t xml:space="preserve">          $ref: 'TS29571_CommonData.yaml#/components/schemas/DurationSec'</w:t>
      </w:r>
    </w:p>
    <w:p w14:paraId="2FF52A75" w14:textId="77777777" w:rsidR="00C526EA" w:rsidRPr="00BD6F46" w:rsidRDefault="00C526EA" w:rsidP="00C526EA">
      <w:pPr>
        <w:pStyle w:val="PL"/>
      </w:pPr>
      <w:r w:rsidRPr="00BD6F46">
        <w:t xml:space="preserve">        finalUnitIndication:</w:t>
      </w:r>
    </w:p>
    <w:p w14:paraId="6B6A84B9" w14:textId="77777777" w:rsidR="00C526EA" w:rsidRPr="00BD6F46" w:rsidRDefault="00C526EA" w:rsidP="00C526EA">
      <w:pPr>
        <w:pStyle w:val="PL"/>
      </w:pPr>
      <w:r w:rsidRPr="00BD6F46">
        <w:t xml:space="preserve">          $ref: '#/components/schemas/FinalUnitIndication'</w:t>
      </w:r>
    </w:p>
    <w:p w14:paraId="70728C37" w14:textId="77777777" w:rsidR="00C526EA" w:rsidRPr="00BD6F46" w:rsidRDefault="00C526EA" w:rsidP="00C526EA">
      <w:pPr>
        <w:pStyle w:val="PL"/>
      </w:pPr>
      <w:r w:rsidRPr="00BD6F46">
        <w:t xml:space="preserve">        timeQuotaThreshold:</w:t>
      </w:r>
    </w:p>
    <w:p w14:paraId="757A001B" w14:textId="77777777" w:rsidR="00C526EA" w:rsidRPr="00BD6F46" w:rsidRDefault="00C526EA" w:rsidP="00C526EA">
      <w:pPr>
        <w:pStyle w:val="PL"/>
      </w:pPr>
      <w:r w:rsidRPr="00BD6F46">
        <w:t xml:space="preserve">          type: integer</w:t>
      </w:r>
    </w:p>
    <w:p w14:paraId="6462FBD3" w14:textId="77777777" w:rsidR="00C526EA" w:rsidRPr="00BD6F46" w:rsidRDefault="00C526EA" w:rsidP="00C526EA">
      <w:pPr>
        <w:pStyle w:val="PL"/>
      </w:pPr>
      <w:r w:rsidRPr="00BD6F46">
        <w:t xml:space="preserve">        volumeQuotaThreshold:</w:t>
      </w:r>
    </w:p>
    <w:p w14:paraId="4463BCC5" w14:textId="77777777" w:rsidR="00C75241" w:rsidRPr="00BD6F46" w:rsidRDefault="00C75241" w:rsidP="00C75241">
      <w:pPr>
        <w:pStyle w:val="PL"/>
      </w:pPr>
      <w:r w:rsidRPr="00BD6F46">
        <w:t xml:space="preserve">          $ref: 'TS29571_CommonData.yaml#/components/schemas/Uint</w:t>
      </w:r>
      <w:r>
        <w:t>64</w:t>
      </w:r>
      <w:r w:rsidRPr="00BD6F46">
        <w:t>'</w:t>
      </w:r>
    </w:p>
    <w:p w14:paraId="414DB9B8" w14:textId="77777777" w:rsidR="00C526EA" w:rsidRPr="00BD6F46" w:rsidRDefault="00C526EA" w:rsidP="00C526EA">
      <w:pPr>
        <w:pStyle w:val="PL"/>
      </w:pPr>
      <w:r w:rsidRPr="00BD6F46">
        <w:t xml:space="preserve">        unitQuotaThreshold:</w:t>
      </w:r>
    </w:p>
    <w:p w14:paraId="5DDA8DC0" w14:textId="77777777" w:rsidR="00C526EA" w:rsidRPr="00BD6F46" w:rsidRDefault="00C526EA" w:rsidP="00C526EA">
      <w:pPr>
        <w:pStyle w:val="PL"/>
      </w:pPr>
      <w:r w:rsidRPr="00BD6F46">
        <w:lastRenderedPageBreak/>
        <w:t xml:space="preserve">          type: integer</w:t>
      </w:r>
    </w:p>
    <w:p w14:paraId="247CEAA6" w14:textId="77777777" w:rsidR="00C526EA" w:rsidRPr="00BD6F46" w:rsidRDefault="00C526EA" w:rsidP="00C526EA">
      <w:pPr>
        <w:pStyle w:val="PL"/>
      </w:pPr>
      <w:r w:rsidRPr="00BD6F46">
        <w:t xml:space="preserve">        uPFID:</w:t>
      </w:r>
    </w:p>
    <w:p w14:paraId="6742AB5C" w14:textId="77777777" w:rsidR="00C526EA" w:rsidRPr="00BD6F46" w:rsidRDefault="00C526EA" w:rsidP="00C526EA">
      <w:pPr>
        <w:pStyle w:val="PL"/>
      </w:pPr>
      <w:r w:rsidRPr="00BD6F46">
        <w:t xml:space="preserve">          $ref: 'TS29571_CommonData.yaml#/components/schemas/NfInstanceId'</w:t>
      </w:r>
    </w:p>
    <w:p w14:paraId="03B4C616" w14:textId="77777777" w:rsidR="002531F7" w:rsidRDefault="002531F7" w:rsidP="002531F7">
      <w:pPr>
        <w:pStyle w:val="PL"/>
      </w:pPr>
      <w:r>
        <w:t xml:space="preserve">        announcementInformation:</w:t>
      </w:r>
    </w:p>
    <w:p w14:paraId="491FEF6A" w14:textId="77777777" w:rsidR="00925B81" w:rsidRDefault="002531F7" w:rsidP="00925B81">
      <w:pPr>
        <w:pStyle w:val="PL"/>
      </w:pPr>
      <w:r>
        <w:t xml:space="preserve">          $ref: '#/components/schemas/AnnouncementInformation'</w:t>
      </w:r>
    </w:p>
    <w:p w14:paraId="6930A2E7" w14:textId="77777777" w:rsidR="00925B81" w:rsidRDefault="00925B81" w:rsidP="00925B81">
      <w:pPr>
        <w:pStyle w:val="PL"/>
      </w:pPr>
      <w:r>
        <w:t xml:space="preserve">        mBUPFID:</w:t>
      </w:r>
    </w:p>
    <w:p w14:paraId="09E65941" w14:textId="77777777" w:rsidR="002531F7" w:rsidRDefault="00925B81" w:rsidP="00925B81">
      <w:pPr>
        <w:pStyle w:val="PL"/>
      </w:pPr>
      <w:r>
        <w:t xml:space="preserve">          $ref: 'TS29571_CommonData.yaml#/components/schemas/NfInstanceId'</w:t>
      </w:r>
    </w:p>
    <w:p w14:paraId="64FAC437" w14:textId="77777777" w:rsidR="00C526EA" w:rsidRPr="00BD6F46" w:rsidRDefault="00C526EA" w:rsidP="002531F7">
      <w:pPr>
        <w:pStyle w:val="PL"/>
      </w:pPr>
      <w:r w:rsidRPr="00BD6F46">
        <w:t xml:space="preserve">      required:</w:t>
      </w:r>
    </w:p>
    <w:p w14:paraId="03465544" w14:textId="77777777" w:rsidR="00C526EA" w:rsidRPr="00BD6F46" w:rsidRDefault="00C526EA" w:rsidP="00C526EA">
      <w:pPr>
        <w:pStyle w:val="PL"/>
      </w:pPr>
      <w:r w:rsidRPr="00BD6F46">
        <w:t xml:space="preserve">        - ratingGroup</w:t>
      </w:r>
    </w:p>
    <w:p w14:paraId="3C41B8AB" w14:textId="77777777" w:rsidR="00C526EA" w:rsidRPr="00BD6F46" w:rsidRDefault="00C526EA" w:rsidP="00C526EA">
      <w:pPr>
        <w:pStyle w:val="PL"/>
      </w:pPr>
      <w:r w:rsidRPr="00BD6F46">
        <w:t xml:space="preserve">    RequestedUnit:</w:t>
      </w:r>
    </w:p>
    <w:p w14:paraId="40563CFC" w14:textId="77777777" w:rsidR="00C526EA" w:rsidRPr="00BD6F46" w:rsidRDefault="00C526EA" w:rsidP="00C526EA">
      <w:pPr>
        <w:pStyle w:val="PL"/>
      </w:pPr>
      <w:r w:rsidRPr="00BD6F46">
        <w:t xml:space="preserve">      type: object</w:t>
      </w:r>
    </w:p>
    <w:p w14:paraId="476E5741" w14:textId="77777777" w:rsidR="00C526EA" w:rsidRPr="00BD6F46" w:rsidRDefault="00C526EA" w:rsidP="00C526EA">
      <w:pPr>
        <w:pStyle w:val="PL"/>
      </w:pPr>
      <w:r w:rsidRPr="00BD6F46">
        <w:t xml:space="preserve">      properties:</w:t>
      </w:r>
    </w:p>
    <w:p w14:paraId="6F162BEE" w14:textId="77777777" w:rsidR="00C526EA" w:rsidRPr="00BD6F46" w:rsidRDefault="00C526EA" w:rsidP="00C526EA">
      <w:pPr>
        <w:pStyle w:val="PL"/>
      </w:pPr>
      <w:r w:rsidRPr="00BD6F46">
        <w:t xml:space="preserve">        time:</w:t>
      </w:r>
    </w:p>
    <w:p w14:paraId="40A04910" w14:textId="77777777" w:rsidR="00C526EA" w:rsidRPr="00BD6F46" w:rsidRDefault="00C526EA" w:rsidP="00C526EA">
      <w:pPr>
        <w:pStyle w:val="PL"/>
      </w:pPr>
      <w:r w:rsidRPr="00BD6F46">
        <w:t xml:space="preserve">          $ref: 'TS29571_CommonData.yaml#/components/schemas/Uint32'</w:t>
      </w:r>
    </w:p>
    <w:p w14:paraId="601FD18A" w14:textId="77777777" w:rsidR="00C526EA" w:rsidRPr="00BD6F46" w:rsidRDefault="00C526EA" w:rsidP="00C526EA">
      <w:pPr>
        <w:pStyle w:val="PL"/>
      </w:pPr>
      <w:r w:rsidRPr="00BD6F46">
        <w:t xml:space="preserve">        totalVolume:</w:t>
      </w:r>
    </w:p>
    <w:p w14:paraId="3FB67619" w14:textId="77777777" w:rsidR="00C526EA" w:rsidRPr="00BD6F46" w:rsidRDefault="00C526EA" w:rsidP="00C526EA">
      <w:pPr>
        <w:pStyle w:val="PL"/>
      </w:pPr>
      <w:r w:rsidRPr="00BD6F46">
        <w:t xml:space="preserve">          $ref: 'TS29571_CommonData.yaml#/components/schemas/Uint64'</w:t>
      </w:r>
    </w:p>
    <w:p w14:paraId="55DD6430" w14:textId="77777777" w:rsidR="00C526EA" w:rsidRPr="00BD6F46" w:rsidRDefault="00C526EA" w:rsidP="00C526EA">
      <w:pPr>
        <w:pStyle w:val="PL"/>
      </w:pPr>
      <w:r w:rsidRPr="00BD6F46">
        <w:t xml:space="preserve">        uplinkVolume:</w:t>
      </w:r>
    </w:p>
    <w:p w14:paraId="29596DBD" w14:textId="77777777" w:rsidR="00C526EA" w:rsidRPr="00BD6F46" w:rsidRDefault="00C526EA" w:rsidP="00C526EA">
      <w:pPr>
        <w:pStyle w:val="PL"/>
      </w:pPr>
      <w:r w:rsidRPr="00BD6F46">
        <w:t xml:space="preserve">          $ref: 'TS29571_CommonData.yaml#/components/schemas/Uint64'</w:t>
      </w:r>
    </w:p>
    <w:p w14:paraId="66D3BF81" w14:textId="77777777" w:rsidR="00C526EA" w:rsidRPr="00BD6F46" w:rsidRDefault="00C526EA" w:rsidP="00C526EA">
      <w:pPr>
        <w:pStyle w:val="PL"/>
      </w:pPr>
      <w:r w:rsidRPr="00BD6F46">
        <w:t xml:space="preserve">        downlinkVolume:</w:t>
      </w:r>
    </w:p>
    <w:p w14:paraId="64669B84" w14:textId="77777777" w:rsidR="00C526EA" w:rsidRPr="00BD6F46" w:rsidRDefault="00C526EA" w:rsidP="00C526EA">
      <w:pPr>
        <w:pStyle w:val="PL"/>
      </w:pPr>
      <w:r w:rsidRPr="00BD6F46">
        <w:t xml:space="preserve">          $ref: 'TS29571_CommonData.yaml#/components/schemas/Uint64'</w:t>
      </w:r>
    </w:p>
    <w:p w14:paraId="4F69071F" w14:textId="77777777" w:rsidR="00C526EA" w:rsidRPr="00BD6F46" w:rsidRDefault="00C526EA" w:rsidP="00C526EA">
      <w:pPr>
        <w:pStyle w:val="PL"/>
      </w:pPr>
      <w:r w:rsidRPr="00BD6F46">
        <w:t xml:space="preserve">        serviceSpecificUnits:</w:t>
      </w:r>
    </w:p>
    <w:p w14:paraId="0B4306E2" w14:textId="77777777" w:rsidR="00C526EA" w:rsidRPr="00BD6F46" w:rsidRDefault="00C526EA" w:rsidP="00C526EA">
      <w:pPr>
        <w:pStyle w:val="PL"/>
      </w:pPr>
      <w:r w:rsidRPr="00BD6F46">
        <w:t xml:space="preserve">          $ref: 'TS29571_CommonData.yaml#/components/schemas/Uint64'</w:t>
      </w:r>
    </w:p>
    <w:p w14:paraId="256BBEAE" w14:textId="77777777" w:rsidR="00C526EA" w:rsidRPr="00BD6F46" w:rsidRDefault="00C526EA" w:rsidP="00C526EA">
      <w:pPr>
        <w:pStyle w:val="PL"/>
      </w:pPr>
      <w:r w:rsidRPr="00BD6F46">
        <w:t xml:space="preserve">    UsedUnitContainer:</w:t>
      </w:r>
    </w:p>
    <w:p w14:paraId="317EE3FE" w14:textId="77777777" w:rsidR="00C526EA" w:rsidRPr="00BD6F46" w:rsidRDefault="00C526EA" w:rsidP="00C526EA">
      <w:pPr>
        <w:pStyle w:val="PL"/>
      </w:pPr>
      <w:r w:rsidRPr="00BD6F46">
        <w:t xml:space="preserve">      type: object</w:t>
      </w:r>
    </w:p>
    <w:p w14:paraId="6BFD4563" w14:textId="77777777" w:rsidR="00C526EA" w:rsidRPr="00BD6F46" w:rsidRDefault="00C526EA" w:rsidP="00C526EA">
      <w:pPr>
        <w:pStyle w:val="PL"/>
      </w:pPr>
      <w:r w:rsidRPr="00BD6F46">
        <w:t xml:space="preserve">      properties:</w:t>
      </w:r>
    </w:p>
    <w:p w14:paraId="6E5BD70E" w14:textId="77777777" w:rsidR="00C526EA" w:rsidRPr="00BD6F46" w:rsidRDefault="00C526EA" w:rsidP="00C526EA">
      <w:pPr>
        <w:pStyle w:val="PL"/>
      </w:pPr>
      <w:r w:rsidRPr="00BD6F46">
        <w:t xml:space="preserve">        serviceId:</w:t>
      </w:r>
    </w:p>
    <w:p w14:paraId="54562A19" w14:textId="77777777" w:rsidR="00FA55CD" w:rsidRPr="00BD6F46" w:rsidRDefault="00FA55CD" w:rsidP="00FA55CD">
      <w:pPr>
        <w:pStyle w:val="PL"/>
      </w:pPr>
      <w:r w:rsidRPr="00BD6F46">
        <w:t xml:space="preserve">          $ref: 'TS29571_CommonData.yaml#/components/schemas/</w:t>
      </w:r>
      <w:r>
        <w:t>ServiceId</w:t>
      </w:r>
      <w:r w:rsidRPr="00BD6F46">
        <w:t>'</w:t>
      </w:r>
    </w:p>
    <w:p w14:paraId="0899DE39" w14:textId="77777777" w:rsidR="00C526EA" w:rsidRPr="005D107F" w:rsidRDefault="00C526EA" w:rsidP="00C526EA">
      <w:pPr>
        <w:pStyle w:val="PL"/>
      </w:pPr>
      <w:r w:rsidRPr="00BD6F46">
        <w:t xml:space="preserve">        </w:t>
      </w:r>
      <w:r w:rsidRPr="005D107F">
        <w:t>quotaManagementIndicator:</w:t>
      </w:r>
    </w:p>
    <w:p w14:paraId="11EEDBB8" w14:textId="77777777" w:rsidR="00C526EA" w:rsidRPr="005D107F" w:rsidRDefault="00C526EA" w:rsidP="00C526EA">
      <w:pPr>
        <w:pStyle w:val="PL"/>
      </w:pPr>
      <w:r w:rsidRPr="005D107F">
        <w:t xml:space="preserve">          $ref: '#/components/schemas/QuotaManagementIndicator'</w:t>
      </w:r>
    </w:p>
    <w:p w14:paraId="136FDF5D" w14:textId="77777777" w:rsidR="00C526EA" w:rsidRPr="00BD6F46" w:rsidRDefault="00C526EA" w:rsidP="00C526EA">
      <w:pPr>
        <w:pStyle w:val="PL"/>
      </w:pPr>
      <w:r w:rsidRPr="005D107F">
        <w:t xml:space="preserve">        </w:t>
      </w:r>
      <w:r w:rsidRPr="00BD6F46">
        <w:t>triggers:</w:t>
      </w:r>
    </w:p>
    <w:p w14:paraId="45D8AB22" w14:textId="77777777" w:rsidR="00C526EA" w:rsidRPr="00BD6F46" w:rsidRDefault="00C526EA" w:rsidP="00C526EA">
      <w:pPr>
        <w:pStyle w:val="PL"/>
      </w:pPr>
      <w:r w:rsidRPr="00BD6F46">
        <w:t xml:space="preserve">          type: array</w:t>
      </w:r>
    </w:p>
    <w:p w14:paraId="242A019C" w14:textId="77777777" w:rsidR="00C526EA" w:rsidRPr="00BD6F46" w:rsidRDefault="00C526EA" w:rsidP="00C526EA">
      <w:pPr>
        <w:pStyle w:val="PL"/>
      </w:pPr>
      <w:r w:rsidRPr="00BD6F46">
        <w:t xml:space="preserve">          items:</w:t>
      </w:r>
    </w:p>
    <w:p w14:paraId="7A8C715F" w14:textId="77777777" w:rsidR="00C526EA" w:rsidRPr="00BD6F46" w:rsidRDefault="00C526EA" w:rsidP="00C526EA">
      <w:pPr>
        <w:pStyle w:val="PL"/>
      </w:pPr>
      <w:r w:rsidRPr="00BD6F46">
        <w:t xml:space="preserve">            $ref: '#/components/schemas/Trigger'</w:t>
      </w:r>
    </w:p>
    <w:p w14:paraId="78E63016" w14:textId="77777777" w:rsidR="00C526EA" w:rsidRPr="00BD6F46" w:rsidRDefault="00C526EA" w:rsidP="00C526EA">
      <w:pPr>
        <w:pStyle w:val="PL"/>
      </w:pPr>
      <w:r w:rsidRPr="00BD6F46">
        <w:t xml:space="preserve">          minItems: 0</w:t>
      </w:r>
    </w:p>
    <w:p w14:paraId="31CFAF75" w14:textId="77777777" w:rsidR="00C526EA" w:rsidRPr="00BD6F46" w:rsidRDefault="00C526EA" w:rsidP="00C526EA">
      <w:pPr>
        <w:pStyle w:val="PL"/>
      </w:pPr>
      <w:r w:rsidRPr="00BD6F46">
        <w:t xml:space="preserve">        triggerTimestamp:</w:t>
      </w:r>
    </w:p>
    <w:p w14:paraId="078AF1E6" w14:textId="77777777" w:rsidR="00C526EA" w:rsidRPr="00BD6F46" w:rsidRDefault="00C526EA" w:rsidP="00C526EA">
      <w:pPr>
        <w:pStyle w:val="PL"/>
      </w:pPr>
      <w:r w:rsidRPr="00BD6F46">
        <w:t xml:space="preserve">          $ref: 'TS29571_CommonData.yaml#/components/schemas/DateTime'</w:t>
      </w:r>
    </w:p>
    <w:p w14:paraId="786EC896" w14:textId="77777777" w:rsidR="00C526EA" w:rsidRPr="00BD6F46" w:rsidRDefault="00C526EA" w:rsidP="00C526EA">
      <w:pPr>
        <w:pStyle w:val="PL"/>
      </w:pPr>
      <w:r w:rsidRPr="00BD6F46">
        <w:t xml:space="preserve">        time:</w:t>
      </w:r>
    </w:p>
    <w:p w14:paraId="4D121FFF" w14:textId="77777777" w:rsidR="00C526EA" w:rsidRPr="00BD6F46" w:rsidRDefault="00C526EA" w:rsidP="00C526EA">
      <w:pPr>
        <w:pStyle w:val="PL"/>
      </w:pPr>
      <w:r w:rsidRPr="00BD6F46">
        <w:t xml:space="preserve">          $ref: 'TS29571_CommonData.yaml#/components/schemas/Uint32'</w:t>
      </w:r>
    </w:p>
    <w:p w14:paraId="4B625D11" w14:textId="77777777" w:rsidR="00C526EA" w:rsidRPr="00BD6F46" w:rsidRDefault="00C526EA" w:rsidP="00C526EA">
      <w:pPr>
        <w:pStyle w:val="PL"/>
      </w:pPr>
      <w:r w:rsidRPr="00BD6F46">
        <w:t xml:space="preserve">        totalVolume:</w:t>
      </w:r>
    </w:p>
    <w:p w14:paraId="17993071" w14:textId="77777777" w:rsidR="00C526EA" w:rsidRPr="00BD6F46" w:rsidRDefault="00C526EA" w:rsidP="00C526EA">
      <w:pPr>
        <w:pStyle w:val="PL"/>
      </w:pPr>
      <w:r w:rsidRPr="00BD6F46">
        <w:t xml:space="preserve">          $ref: 'TS29571_CommonData.yaml#/components/schemas/Uint64'</w:t>
      </w:r>
    </w:p>
    <w:p w14:paraId="6AE41BAA" w14:textId="77777777" w:rsidR="00C526EA" w:rsidRPr="00BD6F46" w:rsidRDefault="00C526EA" w:rsidP="00C526EA">
      <w:pPr>
        <w:pStyle w:val="PL"/>
      </w:pPr>
      <w:r w:rsidRPr="00BD6F46">
        <w:t xml:space="preserve">        uplinkVolume:</w:t>
      </w:r>
    </w:p>
    <w:p w14:paraId="4C0646F0" w14:textId="77777777" w:rsidR="00C526EA" w:rsidRPr="00BD6F46" w:rsidRDefault="00C526EA" w:rsidP="00C526EA">
      <w:pPr>
        <w:pStyle w:val="PL"/>
      </w:pPr>
      <w:r w:rsidRPr="00BD6F46">
        <w:t xml:space="preserve">          $ref: 'TS29571_CommonData.yaml#/components/schemas/Uint64'</w:t>
      </w:r>
    </w:p>
    <w:p w14:paraId="27DC3A88" w14:textId="77777777" w:rsidR="00C526EA" w:rsidRPr="00BD6F46" w:rsidRDefault="00C526EA" w:rsidP="00C526EA">
      <w:pPr>
        <w:pStyle w:val="PL"/>
      </w:pPr>
      <w:r w:rsidRPr="00BD6F46">
        <w:t xml:space="preserve">        downlinkVolume:</w:t>
      </w:r>
    </w:p>
    <w:p w14:paraId="46BE48F9" w14:textId="77777777" w:rsidR="00C526EA" w:rsidRPr="00BD6F46" w:rsidRDefault="00C526EA" w:rsidP="00C526EA">
      <w:pPr>
        <w:pStyle w:val="PL"/>
      </w:pPr>
      <w:r w:rsidRPr="00BD6F46">
        <w:t xml:space="preserve">          $ref: 'TS29571_CommonData.yaml#/components/schemas/Uint64'</w:t>
      </w:r>
    </w:p>
    <w:p w14:paraId="0D0262EF" w14:textId="77777777" w:rsidR="00C526EA" w:rsidRPr="00BD6F46" w:rsidRDefault="00C526EA" w:rsidP="00C526EA">
      <w:pPr>
        <w:pStyle w:val="PL"/>
      </w:pPr>
      <w:r w:rsidRPr="00BD6F46">
        <w:t xml:space="preserve">        serviceSpecificUnits:</w:t>
      </w:r>
    </w:p>
    <w:p w14:paraId="2F9A2292" w14:textId="77777777" w:rsidR="00C526EA" w:rsidRPr="00BD6F46" w:rsidRDefault="00C526EA" w:rsidP="00C526EA">
      <w:pPr>
        <w:pStyle w:val="PL"/>
      </w:pPr>
      <w:r w:rsidRPr="00BD6F46">
        <w:t xml:space="preserve">          $ref: 'TS29571_CommonData.yaml#/components/schemas/Uint64'</w:t>
      </w:r>
    </w:p>
    <w:p w14:paraId="472D1A46" w14:textId="77777777" w:rsidR="00C526EA" w:rsidRPr="00BD6F46" w:rsidRDefault="00C526EA" w:rsidP="00C526EA">
      <w:pPr>
        <w:pStyle w:val="PL"/>
      </w:pPr>
      <w:r w:rsidRPr="00BD6F46">
        <w:t xml:space="preserve">        eventTimeStamps:</w:t>
      </w:r>
    </w:p>
    <w:p w14:paraId="2855C41A" w14:textId="77777777" w:rsidR="00C526EA" w:rsidRPr="00BD6F46" w:rsidRDefault="00C526EA" w:rsidP="00C526EA">
      <w:pPr>
        <w:pStyle w:val="PL"/>
      </w:pPr>
      <w:r w:rsidRPr="00BD6F46">
        <w:t xml:space="preserve">          </w:t>
      </w:r>
    </w:p>
    <w:p w14:paraId="7D50D6A9" w14:textId="77777777" w:rsidR="00453242" w:rsidRDefault="00453242" w:rsidP="00453242">
      <w:pPr>
        <w:pStyle w:val="PL"/>
      </w:pPr>
      <w:r>
        <w:t xml:space="preserve">          type: array</w:t>
      </w:r>
    </w:p>
    <w:p w14:paraId="2147FA99" w14:textId="77777777" w:rsidR="00453242" w:rsidRDefault="00453242" w:rsidP="00453242">
      <w:pPr>
        <w:pStyle w:val="PL"/>
      </w:pPr>
      <w:r>
        <w:t xml:space="preserve">          items:</w:t>
      </w:r>
    </w:p>
    <w:p w14:paraId="616573F5" w14:textId="77777777" w:rsidR="00453242" w:rsidRDefault="00453242" w:rsidP="00453242">
      <w:pPr>
        <w:pStyle w:val="PL"/>
      </w:pPr>
      <w:r>
        <w:t xml:space="preserve">            $ref: 'TS29571_CommonData.yaml#/components/schemas/DateTime'</w:t>
      </w:r>
    </w:p>
    <w:p w14:paraId="0C1E5693" w14:textId="77777777" w:rsidR="00453242" w:rsidRDefault="00453242" w:rsidP="00453242">
      <w:pPr>
        <w:pStyle w:val="PL"/>
      </w:pPr>
      <w:r>
        <w:t xml:space="preserve">          minItems: 0</w:t>
      </w:r>
    </w:p>
    <w:p w14:paraId="02EBED58" w14:textId="77777777" w:rsidR="00C526EA" w:rsidRPr="00BD6F46" w:rsidRDefault="00C526EA" w:rsidP="00453242">
      <w:pPr>
        <w:pStyle w:val="PL"/>
      </w:pPr>
      <w:r w:rsidRPr="00BD6F46">
        <w:t xml:space="preserve">        localSequenceNumber:</w:t>
      </w:r>
    </w:p>
    <w:p w14:paraId="2FFCF554" w14:textId="77777777" w:rsidR="00C526EA" w:rsidRPr="00BD6F46" w:rsidRDefault="00C526EA" w:rsidP="00C526EA">
      <w:pPr>
        <w:pStyle w:val="PL"/>
      </w:pPr>
      <w:r w:rsidRPr="00BD6F46">
        <w:t xml:space="preserve">          type: integer</w:t>
      </w:r>
    </w:p>
    <w:p w14:paraId="165C5F61" w14:textId="77777777" w:rsidR="00C526EA" w:rsidRPr="00BD6F46" w:rsidRDefault="00C526EA" w:rsidP="00C526EA">
      <w:pPr>
        <w:pStyle w:val="PL"/>
      </w:pPr>
      <w:r w:rsidRPr="00BD6F46">
        <w:t xml:space="preserve">        pDUContainerInformation:</w:t>
      </w:r>
    </w:p>
    <w:p w14:paraId="70C3B7C5" w14:textId="77777777" w:rsidR="000B5128" w:rsidRDefault="00C526EA" w:rsidP="000B5128">
      <w:pPr>
        <w:pStyle w:val="PL"/>
      </w:pPr>
      <w:r w:rsidRPr="00BD6F46">
        <w:t xml:space="preserve">          $ref: '#/components/schemas/PDUContainerInformation'</w:t>
      </w:r>
    </w:p>
    <w:p w14:paraId="1F6DEEDD" w14:textId="77777777" w:rsidR="000B5128" w:rsidRPr="00BD6F46" w:rsidRDefault="000B5128" w:rsidP="000B5128">
      <w:pPr>
        <w:pStyle w:val="PL"/>
      </w:pPr>
      <w:r w:rsidRPr="00BD6F46">
        <w:t xml:space="preserve">        </w:t>
      </w:r>
      <w:r>
        <w:t>n</w:t>
      </w:r>
      <w:r w:rsidRPr="00AD3544">
        <w:t>SPA</w:t>
      </w:r>
      <w:r w:rsidRPr="00BD6F46">
        <w:t>ContainerInformation:</w:t>
      </w:r>
    </w:p>
    <w:p w14:paraId="57715625" w14:textId="77777777" w:rsidR="00CD111C" w:rsidRDefault="000B5128" w:rsidP="00CD111C">
      <w:pPr>
        <w:pStyle w:val="PL"/>
      </w:pPr>
      <w:r w:rsidRPr="00BD6F46">
        <w:t xml:space="preserve">          $ref: '#/components/schemas/</w:t>
      </w:r>
      <w:r>
        <w:t>NSPA</w:t>
      </w:r>
      <w:r w:rsidRPr="00BD6F46">
        <w:t>ContainerInformation'</w:t>
      </w:r>
    </w:p>
    <w:p w14:paraId="3202BCAF" w14:textId="77777777" w:rsidR="00CD111C" w:rsidRDefault="00CD111C" w:rsidP="00CD111C">
      <w:pPr>
        <w:pStyle w:val="PL"/>
      </w:pPr>
      <w:r>
        <w:t xml:space="preserve">        pC5ContainerInformation:</w:t>
      </w:r>
    </w:p>
    <w:p w14:paraId="2E0D46FD" w14:textId="77777777" w:rsidR="00C526EA" w:rsidRDefault="00CD111C" w:rsidP="00CD111C">
      <w:pPr>
        <w:pStyle w:val="PL"/>
      </w:pPr>
      <w:r>
        <w:t xml:space="preserve">          $ref: '#/components/schemas/PC5ContainerInformation'</w:t>
      </w:r>
    </w:p>
    <w:p w14:paraId="4E692157" w14:textId="77777777" w:rsidR="00925B81" w:rsidRDefault="00925B81" w:rsidP="00925B81">
      <w:pPr>
        <w:pStyle w:val="PL"/>
      </w:pPr>
      <w:r>
        <w:t xml:space="preserve">        mBSContainerInformation:</w:t>
      </w:r>
    </w:p>
    <w:p w14:paraId="3230E0BF" w14:textId="77777777" w:rsidR="00925B81" w:rsidRPr="00BD6F46" w:rsidRDefault="00925B81" w:rsidP="00CD111C">
      <w:pPr>
        <w:pStyle w:val="PL"/>
      </w:pPr>
      <w:r>
        <w:t xml:space="preserve">          $ref: '#/components/schemas/MBSContainerInformation'</w:t>
      </w:r>
    </w:p>
    <w:p w14:paraId="182AC692" w14:textId="77777777" w:rsidR="00C526EA" w:rsidRPr="00BD6F46" w:rsidRDefault="00C526EA" w:rsidP="00C526EA">
      <w:pPr>
        <w:pStyle w:val="PL"/>
      </w:pPr>
      <w:r w:rsidRPr="00BD6F46">
        <w:t xml:space="preserve">      required:</w:t>
      </w:r>
    </w:p>
    <w:p w14:paraId="3C1097F2" w14:textId="77777777" w:rsidR="00C526EA" w:rsidRDefault="00C526EA" w:rsidP="00C526EA">
      <w:pPr>
        <w:pStyle w:val="PL"/>
      </w:pPr>
      <w:r w:rsidRPr="00BD6F46">
        <w:t xml:space="preserve">        - localSequenceNumber</w:t>
      </w:r>
    </w:p>
    <w:p w14:paraId="63A1EEA3" w14:textId="77777777" w:rsidR="00CD4A69" w:rsidRPr="00BD6F46" w:rsidRDefault="00CD4A69" w:rsidP="00CD4A69">
      <w:pPr>
        <w:pStyle w:val="PL"/>
      </w:pPr>
      <w:r w:rsidRPr="00BD6F46">
        <w:t xml:space="preserve">    </w:t>
      </w:r>
      <w:r>
        <w:t>Allocate</w:t>
      </w:r>
      <w:r w:rsidRPr="00BD6F46">
        <w:t>Unit:</w:t>
      </w:r>
    </w:p>
    <w:p w14:paraId="564CC73E" w14:textId="77777777" w:rsidR="00CD4A69" w:rsidRPr="00BD6F46" w:rsidRDefault="00CD4A69" w:rsidP="00CD4A69">
      <w:pPr>
        <w:pStyle w:val="PL"/>
      </w:pPr>
      <w:r w:rsidRPr="00BD6F46">
        <w:t xml:space="preserve">      type: object</w:t>
      </w:r>
    </w:p>
    <w:p w14:paraId="5A84822B" w14:textId="77777777" w:rsidR="00CD4A69" w:rsidRDefault="00CD4A69" w:rsidP="00CD4A69">
      <w:pPr>
        <w:pStyle w:val="PL"/>
      </w:pPr>
      <w:r w:rsidRPr="00BD6F46">
        <w:t xml:space="preserve">      properties:</w:t>
      </w:r>
    </w:p>
    <w:p w14:paraId="288293FF" w14:textId="77777777" w:rsidR="00CD4A69" w:rsidRPr="00A02BFE" w:rsidRDefault="00CD4A69" w:rsidP="00CD4A69">
      <w:pPr>
        <w:pStyle w:val="PL"/>
      </w:pPr>
      <w:r w:rsidRPr="00BD6F46">
        <w:t xml:space="preserve">        </w:t>
      </w:r>
      <w:r>
        <w:t>allocateUnit</w:t>
      </w:r>
      <w:r w:rsidRPr="00A02BFE">
        <w:t>Indicator:</w:t>
      </w:r>
    </w:p>
    <w:p w14:paraId="34747873" w14:textId="77777777" w:rsidR="00CD4A69" w:rsidRPr="00BD6F46" w:rsidRDefault="00CD4A69" w:rsidP="00CD4A69">
      <w:pPr>
        <w:pStyle w:val="PL"/>
      </w:pPr>
      <w:r w:rsidRPr="00A02BFE">
        <w:t xml:space="preserve">          $ref: '#/components/schemas/</w:t>
      </w:r>
      <w:r>
        <w:t>AllocateUnit</w:t>
      </w:r>
      <w:r w:rsidRPr="00A02BFE">
        <w:t>Indicator'</w:t>
      </w:r>
    </w:p>
    <w:p w14:paraId="733DB34F" w14:textId="77777777" w:rsidR="00CD4A69" w:rsidRPr="00BD6F46" w:rsidRDefault="00CD4A69" w:rsidP="00CD4A69">
      <w:pPr>
        <w:pStyle w:val="PL"/>
      </w:pPr>
      <w:r w:rsidRPr="00BD6F46">
        <w:t xml:space="preserve">        </w:t>
      </w:r>
      <w:r>
        <w:t>nSAC</w:t>
      </w:r>
      <w:r w:rsidRPr="00BD6F46">
        <w:t>ContainerInformation:</w:t>
      </w:r>
    </w:p>
    <w:p w14:paraId="2114CE3E" w14:textId="77777777" w:rsidR="00CD4A69" w:rsidRDefault="00CD4A69" w:rsidP="00CD4A69">
      <w:pPr>
        <w:pStyle w:val="PL"/>
      </w:pPr>
      <w:r w:rsidRPr="00BD6F46">
        <w:t xml:space="preserve">          $ref: '#/components/schemas/</w:t>
      </w:r>
      <w:r>
        <w:t>NSAC</w:t>
      </w:r>
      <w:r w:rsidRPr="00BD6F46">
        <w:t>ContainerInformation'</w:t>
      </w:r>
    </w:p>
    <w:p w14:paraId="3638F3C5" w14:textId="77777777" w:rsidR="00CD4A69" w:rsidRPr="00BD6F46" w:rsidRDefault="00CD4A69" w:rsidP="00CD4A69">
      <w:pPr>
        <w:pStyle w:val="PL"/>
      </w:pPr>
      <w:r w:rsidRPr="00BD6F46">
        <w:t xml:space="preserve">    </w:t>
      </w:r>
      <w:r>
        <w:t>Allocated</w:t>
      </w:r>
      <w:r w:rsidRPr="00BD6F46">
        <w:t>Unit:</w:t>
      </w:r>
    </w:p>
    <w:p w14:paraId="41EC9ED6" w14:textId="77777777" w:rsidR="00CD4A69" w:rsidRPr="00BD6F46" w:rsidRDefault="00CD4A69" w:rsidP="00CD4A69">
      <w:pPr>
        <w:pStyle w:val="PL"/>
      </w:pPr>
      <w:r w:rsidRPr="00BD6F46">
        <w:t xml:space="preserve">      type: object</w:t>
      </w:r>
    </w:p>
    <w:p w14:paraId="2D966284" w14:textId="77777777" w:rsidR="00CD4A69" w:rsidRPr="00BD6F46" w:rsidRDefault="00CD4A69" w:rsidP="00CD4A69">
      <w:pPr>
        <w:pStyle w:val="PL"/>
      </w:pPr>
      <w:r w:rsidRPr="00BD6F46">
        <w:t xml:space="preserve">      properties:</w:t>
      </w:r>
    </w:p>
    <w:p w14:paraId="7D4E3592" w14:textId="77777777" w:rsidR="00CD4A69" w:rsidRPr="005D107F" w:rsidRDefault="00CD4A69" w:rsidP="00CD4A69">
      <w:pPr>
        <w:pStyle w:val="PL"/>
      </w:pPr>
      <w:r w:rsidRPr="00BD6F46">
        <w:t xml:space="preserve">        </w:t>
      </w:r>
      <w:r w:rsidRPr="005D107F">
        <w:t>quotaManagementIndicator:</w:t>
      </w:r>
    </w:p>
    <w:p w14:paraId="3C6A1727" w14:textId="77777777" w:rsidR="00CD4A69" w:rsidRPr="005D107F" w:rsidRDefault="00CD4A69" w:rsidP="00CD4A69">
      <w:pPr>
        <w:pStyle w:val="PL"/>
      </w:pPr>
      <w:r w:rsidRPr="005D107F">
        <w:t xml:space="preserve">          $ref: '#/components/schemas/QuotaManagementIndicator'</w:t>
      </w:r>
    </w:p>
    <w:p w14:paraId="4D070969" w14:textId="77777777" w:rsidR="00CD4A69" w:rsidRPr="00BD6F46" w:rsidRDefault="00CD4A69" w:rsidP="00CD4A69">
      <w:pPr>
        <w:pStyle w:val="PL"/>
      </w:pPr>
      <w:r w:rsidRPr="005D107F">
        <w:t xml:space="preserve">        </w:t>
      </w:r>
      <w:r w:rsidRPr="00BD6F46">
        <w:t>triggers:</w:t>
      </w:r>
    </w:p>
    <w:p w14:paraId="2200DD9C" w14:textId="77777777" w:rsidR="00CD4A69" w:rsidRPr="00BD6F46" w:rsidRDefault="00CD4A69" w:rsidP="00CD4A69">
      <w:pPr>
        <w:pStyle w:val="PL"/>
      </w:pPr>
      <w:r w:rsidRPr="00BD6F46">
        <w:t xml:space="preserve">          type: array</w:t>
      </w:r>
    </w:p>
    <w:p w14:paraId="164262B2" w14:textId="77777777" w:rsidR="00CD4A69" w:rsidRPr="00BD6F46" w:rsidRDefault="00CD4A69" w:rsidP="00CD4A69">
      <w:pPr>
        <w:pStyle w:val="PL"/>
      </w:pPr>
      <w:r w:rsidRPr="00BD6F46">
        <w:lastRenderedPageBreak/>
        <w:t xml:space="preserve">          items:</w:t>
      </w:r>
    </w:p>
    <w:p w14:paraId="0BD102E9" w14:textId="77777777" w:rsidR="00CD4A69" w:rsidRPr="00BD6F46" w:rsidRDefault="00CD4A69" w:rsidP="00CD4A69">
      <w:pPr>
        <w:pStyle w:val="PL"/>
      </w:pPr>
      <w:r w:rsidRPr="00BD6F46">
        <w:t xml:space="preserve">            $ref: '#/components/schemas/Trigger'</w:t>
      </w:r>
    </w:p>
    <w:p w14:paraId="6C69599E" w14:textId="77777777" w:rsidR="00CD4A69" w:rsidRPr="00BD6F46" w:rsidRDefault="00CD4A69" w:rsidP="00CD4A69">
      <w:pPr>
        <w:pStyle w:val="PL"/>
      </w:pPr>
      <w:r w:rsidRPr="00BD6F46">
        <w:t xml:space="preserve">          minItems: 0</w:t>
      </w:r>
    </w:p>
    <w:p w14:paraId="209FEC59" w14:textId="77777777" w:rsidR="00CD4A69" w:rsidRPr="00BD6F46" w:rsidRDefault="00CD4A69" w:rsidP="00CD4A69">
      <w:pPr>
        <w:pStyle w:val="PL"/>
      </w:pPr>
      <w:r w:rsidRPr="00BD6F46">
        <w:t xml:space="preserve">        triggerTimestamp:</w:t>
      </w:r>
    </w:p>
    <w:p w14:paraId="323AE62E" w14:textId="77777777" w:rsidR="00CD4A69" w:rsidRPr="00BD6F46" w:rsidRDefault="00CD4A69" w:rsidP="00CD4A69">
      <w:pPr>
        <w:pStyle w:val="PL"/>
      </w:pPr>
      <w:r w:rsidRPr="00BD6F46">
        <w:t xml:space="preserve">          $ref: 'TS29571_CommonData.yaml#/components/schemas/DateTime'</w:t>
      </w:r>
    </w:p>
    <w:p w14:paraId="189D3001" w14:textId="77777777" w:rsidR="00CD4A69" w:rsidRPr="00BD6F46" w:rsidRDefault="00CD4A69" w:rsidP="00CD4A69">
      <w:pPr>
        <w:pStyle w:val="PL"/>
      </w:pPr>
      <w:r w:rsidRPr="00BD6F46">
        <w:t xml:space="preserve">        localSequenceNumber:</w:t>
      </w:r>
    </w:p>
    <w:p w14:paraId="6147602A" w14:textId="77777777" w:rsidR="00CD4A69" w:rsidRPr="00BD6F46" w:rsidRDefault="00CD4A69" w:rsidP="00CD4A69">
      <w:pPr>
        <w:pStyle w:val="PL"/>
      </w:pPr>
      <w:r w:rsidRPr="00BD6F46">
        <w:t xml:space="preserve">          type: integer</w:t>
      </w:r>
    </w:p>
    <w:p w14:paraId="0A41283E" w14:textId="77777777" w:rsidR="00CD4A69" w:rsidRPr="00BD6F46" w:rsidRDefault="00CD4A69" w:rsidP="00CD4A69">
      <w:pPr>
        <w:pStyle w:val="PL"/>
      </w:pPr>
      <w:r w:rsidRPr="00BD6F46">
        <w:t xml:space="preserve">        </w:t>
      </w:r>
      <w:r>
        <w:t>nSAC</w:t>
      </w:r>
      <w:r w:rsidRPr="00BD6F46">
        <w:t>ContainerInformation:</w:t>
      </w:r>
    </w:p>
    <w:p w14:paraId="00B1851B" w14:textId="77777777" w:rsidR="00CD4A69" w:rsidRDefault="00CD4A69" w:rsidP="00CD4A69">
      <w:pPr>
        <w:pStyle w:val="PL"/>
      </w:pPr>
      <w:r w:rsidRPr="00BD6F46">
        <w:t xml:space="preserve">          $ref: '#/components/schemas/</w:t>
      </w:r>
      <w:r>
        <w:t>NSAC</w:t>
      </w:r>
      <w:r w:rsidRPr="00BD6F46">
        <w:t>ContainerInformation'</w:t>
      </w:r>
    </w:p>
    <w:p w14:paraId="354C013A" w14:textId="77777777" w:rsidR="00CD4A69" w:rsidRPr="00BD6F46" w:rsidRDefault="00CD4A69" w:rsidP="00CD4A69">
      <w:pPr>
        <w:pStyle w:val="PL"/>
      </w:pPr>
      <w:r w:rsidRPr="00BD6F46">
        <w:t xml:space="preserve">      required:</w:t>
      </w:r>
    </w:p>
    <w:p w14:paraId="3FD7CC30" w14:textId="77777777" w:rsidR="00CD4A69" w:rsidRPr="00BD6F46" w:rsidRDefault="00CD4A69" w:rsidP="00C526EA">
      <w:pPr>
        <w:pStyle w:val="PL"/>
      </w:pPr>
      <w:r w:rsidRPr="00BD6F46">
        <w:t xml:space="preserve">        - localSequenceNumber</w:t>
      </w:r>
    </w:p>
    <w:p w14:paraId="54C122AB" w14:textId="77777777" w:rsidR="00C526EA" w:rsidRPr="00BD6F46" w:rsidRDefault="00C526EA" w:rsidP="00C526EA">
      <w:pPr>
        <w:pStyle w:val="PL"/>
      </w:pPr>
      <w:r w:rsidRPr="00BD6F46">
        <w:t xml:space="preserve">    GrantedUnit:</w:t>
      </w:r>
    </w:p>
    <w:p w14:paraId="105BD862" w14:textId="77777777" w:rsidR="00C526EA" w:rsidRPr="00BD6F46" w:rsidRDefault="00C526EA" w:rsidP="00C526EA">
      <w:pPr>
        <w:pStyle w:val="PL"/>
      </w:pPr>
      <w:r w:rsidRPr="00BD6F46">
        <w:t xml:space="preserve">      type: object</w:t>
      </w:r>
    </w:p>
    <w:p w14:paraId="2E88EE69" w14:textId="77777777" w:rsidR="00C526EA" w:rsidRPr="00BD6F46" w:rsidRDefault="00C526EA" w:rsidP="00C526EA">
      <w:pPr>
        <w:pStyle w:val="PL"/>
      </w:pPr>
      <w:r w:rsidRPr="00BD6F46">
        <w:t xml:space="preserve">      properties:</w:t>
      </w:r>
    </w:p>
    <w:p w14:paraId="562EFE92" w14:textId="77777777" w:rsidR="00C526EA" w:rsidRPr="00BD6F46" w:rsidRDefault="00C526EA" w:rsidP="00C526EA">
      <w:pPr>
        <w:pStyle w:val="PL"/>
      </w:pPr>
      <w:r w:rsidRPr="00BD6F46">
        <w:t xml:space="preserve">        tariffTimeChange:</w:t>
      </w:r>
    </w:p>
    <w:p w14:paraId="63E90B5E" w14:textId="77777777" w:rsidR="00C526EA" w:rsidRPr="00BD6F46" w:rsidRDefault="00C526EA" w:rsidP="00C526EA">
      <w:pPr>
        <w:pStyle w:val="PL"/>
      </w:pPr>
      <w:r w:rsidRPr="00BD6F46">
        <w:t xml:space="preserve">          $ref: 'TS29571_CommonData.yaml#/components/schemas/DateTime'</w:t>
      </w:r>
    </w:p>
    <w:p w14:paraId="7E65F74D" w14:textId="77777777" w:rsidR="00C526EA" w:rsidRPr="00BD6F46" w:rsidRDefault="00C526EA" w:rsidP="00C526EA">
      <w:pPr>
        <w:pStyle w:val="PL"/>
      </w:pPr>
      <w:r w:rsidRPr="00BD6F46">
        <w:t xml:space="preserve">        time:</w:t>
      </w:r>
    </w:p>
    <w:p w14:paraId="28CD433B" w14:textId="77777777" w:rsidR="00C526EA" w:rsidRPr="00BD6F46" w:rsidRDefault="00C526EA" w:rsidP="00C526EA">
      <w:pPr>
        <w:pStyle w:val="PL"/>
      </w:pPr>
      <w:r w:rsidRPr="00BD6F46">
        <w:t xml:space="preserve">          $ref: 'TS29571_CommonData.yaml#/components/schemas/Uint32'</w:t>
      </w:r>
    </w:p>
    <w:p w14:paraId="6598E474" w14:textId="77777777" w:rsidR="00C526EA" w:rsidRPr="00BD6F46" w:rsidRDefault="00C526EA" w:rsidP="00C526EA">
      <w:pPr>
        <w:pStyle w:val="PL"/>
      </w:pPr>
      <w:r w:rsidRPr="00BD6F46">
        <w:t xml:space="preserve">        totalVolume:</w:t>
      </w:r>
    </w:p>
    <w:p w14:paraId="358134EC" w14:textId="77777777" w:rsidR="00C526EA" w:rsidRPr="00BD6F46" w:rsidRDefault="00C526EA" w:rsidP="00C526EA">
      <w:pPr>
        <w:pStyle w:val="PL"/>
      </w:pPr>
      <w:r w:rsidRPr="00BD6F46">
        <w:t xml:space="preserve">          $ref: 'TS29571_CommonData.yaml#/components/schemas/Uint64'</w:t>
      </w:r>
    </w:p>
    <w:p w14:paraId="38D80219" w14:textId="77777777" w:rsidR="00C526EA" w:rsidRPr="00BD6F46" w:rsidRDefault="00C526EA" w:rsidP="00C526EA">
      <w:pPr>
        <w:pStyle w:val="PL"/>
      </w:pPr>
      <w:r w:rsidRPr="00BD6F46">
        <w:t xml:space="preserve">        uplinkVolume:</w:t>
      </w:r>
    </w:p>
    <w:p w14:paraId="51D5540B" w14:textId="77777777" w:rsidR="00C526EA" w:rsidRPr="00BD6F46" w:rsidRDefault="00C526EA" w:rsidP="00C526EA">
      <w:pPr>
        <w:pStyle w:val="PL"/>
      </w:pPr>
      <w:r w:rsidRPr="00BD6F46">
        <w:t xml:space="preserve">          $ref: 'TS29571_CommonData.yaml#/components/schemas/Uint64'</w:t>
      </w:r>
    </w:p>
    <w:p w14:paraId="00061778" w14:textId="77777777" w:rsidR="00C526EA" w:rsidRPr="00BD6F46" w:rsidRDefault="00C526EA" w:rsidP="00C526EA">
      <w:pPr>
        <w:pStyle w:val="PL"/>
      </w:pPr>
      <w:r w:rsidRPr="00BD6F46">
        <w:t xml:space="preserve">        downlinkVolume:</w:t>
      </w:r>
    </w:p>
    <w:p w14:paraId="04BF1889" w14:textId="77777777" w:rsidR="00C526EA" w:rsidRPr="00BD6F46" w:rsidRDefault="00C526EA" w:rsidP="00C526EA">
      <w:pPr>
        <w:pStyle w:val="PL"/>
      </w:pPr>
      <w:r w:rsidRPr="00BD6F46">
        <w:t xml:space="preserve">          $ref: 'TS29571_CommonData.yaml#/components/schemas/Uint64'</w:t>
      </w:r>
    </w:p>
    <w:p w14:paraId="321CED41" w14:textId="77777777" w:rsidR="00C526EA" w:rsidRPr="00BD6F46" w:rsidRDefault="00C526EA" w:rsidP="00C526EA">
      <w:pPr>
        <w:pStyle w:val="PL"/>
      </w:pPr>
      <w:r w:rsidRPr="00BD6F46">
        <w:t xml:space="preserve">        serviceSpecificUnits:</w:t>
      </w:r>
    </w:p>
    <w:p w14:paraId="1AC6A190" w14:textId="77777777" w:rsidR="00C526EA" w:rsidRPr="00BD6F46" w:rsidRDefault="00C526EA" w:rsidP="00C526EA">
      <w:pPr>
        <w:pStyle w:val="PL"/>
      </w:pPr>
      <w:r w:rsidRPr="00BD6F46">
        <w:t xml:space="preserve">          $ref: 'TS29571_CommonData.yaml#/components/schemas/Uint64'</w:t>
      </w:r>
    </w:p>
    <w:p w14:paraId="5130D57F" w14:textId="77777777" w:rsidR="00C526EA" w:rsidRPr="00BD6F46" w:rsidRDefault="00C526EA" w:rsidP="00C526EA">
      <w:pPr>
        <w:pStyle w:val="PL"/>
      </w:pPr>
      <w:r w:rsidRPr="00BD6F46">
        <w:t xml:space="preserve">    FinalUnitIndication:</w:t>
      </w:r>
    </w:p>
    <w:p w14:paraId="597B4E37" w14:textId="77777777" w:rsidR="00C526EA" w:rsidRPr="00BD6F46" w:rsidRDefault="00C526EA" w:rsidP="00C526EA">
      <w:pPr>
        <w:pStyle w:val="PL"/>
      </w:pPr>
      <w:r w:rsidRPr="00BD6F46">
        <w:t xml:space="preserve">      type: object</w:t>
      </w:r>
    </w:p>
    <w:p w14:paraId="6A746F17" w14:textId="77777777" w:rsidR="00C526EA" w:rsidRPr="00BD6F46" w:rsidRDefault="00C526EA" w:rsidP="00C526EA">
      <w:pPr>
        <w:pStyle w:val="PL"/>
      </w:pPr>
      <w:r w:rsidRPr="00BD6F46">
        <w:t xml:space="preserve">      properties:</w:t>
      </w:r>
    </w:p>
    <w:p w14:paraId="0FD6C0C4" w14:textId="77777777" w:rsidR="00C526EA" w:rsidRPr="00BD6F46" w:rsidRDefault="00C526EA" w:rsidP="00C526EA">
      <w:pPr>
        <w:pStyle w:val="PL"/>
      </w:pPr>
      <w:r w:rsidRPr="00BD6F46">
        <w:t xml:space="preserve">        finalUnitAction:</w:t>
      </w:r>
    </w:p>
    <w:p w14:paraId="3CADD8E6" w14:textId="77777777" w:rsidR="00C526EA" w:rsidRPr="00BD6F46" w:rsidRDefault="00C526EA" w:rsidP="00C526EA">
      <w:pPr>
        <w:pStyle w:val="PL"/>
      </w:pPr>
      <w:r w:rsidRPr="00BD6F46">
        <w:t xml:space="preserve">          $ref: '#/components/schemas/FinalUnitAction'</w:t>
      </w:r>
    </w:p>
    <w:p w14:paraId="7466C425" w14:textId="77777777" w:rsidR="00C526EA" w:rsidRPr="00BD6F46" w:rsidRDefault="00C526EA" w:rsidP="00C526EA">
      <w:pPr>
        <w:pStyle w:val="PL"/>
      </w:pPr>
      <w:r w:rsidRPr="00BD6F46">
        <w:t xml:space="preserve">        restrictionFilterRule:</w:t>
      </w:r>
    </w:p>
    <w:p w14:paraId="257FC26B" w14:textId="77777777" w:rsidR="00C526EA" w:rsidRPr="00BD6F46" w:rsidRDefault="00C526EA" w:rsidP="00C526EA">
      <w:pPr>
        <w:pStyle w:val="PL"/>
      </w:pPr>
      <w:r w:rsidRPr="00BD6F46">
        <w:t xml:space="preserve">          $ref: '#/components/schemas/IPFilterRule'</w:t>
      </w:r>
    </w:p>
    <w:p w14:paraId="315249D4" w14:textId="77777777" w:rsidR="009C4503" w:rsidRDefault="009C4503" w:rsidP="009C4503">
      <w:pPr>
        <w:pStyle w:val="PL"/>
      </w:pPr>
      <w:r>
        <w:t xml:space="preserve">        restrictionFilterRuleList:</w:t>
      </w:r>
    </w:p>
    <w:p w14:paraId="3CE72461" w14:textId="77777777" w:rsidR="009C4503" w:rsidRDefault="009C4503" w:rsidP="009C4503">
      <w:pPr>
        <w:pStyle w:val="PL"/>
      </w:pPr>
      <w:r>
        <w:t xml:space="preserve">          type: array</w:t>
      </w:r>
    </w:p>
    <w:p w14:paraId="0A6B7954" w14:textId="77777777" w:rsidR="009C4503" w:rsidRDefault="009C4503" w:rsidP="009C4503">
      <w:pPr>
        <w:pStyle w:val="PL"/>
      </w:pPr>
      <w:r>
        <w:t xml:space="preserve">          items:</w:t>
      </w:r>
    </w:p>
    <w:p w14:paraId="581A480E" w14:textId="77777777" w:rsidR="009C4503" w:rsidRDefault="009C4503" w:rsidP="009C4503">
      <w:pPr>
        <w:pStyle w:val="PL"/>
      </w:pPr>
      <w:r>
        <w:t xml:space="preserve">            $ref: '#/components/schemas/IPFilterRule'</w:t>
      </w:r>
    </w:p>
    <w:p w14:paraId="034B384D" w14:textId="77777777" w:rsidR="009C4503" w:rsidRDefault="009C4503" w:rsidP="009C4503">
      <w:pPr>
        <w:pStyle w:val="PL"/>
      </w:pPr>
      <w:r>
        <w:t xml:space="preserve">          minItems: 1</w:t>
      </w:r>
    </w:p>
    <w:p w14:paraId="77BB9512" w14:textId="77777777" w:rsidR="00C526EA" w:rsidRPr="00BD6F46" w:rsidRDefault="00C526EA" w:rsidP="009C4503">
      <w:pPr>
        <w:pStyle w:val="PL"/>
      </w:pPr>
      <w:r w:rsidRPr="00BD6F46">
        <w:t xml:space="preserve">        filterId:</w:t>
      </w:r>
    </w:p>
    <w:p w14:paraId="7252CF18" w14:textId="77777777" w:rsidR="00C526EA" w:rsidRPr="00BD6F46" w:rsidRDefault="00C526EA" w:rsidP="00C526EA">
      <w:pPr>
        <w:pStyle w:val="PL"/>
      </w:pPr>
      <w:r w:rsidRPr="00BD6F46">
        <w:t xml:space="preserve">          type: string</w:t>
      </w:r>
    </w:p>
    <w:p w14:paraId="6DDFD0B7" w14:textId="77777777" w:rsidR="009C4503" w:rsidRDefault="009C4503" w:rsidP="009C4503">
      <w:pPr>
        <w:pStyle w:val="PL"/>
      </w:pPr>
      <w:r>
        <w:t xml:space="preserve">        filterIdList:</w:t>
      </w:r>
    </w:p>
    <w:p w14:paraId="3E56E634" w14:textId="77777777" w:rsidR="009C4503" w:rsidRDefault="009C4503" w:rsidP="009C4503">
      <w:pPr>
        <w:pStyle w:val="PL"/>
      </w:pPr>
      <w:r>
        <w:t xml:space="preserve">          type: array</w:t>
      </w:r>
    </w:p>
    <w:p w14:paraId="26CA3E1F" w14:textId="77777777" w:rsidR="009C4503" w:rsidRDefault="009C4503" w:rsidP="009C4503">
      <w:pPr>
        <w:pStyle w:val="PL"/>
      </w:pPr>
      <w:r>
        <w:t xml:space="preserve">          items:</w:t>
      </w:r>
    </w:p>
    <w:p w14:paraId="37BDEDF3" w14:textId="77777777" w:rsidR="009C4503" w:rsidRDefault="009C4503" w:rsidP="009C4503">
      <w:pPr>
        <w:pStyle w:val="PL"/>
      </w:pPr>
      <w:r>
        <w:t xml:space="preserve">            type: string</w:t>
      </w:r>
    </w:p>
    <w:p w14:paraId="0C5E5015" w14:textId="77777777" w:rsidR="009C4503" w:rsidRDefault="009C4503" w:rsidP="009C4503">
      <w:pPr>
        <w:pStyle w:val="PL"/>
      </w:pPr>
      <w:r>
        <w:t xml:space="preserve">          minItems: 1</w:t>
      </w:r>
    </w:p>
    <w:p w14:paraId="1932F013" w14:textId="77777777" w:rsidR="00C526EA" w:rsidRPr="00BD6F46" w:rsidRDefault="00C526EA" w:rsidP="009C4503">
      <w:pPr>
        <w:pStyle w:val="PL"/>
      </w:pPr>
      <w:r w:rsidRPr="00BD6F46">
        <w:t xml:space="preserve">        redirectServer:</w:t>
      </w:r>
    </w:p>
    <w:p w14:paraId="5230D674" w14:textId="77777777" w:rsidR="00C526EA" w:rsidRPr="00BD6F46" w:rsidRDefault="00C526EA" w:rsidP="00C526EA">
      <w:pPr>
        <w:pStyle w:val="PL"/>
      </w:pPr>
      <w:r w:rsidRPr="00BD6F46">
        <w:t xml:space="preserve">          $ref: '#/components/schemas/RedirectServer'</w:t>
      </w:r>
    </w:p>
    <w:p w14:paraId="369FF9E8" w14:textId="77777777" w:rsidR="00C526EA" w:rsidRPr="00BD6F46" w:rsidRDefault="00C526EA" w:rsidP="00C526EA">
      <w:pPr>
        <w:pStyle w:val="PL"/>
      </w:pPr>
      <w:r w:rsidRPr="00BD6F46">
        <w:t xml:space="preserve">      required:</w:t>
      </w:r>
    </w:p>
    <w:p w14:paraId="324303FC" w14:textId="77777777" w:rsidR="00C526EA" w:rsidRPr="00BD6F46" w:rsidRDefault="00C526EA" w:rsidP="00C526EA">
      <w:pPr>
        <w:pStyle w:val="PL"/>
      </w:pPr>
      <w:r w:rsidRPr="00BD6F46">
        <w:t xml:space="preserve">        - finalUnitAction</w:t>
      </w:r>
    </w:p>
    <w:p w14:paraId="4FFCB80F" w14:textId="77777777" w:rsidR="00C526EA" w:rsidRPr="00BD6F46" w:rsidRDefault="00C526EA" w:rsidP="00C526EA">
      <w:pPr>
        <w:pStyle w:val="PL"/>
      </w:pPr>
      <w:r w:rsidRPr="00BD6F46">
        <w:t xml:space="preserve">    RedirectServer:</w:t>
      </w:r>
    </w:p>
    <w:p w14:paraId="2D2DE54D" w14:textId="77777777" w:rsidR="00C526EA" w:rsidRPr="00BD6F46" w:rsidRDefault="00C526EA" w:rsidP="00C526EA">
      <w:pPr>
        <w:pStyle w:val="PL"/>
      </w:pPr>
      <w:r w:rsidRPr="00BD6F46">
        <w:t xml:space="preserve">      type: object</w:t>
      </w:r>
    </w:p>
    <w:p w14:paraId="54C28A3F" w14:textId="77777777" w:rsidR="00C526EA" w:rsidRPr="00BD6F46" w:rsidRDefault="00C526EA" w:rsidP="00C526EA">
      <w:pPr>
        <w:pStyle w:val="PL"/>
      </w:pPr>
      <w:r w:rsidRPr="00BD6F46">
        <w:t xml:space="preserve">      properties:</w:t>
      </w:r>
    </w:p>
    <w:p w14:paraId="463E7378" w14:textId="77777777" w:rsidR="00C526EA" w:rsidRPr="00BD6F46" w:rsidRDefault="00C526EA" w:rsidP="00C526EA">
      <w:pPr>
        <w:pStyle w:val="PL"/>
      </w:pPr>
      <w:r w:rsidRPr="00BD6F46">
        <w:t xml:space="preserve">        redirectAddressType:</w:t>
      </w:r>
    </w:p>
    <w:p w14:paraId="64E0A19A" w14:textId="77777777" w:rsidR="00C526EA" w:rsidRPr="00BD6F46" w:rsidRDefault="00C526EA" w:rsidP="00C526EA">
      <w:pPr>
        <w:pStyle w:val="PL"/>
      </w:pPr>
      <w:r w:rsidRPr="00BD6F46">
        <w:t xml:space="preserve">          $ref: '#/components/schemas/RedirectAddressType'</w:t>
      </w:r>
    </w:p>
    <w:p w14:paraId="18A47713" w14:textId="77777777" w:rsidR="00C526EA" w:rsidRPr="00BD6F46" w:rsidRDefault="00C526EA" w:rsidP="00C526EA">
      <w:pPr>
        <w:pStyle w:val="PL"/>
      </w:pPr>
      <w:r w:rsidRPr="00BD6F46">
        <w:t xml:space="preserve">        redirectServerAddress:</w:t>
      </w:r>
    </w:p>
    <w:p w14:paraId="7878DD7B" w14:textId="77777777" w:rsidR="00C526EA" w:rsidRPr="00BD6F46" w:rsidRDefault="00C526EA" w:rsidP="00C526EA">
      <w:pPr>
        <w:pStyle w:val="PL"/>
      </w:pPr>
      <w:r w:rsidRPr="00BD6F46">
        <w:t xml:space="preserve">          type: string</w:t>
      </w:r>
    </w:p>
    <w:p w14:paraId="4FD59FC2" w14:textId="77777777" w:rsidR="00C526EA" w:rsidRPr="00BD6F46" w:rsidRDefault="00C526EA" w:rsidP="00C526EA">
      <w:pPr>
        <w:pStyle w:val="PL"/>
      </w:pPr>
      <w:r w:rsidRPr="00BD6F46">
        <w:t xml:space="preserve">      required:</w:t>
      </w:r>
    </w:p>
    <w:p w14:paraId="515EBADB" w14:textId="77777777" w:rsidR="00C526EA" w:rsidRPr="00BD6F46" w:rsidRDefault="00C526EA" w:rsidP="00C526EA">
      <w:pPr>
        <w:pStyle w:val="PL"/>
      </w:pPr>
      <w:r w:rsidRPr="00BD6F46">
        <w:t xml:space="preserve">        - redirectAddressType</w:t>
      </w:r>
    </w:p>
    <w:p w14:paraId="3A33342F" w14:textId="77777777" w:rsidR="00C526EA" w:rsidRPr="00BD6F46" w:rsidRDefault="00C526EA" w:rsidP="00C526EA">
      <w:pPr>
        <w:pStyle w:val="PL"/>
      </w:pPr>
      <w:r w:rsidRPr="00BD6F46">
        <w:t xml:space="preserve">        - redirectServerAddress</w:t>
      </w:r>
    </w:p>
    <w:p w14:paraId="5965B3A2" w14:textId="77777777" w:rsidR="00C526EA" w:rsidRPr="00BD6F46" w:rsidRDefault="00C526EA" w:rsidP="00C526EA">
      <w:pPr>
        <w:pStyle w:val="PL"/>
      </w:pPr>
      <w:r w:rsidRPr="00BD6F46">
        <w:t xml:space="preserve">    ReauthorizationDetails:</w:t>
      </w:r>
    </w:p>
    <w:p w14:paraId="2DA92F69" w14:textId="77777777" w:rsidR="00C526EA" w:rsidRPr="00BD6F46" w:rsidRDefault="00C526EA" w:rsidP="00C526EA">
      <w:pPr>
        <w:pStyle w:val="PL"/>
      </w:pPr>
      <w:r w:rsidRPr="00BD6F46">
        <w:t xml:space="preserve">      type: object</w:t>
      </w:r>
    </w:p>
    <w:p w14:paraId="4E8C95A7" w14:textId="77777777" w:rsidR="00C526EA" w:rsidRPr="00BD6F46" w:rsidRDefault="00C526EA" w:rsidP="00C526EA">
      <w:pPr>
        <w:pStyle w:val="PL"/>
      </w:pPr>
      <w:r w:rsidRPr="00BD6F46">
        <w:t xml:space="preserve">      properties:</w:t>
      </w:r>
    </w:p>
    <w:p w14:paraId="0255FE97" w14:textId="77777777" w:rsidR="00C526EA" w:rsidRPr="00BD6F46" w:rsidRDefault="00C526EA" w:rsidP="00C526EA">
      <w:pPr>
        <w:pStyle w:val="PL"/>
      </w:pPr>
      <w:r w:rsidRPr="00BD6F46">
        <w:t xml:space="preserve">        serviceId:</w:t>
      </w:r>
    </w:p>
    <w:p w14:paraId="38148EF1" w14:textId="77777777" w:rsidR="00FA55CD" w:rsidRPr="00BD6F46" w:rsidRDefault="00FA55CD" w:rsidP="00FA55CD">
      <w:pPr>
        <w:pStyle w:val="PL"/>
      </w:pPr>
      <w:r w:rsidRPr="00BD6F46">
        <w:t xml:space="preserve">          $ref: 'TS29571_CommonData.yaml#/components/schemas/</w:t>
      </w:r>
      <w:r>
        <w:t>ServiceId</w:t>
      </w:r>
      <w:r w:rsidRPr="00BD6F46">
        <w:t>'</w:t>
      </w:r>
    </w:p>
    <w:p w14:paraId="07BC9437" w14:textId="77777777" w:rsidR="00C526EA" w:rsidRPr="00BD6F46" w:rsidRDefault="00C526EA" w:rsidP="00C526EA">
      <w:pPr>
        <w:pStyle w:val="PL"/>
      </w:pPr>
      <w:r w:rsidRPr="00BD6F46">
        <w:t xml:space="preserve">        ratingGroup:</w:t>
      </w:r>
    </w:p>
    <w:p w14:paraId="688EB23B" w14:textId="77777777" w:rsidR="00FA55CD" w:rsidRPr="00BD6F46" w:rsidRDefault="00FA55CD" w:rsidP="00FA55CD">
      <w:pPr>
        <w:pStyle w:val="PL"/>
      </w:pPr>
      <w:r w:rsidRPr="00BD6F46">
        <w:t xml:space="preserve">          $ref: 'TS29571_CommonData.yaml#/components/schemas/</w:t>
      </w:r>
      <w:r>
        <w:t>RatingGroup</w:t>
      </w:r>
      <w:r w:rsidRPr="00BD6F46">
        <w:t>'</w:t>
      </w:r>
    </w:p>
    <w:p w14:paraId="455880BD" w14:textId="77777777" w:rsidR="00C526EA" w:rsidRPr="005D107F" w:rsidRDefault="00C526EA" w:rsidP="00C526EA">
      <w:pPr>
        <w:pStyle w:val="PL"/>
      </w:pPr>
      <w:r w:rsidRPr="00BD6F46">
        <w:t xml:space="preserve">        </w:t>
      </w:r>
      <w:r w:rsidRPr="005D107F">
        <w:t>quotaManagementIndicator:</w:t>
      </w:r>
    </w:p>
    <w:p w14:paraId="6F4F9D70" w14:textId="77777777" w:rsidR="00C526EA" w:rsidRPr="005D107F" w:rsidRDefault="00C526EA" w:rsidP="00C526EA">
      <w:pPr>
        <w:pStyle w:val="PL"/>
      </w:pPr>
      <w:r w:rsidRPr="005D107F">
        <w:t xml:space="preserve">          $ref: '#/components/schemas/QuotaManagementIndicator'</w:t>
      </w:r>
    </w:p>
    <w:p w14:paraId="5C57B62A" w14:textId="77777777" w:rsidR="00C526EA" w:rsidRPr="00BD6F46" w:rsidRDefault="00C526EA" w:rsidP="00C526EA">
      <w:pPr>
        <w:pStyle w:val="PL"/>
      </w:pPr>
      <w:r w:rsidRPr="005D107F">
        <w:t xml:space="preserve">    </w:t>
      </w:r>
      <w:r w:rsidRPr="00BD6F46">
        <w:t>PDUSessionChargingInformation:</w:t>
      </w:r>
    </w:p>
    <w:p w14:paraId="2BF4596D" w14:textId="77777777" w:rsidR="00C526EA" w:rsidRPr="00BD6F46" w:rsidRDefault="00C526EA" w:rsidP="00C526EA">
      <w:pPr>
        <w:pStyle w:val="PL"/>
      </w:pPr>
      <w:r w:rsidRPr="00BD6F46">
        <w:t xml:space="preserve">      type: object</w:t>
      </w:r>
    </w:p>
    <w:p w14:paraId="58178137" w14:textId="77777777" w:rsidR="00C526EA" w:rsidRPr="00BD6F46" w:rsidRDefault="00C526EA" w:rsidP="00C526EA">
      <w:pPr>
        <w:pStyle w:val="PL"/>
      </w:pPr>
      <w:r w:rsidRPr="00BD6F46">
        <w:t xml:space="preserve">      properties:</w:t>
      </w:r>
    </w:p>
    <w:p w14:paraId="18C4F3EC" w14:textId="77777777" w:rsidR="00FA55CD" w:rsidRPr="00BD6F46" w:rsidRDefault="00C526EA" w:rsidP="00C526EA">
      <w:pPr>
        <w:pStyle w:val="PL"/>
      </w:pPr>
      <w:r w:rsidRPr="00BD6F46">
        <w:t xml:space="preserve">        chargingId:</w:t>
      </w:r>
    </w:p>
    <w:p w14:paraId="56CE6F83" w14:textId="77777777" w:rsidR="003D2E15" w:rsidRDefault="00FA55CD" w:rsidP="003D2E15">
      <w:pPr>
        <w:pStyle w:val="PL"/>
      </w:pPr>
      <w:r w:rsidRPr="00BD6F46">
        <w:t xml:space="preserve">          $ref: 'TS29571_CommonData.yaml#/components/schemas/</w:t>
      </w:r>
      <w:r>
        <w:t>ChargingId</w:t>
      </w:r>
      <w:r w:rsidRPr="00BD6F46">
        <w:t>'</w:t>
      </w:r>
    </w:p>
    <w:p w14:paraId="4898D912" w14:textId="77777777" w:rsidR="003D2E15" w:rsidRDefault="003D2E15" w:rsidP="003D2E15">
      <w:pPr>
        <w:pStyle w:val="PL"/>
      </w:pPr>
      <w:r>
        <w:t xml:space="preserve">        sMFchargingId:</w:t>
      </w:r>
    </w:p>
    <w:p w14:paraId="2ACC5145" w14:textId="77777777" w:rsidR="00363A55" w:rsidRDefault="00363A55" w:rsidP="009D685A">
      <w:pPr>
        <w:pStyle w:val="PL"/>
      </w:pPr>
      <w:r w:rsidRPr="00BD6F46">
        <w:t xml:space="preserve">          $ref: 'TS29571_CommonData.yaml#/components/schemas/</w:t>
      </w:r>
      <w:r w:rsidRPr="00DE5F21">
        <w:t>SmfChargingId</w:t>
      </w:r>
      <w:r w:rsidRPr="00BD6F46">
        <w:t>'</w:t>
      </w:r>
    </w:p>
    <w:p w14:paraId="7B5693B6" w14:textId="77777777" w:rsidR="009D685A" w:rsidRDefault="00FA58F4" w:rsidP="009D685A">
      <w:pPr>
        <w:pStyle w:val="PL"/>
      </w:pPr>
      <w:r w:rsidRPr="008E7798">
        <w:t xml:space="preserve">        </w:t>
      </w:r>
      <w:r w:rsidR="009D685A">
        <w:t>homeProvidedCharging</w:t>
      </w:r>
      <w:r w:rsidR="009D685A" w:rsidRPr="00EF2721">
        <w:t>Id</w:t>
      </w:r>
      <w:r w:rsidR="0046016C">
        <w:t>:</w:t>
      </w:r>
    </w:p>
    <w:p w14:paraId="436DB08B" w14:textId="77777777" w:rsidR="003D2E15" w:rsidRDefault="009D685A" w:rsidP="003D2E15">
      <w:pPr>
        <w:pStyle w:val="PL"/>
      </w:pPr>
      <w:r w:rsidRPr="00BD6F46">
        <w:t xml:space="preserve">          $ref: 'TS29571_CommonData.yaml#/components/schemas/</w:t>
      </w:r>
      <w:r w:rsidRPr="005E3D4B">
        <w:t>ChargingId</w:t>
      </w:r>
      <w:r w:rsidRPr="00BD6F46">
        <w:t>'</w:t>
      </w:r>
    </w:p>
    <w:p w14:paraId="621A8F0C" w14:textId="77777777" w:rsidR="003D2E15" w:rsidRDefault="003D2E15" w:rsidP="003D2E15">
      <w:pPr>
        <w:pStyle w:val="PL"/>
      </w:pPr>
      <w:r>
        <w:t xml:space="preserve">        sMFHomeProvidedChargingId:</w:t>
      </w:r>
    </w:p>
    <w:p w14:paraId="2FEEB54C" w14:textId="77777777" w:rsidR="00363A55" w:rsidRDefault="00363A55" w:rsidP="003D2E15">
      <w:pPr>
        <w:pStyle w:val="PL"/>
      </w:pPr>
      <w:r w:rsidRPr="00BD6F46">
        <w:lastRenderedPageBreak/>
        <w:t xml:space="preserve">          $ref: 'TS29571_CommonData.yaml#/components/schemas/</w:t>
      </w:r>
      <w:r w:rsidRPr="00DE5F21">
        <w:t>SmfChargingId</w:t>
      </w:r>
      <w:r w:rsidRPr="00BD6F46">
        <w:t>'</w:t>
      </w:r>
    </w:p>
    <w:p w14:paraId="73ADFAB3" w14:textId="77777777" w:rsidR="00C526EA" w:rsidRPr="00BD6F46" w:rsidRDefault="00C526EA" w:rsidP="00C526EA">
      <w:pPr>
        <w:pStyle w:val="PL"/>
      </w:pPr>
      <w:r w:rsidRPr="00BD6F46">
        <w:t xml:space="preserve">        userInformation:</w:t>
      </w:r>
    </w:p>
    <w:p w14:paraId="747799EA" w14:textId="77777777" w:rsidR="00C526EA" w:rsidRPr="00BD6F46" w:rsidRDefault="00C526EA" w:rsidP="00C526EA">
      <w:pPr>
        <w:pStyle w:val="PL"/>
      </w:pPr>
      <w:r w:rsidRPr="00BD6F46">
        <w:t xml:space="preserve">          $ref: '#/components/schemas/UserInformation'</w:t>
      </w:r>
    </w:p>
    <w:p w14:paraId="2B588DA3" w14:textId="77777777" w:rsidR="00C526EA" w:rsidRPr="00BD6F46" w:rsidRDefault="00C526EA" w:rsidP="00C526EA">
      <w:pPr>
        <w:pStyle w:val="PL"/>
      </w:pPr>
      <w:r w:rsidRPr="00BD6F46">
        <w:t xml:space="preserve">        userLocationinfo:</w:t>
      </w:r>
    </w:p>
    <w:p w14:paraId="7F3E61C8" w14:textId="77777777" w:rsidR="00F77735" w:rsidRDefault="00C526EA" w:rsidP="00F77735">
      <w:pPr>
        <w:pStyle w:val="PL"/>
      </w:pPr>
      <w:r w:rsidRPr="00BD6F46">
        <w:t xml:space="preserve">          $ref: 'TS29571_CommonData.yaml#/components/schemas/UserLocation'</w:t>
      </w:r>
    </w:p>
    <w:p w14:paraId="173A1F02" w14:textId="77777777" w:rsidR="00AB2AC0" w:rsidRDefault="00AB2AC0" w:rsidP="00AB2AC0">
      <w:pPr>
        <w:pStyle w:val="PL"/>
      </w:pPr>
      <w:r w:rsidRPr="00BD6F46">
        <w:t xml:space="preserve">        </w:t>
      </w:r>
      <w:r>
        <w:t>iMSSessionInformation:</w:t>
      </w:r>
    </w:p>
    <w:p w14:paraId="2BC45231" w14:textId="77777777" w:rsidR="00AB2AC0" w:rsidRDefault="00AB2AC0" w:rsidP="00F77735">
      <w:pPr>
        <w:pStyle w:val="PL"/>
      </w:pPr>
      <w:r w:rsidRPr="00BD6F46">
        <w:t xml:space="preserve">          $ref: '</w:t>
      </w:r>
      <w:r>
        <w:t>TS29512</w:t>
      </w:r>
      <w:r w:rsidRPr="00BD6F46">
        <w:t>_</w:t>
      </w:r>
      <w:r>
        <w:rPr>
          <w:rFonts w:cs="Courier New"/>
          <w:szCs w:val="16"/>
        </w:rPr>
        <w:t>Npcf_SMPolicyControl.yaml</w:t>
      </w:r>
      <w:r w:rsidRPr="00BD6F46">
        <w:t>#/components/schemas/</w:t>
      </w:r>
      <w:r w:rsidRPr="00450E8B">
        <w:t>CallInfo</w:t>
      </w:r>
      <w:r w:rsidRPr="00BD6F46">
        <w:t>'</w:t>
      </w:r>
    </w:p>
    <w:p w14:paraId="2591D9B3"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67596ED5" w14:textId="77777777" w:rsidR="007F2996" w:rsidRDefault="00F77735" w:rsidP="007F2996">
      <w:pPr>
        <w:pStyle w:val="PL"/>
      </w:pPr>
      <w:r w:rsidRPr="00BD6F46">
        <w:t xml:space="preserve">          $ref: 'TS29571_CommonData.yaml#/components/schemas/UserLocation'</w:t>
      </w:r>
    </w:p>
    <w:p w14:paraId="6CFDD42B" w14:textId="77777777" w:rsidR="007F2996" w:rsidRDefault="007F2996" w:rsidP="007F2996">
      <w:pPr>
        <w:pStyle w:val="PL"/>
      </w:pPr>
      <w:r>
        <w:t xml:space="preserve">        non3GPPUserLocationTime:</w:t>
      </w:r>
    </w:p>
    <w:p w14:paraId="60C159F3" w14:textId="77777777" w:rsidR="007F2996" w:rsidRDefault="007F2996" w:rsidP="007F2996">
      <w:pPr>
        <w:pStyle w:val="PL"/>
      </w:pPr>
      <w:r>
        <w:t xml:space="preserve">          $ref: 'TS29571_CommonData.yaml#/components/schemas/DateTime'</w:t>
      </w:r>
    </w:p>
    <w:p w14:paraId="74A4A181" w14:textId="77777777" w:rsidR="007F2996" w:rsidRDefault="007F2996" w:rsidP="007F2996">
      <w:pPr>
        <w:pStyle w:val="PL"/>
      </w:pPr>
      <w:r>
        <w:t xml:space="preserve">        mAPDUNon3GPPUserLocationTime:</w:t>
      </w:r>
    </w:p>
    <w:p w14:paraId="6AD4D715" w14:textId="77777777" w:rsidR="00C526EA" w:rsidRPr="00BD6F46" w:rsidRDefault="007F2996" w:rsidP="007F2996">
      <w:pPr>
        <w:pStyle w:val="PL"/>
      </w:pPr>
      <w:r>
        <w:t xml:space="preserve">          $ref: 'TS29571_CommonData.yaml#/components/schemas/DateTime'</w:t>
      </w:r>
    </w:p>
    <w:p w14:paraId="024C3F56" w14:textId="77777777" w:rsidR="00C526EA" w:rsidRPr="00BD6F46" w:rsidRDefault="00C526EA" w:rsidP="00C526EA">
      <w:pPr>
        <w:pStyle w:val="PL"/>
      </w:pPr>
      <w:r w:rsidRPr="00BD6F46">
        <w:t xml:space="preserve">        presenceReportingAreaInformation:</w:t>
      </w:r>
    </w:p>
    <w:p w14:paraId="42267FB6" w14:textId="77777777" w:rsidR="00C526EA" w:rsidRPr="00BD6F46" w:rsidRDefault="00C526EA" w:rsidP="00C526EA">
      <w:pPr>
        <w:pStyle w:val="PL"/>
      </w:pPr>
      <w:r w:rsidRPr="00BD6F46">
        <w:t xml:space="preserve">          type: object</w:t>
      </w:r>
    </w:p>
    <w:p w14:paraId="59FE4F2C" w14:textId="77777777" w:rsidR="00C526EA" w:rsidRPr="00BD6F46" w:rsidRDefault="00C526EA" w:rsidP="00C526EA">
      <w:pPr>
        <w:pStyle w:val="PL"/>
      </w:pPr>
      <w:r w:rsidRPr="00BD6F46">
        <w:t xml:space="preserve">          additionalProperties:</w:t>
      </w:r>
    </w:p>
    <w:p w14:paraId="0C30249A"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DF8E4B7" w14:textId="77777777" w:rsidR="00C526EA" w:rsidRPr="00BD6F46" w:rsidRDefault="00C526EA" w:rsidP="00C526EA">
      <w:pPr>
        <w:pStyle w:val="PL"/>
      </w:pPr>
      <w:r w:rsidRPr="00BD6F46">
        <w:t xml:space="preserve">          minProperties: 0</w:t>
      </w:r>
    </w:p>
    <w:p w14:paraId="406AFFDF" w14:textId="77777777" w:rsidR="00C526EA" w:rsidRPr="00BD6F46" w:rsidRDefault="00C526EA" w:rsidP="00C526EA">
      <w:pPr>
        <w:pStyle w:val="PL"/>
      </w:pPr>
      <w:r w:rsidRPr="00BD6F46">
        <w:t xml:space="preserve">        uetimeZone:</w:t>
      </w:r>
    </w:p>
    <w:p w14:paraId="63E6DB1C" w14:textId="77777777" w:rsidR="00C526EA" w:rsidRPr="00BD6F46" w:rsidRDefault="00C526EA" w:rsidP="00C526EA">
      <w:pPr>
        <w:pStyle w:val="PL"/>
      </w:pPr>
      <w:r w:rsidRPr="00BD6F46">
        <w:t xml:space="preserve">          $ref: 'TS29571_CommonData.yaml#/components/schemas/TimeZone'</w:t>
      </w:r>
    </w:p>
    <w:p w14:paraId="2A70BDDB" w14:textId="77777777" w:rsidR="00C526EA" w:rsidRPr="00BD6F46" w:rsidRDefault="00C526EA" w:rsidP="00C526EA">
      <w:pPr>
        <w:pStyle w:val="PL"/>
      </w:pPr>
      <w:r w:rsidRPr="00BD6F46">
        <w:t xml:space="preserve">        pduSessionInformation:</w:t>
      </w:r>
    </w:p>
    <w:p w14:paraId="423037A0" w14:textId="77777777" w:rsidR="00C526EA" w:rsidRPr="00BD6F46" w:rsidRDefault="00C526EA" w:rsidP="00C526EA">
      <w:pPr>
        <w:pStyle w:val="PL"/>
      </w:pPr>
      <w:r w:rsidRPr="00BD6F46">
        <w:t xml:space="preserve">          $ref: '#/components/schemas/PDUSessionInformation'</w:t>
      </w:r>
    </w:p>
    <w:p w14:paraId="4ED2D063" w14:textId="77777777" w:rsidR="00C526EA" w:rsidRPr="00BD6F46" w:rsidRDefault="00C526EA" w:rsidP="00C526EA">
      <w:pPr>
        <w:pStyle w:val="PL"/>
      </w:pPr>
      <w:r w:rsidRPr="00BD6F46">
        <w:t xml:space="preserve">        </w:t>
      </w:r>
      <w:r w:rsidR="005D7CA5">
        <w:t>u</w:t>
      </w:r>
      <w:r w:rsidR="005D7CA5" w:rsidRPr="00576649">
        <w:t>nitCountInactivityTimer</w:t>
      </w:r>
      <w:r w:rsidRPr="00BD6F46">
        <w:t>:</w:t>
      </w:r>
    </w:p>
    <w:p w14:paraId="089148F3" w14:textId="77777777" w:rsidR="00441020" w:rsidRDefault="00C526EA" w:rsidP="00441020">
      <w:pPr>
        <w:pStyle w:val="PL"/>
      </w:pPr>
      <w:r w:rsidRPr="00BD6F46">
        <w:t xml:space="preserve">          $ref: 'TS29571_CommonData.yaml#/components/schemas/DurationSec'</w:t>
      </w:r>
      <w:r w:rsidR="00441020">
        <w:br/>
      </w:r>
      <w:r w:rsidR="00441020" w:rsidRPr="00BD6F46">
        <w:t xml:space="preserve">        </w:t>
      </w:r>
      <w:r w:rsidR="00441020">
        <w:t>r</w:t>
      </w:r>
      <w:r w:rsidR="00441020">
        <w:rPr>
          <w:lang w:bidi="ar-IQ"/>
        </w:rPr>
        <w:t>AN</w:t>
      </w:r>
      <w:r w:rsidR="00441020" w:rsidRPr="00D40101">
        <w:rPr>
          <w:lang w:bidi="ar-IQ"/>
        </w:rPr>
        <w:t>Secondary</w:t>
      </w:r>
      <w:r w:rsidR="00441020">
        <w:rPr>
          <w:lang w:bidi="ar-IQ"/>
        </w:rPr>
        <w:t>RAT</w:t>
      </w:r>
      <w:r w:rsidR="00441020" w:rsidRPr="00D40101">
        <w:rPr>
          <w:lang w:bidi="ar-IQ"/>
        </w:rPr>
        <w:t>UsageReport</w:t>
      </w:r>
      <w:r w:rsidR="00441020" w:rsidRPr="00BD6F46">
        <w:t>:</w:t>
      </w:r>
    </w:p>
    <w:p w14:paraId="48A843BB" w14:textId="77777777" w:rsidR="00C526EA" w:rsidRPr="00BD6F46" w:rsidRDefault="00441020" w:rsidP="00441020">
      <w:pPr>
        <w:pStyle w:val="PL"/>
      </w:pPr>
      <w:r w:rsidRPr="00BD6F46">
        <w:t xml:space="preserve">         </w:t>
      </w:r>
      <w:r>
        <w:t xml:space="preserve"> </w:t>
      </w:r>
      <w:r w:rsidRPr="00BD6F46">
        <w:t>$ref: '#/componen</w:t>
      </w:r>
      <w:r>
        <w:t>ts/schemas/</w:t>
      </w:r>
      <w:r>
        <w:rPr>
          <w:lang w:bidi="ar-IQ"/>
        </w:rPr>
        <w:t>RAN</w:t>
      </w:r>
      <w:r w:rsidRPr="00D40101">
        <w:rPr>
          <w:lang w:bidi="ar-IQ"/>
        </w:rPr>
        <w:t>Secondary</w:t>
      </w:r>
      <w:r>
        <w:rPr>
          <w:lang w:bidi="ar-IQ"/>
        </w:rPr>
        <w:t>RATUsageReport</w:t>
      </w:r>
      <w:r>
        <w:t>'</w:t>
      </w:r>
    </w:p>
    <w:p w14:paraId="7A3B3246" w14:textId="77777777" w:rsidR="00C526EA" w:rsidRPr="00BD6F46" w:rsidRDefault="00C526EA" w:rsidP="00C526EA">
      <w:pPr>
        <w:pStyle w:val="PL"/>
      </w:pPr>
      <w:r w:rsidRPr="00BD6F46">
        <w:t xml:space="preserve">    UserInformation:</w:t>
      </w:r>
    </w:p>
    <w:p w14:paraId="4C04A35C" w14:textId="77777777" w:rsidR="00C526EA" w:rsidRPr="00BD6F46" w:rsidRDefault="00C526EA" w:rsidP="00C526EA">
      <w:pPr>
        <w:pStyle w:val="PL"/>
      </w:pPr>
      <w:r w:rsidRPr="00BD6F46">
        <w:t xml:space="preserve">      type: object</w:t>
      </w:r>
    </w:p>
    <w:p w14:paraId="68FBEB0B" w14:textId="77777777" w:rsidR="00C526EA" w:rsidRPr="00BD6F46" w:rsidRDefault="00C526EA" w:rsidP="00C526EA">
      <w:pPr>
        <w:pStyle w:val="PL"/>
      </w:pPr>
      <w:r w:rsidRPr="00BD6F46">
        <w:t xml:space="preserve">      properties:</w:t>
      </w:r>
    </w:p>
    <w:p w14:paraId="2374F10B" w14:textId="77777777" w:rsidR="00C526EA" w:rsidRPr="00BD6F46" w:rsidRDefault="00C526EA" w:rsidP="00C526EA">
      <w:pPr>
        <w:pStyle w:val="PL"/>
      </w:pPr>
      <w:r w:rsidRPr="00BD6F46">
        <w:t xml:space="preserve">        servedGPSI:</w:t>
      </w:r>
    </w:p>
    <w:p w14:paraId="585009FD" w14:textId="77777777" w:rsidR="00C526EA" w:rsidRPr="00BD6F46" w:rsidRDefault="00C526EA" w:rsidP="00C526EA">
      <w:pPr>
        <w:pStyle w:val="PL"/>
      </w:pPr>
      <w:r w:rsidRPr="00BD6F46">
        <w:t xml:space="preserve">          $ref: 'TS29571_CommonData.yaml#/components/schemas/Gpsi'</w:t>
      </w:r>
    </w:p>
    <w:p w14:paraId="119C0455" w14:textId="77777777" w:rsidR="00C526EA" w:rsidRPr="00BD6F46" w:rsidRDefault="00C526EA" w:rsidP="00C526EA">
      <w:pPr>
        <w:pStyle w:val="PL"/>
      </w:pPr>
      <w:r w:rsidRPr="00BD6F46">
        <w:t xml:space="preserve">        servedPEI:</w:t>
      </w:r>
    </w:p>
    <w:p w14:paraId="295EE70E" w14:textId="77777777" w:rsidR="00C526EA" w:rsidRPr="00BD6F46" w:rsidRDefault="00C526EA" w:rsidP="00C526EA">
      <w:pPr>
        <w:pStyle w:val="PL"/>
      </w:pPr>
      <w:r w:rsidRPr="00BD6F46">
        <w:t xml:space="preserve">          $ref: 'TS29571_CommonData.yaml#/components/schemas/Pei'</w:t>
      </w:r>
    </w:p>
    <w:p w14:paraId="38D2C413" w14:textId="77777777" w:rsidR="00C526EA" w:rsidRPr="00BD6F46" w:rsidRDefault="00C526EA" w:rsidP="00C526EA">
      <w:pPr>
        <w:pStyle w:val="PL"/>
      </w:pPr>
      <w:r w:rsidRPr="00BD6F46">
        <w:t xml:space="preserve">        unauthenticatedFlag:</w:t>
      </w:r>
    </w:p>
    <w:p w14:paraId="08B8EB64" w14:textId="77777777" w:rsidR="00C526EA" w:rsidRPr="00BD6F46" w:rsidRDefault="00C526EA" w:rsidP="00C526EA">
      <w:pPr>
        <w:pStyle w:val="PL"/>
      </w:pPr>
      <w:r w:rsidRPr="00BD6F46">
        <w:t xml:space="preserve">          type: boolean</w:t>
      </w:r>
    </w:p>
    <w:p w14:paraId="392B10AE" w14:textId="77777777" w:rsidR="00C526EA" w:rsidRPr="00BD6F46" w:rsidRDefault="00C526EA" w:rsidP="00C526EA">
      <w:pPr>
        <w:pStyle w:val="PL"/>
      </w:pPr>
      <w:r w:rsidRPr="00BD6F46">
        <w:t xml:space="preserve">        roamerInOut:</w:t>
      </w:r>
    </w:p>
    <w:p w14:paraId="442BA346" w14:textId="77777777" w:rsidR="00C526EA" w:rsidRPr="00BD6F46" w:rsidRDefault="00C526EA" w:rsidP="00C526EA">
      <w:pPr>
        <w:pStyle w:val="PL"/>
      </w:pPr>
      <w:r w:rsidRPr="00BD6F46">
        <w:t xml:space="preserve">          $ref: '#/components/schemas/RoamerInOut'</w:t>
      </w:r>
    </w:p>
    <w:p w14:paraId="592399E2" w14:textId="77777777" w:rsidR="00C526EA" w:rsidRPr="00BD6F46" w:rsidRDefault="00C526EA" w:rsidP="00C526EA">
      <w:pPr>
        <w:pStyle w:val="PL"/>
      </w:pPr>
      <w:r w:rsidRPr="00BD6F46">
        <w:t xml:space="preserve">    PDUSessionInformation:</w:t>
      </w:r>
    </w:p>
    <w:p w14:paraId="45D34AB1" w14:textId="77777777" w:rsidR="00C526EA" w:rsidRPr="00BD6F46" w:rsidRDefault="00C526EA" w:rsidP="00C526EA">
      <w:pPr>
        <w:pStyle w:val="PL"/>
      </w:pPr>
      <w:r w:rsidRPr="00BD6F46">
        <w:t xml:space="preserve">      type: object</w:t>
      </w:r>
    </w:p>
    <w:p w14:paraId="55E54F1A" w14:textId="77777777" w:rsidR="00C526EA" w:rsidRPr="00BD6F46" w:rsidRDefault="00C526EA" w:rsidP="00C526EA">
      <w:pPr>
        <w:pStyle w:val="PL"/>
      </w:pPr>
      <w:r w:rsidRPr="00BD6F46">
        <w:t xml:space="preserve">      properties:</w:t>
      </w:r>
    </w:p>
    <w:p w14:paraId="59187A60" w14:textId="77777777" w:rsidR="00C526EA" w:rsidRPr="00BD6F46" w:rsidRDefault="00C526EA" w:rsidP="00C526EA">
      <w:pPr>
        <w:pStyle w:val="PL"/>
      </w:pPr>
      <w:r w:rsidRPr="00BD6F46">
        <w:t xml:space="preserve">        networkSlicingInfo:</w:t>
      </w:r>
    </w:p>
    <w:p w14:paraId="1B1B9E3A" w14:textId="77777777" w:rsidR="00C526EA" w:rsidRPr="00BD6F46" w:rsidRDefault="00C526EA" w:rsidP="00C526EA">
      <w:pPr>
        <w:pStyle w:val="PL"/>
      </w:pPr>
      <w:r w:rsidRPr="00BD6F46">
        <w:t xml:space="preserve">          $ref: '#/components/schemas/NetworkSlicingInfo'</w:t>
      </w:r>
    </w:p>
    <w:p w14:paraId="0D91D963" w14:textId="77777777" w:rsidR="00C526EA" w:rsidRPr="00BD6F46" w:rsidRDefault="00C526EA" w:rsidP="00C526EA">
      <w:pPr>
        <w:pStyle w:val="PL"/>
      </w:pPr>
      <w:r w:rsidRPr="00BD6F46">
        <w:t xml:space="preserve">        pduSessionID:</w:t>
      </w:r>
    </w:p>
    <w:p w14:paraId="2F4D54ED" w14:textId="77777777" w:rsidR="00C526EA" w:rsidRPr="00BD6F46" w:rsidRDefault="00C526EA" w:rsidP="00C526EA">
      <w:pPr>
        <w:pStyle w:val="PL"/>
      </w:pPr>
      <w:r w:rsidRPr="00BD6F46">
        <w:t xml:space="preserve">          $ref: 'TS29571_CommonData.yaml#/components/schemas/PduSessionId'</w:t>
      </w:r>
    </w:p>
    <w:p w14:paraId="44BFD726" w14:textId="77777777" w:rsidR="00C526EA" w:rsidRPr="00BD6F46" w:rsidRDefault="00C526EA" w:rsidP="00C526EA">
      <w:pPr>
        <w:pStyle w:val="PL"/>
      </w:pPr>
      <w:r w:rsidRPr="00BD6F46">
        <w:t xml:space="preserve">        pduType:</w:t>
      </w:r>
    </w:p>
    <w:p w14:paraId="0EAD987C" w14:textId="77777777" w:rsidR="00C526EA" w:rsidRPr="00BD6F46" w:rsidRDefault="00C526EA" w:rsidP="00C526EA">
      <w:pPr>
        <w:pStyle w:val="PL"/>
      </w:pPr>
      <w:r w:rsidRPr="00BD6F46">
        <w:t xml:space="preserve">          $ref: 'TS29571_CommonData.yaml#/components/schemas/PduSessionType'</w:t>
      </w:r>
    </w:p>
    <w:p w14:paraId="34BF920F" w14:textId="77777777" w:rsidR="00C526EA" w:rsidRPr="00BD6F46" w:rsidRDefault="00C526EA" w:rsidP="00C526EA">
      <w:pPr>
        <w:pStyle w:val="PL"/>
      </w:pPr>
      <w:r w:rsidRPr="00BD6F46">
        <w:t xml:space="preserve">        sscMode:</w:t>
      </w:r>
    </w:p>
    <w:p w14:paraId="34530817" w14:textId="77777777" w:rsidR="00C526EA" w:rsidRPr="00BD6F46" w:rsidRDefault="00C526EA" w:rsidP="00C526EA">
      <w:pPr>
        <w:pStyle w:val="PL"/>
      </w:pPr>
      <w:r w:rsidRPr="00BD6F46">
        <w:t xml:space="preserve">          $ref: 'TS29571_CommonData.yaml#/components/schemas/SscMode'</w:t>
      </w:r>
    </w:p>
    <w:p w14:paraId="706A2E7F" w14:textId="77777777" w:rsidR="00C526EA" w:rsidRPr="00BD6F46" w:rsidRDefault="00C526EA" w:rsidP="00C526EA">
      <w:pPr>
        <w:pStyle w:val="PL"/>
      </w:pPr>
      <w:r w:rsidRPr="00BD6F46">
        <w:t xml:space="preserve">        hPlmnId:</w:t>
      </w:r>
    </w:p>
    <w:p w14:paraId="3486BDAA" w14:textId="77777777" w:rsidR="00C526EA" w:rsidRPr="00BD6F46" w:rsidRDefault="00C526EA" w:rsidP="00C526EA">
      <w:pPr>
        <w:pStyle w:val="PL"/>
      </w:pPr>
      <w:r w:rsidRPr="00BD6F46">
        <w:t xml:space="preserve">          $ref: 'TS29571_CommonData.yaml#/components/schemas/PlmnId'</w:t>
      </w:r>
    </w:p>
    <w:p w14:paraId="30270298" w14:textId="77777777" w:rsidR="00C526EA" w:rsidRPr="00BD6F46" w:rsidRDefault="00C526EA" w:rsidP="00C526EA">
      <w:pPr>
        <w:pStyle w:val="PL"/>
      </w:pPr>
      <w:r w:rsidRPr="00BD6F46">
        <w:t xml:space="preserve">        servingNetworkFunctionID:</w:t>
      </w:r>
    </w:p>
    <w:p w14:paraId="639B40E8" w14:textId="77777777" w:rsidR="00C526EA" w:rsidRPr="00BD6F46" w:rsidRDefault="00C526EA" w:rsidP="00C526EA">
      <w:pPr>
        <w:pStyle w:val="PL"/>
      </w:pPr>
      <w:r w:rsidRPr="00BD6F46">
        <w:t xml:space="preserve">          $ref: '</w:t>
      </w:r>
      <w:r w:rsidR="001E0FD2" w:rsidRPr="00BD6F46">
        <w:t>#/components/schemas/</w:t>
      </w:r>
      <w:r w:rsidRPr="00BD6F46">
        <w:t>ServingNetworkFunctionID'</w:t>
      </w:r>
    </w:p>
    <w:p w14:paraId="5615ED41" w14:textId="77777777" w:rsidR="00C526EA" w:rsidRPr="00BD6F46" w:rsidRDefault="00C526EA" w:rsidP="00C526EA">
      <w:pPr>
        <w:pStyle w:val="PL"/>
      </w:pPr>
      <w:r w:rsidRPr="00BD6F46">
        <w:t xml:space="preserve">        ratType:</w:t>
      </w:r>
    </w:p>
    <w:p w14:paraId="223BC2D0" w14:textId="77777777" w:rsidR="00F77735" w:rsidRDefault="00C526EA" w:rsidP="00F77735">
      <w:pPr>
        <w:pStyle w:val="PL"/>
      </w:pPr>
      <w:r w:rsidRPr="00BD6F46">
        <w:t xml:space="preserve">          $ref: 'TS29571_CommonData.yaml#/components/schemas/RatType'</w:t>
      </w:r>
    </w:p>
    <w:p w14:paraId="69AD6420"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3BE7132A" w14:textId="77777777" w:rsidR="00C526EA" w:rsidRPr="00BD6F46" w:rsidRDefault="00F77735" w:rsidP="00F77735">
      <w:pPr>
        <w:pStyle w:val="PL"/>
      </w:pPr>
      <w:r w:rsidRPr="00BD6F46">
        <w:t xml:space="preserve">          $ref: 'TS29571_CommonData.yaml#/components/schemas/RatType'</w:t>
      </w:r>
    </w:p>
    <w:p w14:paraId="2AD70F8C" w14:textId="77777777" w:rsidR="00C526EA" w:rsidRPr="00BD6F46" w:rsidRDefault="00C526EA" w:rsidP="00C526EA">
      <w:pPr>
        <w:pStyle w:val="PL"/>
      </w:pPr>
      <w:r w:rsidRPr="00BD6F46">
        <w:t xml:space="preserve">        dnnId:</w:t>
      </w:r>
    </w:p>
    <w:p w14:paraId="177C26CF" w14:textId="77777777" w:rsidR="00771951" w:rsidRDefault="0014027D" w:rsidP="00771951">
      <w:pPr>
        <w:pStyle w:val="PL"/>
      </w:pPr>
      <w:r w:rsidRPr="00BD6F46">
        <w:t xml:space="preserve">          $ref: 'TS29571_CommonData.yaml#/components/schemas/</w:t>
      </w:r>
      <w:r>
        <w:t>Dnn</w:t>
      </w:r>
      <w:r w:rsidRPr="00BD6F46">
        <w:t>'</w:t>
      </w:r>
    </w:p>
    <w:p w14:paraId="10E9887A" w14:textId="77777777" w:rsidR="00771951" w:rsidRDefault="00771951" w:rsidP="00771951">
      <w:pPr>
        <w:pStyle w:val="PL"/>
      </w:pPr>
      <w:r>
        <w:t xml:space="preserve">        dnnSelectionMode:</w:t>
      </w:r>
    </w:p>
    <w:p w14:paraId="6A25696A" w14:textId="77777777" w:rsidR="0014027D" w:rsidRPr="00BD6F46" w:rsidRDefault="00771951" w:rsidP="00771951">
      <w:pPr>
        <w:pStyle w:val="PL"/>
      </w:pPr>
      <w:r>
        <w:t xml:space="preserve">          $ref: '#/components/schemas/dnnSelectionMode'</w:t>
      </w:r>
    </w:p>
    <w:p w14:paraId="3849F115" w14:textId="77777777" w:rsidR="00C526EA" w:rsidRPr="00BD6F46" w:rsidRDefault="00C526EA" w:rsidP="00C526EA">
      <w:pPr>
        <w:pStyle w:val="PL"/>
      </w:pPr>
      <w:r w:rsidRPr="00BD6F46">
        <w:t xml:space="preserve">        chargingCharacteristics:</w:t>
      </w:r>
    </w:p>
    <w:p w14:paraId="07B289D9" w14:textId="77777777" w:rsidR="00552D55" w:rsidRDefault="00C526EA" w:rsidP="00552D55">
      <w:pPr>
        <w:pStyle w:val="PL"/>
      </w:pPr>
      <w:r w:rsidRPr="00BD6F46">
        <w:t xml:space="preserve">          type: string</w:t>
      </w:r>
    </w:p>
    <w:p w14:paraId="675F0DCA" w14:textId="77777777" w:rsidR="00C526EA" w:rsidRPr="00BD6F46" w:rsidRDefault="00552D55" w:rsidP="00552D55">
      <w:pPr>
        <w:pStyle w:val="PL"/>
      </w:pPr>
      <w:r>
        <w:t xml:space="preserve">   </w:t>
      </w:r>
      <w:r w:rsidRPr="00465A82">
        <w:t xml:space="preserve">       pattern: '</w:t>
      </w:r>
      <w:r w:rsidRPr="00C160BE">
        <w:t>^</w:t>
      </w:r>
      <w:r w:rsidRPr="003B2883">
        <w:rPr>
          <w:rFonts w:cs="Arial"/>
          <w:lang w:eastAsia="ja-JP"/>
        </w:rPr>
        <w:t>[0-9a-fA-F]</w:t>
      </w:r>
      <w:r w:rsidRPr="00C160BE">
        <w:t>{1,4}$</w:t>
      </w:r>
      <w:r w:rsidRPr="00465A82">
        <w:t>'</w:t>
      </w:r>
    </w:p>
    <w:p w14:paraId="44A0F4EB" w14:textId="77777777" w:rsidR="00C526EA" w:rsidRPr="00BD6F46" w:rsidRDefault="00C526EA" w:rsidP="00C526EA">
      <w:pPr>
        <w:pStyle w:val="PL"/>
      </w:pPr>
      <w:r w:rsidRPr="00BD6F46">
        <w:t xml:space="preserve">        chargingCharacteristicsSelectionMode:</w:t>
      </w:r>
    </w:p>
    <w:p w14:paraId="6DE0C2D8" w14:textId="77777777" w:rsidR="00C526EA" w:rsidRPr="00BD6F46" w:rsidRDefault="00C526EA" w:rsidP="00C526EA">
      <w:pPr>
        <w:pStyle w:val="PL"/>
      </w:pPr>
      <w:r w:rsidRPr="00BD6F46">
        <w:t xml:space="preserve">          $ref: '#/components/schemas/ChargingCharacteristicsSelectionMode'</w:t>
      </w:r>
    </w:p>
    <w:p w14:paraId="629FD2C0" w14:textId="77777777" w:rsidR="00C526EA" w:rsidRPr="00BD6F46" w:rsidRDefault="00C526EA" w:rsidP="00C526EA">
      <w:pPr>
        <w:pStyle w:val="PL"/>
      </w:pPr>
      <w:r w:rsidRPr="00BD6F46">
        <w:t xml:space="preserve">        startTime:</w:t>
      </w:r>
    </w:p>
    <w:p w14:paraId="2864FA60" w14:textId="77777777" w:rsidR="00C526EA" w:rsidRPr="00BD6F46" w:rsidRDefault="00C526EA" w:rsidP="00C526EA">
      <w:pPr>
        <w:pStyle w:val="PL"/>
      </w:pPr>
      <w:r w:rsidRPr="00BD6F46">
        <w:t xml:space="preserve">          $ref: 'TS29571_CommonData.yaml#/components/schemas/DateTime'</w:t>
      </w:r>
    </w:p>
    <w:p w14:paraId="44E5FA8F" w14:textId="77777777" w:rsidR="00C526EA" w:rsidRPr="00BD6F46" w:rsidRDefault="00C526EA" w:rsidP="00C526EA">
      <w:pPr>
        <w:pStyle w:val="PL"/>
      </w:pPr>
      <w:r w:rsidRPr="00BD6F46">
        <w:t xml:space="preserve">        stopTime:</w:t>
      </w:r>
    </w:p>
    <w:p w14:paraId="45CA16F1" w14:textId="77777777" w:rsidR="00C526EA" w:rsidRPr="00BD6F46" w:rsidRDefault="00C526EA" w:rsidP="00C526EA">
      <w:pPr>
        <w:pStyle w:val="PL"/>
      </w:pPr>
      <w:r w:rsidRPr="00BD6F46">
        <w:t xml:space="preserve">          $ref: 'TS29571_CommonData.yaml#/components/schemas/DateTime'</w:t>
      </w:r>
    </w:p>
    <w:p w14:paraId="74DEF0F7" w14:textId="77777777" w:rsidR="00C526EA" w:rsidRPr="00BD6F46" w:rsidRDefault="00C526EA" w:rsidP="00C526EA">
      <w:pPr>
        <w:pStyle w:val="PL"/>
      </w:pPr>
      <w:r w:rsidRPr="00BD6F46">
        <w:t xml:space="preserve">        3gppPSDataOffStatus:</w:t>
      </w:r>
    </w:p>
    <w:p w14:paraId="27CF36A2" w14:textId="77777777" w:rsidR="00C526EA" w:rsidRPr="00BD6F46" w:rsidRDefault="00C526EA" w:rsidP="00C526EA">
      <w:pPr>
        <w:pStyle w:val="PL"/>
      </w:pPr>
      <w:r w:rsidRPr="00BD6F46">
        <w:t xml:space="preserve">          $ref: '#/components/schemas/3GPPPSDataOffStatus'</w:t>
      </w:r>
    </w:p>
    <w:p w14:paraId="536FA4EA" w14:textId="77777777" w:rsidR="00C526EA" w:rsidRPr="00BD6F46" w:rsidRDefault="00C526EA" w:rsidP="00C526EA">
      <w:pPr>
        <w:pStyle w:val="PL"/>
      </w:pPr>
      <w:r w:rsidRPr="00BD6F46">
        <w:t xml:space="preserve">        sessionStopIndicator:</w:t>
      </w:r>
    </w:p>
    <w:p w14:paraId="7D168A75" w14:textId="77777777" w:rsidR="00C526EA" w:rsidRPr="00BD6F46" w:rsidRDefault="00C526EA" w:rsidP="00C526EA">
      <w:pPr>
        <w:pStyle w:val="PL"/>
      </w:pPr>
      <w:r w:rsidRPr="00BD6F46">
        <w:t xml:space="preserve">          type: boolean</w:t>
      </w:r>
    </w:p>
    <w:p w14:paraId="64CAA875" w14:textId="77777777" w:rsidR="00C526EA" w:rsidRPr="00BD6F46" w:rsidRDefault="00C526EA" w:rsidP="00C526EA">
      <w:pPr>
        <w:pStyle w:val="PL"/>
      </w:pPr>
      <w:r w:rsidRPr="00BD6F46">
        <w:t xml:space="preserve">        pduAddress:</w:t>
      </w:r>
    </w:p>
    <w:p w14:paraId="4DAD7761" w14:textId="77777777" w:rsidR="00C526EA" w:rsidRPr="00BD6F46" w:rsidRDefault="00C526EA" w:rsidP="00C526EA">
      <w:pPr>
        <w:pStyle w:val="PL"/>
      </w:pPr>
      <w:r w:rsidRPr="00BD6F46">
        <w:t xml:space="preserve">          $ref: '#/components/schemas/PDUAddress'</w:t>
      </w:r>
    </w:p>
    <w:p w14:paraId="12C9AD24" w14:textId="77777777" w:rsidR="00C526EA" w:rsidRPr="00BD6F46" w:rsidRDefault="00C526EA" w:rsidP="00C526EA">
      <w:pPr>
        <w:pStyle w:val="PL"/>
      </w:pPr>
      <w:r w:rsidRPr="00BD6F46">
        <w:t xml:space="preserve">        diagnostics:</w:t>
      </w:r>
    </w:p>
    <w:p w14:paraId="5E03FCF1" w14:textId="77777777" w:rsidR="00C526EA" w:rsidRPr="00BD6F46" w:rsidRDefault="00C526EA" w:rsidP="00C526EA">
      <w:pPr>
        <w:pStyle w:val="PL"/>
      </w:pPr>
      <w:r w:rsidRPr="00BD6F46">
        <w:t xml:space="preserve">          $ref: '#/components/schemas/Diagnostics'</w:t>
      </w:r>
    </w:p>
    <w:p w14:paraId="5A0B9299" w14:textId="77777777" w:rsidR="00C526EA" w:rsidRPr="00BD6F46" w:rsidRDefault="00C526EA" w:rsidP="00C526EA">
      <w:pPr>
        <w:pStyle w:val="PL"/>
      </w:pPr>
      <w:r w:rsidRPr="00BD6F46">
        <w:t xml:space="preserve">        </w:t>
      </w:r>
      <w:r w:rsidR="00480898">
        <w:t>authorizedQ</w:t>
      </w:r>
      <w:r w:rsidRPr="00BD6F46">
        <w:t>oSInformation:</w:t>
      </w:r>
    </w:p>
    <w:p w14:paraId="0903EAC0" w14:textId="77777777" w:rsidR="00480898" w:rsidRPr="00BD6F46" w:rsidRDefault="00C526EA" w:rsidP="00480898">
      <w:pPr>
        <w:pStyle w:val="PL"/>
      </w:pPr>
      <w:r w:rsidRPr="00BD6F46">
        <w:lastRenderedPageBreak/>
        <w:t xml:space="preserve">          $ref: 'TS295</w:t>
      </w:r>
      <w:r w:rsidR="00480898">
        <w:t>12</w:t>
      </w:r>
      <w:r w:rsidRPr="00BD6F46">
        <w:t>_</w:t>
      </w:r>
      <w:r w:rsidR="007C7F5B" w:rsidRPr="00C5325D">
        <w:t>Npcf_SMPolicyControl</w:t>
      </w:r>
      <w:r w:rsidR="008C5EFF">
        <w:t>.yaml</w:t>
      </w:r>
      <w:r w:rsidRPr="00BD6F46">
        <w:t>#/components/schemas/</w:t>
      </w:r>
      <w:r w:rsidR="00480898">
        <w:t>AuthorizedDefaultQos</w:t>
      </w:r>
      <w:r w:rsidRPr="00BD6F46">
        <w:t>'</w:t>
      </w:r>
    </w:p>
    <w:p w14:paraId="76518231" w14:textId="77777777" w:rsidR="00480898" w:rsidRPr="00BD6F46" w:rsidRDefault="00480898" w:rsidP="00480898">
      <w:pPr>
        <w:pStyle w:val="PL"/>
      </w:pPr>
      <w:r w:rsidRPr="00BD6F46">
        <w:t xml:space="preserve">        </w:t>
      </w:r>
      <w:r>
        <w:t>subscribed</w:t>
      </w:r>
      <w:r w:rsidRPr="00B0590C">
        <w:t>QoSInformation</w:t>
      </w:r>
      <w:r w:rsidRPr="00BD6F46">
        <w:t>:</w:t>
      </w:r>
    </w:p>
    <w:p w14:paraId="2FFC85B7" w14:textId="77777777" w:rsidR="00480898" w:rsidRDefault="00480898" w:rsidP="00480898">
      <w:pPr>
        <w:pStyle w:val="PL"/>
      </w:pPr>
      <w:r w:rsidRPr="00BD6F46">
        <w:t xml:space="preserve">          $ref: 'TS29571_CommonData.yaml#/components/schemas/</w:t>
      </w:r>
      <w:r>
        <w:t>SubscribedDefaultQos</w:t>
      </w:r>
      <w:r w:rsidRPr="00BD6F46">
        <w:t>'</w:t>
      </w:r>
    </w:p>
    <w:p w14:paraId="05A29753" w14:textId="77777777" w:rsidR="00480898" w:rsidRPr="00BD6F46" w:rsidRDefault="00480898" w:rsidP="00480898">
      <w:pPr>
        <w:pStyle w:val="PL"/>
      </w:pPr>
      <w:r w:rsidRPr="00BD6F46">
        <w:t xml:space="preserve">        </w:t>
      </w:r>
      <w:r>
        <w:t>authorizedSession</w:t>
      </w:r>
      <w:r w:rsidRPr="00B0590C">
        <w:t>AMBR</w:t>
      </w:r>
      <w:r w:rsidRPr="00BD6F46">
        <w:t>:</w:t>
      </w:r>
    </w:p>
    <w:p w14:paraId="4993F676" w14:textId="77777777" w:rsidR="00480898" w:rsidRDefault="00480898" w:rsidP="00480898">
      <w:pPr>
        <w:pStyle w:val="PL"/>
      </w:pPr>
      <w:r w:rsidRPr="00BD6F46">
        <w:t xml:space="preserve">          $ref: 'TS29571_CommonData.yaml#/components/schemas/</w:t>
      </w:r>
      <w:r>
        <w:t>Ambr</w:t>
      </w:r>
      <w:r w:rsidRPr="00BD6F46">
        <w:t>'</w:t>
      </w:r>
    </w:p>
    <w:p w14:paraId="4C62E642" w14:textId="77777777" w:rsidR="00480898" w:rsidRPr="00BD6F46" w:rsidRDefault="00480898" w:rsidP="00480898">
      <w:pPr>
        <w:pStyle w:val="PL"/>
      </w:pPr>
      <w:r w:rsidRPr="00BD6F46">
        <w:t xml:space="preserve">        </w:t>
      </w:r>
      <w:r>
        <w:t>subscribedSession</w:t>
      </w:r>
      <w:r w:rsidRPr="00B0590C">
        <w:t>AMBR</w:t>
      </w:r>
      <w:r w:rsidRPr="00BD6F46">
        <w:t>:</w:t>
      </w:r>
    </w:p>
    <w:p w14:paraId="09284035" w14:textId="77777777" w:rsidR="00480898" w:rsidRPr="00BD6F46" w:rsidRDefault="00480898" w:rsidP="00480898">
      <w:pPr>
        <w:pStyle w:val="PL"/>
      </w:pPr>
      <w:r w:rsidRPr="00BD6F46">
        <w:t xml:space="preserve">          $ref: 'TS29571_CommonData.yaml#/components/schemas/</w:t>
      </w:r>
      <w:r>
        <w:t>Ambr</w:t>
      </w:r>
      <w:r w:rsidRPr="00BD6F46">
        <w:t>'</w:t>
      </w:r>
    </w:p>
    <w:p w14:paraId="6833D6A4" w14:textId="77777777" w:rsidR="00C526EA" w:rsidRPr="00BD6F46" w:rsidRDefault="00C526EA" w:rsidP="00C526EA">
      <w:pPr>
        <w:pStyle w:val="PL"/>
      </w:pPr>
      <w:r w:rsidRPr="00BD6F46">
        <w:t xml:space="preserve">        servingCNPlmnId:</w:t>
      </w:r>
    </w:p>
    <w:p w14:paraId="27BE43EC" w14:textId="77777777" w:rsidR="00F77735" w:rsidRDefault="00C526EA" w:rsidP="00F77735">
      <w:pPr>
        <w:pStyle w:val="PL"/>
      </w:pPr>
      <w:r w:rsidRPr="00BD6F46">
        <w:t xml:space="preserve">          $ref: 'TS29571_CommonData.yaml#/components/schemas/PlmnId'</w:t>
      </w:r>
    </w:p>
    <w:p w14:paraId="49406F41" w14:textId="77777777" w:rsidR="00F77735" w:rsidRPr="00BD6F46" w:rsidRDefault="00F77735" w:rsidP="00F77735">
      <w:pPr>
        <w:pStyle w:val="PL"/>
      </w:pPr>
      <w:r w:rsidRPr="00BD6F46">
        <w:t xml:space="preserve">        </w:t>
      </w:r>
      <w:r>
        <w:t>mA</w:t>
      </w:r>
      <w:r w:rsidRPr="0026330D">
        <w:t>PDUSessionInformation</w:t>
      </w:r>
      <w:r w:rsidRPr="00BD6F46">
        <w:t>:</w:t>
      </w:r>
    </w:p>
    <w:p w14:paraId="47F8E522" w14:textId="77777777" w:rsidR="00C526EA" w:rsidRPr="00BD6F46" w:rsidRDefault="00F77735" w:rsidP="00F77735">
      <w:pPr>
        <w:pStyle w:val="PL"/>
      </w:pPr>
      <w:r w:rsidRPr="00BD6F46">
        <w:t xml:space="preserve">          $ref: '#/components/schemas/</w:t>
      </w:r>
      <w:r>
        <w:t>MA</w:t>
      </w:r>
      <w:r w:rsidRPr="0026330D">
        <w:t>PDUSessionInformation</w:t>
      </w:r>
      <w:r w:rsidRPr="00BD6F46">
        <w:t>'</w:t>
      </w:r>
    </w:p>
    <w:p w14:paraId="327B1EFF" w14:textId="77777777" w:rsidR="00EA7A4E" w:rsidRDefault="00EA7A4E" w:rsidP="00EA7A4E">
      <w:pPr>
        <w:pStyle w:val="PL"/>
      </w:pPr>
      <w:r>
        <w:t xml:space="preserve">        enhancedDiagnostics:</w:t>
      </w:r>
    </w:p>
    <w:p w14:paraId="3860E7B7" w14:textId="77777777" w:rsidR="00046FC1" w:rsidRDefault="00EA7A4E" w:rsidP="00046FC1">
      <w:pPr>
        <w:pStyle w:val="PL"/>
      </w:pPr>
      <w:r>
        <w:t xml:space="preserve">          </w:t>
      </w:r>
      <w:r w:rsidRPr="00BD6F46">
        <w:t>$ref: '#/components/schemas/</w:t>
      </w:r>
      <w:r>
        <w:t>Enhanced</w:t>
      </w:r>
      <w:r w:rsidRPr="00BD6F46">
        <w:t>Diagnostics</w:t>
      </w:r>
      <w:r>
        <w:t>5G</w:t>
      </w:r>
      <w:r w:rsidRPr="00BD6F46">
        <w:t>'</w:t>
      </w:r>
    </w:p>
    <w:p w14:paraId="78A63177" w14:textId="77777777" w:rsidR="00046FC1" w:rsidRDefault="00046FC1" w:rsidP="00046FC1">
      <w:pPr>
        <w:pStyle w:val="PL"/>
      </w:pPr>
      <w:r>
        <w:t xml:space="preserve">        redundantTransmissionType:</w:t>
      </w:r>
    </w:p>
    <w:p w14:paraId="1AC4A834" w14:textId="77777777" w:rsidR="00046FC1" w:rsidRDefault="00046FC1" w:rsidP="00046FC1">
      <w:pPr>
        <w:pStyle w:val="PL"/>
      </w:pPr>
      <w:r>
        <w:t xml:space="preserve">          $ref: '#/components/schemas/RedundantTransmissionType'</w:t>
      </w:r>
    </w:p>
    <w:p w14:paraId="0575A40B" w14:textId="77777777" w:rsidR="00046FC1" w:rsidRDefault="00046FC1" w:rsidP="00046FC1">
      <w:pPr>
        <w:pStyle w:val="PL"/>
      </w:pPr>
      <w:r>
        <w:t xml:space="preserve">        pDUSessionPairID:</w:t>
      </w:r>
    </w:p>
    <w:p w14:paraId="0D22E29C" w14:textId="77777777" w:rsidR="00EA7A4E" w:rsidRDefault="00046FC1" w:rsidP="00441F74">
      <w:pPr>
        <w:pStyle w:val="PL"/>
      </w:pPr>
      <w:r>
        <w:t xml:space="preserve">          $ref: 'TS29571_CommonData.yaml#/components/schemas/Uint32'</w:t>
      </w:r>
    </w:p>
    <w:p w14:paraId="0E5C3F62" w14:textId="77777777" w:rsidR="00ED217D" w:rsidRDefault="00ED217D" w:rsidP="00ED217D">
      <w:pPr>
        <w:pStyle w:val="PL"/>
      </w:pPr>
      <w:r>
        <w:t xml:space="preserve">        cpCIoTOptimisationIndicator:</w:t>
      </w:r>
    </w:p>
    <w:p w14:paraId="03F85BBC" w14:textId="77777777" w:rsidR="00ED217D" w:rsidRDefault="00ED217D" w:rsidP="00ED217D">
      <w:pPr>
        <w:pStyle w:val="PL"/>
      </w:pPr>
      <w:r>
        <w:t xml:space="preserve">          type: boolean</w:t>
      </w:r>
    </w:p>
    <w:p w14:paraId="69E3F98F" w14:textId="77777777" w:rsidR="00ED217D" w:rsidRDefault="00ED217D" w:rsidP="00ED217D">
      <w:pPr>
        <w:pStyle w:val="PL"/>
      </w:pPr>
      <w:r>
        <w:t xml:space="preserve">        5GSControlPlaneOnlyIndicator:</w:t>
      </w:r>
    </w:p>
    <w:p w14:paraId="69E9E0FA" w14:textId="77777777" w:rsidR="00ED217D" w:rsidRDefault="00ED217D" w:rsidP="00ED217D">
      <w:pPr>
        <w:pStyle w:val="PL"/>
      </w:pPr>
      <w:r>
        <w:t xml:space="preserve">          type: boolean</w:t>
      </w:r>
    </w:p>
    <w:p w14:paraId="4C68C497" w14:textId="77777777" w:rsidR="00ED217D" w:rsidRDefault="00ED217D" w:rsidP="00ED217D">
      <w:pPr>
        <w:pStyle w:val="PL"/>
      </w:pPr>
      <w:r>
        <w:t xml:space="preserve">        smallDataRateControlIndicator:</w:t>
      </w:r>
    </w:p>
    <w:p w14:paraId="6A4AB2AA" w14:textId="77777777" w:rsidR="00ED217D" w:rsidRDefault="00ED217D" w:rsidP="00ED217D">
      <w:pPr>
        <w:pStyle w:val="PL"/>
      </w:pPr>
      <w:r>
        <w:t xml:space="preserve">          type: boolean</w:t>
      </w:r>
    </w:p>
    <w:p w14:paraId="4EB50D7B" w14:textId="77777777" w:rsidR="00B8560A" w:rsidRDefault="00B8560A" w:rsidP="00ED217D">
      <w:pPr>
        <w:pStyle w:val="PL"/>
        <w:rPr>
          <w:lang w:eastAsia="zh-CN"/>
        </w:rPr>
      </w:pPr>
      <w:r>
        <w:t xml:space="preserve">        </w:t>
      </w:r>
      <w:r>
        <w:rPr>
          <w:lang w:eastAsia="zh-CN"/>
        </w:rPr>
        <w:t>5GLANTypeService:</w:t>
      </w:r>
    </w:p>
    <w:p w14:paraId="12D30CD7" w14:textId="77777777" w:rsidR="00CA73F9" w:rsidRDefault="00B8560A" w:rsidP="00CA73F9">
      <w:pPr>
        <w:pStyle w:val="PL"/>
      </w:pPr>
      <w:r>
        <w:t xml:space="preserve">            $ref: '#/components/schemas/</w:t>
      </w:r>
      <w:r>
        <w:rPr>
          <w:lang w:eastAsia="zh-CN"/>
        </w:rPr>
        <w:t>5GLANTypeService</w:t>
      </w:r>
      <w:r>
        <w:t>'</w:t>
      </w:r>
    </w:p>
    <w:p w14:paraId="45A04FD3" w14:textId="77777777" w:rsidR="00130B31" w:rsidRDefault="00130B31" w:rsidP="00130B31">
      <w:pPr>
        <w:pStyle w:val="PL"/>
        <w:rPr>
          <w:lang w:eastAsia="zh-CN"/>
        </w:rPr>
      </w:pPr>
      <w:r w:rsidRPr="00E510BE">
        <w:rPr>
          <w:lang w:eastAsia="zh-CN"/>
        </w:rPr>
        <w:t xml:space="preserve">        </w:t>
      </w:r>
      <w:r w:rsidRPr="007B757B">
        <w:rPr>
          <w:lang w:eastAsia="zh-CN"/>
        </w:rPr>
        <w:t>sNPNInformation</w:t>
      </w:r>
      <w:r>
        <w:rPr>
          <w:lang w:eastAsia="zh-CN"/>
        </w:rPr>
        <w:t>:</w:t>
      </w:r>
    </w:p>
    <w:p w14:paraId="32232293" w14:textId="77777777" w:rsidR="00B8560A" w:rsidRDefault="00130B31" w:rsidP="00130B31">
      <w:pPr>
        <w:pStyle w:val="PL"/>
      </w:pPr>
      <w:r>
        <w:t xml:space="preserve">            $ref: '#/components/schemas/</w:t>
      </w:r>
      <w:bookmarkStart w:id="2475" w:name="_Hlk143698612"/>
      <w:r w:rsidRPr="007B757B">
        <w:rPr>
          <w:lang w:eastAsia="zh-CN"/>
        </w:rPr>
        <w:t>SNPNInformation</w:t>
      </w:r>
      <w:bookmarkEnd w:id="2475"/>
      <w:r>
        <w:t>'</w:t>
      </w:r>
    </w:p>
    <w:p w14:paraId="08F241D7" w14:textId="77777777" w:rsidR="000D7FBF" w:rsidRDefault="000D7FBF" w:rsidP="000D7FBF">
      <w:pPr>
        <w:pStyle w:val="PL"/>
        <w:rPr>
          <w:lang w:eastAsia="zh-CN"/>
        </w:rPr>
      </w:pPr>
      <w:r>
        <w:t xml:space="preserve">        </w:t>
      </w:r>
      <w:r>
        <w:rPr>
          <w:lang w:eastAsia="zh-CN"/>
        </w:rPr>
        <w:t>5GMulticastService:</w:t>
      </w:r>
    </w:p>
    <w:p w14:paraId="50D47FD0" w14:textId="77777777" w:rsidR="000D7FBF" w:rsidRDefault="000D7FBF" w:rsidP="00130B31">
      <w:pPr>
        <w:pStyle w:val="PL"/>
      </w:pPr>
      <w:r>
        <w:t xml:space="preserve">            $ref: '#/components/schemas/</w:t>
      </w:r>
      <w:r>
        <w:rPr>
          <w:lang w:eastAsia="zh-CN"/>
        </w:rPr>
        <w:t>5GMulticastService</w:t>
      </w:r>
      <w:r>
        <w:t>'</w:t>
      </w:r>
    </w:p>
    <w:p w14:paraId="03383CF0" w14:textId="77777777" w:rsidR="006B5FF7" w:rsidRDefault="006B5FF7" w:rsidP="006B5FF7">
      <w:pPr>
        <w:pStyle w:val="PL"/>
      </w:pPr>
      <w:r>
        <w:t xml:space="preserve">        </w:t>
      </w:r>
      <w:r>
        <w:rPr>
          <w:kern w:val="2"/>
          <w:szCs w:val="22"/>
          <w:lang w:val="en-US"/>
        </w:rPr>
        <w:t>5GSBridgeInformation</w:t>
      </w:r>
      <w:r>
        <w:t>:</w:t>
      </w:r>
    </w:p>
    <w:p w14:paraId="1F8665A8" w14:textId="77777777" w:rsidR="006B5FF7" w:rsidRDefault="006B5FF7" w:rsidP="00130B31">
      <w:pPr>
        <w:pStyle w:val="PL"/>
      </w:pPr>
      <w:r>
        <w:t xml:space="preserve">          $ref: '#/components/schemas/</w:t>
      </w:r>
      <w:r>
        <w:rPr>
          <w:kern w:val="2"/>
          <w:szCs w:val="22"/>
          <w:lang w:val="en-US"/>
        </w:rPr>
        <w:t>5GSBridgeInformation</w:t>
      </w:r>
      <w:r>
        <w:t>'</w:t>
      </w:r>
    </w:p>
    <w:p w14:paraId="01F6A6CB"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E696C2C" w14:textId="77777777" w:rsidR="0091091B" w:rsidRDefault="0091091B" w:rsidP="00130B31">
      <w:pPr>
        <w:pStyle w:val="PL"/>
      </w:pPr>
      <w:r>
        <w:t xml:space="preserve">          type: boolean</w:t>
      </w:r>
    </w:p>
    <w:p w14:paraId="5D67B731"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6EEBB03C" w14:textId="77777777" w:rsidR="004063E0" w:rsidRDefault="004063E0" w:rsidP="00130B31">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62D4DB0A" w14:textId="77777777" w:rsidR="00C526EA" w:rsidRPr="00BD6F46" w:rsidRDefault="00C526EA" w:rsidP="00EA7A4E">
      <w:pPr>
        <w:pStyle w:val="PL"/>
      </w:pPr>
      <w:r w:rsidRPr="00BD6F46">
        <w:t xml:space="preserve">      required:</w:t>
      </w:r>
    </w:p>
    <w:p w14:paraId="1AE4088B" w14:textId="77777777" w:rsidR="00C526EA" w:rsidRPr="00BD6F46" w:rsidRDefault="00C526EA" w:rsidP="00C526EA">
      <w:pPr>
        <w:pStyle w:val="PL"/>
      </w:pPr>
      <w:r w:rsidRPr="00BD6F46">
        <w:t xml:space="preserve">        - pduSessionID</w:t>
      </w:r>
    </w:p>
    <w:p w14:paraId="39288447" w14:textId="77777777" w:rsidR="00C526EA" w:rsidRPr="00BD6F46" w:rsidRDefault="00C526EA" w:rsidP="00C526EA">
      <w:pPr>
        <w:pStyle w:val="PL"/>
      </w:pPr>
      <w:r w:rsidRPr="00BD6F46">
        <w:t xml:space="preserve">        - dnnId</w:t>
      </w:r>
    </w:p>
    <w:p w14:paraId="62677214" w14:textId="77777777" w:rsidR="00C526EA" w:rsidRPr="00BD6F46" w:rsidRDefault="00C526EA" w:rsidP="00C526EA">
      <w:pPr>
        <w:pStyle w:val="PL"/>
      </w:pPr>
      <w:r w:rsidRPr="00BD6F46">
        <w:t xml:space="preserve">    PDUContainerInformation:</w:t>
      </w:r>
    </w:p>
    <w:p w14:paraId="359064C0" w14:textId="77777777" w:rsidR="00C526EA" w:rsidRPr="00BD6F46" w:rsidRDefault="00C526EA" w:rsidP="00C526EA">
      <w:pPr>
        <w:pStyle w:val="PL"/>
      </w:pPr>
      <w:r w:rsidRPr="00BD6F46">
        <w:t xml:space="preserve">      type: object</w:t>
      </w:r>
    </w:p>
    <w:p w14:paraId="7F75DA69" w14:textId="77777777" w:rsidR="00C526EA" w:rsidRPr="00BD6F46" w:rsidRDefault="00C526EA" w:rsidP="00C526EA">
      <w:pPr>
        <w:pStyle w:val="PL"/>
      </w:pPr>
      <w:r w:rsidRPr="00BD6F46">
        <w:t xml:space="preserve">      properties:</w:t>
      </w:r>
    </w:p>
    <w:p w14:paraId="6748E4FB" w14:textId="77777777" w:rsidR="00C526EA" w:rsidRPr="00BD6F46" w:rsidRDefault="00C526EA" w:rsidP="00C526EA">
      <w:pPr>
        <w:pStyle w:val="PL"/>
      </w:pPr>
      <w:r w:rsidRPr="00BD6F46">
        <w:t xml:space="preserve">        timeofFirstUsage:</w:t>
      </w:r>
    </w:p>
    <w:p w14:paraId="72854E51" w14:textId="77777777" w:rsidR="00C526EA" w:rsidRPr="00BD6F46" w:rsidRDefault="00C526EA" w:rsidP="00C526EA">
      <w:pPr>
        <w:pStyle w:val="PL"/>
      </w:pPr>
      <w:r w:rsidRPr="00BD6F46">
        <w:t xml:space="preserve">          $ref: 'TS29571_CommonData.yaml#/components/schemas/DateTime'</w:t>
      </w:r>
    </w:p>
    <w:p w14:paraId="7F1A7128" w14:textId="77777777" w:rsidR="00C526EA" w:rsidRPr="00BD6F46" w:rsidRDefault="00C526EA" w:rsidP="00C526EA">
      <w:pPr>
        <w:pStyle w:val="PL"/>
      </w:pPr>
      <w:r w:rsidRPr="00BD6F46">
        <w:t xml:space="preserve">        timeofLastUsage:</w:t>
      </w:r>
    </w:p>
    <w:p w14:paraId="347415ED" w14:textId="77777777" w:rsidR="00C526EA" w:rsidRPr="00BD6F46" w:rsidRDefault="00C526EA" w:rsidP="00C526EA">
      <w:pPr>
        <w:pStyle w:val="PL"/>
      </w:pPr>
      <w:r w:rsidRPr="00BD6F46">
        <w:t xml:space="preserve">          $ref: 'TS29571_CommonData.yaml#/components/schemas/DateTime'</w:t>
      </w:r>
    </w:p>
    <w:p w14:paraId="6479EB74" w14:textId="77777777" w:rsidR="00C526EA" w:rsidRPr="00BD6F46" w:rsidRDefault="00C526EA" w:rsidP="00C526EA">
      <w:pPr>
        <w:pStyle w:val="PL"/>
      </w:pPr>
      <w:r w:rsidRPr="00BD6F46">
        <w:t xml:space="preserve">        qoSInformation:</w:t>
      </w:r>
    </w:p>
    <w:p w14:paraId="344AB07C"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Pr="00BD6F46">
        <w:t>.yaml#/components/schemas/</w:t>
      </w:r>
      <w:r w:rsidR="008C5EFF" w:rsidRPr="00BD6F46">
        <w:t>Qo</w:t>
      </w:r>
      <w:r w:rsidR="008C5EFF">
        <w:t>sData</w:t>
      </w:r>
      <w:r w:rsidR="008C5EFF" w:rsidRPr="00BD6F46">
        <w:t>'</w:t>
      </w:r>
    </w:p>
    <w:p w14:paraId="30615BBD" w14:textId="77777777" w:rsidR="008416E2" w:rsidRDefault="008416E2" w:rsidP="008416E2">
      <w:pPr>
        <w:pStyle w:val="PL"/>
      </w:pPr>
      <w:r>
        <w:t xml:space="preserve">        q</w:t>
      </w:r>
      <w:r w:rsidRPr="002113FD">
        <w:t>o</w:t>
      </w:r>
      <w:r>
        <w:t>S</w:t>
      </w:r>
      <w:r w:rsidRPr="002113FD">
        <w:t>Characteristics</w:t>
      </w:r>
      <w:r>
        <w:t>:</w:t>
      </w:r>
    </w:p>
    <w:p w14:paraId="22094192" w14:textId="77777777" w:rsidR="00C526EA" w:rsidRPr="00BD6F46" w:rsidRDefault="008416E2" w:rsidP="008416E2">
      <w:pPr>
        <w:pStyle w:val="PL"/>
      </w:pPr>
      <w:r>
        <w:t xml:space="preserve">          $ref: '</w:t>
      </w:r>
      <w:r w:rsidRPr="00D81F03">
        <w:t>TS29512_Npcf_SMPolicyControl.yaml#</w:t>
      </w:r>
      <w:r>
        <w:t>/components/schemas/Q</w:t>
      </w:r>
      <w:r w:rsidRPr="002113FD">
        <w:t>osCharacteristics</w:t>
      </w:r>
      <w:r>
        <w:t>'</w:t>
      </w:r>
    </w:p>
    <w:p w14:paraId="582544B2" w14:textId="77777777" w:rsidR="000E4736" w:rsidRPr="00F701ED" w:rsidRDefault="000E4736" w:rsidP="000E4736">
      <w:pPr>
        <w:pStyle w:val="PL"/>
      </w:pPr>
      <w:r w:rsidRPr="00F701ED">
        <w:t xml:space="preserve">        afChargingIdentifier:</w:t>
      </w:r>
    </w:p>
    <w:p w14:paraId="28C94585" w14:textId="77777777" w:rsidR="0012618D" w:rsidRDefault="000E4736" w:rsidP="0012618D">
      <w:pPr>
        <w:pStyle w:val="PL"/>
      </w:pPr>
      <w:r w:rsidRPr="00F701ED">
        <w:t xml:space="preserve">          $ref: 'TS29571_CommonData.yaml#/components/schemas/ChargingId'</w:t>
      </w:r>
    </w:p>
    <w:p w14:paraId="4C7CC586" w14:textId="77777777" w:rsidR="0012618D" w:rsidRPr="00F701ED" w:rsidRDefault="0012618D" w:rsidP="0012618D">
      <w:pPr>
        <w:pStyle w:val="PL"/>
      </w:pPr>
      <w:r w:rsidRPr="00F701ED">
        <w:t xml:space="preserve">        a</w:t>
      </w:r>
      <w:r>
        <w:t>f</w:t>
      </w:r>
      <w:r w:rsidRPr="00F701ED">
        <w:t>ChargingId</w:t>
      </w:r>
      <w:r>
        <w:t>String</w:t>
      </w:r>
      <w:r w:rsidRPr="00F701ED">
        <w:t>:</w:t>
      </w:r>
    </w:p>
    <w:p w14:paraId="69B28716" w14:textId="77777777" w:rsidR="000E4736" w:rsidRPr="00F701ED" w:rsidRDefault="0012618D" w:rsidP="0012618D">
      <w:pPr>
        <w:pStyle w:val="PL"/>
      </w:pPr>
      <w:r w:rsidRPr="00F701ED">
        <w:t xml:space="preserve">          $ref: 'TS29571_CommonData.yaml#/components/schemas</w:t>
      </w:r>
      <w:r>
        <w:t>/</w:t>
      </w:r>
      <w:r w:rsidRPr="001D2CEF">
        <w:rPr>
          <w:lang w:val="en-US"/>
        </w:rPr>
        <w:t>ApplicationChargingId</w:t>
      </w:r>
      <w:r w:rsidRPr="00F701ED">
        <w:t>'</w:t>
      </w:r>
    </w:p>
    <w:p w14:paraId="00F535EE" w14:textId="77777777" w:rsidR="00C526EA" w:rsidRPr="00BD6F46" w:rsidRDefault="00C526EA" w:rsidP="00C526EA">
      <w:pPr>
        <w:pStyle w:val="PL"/>
      </w:pPr>
      <w:r w:rsidRPr="00BD6F46">
        <w:t xml:space="preserve">        userLocationInformation:</w:t>
      </w:r>
    </w:p>
    <w:p w14:paraId="5A22A441" w14:textId="77777777" w:rsidR="00C526EA" w:rsidRPr="00BD6F46" w:rsidRDefault="00C526EA" w:rsidP="00C526EA">
      <w:pPr>
        <w:pStyle w:val="PL"/>
      </w:pPr>
      <w:r w:rsidRPr="00BD6F46">
        <w:t xml:space="preserve">          $ref: 'TS29571_CommonData.yaml#/components/schemas/UserLocation'</w:t>
      </w:r>
    </w:p>
    <w:p w14:paraId="7E0445AD" w14:textId="77777777" w:rsidR="00C526EA" w:rsidRPr="00BD6F46" w:rsidRDefault="00C526EA" w:rsidP="00C526EA">
      <w:pPr>
        <w:pStyle w:val="PL"/>
      </w:pPr>
      <w:r w:rsidRPr="00BD6F46">
        <w:t xml:space="preserve">        uetimeZone:</w:t>
      </w:r>
    </w:p>
    <w:p w14:paraId="04F1F104" w14:textId="77777777" w:rsidR="00C526EA" w:rsidRPr="00BD6F46" w:rsidRDefault="00C526EA" w:rsidP="00C526EA">
      <w:pPr>
        <w:pStyle w:val="PL"/>
      </w:pPr>
      <w:r w:rsidRPr="00BD6F46">
        <w:t xml:space="preserve">          $ref: 'TS29571_CommonData.yaml#/components/schemas/TimeZone'</w:t>
      </w:r>
    </w:p>
    <w:p w14:paraId="50B7E0F9" w14:textId="77777777" w:rsidR="00C526EA" w:rsidRPr="00BD6F46" w:rsidRDefault="00C526EA" w:rsidP="00C526EA">
      <w:pPr>
        <w:pStyle w:val="PL"/>
      </w:pPr>
      <w:r w:rsidRPr="00BD6F46">
        <w:t xml:space="preserve">        rATType:</w:t>
      </w:r>
    </w:p>
    <w:p w14:paraId="393E84FA" w14:textId="77777777" w:rsidR="00C526EA" w:rsidRPr="00BD6F46" w:rsidRDefault="00C526EA" w:rsidP="00C526EA">
      <w:pPr>
        <w:pStyle w:val="PL"/>
      </w:pPr>
      <w:r w:rsidRPr="00BD6F46">
        <w:t xml:space="preserve">          $ref: 'TS29571_CommonData.yaml#/components/schemas/RatType'</w:t>
      </w:r>
    </w:p>
    <w:p w14:paraId="2E804077" w14:textId="77777777" w:rsidR="00C526EA" w:rsidRPr="00BD6F46" w:rsidRDefault="00C526EA" w:rsidP="00C526EA">
      <w:pPr>
        <w:pStyle w:val="PL"/>
      </w:pPr>
      <w:r w:rsidRPr="00BD6F46">
        <w:t xml:space="preserve">        servingNodeID:</w:t>
      </w:r>
    </w:p>
    <w:p w14:paraId="0935E050" w14:textId="77777777" w:rsidR="00C526EA" w:rsidRPr="00BD6F46" w:rsidRDefault="00C526EA" w:rsidP="00C526EA">
      <w:pPr>
        <w:pStyle w:val="PL"/>
      </w:pPr>
      <w:r w:rsidRPr="00BD6F46">
        <w:t xml:space="preserve">          type: array</w:t>
      </w:r>
    </w:p>
    <w:p w14:paraId="72EB10AF" w14:textId="77777777" w:rsidR="00C526EA" w:rsidRPr="00BD6F46" w:rsidRDefault="00C526EA" w:rsidP="00C526EA">
      <w:pPr>
        <w:pStyle w:val="PL"/>
      </w:pPr>
      <w:r w:rsidRPr="00BD6F46">
        <w:t xml:space="preserve">          items:</w:t>
      </w:r>
    </w:p>
    <w:p w14:paraId="3EEC0F8C" w14:textId="77777777" w:rsidR="00C526EA" w:rsidRPr="00BD6F46" w:rsidRDefault="00C526EA" w:rsidP="00C526EA">
      <w:pPr>
        <w:pStyle w:val="PL"/>
      </w:pPr>
      <w:r w:rsidRPr="00BD6F46">
        <w:t xml:space="preserve">            $ref: '#/components/schemas/</w:t>
      </w:r>
      <w:r w:rsidR="008E2AD7">
        <w:t>ServingNetworkFunctionID</w:t>
      </w:r>
      <w:r w:rsidRPr="00BD6F46">
        <w:t>'</w:t>
      </w:r>
    </w:p>
    <w:p w14:paraId="011D3F03" w14:textId="77777777" w:rsidR="00C526EA" w:rsidRPr="00BD6F46" w:rsidRDefault="00C526EA" w:rsidP="00C526EA">
      <w:pPr>
        <w:pStyle w:val="PL"/>
      </w:pPr>
      <w:r w:rsidRPr="00BD6F46">
        <w:t xml:space="preserve">          minItems: 0</w:t>
      </w:r>
    </w:p>
    <w:p w14:paraId="5A06FEB3" w14:textId="77777777" w:rsidR="00C526EA" w:rsidRPr="00BD6F46" w:rsidRDefault="00C526EA" w:rsidP="00C526EA">
      <w:pPr>
        <w:pStyle w:val="PL"/>
      </w:pPr>
      <w:r w:rsidRPr="00BD6F46">
        <w:t xml:space="preserve">        presenceReportingAreaInformation:</w:t>
      </w:r>
    </w:p>
    <w:p w14:paraId="5966041A" w14:textId="77777777" w:rsidR="00C526EA" w:rsidRPr="00BD6F46" w:rsidRDefault="00C526EA" w:rsidP="00C526EA">
      <w:pPr>
        <w:pStyle w:val="PL"/>
      </w:pPr>
      <w:r w:rsidRPr="00BD6F46">
        <w:t xml:space="preserve">          type: object</w:t>
      </w:r>
    </w:p>
    <w:p w14:paraId="39B82E0A" w14:textId="77777777" w:rsidR="00C526EA" w:rsidRPr="00BD6F46" w:rsidRDefault="00C526EA" w:rsidP="00C526EA">
      <w:pPr>
        <w:pStyle w:val="PL"/>
      </w:pPr>
      <w:r w:rsidRPr="00BD6F46">
        <w:t xml:space="preserve">          additionalProperties:</w:t>
      </w:r>
    </w:p>
    <w:p w14:paraId="69CB123E"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E87C1D8" w14:textId="77777777" w:rsidR="00C526EA" w:rsidRPr="00BD6F46" w:rsidRDefault="00C526EA" w:rsidP="00C526EA">
      <w:pPr>
        <w:pStyle w:val="PL"/>
      </w:pPr>
      <w:r w:rsidRPr="00BD6F46">
        <w:t xml:space="preserve">          minProperties: 0</w:t>
      </w:r>
    </w:p>
    <w:p w14:paraId="292455D6" w14:textId="77777777" w:rsidR="00C526EA" w:rsidRPr="00BD6F46" w:rsidRDefault="00C526EA" w:rsidP="00C526EA">
      <w:pPr>
        <w:pStyle w:val="PL"/>
      </w:pPr>
      <w:r w:rsidRPr="00BD6F46">
        <w:t xml:space="preserve">        3gppPSDataOffStatus:</w:t>
      </w:r>
    </w:p>
    <w:p w14:paraId="71FDA877" w14:textId="77777777" w:rsidR="00C526EA" w:rsidRPr="00BD6F46" w:rsidRDefault="00C526EA" w:rsidP="00C526EA">
      <w:pPr>
        <w:pStyle w:val="PL"/>
      </w:pPr>
      <w:r w:rsidRPr="00BD6F46">
        <w:t xml:space="preserve">          $ref: '#/components/schemas/3GPPPSDataOffStatus'</w:t>
      </w:r>
    </w:p>
    <w:p w14:paraId="2B34C023" w14:textId="77777777" w:rsidR="00C526EA" w:rsidRPr="00BD6F46" w:rsidRDefault="00C526EA" w:rsidP="00C526EA">
      <w:pPr>
        <w:pStyle w:val="PL"/>
      </w:pPr>
      <w:r w:rsidRPr="00BD6F46">
        <w:t xml:space="preserve">        sponsorIdentity:</w:t>
      </w:r>
    </w:p>
    <w:p w14:paraId="21BBCF91" w14:textId="77777777" w:rsidR="00C526EA" w:rsidRPr="00BD6F46" w:rsidRDefault="00C526EA" w:rsidP="00C526EA">
      <w:pPr>
        <w:pStyle w:val="PL"/>
      </w:pPr>
      <w:r w:rsidRPr="00BD6F46">
        <w:t xml:space="preserve">          type: string</w:t>
      </w:r>
    </w:p>
    <w:p w14:paraId="3D16A0C7" w14:textId="77777777" w:rsidR="00C526EA" w:rsidRPr="00BD6F46" w:rsidRDefault="00C526EA" w:rsidP="00C526EA">
      <w:pPr>
        <w:pStyle w:val="PL"/>
      </w:pPr>
      <w:r w:rsidRPr="00BD6F46">
        <w:t xml:space="preserve">        applicationserviceProviderIdentity:</w:t>
      </w:r>
    </w:p>
    <w:p w14:paraId="2822C77D" w14:textId="77777777" w:rsidR="00C526EA" w:rsidRPr="00BD6F46" w:rsidRDefault="00C526EA" w:rsidP="00C526EA">
      <w:pPr>
        <w:pStyle w:val="PL"/>
      </w:pPr>
      <w:r w:rsidRPr="00BD6F46">
        <w:t xml:space="preserve">          type: string</w:t>
      </w:r>
    </w:p>
    <w:p w14:paraId="594BCE0A" w14:textId="77777777" w:rsidR="00C526EA" w:rsidRPr="00BD6F46" w:rsidRDefault="00C526EA" w:rsidP="00C526EA">
      <w:pPr>
        <w:pStyle w:val="PL"/>
      </w:pPr>
      <w:r w:rsidRPr="00BD6F46">
        <w:t xml:space="preserve">        chargingRuleBaseName:</w:t>
      </w:r>
    </w:p>
    <w:p w14:paraId="4C2C4859" w14:textId="77777777" w:rsidR="005121F9" w:rsidRDefault="00C526EA" w:rsidP="005121F9">
      <w:pPr>
        <w:pStyle w:val="PL"/>
      </w:pPr>
      <w:r w:rsidRPr="00BD6F46">
        <w:t xml:space="preserve">          type: string</w:t>
      </w:r>
    </w:p>
    <w:p w14:paraId="59E05BB1" w14:textId="77777777" w:rsidR="005121F9" w:rsidRDefault="005121F9" w:rsidP="005121F9">
      <w:pPr>
        <w:pStyle w:val="PL"/>
      </w:pPr>
      <w:r>
        <w:t xml:space="preserve">        </w:t>
      </w:r>
      <w:r w:rsidRPr="00BF1E48">
        <w:t>mAPDUSteeringFunctionality</w:t>
      </w:r>
      <w:r>
        <w:t>:</w:t>
      </w:r>
    </w:p>
    <w:p w14:paraId="0F2A7B95" w14:textId="77777777" w:rsidR="005121F9" w:rsidRDefault="005121F9" w:rsidP="005121F9">
      <w:pPr>
        <w:pStyle w:val="PL"/>
      </w:pPr>
      <w:r>
        <w:lastRenderedPageBreak/>
        <w:t xml:space="preserve">          $ref: 'TS29512_Npcf_SMPolicyControl.yaml#/components/schemas/</w:t>
      </w:r>
      <w:r w:rsidRPr="00F252C4">
        <w:t>SteeringFunctionality</w:t>
      </w:r>
      <w:r>
        <w:t>'</w:t>
      </w:r>
    </w:p>
    <w:p w14:paraId="6BD3B448" w14:textId="77777777" w:rsidR="005121F9" w:rsidRDefault="005121F9" w:rsidP="005121F9">
      <w:pPr>
        <w:pStyle w:val="PL"/>
      </w:pPr>
      <w:r>
        <w:t xml:space="preserve">        m</w:t>
      </w:r>
      <w:r w:rsidRPr="003B6557">
        <w:t>APDUSteering</w:t>
      </w:r>
      <w:r>
        <w:t>Mode:</w:t>
      </w:r>
    </w:p>
    <w:p w14:paraId="33B80DFE" w14:textId="77777777" w:rsidR="000B5128" w:rsidRDefault="005121F9" w:rsidP="005121F9">
      <w:pPr>
        <w:pStyle w:val="PL"/>
      </w:pPr>
      <w:r>
        <w:t xml:space="preserve">          $ref: 'TS29512_Npcf_SMPolicyControl.yaml#/components/schemas/SteeringMode'</w:t>
      </w:r>
    </w:p>
    <w:p w14:paraId="36FD890A" w14:textId="77777777" w:rsidR="00B8560A" w:rsidRDefault="00B8560A" w:rsidP="00B8560A">
      <w:pPr>
        <w:pStyle w:val="PL"/>
      </w:pPr>
      <w:r>
        <w:t xml:space="preserve">        </w:t>
      </w:r>
      <w:r>
        <w:rPr>
          <w:lang w:eastAsia="zh-CN"/>
        </w:rPr>
        <w:t>trafficForwardingWay</w:t>
      </w:r>
      <w:r>
        <w:t>:</w:t>
      </w:r>
    </w:p>
    <w:p w14:paraId="377F0E37" w14:textId="77777777" w:rsidR="005C0EDD" w:rsidRDefault="00B8560A" w:rsidP="005C0EDD">
      <w:pPr>
        <w:pStyle w:val="PL"/>
      </w:pPr>
      <w:r>
        <w:t xml:space="preserve">          $ref: '#/components/schemas/</w:t>
      </w:r>
      <w:r>
        <w:rPr>
          <w:lang w:eastAsia="zh-CN"/>
        </w:rPr>
        <w:t>TrafficForwardingWay</w:t>
      </w:r>
      <w:r>
        <w:t>'</w:t>
      </w:r>
    </w:p>
    <w:p w14:paraId="205115B2" w14:textId="77777777" w:rsidR="005C0EDD" w:rsidRDefault="005C0EDD" w:rsidP="005C0EDD">
      <w:pPr>
        <w:pStyle w:val="PL"/>
      </w:pPr>
      <w:r>
        <w:t xml:space="preserve">        qosMonitoringReport:</w:t>
      </w:r>
    </w:p>
    <w:p w14:paraId="61BA0C9A" w14:textId="77777777" w:rsidR="005C0EDD" w:rsidRDefault="005C0EDD" w:rsidP="005C0EDD">
      <w:pPr>
        <w:pStyle w:val="PL"/>
      </w:pPr>
      <w:r>
        <w:t xml:space="preserve">          type: array</w:t>
      </w:r>
    </w:p>
    <w:p w14:paraId="39825FF7" w14:textId="77777777" w:rsidR="005C0EDD" w:rsidRDefault="005C0EDD" w:rsidP="005C0EDD">
      <w:pPr>
        <w:pStyle w:val="PL"/>
      </w:pPr>
      <w:r>
        <w:t xml:space="preserve">          items:</w:t>
      </w:r>
    </w:p>
    <w:p w14:paraId="59A84F69" w14:textId="77777777" w:rsidR="005C0EDD" w:rsidRDefault="005C0EDD" w:rsidP="005C0EDD">
      <w:pPr>
        <w:pStyle w:val="PL"/>
      </w:pPr>
      <w:r>
        <w:t xml:space="preserve">            $ref: '#/components/schemas/QosMonitoringReport'</w:t>
      </w:r>
    </w:p>
    <w:p w14:paraId="28FB5054" w14:textId="77777777" w:rsidR="000D7FBF" w:rsidRDefault="005C0EDD" w:rsidP="000D7FBF">
      <w:pPr>
        <w:pStyle w:val="PL"/>
      </w:pPr>
      <w:r>
        <w:t xml:space="preserve">          minItems: 0</w:t>
      </w:r>
    </w:p>
    <w:p w14:paraId="4C45708B" w14:textId="77777777" w:rsidR="000D7FBF" w:rsidRDefault="000D7FBF" w:rsidP="000D7FBF">
      <w:pPr>
        <w:pStyle w:val="PL"/>
      </w:pPr>
      <w:r>
        <w:t xml:space="preserve">        </w:t>
      </w:r>
      <w:r>
        <w:rPr>
          <w:lang w:eastAsia="zh-CN"/>
        </w:rPr>
        <w:t>mBSSessionID</w:t>
      </w:r>
      <w:r>
        <w:t>:</w:t>
      </w:r>
    </w:p>
    <w:p w14:paraId="1EFB7005" w14:textId="77777777" w:rsidR="000D7FBF" w:rsidRDefault="000D7FBF" w:rsidP="000D7FBF">
      <w:pPr>
        <w:pStyle w:val="PL"/>
      </w:pPr>
      <w:r>
        <w:t xml:space="preserve">          </w:t>
      </w:r>
      <w:r w:rsidRPr="00052626">
        <w:t>$ref: 'TS29571_CommonData.yaml#/components/schemas/MbsSessionId'</w:t>
      </w:r>
    </w:p>
    <w:p w14:paraId="2F053C65" w14:textId="77777777" w:rsidR="000D7FBF" w:rsidRDefault="000D7FBF" w:rsidP="000D7FBF">
      <w:pPr>
        <w:pStyle w:val="PL"/>
      </w:pPr>
      <w:r>
        <w:t xml:space="preserve">        </w:t>
      </w:r>
      <w:r>
        <w:rPr>
          <w:lang w:eastAsia="zh-CN"/>
        </w:rPr>
        <w:t>mBSDeliveryMethod</w:t>
      </w:r>
      <w:r>
        <w:t>:</w:t>
      </w:r>
    </w:p>
    <w:p w14:paraId="76EABA97" w14:textId="77777777" w:rsidR="000D7FBF" w:rsidRDefault="000D7FBF" w:rsidP="000D7FBF">
      <w:pPr>
        <w:pStyle w:val="PL"/>
      </w:pPr>
      <w:r w:rsidRPr="00BD6F46">
        <w:t xml:space="preserve">          $ref: '#/components/schemas/</w:t>
      </w:r>
      <w:r>
        <w:t>MbsDeliveryMethod</w:t>
      </w:r>
      <w:r w:rsidRPr="00052626">
        <w:t>'</w:t>
      </w:r>
    </w:p>
    <w:p w14:paraId="26053322" w14:textId="77777777" w:rsidR="000B5128" w:rsidRDefault="000B5128" w:rsidP="000B5128">
      <w:pPr>
        <w:pStyle w:val="PL"/>
      </w:pPr>
      <w:r w:rsidRPr="00BD6F46">
        <w:t xml:space="preserve">    </w:t>
      </w:r>
      <w:r w:rsidRPr="00AD3544">
        <w:t>NSPAContainerInformation</w:t>
      </w:r>
      <w:r>
        <w:t>:</w:t>
      </w:r>
    </w:p>
    <w:p w14:paraId="308777FE" w14:textId="77777777" w:rsidR="000B5128" w:rsidRPr="00BD6F46" w:rsidRDefault="000B5128" w:rsidP="000B5128">
      <w:pPr>
        <w:pStyle w:val="PL"/>
      </w:pPr>
      <w:r w:rsidRPr="00BD6F46">
        <w:t xml:space="preserve">     </w:t>
      </w:r>
      <w:r>
        <w:t xml:space="preserve"> </w:t>
      </w:r>
      <w:r w:rsidRPr="00BD6F46">
        <w:t>type: object</w:t>
      </w:r>
    </w:p>
    <w:p w14:paraId="5813208A" w14:textId="77777777" w:rsidR="000B5128" w:rsidRPr="00BD6F46" w:rsidRDefault="000B5128" w:rsidP="000B5128">
      <w:pPr>
        <w:pStyle w:val="PL"/>
      </w:pPr>
      <w:r w:rsidRPr="00BD6F46">
        <w:t xml:space="preserve">      properties:</w:t>
      </w:r>
    </w:p>
    <w:p w14:paraId="70D44318" w14:textId="77777777" w:rsidR="000B5128" w:rsidRPr="00BD6F46" w:rsidRDefault="000B5128" w:rsidP="000B5128">
      <w:pPr>
        <w:pStyle w:val="PL"/>
      </w:pPr>
      <w:r w:rsidRPr="00BD6F46">
        <w:t xml:space="preserve">        </w:t>
      </w:r>
      <w:r w:rsidR="00590347" w:rsidRPr="00590347">
        <w:t>uplinkL</w:t>
      </w:r>
      <w:r>
        <w:rPr>
          <w:rFonts w:eastAsia="Times New Roman"/>
          <w:lang w:val="x-none"/>
        </w:rPr>
        <w:t>atency</w:t>
      </w:r>
      <w:r w:rsidRPr="00BD6F46">
        <w:t>:</w:t>
      </w:r>
    </w:p>
    <w:p w14:paraId="1A1EDE51" w14:textId="77777777" w:rsidR="00590347" w:rsidRDefault="000B5128" w:rsidP="00590347">
      <w:pPr>
        <w:pStyle w:val="PL"/>
      </w:pPr>
      <w:r w:rsidRPr="00BD6F46">
        <w:t xml:space="preserve">          type: </w:t>
      </w:r>
      <w:r>
        <w:t>integer</w:t>
      </w:r>
    </w:p>
    <w:p w14:paraId="2D4380CD" w14:textId="77777777" w:rsidR="00590347" w:rsidRDefault="00590347" w:rsidP="00590347">
      <w:pPr>
        <w:pStyle w:val="PL"/>
      </w:pPr>
      <w:r>
        <w:t xml:space="preserve">        downlinkLatency:</w:t>
      </w:r>
    </w:p>
    <w:p w14:paraId="11B0F4DE" w14:textId="77777777" w:rsidR="000B5128" w:rsidRDefault="00590347" w:rsidP="00590347">
      <w:pPr>
        <w:pStyle w:val="PL"/>
      </w:pPr>
      <w:r>
        <w:t xml:space="preserve">          type: integer</w:t>
      </w:r>
    </w:p>
    <w:p w14:paraId="4CAEAB8F" w14:textId="77777777" w:rsidR="000B5128" w:rsidRPr="00BD6F46" w:rsidRDefault="000B5128" w:rsidP="000B5128">
      <w:pPr>
        <w:pStyle w:val="PL"/>
      </w:pPr>
      <w:r w:rsidRPr="00BD6F46">
        <w:t xml:space="preserve">        </w:t>
      </w:r>
      <w:r w:rsidR="00590347" w:rsidRPr="00590347">
        <w:t>uplinkT</w:t>
      </w:r>
      <w:r>
        <w:rPr>
          <w:rFonts w:eastAsia="Times New Roman"/>
          <w:lang w:val="x-none"/>
        </w:rPr>
        <w:t>hroughput</w:t>
      </w:r>
      <w:r w:rsidRPr="00BD6F46">
        <w:t>:</w:t>
      </w:r>
    </w:p>
    <w:p w14:paraId="63F86EA7" w14:textId="77777777" w:rsidR="000B5128" w:rsidRDefault="000B5128" w:rsidP="000B5128">
      <w:pPr>
        <w:pStyle w:val="PL"/>
      </w:pPr>
      <w:r w:rsidRPr="00BD6F46">
        <w:t xml:space="preserve">          $ref: '#/components/schemas/</w:t>
      </w:r>
      <w:r w:rsidRPr="002C5DEF">
        <w:rPr>
          <w:rFonts w:cs="Arial"/>
          <w:snapToGrid w:val="0"/>
          <w:szCs w:val="18"/>
        </w:rPr>
        <w:t>Throughput</w:t>
      </w:r>
      <w:r w:rsidRPr="00BD6F46">
        <w:t>'</w:t>
      </w:r>
    </w:p>
    <w:p w14:paraId="4CB9F77A" w14:textId="77777777" w:rsidR="00590347" w:rsidRDefault="00590347" w:rsidP="00590347">
      <w:pPr>
        <w:pStyle w:val="PL"/>
      </w:pPr>
      <w:r>
        <w:t xml:space="preserve">        downlinkThroughput:</w:t>
      </w:r>
    </w:p>
    <w:p w14:paraId="1557D1FF" w14:textId="77777777" w:rsidR="00590347" w:rsidRDefault="00590347" w:rsidP="00590347">
      <w:pPr>
        <w:pStyle w:val="PL"/>
      </w:pPr>
      <w:r>
        <w:t xml:space="preserve">          $ref: '#/components/schemas/Throughput'</w:t>
      </w:r>
    </w:p>
    <w:p w14:paraId="651FF2D6" w14:textId="77777777" w:rsidR="000B5128" w:rsidRPr="00BD6F46" w:rsidRDefault="000B5128" w:rsidP="00590347">
      <w:pPr>
        <w:pStyle w:val="PL"/>
      </w:pPr>
      <w:r w:rsidRPr="00BD6F46">
        <w:t xml:space="preserve">        </w:t>
      </w:r>
      <w:r>
        <w:rPr>
          <w:rFonts w:eastAsia="Times New Roman"/>
          <w:lang w:val="x-none"/>
        </w:rPr>
        <w:t>maximumPacketLossRate</w:t>
      </w:r>
      <w:r w:rsidR="00590347" w:rsidRPr="00590347">
        <w:rPr>
          <w:rFonts w:eastAsia="Times New Roman"/>
          <w:lang w:val="x-none"/>
        </w:rPr>
        <w:t>UL</w:t>
      </w:r>
      <w:r w:rsidRPr="00BD6F46">
        <w:t>:</w:t>
      </w:r>
    </w:p>
    <w:p w14:paraId="15B3D55C" w14:textId="77777777" w:rsidR="007015A8" w:rsidRDefault="000B5128" w:rsidP="007015A8">
      <w:pPr>
        <w:pStyle w:val="PL"/>
      </w:pPr>
      <w:r w:rsidRPr="00BD6F46">
        <w:t xml:space="preserve">          type: </w:t>
      </w:r>
      <w:r w:rsidR="007015A8" w:rsidRPr="007015A8">
        <w:t>integer</w:t>
      </w:r>
    </w:p>
    <w:p w14:paraId="2F0CE731" w14:textId="77777777" w:rsidR="007015A8" w:rsidRDefault="007015A8" w:rsidP="007015A8">
      <w:pPr>
        <w:pStyle w:val="PL"/>
      </w:pPr>
      <w:r>
        <w:t xml:space="preserve">        maximumPacketLossRateDL:</w:t>
      </w:r>
    </w:p>
    <w:p w14:paraId="1D0E0231" w14:textId="77777777" w:rsidR="000B5128" w:rsidRDefault="007015A8" w:rsidP="007015A8">
      <w:pPr>
        <w:pStyle w:val="PL"/>
      </w:pPr>
      <w:r>
        <w:t xml:space="preserve">          type: integer</w:t>
      </w:r>
    </w:p>
    <w:p w14:paraId="3D76DEE7" w14:textId="77777777" w:rsidR="000B5128" w:rsidRPr="00BD6F46" w:rsidRDefault="000B5128" w:rsidP="000B5128">
      <w:pPr>
        <w:pStyle w:val="PL"/>
      </w:pPr>
      <w:r w:rsidRPr="00BD6F46">
        <w:t xml:space="preserve">        </w:t>
      </w:r>
      <w:r>
        <w:rPr>
          <w:rFonts w:eastAsia="Times New Roman"/>
          <w:lang w:val="x-none"/>
        </w:rPr>
        <w:t>serviceExperienceStatisticsData</w:t>
      </w:r>
      <w:r w:rsidRPr="00BD6F46">
        <w:t>:</w:t>
      </w:r>
    </w:p>
    <w:p w14:paraId="14521A3D"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ServiceExperienceInfo</w:t>
      </w:r>
      <w:r w:rsidRPr="00BD6F46">
        <w:t>'</w:t>
      </w:r>
    </w:p>
    <w:p w14:paraId="2CC5533A" w14:textId="77777777" w:rsidR="000B5128" w:rsidRPr="00BD6F46" w:rsidRDefault="000B5128" w:rsidP="000B5128">
      <w:pPr>
        <w:pStyle w:val="PL"/>
      </w:pPr>
      <w:r w:rsidRPr="00BD6F46">
        <w:t xml:space="preserve">        </w:t>
      </w:r>
      <w:r>
        <w:rPr>
          <w:rFonts w:eastAsia="Times New Roman"/>
          <w:lang w:val="x-none"/>
        </w:rPr>
        <w:t>theNumberOfPDUSessions</w:t>
      </w:r>
      <w:r w:rsidRPr="00BD6F46">
        <w:t>:</w:t>
      </w:r>
    </w:p>
    <w:p w14:paraId="2916B356" w14:textId="77777777" w:rsidR="000B5128" w:rsidRDefault="000B5128" w:rsidP="000B5128">
      <w:pPr>
        <w:pStyle w:val="PL"/>
      </w:pPr>
      <w:r w:rsidRPr="00BD6F46">
        <w:t xml:space="preserve">          type: </w:t>
      </w:r>
      <w:r>
        <w:t>integer</w:t>
      </w:r>
    </w:p>
    <w:p w14:paraId="66EAA6DB" w14:textId="77777777" w:rsidR="000B5128" w:rsidRPr="00BD6F46" w:rsidRDefault="000B5128" w:rsidP="000B5128">
      <w:pPr>
        <w:pStyle w:val="PL"/>
      </w:pPr>
      <w:r w:rsidRPr="00BD6F46">
        <w:t xml:space="preserve">        </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r w:rsidRPr="00BD6F46">
        <w:t>:</w:t>
      </w:r>
    </w:p>
    <w:p w14:paraId="53101DBD" w14:textId="77777777" w:rsidR="000B5128" w:rsidRDefault="000B5128" w:rsidP="000B5128">
      <w:pPr>
        <w:pStyle w:val="PL"/>
      </w:pPr>
      <w:r w:rsidRPr="00BD6F46">
        <w:t xml:space="preserve">          type: </w:t>
      </w:r>
      <w:r>
        <w:t>integer</w:t>
      </w:r>
    </w:p>
    <w:p w14:paraId="2C51B101" w14:textId="77777777" w:rsidR="000B5128" w:rsidRPr="00BD6F46" w:rsidRDefault="000B5128" w:rsidP="000B5128">
      <w:pPr>
        <w:pStyle w:val="PL"/>
      </w:pPr>
      <w:r w:rsidRPr="00BD6F46">
        <w:t xml:space="preserve">        </w:t>
      </w:r>
      <w:r>
        <w:rPr>
          <w:rFonts w:eastAsia="Times New Roman"/>
          <w:lang w:val="x-none"/>
        </w:rPr>
        <w:t>loadLevel</w:t>
      </w:r>
      <w:r w:rsidRPr="00BD6F46">
        <w:t>:</w:t>
      </w:r>
    </w:p>
    <w:p w14:paraId="550048EE"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NsiLoadLevelInfo</w:t>
      </w:r>
      <w:r w:rsidRPr="00BD6F46">
        <w:t>'</w:t>
      </w:r>
    </w:p>
    <w:p w14:paraId="06FABCF0" w14:textId="77777777" w:rsidR="000B5128" w:rsidRDefault="000B5128" w:rsidP="000B5128">
      <w:pPr>
        <w:pStyle w:val="PL"/>
      </w:pPr>
      <w:r w:rsidRPr="00BD6F46">
        <w:t xml:space="preserve">    </w:t>
      </w:r>
      <w:r>
        <w:t>NSPACharging</w:t>
      </w:r>
      <w:r w:rsidRPr="00AD3544">
        <w:t>Information</w:t>
      </w:r>
      <w:r>
        <w:t>:</w:t>
      </w:r>
    </w:p>
    <w:p w14:paraId="5C2EFAEF" w14:textId="77777777" w:rsidR="000B5128" w:rsidRPr="00BD6F46" w:rsidRDefault="000B5128" w:rsidP="000B5128">
      <w:pPr>
        <w:pStyle w:val="PL"/>
      </w:pPr>
      <w:r w:rsidRPr="00BD6F46">
        <w:t xml:space="preserve">      type: object</w:t>
      </w:r>
    </w:p>
    <w:p w14:paraId="115D8210" w14:textId="77777777" w:rsidR="000B5128" w:rsidRPr="00BD6F46" w:rsidRDefault="000B5128" w:rsidP="000B5128">
      <w:pPr>
        <w:pStyle w:val="PL"/>
      </w:pPr>
      <w:r w:rsidRPr="00BD6F46">
        <w:t xml:space="preserve">      properties:</w:t>
      </w:r>
    </w:p>
    <w:p w14:paraId="4B534E1E" w14:textId="77777777" w:rsidR="000B5128" w:rsidRPr="00BD6F46" w:rsidRDefault="000B5128" w:rsidP="000B5128">
      <w:pPr>
        <w:pStyle w:val="PL"/>
      </w:pPr>
      <w:r w:rsidRPr="00BD6F46">
        <w:t xml:space="preserve">        s</w:t>
      </w:r>
      <w:r>
        <w:t>ingleN</w:t>
      </w:r>
      <w:r>
        <w:rPr>
          <w:color w:val="000000"/>
          <w:lang w:val="en-US"/>
        </w:rPr>
        <w:t>SSAI</w:t>
      </w:r>
      <w:r w:rsidRPr="00BD6F46">
        <w:t>:</w:t>
      </w:r>
    </w:p>
    <w:p w14:paraId="55E8B87A" w14:textId="77777777" w:rsidR="000B5128" w:rsidRDefault="000B5128" w:rsidP="000B5128">
      <w:pPr>
        <w:pStyle w:val="PL"/>
      </w:pPr>
      <w:r w:rsidRPr="00BD6F46">
        <w:t xml:space="preserve">          $ref: 'TS29571_CommonData.yaml#/components/schemas/Snssai'</w:t>
      </w:r>
    </w:p>
    <w:p w14:paraId="5BFA0985" w14:textId="77777777" w:rsidR="000B5128" w:rsidRPr="00BD6F46" w:rsidRDefault="000B5128" w:rsidP="000B5128">
      <w:pPr>
        <w:pStyle w:val="PL"/>
      </w:pPr>
      <w:r w:rsidRPr="00BD6F46">
        <w:t xml:space="preserve">      required:</w:t>
      </w:r>
    </w:p>
    <w:p w14:paraId="224C0E0F" w14:textId="77777777" w:rsidR="00C526EA" w:rsidRPr="00BD6F46" w:rsidRDefault="000B5128" w:rsidP="0026330D">
      <w:pPr>
        <w:pStyle w:val="PL"/>
      </w:pPr>
      <w:r w:rsidRPr="00BD6F46">
        <w:t xml:space="preserve">        - </w:t>
      </w:r>
      <w:r w:rsidR="00A86003" w:rsidRPr="00BD6F46">
        <w:t>s</w:t>
      </w:r>
      <w:r w:rsidR="00A86003">
        <w:t>ingleN</w:t>
      </w:r>
      <w:r w:rsidR="00A86003">
        <w:rPr>
          <w:color w:val="000000"/>
          <w:lang w:val="en-US"/>
        </w:rPr>
        <w:t>SSAI</w:t>
      </w:r>
    </w:p>
    <w:p w14:paraId="5AC407A6" w14:textId="77777777" w:rsidR="00C526EA" w:rsidRPr="00BD6F46" w:rsidRDefault="00C526EA" w:rsidP="00C526EA">
      <w:pPr>
        <w:pStyle w:val="PL"/>
      </w:pPr>
      <w:r w:rsidRPr="00BD6F46">
        <w:t xml:space="preserve">    NetworkSlicingInfo:</w:t>
      </w:r>
    </w:p>
    <w:p w14:paraId="2D665FF8" w14:textId="77777777" w:rsidR="00C526EA" w:rsidRPr="00BD6F46" w:rsidRDefault="00C526EA" w:rsidP="00C526EA">
      <w:pPr>
        <w:pStyle w:val="PL"/>
      </w:pPr>
      <w:r w:rsidRPr="00BD6F46">
        <w:t xml:space="preserve">      type: object</w:t>
      </w:r>
    </w:p>
    <w:p w14:paraId="4B7C7FD0" w14:textId="77777777" w:rsidR="00C526EA" w:rsidRPr="00BD6F46" w:rsidRDefault="00C526EA" w:rsidP="00C526EA">
      <w:pPr>
        <w:pStyle w:val="PL"/>
      </w:pPr>
      <w:r w:rsidRPr="00BD6F46">
        <w:t xml:space="preserve">      properties:</w:t>
      </w:r>
    </w:p>
    <w:p w14:paraId="02403CC9" w14:textId="77777777" w:rsidR="00C526EA" w:rsidRPr="00BD6F46" w:rsidRDefault="00C526EA" w:rsidP="00C526EA">
      <w:pPr>
        <w:pStyle w:val="PL"/>
      </w:pPr>
      <w:r w:rsidRPr="00BD6F46">
        <w:t xml:space="preserve">        sNSSAI:</w:t>
      </w:r>
    </w:p>
    <w:p w14:paraId="7568A5E9" w14:textId="77777777" w:rsidR="00C526EA" w:rsidRPr="00BD6F46" w:rsidRDefault="00C526EA" w:rsidP="00C526EA">
      <w:pPr>
        <w:pStyle w:val="PL"/>
      </w:pPr>
      <w:r w:rsidRPr="00BD6F46">
        <w:t xml:space="preserve">          $ref: 'TS29571_CommonData.yaml#/components/schemas/Snssai'</w:t>
      </w:r>
    </w:p>
    <w:p w14:paraId="4AB1D302" w14:textId="77777777" w:rsidR="00C01833" w:rsidRDefault="00C01833" w:rsidP="00C01833">
      <w:pPr>
        <w:pStyle w:val="PL"/>
      </w:pPr>
      <w:r>
        <w:t xml:space="preserve">        hPlmnSNSSAI:</w:t>
      </w:r>
    </w:p>
    <w:p w14:paraId="22F8CBC5" w14:textId="77777777" w:rsidR="00C01833" w:rsidRDefault="00C01833" w:rsidP="00C01833">
      <w:pPr>
        <w:pStyle w:val="PL"/>
      </w:pPr>
      <w:r>
        <w:t xml:space="preserve">          $ref: 'TS29571_CommonData.yaml#/components/schemas/Snssai'</w:t>
      </w:r>
    </w:p>
    <w:p w14:paraId="3DAE0874" w14:textId="77777777" w:rsidR="00CF256B" w:rsidRDefault="00CF256B" w:rsidP="00CF256B">
      <w:pPr>
        <w:pStyle w:val="PL"/>
      </w:pPr>
      <w:r>
        <w:t xml:space="preserve">        alternativeSNSSAI:</w:t>
      </w:r>
    </w:p>
    <w:p w14:paraId="58871358" w14:textId="77777777" w:rsidR="00CF256B" w:rsidRDefault="00CF256B" w:rsidP="00C01833">
      <w:pPr>
        <w:pStyle w:val="PL"/>
      </w:pPr>
      <w:r>
        <w:t xml:space="preserve">          $ref: 'TS29571_CommonData.yaml#/components/schemas/Snssai'</w:t>
      </w:r>
    </w:p>
    <w:p w14:paraId="50FE0291" w14:textId="77777777" w:rsidR="00C526EA" w:rsidRPr="00BD6F46" w:rsidRDefault="00C526EA" w:rsidP="00C01833">
      <w:pPr>
        <w:pStyle w:val="PL"/>
      </w:pPr>
      <w:r w:rsidRPr="00BD6F46">
        <w:t xml:space="preserve">      required:</w:t>
      </w:r>
    </w:p>
    <w:p w14:paraId="3BB54839" w14:textId="77777777" w:rsidR="00C526EA" w:rsidRPr="00BD6F46" w:rsidRDefault="00C526EA" w:rsidP="00C526EA">
      <w:pPr>
        <w:pStyle w:val="PL"/>
      </w:pPr>
      <w:r w:rsidRPr="00BD6F46">
        <w:t xml:space="preserve">        - sNSSAI</w:t>
      </w:r>
    </w:p>
    <w:p w14:paraId="34A07A7D" w14:textId="77777777" w:rsidR="00C526EA" w:rsidRPr="00BD6F46" w:rsidRDefault="00C526EA" w:rsidP="00C526EA">
      <w:pPr>
        <w:pStyle w:val="PL"/>
      </w:pPr>
      <w:r w:rsidRPr="00BD6F46">
        <w:t xml:space="preserve">    PDUAddress:</w:t>
      </w:r>
    </w:p>
    <w:p w14:paraId="0B87E7B4" w14:textId="77777777" w:rsidR="00C526EA" w:rsidRPr="00BD6F46" w:rsidRDefault="00C526EA" w:rsidP="00C526EA">
      <w:pPr>
        <w:pStyle w:val="PL"/>
      </w:pPr>
      <w:r w:rsidRPr="00BD6F46">
        <w:t xml:space="preserve">      type: object</w:t>
      </w:r>
    </w:p>
    <w:p w14:paraId="77D09325" w14:textId="77777777" w:rsidR="00C526EA" w:rsidRPr="00BD6F46" w:rsidRDefault="00C526EA" w:rsidP="00C526EA">
      <w:pPr>
        <w:pStyle w:val="PL"/>
      </w:pPr>
      <w:r w:rsidRPr="00BD6F46">
        <w:t xml:space="preserve">      properties:</w:t>
      </w:r>
    </w:p>
    <w:p w14:paraId="17A9D978" w14:textId="77777777" w:rsidR="00C526EA" w:rsidRPr="00BD6F46" w:rsidRDefault="00C526EA" w:rsidP="00C526EA">
      <w:pPr>
        <w:pStyle w:val="PL"/>
      </w:pPr>
      <w:r w:rsidRPr="00BD6F46">
        <w:t xml:space="preserve">        pduIPv4Address:</w:t>
      </w:r>
    </w:p>
    <w:p w14:paraId="6A08A124" w14:textId="77777777" w:rsidR="00C526EA" w:rsidRPr="00BD6F46" w:rsidRDefault="00C526EA" w:rsidP="00C526EA">
      <w:pPr>
        <w:pStyle w:val="PL"/>
      </w:pPr>
      <w:r w:rsidRPr="00BD6F46">
        <w:t xml:space="preserve">          $ref: 'TS295</w:t>
      </w:r>
      <w:r w:rsidR="00E217B6">
        <w:t>7</w:t>
      </w:r>
      <w:r w:rsidRPr="00BD6F46">
        <w:t>1_CommonData.yaml#/components/schemas/Ipv4Addr'</w:t>
      </w:r>
    </w:p>
    <w:p w14:paraId="681AC608" w14:textId="77777777" w:rsidR="00C526EA" w:rsidRPr="00BD6F46" w:rsidRDefault="00C526EA" w:rsidP="00C526EA">
      <w:pPr>
        <w:pStyle w:val="PL"/>
      </w:pPr>
      <w:r w:rsidRPr="00BD6F46">
        <w:t xml:space="preserve">        pduIPv6Address</w:t>
      </w:r>
      <w:r w:rsidR="00D23E8A">
        <w:t>withPrefix</w:t>
      </w:r>
      <w:r w:rsidRPr="00BD6F46">
        <w:t>:</w:t>
      </w:r>
    </w:p>
    <w:p w14:paraId="662C0695" w14:textId="77777777" w:rsidR="00C526EA" w:rsidRPr="00BD6F46" w:rsidRDefault="00C526EA" w:rsidP="00C526EA">
      <w:pPr>
        <w:pStyle w:val="PL"/>
      </w:pPr>
      <w:r w:rsidRPr="00BD6F46">
        <w:t xml:space="preserve">          $ref: 'TS29571_CommonData.yaml#/components/schemas/Ipv6Addr'</w:t>
      </w:r>
    </w:p>
    <w:p w14:paraId="42056EA0" w14:textId="77777777" w:rsidR="00C526EA" w:rsidRPr="00BD6F46" w:rsidRDefault="00C526EA" w:rsidP="00C526EA">
      <w:pPr>
        <w:pStyle w:val="PL"/>
      </w:pPr>
      <w:r w:rsidRPr="00BD6F46">
        <w:t xml:space="preserve">        pduAddressprefixlength:</w:t>
      </w:r>
    </w:p>
    <w:p w14:paraId="6571CA90" w14:textId="77777777" w:rsidR="00C526EA" w:rsidRPr="00BD6F46" w:rsidRDefault="00C526EA" w:rsidP="00C526EA">
      <w:pPr>
        <w:pStyle w:val="PL"/>
      </w:pPr>
      <w:r w:rsidRPr="00BD6F46">
        <w:t xml:space="preserve">          type: integer</w:t>
      </w:r>
    </w:p>
    <w:p w14:paraId="5974D95E" w14:textId="77777777" w:rsidR="00C526EA" w:rsidRPr="00BD6F46" w:rsidRDefault="00C526EA" w:rsidP="00C526EA">
      <w:pPr>
        <w:pStyle w:val="PL"/>
      </w:pPr>
      <w:r w:rsidRPr="00BD6F46">
        <w:t xml:space="preserve">        </w:t>
      </w:r>
      <w:r w:rsidR="00D23E8A">
        <w:t>i</w:t>
      </w:r>
      <w:r w:rsidRPr="00BD6F46">
        <w:t>Pv4dynamicAddressFlag:</w:t>
      </w:r>
    </w:p>
    <w:p w14:paraId="72C3C9EE" w14:textId="77777777" w:rsidR="00C526EA" w:rsidRPr="00BD6F46" w:rsidRDefault="00C526EA" w:rsidP="00C526EA">
      <w:pPr>
        <w:pStyle w:val="PL"/>
      </w:pPr>
      <w:r w:rsidRPr="00BD6F46">
        <w:t xml:space="preserve">          type: boolean</w:t>
      </w:r>
    </w:p>
    <w:p w14:paraId="5C26A70C" w14:textId="77777777" w:rsidR="00C526EA" w:rsidRPr="00BD6F46" w:rsidRDefault="00C526EA" w:rsidP="00C526EA">
      <w:pPr>
        <w:pStyle w:val="PL"/>
      </w:pPr>
      <w:r w:rsidRPr="00BD6F46">
        <w:t xml:space="preserve">        </w:t>
      </w:r>
      <w:r w:rsidR="00D23E8A">
        <w:t>i</w:t>
      </w:r>
      <w:r w:rsidRPr="00BD6F46">
        <w:t>Pv6dynamic</w:t>
      </w:r>
      <w:r w:rsidR="00D23E8A">
        <w:t>Prefix</w:t>
      </w:r>
      <w:r w:rsidRPr="00BD6F46">
        <w:t>Flag:</w:t>
      </w:r>
    </w:p>
    <w:p w14:paraId="51E34D4D" w14:textId="77777777" w:rsidR="00937C7C" w:rsidRDefault="00C526EA" w:rsidP="00937C7C">
      <w:pPr>
        <w:pStyle w:val="PL"/>
      </w:pPr>
      <w:r w:rsidRPr="00BD6F46">
        <w:t xml:space="preserve">          type: boolean</w:t>
      </w:r>
    </w:p>
    <w:p w14:paraId="181969ED" w14:textId="77777777" w:rsidR="00937C7C" w:rsidRDefault="00937C7C" w:rsidP="00937C7C">
      <w:pPr>
        <w:pStyle w:val="PL"/>
      </w:pPr>
      <w:r>
        <w:t xml:space="preserve">        addIpv6AddrPrefixes:</w:t>
      </w:r>
    </w:p>
    <w:p w14:paraId="2201729B" w14:textId="77777777" w:rsidR="00D659B6" w:rsidRDefault="00937C7C" w:rsidP="00D659B6">
      <w:pPr>
        <w:pStyle w:val="PL"/>
      </w:pPr>
      <w:r>
        <w:t xml:space="preserve">          $ref: 'TS29571_CommonData.yaml#/components/schemas/Ipv6Prefix'</w:t>
      </w:r>
    </w:p>
    <w:p w14:paraId="2C965F0E" w14:textId="77777777" w:rsidR="00D659B6" w:rsidRDefault="00D659B6" w:rsidP="00D659B6">
      <w:pPr>
        <w:pStyle w:val="PL"/>
      </w:pPr>
      <w:r>
        <w:t xml:space="preserve">        addIpv6AddrPrefixList:</w:t>
      </w:r>
    </w:p>
    <w:p w14:paraId="1FC95F26" w14:textId="77777777" w:rsidR="00D659B6" w:rsidRDefault="00D659B6" w:rsidP="00D659B6">
      <w:pPr>
        <w:pStyle w:val="PL"/>
      </w:pPr>
      <w:r>
        <w:t xml:space="preserve">          type: array</w:t>
      </w:r>
    </w:p>
    <w:p w14:paraId="0B53FE17" w14:textId="77777777" w:rsidR="00D659B6" w:rsidRDefault="00D659B6" w:rsidP="00D659B6">
      <w:pPr>
        <w:pStyle w:val="PL"/>
      </w:pPr>
      <w:r>
        <w:t xml:space="preserve">          items:</w:t>
      </w:r>
    </w:p>
    <w:p w14:paraId="30475E32" w14:textId="77777777" w:rsidR="00C526EA" w:rsidRPr="00BD6F46" w:rsidRDefault="00D659B6" w:rsidP="00D659B6">
      <w:pPr>
        <w:pStyle w:val="PL"/>
      </w:pPr>
      <w:r>
        <w:t xml:space="preserve">            $ref: 'TS29571_CommonData.yaml#/components/schemas/Ipv6Prefix'</w:t>
      </w:r>
    </w:p>
    <w:p w14:paraId="3CF57397" w14:textId="77777777" w:rsidR="00C526EA" w:rsidRPr="00BD6F46" w:rsidRDefault="00C526EA" w:rsidP="00C526EA">
      <w:pPr>
        <w:pStyle w:val="PL"/>
      </w:pPr>
      <w:r w:rsidRPr="00BD6F46">
        <w:t xml:space="preserve">    ServingNetworkFunctionID:</w:t>
      </w:r>
    </w:p>
    <w:p w14:paraId="2F603003" w14:textId="77777777" w:rsidR="00C526EA" w:rsidRPr="00BD6F46" w:rsidRDefault="00C526EA" w:rsidP="00C526EA">
      <w:pPr>
        <w:pStyle w:val="PL"/>
      </w:pPr>
      <w:r w:rsidRPr="00BD6F46">
        <w:t xml:space="preserve">      type: object</w:t>
      </w:r>
    </w:p>
    <w:p w14:paraId="181EB9DC" w14:textId="77777777" w:rsidR="00C526EA" w:rsidRPr="00BD6F46" w:rsidRDefault="00C526EA" w:rsidP="00C526EA">
      <w:pPr>
        <w:pStyle w:val="PL"/>
      </w:pPr>
      <w:r w:rsidRPr="00BD6F46">
        <w:t xml:space="preserve">      properties:</w:t>
      </w:r>
    </w:p>
    <w:p w14:paraId="6DCCED6F" w14:textId="77777777" w:rsidR="00D82391" w:rsidRPr="00BD6F46" w:rsidRDefault="00D82391" w:rsidP="00D82391">
      <w:pPr>
        <w:pStyle w:val="PL"/>
      </w:pPr>
      <w:r w:rsidRPr="00BD6F46">
        <w:t xml:space="preserve">        servingNetworkFunction</w:t>
      </w:r>
      <w:r>
        <w:t>Information</w:t>
      </w:r>
      <w:r w:rsidRPr="00BD6F46">
        <w:t>:</w:t>
      </w:r>
    </w:p>
    <w:p w14:paraId="69BDA439" w14:textId="77777777" w:rsidR="00D82391" w:rsidRDefault="00D82391" w:rsidP="00D82391">
      <w:pPr>
        <w:pStyle w:val="PL"/>
      </w:pPr>
      <w:r>
        <w:lastRenderedPageBreak/>
        <w:t xml:space="preserve">          $ref: '</w:t>
      </w:r>
      <w:r w:rsidRPr="00BD6F46">
        <w:t>#/components/schemas/</w:t>
      </w:r>
      <w:r>
        <w:t>NFIdentification</w:t>
      </w:r>
      <w:r w:rsidRPr="00BD6F46">
        <w:t>'</w:t>
      </w:r>
    </w:p>
    <w:p w14:paraId="2B5203F0" w14:textId="77777777" w:rsidR="00D82391" w:rsidRPr="00BD6F46" w:rsidRDefault="00D82391" w:rsidP="00D82391">
      <w:pPr>
        <w:pStyle w:val="PL"/>
      </w:pPr>
      <w:r w:rsidRPr="00BD6F46">
        <w:t xml:space="preserve">        </w:t>
      </w:r>
      <w:r>
        <w:t>aMFId</w:t>
      </w:r>
      <w:r w:rsidRPr="00BD6F46">
        <w:t>:</w:t>
      </w:r>
    </w:p>
    <w:p w14:paraId="046DD0E1" w14:textId="77777777" w:rsidR="00D82391" w:rsidRDefault="00D82391" w:rsidP="00D82391">
      <w:pPr>
        <w:pStyle w:val="PL"/>
      </w:pPr>
      <w:r>
        <w:t xml:space="preserve">          </w:t>
      </w:r>
      <w:r w:rsidRPr="00BD6F46">
        <w:t>$ref: 'TS29571_CommonData.yaml#/components/schemas/</w:t>
      </w:r>
      <w:r>
        <w:t>AmfId</w:t>
      </w:r>
      <w:r w:rsidRPr="00BD6F46">
        <w:t>'</w:t>
      </w:r>
    </w:p>
    <w:p w14:paraId="03F2EE2E" w14:textId="77777777" w:rsidR="00D82391" w:rsidRPr="00BD6F46" w:rsidRDefault="00D82391" w:rsidP="00D82391">
      <w:pPr>
        <w:pStyle w:val="PL"/>
      </w:pPr>
      <w:r w:rsidRPr="00BD6F46">
        <w:t xml:space="preserve">      required:</w:t>
      </w:r>
    </w:p>
    <w:p w14:paraId="19A81528" w14:textId="77777777" w:rsidR="00D82391" w:rsidRPr="00BD6F46" w:rsidRDefault="00D82391" w:rsidP="00C526EA">
      <w:pPr>
        <w:pStyle w:val="PL"/>
      </w:pPr>
      <w:r w:rsidRPr="00BD6F46">
        <w:t xml:space="preserve">        - servingNetworkFunction</w:t>
      </w:r>
      <w:r>
        <w:t>Information</w:t>
      </w:r>
    </w:p>
    <w:p w14:paraId="60406D15" w14:textId="77777777" w:rsidR="00C526EA" w:rsidRPr="00BD6F46" w:rsidRDefault="00C526EA" w:rsidP="00C526EA">
      <w:pPr>
        <w:pStyle w:val="PL"/>
      </w:pPr>
      <w:r w:rsidRPr="00BD6F46">
        <w:t xml:space="preserve">    RoamingQBCInformation:</w:t>
      </w:r>
    </w:p>
    <w:p w14:paraId="22A59865" w14:textId="77777777" w:rsidR="00C526EA" w:rsidRPr="00BD6F46" w:rsidRDefault="00C526EA" w:rsidP="00C526EA">
      <w:pPr>
        <w:pStyle w:val="PL"/>
      </w:pPr>
      <w:r w:rsidRPr="00BD6F46">
        <w:t xml:space="preserve">      type: object</w:t>
      </w:r>
    </w:p>
    <w:p w14:paraId="45D42565" w14:textId="77777777" w:rsidR="00C526EA" w:rsidRPr="00BD6F46" w:rsidRDefault="00C526EA" w:rsidP="00C526EA">
      <w:pPr>
        <w:pStyle w:val="PL"/>
      </w:pPr>
      <w:r w:rsidRPr="00BD6F46">
        <w:t xml:space="preserve">      properties:</w:t>
      </w:r>
    </w:p>
    <w:p w14:paraId="76AB7133" w14:textId="77777777" w:rsidR="00C526EA" w:rsidRPr="00BD6F46" w:rsidRDefault="00C526EA" w:rsidP="00C526EA">
      <w:pPr>
        <w:pStyle w:val="PL"/>
      </w:pPr>
      <w:r w:rsidRPr="00BD6F46">
        <w:t xml:space="preserve">        multipleQFIcontainer:</w:t>
      </w:r>
    </w:p>
    <w:p w14:paraId="2A22A5BE" w14:textId="77777777" w:rsidR="00C526EA" w:rsidRPr="00BD6F46" w:rsidRDefault="00C526EA" w:rsidP="00C526EA">
      <w:pPr>
        <w:pStyle w:val="PL"/>
      </w:pPr>
      <w:r w:rsidRPr="00BD6F46">
        <w:t xml:space="preserve">          type: array</w:t>
      </w:r>
    </w:p>
    <w:p w14:paraId="0E3D3960" w14:textId="77777777" w:rsidR="00C526EA" w:rsidRPr="00BD6F46" w:rsidRDefault="00C526EA" w:rsidP="00C526EA">
      <w:pPr>
        <w:pStyle w:val="PL"/>
      </w:pPr>
      <w:r w:rsidRPr="00BD6F46">
        <w:t xml:space="preserve">          items:</w:t>
      </w:r>
    </w:p>
    <w:p w14:paraId="5DCED910" w14:textId="77777777" w:rsidR="00C526EA" w:rsidRPr="00BD6F46" w:rsidRDefault="00C526EA" w:rsidP="00C526EA">
      <w:pPr>
        <w:pStyle w:val="PL"/>
      </w:pPr>
      <w:r w:rsidRPr="00BD6F46">
        <w:t xml:space="preserve">            $ref: '#/components/schemas/MultipleQFIcontainer'</w:t>
      </w:r>
    </w:p>
    <w:p w14:paraId="636A15B3" w14:textId="77777777" w:rsidR="00C526EA" w:rsidRPr="00BD6F46" w:rsidRDefault="00C526EA" w:rsidP="00C526EA">
      <w:pPr>
        <w:pStyle w:val="PL"/>
      </w:pPr>
      <w:r w:rsidRPr="00BD6F46">
        <w:t xml:space="preserve">          minItems: 0</w:t>
      </w:r>
    </w:p>
    <w:p w14:paraId="77CF5A87" w14:textId="77777777" w:rsidR="00141BA9" w:rsidRDefault="00C526EA" w:rsidP="00141BA9">
      <w:pPr>
        <w:pStyle w:val="PL"/>
      </w:pPr>
      <w:r w:rsidRPr="00BD6F46">
        <w:t xml:space="preserve">        uPFID:</w:t>
      </w:r>
      <w:r w:rsidR="00141BA9">
        <w:t xml:space="preserve"> # Included for backwards compatibility and</w:t>
      </w:r>
    </w:p>
    <w:p w14:paraId="68D0D976" w14:textId="77777777" w:rsidR="00C526EA" w:rsidRPr="00BD6F46" w:rsidRDefault="00141BA9" w:rsidP="00141BA9">
      <w:pPr>
        <w:pStyle w:val="PL"/>
      </w:pPr>
      <w:r>
        <w:t xml:space="preserve">               # can be included based on operators requirement</w:t>
      </w:r>
    </w:p>
    <w:p w14:paraId="2F337DC7" w14:textId="77777777" w:rsidR="00C526EA" w:rsidRPr="00BD6F46" w:rsidRDefault="00C526EA" w:rsidP="00C526EA">
      <w:pPr>
        <w:pStyle w:val="PL"/>
      </w:pPr>
      <w:r w:rsidRPr="00BD6F46">
        <w:t xml:space="preserve">          $ref: 'TS29571_CommonData.yaml#/components/schemas/NfInstanceId'</w:t>
      </w:r>
    </w:p>
    <w:p w14:paraId="656D0313" w14:textId="77777777" w:rsidR="00C526EA" w:rsidRPr="00BD6F46" w:rsidRDefault="00C526EA" w:rsidP="00C526EA">
      <w:pPr>
        <w:pStyle w:val="PL"/>
      </w:pPr>
      <w:r w:rsidRPr="00BD6F46">
        <w:t xml:space="preserve">        roamingChargingProfile:</w:t>
      </w:r>
    </w:p>
    <w:p w14:paraId="221BCA31" w14:textId="77777777" w:rsidR="00C526EA" w:rsidRPr="00BD6F46" w:rsidRDefault="00C526EA" w:rsidP="00C526EA">
      <w:pPr>
        <w:pStyle w:val="PL"/>
      </w:pPr>
      <w:r w:rsidRPr="00BD6F46">
        <w:t xml:space="preserve">          $ref: '#/components/schemas/RoamingChargingProfile'</w:t>
      </w:r>
    </w:p>
    <w:p w14:paraId="1F288EEC" w14:textId="77777777" w:rsidR="00C526EA" w:rsidRPr="00BD6F46" w:rsidRDefault="00C526EA" w:rsidP="00C526EA">
      <w:pPr>
        <w:pStyle w:val="PL"/>
      </w:pPr>
      <w:r w:rsidRPr="00BD6F46">
        <w:t xml:space="preserve">    MultipleQFIcontainer:</w:t>
      </w:r>
    </w:p>
    <w:p w14:paraId="71FFB465" w14:textId="77777777" w:rsidR="00C526EA" w:rsidRPr="00BD6F46" w:rsidRDefault="00C526EA" w:rsidP="00C526EA">
      <w:pPr>
        <w:pStyle w:val="PL"/>
      </w:pPr>
      <w:r w:rsidRPr="00BD6F46">
        <w:t xml:space="preserve">      type: object</w:t>
      </w:r>
    </w:p>
    <w:p w14:paraId="79B87D86" w14:textId="77777777" w:rsidR="00C526EA" w:rsidRPr="00BD6F46" w:rsidRDefault="00C526EA" w:rsidP="00C526EA">
      <w:pPr>
        <w:pStyle w:val="PL"/>
      </w:pPr>
      <w:r w:rsidRPr="00BD6F46">
        <w:t xml:space="preserve">      properties:</w:t>
      </w:r>
    </w:p>
    <w:p w14:paraId="35B4812E" w14:textId="77777777" w:rsidR="00C526EA" w:rsidRPr="00BD6F46" w:rsidRDefault="00C526EA" w:rsidP="00C526EA">
      <w:pPr>
        <w:pStyle w:val="PL"/>
      </w:pPr>
      <w:r w:rsidRPr="00BD6F46">
        <w:t xml:space="preserve">        triggers:</w:t>
      </w:r>
    </w:p>
    <w:p w14:paraId="68CC9328" w14:textId="77777777" w:rsidR="00C526EA" w:rsidRPr="00BD6F46" w:rsidRDefault="00C526EA" w:rsidP="00C526EA">
      <w:pPr>
        <w:pStyle w:val="PL"/>
      </w:pPr>
      <w:r w:rsidRPr="00BD6F46">
        <w:t xml:space="preserve">          type: array</w:t>
      </w:r>
    </w:p>
    <w:p w14:paraId="0B365062" w14:textId="77777777" w:rsidR="00C526EA" w:rsidRPr="00BD6F46" w:rsidRDefault="00C526EA" w:rsidP="00C526EA">
      <w:pPr>
        <w:pStyle w:val="PL"/>
      </w:pPr>
      <w:r w:rsidRPr="00BD6F46">
        <w:t xml:space="preserve">          items:</w:t>
      </w:r>
    </w:p>
    <w:p w14:paraId="3DB673D4" w14:textId="77777777" w:rsidR="00C526EA" w:rsidRPr="00BD6F46" w:rsidRDefault="00C526EA" w:rsidP="00C526EA">
      <w:pPr>
        <w:pStyle w:val="PL"/>
      </w:pPr>
      <w:r w:rsidRPr="00BD6F46">
        <w:t xml:space="preserve">            $ref: '#/components/schemas/Trigger'</w:t>
      </w:r>
    </w:p>
    <w:p w14:paraId="1B8656A6" w14:textId="77777777" w:rsidR="00C526EA" w:rsidRPr="00BD6F46" w:rsidRDefault="00C526EA" w:rsidP="00C526EA">
      <w:pPr>
        <w:pStyle w:val="PL"/>
      </w:pPr>
      <w:r w:rsidRPr="00BD6F46">
        <w:t xml:space="preserve">          minItems: 0</w:t>
      </w:r>
    </w:p>
    <w:p w14:paraId="0BB6CE7D" w14:textId="77777777" w:rsidR="00C526EA" w:rsidRPr="00BD6F46" w:rsidRDefault="00C526EA" w:rsidP="00C526EA">
      <w:pPr>
        <w:pStyle w:val="PL"/>
      </w:pPr>
      <w:r w:rsidRPr="00BD6F46">
        <w:t xml:space="preserve">        triggerTimestamp:</w:t>
      </w:r>
    </w:p>
    <w:p w14:paraId="7F1C3D04" w14:textId="77777777" w:rsidR="00C526EA" w:rsidRPr="00BD6F46" w:rsidRDefault="00C526EA" w:rsidP="00C526EA">
      <w:pPr>
        <w:pStyle w:val="PL"/>
      </w:pPr>
      <w:r w:rsidRPr="00BD6F46">
        <w:t xml:space="preserve">          $ref: 'TS29571_CommonData.yaml#/components/schemas/DateTime'</w:t>
      </w:r>
    </w:p>
    <w:p w14:paraId="795DB7B6" w14:textId="77777777" w:rsidR="00C526EA" w:rsidRPr="00BD6F46" w:rsidRDefault="00C526EA" w:rsidP="00C526EA">
      <w:pPr>
        <w:pStyle w:val="PL"/>
      </w:pPr>
      <w:r w:rsidRPr="00BD6F46">
        <w:t xml:space="preserve">        time:</w:t>
      </w:r>
    </w:p>
    <w:p w14:paraId="1B5DCBAA" w14:textId="77777777" w:rsidR="00C526EA" w:rsidRPr="00BD6F46" w:rsidRDefault="00C526EA" w:rsidP="00C526EA">
      <w:pPr>
        <w:pStyle w:val="PL"/>
      </w:pPr>
      <w:r w:rsidRPr="00BD6F46">
        <w:t xml:space="preserve">          $ref: 'TS29571_CommonData.yaml#/components/schemas/Uint32'</w:t>
      </w:r>
    </w:p>
    <w:p w14:paraId="785AE6B0" w14:textId="77777777" w:rsidR="00C526EA" w:rsidRPr="00BD6F46" w:rsidRDefault="00C526EA" w:rsidP="00C526EA">
      <w:pPr>
        <w:pStyle w:val="PL"/>
      </w:pPr>
      <w:r w:rsidRPr="00BD6F46">
        <w:t xml:space="preserve">        totalVolume:</w:t>
      </w:r>
    </w:p>
    <w:p w14:paraId="5250D50A" w14:textId="77777777" w:rsidR="00C526EA" w:rsidRPr="00BD6F46" w:rsidRDefault="00C526EA" w:rsidP="00C526EA">
      <w:pPr>
        <w:pStyle w:val="PL"/>
      </w:pPr>
      <w:r w:rsidRPr="00BD6F46">
        <w:t xml:space="preserve">          $ref: 'TS29571_CommonData.yaml#/components/schemas/Uint64'</w:t>
      </w:r>
    </w:p>
    <w:p w14:paraId="0209B814" w14:textId="77777777" w:rsidR="00C526EA" w:rsidRPr="00BD6F46" w:rsidRDefault="00C526EA" w:rsidP="00C526EA">
      <w:pPr>
        <w:pStyle w:val="PL"/>
      </w:pPr>
      <w:r w:rsidRPr="00BD6F46">
        <w:t xml:space="preserve">        uplinkVolume:</w:t>
      </w:r>
    </w:p>
    <w:p w14:paraId="49E789C4" w14:textId="77777777" w:rsidR="00C526EA" w:rsidRPr="00BD6F46" w:rsidRDefault="00C526EA" w:rsidP="00C526EA">
      <w:pPr>
        <w:pStyle w:val="PL"/>
      </w:pPr>
      <w:r w:rsidRPr="00BD6F46">
        <w:t xml:space="preserve">          $ref: 'TS29571_CommonData.yaml#/components/schemas/Uint64'</w:t>
      </w:r>
    </w:p>
    <w:p w14:paraId="529D0E61" w14:textId="77777777" w:rsidR="00504BCD" w:rsidRPr="00BD6F46" w:rsidRDefault="00504BCD" w:rsidP="00504BCD">
      <w:pPr>
        <w:pStyle w:val="PL"/>
      </w:pPr>
      <w:r w:rsidRPr="00BD6F46">
        <w:t xml:space="preserve">        downlinkVolume:</w:t>
      </w:r>
    </w:p>
    <w:p w14:paraId="6E3D787A" w14:textId="77777777" w:rsidR="00504BCD" w:rsidRPr="00BD6F46" w:rsidRDefault="00504BCD" w:rsidP="00504BCD">
      <w:pPr>
        <w:pStyle w:val="PL"/>
      </w:pPr>
      <w:r w:rsidRPr="00BD6F46">
        <w:t xml:space="preserve">          $ref: 'TS29571_CommonData.yaml#/components/schemas/Uint64'</w:t>
      </w:r>
    </w:p>
    <w:p w14:paraId="4743C6F9" w14:textId="77777777" w:rsidR="00C526EA" w:rsidRPr="00BD6F46" w:rsidRDefault="00C526EA" w:rsidP="00C526EA">
      <w:pPr>
        <w:pStyle w:val="PL"/>
      </w:pPr>
      <w:r w:rsidRPr="00BD6F46">
        <w:t xml:space="preserve">        localSequenceNumber:</w:t>
      </w:r>
    </w:p>
    <w:p w14:paraId="0E35129B" w14:textId="77777777" w:rsidR="00C526EA" w:rsidRPr="00BD6F46" w:rsidRDefault="00C526EA" w:rsidP="00C526EA">
      <w:pPr>
        <w:pStyle w:val="PL"/>
      </w:pPr>
      <w:r w:rsidRPr="00BD6F46">
        <w:t xml:space="preserve">          type: integer</w:t>
      </w:r>
    </w:p>
    <w:p w14:paraId="2517771D" w14:textId="77777777" w:rsidR="00C526EA" w:rsidRPr="00BD6F46" w:rsidRDefault="00C526EA" w:rsidP="00C526EA">
      <w:pPr>
        <w:pStyle w:val="PL"/>
      </w:pPr>
      <w:r w:rsidRPr="00BD6F46">
        <w:t xml:space="preserve">        qFIContainerInformation:</w:t>
      </w:r>
    </w:p>
    <w:p w14:paraId="10414CDC" w14:textId="77777777" w:rsidR="00C526EA" w:rsidRPr="00BD6F46" w:rsidRDefault="00C526EA" w:rsidP="00C526EA">
      <w:pPr>
        <w:pStyle w:val="PL"/>
      </w:pPr>
      <w:r w:rsidRPr="00BD6F46">
        <w:t xml:space="preserve">          $ref: '#/components/schemas/QFIContainerInformation'</w:t>
      </w:r>
    </w:p>
    <w:p w14:paraId="342E45AD" w14:textId="77777777" w:rsidR="00C526EA" w:rsidRPr="00BD6F46" w:rsidRDefault="00C526EA" w:rsidP="00C526EA">
      <w:pPr>
        <w:pStyle w:val="PL"/>
      </w:pPr>
      <w:r w:rsidRPr="00BD6F46">
        <w:t xml:space="preserve">      required:</w:t>
      </w:r>
    </w:p>
    <w:p w14:paraId="6E33C8B3" w14:textId="77777777" w:rsidR="00C526EA" w:rsidRPr="00BD6F46" w:rsidRDefault="00C526EA" w:rsidP="00C526EA">
      <w:pPr>
        <w:pStyle w:val="PL"/>
      </w:pPr>
      <w:r w:rsidRPr="00BD6F46">
        <w:t xml:space="preserve">        - localSequenceNumber</w:t>
      </w:r>
    </w:p>
    <w:p w14:paraId="53A76679" w14:textId="77777777" w:rsidR="00C526EA" w:rsidRPr="00AA3D43" w:rsidRDefault="00C526EA" w:rsidP="00C526EA">
      <w:pPr>
        <w:pStyle w:val="PL"/>
        <w:rPr>
          <w:lang w:val="fr-FR"/>
        </w:rPr>
      </w:pPr>
      <w:r w:rsidRPr="00BD6F46">
        <w:t xml:space="preserve">    </w:t>
      </w:r>
      <w:r w:rsidRPr="00AA3D43">
        <w:rPr>
          <w:lang w:val="fr-FR"/>
        </w:rPr>
        <w:t>QFIContainerInformation:</w:t>
      </w:r>
    </w:p>
    <w:p w14:paraId="58131C14" w14:textId="77777777" w:rsidR="00C526EA" w:rsidRPr="00AA3D43" w:rsidRDefault="00C526EA" w:rsidP="00C526EA">
      <w:pPr>
        <w:pStyle w:val="PL"/>
        <w:rPr>
          <w:lang w:val="fr-FR"/>
        </w:rPr>
      </w:pPr>
      <w:r w:rsidRPr="00AA3D43">
        <w:rPr>
          <w:lang w:val="fr-FR"/>
        </w:rPr>
        <w:t xml:space="preserve">      type: object</w:t>
      </w:r>
    </w:p>
    <w:p w14:paraId="70290939" w14:textId="77777777" w:rsidR="00C526EA" w:rsidRPr="00AA3D43" w:rsidRDefault="00C526EA" w:rsidP="00C526EA">
      <w:pPr>
        <w:pStyle w:val="PL"/>
        <w:rPr>
          <w:lang w:val="fr-FR"/>
        </w:rPr>
      </w:pPr>
      <w:r w:rsidRPr="00AA3D43">
        <w:rPr>
          <w:lang w:val="fr-FR"/>
        </w:rPr>
        <w:t xml:space="preserve">      properties:</w:t>
      </w:r>
    </w:p>
    <w:p w14:paraId="7153C75D" w14:textId="77777777" w:rsidR="00C526EA" w:rsidRPr="00AA3D43" w:rsidRDefault="00C526EA" w:rsidP="00C526EA">
      <w:pPr>
        <w:pStyle w:val="PL"/>
        <w:rPr>
          <w:lang w:val="fr-FR"/>
        </w:rPr>
      </w:pPr>
      <w:r w:rsidRPr="00AA3D43">
        <w:rPr>
          <w:lang w:val="fr-FR"/>
        </w:rPr>
        <w:t xml:space="preserve">        qFI:</w:t>
      </w:r>
    </w:p>
    <w:p w14:paraId="36143E23" w14:textId="77777777" w:rsidR="00C526EA" w:rsidRPr="00BD6F46" w:rsidRDefault="00C526EA" w:rsidP="00C526EA">
      <w:pPr>
        <w:pStyle w:val="PL"/>
      </w:pPr>
      <w:r w:rsidRPr="00AA3D43">
        <w:rPr>
          <w:lang w:val="fr-FR"/>
        </w:rPr>
        <w:t xml:space="preserve">          </w:t>
      </w:r>
      <w:r w:rsidRPr="00BD6F46">
        <w:t>$ref: 'TS29571_CommonData.yaml#/components/schemas/Qfi'</w:t>
      </w:r>
    </w:p>
    <w:p w14:paraId="41A0883A" w14:textId="77777777" w:rsidR="00833581" w:rsidRDefault="00833581" w:rsidP="00833581">
      <w:pPr>
        <w:pStyle w:val="PL"/>
      </w:pPr>
      <w:r>
        <w:t xml:space="preserve">        reportTime:</w:t>
      </w:r>
    </w:p>
    <w:p w14:paraId="4696E5CC" w14:textId="77777777" w:rsidR="00833581" w:rsidRDefault="00833581" w:rsidP="00833581">
      <w:pPr>
        <w:pStyle w:val="PL"/>
      </w:pPr>
      <w:r>
        <w:t xml:space="preserve">          $ref: 'TS29571_CommonData.yaml#/components/schemas/DateTime'</w:t>
      </w:r>
    </w:p>
    <w:p w14:paraId="25FA9CF3" w14:textId="77777777" w:rsidR="00C526EA" w:rsidRPr="00BD6F46" w:rsidRDefault="00C526EA" w:rsidP="00C526EA">
      <w:pPr>
        <w:pStyle w:val="PL"/>
      </w:pPr>
      <w:r w:rsidRPr="00BD6F46">
        <w:t xml:space="preserve">        timeofFirstUsage:</w:t>
      </w:r>
    </w:p>
    <w:p w14:paraId="1A63E7F4" w14:textId="77777777" w:rsidR="00C526EA" w:rsidRPr="00BD6F46" w:rsidRDefault="00C526EA" w:rsidP="00C526EA">
      <w:pPr>
        <w:pStyle w:val="PL"/>
      </w:pPr>
      <w:r w:rsidRPr="00BD6F46">
        <w:t xml:space="preserve">          $ref: 'TS29571_CommonData.yaml#/components/schemas/DateTime'</w:t>
      </w:r>
    </w:p>
    <w:p w14:paraId="05C62EAC" w14:textId="77777777" w:rsidR="00C526EA" w:rsidRPr="00BD6F46" w:rsidRDefault="00C526EA" w:rsidP="00C526EA">
      <w:pPr>
        <w:pStyle w:val="PL"/>
      </w:pPr>
      <w:r w:rsidRPr="00BD6F46">
        <w:t xml:space="preserve">        timeofLastUsage:</w:t>
      </w:r>
    </w:p>
    <w:p w14:paraId="1EF92459" w14:textId="77777777" w:rsidR="00C526EA" w:rsidRPr="00BD6F46" w:rsidRDefault="00C526EA" w:rsidP="00C526EA">
      <w:pPr>
        <w:pStyle w:val="PL"/>
      </w:pPr>
      <w:r w:rsidRPr="00BD6F46">
        <w:t xml:space="preserve">          $ref: 'TS29571_CommonData.yaml#/components/schemas/DateTime'</w:t>
      </w:r>
    </w:p>
    <w:p w14:paraId="56F43615" w14:textId="77777777" w:rsidR="00C526EA" w:rsidRPr="00BD6F46" w:rsidRDefault="00C526EA" w:rsidP="00C526EA">
      <w:pPr>
        <w:pStyle w:val="PL"/>
      </w:pPr>
      <w:r w:rsidRPr="00BD6F46">
        <w:t xml:space="preserve">        qoSInformation:</w:t>
      </w:r>
    </w:p>
    <w:p w14:paraId="71CBB5F7"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008C5EFF">
        <w:t>.yaml</w:t>
      </w:r>
      <w:r w:rsidRPr="00BD6F46">
        <w:t>#/components/schemas/</w:t>
      </w:r>
      <w:r w:rsidR="008C5EFF" w:rsidRPr="00BD6F46">
        <w:t>Qo</w:t>
      </w:r>
      <w:r w:rsidR="008C5EFF">
        <w:t>sData</w:t>
      </w:r>
      <w:r w:rsidR="008C5EFF" w:rsidRPr="00BD6F46">
        <w:t>'</w:t>
      </w:r>
    </w:p>
    <w:p w14:paraId="2F10CBFA" w14:textId="77777777" w:rsidR="008416E2" w:rsidRDefault="008416E2" w:rsidP="008416E2">
      <w:pPr>
        <w:pStyle w:val="PL"/>
      </w:pPr>
      <w:r>
        <w:t xml:space="preserve">        q</w:t>
      </w:r>
      <w:r w:rsidRPr="002113FD">
        <w:t>o</w:t>
      </w:r>
      <w:r>
        <w:t>S</w:t>
      </w:r>
      <w:r w:rsidRPr="002113FD">
        <w:t>Characteristics</w:t>
      </w:r>
      <w:r>
        <w:t>:</w:t>
      </w:r>
    </w:p>
    <w:p w14:paraId="326E0A6A" w14:textId="77777777" w:rsidR="00C526EA" w:rsidRPr="00BD6F46" w:rsidRDefault="008416E2" w:rsidP="008416E2">
      <w:pPr>
        <w:pStyle w:val="PL"/>
      </w:pPr>
      <w:r>
        <w:t xml:space="preserve">          $ref: 'TS29512_Npcf_SMPolicyControl.yaml#/components/schemas/Q</w:t>
      </w:r>
      <w:r w:rsidRPr="002113FD">
        <w:t>osCharacteristics</w:t>
      </w:r>
      <w:r>
        <w:t>'</w:t>
      </w:r>
    </w:p>
    <w:p w14:paraId="4292611F" w14:textId="77777777" w:rsidR="00C526EA" w:rsidRPr="00BD6F46" w:rsidRDefault="00C526EA" w:rsidP="00C526EA">
      <w:pPr>
        <w:pStyle w:val="PL"/>
      </w:pPr>
      <w:r w:rsidRPr="00BD6F46">
        <w:t xml:space="preserve">        userLocationInformation:</w:t>
      </w:r>
    </w:p>
    <w:p w14:paraId="04A4A939" w14:textId="77777777" w:rsidR="00C526EA" w:rsidRPr="00BD6F46" w:rsidRDefault="00C526EA" w:rsidP="00C526EA">
      <w:pPr>
        <w:pStyle w:val="PL"/>
      </w:pPr>
      <w:r w:rsidRPr="00BD6F46">
        <w:t xml:space="preserve">          $ref: 'TS29571_CommonData.yaml#/components/schemas/UserLocation'</w:t>
      </w:r>
    </w:p>
    <w:p w14:paraId="3BFCA3B5" w14:textId="77777777" w:rsidR="00C526EA" w:rsidRPr="00BD6F46" w:rsidRDefault="00C526EA" w:rsidP="00C526EA">
      <w:pPr>
        <w:pStyle w:val="PL"/>
      </w:pPr>
      <w:r w:rsidRPr="00BD6F46">
        <w:t xml:space="preserve">        uetimeZone:</w:t>
      </w:r>
    </w:p>
    <w:p w14:paraId="662132D7" w14:textId="77777777" w:rsidR="00C526EA" w:rsidRPr="00BD6F46" w:rsidRDefault="00C526EA" w:rsidP="00C526EA">
      <w:pPr>
        <w:pStyle w:val="PL"/>
      </w:pPr>
      <w:r w:rsidRPr="00BD6F46">
        <w:t xml:space="preserve">          $ref: 'TS29571_CommonData.yaml#/components/schemas/TimeZone'</w:t>
      </w:r>
    </w:p>
    <w:p w14:paraId="22A84503" w14:textId="77777777" w:rsidR="00C526EA" w:rsidRPr="00BD6F46" w:rsidRDefault="00C526EA" w:rsidP="00C526EA">
      <w:pPr>
        <w:pStyle w:val="PL"/>
      </w:pPr>
      <w:r w:rsidRPr="00BD6F46">
        <w:t xml:space="preserve">        presenceReportingAreaInformation:</w:t>
      </w:r>
    </w:p>
    <w:p w14:paraId="2C6C54F0" w14:textId="77777777" w:rsidR="00C526EA" w:rsidRPr="00BD6F46" w:rsidRDefault="00C526EA" w:rsidP="00C526EA">
      <w:pPr>
        <w:pStyle w:val="PL"/>
      </w:pPr>
      <w:r w:rsidRPr="00BD6F46">
        <w:t xml:space="preserve">          type: object</w:t>
      </w:r>
    </w:p>
    <w:p w14:paraId="530354A7" w14:textId="77777777" w:rsidR="00C526EA" w:rsidRPr="00BD6F46" w:rsidRDefault="00C526EA" w:rsidP="00C526EA">
      <w:pPr>
        <w:pStyle w:val="PL"/>
      </w:pPr>
      <w:r w:rsidRPr="00BD6F46">
        <w:t xml:space="preserve">          additionalProperties:</w:t>
      </w:r>
    </w:p>
    <w:p w14:paraId="41D35FDD"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651168EA" w14:textId="77777777" w:rsidR="00C526EA" w:rsidRPr="00BD6F46" w:rsidRDefault="00C526EA" w:rsidP="00C526EA">
      <w:pPr>
        <w:pStyle w:val="PL"/>
      </w:pPr>
      <w:r w:rsidRPr="00BD6F46">
        <w:t xml:space="preserve">          minProperties: 0</w:t>
      </w:r>
    </w:p>
    <w:p w14:paraId="67F2CBB9" w14:textId="77777777" w:rsidR="00C526EA" w:rsidRPr="00BD6F46" w:rsidRDefault="00C526EA" w:rsidP="00C526EA">
      <w:pPr>
        <w:pStyle w:val="PL"/>
      </w:pPr>
      <w:r w:rsidRPr="00BD6F46">
        <w:t xml:space="preserve">        rATType:</w:t>
      </w:r>
    </w:p>
    <w:p w14:paraId="687E5591" w14:textId="77777777" w:rsidR="00C526EA" w:rsidRPr="00BD6F46" w:rsidRDefault="00C526EA" w:rsidP="00C526EA">
      <w:pPr>
        <w:pStyle w:val="PL"/>
      </w:pPr>
      <w:r w:rsidRPr="00BD6F46">
        <w:t xml:space="preserve">          $ref: 'TS29571_CommonData.yaml#/components/schemas/RatType'</w:t>
      </w:r>
    </w:p>
    <w:p w14:paraId="51A581F4" w14:textId="77777777" w:rsidR="00C526EA" w:rsidRPr="00BD6F46" w:rsidRDefault="00C526EA" w:rsidP="00C526EA">
      <w:pPr>
        <w:pStyle w:val="PL"/>
      </w:pPr>
      <w:r w:rsidRPr="00BD6F46">
        <w:t xml:space="preserve">        servingNetworkFunctionID:</w:t>
      </w:r>
    </w:p>
    <w:p w14:paraId="55774528" w14:textId="77777777" w:rsidR="00C526EA" w:rsidRPr="00BD6F46" w:rsidRDefault="00C526EA" w:rsidP="00C526EA">
      <w:pPr>
        <w:pStyle w:val="PL"/>
      </w:pPr>
      <w:r w:rsidRPr="00BD6F46">
        <w:t xml:space="preserve">          type: array</w:t>
      </w:r>
    </w:p>
    <w:p w14:paraId="5BA4EF5D" w14:textId="77777777" w:rsidR="00C526EA" w:rsidRPr="00BD6F46" w:rsidRDefault="00C526EA" w:rsidP="00C526EA">
      <w:pPr>
        <w:pStyle w:val="PL"/>
      </w:pPr>
      <w:r w:rsidRPr="00BD6F46">
        <w:t xml:space="preserve">          items:</w:t>
      </w:r>
    </w:p>
    <w:p w14:paraId="617FA8D6" w14:textId="77777777" w:rsidR="00C526EA" w:rsidRPr="00BD6F46" w:rsidRDefault="00C526EA" w:rsidP="00C526EA">
      <w:pPr>
        <w:pStyle w:val="PL"/>
      </w:pPr>
      <w:r w:rsidRPr="00BD6F46">
        <w:t xml:space="preserve">            $ref: '#/components/schemas/</w:t>
      </w:r>
      <w:r w:rsidR="00D82391">
        <w:t>ServingNetworkFunctionID</w:t>
      </w:r>
      <w:r w:rsidRPr="00BD6F46">
        <w:t>'</w:t>
      </w:r>
    </w:p>
    <w:p w14:paraId="797D02B7" w14:textId="77777777" w:rsidR="00C526EA" w:rsidRPr="00BD6F46" w:rsidRDefault="00C526EA" w:rsidP="00C526EA">
      <w:pPr>
        <w:pStyle w:val="PL"/>
      </w:pPr>
      <w:r w:rsidRPr="00BD6F46">
        <w:t xml:space="preserve">          minItems: 0</w:t>
      </w:r>
    </w:p>
    <w:p w14:paraId="4BDE12AD" w14:textId="77777777" w:rsidR="00C526EA" w:rsidRPr="00BD6F46" w:rsidRDefault="00C526EA" w:rsidP="00C526EA">
      <w:pPr>
        <w:pStyle w:val="PL"/>
      </w:pPr>
      <w:r w:rsidRPr="00BD6F46">
        <w:t xml:space="preserve">        3gppPSDataOffStatus:</w:t>
      </w:r>
    </w:p>
    <w:p w14:paraId="217F5BC7" w14:textId="77777777" w:rsidR="009D685A" w:rsidRDefault="00C526EA" w:rsidP="009D685A">
      <w:pPr>
        <w:pStyle w:val="PL"/>
      </w:pPr>
      <w:r w:rsidRPr="00BD6F46">
        <w:t xml:space="preserve">          $ref: '#/components/schemas/3GPPPSDataOffStatus</w:t>
      </w:r>
      <w:r w:rsidR="006837FF">
        <w:t>'</w:t>
      </w:r>
    </w:p>
    <w:p w14:paraId="2DF0AE78" w14:textId="77777777" w:rsidR="009D685A" w:rsidRDefault="009D685A" w:rsidP="009D685A">
      <w:pPr>
        <w:pStyle w:val="PL"/>
      </w:pPr>
      <w:r>
        <w:t xml:space="preserve">        3gppChargingId:</w:t>
      </w:r>
    </w:p>
    <w:p w14:paraId="05620EE2" w14:textId="77777777" w:rsidR="009D685A" w:rsidRDefault="009D685A" w:rsidP="009D685A">
      <w:pPr>
        <w:pStyle w:val="PL"/>
      </w:pPr>
      <w:r>
        <w:t xml:space="preserve">          $ref: 'TS29571_CommonData.yaml#/components/schemas/ChargingId'</w:t>
      </w:r>
    </w:p>
    <w:p w14:paraId="1DE1AD0D" w14:textId="77777777" w:rsidR="009D685A" w:rsidRDefault="009D685A" w:rsidP="009D685A">
      <w:pPr>
        <w:pStyle w:val="PL"/>
      </w:pPr>
      <w:r>
        <w:t xml:space="preserve">        diagnostics:</w:t>
      </w:r>
    </w:p>
    <w:p w14:paraId="75B880FE" w14:textId="77777777" w:rsidR="009D685A" w:rsidRDefault="009D685A" w:rsidP="009D685A">
      <w:pPr>
        <w:pStyle w:val="PL"/>
      </w:pPr>
      <w:r>
        <w:lastRenderedPageBreak/>
        <w:t xml:space="preserve">          $ref: '#/components/schemas/Diagnostics'</w:t>
      </w:r>
    </w:p>
    <w:p w14:paraId="42399618" w14:textId="77777777" w:rsidR="009D685A" w:rsidRDefault="009D685A" w:rsidP="009D685A">
      <w:pPr>
        <w:pStyle w:val="PL"/>
      </w:pPr>
      <w:r>
        <w:t xml:space="preserve">        enhancedDiagnostics:</w:t>
      </w:r>
    </w:p>
    <w:p w14:paraId="36400072" w14:textId="77777777" w:rsidR="009D685A" w:rsidRDefault="009D685A" w:rsidP="009D685A">
      <w:pPr>
        <w:pStyle w:val="PL"/>
      </w:pPr>
      <w:r>
        <w:t xml:space="preserve">          type: array</w:t>
      </w:r>
    </w:p>
    <w:p w14:paraId="505DD434" w14:textId="77777777" w:rsidR="009D685A" w:rsidRDefault="009D685A" w:rsidP="009D685A">
      <w:pPr>
        <w:pStyle w:val="PL"/>
      </w:pPr>
      <w:r>
        <w:t xml:space="preserve">          items:</w:t>
      </w:r>
    </w:p>
    <w:p w14:paraId="3AA2B0F9" w14:textId="77777777" w:rsidR="00FA58F4" w:rsidRPr="008E7798" w:rsidRDefault="009D685A" w:rsidP="00FA58F4">
      <w:pPr>
        <w:pStyle w:val="PL"/>
      </w:pPr>
      <w:r>
        <w:t xml:space="preserve">            type: string</w:t>
      </w:r>
    </w:p>
    <w:p w14:paraId="0E6C1162" w14:textId="77777777" w:rsidR="00FA58F4" w:rsidRPr="008E7798" w:rsidRDefault="00FA58F4" w:rsidP="00FA58F4">
      <w:pPr>
        <w:pStyle w:val="PL"/>
      </w:pPr>
      <w:r w:rsidRPr="008E7798">
        <w:t xml:space="preserve">      required:</w:t>
      </w:r>
    </w:p>
    <w:p w14:paraId="62E396AB" w14:textId="77777777" w:rsidR="00C526EA" w:rsidRPr="00BD6F46" w:rsidRDefault="00FA58F4" w:rsidP="00FA58F4">
      <w:pPr>
        <w:pStyle w:val="PL"/>
      </w:pPr>
      <w:r w:rsidRPr="008E7798">
        <w:t xml:space="preserve">        - reportTime</w:t>
      </w:r>
    </w:p>
    <w:p w14:paraId="5018158E" w14:textId="77777777" w:rsidR="00C526EA" w:rsidRPr="00BD6F46" w:rsidRDefault="00C526EA" w:rsidP="00C526EA">
      <w:pPr>
        <w:pStyle w:val="PL"/>
      </w:pPr>
      <w:r w:rsidRPr="00BD6F46">
        <w:t xml:space="preserve">    RoamingChargingProfile:</w:t>
      </w:r>
    </w:p>
    <w:p w14:paraId="46FFD6F5" w14:textId="77777777" w:rsidR="00C526EA" w:rsidRPr="00BD6F46" w:rsidRDefault="00C526EA" w:rsidP="00C526EA">
      <w:pPr>
        <w:pStyle w:val="PL"/>
      </w:pPr>
      <w:r w:rsidRPr="00BD6F46">
        <w:t xml:space="preserve">      type: object</w:t>
      </w:r>
    </w:p>
    <w:p w14:paraId="5FE63DD5" w14:textId="77777777" w:rsidR="00C526EA" w:rsidRPr="00BD6F46" w:rsidRDefault="00C526EA" w:rsidP="00C526EA">
      <w:pPr>
        <w:pStyle w:val="PL"/>
      </w:pPr>
      <w:r w:rsidRPr="00BD6F46">
        <w:t xml:space="preserve">      properties:</w:t>
      </w:r>
    </w:p>
    <w:p w14:paraId="1EDF0380" w14:textId="77777777" w:rsidR="00C526EA" w:rsidRPr="00BD6F46" w:rsidRDefault="00C526EA" w:rsidP="00C526EA">
      <w:pPr>
        <w:pStyle w:val="PL"/>
      </w:pPr>
      <w:r w:rsidRPr="00BD6F46">
        <w:t xml:space="preserve">        triggers:</w:t>
      </w:r>
    </w:p>
    <w:p w14:paraId="6C960749" w14:textId="77777777" w:rsidR="00C526EA" w:rsidRPr="00BD6F46" w:rsidRDefault="00C526EA" w:rsidP="00C526EA">
      <w:pPr>
        <w:pStyle w:val="PL"/>
      </w:pPr>
      <w:r w:rsidRPr="00BD6F46">
        <w:t xml:space="preserve">          type: array</w:t>
      </w:r>
    </w:p>
    <w:p w14:paraId="52A267CA" w14:textId="77777777" w:rsidR="00C526EA" w:rsidRPr="00BD6F46" w:rsidRDefault="00C526EA" w:rsidP="00C526EA">
      <w:pPr>
        <w:pStyle w:val="PL"/>
      </w:pPr>
      <w:r w:rsidRPr="00BD6F46">
        <w:t xml:space="preserve">          items:</w:t>
      </w:r>
    </w:p>
    <w:p w14:paraId="3B749C5B" w14:textId="77777777" w:rsidR="00C526EA" w:rsidRPr="00BD6F46" w:rsidRDefault="00C526EA" w:rsidP="00C526EA">
      <w:pPr>
        <w:pStyle w:val="PL"/>
      </w:pPr>
      <w:r w:rsidRPr="00BD6F46">
        <w:t xml:space="preserve">            $ref: '#/components/schemas/Trigger'</w:t>
      </w:r>
    </w:p>
    <w:p w14:paraId="039F1F16" w14:textId="77777777" w:rsidR="00C526EA" w:rsidRPr="00BD6F46" w:rsidRDefault="00C526EA" w:rsidP="00C526EA">
      <w:pPr>
        <w:pStyle w:val="PL"/>
      </w:pPr>
      <w:r w:rsidRPr="00BD6F46">
        <w:t xml:space="preserve">          minItems: 0</w:t>
      </w:r>
    </w:p>
    <w:p w14:paraId="0A78422C" w14:textId="77777777" w:rsidR="00C526EA" w:rsidRPr="00BD6F46" w:rsidRDefault="00C526EA" w:rsidP="00C526EA">
      <w:pPr>
        <w:pStyle w:val="PL"/>
      </w:pPr>
      <w:r w:rsidRPr="00BD6F46">
        <w:t xml:space="preserve">        partialRecordMethod:</w:t>
      </w:r>
    </w:p>
    <w:p w14:paraId="428F47C8" w14:textId="77777777" w:rsidR="00C526EA" w:rsidRDefault="00C526EA" w:rsidP="00C526EA">
      <w:pPr>
        <w:pStyle w:val="PL"/>
      </w:pPr>
      <w:r w:rsidRPr="00BD6F46">
        <w:t xml:space="preserve">          $ref: '#/components/schemas/PartialRecordMethod'</w:t>
      </w:r>
    </w:p>
    <w:p w14:paraId="0DC1AD89" w14:textId="77777777" w:rsidR="00C561D5" w:rsidRPr="00BD6F46" w:rsidRDefault="00C561D5" w:rsidP="00C561D5">
      <w:pPr>
        <w:pStyle w:val="PL"/>
      </w:pPr>
      <w:r w:rsidRPr="00BD6F46">
        <w:t xml:space="preserve">    </w:t>
      </w:r>
      <w:r>
        <w:t>SMS</w:t>
      </w:r>
      <w:r w:rsidRPr="00BD6F46">
        <w:t>ChargingInformation:</w:t>
      </w:r>
    </w:p>
    <w:p w14:paraId="5A2B0722" w14:textId="77777777" w:rsidR="00C561D5" w:rsidRPr="00BD6F46" w:rsidRDefault="00C561D5" w:rsidP="00C561D5">
      <w:pPr>
        <w:pStyle w:val="PL"/>
      </w:pPr>
      <w:r w:rsidRPr="00BD6F46">
        <w:t xml:space="preserve">      type: object</w:t>
      </w:r>
    </w:p>
    <w:p w14:paraId="3FBD7D31" w14:textId="77777777" w:rsidR="00C561D5" w:rsidRPr="00BD6F46" w:rsidRDefault="00C561D5" w:rsidP="00C561D5">
      <w:pPr>
        <w:pStyle w:val="PL"/>
      </w:pPr>
      <w:r w:rsidRPr="00BD6F46">
        <w:t xml:space="preserve">      properties:</w:t>
      </w:r>
    </w:p>
    <w:p w14:paraId="63789279" w14:textId="77777777" w:rsidR="00C561D5" w:rsidRPr="00BD6F46" w:rsidRDefault="00C561D5" w:rsidP="00C561D5">
      <w:pPr>
        <w:pStyle w:val="PL"/>
      </w:pPr>
      <w:r w:rsidRPr="00BD6F46">
        <w:t xml:space="preserve">        </w:t>
      </w:r>
      <w:r>
        <w:t>o</w:t>
      </w:r>
      <w:r w:rsidRPr="008D6DC3">
        <w:t>riginatorInfo</w:t>
      </w:r>
      <w:r w:rsidRPr="00BD6F46">
        <w:t>:</w:t>
      </w:r>
    </w:p>
    <w:p w14:paraId="23980559" w14:textId="77777777" w:rsidR="00C561D5" w:rsidRDefault="00C561D5" w:rsidP="00C561D5">
      <w:pPr>
        <w:pStyle w:val="PL"/>
      </w:pPr>
      <w:r w:rsidRPr="00BD6F46">
        <w:t xml:space="preserve">          $ref: '#/components/schemas/</w:t>
      </w:r>
      <w:r>
        <w:t>OriginatorInfo</w:t>
      </w:r>
      <w:r w:rsidRPr="00BD6F46">
        <w:t>'</w:t>
      </w:r>
    </w:p>
    <w:p w14:paraId="1A11F58F" w14:textId="77777777" w:rsidR="00C561D5" w:rsidRPr="00BD6F46" w:rsidRDefault="00C561D5" w:rsidP="00C561D5">
      <w:pPr>
        <w:pStyle w:val="PL"/>
      </w:pPr>
      <w:r w:rsidRPr="00BD6F46">
        <w:t xml:space="preserve">        </w:t>
      </w:r>
      <w:r w:rsidRPr="00A87ADE">
        <w:t>recipientInfo</w:t>
      </w:r>
      <w:r w:rsidRPr="00BD6F46">
        <w:t>:</w:t>
      </w:r>
    </w:p>
    <w:p w14:paraId="3E063AB4" w14:textId="77777777" w:rsidR="00C561D5" w:rsidRPr="00BD6F46" w:rsidRDefault="00C561D5" w:rsidP="00C561D5">
      <w:pPr>
        <w:pStyle w:val="PL"/>
      </w:pPr>
      <w:r w:rsidRPr="00BD6F46">
        <w:t xml:space="preserve">          type: array</w:t>
      </w:r>
    </w:p>
    <w:p w14:paraId="1006D75F" w14:textId="77777777" w:rsidR="00C561D5" w:rsidRPr="00BD6F46" w:rsidRDefault="00C561D5" w:rsidP="00C561D5">
      <w:pPr>
        <w:pStyle w:val="PL"/>
      </w:pPr>
      <w:r w:rsidRPr="00BD6F46">
        <w:t xml:space="preserve">          items:</w:t>
      </w:r>
    </w:p>
    <w:p w14:paraId="71811207" w14:textId="77777777" w:rsidR="00C561D5" w:rsidRDefault="00C561D5" w:rsidP="00B3313B">
      <w:pPr>
        <w:pStyle w:val="PL"/>
      </w:pPr>
      <w:r w:rsidRPr="00BD6F46">
        <w:t xml:space="preserve">     </w:t>
      </w:r>
      <w:r w:rsidR="007C7F5B">
        <w:t xml:space="preserve">   </w:t>
      </w:r>
      <w:r w:rsidRPr="00BD6F46">
        <w:t xml:space="preserve">    $ref: '#/components/schemas/</w:t>
      </w:r>
      <w:r>
        <w:t>RecipientInfo</w:t>
      </w:r>
      <w:r w:rsidRPr="00BD6F46">
        <w:t>'</w:t>
      </w:r>
    </w:p>
    <w:p w14:paraId="7F9D916C" w14:textId="77777777" w:rsidR="00C561D5" w:rsidRDefault="00C561D5" w:rsidP="00C561D5">
      <w:pPr>
        <w:pStyle w:val="PL"/>
      </w:pPr>
      <w:r>
        <w:t xml:space="preserve">          minItems: 0</w:t>
      </w:r>
    </w:p>
    <w:p w14:paraId="5AE0D83D" w14:textId="77777777" w:rsidR="00C561D5" w:rsidRPr="00BD6F46" w:rsidRDefault="00C561D5" w:rsidP="00C561D5">
      <w:pPr>
        <w:pStyle w:val="PL"/>
      </w:pPr>
      <w:r w:rsidRPr="00BD6F46">
        <w:t xml:space="preserve">        </w:t>
      </w:r>
      <w:r>
        <w:t>userEquipmentInfo</w:t>
      </w:r>
      <w:r w:rsidRPr="00BD6F46">
        <w:t>:</w:t>
      </w:r>
    </w:p>
    <w:p w14:paraId="7ED48DAC" w14:textId="77777777" w:rsidR="00C561D5" w:rsidRPr="00BD6F46" w:rsidRDefault="00C561D5" w:rsidP="00C561D5">
      <w:pPr>
        <w:pStyle w:val="PL"/>
      </w:pPr>
      <w:r w:rsidRPr="00BD6F46">
        <w:t xml:space="preserve">          $ref: 'TS29571_CommonDat</w:t>
      </w:r>
      <w:r>
        <w:t>a.yaml#/components/schemas/Pei'</w:t>
      </w:r>
    </w:p>
    <w:p w14:paraId="3B4C06CE" w14:textId="77777777" w:rsidR="00153FB2" w:rsidRPr="00BD6F46" w:rsidRDefault="00153FB2" w:rsidP="00153FB2">
      <w:pPr>
        <w:pStyle w:val="PL"/>
      </w:pPr>
      <w:r w:rsidRPr="00BD6F46">
        <w:t xml:space="preserve">        roamerInOut:</w:t>
      </w:r>
    </w:p>
    <w:p w14:paraId="6EADE879" w14:textId="77777777" w:rsidR="00153FB2" w:rsidRPr="00BD6F46" w:rsidRDefault="00153FB2" w:rsidP="00153FB2">
      <w:pPr>
        <w:pStyle w:val="PL"/>
      </w:pPr>
      <w:r w:rsidRPr="00BD6F46">
        <w:t xml:space="preserve">          $ref: '#/components/schemas/RoamerInOut'</w:t>
      </w:r>
    </w:p>
    <w:p w14:paraId="20BC496B" w14:textId="77777777" w:rsidR="00C561D5" w:rsidRPr="00BD6F46" w:rsidRDefault="00C561D5" w:rsidP="00C561D5">
      <w:pPr>
        <w:pStyle w:val="PL"/>
      </w:pPr>
      <w:r w:rsidRPr="00BD6F46">
        <w:t xml:space="preserve">        userLocationinfo:</w:t>
      </w:r>
    </w:p>
    <w:p w14:paraId="7259513B" w14:textId="77777777" w:rsidR="00C561D5" w:rsidRPr="00BD6F46" w:rsidRDefault="00C561D5" w:rsidP="00C561D5">
      <w:pPr>
        <w:pStyle w:val="PL"/>
      </w:pPr>
      <w:r w:rsidRPr="00BD6F46">
        <w:t xml:space="preserve">          $ref: 'TS29571_CommonData.yaml#/components/schemas/UserLocation'</w:t>
      </w:r>
    </w:p>
    <w:p w14:paraId="678E2996" w14:textId="77777777" w:rsidR="00C561D5" w:rsidRPr="00BD6F46" w:rsidRDefault="00C561D5" w:rsidP="00C561D5">
      <w:pPr>
        <w:pStyle w:val="PL"/>
      </w:pPr>
      <w:r w:rsidRPr="00BD6F46">
        <w:t xml:space="preserve">        uetimeZone:</w:t>
      </w:r>
    </w:p>
    <w:p w14:paraId="53DE41B9" w14:textId="77777777" w:rsidR="00C561D5" w:rsidRDefault="00C561D5" w:rsidP="00C561D5">
      <w:pPr>
        <w:pStyle w:val="PL"/>
      </w:pPr>
      <w:r w:rsidRPr="00BD6F46">
        <w:t xml:space="preserve">          $ref: 'TS29571_CommonData.yaml#/components/schemas/TimeZone'</w:t>
      </w:r>
    </w:p>
    <w:p w14:paraId="108C3512" w14:textId="77777777" w:rsidR="00C561D5" w:rsidRPr="00BD6F46" w:rsidRDefault="00C561D5" w:rsidP="00C561D5">
      <w:pPr>
        <w:pStyle w:val="PL"/>
      </w:pPr>
      <w:r w:rsidRPr="00BD6F46">
        <w:t xml:space="preserve">        rATType:</w:t>
      </w:r>
    </w:p>
    <w:p w14:paraId="6DDCA55D" w14:textId="77777777" w:rsidR="00C561D5" w:rsidRDefault="00C561D5" w:rsidP="00C561D5">
      <w:pPr>
        <w:pStyle w:val="PL"/>
      </w:pPr>
      <w:r w:rsidRPr="00BD6F46">
        <w:t xml:space="preserve">          $ref: 'TS29571_CommonData.ya</w:t>
      </w:r>
      <w:r>
        <w:t>ml#/components/schemas/RatType'</w:t>
      </w:r>
    </w:p>
    <w:p w14:paraId="44C0D8F8" w14:textId="77777777" w:rsidR="00C561D5" w:rsidRPr="00BD6F46" w:rsidRDefault="00C561D5" w:rsidP="00C561D5">
      <w:pPr>
        <w:pStyle w:val="PL"/>
      </w:pPr>
      <w:r w:rsidRPr="00BD6F46">
        <w:t xml:space="preserve">        s</w:t>
      </w:r>
      <w:r>
        <w:t>MSCAddress</w:t>
      </w:r>
      <w:r w:rsidRPr="00BD6F46">
        <w:t>:</w:t>
      </w:r>
    </w:p>
    <w:p w14:paraId="3550896C" w14:textId="77777777" w:rsidR="00C561D5" w:rsidRDefault="00C561D5" w:rsidP="00C561D5">
      <w:pPr>
        <w:pStyle w:val="PL"/>
      </w:pPr>
      <w:r w:rsidRPr="00BD6F46">
        <w:t xml:space="preserve">          typ</w:t>
      </w:r>
      <w:r>
        <w:t>e: string</w:t>
      </w:r>
    </w:p>
    <w:p w14:paraId="6DB4BA37" w14:textId="77777777" w:rsidR="00C561D5" w:rsidRPr="00BD6F46" w:rsidRDefault="00C561D5" w:rsidP="00C561D5">
      <w:pPr>
        <w:pStyle w:val="PL"/>
      </w:pPr>
      <w:r w:rsidRPr="00BD6F46">
        <w:t xml:space="preserve">        </w:t>
      </w:r>
      <w:r w:rsidRPr="00A87ADE">
        <w:t>sMDataCodingScheme</w:t>
      </w:r>
      <w:r w:rsidRPr="00BD6F46">
        <w:t>:</w:t>
      </w:r>
    </w:p>
    <w:p w14:paraId="4958C2D8" w14:textId="77777777" w:rsidR="00C561D5" w:rsidRDefault="00C561D5" w:rsidP="00C561D5">
      <w:pPr>
        <w:pStyle w:val="PL"/>
      </w:pPr>
      <w:r w:rsidRPr="00BD6F46">
        <w:t xml:space="preserve">          typ</w:t>
      </w:r>
      <w:r>
        <w:t xml:space="preserve">e: </w:t>
      </w:r>
      <w:r w:rsidRPr="00BD6F46">
        <w:t>integer</w:t>
      </w:r>
    </w:p>
    <w:p w14:paraId="6D37C3D7" w14:textId="77777777" w:rsidR="00C561D5" w:rsidRPr="00BD6F46" w:rsidRDefault="00C561D5" w:rsidP="00C561D5">
      <w:pPr>
        <w:pStyle w:val="PL"/>
      </w:pPr>
      <w:r w:rsidRPr="00BD6F46">
        <w:t xml:space="preserve">        </w:t>
      </w:r>
      <w:r w:rsidRPr="00A87ADE">
        <w:t>sMMessageType</w:t>
      </w:r>
      <w:r w:rsidRPr="00BD6F46">
        <w:t>:</w:t>
      </w:r>
    </w:p>
    <w:p w14:paraId="0F60F41D" w14:textId="77777777" w:rsidR="00C561D5" w:rsidRDefault="00C561D5" w:rsidP="00C561D5">
      <w:pPr>
        <w:pStyle w:val="PL"/>
      </w:pPr>
      <w:r w:rsidRPr="00BD6F46">
        <w:t xml:space="preserve">          $ref: '#/components/schemas/</w:t>
      </w:r>
      <w:r>
        <w:t>S</w:t>
      </w:r>
      <w:r w:rsidRPr="00A87ADE">
        <w:t>MMessageType</w:t>
      </w:r>
      <w:r w:rsidRPr="00BD6F46">
        <w:t>'</w:t>
      </w:r>
    </w:p>
    <w:p w14:paraId="1581AA52" w14:textId="77777777" w:rsidR="00C561D5" w:rsidRPr="00BD6F46" w:rsidRDefault="00C561D5" w:rsidP="00C561D5">
      <w:pPr>
        <w:pStyle w:val="PL"/>
      </w:pPr>
      <w:r w:rsidRPr="00BD6F46">
        <w:t xml:space="preserve">        </w:t>
      </w:r>
      <w:r w:rsidRPr="00A87ADE">
        <w:t>sMReplyPathRequested</w:t>
      </w:r>
      <w:r w:rsidRPr="00BD6F46">
        <w:t>:</w:t>
      </w:r>
    </w:p>
    <w:p w14:paraId="2A6FBE98" w14:textId="77777777" w:rsidR="00C561D5" w:rsidRDefault="00C561D5" w:rsidP="00C561D5">
      <w:pPr>
        <w:pStyle w:val="PL"/>
      </w:pPr>
      <w:r w:rsidRPr="00BD6F46">
        <w:t xml:space="preserve">          $ref: '#/components/schemas/</w:t>
      </w:r>
      <w:r w:rsidRPr="00A87ADE">
        <w:t>ReplyPathRequested</w:t>
      </w:r>
      <w:r w:rsidRPr="00BD6F46">
        <w:t>'</w:t>
      </w:r>
    </w:p>
    <w:p w14:paraId="1BEF868B" w14:textId="77777777" w:rsidR="00C561D5" w:rsidRPr="00BD6F46" w:rsidRDefault="00C561D5" w:rsidP="00C561D5">
      <w:pPr>
        <w:pStyle w:val="PL"/>
      </w:pPr>
      <w:r w:rsidRPr="00BD6F46">
        <w:t xml:space="preserve">        </w:t>
      </w:r>
      <w:r w:rsidRPr="00A87ADE">
        <w:t>sMUserDataHeader</w:t>
      </w:r>
      <w:r w:rsidRPr="00BD6F46">
        <w:t>:</w:t>
      </w:r>
    </w:p>
    <w:p w14:paraId="4F09343F" w14:textId="77777777" w:rsidR="00C561D5" w:rsidRDefault="00C561D5" w:rsidP="00C561D5">
      <w:pPr>
        <w:pStyle w:val="PL"/>
      </w:pPr>
      <w:r w:rsidRPr="00BD6F46">
        <w:t xml:space="preserve">          typ</w:t>
      </w:r>
      <w:r>
        <w:t>e: string</w:t>
      </w:r>
    </w:p>
    <w:p w14:paraId="1829151D" w14:textId="1100F3D7" w:rsidR="00E34E78" w:rsidRP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w:t>
      </w:r>
      <w:r w:rsidRPr="002D19B8">
        <w:rPr>
          <w:rFonts w:ascii="Courier New" w:hAnsi="Courier New"/>
          <w:sz w:val="16"/>
        </w:rPr>
        <w:t>attern: '^[0-9a-fA-F]+$'</w:t>
      </w:r>
    </w:p>
    <w:p w14:paraId="2F26461B" w14:textId="77777777" w:rsidR="00C561D5" w:rsidRPr="00BD6F46" w:rsidRDefault="00C561D5" w:rsidP="00C561D5">
      <w:pPr>
        <w:pStyle w:val="PL"/>
      </w:pPr>
      <w:r w:rsidRPr="00BD6F46">
        <w:t xml:space="preserve">        </w:t>
      </w:r>
      <w:r w:rsidRPr="00A87ADE">
        <w:t>sMStatus</w:t>
      </w:r>
      <w:r w:rsidRPr="00BD6F46">
        <w:t>:</w:t>
      </w:r>
    </w:p>
    <w:p w14:paraId="6A5C3EE4" w14:textId="77777777" w:rsidR="007B35D8" w:rsidRDefault="00C561D5" w:rsidP="007B35D8">
      <w:pPr>
        <w:pStyle w:val="PL"/>
      </w:pPr>
      <w:r w:rsidRPr="00BD6F46">
        <w:t xml:space="preserve">          typ</w:t>
      </w:r>
      <w:r>
        <w:t>e: string</w:t>
      </w:r>
    </w:p>
    <w:p w14:paraId="6C618B69" w14:textId="77777777" w:rsid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p</w:t>
      </w:r>
      <w:r w:rsidRPr="00997AA1">
        <w:rPr>
          <w:rFonts w:ascii="Courier New" w:hAnsi="Courier New"/>
          <w:sz w:val="16"/>
          <w:lang w:eastAsia="zh-CN"/>
        </w:rPr>
        <w:t>attern: '^[0-9a-fA-F]{2}$'</w:t>
      </w:r>
    </w:p>
    <w:p w14:paraId="56BD347F" w14:textId="77777777" w:rsidR="00C561D5" w:rsidRPr="00BD6F46" w:rsidRDefault="00C561D5" w:rsidP="00C561D5">
      <w:pPr>
        <w:pStyle w:val="PL"/>
      </w:pPr>
      <w:r w:rsidRPr="00BD6F46">
        <w:t xml:space="preserve">        </w:t>
      </w:r>
      <w:r w:rsidRPr="00A87ADE">
        <w:t>sMDischargeTime</w:t>
      </w:r>
      <w:r w:rsidRPr="00BD6F46">
        <w:t>:</w:t>
      </w:r>
    </w:p>
    <w:p w14:paraId="3393C5AD" w14:textId="77777777" w:rsidR="00C561D5" w:rsidRDefault="00C561D5" w:rsidP="00C561D5">
      <w:pPr>
        <w:pStyle w:val="PL"/>
      </w:pPr>
      <w:r w:rsidRPr="00BD6F46">
        <w:t xml:space="preserve">          $ref: 'TS29571_CommonData.yam</w:t>
      </w:r>
      <w:r>
        <w:t>l#/components/schemas/DateTime'</w:t>
      </w:r>
    </w:p>
    <w:p w14:paraId="47135A02" w14:textId="77777777" w:rsidR="00C561D5" w:rsidRPr="00BD6F46" w:rsidRDefault="00C561D5" w:rsidP="00C561D5">
      <w:pPr>
        <w:pStyle w:val="PL"/>
      </w:pPr>
      <w:r w:rsidRPr="00BD6F46">
        <w:t xml:space="preserve">        </w:t>
      </w:r>
      <w:r w:rsidRPr="00A87ADE">
        <w:t>numberofMessagesSent</w:t>
      </w:r>
      <w:r w:rsidRPr="00BD6F46">
        <w:t>:</w:t>
      </w:r>
    </w:p>
    <w:p w14:paraId="4C70E89A" w14:textId="77777777" w:rsidR="00C561D5" w:rsidRDefault="00C561D5" w:rsidP="00C561D5">
      <w:pPr>
        <w:pStyle w:val="PL"/>
      </w:pPr>
      <w:r w:rsidRPr="00BD6F46">
        <w:t xml:space="preserve">          $ref: 'TS29571_CommonData.y</w:t>
      </w:r>
      <w:r>
        <w:t>aml#/components/schemas/Uint32'</w:t>
      </w:r>
    </w:p>
    <w:p w14:paraId="229828AD" w14:textId="77777777" w:rsidR="00C561D5" w:rsidRPr="00BD6F46" w:rsidRDefault="00C561D5" w:rsidP="00C561D5">
      <w:pPr>
        <w:pStyle w:val="PL"/>
      </w:pPr>
      <w:r w:rsidRPr="00BD6F46">
        <w:t xml:space="preserve">        </w:t>
      </w:r>
      <w:r w:rsidRPr="00A87ADE">
        <w:t>sMServiceType</w:t>
      </w:r>
      <w:r w:rsidRPr="00BD6F46">
        <w:t>:</w:t>
      </w:r>
    </w:p>
    <w:p w14:paraId="425D2853" w14:textId="77777777" w:rsidR="00C561D5" w:rsidRDefault="00C561D5" w:rsidP="00C561D5">
      <w:pPr>
        <w:pStyle w:val="PL"/>
      </w:pPr>
      <w:r w:rsidRPr="00BD6F46">
        <w:t xml:space="preserve">          $ref: '#/components/schemas/</w:t>
      </w:r>
      <w:r>
        <w:t>S</w:t>
      </w:r>
      <w:r w:rsidRPr="00A87ADE">
        <w:t>MServiceType</w:t>
      </w:r>
      <w:r w:rsidRPr="00BD6F46">
        <w:t>'</w:t>
      </w:r>
    </w:p>
    <w:p w14:paraId="0AE0C9D4" w14:textId="77777777" w:rsidR="00C561D5" w:rsidRPr="00BD6F46" w:rsidRDefault="00C561D5" w:rsidP="00C561D5">
      <w:pPr>
        <w:pStyle w:val="PL"/>
      </w:pPr>
      <w:r w:rsidRPr="00BD6F46">
        <w:t xml:space="preserve">        </w:t>
      </w:r>
      <w:r w:rsidRPr="00A87ADE">
        <w:t>sMSequenceNumber</w:t>
      </w:r>
      <w:r w:rsidRPr="00BD6F46">
        <w:t>:</w:t>
      </w:r>
    </w:p>
    <w:p w14:paraId="6CAB7D0A" w14:textId="77777777" w:rsidR="00C561D5" w:rsidRDefault="00C561D5" w:rsidP="00C561D5">
      <w:pPr>
        <w:pStyle w:val="PL"/>
      </w:pPr>
      <w:r w:rsidRPr="00BD6F46">
        <w:t xml:space="preserve">          $ref: 'TS29571_CommonData.y</w:t>
      </w:r>
      <w:r>
        <w:t>aml#/components/schemas/Uint32'</w:t>
      </w:r>
    </w:p>
    <w:p w14:paraId="09E8DD3A" w14:textId="77777777" w:rsidR="00C561D5" w:rsidRPr="00BD6F46" w:rsidRDefault="00C561D5" w:rsidP="00C561D5">
      <w:pPr>
        <w:pStyle w:val="PL"/>
      </w:pPr>
      <w:r w:rsidRPr="00BD6F46">
        <w:t xml:space="preserve">        </w:t>
      </w:r>
      <w:r w:rsidRPr="00A87ADE">
        <w:t>sMSresult</w:t>
      </w:r>
      <w:r w:rsidRPr="00BD6F46">
        <w:t>:</w:t>
      </w:r>
    </w:p>
    <w:p w14:paraId="457B9F76" w14:textId="77777777" w:rsidR="00C561D5" w:rsidRDefault="00C561D5" w:rsidP="00C561D5">
      <w:pPr>
        <w:pStyle w:val="PL"/>
      </w:pPr>
      <w:r w:rsidRPr="00BD6F46">
        <w:t xml:space="preserve">          $ref: 'TS29571_CommonData.y</w:t>
      </w:r>
      <w:r>
        <w:t>aml#/components/schemas/Uint32'</w:t>
      </w:r>
    </w:p>
    <w:p w14:paraId="32A13DD8" w14:textId="77777777" w:rsidR="00C561D5" w:rsidRPr="00BD6F46" w:rsidRDefault="00C561D5" w:rsidP="00C561D5">
      <w:pPr>
        <w:pStyle w:val="PL"/>
      </w:pPr>
      <w:r w:rsidRPr="00BD6F46">
        <w:t xml:space="preserve">        </w:t>
      </w:r>
      <w:r w:rsidRPr="00A87ADE">
        <w:t>submissionTime</w:t>
      </w:r>
      <w:r w:rsidRPr="00BD6F46">
        <w:t>:</w:t>
      </w:r>
    </w:p>
    <w:p w14:paraId="6ECE6859" w14:textId="77777777" w:rsidR="00C561D5" w:rsidRDefault="00C561D5" w:rsidP="00C561D5">
      <w:pPr>
        <w:pStyle w:val="PL"/>
      </w:pPr>
      <w:r w:rsidRPr="00BD6F46">
        <w:t xml:space="preserve">          $ref: 'TS29571_CommonData.yam</w:t>
      </w:r>
      <w:r>
        <w:t>l#/components/schemas/DateTime'</w:t>
      </w:r>
    </w:p>
    <w:p w14:paraId="7F861936" w14:textId="77777777" w:rsidR="00C561D5" w:rsidRPr="00BD6F46" w:rsidRDefault="00C561D5" w:rsidP="00C561D5">
      <w:pPr>
        <w:pStyle w:val="PL"/>
      </w:pPr>
      <w:r w:rsidRPr="00BD6F46">
        <w:t xml:space="preserve">        </w:t>
      </w:r>
      <w:r>
        <w:t>sMP</w:t>
      </w:r>
      <w:r w:rsidRPr="00A87ADE">
        <w:t>riority</w:t>
      </w:r>
      <w:r w:rsidRPr="00BD6F46">
        <w:t>:</w:t>
      </w:r>
    </w:p>
    <w:p w14:paraId="5682289F" w14:textId="77777777" w:rsidR="00C561D5" w:rsidRDefault="00C561D5" w:rsidP="00C561D5">
      <w:pPr>
        <w:pStyle w:val="PL"/>
      </w:pPr>
      <w:r w:rsidRPr="00BD6F46">
        <w:t xml:space="preserve">          $ref: '#/components/schemas/</w:t>
      </w:r>
      <w:r>
        <w:t>SMP</w:t>
      </w:r>
      <w:r w:rsidRPr="00A87ADE">
        <w:t>riority</w:t>
      </w:r>
      <w:r w:rsidRPr="00BD6F46">
        <w:t>'</w:t>
      </w:r>
    </w:p>
    <w:p w14:paraId="5A5D4D47" w14:textId="77777777" w:rsidR="00C561D5" w:rsidRPr="00BD6F46" w:rsidRDefault="00C561D5" w:rsidP="00C561D5">
      <w:pPr>
        <w:pStyle w:val="PL"/>
      </w:pPr>
      <w:r w:rsidRPr="00BD6F46">
        <w:t xml:space="preserve">        </w:t>
      </w:r>
      <w:r w:rsidRPr="00A87ADE">
        <w:rPr>
          <w:szCs w:val="18"/>
        </w:rPr>
        <w:t>messageReference</w:t>
      </w:r>
      <w:r w:rsidRPr="00BD6F46">
        <w:t>:</w:t>
      </w:r>
    </w:p>
    <w:p w14:paraId="486A7DC0" w14:textId="77777777" w:rsidR="00C561D5" w:rsidRDefault="00C561D5" w:rsidP="00C561D5">
      <w:pPr>
        <w:pStyle w:val="PL"/>
      </w:pPr>
      <w:r w:rsidRPr="00BD6F46">
        <w:t xml:space="preserve">          typ</w:t>
      </w:r>
      <w:r>
        <w:t>e: string</w:t>
      </w:r>
    </w:p>
    <w:p w14:paraId="38670A3D" w14:textId="77777777" w:rsidR="00C561D5" w:rsidRPr="00BD6F46" w:rsidRDefault="00C561D5" w:rsidP="00C561D5">
      <w:pPr>
        <w:pStyle w:val="PL"/>
      </w:pPr>
      <w:r w:rsidRPr="00BD6F46">
        <w:t xml:space="preserve">        </w:t>
      </w:r>
      <w:r w:rsidRPr="00A87ADE">
        <w:rPr>
          <w:szCs w:val="18"/>
        </w:rPr>
        <w:t>messageSize</w:t>
      </w:r>
      <w:r w:rsidRPr="00BD6F46">
        <w:t>:</w:t>
      </w:r>
    </w:p>
    <w:p w14:paraId="640097AE" w14:textId="77777777" w:rsidR="00C561D5" w:rsidRDefault="00C561D5" w:rsidP="00C561D5">
      <w:pPr>
        <w:pStyle w:val="PL"/>
      </w:pPr>
      <w:r w:rsidRPr="00BD6F46">
        <w:t xml:space="preserve">          $ref: 'TS29571_CommonData.y</w:t>
      </w:r>
      <w:r>
        <w:t>aml#/components/schemas/Uint32'</w:t>
      </w:r>
    </w:p>
    <w:p w14:paraId="05C7E008" w14:textId="77777777" w:rsidR="00C561D5" w:rsidRPr="00BD6F46" w:rsidRDefault="00C561D5" w:rsidP="00C561D5">
      <w:pPr>
        <w:pStyle w:val="PL"/>
      </w:pPr>
      <w:r w:rsidRPr="00BD6F46">
        <w:t xml:space="preserve">        </w:t>
      </w:r>
      <w:r w:rsidRPr="00434150">
        <w:t>messageClass</w:t>
      </w:r>
      <w:r w:rsidRPr="00BD6F46">
        <w:t>:</w:t>
      </w:r>
    </w:p>
    <w:p w14:paraId="5FEA4302" w14:textId="77777777" w:rsidR="00C561D5" w:rsidRDefault="00C561D5" w:rsidP="00C561D5">
      <w:pPr>
        <w:pStyle w:val="PL"/>
      </w:pPr>
      <w:r w:rsidRPr="00BD6F46">
        <w:t xml:space="preserve">          $ref: '#/components/schemas/</w:t>
      </w:r>
      <w:r>
        <w:t>M</w:t>
      </w:r>
      <w:r w:rsidRPr="00434150">
        <w:t>essageClass</w:t>
      </w:r>
      <w:r w:rsidRPr="00BD6F46">
        <w:t>'</w:t>
      </w:r>
    </w:p>
    <w:p w14:paraId="39199518" w14:textId="77777777" w:rsidR="00C561D5" w:rsidRPr="00BD6F46" w:rsidRDefault="00C561D5" w:rsidP="00C561D5">
      <w:pPr>
        <w:pStyle w:val="PL"/>
      </w:pPr>
      <w:r w:rsidRPr="00BD6F46">
        <w:t xml:space="preserve">        </w:t>
      </w:r>
      <w:r w:rsidRPr="00434150">
        <w:t>deliveryReportRequested</w:t>
      </w:r>
      <w:r w:rsidRPr="00BD6F46">
        <w:t>:</w:t>
      </w:r>
    </w:p>
    <w:p w14:paraId="25798CBE" w14:textId="77777777" w:rsidR="00C561D5" w:rsidRDefault="00C561D5" w:rsidP="00C561D5">
      <w:pPr>
        <w:pStyle w:val="PL"/>
      </w:pPr>
      <w:r w:rsidRPr="00BD6F46">
        <w:t xml:space="preserve">          $ref: '#/components/schemas/</w:t>
      </w:r>
      <w:r>
        <w:t>D</w:t>
      </w:r>
      <w:r w:rsidRPr="00434150">
        <w:t>eliveryReportRequested</w:t>
      </w:r>
      <w:r w:rsidRPr="00BD6F46">
        <w:t>'</w:t>
      </w:r>
    </w:p>
    <w:p w14:paraId="43191264" w14:textId="77777777" w:rsidR="00C561D5" w:rsidRPr="00BD6F46" w:rsidRDefault="00C561D5" w:rsidP="00C561D5">
      <w:pPr>
        <w:pStyle w:val="PL"/>
      </w:pPr>
      <w:r w:rsidRPr="00BD6F46">
        <w:t xml:space="preserve">    </w:t>
      </w:r>
      <w:r w:rsidRPr="00A87ADE">
        <w:t>OriginatorInfo</w:t>
      </w:r>
      <w:r w:rsidRPr="00BD6F46">
        <w:t>:</w:t>
      </w:r>
    </w:p>
    <w:p w14:paraId="33E3571A" w14:textId="77777777" w:rsidR="00C561D5" w:rsidRPr="00BD6F46" w:rsidRDefault="00C561D5" w:rsidP="00C561D5">
      <w:pPr>
        <w:pStyle w:val="PL"/>
      </w:pPr>
      <w:r w:rsidRPr="00BD6F46">
        <w:t xml:space="preserve">      type: object</w:t>
      </w:r>
    </w:p>
    <w:p w14:paraId="339152F1" w14:textId="77777777" w:rsidR="00C561D5" w:rsidRDefault="00C561D5" w:rsidP="00C561D5">
      <w:pPr>
        <w:pStyle w:val="PL"/>
      </w:pPr>
      <w:r w:rsidRPr="00BD6F46">
        <w:t xml:space="preserve">      properties:</w:t>
      </w:r>
    </w:p>
    <w:p w14:paraId="6927C0DD" w14:textId="77777777" w:rsidR="00C561D5" w:rsidRPr="00BD6F46" w:rsidRDefault="00C561D5" w:rsidP="00C561D5">
      <w:pPr>
        <w:pStyle w:val="PL"/>
      </w:pPr>
      <w:r w:rsidRPr="00BD6F46">
        <w:t xml:space="preserve">        </w:t>
      </w:r>
      <w:r>
        <w:t>originatorSUPI</w:t>
      </w:r>
      <w:r w:rsidRPr="00BD6F46">
        <w:t>:</w:t>
      </w:r>
    </w:p>
    <w:p w14:paraId="351ECBE8" w14:textId="77777777" w:rsidR="00C561D5" w:rsidRDefault="00C561D5" w:rsidP="00C561D5">
      <w:pPr>
        <w:pStyle w:val="PL"/>
      </w:pPr>
      <w:r w:rsidRPr="00BD6F46">
        <w:t xml:space="preserve">          $ref: 'TS29571_CommonData</w:t>
      </w:r>
      <w:r>
        <w:t>.yaml#/components/schemas/Supi'</w:t>
      </w:r>
    </w:p>
    <w:p w14:paraId="79815327" w14:textId="77777777" w:rsidR="00C561D5" w:rsidRPr="00BD6F46" w:rsidRDefault="00C561D5" w:rsidP="00C561D5">
      <w:pPr>
        <w:pStyle w:val="PL"/>
      </w:pPr>
      <w:r w:rsidRPr="00BD6F46">
        <w:lastRenderedPageBreak/>
        <w:t xml:space="preserve">        </w:t>
      </w:r>
      <w:r>
        <w:t>originatorGPSI</w:t>
      </w:r>
      <w:r w:rsidRPr="00BD6F46">
        <w:t>:</w:t>
      </w:r>
    </w:p>
    <w:p w14:paraId="715FF122" w14:textId="77777777" w:rsidR="00C561D5" w:rsidRDefault="00C561D5" w:rsidP="00C561D5">
      <w:pPr>
        <w:pStyle w:val="PL"/>
      </w:pPr>
      <w:r w:rsidRPr="00BD6F46">
        <w:t xml:space="preserve">          $ref: 'TS29571_CommonData</w:t>
      </w:r>
      <w:r>
        <w:t>.yaml#/components/schemas/Gpsi'</w:t>
      </w:r>
    </w:p>
    <w:p w14:paraId="08B289D6" w14:textId="77777777" w:rsidR="00C561D5" w:rsidRPr="00BD6F46" w:rsidRDefault="00C561D5" w:rsidP="00C561D5">
      <w:pPr>
        <w:pStyle w:val="PL"/>
      </w:pPr>
      <w:r w:rsidRPr="00BD6F46">
        <w:t xml:space="preserve">        </w:t>
      </w:r>
      <w:r w:rsidRPr="00A87ADE">
        <w:t>originatorOtherAddress</w:t>
      </w:r>
      <w:r w:rsidRPr="00BD6F46">
        <w:t>:</w:t>
      </w:r>
    </w:p>
    <w:p w14:paraId="445E7A2F"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778233B0" w14:textId="77777777" w:rsidR="00C561D5" w:rsidRPr="00BD6F46" w:rsidRDefault="00C561D5" w:rsidP="00C561D5">
      <w:pPr>
        <w:pStyle w:val="PL"/>
      </w:pPr>
      <w:r w:rsidRPr="00BD6F46">
        <w:t xml:space="preserve">        </w:t>
      </w:r>
      <w:r w:rsidRPr="00A87ADE">
        <w:t>originatorReceivedAddress</w:t>
      </w:r>
      <w:r w:rsidRPr="00BD6F46">
        <w:t>:</w:t>
      </w:r>
    </w:p>
    <w:p w14:paraId="5905E63D"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25EA360" w14:textId="77777777" w:rsidR="00C561D5" w:rsidRPr="00BD6F46" w:rsidRDefault="00C561D5" w:rsidP="00C561D5">
      <w:pPr>
        <w:pStyle w:val="PL"/>
      </w:pPr>
      <w:r w:rsidRPr="00BD6F46">
        <w:t xml:space="preserve">        </w:t>
      </w:r>
      <w:r>
        <w:t>originatorSCCP</w:t>
      </w:r>
      <w:r w:rsidRPr="00A87ADE">
        <w:t>Address</w:t>
      </w:r>
      <w:r w:rsidRPr="00BD6F46">
        <w:t>:</w:t>
      </w:r>
    </w:p>
    <w:p w14:paraId="13AE8553" w14:textId="77777777" w:rsidR="00C561D5" w:rsidRDefault="00C561D5" w:rsidP="00C561D5">
      <w:pPr>
        <w:pStyle w:val="PL"/>
      </w:pPr>
      <w:r w:rsidRPr="00BD6F46">
        <w:t xml:space="preserve">          typ</w:t>
      </w:r>
      <w:r>
        <w:t>e: string</w:t>
      </w:r>
    </w:p>
    <w:p w14:paraId="293D86C3" w14:textId="77777777" w:rsidR="00C561D5" w:rsidRPr="00BD6F46" w:rsidRDefault="00C561D5" w:rsidP="00C561D5">
      <w:pPr>
        <w:pStyle w:val="PL"/>
      </w:pPr>
      <w:r w:rsidRPr="00BD6F46">
        <w:t xml:space="preserve">        </w:t>
      </w:r>
      <w:r w:rsidRPr="0072657E">
        <w:t>sMOriginatorInterface</w:t>
      </w:r>
      <w:r w:rsidRPr="00BD6F46">
        <w:t>:</w:t>
      </w:r>
    </w:p>
    <w:p w14:paraId="3867B6DD" w14:textId="77777777" w:rsidR="00C561D5" w:rsidRDefault="00C561D5" w:rsidP="00C561D5">
      <w:pPr>
        <w:pStyle w:val="PL"/>
      </w:pPr>
      <w:r w:rsidRPr="00BD6F46">
        <w:t xml:space="preserve">          $ref: '#/components/schemas/</w:t>
      </w:r>
      <w:r>
        <w:t>S</w:t>
      </w:r>
      <w:r w:rsidRPr="0072657E">
        <w:t>MInterface</w:t>
      </w:r>
      <w:r w:rsidRPr="00BD6F46">
        <w:t>'</w:t>
      </w:r>
    </w:p>
    <w:p w14:paraId="7DDF15D2" w14:textId="77777777" w:rsidR="00C561D5" w:rsidRPr="00BD6F46" w:rsidRDefault="00C561D5" w:rsidP="00C561D5">
      <w:pPr>
        <w:pStyle w:val="PL"/>
      </w:pPr>
      <w:r w:rsidRPr="00BD6F46">
        <w:t xml:space="preserve">        </w:t>
      </w:r>
      <w:r w:rsidRPr="0072657E">
        <w:t>sMOriginatorProtocolId</w:t>
      </w:r>
      <w:r w:rsidRPr="00BD6F46">
        <w:t>:</w:t>
      </w:r>
    </w:p>
    <w:p w14:paraId="72551BD0" w14:textId="77777777" w:rsidR="00C561D5" w:rsidRDefault="00C561D5" w:rsidP="00C561D5">
      <w:pPr>
        <w:pStyle w:val="PL"/>
      </w:pPr>
      <w:r w:rsidRPr="00BD6F46">
        <w:t xml:space="preserve">          typ</w:t>
      </w:r>
      <w:r>
        <w:t>e: string</w:t>
      </w:r>
    </w:p>
    <w:p w14:paraId="4618E496" w14:textId="77777777" w:rsidR="00C561D5" w:rsidRPr="00BD6F46" w:rsidRDefault="00C561D5" w:rsidP="00C561D5">
      <w:pPr>
        <w:pStyle w:val="PL"/>
      </w:pPr>
      <w:r w:rsidRPr="00BD6F46">
        <w:t xml:space="preserve">    </w:t>
      </w:r>
      <w:r>
        <w:t>R</w:t>
      </w:r>
      <w:r w:rsidRPr="00A87ADE">
        <w:t>ecipientInfo</w:t>
      </w:r>
      <w:r w:rsidRPr="00BD6F46">
        <w:t>:</w:t>
      </w:r>
    </w:p>
    <w:p w14:paraId="4406293B" w14:textId="77777777" w:rsidR="00C561D5" w:rsidRPr="00BD6F46" w:rsidRDefault="00C561D5" w:rsidP="00C561D5">
      <w:pPr>
        <w:pStyle w:val="PL"/>
      </w:pPr>
      <w:r w:rsidRPr="00BD6F46">
        <w:t xml:space="preserve">      type: object</w:t>
      </w:r>
    </w:p>
    <w:p w14:paraId="3B689500" w14:textId="77777777" w:rsidR="00C561D5" w:rsidRDefault="00C561D5" w:rsidP="00C561D5">
      <w:pPr>
        <w:pStyle w:val="PL"/>
      </w:pPr>
      <w:r w:rsidRPr="00BD6F46">
        <w:t xml:space="preserve">      properties:</w:t>
      </w:r>
    </w:p>
    <w:p w14:paraId="3628EF4D" w14:textId="77777777" w:rsidR="00C561D5" w:rsidRPr="00BD6F46" w:rsidRDefault="00C561D5" w:rsidP="00C561D5">
      <w:pPr>
        <w:pStyle w:val="PL"/>
      </w:pPr>
      <w:r w:rsidRPr="00BD6F46">
        <w:t xml:space="preserve">        </w:t>
      </w:r>
      <w:r w:rsidRPr="00A87ADE">
        <w:t>recipient</w:t>
      </w:r>
      <w:r>
        <w:t>SUPI</w:t>
      </w:r>
      <w:r w:rsidRPr="00BD6F46">
        <w:t>:</w:t>
      </w:r>
    </w:p>
    <w:p w14:paraId="5B712FB1" w14:textId="77777777" w:rsidR="00C561D5" w:rsidRDefault="00C561D5" w:rsidP="00C561D5">
      <w:pPr>
        <w:pStyle w:val="PL"/>
      </w:pPr>
      <w:r w:rsidRPr="00BD6F46">
        <w:t xml:space="preserve">          $ref: 'TS29571_CommonData</w:t>
      </w:r>
      <w:r>
        <w:t>.yaml#/components/schemas/Supi'</w:t>
      </w:r>
    </w:p>
    <w:p w14:paraId="203F8786" w14:textId="77777777" w:rsidR="00C561D5" w:rsidRPr="00BD6F46" w:rsidRDefault="00C561D5" w:rsidP="00C561D5">
      <w:pPr>
        <w:pStyle w:val="PL"/>
      </w:pPr>
      <w:r w:rsidRPr="00BD6F46">
        <w:t xml:space="preserve">        </w:t>
      </w:r>
      <w:r w:rsidRPr="00A87ADE">
        <w:t>recipient</w:t>
      </w:r>
      <w:r>
        <w:t>GPSI</w:t>
      </w:r>
      <w:r w:rsidRPr="00BD6F46">
        <w:t>:</w:t>
      </w:r>
    </w:p>
    <w:p w14:paraId="403EDA93" w14:textId="77777777" w:rsidR="00C561D5" w:rsidRDefault="00C561D5" w:rsidP="00C561D5">
      <w:pPr>
        <w:pStyle w:val="PL"/>
      </w:pPr>
      <w:r w:rsidRPr="00BD6F46">
        <w:t xml:space="preserve">          $ref: 'TS29571_CommonData</w:t>
      </w:r>
      <w:r>
        <w:t>.yaml#/components/schemas/Gpsi'</w:t>
      </w:r>
    </w:p>
    <w:p w14:paraId="46540A66" w14:textId="77777777" w:rsidR="00C561D5" w:rsidRPr="00BD6F46" w:rsidRDefault="00C561D5" w:rsidP="00C561D5">
      <w:pPr>
        <w:pStyle w:val="PL"/>
      </w:pPr>
      <w:r w:rsidRPr="00BD6F46">
        <w:t xml:space="preserve">        </w:t>
      </w:r>
      <w:r w:rsidRPr="00A87ADE">
        <w:t>recipientOtherAddress</w:t>
      </w:r>
      <w:r w:rsidRPr="00BD6F46">
        <w:t>:</w:t>
      </w:r>
    </w:p>
    <w:p w14:paraId="211FD275"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CD99F74" w14:textId="77777777" w:rsidR="00C561D5" w:rsidRPr="00BD6F46" w:rsidRDefault="00C561D5" w:rsidP="00C561D5">
      <w:pPr>
        <w:pStyle w:val="PL"/>
      </w:pPr>
      <w:r w:rsidRPr="00BD6F46">
        <w:t xml:space="preserve">        </w:t>
      </w:r>
      <w:r w:rsidRPr="00A87ADE">
        <w:t>recipientReceivedAddress</w:t>
      </w:r>
      <w:r w:rsidRPr="00BD6F46">
        <w:t>:</w:t>
      </w:r>
    </w:p>
    <w:p w14:paraId="23C713E3"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2752B0C6" w14:textId="77777777" w:rsidR="00C561D5" w:rsidRPr="00BD6F46" w:rsidRDefault="00C561D5" w:rsidP="00C561D5">
      <w:pPr>
        <w:pStyle w:val="PL"/>
      </w:pPr>
      <w:r w:rsidRPr="00BD6F46">
        <w:t xml:space="preserve">        </w:t>
      </w:r>
      <w:r w:rsidRPr="00A87ADE">
        <w:t>recipient</w:t>
      </w:r>
      <w:r>
        <w:t>SCCP</w:t>
      </w:r>
      <w:r w:rsidRPr="00A87ADE">
        <w:t>Address</w:t>
      </w:r>
      <w:r w:rsidRPr="00BD6F46">
        <w:t>:</w:t>
      </w:r>
    </w:p>
    <w:p w14:paraId="2A547672" w14:textId="77777777" w:rsidR="00C561D5" w:rsidRDefault="00C561D5" w:rsidP="00C561D5">
      <w:pPr>
        <w:pStyle w:val="PL"/>
      </w:pPr>
      <w:r w:rsidRPr="00BD6F46">
        <w:t xml:space="preserve">          typ</w:t>
      </w:r>
      <w:r>
        <w:t>e: string</w:t>
      </w:r>
    </w:p>
    <w:p w14:paraId="0550B714" w14:textId="77777777" w:rsidR="00C561D5" w:rsidRPr="00BD6F46" w:rsidRDefault="00C561D5" w:rsidP="00C561D5">
      <w:pPr>
        <w:pStyle w:val="PL"/>
      </w:pPr>
      <w:r w:rsidRPr="00BD6F46">
        <w:t xml:space="preserve">        </w:t>
      </w:r>
      <w:r>
        <w:t>sMDestination</w:t>
      </w:r>
      <w:r w:rsidRPr="0072657E">
        <w:t>Interface</w:t>
      </w:r>
      <w:r w:rsidRPr="00BD6F46">
        <w:t>:</w:t>
      </w:r>
    </w:p>
    <w:p w14:paraId="048C2E92" w14:textId="77777777" w:rsidR="00C561D5" w:rsidRDefault="00C561D5" w:rsidP="00C561D5">
      <w:pPr>
        <w:pStyle w:val="PL"/>
      </w:pPr>
      <w:r w:rsidRPr="00BD6F46">
        <w:t xml:space="preserve">          $ref: '#/components/schemas/</w:t>
      </w:r>
      <w:r w:rsidRPr="00E154F6">
        <w:t>SMInterface'</w:t>
      </w:r>
    </w:p>
    <w:p w14:paraId="10E34247" w14:textId="77777777" w:rsidR="00C561D5" w:rsidRPr="00BD6F46" w:rsidRDefault="00C561D5" w:rsidP="00C561D5">
      <w:pPr>
        <w:pStyle w:val="PL"/>
      </w:pPr>
      <w:r w:rsidRPr="00BD6F46">
        <w:t xml:space="preserve">        </w:t>
      </w:r>
      <w:r w:rsidRPr="0072657E">
        <w:t>sM</w:t>
      </w:r>
      <w:r w:rsidRPr="00A87ADE">
        <w:t>recipient</w:t>
      </w:r>
      <w:r w:rsidRPr="0072657E">
        <w:t>ProtocolId</w:t>
      </w:r>
      <w:r w:rsidRPr="00BD6F46">
        <w:t>:</w:t>
      </w:r>
    </w:p>
    <w:p w14:paraId="797249D9" w14:textId="77777777" w:rsidR="00C561D5" w:rsidRDefault="00C561D5" w:rsidP="00C561D5">
      <w:pPr>
        <w:pStyle w:val="PL"/>
      </w:pPr>
      <w:r w:rsidRPr="00BD6F46">
        <w:t xml:space="preserve">          typ</w:t>
      </w:r>
      <w:r>
        <w:t>e: string</w:t>
      </w:r>
    </w:p>
    <w:p w14:paraId="3088028B" w14:textId="77777777" w:rsidR="00C561D5" w:rsidRPr="00BD6F46" w:rsidRDefault="00C561D5" w:rsidP="00C561D5">
      <w:pPr>
        <w:pStyle w:val="PL"/>
      </w:pPr>
      <w:r w:rsidRPr="00BD6F46">
        <w:t xml:space="preserve">    </w:t>
      </w:r>
      <w:r>
        <w:t>SMAddressInfo</w:t>
      </w:r>
      <w:r w:rsidRPr="00BD6F46">
        <w:t>:</w:t>
      </w:r>
    </w:p>
    <w:p w14:paraId="6CD659F2" w14:textId="77777777" w:rsidR="00C561D5" w:rsidRPr="00BD6F46" w:rsidRDefault="00C561D5" w:rsidP="00C561D5">
      <w:pPr>
        <w:pStyle w:val="PL"/>
      </w:pPr>
      <w:r w:rsidRPr="00BD6F46">
        <w:t xml:space="preserve">      type: object</w:t>
      </w:r>
    </w:p>
    <w:p w14:paraId="764595BE" w14:textId="77777777" w:rsidR="00C561D5" w:rsidRDefault="00C561D5" w:rsidP="00C561D5">
      <w:pPr>
        <w:pStyle w:val="PL"/>
      </w:pPr>
      <w:r w:rsidRPr="00BD6F46">
        <w:t xml:space="preserve">      properties:</w:t>
      </w:r>
    </w:p>
    <w:p w14:paraId="668E8B8A" w14:textId="77777777" w:rsidR="00C561D5" w:rsidRPr="00BD6F46" w:rsidRDefault="00C561D5" w:rsidP="00C561D5">
      <w:pPr>
        <w:pStyle w:val="PL"/>
      </w:pPr>
      <w:r w:rsidRPr="00BD6F46">
        <w:t xml:space="preserve">        </w:t>
      </w:r>
      <w:r>
        <w:t>sM</w:t>
      </w:r>
      <w:r w:rsidRPr="00A87ADE">
        <w:t>addressType</w:t>
      </w:r>
      <w:r w:rsidRPr="00BD6F46">
        <w:t>:</w:t>
      </w:r>
    </w:p>
    <w:p w14:paraId="058C0E2B" w14:textId="77777777" w:rsidR="00C561D5" w:rsidRDefault="00C561D5" w:rsidP="00C561D5">
      <w:pPr>
        <w:pStyle w:val="PL"/>
      </w:pPr>
      <w:r w:rsidRPr="00BD6F46">
        <w:t xml:space="preserve">          $ref: '#/components/schemas/</w:t>
      </w:r>
      <w:r>
        <w:t>SMAddressType</w:t>
      </w:r>
      <w:r w:rsidRPr="00BD6F46">
        <w:t>'</w:t>
      </w:r>
    </w:p>
    <w:p w14:paraId="690843B6" w14:textId="77777777" w:rsidR="00C561D5" w:rsidRPr="00BD6F46" w:rsidRDefault="00C561D5" w:rsidP="00C561D5">
      <w:pPr>
        <w:pStyle w:val="PL"/>
      </w:pPr>
      <w:r w:rsidRPr="00BD6F46">
        <w:t xml:space="preserve">        </w:t>
      </w:r>
      <w:r>
        <w:t>sMaddressData</w:t>
      </w:r>
      <w:r w:rsidRPr="00BD6F46">
        <w:t>:</w:t>
      </w:r>
    </w:p>
    <w:p w14:paraId="7D1A90E1" w14:textId="77777777" w:rsidR="00C561D5" w:rsidRDefault="00C561D5" w:rsidP="00C561D5">
      <w:pPr>
        <w:pStyle w:val="PL"/>
      </w:pPr>
      <w:r w:rsidRPr="00BD6F46">
        <w:t xml:space="preserve">          typ</w:t>
      </w:r>
      <w:r>
        <w:t>e: string</w:t>
      </w:r>
    </w:p>
    <w:p w14:paraId="7F34F9ED" w14:textId="77777777" w:rsidR="00C561D5" w:rsidRPr="00BD6F46" w:rsidRDefault="00C561D5" w:rsidP="00C561D5">
      <w:pPr>
        <w:pStyle w:val="PL"/>
      </w:pPr>
      <w:r w:rsidRPr="00BD6F46">
        <w:t xml:space="preserve">        </w:t>
      </w:r>
      <w:r>
        <w:t>sM</w:t>
      </w:r>
      <w:r w:rsidRPr="00A87ADE">
        <w:t>address</w:t>
      </w:r>
      <w:r>
        <w:t>Domain</w:t>
      </w:r>
      <w:r w:rsidRPr="00BD6F46">
        <w:t>:</w:t>
      </w:r>
    </w:p>
    <w:p w14:paraId="2E64F268" w14:textId="77777777" w:rsidR="00C561D5" w:rsidRDefault="00C561D5" w:rsidP="00C561D5">
      <w:pPr>
        <w:pStyle w:val="PL"/>
      </w:pPr>
      <w:r w:rsidRPr="00BD6F46">
        <w:t xml:space="preserve">          $ref: '#/components/schemas/</w:t>
      </w:r>
      <w:r>
        <w:t>SMAddressDomain</w:t>
      </w:r>
      <w:r w:rsidRPr="00BD6F46">
        <w:t>'</w:t>
      </w:r>
    </w:p>
    <w:p w14:paraId="71B45C9D" w14:textId="77777777" w:rsidR="00C561D5" w:rsidRPr="00BD6F46" w:rsidRDefault="00C561D5" w:rsidP="00C561D5">
      <w:pPr>
        <w:pStyle w:val="PL"/>
      </w:pPr>
      <w:r w:rsidRPr="00BD6F46">
        <w:t xml:space="preserve">    </w:t>
      </w:r>
      <w:r>
        <w:t>Recipient</w:t>
      </w:r>
      <w:r w:rsidRPr="00A87ADE">
        <w:t>Address</w:t>
      </w:r>
      <w:r w:rsidRPr="00BD6F46">
        <w:t>:</w:t>
      </w:r>
    </w:p>
    <w:p w14:paraId="2F51F543" w14:textId="77777777" w:rsidR="00C561D5" w:rsidRPr="00BD6F46" w:rsidRDefault="00C561D5" w:rsidP="00C561D5">
      <w:pPr>
        <w:pStyle w:val="PL"/>
      </w:pPr>
      <w:r w:rsidRPr="00BD6F46">
        <w:t xml:space="preserve">      type: object</w:t>
      </w:r>
    </w:p>
    <w:p w14:paraId="763AD97D" w14:textId="77777777" w:rsidR="00C561D5" w:rsidRDefault="00C561D5" w:rsidP="00C561D5">
      <w:pPr>
        <w:pStyle w:val="PL"/>
      </w:pPr>
      <w:r w:rsidRPr="00BD6F46">
        <w:t xml:space="preserve">      properties:</w:t>
      </w:r>
    </w:p>
    <w:p w14:paraId="4AB67B8F" w14:textId="77777777" w:rsidR="00C561D5" w:rsidRPr="00BD6F46" w:rsidRDefault="00C561D5" w:rsidP="00C561D5">
      <w:pPr>
        <w:pStyle w:val="PL"/>
      </w:pPr>
      <w:r w:rsidRPr="00BD6F46">
        <w:t xml:space="preserve">        </w:t>
      </w:r>
      <w:r>
        <w:t>recipientAddressInfo</w:t>
      </w:r>
      <w:r w:rsidRPr="00BD6F46">
        <w:t>:</w:t>
      </w:r>
    </w:p>
    <w:p w14:paraId="55AEED32" w14:textId="77777777" w:rsidR="00C561D5" w:rsidRDefault="00C561D5" w:rsidP="00C561D5">
      <w:pPr>
        <w:pStyle w:val="PL"/>
      </w:pPr>
      <w:r w:rsidRPr="00BD6F46">
        <w:t xml:space="preserve">          $ref: '#/components/schemas/</w:t>
      </w:r>
      <w:r>
        <w:t>SMAddressInfo</w:t>
      </w:r>
      <w:r w:rsidRPr="00BD6F46">
        <w:t>'</w:t>
      </w:r>
    </w:p>
    <w:p w14:paraId="32CE859C" w14:textId="77777777" w:rsidR="00C561D5" w:rsidRPr="00BD6F46" w:rsidRDefault="00C561D5" w:rsidP="00C561D5">
      <w:pPr>
        <w:pStyle w:val="PL"/>
      </w:pPr>
      <w:r w:rsidRPr="00BD6F46">
        <w:t xml:space="preserve">        </w:t>
      </w:r>
      <w:r>
        <w:t>sM</w:t>
      </w:r>
      <w:r w:rsidRPr="00A87ADE">
        <w:t>address</w:t>
      </w:r>
      <w:r>
        <w:t>eeType</w:t>
      </w:r>
      <w:r w:rsidRPr="00BD6F46">
        <w:t>:</w:t>
      </w:r>
    </w:p>
    <w:p w14:paraId="37E88179" w14:textId="77777777" w:rsidR="00C561D5" w:rsidRDefault="00C561D5" w:rsidP="00C561D5">
      <w:pPr>
        <w:pStyle w:val="PL"/>
      </w:pPr>
      <w:r w:rsidRPr="00BD6F46">
        <w:t xml:space="preserve">          $ref: '#/components/schemas/</w:t>
      </w:r>
      <w:r>
        <w:t>SMAddresseeType</w:t>
      </w:r>
      <w:r w:rsidRPr="00BD6F46">
        <w:t>'</w:t>
      </w:r>
    </w:p>
    <w:p w14:paraId="6DBBC397" w14:textId="77777777" w:rsidR="00C561D5" w:rsidRPr="00BD6F46" w:rsidRDefault="00C561D5" w:rsidP="00C561D5">
      <w:pPr>
        <w:pStyle w:val="PL"/>
      </w:pPr>
      <w:r w:rsidRPr="00BD6F46">
        <w:t xml:space="preserve">    </w:t>
      </w:r>
      <w:r w:rsidRPr="00A87ADE">
        <w:rPr>
          <w:rFonts w:cs="Arial"/>
          <w:szCs w:val="18"/>
          <w:lang w:eastAsia="zh-CN"/>
        </w:rPr>
        <w:t>MessageClass</w:t>
      </w:r>
      <w:r w:rsidRPr="00BD6F46">
        <w:t>:</w:t>
      </w:r>
    </w:p>
    <w:p w14:paraId="574B6061" w14:textId="77777777" w:rsidR="00C561D5" w:rsidRPr="00BD6F46" w:rsidRDefault="00C561D5" w:rsidP="00C561D5">
      <w:pPr>
        <w:pStyle w:val="PL"/>
      </w:pPr>
      <w:r w:rsidRPr="00BD6F46">
        <w:t xml:space="preserve">      type: object</w:t>
      </w:r>
    </w:p>
    <w:p w14:paraId="01BD5211" w14:textId="77777777" w:rsidR="00C561D5" w:rsidRDefault="00C561D5" w:rsidP="00C561D5">
      <w:pPr>
        <w:pStyle w:val="PL"/>
      </w:pPr>
      <w:r w:rsidRPr="00BD6F46">
        <w:t xml:space="preserve">      properties:</w:t>
      </w:r>
    </w:p>
    <w:p w14:paraId="57020E12" w14:textId="77777777" w:rsidR="00C561D5" w:rsidRPr="00BD6F46" w:rsidRDefault="00C561D5" w:rsidP="00C561D5">
      <w:pPr>
        <w:pStyle w:val="PL"/>
      </w:pPr>
      <w:r w:rsidRPr="00BD6F46">
        <w:t xml:space="preserve">        </w:t>
      </w:r>
      <w:r w:rsidRPr="00A87ADE">
        <w:t>classIdentifier</w:t>
      </w:r>
      <w:r w:rsidRPr="00BD6F46">
        <w:t>:</w:t>
      </w:r>
    </w:p>
    <w:p w14:paraId="04E2B5B7" w14:textId="77777777" w:rsidR="00C561D5" w:rsidRDefault="00C561D5" w:rsidP="00C561D5">
      <w:pPr>
        <w:pStyle w:val="PL"/>
      </w:pPr>
      <w:r w:rsidRPr="00BD6F46">
        <w:t xml:space="preserve">          $ref: '#/components/schemas/</w:t>
      </w:r>
      <w:r>
        <w:t>C</w:t>
      </w:r>
      <w:r w:rsidRPr="00A87ADE">
        <w:t>lassIdentifier</w:t>
      </w:r>
      <w:r w:rsidRPr="00BD6F46">
        <w:t>'</w:t>
      </w:r>
    </w:p>
    <w:p w14:paraId="0861EA8D" w14:textId="77777777" w:rsidR="00C561D5" w:rsidRPr="00BD6F46" w:rsidRDefault="00C561D5" w:rsidP="00C561D5">
      <w:pPr>
        <w:pStyle w:val="PL"/>
      </w:pPr>
      <w:r w:rsidRPr="00BD6F46">
        <w:t xml:space="preserve">        </w:t>
      </w:r>
      <w:r w:rsidRPr="00A87ADE">
        <w:t>tokenText</w:t>
      </w:r>
      <w:r w:rsidRPr="00BD6F46">
        <w:t>:</w:t>
      </w:r>
    </w:p>
    <w:p w14:paraId="2F6FD820" w14:textId="77777777" w:rsidR="00C561D5" w:rsidRDefault="00C561D5" w:rsidP="00C561D5">
      <w:pPr>
        <w:pStyle w:val="PL"/>
      </w:pPr>
      <w:r w:rsidRPr="00BD6F46">
        <w:t xml:space="preserve">          typ</w:t>
      </w:r>
      <w:r>
        <w:t>e: string</w:t>
      </w:r>
    </w:p>
    <w:p w14:paraId="70C3003D" w14:textId="77777777" w:rsidR="00C561D5" w:rsidRPr="00BD6F46" w:rsidRDefault="00C561D5" w:rsidP="00C561D5">
      <w:pPr>
        <w:pStyle w:val="PL"/>
      </w:pPr>
      <w:r w:rsidRPr="00BD6F46">
        <w:t xml:space="preserve">    </w:t>
      </w:r>
      <w:r>
        <w:t>SM</w:t>
      </w:r>
      <w:r w:rsidRPr="00A87ADE">
        <w:t>AddressDomain</w:t>
      </w:r>
      <w:r w:rsidRPr="00BD6F46">
        <w:t>:</w:t>
      </w:r>
    </w:p>
    <w:p w14:paraId="03ED2258" w14:textId="77777777" w:rsidR="00C561D5" w:rsidRPr="00BD6F46" w:rsidRDefault="00C561D5" w:rsidP="00C561D5">
      <w:pPr>
        <w:pStyle w:val="PL"/>
      </w:pPr>
      <w:r w:rsidRPr="00BD6F46">
        <w:t xml:space="preserve">      type: object</w:t>
      </w:r>
    </w:p>
    <w:p w14:paraId="3B4B38F3" w14:textId="77777777" w:rsidR="00C561D5" w:rsidRDefault="00C561D5" w:rsidP="00C561D5">
      <w:pPr>
        <w:pStyle w:val="PL"/>
      </w:pPr>
      <w:r w:rsidRPr="00BD6F46">
        <w:t xml:space="preserve">      properties:</w:t>
      </w:r>
    </w:p>
    <w:p w14:paraId="4FD497D8" w14:textId="77777777" w:rsidR="00C561D5" w:rsidRPr="00BD6F46" w:rsidRDefault="00C561D5" w:rsidP="00C561D5">
      <w:pPr>
        <w:pStyle w:val="PL"/>
      </w:pPr>
      <w:r w:rsidRPr="00BD6F46">
        <w:t xml:space="preserve">        </w:t>
      </w:r>
      <w:r w:rsidRPr="00A87ADE">
        <w:t>domainName</w:t>
      </w:r>
      <w:r w:rsidRPr="00BD6F46">
        <w:t>:</w:t>
      </w:r>
    </w:p>
    <w:p w14:paraId="29D223F2" w14:textId="77777777" w:rsidR="00C561D5" w:rsidRDefault="00C561D5" w:rsidP="00C561D5">
      <w:pPr>
        <w:pStyle w:val="PL"/>
      </w:pPr>
      <w:r w:rsidRPr="00BD6F46">
        <w:t xml:space="preserve">          typ</w:t>
      </w:r>
      <w:r>
        <w:t>e: string</w:t>
      </w:r>
    </w:p>
    <w:p w14:paraId="7DB9B2A8" w14:textId="77777777" w:rsidR="00C561D5" w:rsidRPr="00BD6F46" w:rsidRDefault="00C561D5" w:rsidP="00C561D5">
      <w:pPr>
        <w:pStyle w:val="PL"/>
      </w:pPr>
      <w:r w:rsidRPr="00BD6F46">
        <w:t xml:space="preserve">        </w:t>
      </w:r>
      <w:r w:rsidRPr="00A87ADE">
        <w:t>3GPPIMSIMCCMNC</w:t>
      </w:r>
      <w:r w:rsidRPr="00BD6F46">
        <w:t>:</w:t>
      </w:r>
    </w:p>
    <w:p w14:paraId="5807DCA1" w14:textId="77777777" w:rsidR="00C561D5" w:rsidRDefault="00C561D5" w:rsidP="00C561D5">
      <w:pPr>
        <w:pStyle w:val="PL"/>
      </w:pPr>
      <w:r w:rsidRPr="00BD6F46">
        <w:t xml:space="preserve">          typ</w:t>
      </w:r>
      <w:r>
        <w:t>e: string</w:t>
      </w:r>
    </w:p>
    <w:p w14:paraId="40A7E13C" w14:textId="77777777" w:rsidR="00C561D5" w:rsidRPr="00BD6F46" w:rsidRDefault="00C561D5" w:rsidP="00C561D5">
      <w:pPr>
        <w:pStyle w:val="PL"/>
      </w:pPr>
      <w:r w:rsidRPr="00BD6F46">
        <w:t xml:space="preserve">    </w:t>
      </w:r>
      <w:r w:rsidRPr="000459EC">
        <w:t>SMInterface</w:t>
      </w:r>
      <w:r w:rsidRPr="00BD6F46">
        <w:t>:</w:t>
      </w:r>
    </w:p>
    <w:p w14:paraId="03787EFC" w14:textId="77777777" w:rsidR="00C561D5" w:rsidRPr="00BD6F46" w:rsidRDefault="00C561D5" w:rsidP="00C561D5">
      <w:pPr>
        <w:pStyle w:val="PL"/>
      </w:pPr>
      <w:r w:rsidRPr="00BD6F46">
        <w:t xml:space="preserve">      type: object</w:t>
      </w:r>
    </w:p>
    <w:p w14:paraId="40AC4843" w14:textId="77777777" w:rsidR="00C561D5" w:rsidRDefault="00C561D5" w:rsidP="00C561D5">
      <w:pPr>
        <w:pStyle w:val="PL"/>
      </w:pPr>
      <w:r w:rsidRPr="00BD6F46">
        <w:t xml:space="preserve">      properties:</w:t>
      </w:r>
    </w:p>
    <w:p w14:paraId="2C5D0D74" w14:textId="77777777" w:rsidR="00C561D5" w:rsidRPr="00BD6F46" w:rsidRDefault="00C561D5" w:rsidP="00C561D5">
      <w:pPr>
        <w:pStyle w:val="PL"/>
      </w:pPr>
      <w:r w:rsidRPr="00BD6F46">
        <w:t xml:space="preserve">        </w:t>
      </w:r>
      <w:r w:rsidRPr="00A87ADE">
        <w:t>interfaceId</w:t>
      </w:r>
      <w:r w:rsidRPr="00BD6F46">
        <w:t>:</w:t>
      </w:r>
    </w:p>
    <w:p w14:paraId="08D9F030" w14:textId="77777777" w:rsidR="00C561D5" w:rsidRDefault="00C561D5" w:rsidP="00C561D5">
      <w:pPr>
        <w:pStyle w:val="PL"/>
      </w:pPr>
      <w:r w:rsidRPr="00BD6F46">
        <w:t xml:space="preserve">          typ</w:t>
      </w:r>
      <w:r>
        <w:t>e: string</w:t>
      </w:r>
    </w:p>
    <w:p w14:paraId="2BE01B22" w14:textId="77777777" w:rsidR="00C561D5" w:rsidRPr="00BD6F46" w:rsidRDefault="00C561D5" w:rsidP="00C561D5">
      <w:pPr>
        <w:pStyle w:val="PL"/>
      </w:pPr>
      <w:r w:rsidRPr="00BD6F46">
        <w:t xml:space="preserve">        </w:t>
      </w:r>
      <w:r w:rsidRPr="00A87ADE">
        <w:t>interfaceText</w:t>
      </w:r>
      <w:r w:rsidRPr="00BD6F46">
        <w:t>:</w:t>
      </w:r>
    </w:p>
    <w:p w14:paraId="4F7DBBF2" w14:textId="77777777" w:rsidR="00C561D5" w:rsidRDefault="00C561D5" w:rsidP="00C561D5">
      <w:pPr>
        <w:pStyle w:val="PL"/>
      </w:pPr>
      <w:r w:rsidRPr="00BD6F46">
        <w:t xml:space="preserve">          typ</w:t>
      </w:r>
      <w:r>
        <w:t>e: string</w:t>
      </w:r>
    </w:p>
    <w:p w14:paraId="25A00F87" w14:textId="77777777" w:rsidR="00C561D5" w:rsidRPr="00BD6F46" w:rsidRDefault="00C561D5" w:rsidP="00C561D5">
      <w:pPr>
        <w:pStyle w:val="PL"/>
      </w:pPr>
      <w:r w:rsidRPr="00BD6F46">
        <w:t xml:space="preserve">        </w:t>
      </w:r>
      <w:r w:rsidRPr="00A87ADE">
        <w:t>interface</w:t>
      </w:r>
      <w:r>
        <w:t>Port</w:t>
      </w:r>
      <w:r w:rsidRPr="00BD6F46">
        <w:t>:</w:t>
      </w:r>
    </w:p>
    <w:p w14:paraId="08807501" w14:textId="77777777" w:rsidR="00C561D5" w:rsidRDefault="00C561D5" w:rsidP="00C561D5">
      <w:pPr>
        <w:pStyle w:val="PL"/>
      </w:pPr>
      <w:r w:rsidRPr="00BD6F46">
        <w:t xml:space="preserve">          typ</w:t>
      </w:r>
      <w:r>
        <w:t>e: string</w:t>
      </w:r>
    </w:p>
    <w:p w14:paraId="43155B5D" w14:textId="77777777" w:rsidR="00C561D5" w:rsidRPr="00BD6F46" w:rsidRDefault="00C561D5" w:rsidP="00C561D5">
      <w:pPr>
        <w:pStyle w:val="PL"/>
      </w:pPr>
      <w:r w:rsidRPr="00BD6F46">
        <w:t xml:space="preserve">        </w:t>
      </w:r>
      <w:r w:rsidRPr="00A87ADE">
        <w:t>interface</w:t>
      </w:r>
      <w:r>
        <w:t>Type</w:t>
      </w:r>
      <w:r w:rsidRPr="00BD6F46">
        <w:t>:</w:t>
      </w:r>
    </w:p>
    <w:p w14:paraId="255EDAE0" w14:textId="77777777" w:rsidR="00C561D5" w:rsidRDefault="00C561D5" w:rsidP="00C561D5">
      <w:pPr>
        <w:pStyle w:val="PL"/>
      </w:pPr>
      <w:r w:rsidRPr="00BD6F46">
        <w:t xml:space="preserve">          $ref: '#/components/schemas/</w:t>
      </w:r>
      <w:r>
        <w:t>I</w:t>
      </w:r>
      <w:r w:rsidRPr="00A87ADE">
        <w:t>nterface</w:t>
      </w:r>
      <w:r>
        <w:t>Type</w:t>
      </w:r>
      <w:r w:rsidRPr="00BD6F46">
        <w:t>'</w:t>
      </w:r>
    </w:p>
    <w:p w14:paraId="42FF7FEB" w14:textId="77777777" w:rsidR="00441020" w:rsidRPr="00BD6F46" w:rsidRDefault="00441020" w:rsidP="00441020">
      <w:pPr>
        <w:pStyle w:val="PL"/>
      </w:pPr>
      <w:r w:rsidRPr="00BD6F46">
        <w:t xml:space="preserve">    </w:t>
      </w:r>
      <w:r>
        <w:rPr>
          <w:lang w:bidi="ar-IQ"/>
        </w:rPr>
        <w:t>RAN</w:t>
      </w:r>
      <w:r w:rsidRPr="00D40101">
        <w:rPr>
          <w:lang w:bidi="ar-IQ"/>
        </w:rPr>
        <w:t>Secondary</w:t>
      </w:r>
      <w:r>
        <w:rPr>
          <w:lang w:bidi="ar-IQ"/>
        </w:rPr>
        <w:t>RATUsageReport</w:t>
      </w:r>
      <w:r w:rsidRPr="00BD6F46">
        <w:t>:</w:t>
      </w:r>
    </w:p>
    <w:p w14:paraId="5EDB2B38" w14:textId="77777777" w:rsidR="00441020" w:rsidRPr="00BD6F46" w:rsidRDefault="00441020" w:rsidP="00441020">
      <w:pPr>
        <w:pStyle w:val="PL"/>
      </w:pPr>
      <w:r w:rsidRPr="00BD6F46">
        <w:t xml:space="preserve">      type: object</w:t>
      </w:r>
    </w:p>
    <w:p w14:paraId="1915DCD0" w14:textId="77777777" w:rsidR="00441020" w:rsidRPr="00BD6F46" w:rsidRDefault="00441020" w:rsidP="00441020">
      <w:pPr>
        <w:pStyle w:val="PL"/>
      </w:pPr>
      <w:r w:rsidRPr="00BD6F46">
        <w:t xml:space="preserve">      properties:</w:t>
      </w:r>
    </w:p>
    <w:p w14:paraId="76C4C664" w14:textId="77777777" w:rsidR="00441020" w:rsidRPr="00BD6F46" w:rsidRDefault="00441020" w:rsidP="00441020">
      <w:pPr>
        <w:pStyle w:val="PL"/>
      </w:pPr>
      <w:r w:rsidRPr="00BD6F46">
        <w:t xml:space="preserve">        </w:t>
      </w:r>
      <w:r>
        <w:t>rANS</w:t>
      </w:r>
      <w:r w:rsidRPr="00A32ADF">
        <w:rPr>
          <w:lang w:eastAsia="zh-CN"/>
        </w:rPr>
        <w:t>econdaryRATType</w:t>
      </w:r>
      <w:r w:rsidRPr="00BD6F46">
        <w:t>:</w:t>
      </w:r>
    </w:p>
    <w:p w14:paraId="75FBD852" w14:textId="77777777" w:rsidR="00441020" w:rsidRDefault="00441020" w:rsidP="00441020">
      <w:pPr>
        <w:pStyle w:val="PL"/>
      </w:pPr>
      <w:r w:rsidRPr="00BD6F46">
        <w:t xml:space="preserve">          $ref: 'TS29571_CommonData.yaml#/components/schemas/RatType'</w:t>
      </w:r>
    </w:p>
    <w:p w14:paraId="59A6B481" w14:textId="77777777" w:rsidR="00441020" w:rsidRDefault="00441020" w:rsidP="00441020">
      <w:pPr>
        <w:pStyle w:val="PL"/>
      </w:pPr>
      <w:r w:rsidRPr="00BD6F46">
        <w:t xml:space="preserve">        </w:t>
      </w:r>
      <w:r>
        <w:t>qosFlowsUsageReports</w:t>
      </w:r>
      <w:r w:rsidRPr="00BD6F46">
        <w:t>:</w:t>
      </w:r>
    </w:p>
    <w:p w14:paraId="6B67964C" w14:textId="77777777" w:rsidR="00441020" w:rsidRPr="00BD6F46" w:rsidRDefault="00441020" w:rsidP="00441020">
      <w:pPr>
        <w:pStyle w:val="PL"/>
      </w:pPr>
      <w:r w:rsidRPr="00BD6F46">
        <w:t xml:space="preserve">          type: array</w:t>
      </w:r>
    </w:p>
    <w:p w14:paraId="7FFDCEDA" w14:textId="77777777" w:rsidR="00441020" w:rsidRPr="00BD6F46" w:rsidRDefault="00441020" w:rsidP="00441020">
      <w:pPr>
        <w:pStyle w:val="PL"/>
      </w:pPr>
      <w:r w:rsidRPr="00BD6F46">
        <w:t xml:space="preserve">          items:</w:t>
      </w:r>
    </w:p>
    <w:p w14:paraId="46F57B1B" w14:textId="77777777" w:rsidR="00441020" w:rsidRPr="00BD6F46" w:rsidRDefault="00441020" w:rsidP="00C526EA">
      <w:pPr>
        <w:pStyle w:val="PL"/>
      </w:pPr>
      <w:r w:rsidRPr="00BD6F46">
        <w:lastRenderedPageBreak/>
        <w:t xml:space="preserve">          </w:t>
      </w:r>
      <w:r>
        <w:t xml:space="preserve">  </w:t>
      </w:r>
      <w:r w:rsidRPr="00BD6F46">
        <w:t>$ref: '#/components/schemas/</w:t>
      </w:r>
      <w:r>
        <w:t>QosFlowsUsageReport</w:t>
      </w:r>
      <w:r w:rsidRPr="00BD6F46">
        <w:t>'</w:t>
      </w:r>
    </w:p>
    <w:p w14:paraId="528082AA" w14:textId="77777777" w:rsidR="00C526EA" w:rsidRPr="00BD6F46" w:rsidRDefault="00C526EA" w:rsidP="00C526EA">
      <w:pPr>
        <w:pStyle w:val="PL"/>
      </w:pPr>
      <w:r w:rsidRPr="00BD6F46">
        <w:t xml:space="preserve">    Diagnostics:</w:t>
      </w:r>
    </w:p>
    <w:p w14:paraId="27219504" w14:textId="77777777" w:rsidR="00C526EA" w:rsidRPr="00BD6F46" w:rsidRDefault="00C526EA" w:rsidP="00C526EA">
      <w:pPr>
        <w:pStyle w:val="PL"/>
      </w:pPr>
      <w:r w:rsidRPr="00BD6F46">
        <w:t xml:space="preserve">      type: integer</w:t>
      </w:r>
    </w:p>
    <w:p w14:paraId="4E5E8B73" w14:textId="77777777" w:rsidR="00C526EA" w:rsidRPr="00BD6F46" w:rsidRDefault="00C526EA" w:rsidP="00C526EA">
      <w:pPr>
        <w:pStyle w:val="PL"/>
      </w:pPr>
      <w:r w:rsidRPr="00BD6F46">
        <w:t xml:space="preserve">    IPFilterRule:</w:t>
      </w:r>
    </w:p>
    <w:p w14:paraId="1C18A22E" w14:textId="77777777" w:rsidR="00C526EA" w:rsidRDefault="00C526EA" w:rsidP="00C526EA">
      <w:pPr>
        <w:pStyle w:val="PL"/>
      </w:pPr>
      <w:r w:rsidRPr="00BD6F46">
        <w:t xml:space="preserve">      type: string</w:t>
      </w:r>
    </w:p>
    <w:p w14:paraId="78128BA9" w14:textId="77777777" w:rsidR="00441020" w:rsidRDefault="003E7958" w:rsidP="00441020">
      <w:pPr>
        <w:pStyle w:val="PL"/>
      </w:pPr>
      <w:r w:rsidRPr="00BD6F46">
        <w:t xml:space="preserve">    </w:t>
      </w:r>
      <w:r w:rsidR="00441020">
        <w:t>QosFlowsUsageReport:</w:t>
      </w:r>
    </w:p>
    <w:p w14:paraId="7A84C123" w14:textId="77777777" w:rsidR="00441020" w:rsidRPr="00BD6F46" w:rsidRDefault="00441020" w:rsidP="00441020">
      <w:pPr>
        <w:pStyle w:val="PL"/>
      </w:pPr>
      <w:r w:rsidRPr="00BD6F46">
        <w:t xml:space="preserve">      type: object</w:t>
      </w:r>
    </w:p>
    <w:p w14:paraId="51F24789" w14:textId="77777777" w:rsidR="00441020" w:rsidRPr="00BD6F46" w:rsidRDefault="00441020" w:rsidP="00441020">
      <w:pPr>
        <w:pStyle w:val="PL"/>
      </w:pPr>
      <w:r w:rsidRPr="00BD6F46">
        <w:t xml:space="preserve">      properties:</w:t>
      </w:r>
    </w:p>
    <w:p w14:paraId="56AF3B4B" w14:textId="77777777" w:rsidR="00441020" w:rsidRPr="00BD6F46" w:rsidRDefault="00441020" w:rsidP="00441020">
      <w:pPr>
        <w:pStyle w:val="PL"/>
      </w:pPr>
      <w:r w:rsidRPr="00BD6F46">
        <w:t xml:space="preserve">        </w:t>
      </w:r>
      <w:r>
        <w:t>qFI</w:t>
      </w:r>
      <w:r w:rsidRPr="00BD6F46">
        <w:t>:</w:t>
      </w:r>
    </w:p>
    <w:p w14:paraId="1B829500" w14:textId="77777777" w:rsidR="00441020" w:rsidRPr="00BD6F46" w:rsidRDefault="00441020" w:rsidP="00441020">
      <w:pPr>
        <w:pStyle w:val="PL"/>
      </w:pPr>
      <w:r w:rsidRPr="00BD6F46">
        <w:t xml:space="preserve">          $ref: 'TS29571_CommonData.yaml#/components/schemas/Qfi'</w:t>
      </w:r>
    </w:p>
    <w:p w14:paraId="7B9AD1ED" w14:textId="77777777" w:rsidR="00441020" w:rsidRPr="00BD6F46" w:rsidRDefault="00441020" w:rsidP="00441020">
      <w:pPr>
        <w:pStyle w:val="PL"/>
      </w:pPr>
      <w:r w:rsidRPr="00BD6F46">
        <w:t xml:space="preserve">        </w:t>
      </w:r>
      <w:r>
        <w:t>s</w:t>
      </w:r>
      <w:r w:rsidRPr="00A32ADF">
        <w:t>tartTimestamp</w:t>
      </w:r>
      <w:r w:rsidRPr="00BD6F46">
        <w:t>:</w:t>
      </w:r>
    </w:p>
    <w:p w14:paraId="7D746263" w14:textId="77777777" w:rsidR="00441020" w:rsidRPr="00BD6F46" w:rsidRDefault="00441020" w:rsidP="00441020">
      <w:pPr>
        <w:pStyle w:val="PL"/>
      </w:pPr>
      <w:r w:rsidRPr="00BD6F46">
        <w:t xml:space="preserve">          $ref: 'TS29571_CommonData.yaml#/components/schemas/DateTime'</w:t>
      </w:r>
    </w:p>
    <w:p w14:paraId="74EF6261" w14:textId="77777777" w:rsidR="00441020" w:rsidRPr="00BD6F46" w:rsidRDefault="00441020" w:rsidP="00441020">
      <w:pPr>
        <w:pStyle w:val="PL"/>
      </w:pPr>
      <w:r w:rsidRPr="00BD6F46">
        <w:t xml:space="preserve">        </w:t>
      </w:r>
      <w:r>
        <w:t>e</w:t>
      </w:r>
      <w:r w:rsidRPr="00A32ADF">
        <w:t>ndTimestamp</w:t>
      </w:r>
      <w:r w:rsidRPr="00BD6F46">
        <w:t>:</w:t>
      </w:r>
    </w:p>
    <w:p w14:paraId="1E9E0B2B" w14:textId="77777777" w:rsidR="00441020" w:rsidRPr="00BD6F46" w:rsidRDefault="00441020" w:rsidP="00441020">
      <w:pPr>
        <w:pStyle w:val="PL"/>
      </w:pPr>
      <w:r w:rsidRPr="00BD6F46">
        <w:t xml:space="preserve">          $ref: 'TS29571_CommonData.yaml#/components/schemas/DateTime'</w:t>
      </w:r>
    </w:p>
    <w:p w14:paraId="301F21B3" w14:textId="77777777" w:rsidR="00441020" w:rsidRPr="00BD6F46" w:rsidRDefault="00441020" w:rsidP="00441020">
      <w:pPr>
        <w:pStyle w:val="PL"/>
      </w:pPr>
      <w:r w:rsidRPr="00BD6F46">
        <w:t xml:space="preserve">        </w:t>
      </w:r>
      <w:r w:rsidRPr="00A32ADF">
        <w:t>uplinkVolume</w:t>
      </w:r>
      <w:r w:rsidRPr="00BD6F46">
        <w:t>:</w:t>
      </w:r>
    </w:p>
    <w:p w14:paraId="355CA8E5" w14:textId="77777777" w:rsidR="00441020" w:rsidRPr="00BD6F46" w:rsidRDefault="00441020" w:rsidP="00441020">
      <w:pPr>
        <w:pStyle w:val="PL"/>
      </w:pPr>
      <w:r w:rsidRPr="00BD6F46">
        <w:t xml:space="preserve">          $ref: 'TS29571_CommonData.yaml#/components/schemas/Uint64'</w:t>
      </w:r>
    </w:p>
    <w:p w14:paraId="3EC81D00" w14:textId="77777777" w:rsidR="00441020" w:rsidRPr="00BD6F46" w:rsidRDefault="00441020" w:rsidP="00441020">
      <w:pPr>
        <w:pStyle w:val="PL"/>
      </w:pPr>
      <w:r w:rsidRPr="00BD6F46">
        <w:t xml:space="preserve">        </w:t>
      </w:r>
      <w:r>
        <w:t>down</w:t>
      </w:r>
      <w:r w:rsidRPr="00A32ADF">
        <w:t>linkVolume</w:t>
      </w:r>
      <w:r w:rsidRPr="00BD6F46">
        <w:t>:</w:t>
      </w:r>
    </w:p>
    <w:p w14:paraId="1E0D719A" w14:textId="77777777" w:rsidR="00441020" w:rsidRPr="00BD6F46" w:rsidRDefault="00441020" w:rsidP="00C526EA">
      <w:pPr>
        <w:pStyle w:val="PL"/>
      </w:pPr>
      <w:r w:rsidRPr="00BD6F46">
        <w:t xml:space="preserve">          $ref: 'TS29571_CommonData.yaml#/components/schemas/Uint64'</w:t>
      </w:r>
    </w:p>
    <w:p w14:paraId="04CBEA4E" w14:textId="77777777" w:rsidR="00B8560A" w:rsidRPr="00277CA3" w:rsidRDefault="00B8560A" w:rsidP="00B8560A">
      <w:pPr>
        <w:pStyle w:val="PL"/>
        <w:rPr>
          <w:lang w:val="fr-FR"/>
        </w:rPr>
      </w:pPr>
      <w:r w:rsidRPr="00995444">
        <w:t xml:space="preserve">    </w:t>
      </w:r>
      <w:r w:rsidRPr="00277CA3">
        <w:rPr>
          <w:lang w:val="fr-FR" w:eastAsia="zh-CN"/>
        </w:rPr>
        <w:t>5GLANTypeService</w:t>
      </w:r>
      <w:r w:rsidRPr="00277CA3">
        <w:rPr>
          <w:lang w:val="fr-FR"/>
        </w:rPr>
        <w:t>:</w:t>
      </w:r>
    </w:p>
    <w:p w14:paraId="1DE85F25" w14:textId="77777777" w:rsidR="00B8560A" w:rsidRPr="00277CA3" w:rsidRDefault="00B8560A" w:rsidP="00B8560A">
      <w:pPr>
        <w:pStyle w:val="PL"/>
        <w:rPr>
          <w:lang w:val="fr-FR"/>
        </w:rPr>
      </w:pPr>
      <w:r w:rsidRPr="00277CA3">
        <w:rPr>
          <w:lang w:val="fr-FR"/>
        </w:rPr>
        <w:t xml:space="preserve">      type: object</w:t>
      </w:r>
    </w:p>
    <w:p w14:paraId="7696D9BE" w14:textId="77777777" w:rsidR="00B8560A" w:rsidRPr="00277CA3" w:rsidRDefault="00B8560A" w:rsidP="00B8560A">
      <w:pPr>
        <w:pStyle w:val="PL"/>
        <w:rPr>
          <w:lang w:val="fr-FR"/>
        </w:rPr>
      </w:pPr>
      <w:r w:rsidRPr="00277CA3">
        <w:rPr>
          <w:lang w:val="fr-FR"/>
        </w:rPr>
        <w:t xml:space="preserve">      properties:</w:t>
      </w:r>
    </w:p>
    <w:p w14:paraId="142C3CEC" w14:textId="77777777" w:rsidR="00B8560A" w:rsidRPr="00277CA3" w:rsidRDefault="00B8560A" w:rsidP="00B8560A">
      <w:pPr>
        <w:pStyle w:val="PL"/>
        <w:rPr>
          <w:lang w:val="fr-FR"/>
        </w:rPr>
      </w:pPr>
      <w:r w:rsidRPr="00277CA3">
        <w:rPr>
          <w:lang w:val="fr-FR"/>
        </w:rPr>
        <w:t xml:space="preserve">        internalGroupIdentifier:</w:t>
      </w:r>
    </w:p>
    <w:p w14:paraId="0029D69F" w14:textId="77777777" w:rsidR="00B8560A" w:rsidRDefault="00B8560A" w:rsidP="00B8560A">
      <w:pPr>
        <w:pStyle w:val="PL"/>
      </w:pPr>
      <w:r w:rsidRPr="00277CA3">
        <w:rPr>
          <w:lang w:val="fr-FR"/>
        </w:rPr>
        <w:t xml:space="preserve">          </w:t>
      </w:r>
      <w:r>
        <w:t>$ref: 'TS29571_CommonData.yaml#/components/schemas/GroupId'</w:t>
      </w:r>
    </w:p>
    <w:p w14:paraId="601B3DAB" w14:textId="77777777" w:rsidR="00B341F5" w:rsidRPr="00BC5941" w:rsidRDefault="00B341F5" w:rsidP="00B341F5">
      <w:pPr>
        <w:pStyle w:val="PL"/>
      </w:pPr>
      <w:r w:rsidRPr="00995444">
        <w:t xml:space="preserve">    </w:t>
      </w:r>
      <w:r>
        <w:rPr>
          <w:kern w:val="2"/>
          <w:szCs w:val="22"/>
          <w:lang w:val="en-US"/>
        </w:rPr>
        <w:t>5GSBridgeInformation</w:t>
      </w:r>
      <w:r w:rsidRPr="00BC5941">
        <w:t>:</w:t>
      </w:r>
    </w:p>
    <w:p w14:paraId="1019B3E6" w14:textId="77777777" w:rsidR="00B341F5" w:rsidRPr="00BC5941" w:rsidRDefault="00B341F5" w:rsidP="00B341F5">
      <w:pPr>
        <w:pStyle w:val="PL"/>
      </w:pPr>
      <w:r w:rsidRPr="00BC5941">
        <w:t xml:space="preserve">      type: object</w:t>
      </w:r>
    </w:p>
    <w:p w14:paraId="45173A33" w14:textId="77777777" w:rsidR="00B341F5" w:rsidRPr="00BC5941" w:rsidRDefault="00B341F5" w:rsidP="00B341F5">
      <w:pPr>
        <w:pStyle w:val="PL"/>
      </w:pPr>
      <w:r w:rsidRPr="00BC5941">
        <w:t xml:space="preserve">      properties:</w:t>
      </w:r>
    </w:p>
    <w:p w14:paraId="2720807C" w14:textId="77777777" w:rsidR="00B341F5" w:rsidRPr="00BC5941" w:rsidRDefault="00B341F5" w:rsidP="00B341F5">
      <w:pPr>
        <w:pStyle w:val="PL"/>
      </w:pPr>
      <w:r w:rsidRPr="00BC5941">
        <w:t xml:space="preserve">        </w:t>
      </w:r>
      <w:r w:rsidRPr="00BC5941">
        <w:rPr>
          <w:lang w:eastAsia="zh-CN"/>
        </w:rPr>
        <w:t>bridgeId</w:t>
      </w:r>
      <w:r w:rsidRPr="00BC5941">
        <w:t>:</w:t>
      </w:r>
    </w:p>
    <w:p w14:paraId="24EDD33D" w14:textId="77777777" w:rsidR="00B341F5" w:rsidRDefault="00B341F5" w:rsidP="00B341F5">
      <w:pPr>
        <w:pStyle w:val="PL"/>
      </w:pPr>
      <w:r w:rsidRPr="00BC5941">
        <w:t xml:space="preserve">          </w:t>
      </w:r>
      <w:r>
        <w:t>$ref: 'TS29571_CommonData.yaml#/components/schemas/Uint64'</w:t>
      </w:r>
    </w:p>
    <w:p w14:paraId="52CD9BDB" w14:textId="77777777" w:rsidR="00B341F5" w:rsidRPr="00BC5941" w:rsidRDefault="00B341F5" w:rsidP="00B341F5">
      <w:pPr>
        <w:pStyle w:val="PL"/>
      </w:pPr>
      <w:r w:rsidRPr="00BC5941">
        <w:t xml:space="preserve">        </w:t>
      </w:r>
      <w:r w:rsidRPr="00BC5941">
        <w:rPr>
          <w:lang w:eastAsia="zh-CN"/>
        </w:rPr>
        <w:t>nWTTPortNumber</w:t>
      </w:r>
      <w:r w:rsidRPr="00BC5941">
        <w:t>:</w:t>
      </w:r>
    </w:p>
    <w:p w14:paraId="34E11273" w14:textId="77777777" w:rsidR="00B341F5" w:rsidRDefault="00B341F5" w:rsidP="00B341F5">
      <w:pPr>
        <w:pStyle w:val="PL"/>
      </w:pPr>
      <w:r w:rsidRPr="00BC5941">
        <w:t xml:space="preserve">          </w:t>
      </w:r>
      <w:r>
        <w:t>$ref: 'TS29571_CommonData.yaml#/components/schemas/Uint16'</w:t>
      </w:r>
    </w:p>
    <w:p w14:paraId="398DA337" w14:textId="77777777" w:rsidR="00B341F5" w:rsidRPr="00BC5941" w:rsidRDefault="00B341F5" w:rsidP="00B341F5">
      <w:pPr>
        <w:pStyle w:val="PL"/>
      </w:pPr>
      <w:r w:rsidRPr="00BC5941">
        <w:t xml:space="preserve">        </w:t>
      </w:r>
      <w:r w:rsidRPr="00BC5941">
        <w:rPr>
          <w:lang w:eastAsia="zh-CN"/>
        </w:rPr>
        <w:t>dSTTPortNumber</w:t>
      </w:r>
      <w:r w:rsidRPr="00BC5941">
        <w:t>:</w:t>
      </w:r>
    </w:p>
    <w:p w14:paraId="09BB3BDE" w14:textId="77777777" w:rsidR="00B341F5" w:rsidRDefault="00B341F5" w:rsidP="00B341F5">
      <w:pPr>
        <w:pStyle w:val="PL"/>
      </w:pPr>
      <w:r w:rsidRPr="00BC5941">
        <w:t xml:space="preserve">          </w:t>
      </w:r>
      <w:r>
        <w:t>$ref: 'TS29571_CommonData.yaml#/components/schemas/Uint16'</w:t>
      </w:r>
    </w:p>
    <w:p w14:paraId="6EF460AE" w14:textId="77777777" w:rsidR="00B341F5" w:rsidRPr="00BD6F46" w:rsidRDefault="00B341F5" w:rsidP="00B341F5">
      <w:pPr>
        <w:pStyle w:val="PL"/>
      </w:pPr>
      <w:r w:rsidRPr="00BC5941">
        <w:t xml:space="preserve">      </w:t>
      </w:r>
      <w:r w:rsidRPr="00BD6F46">
        <w:t>required:</w:t>
      </w:r>
    </w:p>
    <w:p w14:paraId="302DD36C" w14:textId="77777777" w:rsidR="00B341F5" w:rsidRDefault="00B341F5" w:rsidP="00B341F5">
      <w:pPr>
        <w:pStyle w:val="PL"/>
      </w:pPr>
      <w:r w:rsidRPr="00BC5941">
        <w:t xml:space="preserve">        </w:t>
      </w:r>
      <w:r w:rsidRPr="00BD6F46">
        <w:t xml:space="preserve">- </w:t>
      </w:r>
      <w:r w:rsidRPr="002A2A00">
        <w:t>bridgeId</w:t>
      </w:r>
    </w:p>
    <w:p w14:paraId="69149266" w14:textId="77777777" w:rsidR="004B0280" w:rsidRDefault="004B0280" w:rsidP="00B8560A">
      <w:pPr>
        <w:pStyle w:val="PL"/>
        <w:rPr>
          <w:lang w:eastAsia="zh-CN"/>
        </w:rPr>
      </w:pPr>
      <w:r>
        <w:rPr>
          <w:lang w:eastAsia="zh-CN"/>
        </w:rPr>
        <w:t xml:space="preserve">    </w:t>
      </w:r>
      <w:r w:rsidRPr="00BA36BA">
        <w:rPr>
          <w:lang w:eastAsia="zh-CN"/>
        </w:rPr>
        <w:t>N</w:t>
      </w:r>
      <w:r>
        <w:rPr>
          <w:lang w:eastAsia="zh-CN"/>
        </w:rPr>
        <w:t>EF</w:t>
      </w:r>
      <w:r w:rsidRPr="00BA36BA">
        <w:rPr>
          <w:lang w:eastAsia="zh-CN"/>
        </w:rPr>
        <w:t>ChargingInformation</w:t>
      </w:r>
      <w:r>
        <w:rPr>
          <w:lang w:eastAsia="zh-CN"/>
        </w:rPr>
        <w:t>:</w:t>
      </w:r>
    </w:p>
    <w:p w14:paraId="55414DC9" w14:textId="77777777" w:rsidR="004B0280" w:rsidRPr="00BD6F46" w:rsidRDefault="004B0280" w:rsidP="004B0280">
      <w:pPr>
        <w:pStyle w:val="PL"/>
      </w:pPr>
      <w:r w:rsidRPr="00BD6F46">
        <w:t xml:space="preserve">      type: object</w:t>
      </w:r>
    </w:p>
    <w:p w14:paraId="45520617" w14:textId="77777777" w:rsidR="00F239C8" w:rsidRDefault="004B0280" w:rsidP="00F239C8">
      <w:pPr>
        <w:pStyle w:val="PL"/>
      </w:pPr>
      <w:r w:rsidRPr="00BD6F46">
        <w:t xml:space="preserve">      properties:</w:t>
      </w:r>
    </w:p>
    <w:p w14:paraId="76C073AC" w14:textId="77777777" w:rsidR="00F239C8" w:rsidRDefault="00F239C8" w:rsidP="00F239C8">
      <w:pPr>
        <w:pStyle w:val="PL"/>
      </w:pPr>
      <w:r>
        <w:t xml:space="preserve">        externalIndividualIdentifier:</w:t>
      </w:r>
    </w:p>
    <w:p w14:paraId="50228D16" w14:textId="77777777" w:rsidR="00F239C8" w:rsidRDefault="00F239C8" w:rsidP="00F239C8">
      <w:pPr>
        <w:pStyle w:val="PL"/>
      </w:pPr>
      <w:r>
        <w:t xml:space="preserve">          $ref: 'TS29571_CommonData.yaml#/components/schemas/Gpsi'</w:t>
      </w:r>
    </w:p>
    <w:p w14:paraId="588B6BB8" w14:textId="77777777" w:rsidR="008366A3" w:rsidRDefault="008366A3" w:rsidP="008366A3">
      <w:pPr>
        <w:pStyle w:val="PL"/>
      </w:pPr>
      <w:r>
        <w:t xml:space="preserve">        externalIndividualIdList:</w:t>
      </w:r>
    </w:p>
    <w:p w14:paraId="77B04CCE" w14:textId="77777777" w:rsidR="008366A3" w:rsidRPr="00BD6F46" w:rsidRDefault="008366A3" w:rsidP="008366A3">
      <w:pPr>
        <w:pStyle w:val="PL"/>
      </w:pPr>
      <w:r w:rsidRPr="00BD6F46">
        <w:t xml:space="preserve">          type: array</w:t>
      </w:r>
    </w:p>
    <w:p w14:paraId="417F684E" w14:textId="77777777" w:rsidR="008366A3" w:rsidRDefault="008366A3" w:rsidP="008366A3">
      <w:pPr>
        <w:pStyle w:val="PL"/>
      </w:pPr>
      <w:r w:rsidRPr="00BD6F46">
        <w:t xml:space="preserve">          items:</w:t>
      </w:r>
    </w:p>
    <w:p w14:paraId="4FD160B6" w14:textId="77777777" w:rsidR="008366A3" w:rsidRDefault="008366A3" w:rsidP="008366A3">
      <w:pPr>
        <w:pStyle w:val="PL"/>
      </w:pPr>
      <w:r>
        <w:t xml:space="preserve">            $ref: 'TS29571_CommonData.yaml#/components/schemas/Gpsi'</w:t>
      </w:r>
    </w:p>
    <w:p w14:paraId="2E7800EF" w14:textId="77777777" w:rsidR="008366A3" w:rsidRDefault="008366A3" w:rsidP="00F239C8">
      <w:pPr>
        <w:pStyle w:val="PL"/>
      </w:pPr>
      <w:r>
        <w:t xml:space="preserve">          minItems: 1</w:t>
      </w:r>
    </w:p>
    <w:p w14:paraId="4CC889FE" w14:textId="77777777" w:rsidR="0044492B" w:rsidRDefault="0044492B" w:rsidP="0044492B">
      <w:pPr>
        <w:pStyle w:val="PL"/>
      </w:pPr>
      <w:r>
        <w:t xml:space="preserve">        internalIndividualIdentifier:</w:t>
      </w:r>
    </w:p>
    <w:p w14:paraId="4462C5D1" w14:textId="77777777" w:rsidR="0044492B" w:rsidRDefault="0044492B" w:rsidP="0044492B">
      <w:pPr>
        <w:pStyle w:val="PL"/>
      </w:pPr>
      <w:r>
        <w:t xml:space="preserve">          $ref: 'TS29571_CommonData.yaml#/components/schemas/Supi'</w:t>
      </w:r>
    </w:p>
    <w:p w14:paraId="1C4BB606" w14:textId="77777777" w:rsidR="008366A3" w:rsidRDefault="008366A3" w:rsidP="008366A3">
      <w:pPr>
        <w:pStyle w:val="PL"/>
      </w:pPr>
      <w:r>
        <w:t xml:space="preserve">        internalIndividualIdList:</w:t>
      </w:r>
    </w:p>
    <w:p w14:paraId="1F92C884" w14:textId="77777777" w:rsidR="008366A3" w:rsidRPr="00BD6F46" w:rsidRDefault="008366A3" w:rsidP="008366A3">
      <w:pPr>
        <w:pStyle w:val="PL"/>
      </w:pPr>
      <w:r w:rsidRPr="00BD6F46">
        <w:t xml:space="preserve">          type: array</w:t>
      </w:r>
    </w:p>
    <w:p w14:paraId="5D233C9A" w14:textId="77777777" w:rsidR="008366A3" w:rsidRDefault="008366A3" w:rsidP="008366A3">
      <w:pPr>
        <w:pStyle w:val="PL"/>
      </w:pPr>
      <w:r w:rsidRPr="00BD6F46">
        <w:t xml:space="preserve">          items:</w:t>
      </w:r>
    </w:p>
    <w:p w14:paraId="2BD8D92E" w14:textId="77777777" w:rsidR="008366A3" w:rsidRDefault="008366A3" w:rsidP="008366A3">
      <w:pPr>
        <w:pStyle w:val="PL"/>
      </w:pPr>
      <w:r>
        <w:t xml:space="preserve">            $ref: 'TS29571_CommonData.yaml#/components/schemas/Supi'</w:t>
      </w:r>
    </w:p>
    <w:p w14:paraId="39108F81" w14:textId="77777777" w:rsidR="008366A3" w:rsidRDefault="008366A3" w:rsidP="0044492B">
      <w:pPr>
        <w:pStyle w:val="PL"/>
      </w:pPr>
      <w:r>
        <w:t xml:space="preserve">          minItems: 1</w:t>
      </w:r>
    </w:p>
    <w:p w14:paraId="4B5E20E1" w14:textId="77777777" w:rsidR="00F239C8" w:rsidRDefault="00F239C8" w:rsidP="0044492B">
      <w:pPr>
        <w:pStyle w:val="PL"/>
      </w:pPr>
      <w:r>
        <w:t xml:space="preserve">        externalGroupIdentifier:</w:t>
      </w:r>
    </w:p>
    <w:p w14:paraId="7520297B" w14:textId="77777777" w:rsidR="004B0280" w:rsidRPr="00BD6F46" w:rsidRDefault="00F239C8" w:rsidP="00F239C8">
      <w:pPr>
        <w:pStyle w:val="PL"/>
      </w:pPr>
      <w:r>
        <w:t xml:space="preserve">          $ref: 'TS29571_CommonData.yaml#/components/schemas/ExternalGroupId'</w:t>
      </w:r>
    </w:p>
    <w:p w14:paraId="6DE45A67" w14:textId="77777777" w:rsidR="004B0280" w:rsidRDefault="004B0280" w:rsidP="004B0280">
      <w:pPr>
        <w:pStyle w:val="PL"/>
        <w:rPr>
          <w:lang w:eastAsia="zh-CN"/>
        </w:rPr>
      </w:pPr>
      <w:r>
        <w:rPr>
          <w:lang w:eastAsia="zh-CN"/>
        </w:rPr>
        <w:t xml:space="preserve">        groupIdentifier:</w:t>
      </w:r>
    </w:p>
    <w:p w14:paraId="6C6D1208" w14:textId="77777777" w:rsidR="004B0280" w:rsidRPr="00BD6F46" w:rsidRDefault="004B0280" w:rsidP="004B0280">
      <w:pPr>
        <w:pStyle w:val="PL"/>
      </w:pPr>
      <w:r w:rsidRPr="00BD6F46">
        <w:t xml:space="preserve">          $ref: 'TS29571_CommonData.yaml#/components/schemas/</w:t>
      </w:r>
      <w:r>
        <w:t>GroupId</w:t>
      </w:r>
      <w:r w:rsidRPr="00BD6F46">
        <w:t>'</w:t>
      </w:r>
    </w:p>
    <w:p w14:paraId="2F59BD69" w14:textId="77777777" w:rsidR="004B0280" w:rsidRDefault="004B0280" w:rsidP="004B0280">
      <w:pPr>
        <w:pStyle w:val="PL"/>
        <w:rPr>
          <w:lang w:eastAsia="zh-CN"/>
        </w:rPr>
      </w:pPr>
      <w:r>
        <w:rPr>
          <w:lang w:eastAsia="zh-CN"/>
        </w:rPr>
        <w:t xml:space="preserve">        aPIDirection:</w:t>
      </w:r>
    </w:p>
    <w:p w14:paraId="20C42C67" w14:textId="77777777" w:rsidR="004B0280" w:rsidRDefault="004B0280" w:rsidP="004B0280">
      <w:pPr>
        <w:pStyle w:val="PL"/>
      </w:pPr>
      <w:r w:rsidRPr="00BD6F46">
        <w:t xml:space="preserve">          $ref: '#/components/schemas/</w:t>
      </w:r>
      <w:r>
        <w:t>APIDirection</w:t>
      </w:r>
      <w:r w:rsidR="00804CE8" w:rsidRPr="00BD6F46">
        <w:t>'</w:t>
      </w:r>
    </w:p>
    <w:p w14:paraId="20E83B4B" w14:textId="77777777" w:rsidR="004B0280" w:rsidRDefault="004B0280" w:rsidP="004B0280">
      <w:pPr>
        <w:pStyle w:val="PL"/>
        <w:rPr>
          <w:lang w:eastAsia="zh-CN"/>
        </w:rPr>
      </w:pPr>
      <w:r>
        <w:rPr>
          <w:lang w:eastAsia="zh-CN"/>
        </w:rPr>
        <w:t xml:space="preserve">        aPITargetNetworkFunction:</w:t>
      </w:r>
    </w:p>
    <w:p w14:paraId="083777DA" w14:textId="77777777" w:rsidR="004B0280" w:rsidRPr="00BD6F46" w:rsidRDefault="004B0280" w:rsidP="004B0280">
      <w:pPr>
        <w:pStyle w:val="PL"/>
      </w:pPr>
      <w:r w:rsidRPr="00BD6F46">
        <w:t xml:space="preserve">          $ref: '#/components/schemas/NFIdentification'</w:t>
      </w:r>
    </w:p>
    <w:p w14:paraId="52FDA43C" w14:textId="77777777" w:rsidR="004B0280" w:rsidRDefault="004B0280" w:rsidP="004B0280">
      <w:pPr>
        <w:pStyle w:val="PL"/>
        <w:rPr>
          <w:lang w:eastAsia="zh-CN"/>
        </w:rPr>
      </w:pPr>
      <w:r>
        <w:rPr>
          <w:lang w:eastAsia="zh-CN"/>
        </w:rPr>
        <w:t xml:space="preserve">        aPIResultCode:</w:t>
      </w:r>
    </w:p>
    <w:p w14:paraId="67927AEB" w14:textId="77777777" w:rsidR="004B0280" w:rsidRPr="00BD6F46" w:rsidRDefault="004B0280" w:rsidP="004B0280">
      <w:pPr>
        <w:pStyle w:val="PL"/>
      </w:pPr>
      <w:r w:rsidRPr="00BD6F46">
        <w:t xml:space="preserve">          $ref: 'TS29571_CommonData.yaml#/components/schemas/Uint</w:t>
      </w:r>
      <w:r>
        <w:t>32</w:t>
      </w:r>
      <w:r w:rsidRPr="00BD6F46">
        <w:t>'</w:t>
      </w:r>
    </w:p>
    <w:p w14:paraId="79828380" w14:textId="77777777" w:rsidR="004B0280" w:rsidRDefault="004B0280" w:rsidP="004B0280">
      <w:pPr>
        <w:pStyle w:val="PL"/>
        <w:rPr>
          <w:lang w:eastAsia="zh-CN"/>
        </w:rPr>
      </w:pPr>
      <w:r>
        <w:rPr>
          <w:lang w:eastAsia="zh-CN"/>
        </w:rPr>
        <w:t xml:space="preserve">        aPIName:</w:t>
      </w:r>
    </w:p>
    <w:p w14:paraId="1EFBC88D" w14:textId="77777777" w:rsidR="004B0280" w:rsidRPr="00BD6F46" w:rsidRDefault="004B0280" w:rsidP="004B0280">
      <w:pPr>
        <w:pStyle w:val="PL"/>
      </w:pPr>
      <w:r w:rsidRPr="00BD6F46">
        <w:t xml:space="preserve">          </w:t>
      </w:r>
      <w:r w:rsidRPr="00F267AF">
        <w:t>type: string</w:t>
      </w:r>
    </w:p>
    <w:p w14:paraId="3C499739" w14:textId="77777777" w:rsidR="004B0280" w:rsidRDefault="004B0280" w:rsidP="004B0280">
      <w:pPr>
        <w:pStyle w:val="PL"/>
        <w:rPr>
          <w:lang w:eastAsia="zh-CN"/>
        </w:rPr>
      </w:pPr>
      <w:r>
        <w:rPr>
          <w:lang w:eastAsia="zh-CN"/>
        </w:rPr>
        <w:t xml:space="preserve">        aPIReference:</w:t>
      </w:r>
    </w:p>
    <w:p w14:paraId="6E3B42EA" w14:textId="77777777" w:rsidR="004B0280" w:rsidRDefault="004B0280" w:rsidP="004B0280">
      <w:pPr>
        <w:pStyle w:val="PL"/>
      </w:pPr>
      <w:r>
        <w:t xml:space="preserve">          $ref: 'TS29571_CommonData.yaml#/components/schemas/Uri'</w:t>
      </w:r>
    </w:p>
    <w:p w14:paraId="728309B5" w14:textId="77777777" w:rsidR="0044492B" w:rsidRDefault="0044492B" w:rsidP="0044492B">
      <w:pPr>
        <w:pStyle w:val="PL"/>
        <w:rPr>
          <w:lang w:eastAsia="zh-CN"/>
        </w:rPr>
      </w:pPr>
      <w:r>
        <w:rPr>
          <w:lang w:eastAsia="zh-CN"/>
        </w:rPr>
        <w:t xml:space="preserve">        aPIOperation:</w:t>
      </w:r>
    </w:p>
    <w:p w14:paraId="28186AF4" w14:textId="77777777" w:rsidR="0044492B" w:rsidRDefault="0044492B" w:rsidP="0044492B">
      <w:pPr>
        <w:pStyle w:val="PL"/>
        <w:rPr>
          <w:lang w:eastAsia="zh-CN"/>
        </w:rPr>
      </w:pPr>
      <w:r>
        <w:rPr>
          <w:lang w:eastAsia="zh-CN"/>
        </w:rPr>
        <w:t xml:space="preserve">          $ref: '#/components/schemas/APIOperation</w:t>
      </w:r>
      <w:r w:rsidR="00C01833" w:rsidRPr="00C01833">
        <w:rPr>
          <w:lang w:eastAsia="zh-CN"/>
        </w:rPr>
        <w:t>'</w:t>
      </w:r>
    </w:p>
    <w:p w14:paraId="4BCBD267" w14:textId="77777777" w:rsidR="004B0280" w:rsidRDefault="004B0280" w:rsidP="0044492B">
      <w:pPr>
        <w:pStyle w:val="PL"/>
        <w:rPr>
          <w:lang w:eastAsia="zh-CN"/>
        </w:rPr>
      </w:pPr>
      <w:r>
        <w:rPr>
          <w:lang w:eastAsia="zh-CN"/>
        </w:rPr>
        <w:t xml:space="preserve">        aPIContent:</w:t>
      </w:r>
    </w:p>
    <w:p w14:paraId="6553A95C" w14:textId="77777777" w:rsidR="004B0280" w:rsidRDefault="004B0280" w:rsidP="004B0280">
      <w:pPr>
        <w:pStyle w:val="PL"/>
      </w:pPr>
      <w:r w:rsidRPr="00BD6F46">
        <w:t xml:space="preserve">          </w:t>
      </w:r>
      <w:r w:rsidRPr="00F267AF">
        <w:t>type: string</w:t>
      </w:r>
    </w:p>
    <w:p w14:paraId="5595167F" w14:textId="77777777" w:rsidR="004B0280" w:rsidRPr="00BD6F46" w:rsidRDefault="004B0280" w:rsidP="004B0280">
      <w:pPr>
        <w:pStyle w:val="PL"/>
      </w:pPr>
      <w:r w:rsidRPr="00BD6F46">
        <w:t xml:space="preserve">      required:</w:t>
      </w:r>
    </w:p>
    <w:p w14:paraId="538CEB70" w14:textId="77777777" w:rsidR="00130B31" w:rsidRDefault="004B0280" w:rsidP="00130B31">
      <w:pPr>
        <w:pStyle w:val="PL"/>
        <w:rPr>
          <w:lang w:eastAsia="zh-CN"/>
        </w:rPr>
      </w:pPr>
      <w:r w:rsidRPr="00BD6F46">
        <w:t xml:space="preserve">        - </w:t>
      </w:r>
      <w:r>
        <w:rPr>
          <w:lang w:eastAsia="zh-CN"/>
        </w:rPr>
        <w:t>aPIName</w:t>
      </w:r>
    </w:p>
    <w:p w14:paraId="603117B4" w14:textId="77777777" w:rsidR="00130B31" w:rsidRDefault="00130B31" w:rsidP="00130B31">
      <w:pPr>
        <w:pStyle w:val="PL"/>
        <w:rPr>
          <w:lang w:eastAsia="zh-CN"/>
        </w:rPr>
      </w:pPr>
      <w:r>
        <w:rPr>
          <w:lang w:eastAsia="zh-CN"/>
        </w:rPr>
        <w:t xml:space="preserve">    SNPNInformation:</w:t>
      </w:r>
    </w:p>
    <w:p w14:paraId="5667436F" w14:textId="77777777" w:rsidR="00130B31" w:rsidRDefault="00130B31" w:rsidP="00130B31">
      <w:pPr>
        <w:pStyle w:val="PL"/>
        <w:rPr>
          <w:lang w:eastAsia="zh-CN"/>
        </w:rPr>
      </w:pPr>
      <w:r>
        <w:rPr>
          <w:lang w:eastAsia="zh-CN"/>
        </w:rPr>
        <w:t xml:space="preserve">      type: object</w:t>
      </w:r>
    </w:p>
    <w:p w14:paraId="5292DA81" w14:textId="77777777" w:rsidR="00130B31" w:rsidRDefault="00130B31" w:rsidP="00130B31">
      <w:pPr>
        <w:pStyle w:val="PL"/>
        <w:rPr>
          <w:lang w:eastAsia="zh-CN"/>
        </w:rPr>
      </w:pPr>
      <w:r>
        <w:rPr>
          <w:lang w:eastAsia="zh-CN"/>
        </w:rPr>
        <w:t xml:space="preserve">      properties:</w:t>
      </w:r>
    </w:p>
    <w:p w14:paraId="66D57741" w14:textId="77777777" w:rsidR="00130B31" w:rsidRDefault="00130B31" w:rsidP="00130B31">
      <w:pPr>
        <w:pStyle w:val="PL"/>
        <w:rPr>
          <w:lang w:eastAsia="zh-CN"/>
        </w:rPr>
      </w:pPr>
      <w:r>
        <w:rPr>
          <w:lang w:eastAsia="zh-CN"/>
        </w:rPr>
        <w:t xml:space="preserve">        sNPNID:</w:t>
      </w:r>
    </w:p>
    <w:p w14:paraId="264CE423" w14:textId="77777777" w:rsidR="00130B31" w:rsidRDefault="00130B31" w:rsidP="00130B31">
      <w:pPr>
        <w:pStyle w:val="PL"/>
        <w:rPr>
          <w:lang w:eastAsia="zh-CN"/>
        </w:rPr>
      </w:pPr>
      <w:r>
        <w:rPr>
          <w:lang w:eastAsia="zh-CN"/>
        </w:rPr>
        <w:t xml:space="preserve">          $ref: 'TS29571_CommonData.yaml#/components/schemas/PlmnIdNid'</w:t>
      </w:r>
    </w:p>
    <w:p w14:paraId="6ED8DF4A" w14:textId="77777777" w:rsidR="00130B31" w:rsidRDefault="00130B31" w:rsidP="00130B31">
      <w:pPr>
        <w:pStyle w:val="PL"/>
        <w:rPr>
          <w:lang w:eastAsia="zh-CN"/>
        </w:rPr>
      </w:pPr>
      <w:r>
        <w:rPr>
          <w:lang w:eastAsia="zh-CN"/>
        </w:rPr>
        <w:t xml:space="preserve">        accessType:</w:t>
      </w:r>
    </w:p>
    <w:p w14:paraId="10FB0C27" w14:textId="77777777" w:rsidR="00130B31" w:rsidRDefault="00130B31" w:rsidP="00130B31">
      <w:pPr>
        <w:pStyle w:val="PL"/>
        <w:rPr>
          <w:lang w:eastAsia="zh-CN"/>
        </w:rPr>
      </w:pPr>
      <w:r>
        <w:rPr>
          <w:lang w:eastAsia="zh-CN"/>
        </w:rPr>
        <w:t xml:space="preserve">          $ref: 'TS29571_CommonData.yaml#/components/schemas/AccessType'</w:t>
      </w:r>
    </w:p>
    <w:p w14:paraId="0A0DE7CC" w14:textId="77777777" w:rsidR="00A46AF8" w:rsidRDefault="00A46AF8" w:rsidP="00A46AF8">
      <w:pPr>
        <w:pStyle w:val="PL"/>
        <w:rPr>
          <w:lang w:eastAsia="zh-CN"/>
        </w:rPr>
      </w:pPr>
      <w:r>
        <w:rPr>
          <w:lang w:eastAsia="zh-CN"/>
        </w:rPr>
        <w:lastRenderedPageBreak/>
        <w:t xml:space="preserve">        n3IwfFqdn:</w:t>
      </w:r>
    </w:p>
    <w:p w14:paraId="5282365B" w14:textId="77777777" w:rsidR="00A46AF8" w:rsidRDefault="00A46AF8" w:rsidP="00130B31">
      <w:pPr>
        <w:pStyle w:val="PL"/>
        <w:rPr>
          <w:lang w:eastAsia="zh-CN"/>
        </w:rPr>
      </w:pPr>
      <w:r>
        <w:rPr>
          <w:lang w:eastAsia="zh-CN"/>
        </w:rPr>
        <w:t xml:space="preserve">          $ref: 'TS29571_CommonData.yaml#/components/schemas/</w:t>
      </w:r>
      <w:r>
        <w:rPr>
          <w:lang w:val="en-US"/>
        </w:rPr>
        <w:t>Fqdn</w:t>
      </w:r>
      <w:r>
        <w:rPr>
          <w:lang w:eastAsia="zh-CN"/>
        </w:rPr>
        <w:t>'</w:t>
      </w:r>
    </w:p>
    <w:p w14:paraId="686C1234" w14:textId="77777777" w:rsidR="00130B31" w:rsidRDefault="00130B31" w:rsidP="00130B31">
      <w:pPr>
        <w:pStyle w:val="PL"/>
        <w:rPr>
          <w:lang w:eastAsia="zh-CN"/>
        </w:rPr>
      </w:pPr>
      <w:r>
        <w:rPr>
          <w:lang w:eastAsia="zh-CN"/>
        </w:rPr>
        <w:t xml:space="preserve">      required:</w:t>
      </w:r>
    </w:p>
    <w:p w14:paraId="15034A3B" w14:textId="77777777" w:rsidR="00130B31" w:rsidRDefault="00130B31" w:rsidP="00130B31">
      <w:pPr>
        <w:pStyle w:val="PL"/>
      </w:pPr>
      <w:r>
        <w:rPr>
          <w:lang w:eastAsia="zh-CN"/>
        </w:rPr>
        <w:t xml:space="preserve">        - sNPNID</w:t>
      </w:r>
    </w:p>
    <w:p w14:paraId="3A437E25" w14:textId="77777777" w:rsidR="00B24300" w:rsidRPr="00BD6F46" w:rsidRDefault="00B24300" w:rsidP="004B0280">
      <w:pPr>
        <w:pStyle w:val="PL"/>
      </w:pPr>
      <w:r w:rsidRPr="00BD6F46">
        <w:t xml:space="preserve">    </w:t>
      </w:r>
      <w:r>
        <w:t>Registration</w:t>
      </w:r>
      <w:r w:rsidRPr="002F3ED2">
        <w:t>ChargingInformation</w:t>
      </w:r>
      <w:r w:rsidRPr="00BD6F46">
        <w:t>:</w:t>
      </w:r>
    </w:p>
    <w:p w14:paraId="4A4B1A92" w14:textId="77777777" w:rsidR="00B24300" w:rsidRPr="00BD6F46" w:rsidRDefault="00B24300" w:rsidP="00B24300">
      <w:pPr>
        <w:pStyle w:val="PL"/>
      </w:pPr>
      <w:r w:rsidRPr="00BD6F46">
        <w:t xml:space="preserve">      type: object</w:t>
      </w:r>
    </w:p>
    <w:p w14:paraId="3E4737AB" w14:textId="77777777" w:rsidR="00B24300" w:rsidRPr="00BD6F46" w:rsidRDefault="00B24300" w:rsidP="00B24300">
      <w:pPr>
        <w:pStyle w:val="PL"/>
      </w:pPr>
      <w:r w:rsidRPr="00BD6F46">
        <w:t xml:space="preserve">      properties:</w:t>
      </w:r>
    </w:p>
    <w:p w14:paraId="4D2F72C9" w14:textId="77777777" w:rsidR="00B24300" w:rsidRPr="00BD6F46" w:rsidRDefault="00B24300" w:rsidP="00B24300">
      <w:pPr>
        <w:pStyle w:val="PL"/>
      </w:pPr>
      <w:r w:rsidRPr="00BD6F46">
        <w:t xml:space="preserve">        </w:t>
      </w:r>
      <w:r>
        <w:rPr>
          <w:lang w:eastAsia="zh-CN" w:bidi="ar-IQ"/>
        </w:rPr>
        <w:t>registrationMessagetype</w:t>
      </w:r>
      <w:r w:rsidRPr="00BD6F46">
        <w:t>:</w:t>
      </w:r>
    </w:p>
    <w:p w14:paraId="305376CA" w14:textId="77777777" w:rsidR="00B24300" w:rsidRPr="00BD6F46" w:rsidRDefault="00B24300" w:rsidP="00B24300">
      <w:pPr>
        <w:pStyle w:val="PL"/>
      </w:pPr>
      <w:r w:rsidRPr="00BD6F46">
        <w:t xml:space="preserve">          $ref: '#/components/schemas/</w:t>
      </w:r>
      <w:r w:rsidRPr="007770FE">
        <w:t>RegistrationMessageType</w:t>
      </w:r>
      <w:r w:rsidRPr="00BD6F46">
        <w:t>'</w:t>
      </w:r>
    </w:p>
    <w:p w14:paraId="0D010132" w14:textId="77777777" w:rsidR="00B24300" w:rsidRPr="00BD6F46" w:rsidRDefault="00B24300" w:rsidP="00B24300">
      <w:pPr>
        <w:pStyle w:val="PL"/>
      </w:pPr>
      <w:r w:rsidRPr="007770FE">
        <w:t xml:space="preserve">        userInformation:</w:t>
      </w:r>
    </w:p>
    <w:p w14:paraId="7A979E85" w14:textId="77777777" w:rsidR="00B24300" w:rsidRPr="00BD6F46" w:rsidRDefault="00B24300" w:rsidP="00B24300">
      <w:pPr>
        <w:pStyle w:val="PL"/>
      </w:pPr>
      <w:r w:rsidRPr="00BD6F46">
        <w:t xml:space="preserve">          $ref: '#/components/schemas/UserInformation'</w:t>
      </w:r>
    </w:p>
    <w:p w14:paraId="25A95FD6" w14:textId="77777777" w:rsidR="00B24300" w:rsidRPr="00BD6F46" w:rsidRDefault="00B24300" w:rsidP="00B24300">
      <w:pPr>
        <w:pStyle w:val="PL"/>
      </w:pPr>
      <w:r w:rsidRPr="00BD6F46">
        <w:t xml:space="preserve">        userLocationinfo:</w:t>
      </w:r>
    </w:p>
    <w:p w14:paraId="6DCE509C" w14:textId="77777777" w:rsidR="000444BE" w:rsidRDefault="00B24300" w:rsidP="000444BE">
      <w:pPr>
        <w:pStyle w:val="PL"/>
      </w:pPr>
      <w:r w:rsidRPr="00BD6F46">
        <w:t xml:space="preserve">          $ref: 'TS29571_CommonData.yaml#/components/schemas/UserLocation'</w:t>
      </w:r>
    </w:p>
    <w:p w14:paraId="1EF74F89" w14:textId="77777777" w:rsidR="000444BE" w:rsidRDefault="000444BE" w:rsidP="000444BE">
      <w:pPr>
        <w:pStyle w:val="PL"/>
      </w:pPr>
      <w:r>
        <w:t xml:space="preserve">        pSCellInformation:</w:t>
      </w:r>
    </w:p>
    <w:p w14:paraId="10B2ECC0" w14:textId="77777777" w:rsidR="00B24300" w:rsidRPr="00BD6F46" w:rsidRDefault="000444BE" w:rsidP="000444BE">
      <w:pPr>
        <w:pStyle w:val="PL"/>
      </w:pPr>
      <w:r>
        <w:t xml:space="preserve">          $ref: '#/components/schemas/PSCellInformation'</w:t>
      </w:r>
    </w:p>
    <w:p w14:paraId="3B313B25" w14:textId="77777777" w:rsidR="00B24300" w:rsidRPr="00BD6F46" w:rsidRDefault="00B24300" w:rsidP="00B24300">
      <w:pPr>
        <w:pStyle w:val="PL"/>
      </w:pPr>
      <w:r w:rsidRPr="00BD6F46">
        <w:t xml:space="preserve">        uetimeZone:</w:t>
      </w:r>
    </w:p>
    <w:p w14:paraId="6AB6D986" w14:textId="77777777" w:rsidR="00B24300" w:rsidRDefault="00B24300" w:rsidP="00B24300">
      <w:pPr>
        <w:pStyle w:val="PL"/>
      </w:pPr>
      <w:r w:rsidRPr="00BD6F46">
        <w:t xml:space="preserve">          $ref: 'TS29571_CommonData.yaml#/components/schemas/TimeZone'</w:t>
      </w:r>
    </w:p>
    <w:p w14:paraId="03C3D6C7" w14:textId="77777777" w:rsidR="00B24300" w:rsidRPr="00BD6F46" w:rsidRDefault="00B24300" w:rsidP="00B24300">
      <w:pPr>
        <w:pStyle w:val="PL"/>
      </w:pPr>
      <w:r w:rsidRPr="00BD6F46">
        <w:t xml:space="preserve">        rATType:</w:t>
      </w:r>
    </w:p>
    <w:p w14:paraId="0B1355C1" w14:textId="77777777" w:rsidR="00B24300" w:rsidRPr="00BD6F46" w:rsidRDefault="00B24300" w:rsidP="00B24300">
      <w:pPr>
        <w:pStyle w:val="PL"/>
      </w:pPr>
      <w:r w:rsidRPr="00BD6F46">
        <w:t xml:space="preserve">          $ref: 'TS29571_CommonData.ya</w:t>
      </w:r>
      <w:r>
        <w:t>ml#/components/schemas/RatType'</w:t>
      </w:r>
    </w:p>
    <w:p w14:paraId="7FCD8F32" w14:textId="77777777" w:rsidR="00B24300" w:rsidRPr="003B2883" w:rsidRDefault="00B24300" w:rsidP="00B24300">
      <w:pPr>
        <w:pStyle w:val="PL"/>
      </w:pPr>
      <w:r w:rsidRPr="003B2883">
        <w:t xml:space="preserve">    </w:t>
      </w:r>
      <w:r>
        <w:t xml:space="preserve">    </w:t>
      </w:r>
      <w:r w:rsidRPr="003B2883">
        <w:t>5GM</w:t>
      </w:r>
      <w:r>
        <w:t>M</w:t>
      </w:r>
      <w:r w:rsidRPr="003B2883">
        <w:t>Capability:</w:t>
      </w:r>
    </w:p>
    <w:p w14:paraId="0BFB7950" w14:textId="77777777" w:rsidR="00B24300" w:rsidRPr="003B2883" w:rsidRDefault="00B24300" w:rsidP="00B24300">
      <w:pPr>
        <w:pStyle w:val="PL"/>
      </w:pPr>
      <w:r w:rsidRPr="003B2883">
        <w:t xml:space="preserve">      </w:t>
      </w:r>
      <w:r>
        <w:t xml:space="preserve">    </w:t>
      </w:r>
      <w:r w:rsidRPr="003B2883">
        <w:t>$ref: 'TS29571_CommonData.yaml#/components/schemas/Bytes'</w:t>
      </w:r>
    </w:p>
    <w:p w14:paraId="4969A730" w14:textId="77777777" w:rsidR="00B24300" w:rsidRPr="00BD6F46" w:rsidRDefault="00B24300" w:rsidP="00B24300">
      <w:pPr>
        <w:pStyle w:val="PL"/>
      </w:pPr>
      <w:r w:rsidRPr="00BD6F46">
        <w:t xml:space="preserve">        </w:t>
      </w:r>
      <w:r>
        <w:rPr>
          <w:lang w:eastAsia="ko-KR"/>
        </w:rPr>
        <w:t>m</w:t>
      </w:r>
      <w:r w:rsidRPr="00441492">
        <w:rPr>
          <w:lang w:eastAsia="ko-KR"/>
        </w:rPr>
        <w:t>ICOMode</w:t>
      </w:r>
      <w:r>
        <w:rPr>
          <w:lang w:eastAsia="ko-KR"/>
        </w:rPr>
        <w:t>Indication</w:t>
      </w:r>
      <w:r w:rsidRPr="00BD6F46">
        <w:t>:</w:t>
      </w:r>
    </w:p>
    <w:p w14:paraId="753FADF5" w14:textId="77777777" w:rsidR="00B24300" w:rsidRPr="00BD6F46" w:rsidRDefault="00B24300" w:rsidP="00B24300">
      <w:pPr>
        <w:pStyle w:val="PL"/>
      </w:pPr>
      <w:r w:rsidRPr="00BD6F46">
        <w:t xml:space="preserve">          $ref: '#/components/schemas/</w:t>
      </w:r>
      <w:r>
        <w:rPr>
          <w:lang w:eastAsia="zh-CN"/>
        </w:rPr>
        <w:t>MICOModeIndication</w:t>
      </w:r>
      <w:r w:rsidRPr="00BD6F46">
        <w:t>'</w:t>
      </w:r>
    </w:p>
    <w:p w14:paraId="270181D2" w14:textId="77777777" w:rsidR="00B24300" w:rsidRPr="00BD6F46" w:rsidRDefault="00B24300" w:rsidP="00B24300">
      <w:pPr>
        <w:pStyle w:val="PL"/>
      </w:pPr>
      <w:r w:rsidRPr="00BD6F46">
        <w:t xml:space="preserve">        </w:t>
      </w:r>
      <w:r w:rsidRPr="003B2883">
        <w:rPr>
          <w:lang w:eastAsia="zh-CN"/>
        </w:rPr>
        <w:t>sms</w:t>
      </w:r>
      <w:r>
        <w:rPr>
          <w:lang w:eastAsia="zh-CN"/>
        </w:rPr>
        <w:t>Indication</w:t>
      </w:r>
      <w:r w:rsidRPr="00BD6F46">
        <w:t>:</w:t>
      </w:r>
    </w:p>
    <w:p w14:paraId="7FDE2BD4" w14:textId="77777777" w:rsidR="00B24300" w:rsidRDefault="00B24300" w:rsidP="00B24300">
      <w:pPr>
        <w:pStyle w:val="PL"/>
      </w:pPr>
      <w:r w:rsidRPr="00BD6F46">
        <w:t xml:space="preserve">          $ref: '#/components/schemas/</w:t>
      </w:r>
      <w:r>
        <w:rPr>
          <w:lang w:eastAsia="zh-CN"/>
        </w:rPr>
        <w:t>S</w:t>
      </w:r>
      <w:r w:rsidRPr="003B2883">
        <w:rPr>
          <w:lang w:eastAsia="zh-CN"/>
        </w:rPr>
        <w:t>ms</w:t>
      </w:r>
      <w:r>
        <w:rPr>
          <w:lang w:eastAsia="zh-CN"/>
        </w:rPr>
        <w:t>Indication</w:t>
      </w:r>
      <w:r w:rsidRPr="00BD6F46">
        <w:t>'</w:t>
      </w:r>
    </w:p>
    <w:p w14:paraId="09445C5B" w14:textId="77777777" w:rsidR="00B24300" w:rsidRPr="00BD6F46" w:rsidRDefault="00B24300" w:rsidP="00B24300">
      <w:pPr>
        <w:pStyle w:val="PL"/>
      </w:pPr>
      <w:r w:rsidRPr="00BD6F46">
        <w:t xml:space="preserve">        </w:t>
      </w:r>
      <w:r w:rsidRPr="003B2883">
        <w:rPr>
          <w:lang w:eastAsia="zh-CN"/>
        </w:rPr>
        <w:t>taiList</w:t>
      </w:r>
      <w:r w:rsidRPr="00BD6F46">
        <w:t>:</w:t>
      </w:r>
    </w:p>
    <w:p w14:paraId="1E97B7BF" w14:textId="77777777" w:rsidR="00B24300" w:rsidRPr="00BD6F46" w:rsidRDefault="00B24300" w:rsidP="00B24300">
      <w:pPr>
        <w:pStyle w:val="PL"/>
      </w:pPr>
      <w:r w:rsidRPr="00BD6F46">
        <w:t xml:space="preserve">          type: array</w:t>
      </w:r>
    </w:p>
    <w:p w14:paraId="3D70E611" w14:textId="77777777" w:rsidR="00B24300" w:rsidRDefault="00B24300" w:rsidP="00B24300">
      <w:pPr>
        <w:pStyle w:val="PL"/>
      </w:pPr>
      <w:r w:rsidRPr="00BD6F46">
        <w:t xml:space="preserve">          items:</w:t>
      </w:r>
    </w:p>
    <w:p w14:paraId="2F36DF30" w14:textId="77777777" w:rsidR="00B24300" w:rsidRPr="00BD6F46" w:rsidRDefault="00B24300" w:rsidP="00B24300">
      <w:pPr>
        <w:pStyle w:val="PL"/>
      </w:pPr>
      <w:r w:rsidRPr="003B2883">
        <w:t xml:space="preserve">            $ref: 'TS29571_CommonData.yaml#/components/schemas/</w:t>
      </w:r>
      <w:r>
        <w:t>Tai</w:t>
      </w:r>
      <w:r w:rsidRPr="003B2883">
        <w:t>'</w:t>
      </w:r>
    </w:p>
    <w:p w14:paraId="671CF313" w14:textId="77777777" w:rsidR="00B24300" w:rsidRDefault="00B24300" w:rsidP="00B24300">
      <w:pPr>
        <w:pStyle w:val="PL"/>
      </w:pPr>
      <w:r>
        <w:t xml:space="preserve">          minItems: 0</w:t>
      </w:r>
    </w:p>
    <w:p w14:paraId="5CA61A69" w14:textId="77777777" w:rsidR="00B24300" w:rsidRPr="00BD6F46" w:rsidRDefault="00B24300" w:rsidP="00B24300">
      <w:pPr>
        <w:pStyle w:val="PL"/>
      </w:pPr>
      <w:r w:rsidRPr="00BD6F46">
        <w:t xml:space="preserve">        </w:t>
      </w:r>
      <w:r w:rsidRPr="003B2883">
        <w:t>serviceAreaRestriction</w:t>
      </w:r>
      <w:r w:rsidRPr="00BD6F46">
        <w:t>:</w:t>
      </w:r>
    </w:p>
    <w:p w14:paraId="6B50074F" w14:textId="77777777" w:rsidR="00B24300" w:rsidRPr="00BD6F46" w:rsidRDefault="00B24300" w:rsidP="00B24300">
      <w:pPr>
        <w:pStyle w:val="PL"/>
      </w:pPr>
      <w:r w:rsidRPr="00BD6F46">
        <w:t xml:space="preserve">          type: array</w:t>
      </w:r>
    </w:p>
    <w:p w14:paraId="78354161" w14:textId="77777777" w:rsidR="00B24300" w:rsidRPr="00BD6F46" w:rsidRDefault="00B24300" w:rsidP="00B24300">
      <w:pPr>
        <w:pStyle w:val="PL"/>
      </w:pPr>
      <w:r w:rsidRPr="00BD6F46">
        <w:t xml:space="preserve">          items:</w:t>
      </w:r>
    </w:p>
    <w:p w14:paraId="2E1A24CB" w14:textId="77777777" w:rsidR="00B24300" w:rsidRPr="00BD6F46" w:rsidRDefault="00B24300" w:rsidP="00B24300">
      <w:pPr>
        <w:pStyle w:val="PL"/>
      </w:pPr>
      <w:r w:rsidRPr="003B2883">
        <w:t xml:space="preserve">            $ref: 'TS29571_CommonData.yaml#/components/schemas/ServiceAreaRestriction'</w:t>
      </w:r>
    </w:p>
    <w:p w14:paraId="3C0251A5" w14:textId="77777777" w:rsidR="00B24300" w:rsidRDefault="00B24300" w:rsidP="00B24300">
      <w:pPr>
        <w:pStyle w:val="PL"/>
      </w:pPr>
      <w:r w:rsidRPr="00BD6F46">
        <w:t xml:space="preserve">          minItems: 0</w:t>
      </w:r>
    </w:p>
    <w:p w14:paraId="4002EEDF" w14:textId="77777777" w:rsidR="00B24300" w:rsidRPr="00BD6F46" w:rsidRDefault="00B24300" w:rsidP="00B24300">
      <w:pPr>
        <w:pStyle w:val="PL"/>
      </w:pPr>
      <w:r w:rsidRPr="00BD6F46">
        <w:t xml:space="preserve">        </w:t>
      </w:r>
      <w:r>
        <w:t>r</w:t>
      </w:r>
      <w:r w:rsidRPr="00050CA8">
        <w:t>equestedNSSAI</w:t>
      </w:r>
      <w:r w:rsidRPr="00BD6F46">
        <w:t>:</w:t>
      </w:r>
    </w:p>
    <w:p w14:paraId="4B92C93D" w14:textId="77777777" w:rsidR="00B24300" w:rsidRPr="00BD6F46" w:rsidRDefault="00B24300" w:rsidP="00B24300">
      <w:pPr>
        <w:pStyle w:val="PL"/>
      </w:pPr>
      <w:r w:rsidRPr="00BD6F46">
        <w:t xml:space="preserve">          type: array</w:t>
      </w:r>
    </w:p>
    <w:p w14:paraId="593EF609" w14:textId="77777777" w:rsidR="00B24300" w:rsidRDefault="00B24300" w:rsidP="00B24300">
      <w:pPr>
        <w:pStyle w:val="PL"/>
      </w:pPr>
      <w:r w:rsidRPr="00BD6F46">
        <w:t xml:space="preserve">          items:</w:t>
      </w:r>
    </w:p>
    <w:p w14:paraId="5F719F0B"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4EF58CB" w14:textId="77777777" w:rsidR="00B24300" w:rsidRDefault="00B24300" w:rsidP="00B24300">
      <w:pPr>
        <w:pStyle w:val="PL"/>
      </w:pPr>
      <w:r>
        <w:t xml:space="preserve">          minItems: 0</w:t>
      </w:r>
    </w:p>
    <w:p w14:paraId="0D2E1786"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3C4936DD" w14:textId="77777777" w:rsidR="00B24300" w:rsidRPr="00BD6F46" w:rsidRDefault="00B24300" w:rsidP="00B24300">
      <w:pPr>
        <w:pStyle w:val="PL"/>
      </w:pPr>
      <w:r w:rsidRPr="00BD6F46">
        <w:t xml:space="preserve">          type: array</w:t>
      </w:r>
    </w:p>
    <w:p w14:paraId="5FCA8530" w14:textId="77777777" w:rsidR="00B24300" w:rsidRDefault="00B24300" w:rsidP="00B24300">
      <w:pPr>
        <w:pStyle w:val="PL"/>
      </w:pPr>
      <w:r w:rsidRPr="00BD6F46">
        <w:t xml:space="preserve">          items:</w:t>
      </w:r>
    </w:p>
    <w:p w14:paraId="77647885"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647090B5" w14:textId="77777777" w:rsidR="00B24300" w:rsidRPr="00BD6F46" w:rsidRDefault="00B24300" w:rsidP="00B24300">
      <w:pPr>
        <w:pStyle w:val="PL"/>
      </w:pPr>
      <w:r>
        <w:t xml:space="preserve">          minItems: 0</w:t>
      </w:r>
    </w:p>
    <w:p w14:paraId="4D6C5C79" w14:textId="77777777" w:rsidR="00B24300" w:rsidRPr="00BD6F46" w:rsidRDefault="00B24300" w:rsidP="00B24300">
      <w:pPr>
        <w:pStyle w:val="PL"/>
      </w:pPr>
      <w:r w:rsidRPr="00BD6F46">
        <w:t xml:space="preserve">        </w:t>
      </w:r>
      <w:r>
        <w:t>rejected</w:t>
      </w:r>
      <w:r w:rsidRPr="00050CA8">
        <w:t>NSSAI</w:t>
      </w:r>
      <w:r w:rsidRPr="00BD6F46">
        <w:t>:</w:t>
      </w:r>
    </w:p>
    <w:p w14:paraId="51247D4D" w14:textId="77777777" w:rsidR="00B24300" w:rsidRPr="00BD6F46" w:rsidRDefault="00B24300" w:rsidP="00B24300">
      <w:pPr>
        <w:pStyle w:val="PL"/>
      </w:pPr>
      <w:r w:rsidRPr="00BD6F46">
        <w:t xml:space="preserve">          type: array</w:t>
      </w:r>
    </w:p>
    <w:p w14:paraId="7FE7C9A9" w14:textId="77777777" w:rsidR="00B24300" w:rsidRDefault="00B24300" w:rsidP="00B24300">
      <w:pPr>
        <w:pStyle w:val="PL"/>
      </w:pPr>
      <w:r w:rsidRPr="00BD6F46">
        <w:t xml:space="preserve">          items:</w:t>
      </w:r>
    </w:p>
    <w:p w14:paraId="7A305EA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CAC8CC8" w14:textId="77777777" w:rsidR="000444BE" w:rsidRDefault="00B24300" w:rsidP="000444BE">
      <w:pPr>
        <w:pStyle w:val="PL"/>
      </w:pPr>
      <w:r>
        <w:t xml:space="preserve">          minItems: 0</w:t>
      </w:r>
      <w:bookmarkStart w:id="2476" w:name="_Hlk68183573"/>
    </w:p>
    <w:p w14:paraId="72A19338" w14:textId="77777777" w:rsidR="000444BE" w:rsidRPr="00BD6F46" w:rsidRDefault="000444BE" w:rsidP="000444BE">
      <w:pPr>
        <w:pStyle w:val="PL"/>
      </w:pPr>
      <w:r w:rsidRPr="00BD6F46">
        <w:t xml:space="preserve">        </w:t>
      </w:r>
      <w:r w:rsidRPr="00A325D7">
        <w:t>n</w:t>
      </w:r>
      <w:r>
        <w:t>SSAI</w:t>
      </w:r>
      <w:r w:rsidRPr="00A325D7">
        <w:t>MapList</w:t>
      </w:r>
      <w:r w:rsidRPr="00BD6F46">
        <w:t>:</w:t>
      </w:r>
    </w:p>
    <w:p w14:paraId="3B99BEE2" w14:textId="77777777" w:rsidR="000444BE" w:rsidRPr="00BD6F46" w:rsidRDefault="000444BE" w:rsidP="000444BE">
      <w:pPr>
        <w:pStyle w:val="PL"/>
      </w:pPr>
      <w:r w:rsidRPr="00BD6F46">
        <w:t xml:space="preserve">          type: array</w:t>
      </w:r>
    </w:p>
    <w:p w14:paraId="143CC18A" w14:textId="77777777" w:rsidR="000444BE" w:rsidRDefault="000444BE" w:rsidP="000444BE">
      <w:pPr>
        <w:pStyle w:val="PL"/>
      </w:pPr>
      <w:r w:rsidRPr="00BD6F46">
        <w:t xml:space="preserve">          items:</w:t>
      </w:r>
    </w:p>
    <w:p w14:paraId="79D99203" w14:textId="77777777" w:rsidR="000444BE" w:rsidRDefault="000444BE" w:rsidP="000444BE">
      <w:pPr>
        <w:pStyle w:val="PL"/>
      </w:pPr>
      <w:r w:rsidRPr="00BD6F46">
        <w:t xml:space="preserve">          </w:t>
      </w:r>
      <w:r>
        <w:t xml:space="preserve">  </w:t>
      </w:r>
      <w:r w:rsidRPr="00BD6F46">
        <w:t>$ref: '#/components/schemas/</w:t>
      </w:r>
      <w:r w:rsidRPr="00A325D7">
        <w:t>N</w:t>
      </w:r>
      <w:r>
        <w:t>SSAI</w:t>
      </w:r>
      <w:r w:rsidRPr="00A325D7">
        <w:t>Map</w:t>
      </w:r>
      <w:r w:rsidRPr="00BD6F46">
        <w:t>'</w:t>
      </w:r>
    </w:p>
    <w:p w14:paraId="2AC376DA" w14:textId="77777777" w:rsidR="000444BE" w:rsidRDefault="000444BE" w:rsidP="000444BE">
      <w:pPr>
        <w:pStyle w:val="PL"/>
      </w:pPr>
      <w:r>
        <w:t xml:space="preserve">          minItems: 0</w:t>
      </w:r>
    </w:p>
    <w:p w14:paraId="27B3431E" w14:textId="77777777" w:rsidR="0040221D" w:rsidRPr="00BD6F46" w:rsidRDefault="0040221D" w:rsidP="0040221D">
      <w:pPr>
        <w:pStyle w:val="PL"/>
      </w:pPr>
      <w:r w:rsidRPr="00BD6F46">
        <w:t xml:space="preserve">        </w:t>
      </w:r>
      <w:r>
        <w:t>alternativeNSSAIMap</w:t>
      </w:r>
      <w:r w:rsidRPr="00BD6F46">
        <w:t>:</w:t>
      </w:r>
    </w:p>
    <w:p w14:paraId="23229909" w14:textId="77777777" w:rsidR="0040221D" w:rsidRPr="00BD6F46" w:rsidRDefault="0040221D" w:rsidP="0040221D">
      <w:pPr>
        <w:pStyle w:val="PL"/>
      </w:pPr>
      <w:r w:rsidRPr="00BD6F46">
        <w:t xml:space="preserve">          type: array</w:t>
      </w:r>
    </w:p>
    <w:p w14:paraId="0155BE86" w14:textId="77777777" w:rsidR="0040221D" w:rsidRDefault="0040221D" w:rsidP="0040221D">
      <w:pPr>
        <w:pStyle w:val="PL"/>
      </w:pPr>
      <w:r w:rsidRPr="00BD6F46">
        <w:t xml:space="preserve">          items:</w:t>
      </w:r>
    </w:p>
    <w:p w14:paraId="517ABC66" w14:textId="77777777" w:rsidR="0040221D" w:rsidRDefault="0040221D" w:rsidP="0040221D">
      <w:pPr>
        <w:pStyle w:val="PL"/>
      </w:pPr>
      <w:r w:rsidRPr="00BD6F46">
        <w:t xml:space="preserve">          </w:t>
      </w:r>
      <w:r>
        <w:t xml:space="preserve">  </w:t>
      </w:r>
      <w:r w:rsidRPr="00BD6F46">
        <w:t>$ref: '#/components/schemas/</w:t>
      </w:r>
      <w:r>
        <w:t>Alternative</w:t>
      </w:r>
      <w:r w:rsidRPr="00A325D7">
        <w:t>N</w:t>
      </w:r>
      <w:r>
        <w:t>SSAI</w:t>
      </w:r>
      <w:r w:rsidRPr="00A325D7">
        <w:t>Map</w:t>
      </w:r>
      <w:r w:rsidRPr="00BD6F46">
        <w:t>'</w:t>
      </w:r>
    </w:p>
    <w:p w14:paraId="6C9A64DA" w14:textId="77777777" w:rsidR="0040221D" w:rsidRPr="00BD6F46" w:rsidRDefault="0040221D" w:rsidP="000444BE">
      <w:pPr>
        <w:pStyle w:val="PL"/>
      </w:pPr>
      <w:r>
        <w:t xml:space="preserve">          minItems: 0</w:t>
      </w:r>
    </w:p>
    <w:p w14:paraId="7A1BF5A7" w14:textId="77777777" w:rsidR="000444BE" w:rsidRPr="003B2883" w:rsidRDefault="000444BE" w:rsidP="000444BE">
      <w:pPr>
        <w:pStyle w:val="PL"/>
      </w:pPr>
      <w:bookmarkStart w:id="2477" w:name="_Hlk68183587"/>
      <w:bookmarkEnd w:id="2476"/>
      <w:r w:rsidRPr="003B2883">
        <w:t xml:space="preserve">    </w:t>
      </w:r>
      <w:r>
        <w:t xml:space="preserve">    amfUeNgapId</w:t>
      </w:r>
      <w:r w:rsidRPr="003B2883">
        <w:t>:</w:t>
      </w:r>
    </w:p>
    <w:p w14:paraId="1DAC0E9E" w14:textId="77777777" w:rsidR="000444BE" w:rsidRPr="00BD6F46" w:rsidRDefault="000444BE" w:rsidP="000444BE">
      <w:pPr>
        <w:pStyle w:val="PL"/>
      </w:pPr>
      <w:r w:rsidRPr="00BD6F46">
        <w:t xml:space="preserve">          type: integer</w:t>
      </w:r>
    </w:p>
    <w:p w14:paraId="6CB97C1E" w14:textId="77777777" w:rsidR="000444BE" w:rsidRPr="00BD6F46" w:rsidRDefault="000444BE" w:rsidP="000444BE">
      <w:pPr>
        <w:pStyle w:val="PL"/>
      </w:pPr>
      <w:r w:rsidRPr="00BD6F46">
        <w:t xml:space="preserve">        </w:t>
      </w:r>
      <w:r>
        <w:t>ranUeNgapId</w:t>
      </w:r>
      <w:r w:rsidRPr="00BD6F46">
        <w:t>:</w:t>
      </w:r>
    </w:p>
    <w:p w14:paraId="22DB77FF" w14:textId="77777777" w:rsidR="000444BE" w:rsidRPr="00BD6F46" w:rsidRDefault="000444BE" w:rsidP="000444BE">
      <w:pPr>
        <w:pStyle w:val="PL"/>
      </w:pPr>
      <w:r w:rsidRPr="00BD6F46">
        <w:t xml:space="preserve">          type: integer</w:t>
      </w:r>
    </w:p>
    <w:p w14:paraId="58973718" w14:textId="77777777" w:rsidR="000444BE" w:rsidRPr="00BD6F46" w:rsidRDefault="000444BE" w:rsidP="000444BE">
      <w:pPr>
        <w:pStyle w:val="PL"/>
      </w:pPr>
      <w:r w:rsidRPr="00BD6F46">
        <w:t xml:space="preserve">        </w:t>
      </w:r>
      <w:r w:rsidRPr="003B2883">
        <w:t>ranNodeId</w:t>
      </w:r>
      <w:r w:rsidRPr="00BD6F46">
        <w:t>:</w:t>
      </w:r>
    </w:p>
    <w:p w14:paraId="3C297C2B" w14:textId="77777777" w:rsidR="00C01833" w:rsidRDefault="000444BE" w:rsidP="00C01833">
      <w:pPr>
        <w:pStyle w:val="PL"/>
      </w:pPr>
      <w:r w:rsidRPr="00BD6F46">
        <w:t xml:space="preserve">          $ref: 'TS29571_CommonData.yaml#/components/schemas/</w:t>
      </w:r>
      <w:r w:rsidRPr="003B2883">
        <w:rPr>
          <w:rFonts w:hint="eastAsia"/>
          <w:lang w:eastAsia="zh-CN"/>
        </w:rPr>
        <w:t>GlobalRanNodeId</w:t>
      </w:r>
      <w:r w:rsidRPr="00BD6F46">
        <w:t>'</w:t>
      </w:r>
    </w:p>
    <w:p w14:paraId="1E8D5F68" w14:textId="77777777" w:rsidR="00C01833" w:rsidRDefault="00C01833" w:rsidP="00C01833">
      <w:pPr>
        <w:pStyle w:val="PL"/>
      </w:pPr>
      <w:r>
        <w:t xml:space="preserve">        sNPNID:</w:t>
      </w:r>
    </w:p>
    <w:p w14:paraId="3091CDD5" w14:textId="77777777" w:rsidR="00D86429" w:rsidRDefault="00C01833" w:rsidP="00D86429">
      <w:pPr>
        <w:pStyle w:val="PL"/>
      </w:pPr>
      <w:r>
        <w:t xml:space="preserve">          $ref: 'TS29571_CommonData.yaml#/components/schemas/PlmnIdNid'</w:t>
      </w:r>
    </w:p>
    <w:p w14:paraId="64922EEE" w14:textId="77777777" w:rsidR="00D86429" w:rsidRDefault="00D86429" w:rsidP="00D86429">
      <w:pPr>
        <w:pStyle w:val="PL"/>
      </w:pPr>
      <w:r>
        <w:t xml:space="preserve">        cAGIDList:</w:t>
      </w:r>
    </w:p>
    <w:p w14:paraId="571F5666" w14:textId="77777777" w:rsidR="00D86429" w:rsidRDefault="00D86429" w:rsidP="00D86429">
      <w:pPr>
        <w:pStyle w:val="PL"/>
      </w:pPr>
      <w:r>
        <w:t xml:space="preserve">          type: array</w:t>
      </w:r>
    </w:p>
    <w:p w14:paraId="68425D25" w14:textId="77777777" w:rsidR="00D86429" w:rsidRDefault="00D86429" w:rsidP="00D86429">
      <w:pPr>
        <w:pStyle w:val="PL"/>
      </w:pPr>
      <w:r>
        <w:t xml:space="preserve">          items:</w:t>
      </w:r>
    </w:p>
    <w:p w14:paraId="54FC4954" w14:textId="77777777" w:rsidR="00D86429" w:rsidRDefault="00D86429" w:rsidP="00D86429">
      <w:pPr>
        <w:pStyle w:val="PL"/>
      </w:pPr>
      <w:r>
        <w:t xml:space="preserve">            $ref: 'TS29571_CommonData.yaml#/components/schemas/CagId'</w:t>
      </w:r>
    </w:p>
    <w:p w14:paraId="6D960324" w14:textId="77777777" w:rsidR="0091091B" w:rsidRDefault="00D86429" w:rsidP="0091091B">
      <w:pPr>
        <w:pStyle w:val="PL"/>
      </w:pPr>
      <w:r>
        <w:t xml:space="preserve">          minItems: 0</w:t>
      </w:r>
    </w:p>
    <w:p w14:paraId="2F035DF0"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2F377C5B" w14:textId="77777777" w:rsidR="000444BE" w:rsidRDefault="0091091B" w:rsidP="00D86429">
      <w:pPr>
        <w:pStyle w:val="PL"/>
      </w:pPr>
      <w:r>
        <w:t xml:space="preserve">          type: boolean</w:t>
      </w:r>
    </w:p>
    <w:bookmarkEnd w:id="2477"/>
    <w:p w14:paraId="7EAA836D" w14:textId="77777777" w:rsidR="000444BE" w:rsidRPr="003B2883" w:rsidRDefault="000444BE" w:rsidP="000444BE">
      <w:pPr>
        <w:pStyle w:val="PL"/>
      </w:pPr>
      <w:r w:rsidRPr="003B2883">
        <w:t xml:space="preserve">      required:</w:t>
      </w:r>
    </w:p>
    <w:p w14:paraId="6E80DAAA" w14:textId="77777777" w:rsidR="000444BE" w:rsidRDefault="000444BE" w:rsidP="000444BE">
      <w:pPr>
        <w:pStyle w:val="PL"/>
        <w:rPr>
          <w:lang w:eastAsia="zh-CN" w:bidi="ar-IQ"/>
        </w:rPr>
      </w:pPr>
      <w:r w:rsidRPr="003B2883">
        <w:t xml:space="preserve">        - </w:t>
      </w:r>
      <w:r>
        <w:rPr>
          <w:lang w:eastAsia="zh-CN" w:bidi="ar-IQ"/>
        </w:rPr>
        <w:t>registrationMessagetype</w:t>
      </w:r>
    </w:p>
    <w:p w14:paraId="6051A584" w14:textId="77777777" w:rsidR="000444BE" w:rsidRPr="00BD6F46" w:rsidRDefault="000444BE" w:rsidP="000444BE">
      <w:pPr>
        <w:pStyle w:val="PL"/>
      </w:pPr>
      <w:r w:rsidRPr="00BD6F46">
        <w:t xml:space="preserve">    </w:t>
      </w:r>
      <w:r>
        <w:t>P</w:t>
      </w:r>
      <w:r w:rsidRPr="007D0512">
        <w:t>SCellInformation</w:t>
      </w:r>
      <w:r w:rsidRPr="00BD6F46">
        <w:t>:</w:t>
      </w:r>
    </w:p>
    <w:p w14:paraId="3747993D" w14:textId="77777777" w:rsidR="000444BE" w:rsidRPr="00BD6F46" w:rsidRDefault="000444BE" w:rsidP="000444BE">
      <w:pPr>
        <w:pStyle w:val="PL"/>
      </w:pPr>
      <w:r w:rsidRPr="00BD6F46">
        <w:lastRenderedPageBreak/>
        <w:t xml:space="preserve">      type: object</w:t>
      </w:r>
    </w:p>
    <w:p w14:paraId="50CE7C4C" w14:textId="77777777" w:rsidR="000444BE" w:rsidRPr="00BD6F46" w:rsidRDefault="000444BE" w:rsidP="000444BE">
      <w:pPr>
        <w:pStyle w:val="PL"/>
      </w:pPr>
      <w:r w:rsidRPr="00BD6F46">
        <w:t xml:space="preserve">      properties:</w:t>
      </w:r>
    </w:p>
    <w:p w14:paraId="1C833FDC" w14:textId="77777777" w:rsidR="000444BE" w:rsidRPr="00BD6F46" w:rsidRDefault="000444BE" w:rsidP="000444BE">
      <w:pPr>
        <w:pStyle w:val="PL"/>
      </w:pPr>
      <w:r w:rsidRPr="00BD6F46">
        <w:t xml:space="preserve">        </w:t>
      </w:r>
      <w:r>
        <w:rPr>
          <w:lang w:eastAsia="zh-CN"/>
        </w:rPr>
        <w:t>nrcgi</w:t>
      </w:r>
      <w:r w:rsidRPr="00BD6F46">
        <w:t>:</w:t>
      </w:r>
    </w:p>
    <w:p w14:paraId="7235A300" w14:textId="77777777" w:rsidR="000444BE" w:rsidRDefault="000444BE" w:rsidP="000444BE">
      <w:pPr>
        <w:pStyle w:val="PL"/>
      </w:pPr>
      <w:r w:rsidRPr="00BD6F46">
        <w:t xml:space="preserve">          $ref: 'TS29571_CommonData.yaml#/components/schemas/</w:t>
      </w:r>
      <w:r>
        <w:rPr>
          <w:lang w:eastAsia="zh-CN"/>
        </w:rPr>
        <w:t>Ncgi</w:t>
      </w:r>
      <w:r w:rsidRPr="00BD6F46">
        <w:t>'</w:t>
      </w:r>
    </w:p>
    <w:p w14:paraId="0EBB2D2A" w14:textId="77777777" w:rsidR="000444BE" w:rsidRPr="00BD6F46" w:rsidRDefault="000444BE" w:rsidP="000444BE">
      <w:pPr>
        <w:pStyle w:val="PL"/>
      </w:pPr>
      <w:r w:rsidRPr="00BD6F46">
        <w:t xml:space="preserve">        </w:t>
      </w:r>
      <w:r>
        <w:rPr>
          <w:lang w:eastAsia="zh-CN"/>
        </w:rPr>
        <w:t>ecgi</w:t>
      </w:r>
      <w:r w:rsidRPr="00BD6F46">
        <w:t>:</w:t>
      </w:r>
    </w:p>
    <w:p w14:paraId="3DC068F8" w14:textId="77777777" w:rsidR="000444BE" w:rsidRDefault="000444BE" w:rsidP="000444BE">
      <w:pPr>
        <w:pStyle w:val="PL"/>
      </w:pPr>
      <w:r w:rsidRPr="00BD6F46">
        <w:t xml:space="preserve">          $ref: 'TS29571_CommonData.yaml#/components/schemas/</w:t>
      </w:r>
      <w:r>
        <w:t>Ecgi'</w:t>
      </w:r>
    </w:p>
    <w:p w14:paraId="1987BB3A" w14:textId="77777777" w:rsidR="000444BE" w:rsidRPr="00BD6F46" w:rsidRDefault="000444BE" w:rsidP="000444BE">
      <w:pPr>
        <w:pStyle w:val="PL"/>
      </w:pPr>
      <w:r w:rsidRPr="00BD6F46">
        <w:t xml:space="preserve">    </w:t>
      </w:r>
      <w:r w:rsidRPr="00A325D7">
        <w:t>N</w:t>
      </w:r>
      <w:r>
        <w:t>SSAI</w:t>
      </w:r>
      <w:r w:rsidRPr="00A325D7">
        <w:t>Map</w:t>
      </w:r>
      <w:r w:rsidRPr="00BD6F46">
        <w:t>:</w:t>
      </w:r>
    </w:p>
    <w:p w14:paraId="07265E57" w14:textId="77777777" w:rsidR="000444BE" w:rsidRPr="00BD6F46" w:rsidRDefault="000444BE" w:rsidP="000444BE">
      <w:pPr>
        <w:pStyle w:val="PL"/>
      </w:pPr>
      <w:r w:rsidRPr="00BD6F46">
        <w:t xml:space="preserve">      type: object</w:t>
      </w:r>
    </w:p>
    <w:p w14:paraId="65FDE0E8" w14:textId="77777777" w:rsidR="000444BE" w:rsidRPr="00BD6F46" w:rsidRDefault="000444BE" w:rsidP="000444BE">
      <w:pPr>
        <w:pStyle w:val="PL"/>
      </w:pPr>
      <w:r w:rsidRPr="00BD6F46">
        <w:t xml:space="preserve">      properties:</w:t>
      </w:r>
    </w:p>
    <w:p w14:paraId="57AA120D" w14:textId="77777777" w:rsidR="000444BE" w:rsidRPr="00BD6F46" w:rsidRDefault="000444BE" w:rsidP="000444BE">
      <w:pPr>
        <w:pStyle w:val="PL"/>
      </w:pPr>
      <w:r w:rsidRPr="00BD6F46">
        <w:t xml:space="preserve">        </w:t>
      </w:r>
      <w:r>
        <w:rPr>
          <w:lang w:eastAsia="zh-CN"/>
        </w:rPr>
        <w:t>serving</w:t>
      </w:r>
      <w:r w:rsidRPr="003B2883">
        <w:rPr>
          <w:lang w:eastAsia="zh-CN"/>
        </w:rPr>
        <w:t>Snssai</w:t>
      </w:r>
      <w:r w:rsidRPr="00BD6F46">
        <w:t>:</w:t>
      </w:r>
    </w:p>
    <w:p w14:paraId="32835A89" w14:textId="77777777" w:rsidR="000444BE" w:rsidRDefault="000444BE" w:rsidP="000444BE">
      <w:pPr>
        <w:pStyle w:val="PL"/>
      </w:pPr>
      <w:r w:rsidRPr="00BD6F46">
        <w:t xml:space="preserve">          $ref: 'TS29571_CommonData.yaml#/components/schemas/Snssai'</w:t>
      </w:r>
    </w:p>
    <w:p w14:paraId="7434FD21" w14:textId="77777777" w:rsidR="000444BE" w:rsidRPr="00BD6F46" w:rsidRDefault="000444BE" w:rsidP="000444BE">
      <w:pPr>
        <w:pStyle w:val="PL"/>
      </w:pPr>
      <w:r w:rsidRPr="00BD6F46">
        <w:t xml:space="preserve">        </w:t>
      </w:r>
      <w:r w:rsidRPr="003B2883">
        <w:rPr>
          <w:lang w:eastAsia="zh-CN"/>
        </w:rPr>
        <w:t>h</w:t>
      </w:r>
      <w:r>
        <w:rPr>
          <w:lang w:eastAsia="zh-CN"/>
        </w:rPr>
        <w:t>ome</w:t>
      </w:r>
      <w:r w:rsidRPr="003B2883">
        <w:rPr>
          <w:lang w:eastAsia="zh-CN"/>
        </w:rPr>
        <w:t>Snssai</w:t>
      </w:r>
      <w:r w:rsidRPr="00BD6F46">
        <w:t>:</w:t>
      </w:r>
    </w:p>
    <w:p w14:paraId="2FDFC025" w14:textId="77777777" w:rsidR="000444BE" w:rsidRDefault="000444BE" w:rsidP="000444BE">
      <w:pPr>
        <w:pStyle w:val="PL"/>
      </w:pPr>
      <w:r w:rsidRPr="00BD6F46">
        <w:t xml:space="preserve">          $ref: 'TS29571_CommonData.yaml#/components/schemas/Snssai</w:t>
      </w:r>
      <w:r>
        <w:t>'</w:t>
      </w:r>
    </w:p>
    <w:p w14:paraId="35DB074F" w14:textId="77777777" w:rsidR="000444BE" w:rsidRPr="003B2883" w:rsidRDefault="000444BE" w:rsidP="000444BE">
      <w:pPr>
        <w:pStyle w:val="PL"/>
      </w:pPr>
      <w:r w:rsidRPr="003B2883">
        <w:t xml:space="preserve">      required:</w:t>
      </w:r>
    </w:p>
    <w:p w14:paraId="2EB4408F" w14:textId="77777777" w:rsidR="000444BE" w:rsidRDefault="000444BE" w:rsidP="000444BE">
      <w:pPr>
        <w:pStyle w:val="PL"/>
        <w:rPr>
          <w:lang w:eastAsia="zh-CN"/>
        </w:rPr>
      </w:pPr>
      <w:r w:rsidRPr="003B2883">
        <w:t xml:space="preserve">        - </w:t>
      </w:r>
      <w:r>
        <w:rPr>
          <w:lang w:eastAsia="zh-CN"/>
        </w:rPr>
        <w:t>serving</w:t>
      </w:r>
      <w:r w:rsidRPr="003B2883">
        <w:rPr>
          <w:lang w:eastAsia="zh-CN"/>
        </w:rPr>
        <w:t>Snssai</w:t>
      </w:r>
    </w:p>
    <w:p w14:paraId="541D8624" w14:textId="77777777" w:rsidR="00B24300" w:rsidRDefault="000444BE" w:rsidP="00B24300">
      <w:pPr>
        <w:pStyle w:val="PL"/>
        <w:rPr>
          <w:lang w:eastAsia="zh-CN"/>
        </w:rPr>
      </w:pPr>
      <w:r w:rsidRPr="003B2883">
        <w:t xml:space="preserve">        - </w:t>
      </w:r>
      <w:r w:rsidRPr="003B2883">
        <w:rPr>
          <w:lang w:eastAsia="zh-CN"/>
        </w:rPr>
        <w:t>h</w:t>
      </w:r>
      <w:r>
        <w:rPr>
          <w:lang w:eastAsia="zh-CN"/>
        </w:rPr>
        <w:t>ome</w:t>
      </w:r>
      <w:r w:rsidRPr="003B2883">
        <w:rPr>
          <w:lang w:eastAsia="zh-CN"/>
        </w:rPr>
        <w:t>Snssai</w:t>
      </w:r>
    </w:p>
    <w:p w14:paraId="0BAFE4E7" w14:textId="77777777" w:rsidR="0040221D" w:rsidRPr="00BD6F46" w:rsidRDefault="0040221D" w:rsidP="0040221D">
      <w:pPr>
        <w:pStyle w:val="PL"/>
      </w:pPr>
      <w:r w:rsidRPr="00BD6F46">
        <w:t xml:space="preserve">    </w:t>
      </w:r>
      <w:r>
        <w:t>Alternative</w:t>
      </w:r>
      <w:r w:rsidRPr="00A325D7">
        <w:t>N</w:t>
      </w:r>
      <w:r>
        <w:t>SSAI</w:t>
      </w:r>
      <w:r w:rsidRPr="00A325D7">
        <w:t>Map</w:t>
      </w:r>
      <w:r w:rsidRPr="00BD6F46">
        <w:t>:</w:t>
      </w:r>
    </w:p>
    <w:p w14:paraId="75ED32E1" w14:textId="77777777" w:rsidR="0040221D" w:rsidRPr="00BD6F46" w:rsidRDefault="0040221D" w:rsidP="0040221D">
      <w:pPr>
        <w:pStyle w:val="PL"/>
      </w:pPr>
      <w:r w:rsidRPr="00BD6F46">
        <w:t xml:space="preserve">      type: object</w:t>
      </w:r>
    </w:p>
    <w:p w14:paraId="27C5CE16" w14:textId="77777777" w:rsidR="0040221D" w:rsidRPr="00BD6F46" w:rsidRDefault="0040221D" w:rsidP="0040221D">
      <w:pPr>
        <w:pStyle w:val="PL"/>
      </w:pPr>
      <w:r w:rsidRPr="00BD6F46">
        <w:t xml:space="preserve">      properties:</w:t>
      </w:r>
    </w:p>
    <w:p w14:paraId="6A7FEEA4" w14:textId="77777777" w:rsidR="0040221D" w:rsidRPr="00BD6F46" w:rsidRDefault="0040221D" w:rsidP="0040221D">
      <w:pPr>
        <w:pStyle w:val="PL"/>
      </w:pPr>
      <w:r w:rsidRPr="00BD6F46">
        <w:t xml:space="preserve">        </w:t>
      </w:r>
      <w:r>
        <w:rPr>
          <w:lang w:eastAsia="zh-CN"/>
        </w:rPr>
        <w:t>s</w:t>
      </w:r>
      <w:r w:rsidRPr="003B2883">
        <w:rPr>
          <w:lang w:eastAsia="zh-CN"/>
        </w:rPr>
        <w:t>nssai</w:t>
      </w:r>
      <w:r w:rsidRPr="00BD6F46">
        <w:t>:</w:t>
      </w:r>
    </w:p>
    <w:p w14:paraId="48F302D0" w14:textId="77777777" w:rsidR="0040221D" w:rsidRDefault="0040221D" w:rsidP="0040221D">
      <w:pPr>
        <w:pStyle w:val="PL"/>
      </w:pPr>
      <w:r w:rsidRPr="00BD6F46">
        <w:t xml:space="preserve">          $ref: 'TS29571_CommonData.yaml#/components/schemas/Snssai'</w:t>
      </w:r>
    </w:p>
    <w:p w14:paraId="2DBFBB5B" w14:textId="77777777" w:rsidR="0040221D" w:rsidRPr="00BD6F46" w:rsidRDefault="0040221D" w:rsidP="0040221D">
      <w:pPr>
        <w:pStyle w:val="PL"/>
      </w:pPr>
      <w:r w:rsidRPr="00BD6F46">
        <w:t xml:space="preserve">        </w:t>
      </w:r>
      <w:r>
        <w:t>alternative</w:t>
      </w:r>
      <w:r w:rsidRPr="003B2883">
        <w:rPr>
          <w:lang w:eastAsia="zh-CN"/>
        </w:rPr>
        <w:t>Snssai</w:t>
      </w:r>
      <w:r w:rsidRPr="00BD6F46">
        <w:t>:</w:t>
      </w:r>
    </w:p>
    <w:p w14:paraId="2F836B13" w14:textId="77777777" w:rsidR="0040221D" w:rsidRDefault="0040221D" w:rsidP="0040221D">
      <w:pPr>
        <w:pStyle w:val="PL"/>
      </w:pPr>
      <w:r w:rsidRPr="00BD6F46">
        <w:t xml:space="preserve">          $ref: 'TS29571_CommonData.yaml#/components/schemas/Snssai</w:t>
      </w:r>
      <w:r>
        <w:t>'</w:t>
      </w:r>
    </w:p>
    <w:p w14:paraId="5FAF89A6" w14:textId="77777777" w:rsidR="0040221D" w:rsidRPr="003B2883" w:rsidRDefault="0040221D" w:rsidP="0040221D">
      <w:pPr>
        <w:pStyle w:val="PL"/>
      </w:pPr>
      <w:r w:rsidRPr="003B2883">
        <w:t xml:space="preserve">      required:</w:t>
      </w:r>
    </w:p>
    <w:p w14:paraId="6C4085A9" w14:textId="77777777" w:rsidR="0040221D" w:rsidRDefault="0040221D" w:rsidP="0040221D">
      <w:pPr>
        <w:pStyle w:val="PL"/>
        <w:rPr>
          <w:lang w:eastAsia="zh-CN"/>
        </w:rPr>
      </w:pPr>
      <w:r w:rsidRPr="003B2883">
        <w:t xml:space="preserve">        - </w:t>
      </w:r>
      <w:r>
        <w:rPr>
          <w:lang w:eastAsia="zh-CN"/>
        </w:rPr>
        <w:t>s</w:t>
      </w:r>
      <w:r w:rsidRPr="003B2883">
        <w:rPr>
          <w:lang w:eastAsia="zh-CN"/>
        </w:rPr>
        <w:t>nssai</w:t>
      </w:r>
    </w:p>
    <w:p w14:paraId="025494DE" w14:textId="77777777" w:rsidR="0040221D" w:rsidRDefault="0040221D" w:rsidP="00B24300">
      <w:pPr>
        <w:pStyle w:val="PL"/>
      </w:pPr>
      <w:r w:rsidRPr="003B2883">
        <w:t xml:space="preserve">        - </w:t>
      </w:r>
      <w:r>
        <w:rPr>
          <w:lang w:eastAsia="zh-CN"/>
        </w:rPr>
        <w:t>alternative</w:t>
      </w:r>
      <w:r w:rsidRPr="003B2883">
        <w:rPr>
          <w:lang w:eastAsia="zh-CN"/>
        </w:rPr>
        <w:t>Snssai</w:t>
      </w:r>
    </w:p>
    <w:p w14:paraId="01DFAE7E" w14:textId="77777777" w:rsidR="00B24300" w:rsidRPr="00BD6F46" w:rsidRDefault="00B24300" w:rsidP="00B24300">
      <w:pPr>
        <w:pStyle w:val="PL"/>
      </w:pPr>
      <w:r w:rsidRPr="00BD6F46">
        <w:t xml:space="preserve">    </w:t>
      </w:r>
      <w:r>
        <w:t>N2Connection</w:t>
      </w:r>
      <w:r w:rsidRPr="002F3ED2">
        <w:t>ChargingInformation</w:t>
      </w:r>
      <w:r w:rsidRPr="00BD6F46">
        <w:t>:</w:t>
      </w:r>
    </w:p>
    <w:p w14:paraId="7D35C0D5" w14:textId="77777777" w:rsidR="00B24300" w:rsidRPr="00BD6F46" w:rsidRDefault="00B24300" w:rsidP="00B24300">
      <w:pPr>
        <w:pStyle w:val="PL"/>
      </w:pPr>
      <w:r w:rsidRPr="00BD6F46">
        <w:t xml:space="preserve">      type: object</w:t>
      </w:r>
    </w:p>
    <w:p w14:paraId="1233B0E6" w14:textId="77777777" w:rsidR="00B24300" w:rsidRPr="00BD6F46" w:rsidRDefault="00B24300" w:rsidP="00B24300">
      <w:pPr>
        <w:pStyle w:val="PL"/>
      </w:pPr>
      <w:r w:rsidRPr="00BD6F46">
        <w:t xml:space="preserve">      properties:</w:t>
      </w:r>
    </w:p>
    <w:p w14:paraId="64162DC3" w14:textId="77777777" w:rsidR="00B24300" w:rsidRPr="00BD6F46" w:rsidRDefault="00B24300" w:rsidP="00B24300">
      <w:pPr>
        <w:pStyle w:val="PL"/>
      </w:pPr>
      <w:r w:rsidRPr="00BD6F46">
        <w:t xml:space="preserve">        </w:t>
      </w:r>
      <w:r>
        <w:rPr>
          <w:lang w:eastAsia="zh-CN" w:bidi="ar-IQ"/>
        </w:rPr>
        <w:t>n2ConnectionMessageType</w:t>
      </w:r>
      <w:r w:rsidRPr="00BD6F46">
        <w:t>:</w:t>
      </w:r>
    </w:p>
    <w:p w14:paraId="41E6733F" w14:textId="77777777" w:rsidR="00B24300" w:rsidRPr="00BD6F46" w:rsidRDefault="00B24300" w:rsidP="00B24300">
      <w:pPr>
        <w:pStyle w:val="PL"/>
      </w:pPr>
      <w:r w:rsidRPr="00BD6F46">
        <w:t xml:space="preserve">          $ref: '#/components/schemas/</w:t>
      </w:r>
      <w:r>
        <w:rPr>
          <w:lang w:eastAsia="zh-CN" w:bidi="ar-IQ"/>
        </w:rPr>
        <w:t>N2ConnectionMessageType</w:t>
      </w:r>
      <w:r w:rsidRPr="00BD6F46">
        <w:t>'</w:t>
      </w:r>
    </w:p>
    <w:p w14:paraId="40E016D2" w14:textId="77777777" w:rsidR="00B24300" w:rsidRPr="00BD6F46" w:rsidRDefault="00B24300" w:rsidP="00B24300">
      <w:pPr>
        <w:pStyle w:val="PL"/>
      </w:pPr>
      <w:r w:rsidRPr="00805E6E">
        <w:t xml:space="preserve">        userInformation:</w:t>
      </w:r>
    </w:p>
    <w:p w14:paraId="6FD85572" w14:textId="77777777" w:rsidR="00B24300" w:rsidRPr="00BD6F46" w:rsidRDefault="00B24300" w:rsidP="00B24300">
      <w:pPr>
        <w:pStyle w:val="PL"/>
      </w:pPr>
      <w:r w:rsidRPr="00BD6F46">
        <w:t xml:space="preserve">          $ref: '#/components/schemas/UserInformation'</w:t>
      </w:r>
    </w:p>
    <w:p w14:paraId="5952EA7A" w14:textId="77777777" w:rsidR="00B24300" w:rsidRPr="00BD6F46" w:rsidRDefault="00B24300" w:rsidP="00B24300">
      <w:pPr>
        <w:pStyle w:val="PL"/>
      </w:pPr>
      <w:r w:rsidRPr="00BD6F46">
        <w:t xml:space="preserve">        userLocationinfo:</w:t>
      </w:r>
    </w:p>
    <w:p w14:paraId="5CFA3218" w14:textId="77777777" w:rsidR="000444BE" w:rsidRDefault="00B24300" w:rsidP="000444BE">
      <w:pPr>
        <w:pStyle w:val="PL"/>
      </w:pPr>
      <w:r w:rsidRPr="00BD6F46">
        <w:t xml:space="preserve">          $ref: 'TS29571_CommonData.yaml#/components/schemas/UserLocation'</w:t>
      </w:r>
    </w:p>
    <w:p w14:paraId="0560B284" w14:textId="77777777" w:rsidR="000444BE" w:rsidRDefault="000444BE" w:rsidP="000444BE">
      <w:pPr>
        <w:pStyle w:val="PL"/>
      </w:pPr>
      <w:r>
        <w:t xml:space="preserve">        pSCellInformation:</w:t>
      </w:r>
    </w:p>
    <w:p w14:paraId="69AD25BA" w14:textId="77777777" w:rsidR="00B24300" w:rsidRPr="00BD6F46" w:rsidRDefault="000444BE" w:rsidP="000444BE">
      <w:pPr>
        <w:pStyle w:val="PL"/>
      </w:pPr>
      <w:r>
        <w:t xml:space="preserve">          $ref: '#/components/schemas/PSCellInformation'</w:t>
      </w:r>
    </w:p>
    <w:p w14:paraId="328D3E1E" w14:textId="77777777" w:rsidR="00B24300" w:rsidRPr="00BD6F46" w:rsidRDefault="00B24300" w:rsidP="00B24300">
      <w:pPr>
        <w:pStyle w:val="PL"/>
      </w:pPr>
      <w:r w:rsidRPr="00BD6F46">
        <w:t xml:space="preserve">        uetimeZone:</w:t>
      </w:r>
    </w:p>
    <w:p w14:paraId="6F94CDCD" w14:textId="77777777" w:rsidR="00B24300" w:rsidRDefault="00B24300" w:rsidP="00B24300">
      <w:pPr>
        <w:pStyle w:val="PL"/>
      </w:pPr>
      <w:r w:rsidRPr="00BD6F46">
        <w:t xml:space="preserve">          $ref: 'TS29571_CommonData.yaml#/components/schemas/TimeZone'</w:t>
      </w:r>
    </w:p>
    <w:p w14:paraId="3AA8278F" w14:textId="77777777" w:rsidR="00B24300" w:rsidRPr="00BD6F46" w:rsidRDefault="00B24300" w:rsidP="00B24300">
      <w:pPr>
        <w:pStyle w:val="PL"/>
      </w:pPr>
      <w:r w:rsidRPr="00BD6F46">
        <w:t xml:space="preserve">        rATType:</w:t>
      </w:r>
    </w:p>
    <w:p w14:paraId="60027CFA" w14:textId="77777777" w:rsidR="00B24300" w:rsidRPr="00BD6F46" w:rsidRDefault="00B24300" w:rsidP="00B24300">
      <w:pPr>
        <w:pStyle w:val="PL"/>
      </w:pPr>
      <w:r w:rsidRPr="00BD6F46">
        <w:t xml:space="preserve">          $ref: 'TS29571_CommonData.ya</w:t>
      </w:r>
      <w:r>
        <w:t>ml#/components/schemas/RatType'</w:t>
      </w:r>
    </w:p>
    <w:p w14:paraId="5A816F77" w14:textId="77777777" w:rsidR="00B24300" w:rsidRPr="00BC5941" w:rsidRDefault="00B24300" w:rsidP="00B24300">
      <w:pPr>
        <w:pStyle w:val="PL"/>
        <w:rPr>
          <w:lang w:val="nl-BE"/>
        </w:rPr>
      </w:pPr>
      <w:r w:rsidRPr="003B2883">
        <w:t xml:space="preserve">    </w:t>
      </w:r>
      <w:r>
        <w:t xml:space="preserve">    </w:t>
      </w:r>
      <w:r w:rsidRPr="00BC5941">
        <w:rPr>
          <w:lang w:val="nl-BE"/>
        </w:rPr>
        <w:t>amfUeNgapId:</w:t>
      </w:r>
    </w:p>
    <w:p w14:paraId="329E109B" w14:textId="77777777" w:rsidR="00B24300" w:rsidRPr="00BC5941" w:rsidRDefault="00B24300" w:rsidP="00B24300">
      <w:pPr>
        <w:pStyle w:val="PL"/>
        <w:rPr>
          <w:lang w:val="nl-BE"/>
        </w:rPr>
      </w:pPr>
      <w:r w:rsidRPr="00BC5941">
        <w:rPr>
          <w:lang w:val="nl-BE"/>
        </w:rPr>
        <w:t xml:space="preserve">          type: integer</w:t>
      </w:r>
    </w:p>
    <w:p w14:paraId="74EFE51E" w14:textId="77777777" w:rsidR="00B24300" w:rsidRPr="00BC5941" w:rsidRDefault="00B24300" w:rsidP="00B24300">
      <w:pPr>
        <w:pStyle w:val="PL"/>
        <w:rPr>
          <w:lang w:val="nl-BE"/>
        </w:rPr>
      </w:pPr>
      <w:r w:rsidRPr="00BC5941">
        <w:rPr>
          <w:lang w:val="nl-BE"/>
        </w:rPr>
        <w:t xml:space="preserve">        ranUeNgapId:</w:t>
      </w:r>
    </w:p>
    <w:p w14:paraId="3235B5CC" w14:textId="77777777" w:rsidR="00B24300" w:rsidRPr="00BC5941" w:rsidRDefault="00B24300" w:rsidP="00B24300">
      <w:pPr>
        <w:pStyle w:val="PL"/>
        <w:rPr>
          <w:lang w:val="nl-BE"/>
        </w:rPr>
      </w:pPr>
      <w:r w:rsidRPr="00BC5941">
        <w:rPr>
          <w:lang w:val="nl-BE"/>
        </w:rPr>
        <w:t xml:space="preserve">          type: integer</w:t>
      </w:r>
    </w:p>
    <w:p w14:paraId="518C1D5D" w14:textId="77777777" w:rsidR="00B24300" w:rsidRPr="00BD6F46" w:rsidRDefault="00B24300" w:rsidP="00B24300">
      <w:pPr>
        <w:pStyle w:val="PL"/>
      </w:pPr>
      <w:r w:rsidRPr="00BC5941">
        <w:rPr>
          <w:lang w:val="nl-BE"/>
        </w:rPr>
        <w:t xml:space="preserve">        </w:t>
      </w:r>
      <w:r w:rsidRPr="003B2883">
        <w:t>ranNodeId</w:t>
      </w:r>
      <w:r w:rsidRPr="00BD6F46">
        <w:t>:</w:t>
      </w:r>
    </w:p>
    <w:p w14:paraId="074F52DA" w14:textId="77777777" w:rsidR="00B24300" w:rsidRPr="00BD6F46" w:rsidRDefault="00B24300" w:rsidP="00B24300">
      <w:pPr>
        <w:pStyle w:val="PL"/>
      </w:pPr>
      <w:r w:rsidRPr="00BD6F46">
        <w:t xml:space="preserve">          $ref: 'TS29571_CommonData.yaml#/components/schemas/</w:t>
      </w:r>
      <w:r w:rsidRPr="003B2883">
        <w:rPr>
          <w:rFonts w:hint="eastAsia"/>
          <w:lang w:eastAsia="zh-CN"/>
        </w:rPr>
        <w:t>GlobalRanNodeId</w:t>
      </w:r>
      <w:r w:rsidRPr="00BD6F46">
        <w:t>'</w:t>
      </w:r>
    </w:p>
    <w:p w14:paraId="092A356A" w14:textId="77777777" w:rsidR="00B24300" w:rsidRPr="00BD6F46" w:rsidRDefault="00B24300" w:rsidP="00B24300">
      <w:pPr>
        <w:pStyle w:val="PL"/>
      </w:pPr>
      <w:r w:rsidRPr="00BD6F46">
        <w:t xml:space="preserve">        </w:t>
      </w:r>
      <w:r w:rsidRPr="003B2883">
        <w:t>restrictedRatList</w:t>
      </w:r>
      <w:r w:rsidRPr="00BD6F46">
        <w:t>:</w:t>
      </w:r>
    </w:p>
    <w:p w14:paraId="334FCA2C" w14:textId="77777777" w:rsidR="00B24300" w:rsidRPr="00BD6F46" w:rsidRDefault="00B24300" w:rsidP="00B24300">
      <w:pPr>
        <w:pStyle w:val="PL"/>
      </w:pPr>
      <w:r w:rsidRPr="00BD6F46">
        <w:t xml:space="preserve">          type: array</w:t>
      </w:r>
    </w:p>
    <w:p w14:paraId="170BC956" w14:textId="77777777" w:rsidR="00B24300" w:rsidRDefault="00B24300" w:rsidP="00B24300">
      <w:pPr>
        <w:pStyle w:val="PL"/>
      </w:pPr>
      <w:r w:rsidRPr="00BD6F46">
        <w:t xml:space="preserve">          items:</w:t>
      </w:r>
    </w:p>
    <w:p w14:paraId="3A37A96E" w14:textId="77777777" w:rsidR="00B24300" w:rsidRPr="00BD6F46" w:rsidRDefault="00B24300" w:rsidP="00B24300">
      <w:pPr>
        <w:pStyle w:val="PL"/>
      </w:pPr>
      <w:r w:rsidRPr="003B2883">
        <w:t xml:space="preserve">            $ref: 'TS29571_CommonData.yaml#/components/schemas/RatType'</w:t>
      </w:r>
    </w:p>
    <w:p w14:paraId="046BBBDA" w14:textId="77777777" w:rsidR="00B24300" w:rsidRDefault="00B24300" w:rsidP="00B24300">
      <w:pPr>
        <w:pStyle w:val="PL"/>
      </w:pPr>
      <w:r>
        <w:t xml:space="preserve">          minItems: 0</w:t>
      </w:r>
    </w:p>
    <w:p w14:paraId="34125A56" w14:textId="77777777" w:rsidR="00B24300" w:rsidRPr="00BD6F46" w:rsidRDefault="00B24300" w:rsidP="00B24300">
      <w:pPr>
        <w:pStyle w:val="PL"/>
      </w:pPr>
      <w:r w:rsidRPr="00BD6F46">
        <w:t xml:space="preserve">        </w:t>
      </w:r>
      <w:r w:rsidRPr="003B2883">
        <w:t>forbiddenAreaList</w:t>
      </w:r>
      <w:r w:rsidRPr="00BD6F46">
        <w:t>:</w:t>
      </w:r>
    </w:p>
    <w:p w14:paraId="3F205B4D" w14:textId="77777777" w:rsidR="00B24300" w:rsidRPr="00BD6F46" w:rsidRDefault="00B24300" w:rsidP="00B24300">
      <w:pPr>
        <w:pStyle w:val="PL"/>
      </w:pPr>
      <w:r w:rsidRPr="00BD6F46">
        <w:t xml:space="preserve">          type: array</w:t>
      </w:r>
    </w:p>
    <w:p w14:paraId="575B6C71" w14:textId="77777777" w:rsidR="00B24300" w:rsidRDefault="00B24300" w:rsidP="00B24300">
      <w:pPr>
        <w:pStyle w:val="PL"/>
      </w:pPr>
      <w:r w:rsidRPr="00BD6F46">
        <w:t xml:space="preserve">          items:</w:t>
      </w:r>
    </w:p>
    <w:p w14:paraId="695C123A" w14:textId="77777777" w:rsidR="00B24300" w:rsidRPr="00BD6F46" w:rsidRDefault="00B24300" w:rsidP="00B24300">
      <w:pPr>
        <w:pStyle w:val="PL"/>
      </w:pPr>
      <w:r w:rsidRPr="003B2883">
        <w:t xml:space="preserve">            $ref: 'TS29571_CommonData.yaml#/components/schemas/</w:t>
      </w:r>
      <w:r>
        <w:t>Area</w:t>
      </w:r>
      <w:r w:rsidRPr="003B2883">
        <w:t>'</w:t>
      </w:r>
    </w:p>
    <w:p w14:paraId="0C34197C" w14:textId="77777777" w:rsidR="00B24300" w:rsidRDefault="00B24300" w:rsidP="00B24300">
      <w:pPr>
        <w:pStyle w:val="PL"/>
      </w:pPr>
      <w:r>
        <w:t xml:space="preserve">          minItems: 0</w:t>
      </w:r>
    </w:p>
    <w:p w14:paraId="45C2586D" w14:textId="77777777" w:rsidR="00B24300" w:rsidRPr="00BD6F46" w:rsidRDefault="00B24300" w:rsidP="00B24300">
      <w:pPr>
        <w:pStyle w:val="PL"/>
      </w:pPr>
      <w:r w:rsidRPr="00BD6F46">
        <w:t xml:space="preserve">        </w:t>
      </w:r>
      <w:r w:rsidRPr="003B2883">
        <w:t>serviceAreaRestriction</w:t>
      </w:r>
      <w:r w:rsidRPr="00BD6F46">
        <w:t>:</w:t>
      </w:r>
    </w:p>
    <w:p w14:paraId="4BC73825" w14:textId="77777777" w:rsidR="00B24300" w:rsidRPr="00BD6F46" w:rsidRDefault="00B24300" w:rsidP="00B24300">
      <w:pPr>
        <w:pStyle w:val="PL"/>
      </w:pPr>
      <w:r w:rsidRPr="00BD6F46">
        <w:t xml:space="preserve">          type: array</w:t>
      </w:r>
    </w:p>
    <w:p w14:paraId="34C1C885" w14:textId="77777777" w:rsidR="00B24300" w:rsidRPr="00BD6F46" w:rsidRDefault="00B24300" w:rsidP="00B24300">
      <w:pPr>
        <w:pStyle w:val="PL"/>
      </w:pPr>
      <w:r w:rsidRPr="00BD6F46">
        <w:t xml:space="preserve">          items:</w:t>
      </w:r>
    </w:p>
    <w:p w14:paraId="0936716F" w14:textId="77777777" w:rsidR="00B24300" w:rsidRPr="00BD6F46" w:rsidRDefault="00B24300" w:rsidP="00B24300">
      <w:pPr>
        <w:pStyle w:val="PL"/>
      </w:pPr>
      <w:r w:rsidRPr="003B2883">
        <w:t xml:space="preserve">            $ref: 'TS29571_CommonData.yaml#/components/schemas/ServiceAreaRestriction'</w:t>
      </w:r>
    </w:p>
    <w:p w14:paraId="08AA5E02" w14:textId="77777777" w:rsidR="00B24300" w:rsidRDefault="00B24300" w:rsidP="00B24300">
      <w:pPr>
        <w:pStyle w:val="PL"/>
      </w:pPr>
      <w:r w:rsidRPr="00BD6F46">
        <w:t xml:space="preserve">          minItems: 0</w:t>
      </w:r>
    </w:p>
    <w:p w14:paraId="0AE52C6D" w14:textId="77777777" w:rsidR="00B24300" w:rsidRPr="00BD6F46" w:rsidRDefault="00B24300" w:rsidP="00B24300">
      <w:pPr>
        <w:pStyle w:val="PL"/>
      </w:pPr>
      <w:r w:rsidRPr="00BD6F46">
        <w:t xml:space="preserve">        </w:t>
      </w:r>
      <w:r w:rsidRPr="003B2883">
        <w:t>restrictedCnList</w:t>
      </w:r>
      <w:r w:rsidRPr="00BD6F46">
        <w:t>:</w:t>
      </w:r>
    </w:p>
    <w:p w14:paraId="14E5FFD5" w14:textId="77777777" w:rsidR="00B24300" w:rsidRPr="00BD6F46" w:rsidRDefault="00B24300" w:rsidP="00B24300">
      <w:pPr>
        <w:pStyle w:val="PL"/>
      </w:pPr>
      <w:r w:rsidRPr="00BD6F46">
        <w:t xml:space="preserve">          type: array</w:t>
      </w:r>
    </w:p>
    <w:p w14:paraId="569444A0" w14:textId="77777777" w:rsidR="00B24300" w:rsidRDefault="00B24300" w:rsidP="00B24300">
      <w:pPr>
        <w:pStyle w:val="PL"/>
      </w:pPr>
      <w:r w:rsidRPr="00BD6F46">
        <w:t xml:space="preserve">          items:</w:t>
      </w:r>
    </w:p>
    <w:p w14:paraId="11199B73" w14:textId="77777777" w:rsidR="00B24300" w:rsidRPr="00BD6F46" w:rsidRDefault="00B24300" w:rsidP="00B24300">
      <w:pPr>
        <w:pStyle w:val="PL"/>
      </w:pPr>
      <w:r w:rsidRPr="003B2883">
        <w:t xml:space="preserve">            $ref: 'TS29571_CommonData.yaml#/components/schemas/CoreNetworkType'</w:t>
      </w:r>
    </w:p>
    <w:p w14:paraId="1E6D3EC8" w14:textId="77777777" w:rsidR="00B24300" w:rsidRDefault="00B24300" w:rsidP="00B24300">
      <w:pPr>
        <w:pStyle w:val="PL"/>
      </w:pPr>
      <w:r>
        <w:t xml:space="preserve">          minItems: 0</w:t>
      </w:r>
    </w:p>
    <w:p w14:paraId="600E3461"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1BFC5025" w14:textId="77777777" w:rsidR="00B24300" w:rsidRPr="00BD6F46" w:rsidRDefault="00B24300" w:rsidP="00B24300">
      <w:pPr>
        <w:pStyle w:val="PL"/>
      </w:pPr>
      <w:r w:rsidRPr="00BD6F46">
        <w:t xml:space="preserve">          type: array</w:t>
      </w:r>
    </w:p>
    <w:p w14:paraId="399B6C4A" w14:textId="77777777" w:rsidR="00B24300" w:rsidRDefault="00B24300" w:rsidP="00B24300">
      <w:pPr>
        <w:pStyle w:val="PL"/>
      </w:pPr>
      <w:r w:rsidRPr="00BD6F46">
        <w:t xml:space="preserve">          items:</w:t>
      </w:r>
    </w:p>
    <w:p w14:paraId="1A962C5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0E302787" w14:textId="77777777" w:rsidR="00C01833" w:rsidRDefault="00B24300" w:rsidP="00C01833">
      <w:pPr>
        <w:pStyle w:val="PL"/>
      </w:pPr>
      <w:r>
        <w:t xml:space="preserve">          minItems: 0</w:t>
      </w:r>
    </w:p>
    <w:p w14:paraId="68692DAC" w14:textId="77777777" w:rsidR="00C01833" w:rsidRDefault="00C01833" w:rsidP="00C01833">
      <w:pPr>
        <w:pStyle w:val="PL"/>
      </w:pPr>
      <w:r>
        <w:t xml:space="preserve">        nSSAIMapList:</w:t>
      </w:r>
    </w:p>
    <w:p w14:paraId="260A1234" w14:textId="77777777" w:rsidR="00C01833" w:rsidRDefault="00C01833" w:rsidP="00C01833">
      <w:pPr>
        <w:pStyle w:val="PL"/>
      </w:pPr>
      <w:r>
        <w:t xml:space="preserve">          type: array</w:t>
      </w:r>
    </w:p>
    <w:p w14:paraId="6B690BE3" w14:textId="77777777" w:rsidR="00C01833" w:rsidRDefault="00C01833" w:rsidP="00C01833">
      <w:pPr>
        <w:pStyle w:val="PL"/>
      </w:pPr>
      <w:r>
        <w:t xml:space="preserve">          items:</w:t>
      </w:r>
    </w:p>
    <w:p w14:paraId="37F9E9BE" w14:textId="77777777" w:rsidR="00C01833" w:rsidRDefault="00C01833" w:rsidP="00C01833">
      <w:pPr>
        <w:pStyle w:val="PL"/>
      </w:pPr>
      <w:r>
        <w:t xml:space="preserve">            $ref: '#/components/schemas/NSSAIMap'</w:t>
      </w:r>
    </w:p>
    <w:p w14:paraId="0988F59E" w14:textId="77777777" w:rsidR="00B24300" w:rsidRDefault="00C01833" w:rsidP="00C01833">
      <w:pPr>
        <w:pStyle w:val="PL"/>
      </w:pPr>
      <w:r>
        <w:t xml:space="preserve">          minItems: 0</w:t>
      </w:r>
    </w:p>
    <w:p w14:paraId="66436ED6" w14:textId="77777777" w:rsidR="00B24300" w:rsidRPr="003B2883" w:rsidRDefault="00B24300" w:rsidP="00B24300">
      <w:pPr>
        <w:pStyle w:val="PL"/>
      </w:pPr>
      <w:r w:rsidRPr="003B2883">
        <w:t xml:space="preserve">        rrcEstCause:</w:t>
      </w:r>
    </w:p>
    <w:p w14:paraId="43FFE9AC" w14:textId="77777777" w:rsidR="00B24300" w:rsidRPr="003B2883" w:rsidRDefault="00B24300" w:rsidP="00B24300">
      <w:pPr>
        <w:pStyle w:val="PL"/>
        <w:rPr>
          <w:lang w:eastAsia="zh-CN"/>
        </w:rPr>
      </w:pPr>
      <w:r w:rsidRPr="003B2883">
        <w:lastRenderedPageBreak/>
        <w:t xml:space="preserve">          </w:t>
      </w:r>
      <w:r w:rsidRPr="003B2883">
        <w:rPr>
          <w:rFonts w:hint="eastAsia"/>
          <w:lang w:eastAsia="zh-CN"/>
        </w:rPr>
        <w:t>type</w:t>
      </w:r>
      <w:r w:rsidRPr="003B2883">
        <w:t xml:space="preserve">: </w:t>
      </w:r>
      <w:r w:rsidRPr="003B2883">
        <w:rPr>
          <w:lang w:eastAsia="zh-CN"/>
        </w:rPr>
        <w:t>string</w:t>
      </w:r>
    </w:p>
    <w:p w14:paraId="4BB454D5" w14:textId="77777777" w:rsidR="00B24300" w:rsidRDefault="00B24300" w:rsidP="00B24300">
      <w:pPr>
        <w:pStyle w:val="PL"/>
        <w:rPr>
          <w:lang w:eastAsia="zh-CN"/>
        </w:rPr>
      </w:pPr>
      <w:r w:rsidRPr="003B2883">
        <w:rPr>
          <w:lang w:eastAsia="zh-CN"/>
        </w:rPr>
        <w:t xml:space="preserve">          pattern: '^[0-9a-fA-F]+$'</w:t>
      </w:r>
    </w:p>
    <w:p w14:paraId="6027580D"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069E168" w14:textId="77777777" w:rsidR="0091091B" w:rsidRDefault="0091091B" w:rsidP="00B24300">
      <w:pPr>
        <w:pStyle w:val="PL"/>
        <w:rPr>
          <w:lang w:eastAsia="zh-CN"/>
        </w:rPr>
      </w:pPr>
      <w:r>
        <w:t xml:space="preserve">          type: boolean</w:t>
      </w:r>
    </w:p>
    <w:p w14:paraId="58F94831" w14:textId="77777777" w:rsidR="00B24300" w:rsidRPr="003B2883" w:rsidRDefault="00B24300" w:rsidP="00B24300">
      <w:pPr>
        <w:pStyle w:val="PL"/>
      </w:pPr>
      <w:r w:rsidRPr="003B2883">
        <w:t xml:space="preserve">      required:</w:t>
      </w:r>
    </w:p>
    <w:p w14:paraId="6E5371D7" w14:textId="77777777" w:rsidR="00B24300" w:rsidRDefault="00B24300" w:rsidP="00B24300">
      <w:pPr>
        <w:pStyle w:val="PL"/>
      </w:pPr>
      <w:r w:rsidRPr="003B2883">
        <w:t xml:space="preserve">        - </w:t>
      </w:r>
      <w:r>
        <w:rPr>
          <w:lang w:eastAsia="zh-CN" w:bidi="ar-IQ"/>
        </w:rPr>
        <w:t>n2ConnectionMessageType</w:t>
      </w:r>
    </w:p>
    <w:p w14:paraId="1243307B" w14:textId="77777777" w:rsidR="00B24300" w:rsidRPr="00BD6F46" w:rsidRDefault="00B24300" w:rsidP="00B24300">
      <w:pPr>
        <w:pStyle w:val="PL"/>
      </w:pPr>
      <w:r w:rsidRPr="00BD6F46">
        <w:t xml:space="preserve">    </w:t>
      </w:r>
      <w:r>
        <w:t>LocationReportingChargingInformation</w:t>
      </w:r>
      <w:r w:rsidRPr="00BD6F46">
        <w:t>:</w:t>
      </w:r>
    </w:p>
    <w:p w14:paraId="36A79D66" w14:textId="77777777" w:rsidR="00B24300" w:rsidRPr="00BD6F46" w:rsidRDefault="00B24300" w:rsidP="00B24300">
      <w:pPr>
        <w:pStyle w:val="PL"/>
      </w:pPr>
      <w:r w:rsidRPr="00BD6F46">
        <w:t xml:space="preserve">      type: object</w:t>
      </w:r>
    </w:p>
    <w:p w14:paraId="574E2D2B" w14:textId="77777777" w:rsidR="00B24300" w:rsidRPr="00BD6F46" w:rsidRDefault="00B24300" w:rsidP="00B24300">
      <w:pPr>
        <w:pStyle w:val="PL"/>
      </w:pPr>
      <w:r w:rsidRPr="00BD6F46">
        <w:t xml:space="preserve">      properties:</w:t>
      </w:r>
    </w:p>
    <w:p w14:paraId="6D279FAA" w14:textId="77777777" w:rsidR="00B24300" w:rsidRPr="00BD6F46" w:rsidRDefault="00B24300" w:rsidP="00B24300">
      <w:pPr>
        <w:pStyle w:val="PL"/>
      </w:pPr>
      <w:r w:rsidRPr="00BD6F46">
        <w:t xml:space="preserve">        </w:t>
      </w:r>
      <w:r w:rsidRPr="00805E6E">
        <w:rPr>
          <w:lang w:eastAsia="zh-CN" w:bidi="ar-IQ"/>
        </w:rPr>
        <w:t>locationReportingMessageType</w:t>
      </w:r>
      <w:r w:rsidRPr="00BD6F46">
        <w:t>:</w:t>
      </w:r>
    </w:p>
    <w:p w14:paraId="24251CD1" w14:textId="77777777" w:rsidR="00B24300" w:rsidRPr="00BD6F46" w:rsidRDefault="00B24300" w:rsidP="00B24300">
      <w:pPr>
        <w:pStyle w:val="PL"/>
      </w:pPr>
      <w:r w:rsidRPr="00BD6F46">
        <w:t xml:space="preserve">          $ref: '#/components/schemas/</w:t>
      </w:r>
      <w:r w:rsidRPr="00805E6E">
        <w:rPr>
          <w:lang w:eastAsia="zh-CN" w:bidi="ar-IQ"/>
        </w:rPr>
        <w:t>LocationReportingMessageType</w:t>
      </w:r>
      <w:r w:rsidRPr="00BD6F46">
        <w:t>'</w:t>
      </w:r>
    </w:p>
    <w:p w14:paraId="3ECF52AC" w14:textId="77777777" w:rsidR="00B24300" w:rsidRPr="00BD6F46" w:rsidRDefault="00B24300" w:rsidP="00B24300">
      <w:pPr>
        <w:pStyle w:val="PL"/>
      </w:pPr>
      <w:r w:rsidRPr="00805E6E">
        <w:t xml:space="preserve">        userInformation:</w:t>
      </w:r>
    </w:p>
    <w:p w14:paraId="32A354AC" w14:textId="77777777" w:rsidR="00B24300" w:rsidRPr="00BD6F46" w:rsidRDefault="00B24300" w:rsidP="00B24300">
      <w:pPr>
        <w:pStyle w:val="PL"/>
      </w:pPr>
      <w:r w:rsidRPr="00BD6F46">
        <w:t xml:space="preserve">          $ref: '#/components/schemas/UserInformation'</w:t>
      </w:r>
    </w:p>
    <w:p w14:paraId="3EF40933" w14:textId="77777777" w:rsidR="00B24300" w:rsidRPr="00BD6F46" w:rsidRDefault="00B24300" w:rsidP="00B24300">
      <w:pPr>
        <w:pStyle w:val="PL"/>
      </w:pPr>
      <w:r w:rsidRPr="00BD6F46">
        <w:t xml:space="preserve">        userLocationinfo:</w:t>
      </w:r>
    </w:p>
    <w:p w14:paraId="3311C4A4" w14:textId="77777777" w:rsidR="000444BE" w:rsidRDefault="00B24300" w:rsidP="000444BE">
      <w:pPr>
        <w:pStyle w:val="PL"/>
      </w:pPr>
      <w:r w:rsidRPr="00BD6F46">
        <w:t xml:space="preserve">          $ref: 'TS29571_CommonData.yaml#/components/schemas/UserLocation'</w:t>
      </w:r>
    </w:p>
    <w:p w14:paraId="4BB19C9F" w14:textId="77777777" w:rsidR="000444BE" w:rsidRDefault="000444BE" w:rsidP="000444BE">
      <w:pPr>
        <w:pStyle w:val="PL"/>
      </w:pPr>
      <w:r>
        <w:t xml:space="preserve">        pSCellInformation:</w:t>
      </w:r>
    </w:p>
    <w:p w14:paraId="77D25FD1" w14:textId="77777777" w:rsidR="00B24300" w:rsidRPr="00BD6F46" w:rsidRDefault="000444BE" w:rsidP="000444BE">
      <w:pPr>
        <w:pStyle w:val="PL"/>
      </w:pPr>
      <w:r>
        <w:t xml:space="preserve">          $ref: '#/components/schemas/PSCellInformation'</w:t>
      </w:r>
    </w:p>
    <w:p w14:paraId="5CB2CFE2" w14:textId="77777777" w:rsidR="00B24300" w:rsidRPr="00BD6F46" w:rsidRDefault="00B24300" w:rsidP="00B24300">
      <w:pPr>
        <w:pStyle w:val="PL"/>
      </w:pPr>
      <w:r w:rsidRPr="00BD6F46">
        <w:t xml:space="preserve">        uetimeZone:</w:t>
      </w:r>
    </w:p>
    <w:p w14:paraId="52DDEDC9" w14:textId="77777777" w:rsidR="00B24300" w:rsidRDefault="00B24300" w:rsidP="00B24300">
      <w:pPr>
        <w:pStyle w:val="PL"/>
      </w:pPr>
      <w:r w:rsidRPr="00BD6F46">
        <w:t xml:space="preserve">          $ref: 'TS29571_CommonData.yaml#/components/schemas/TimeZone'</w:t>
      </w:r>
    </w:p>
    <w:p w14:paraId="26F82C4F" w14:textId="77777777" w:rsidR="00B24300" w:rsidRPr="00BD6F46" w:rsidRDefault="00B24300" w:rsidP="00B24300">
      <w:pPr>
        <w:pStyle w:val="PL"/>
      </w:pPr>
      <w:r w:rsidRPr="00BD6F46">
        <w:t xml:space="preserve">        rATType:</w:t>
      </w:r>
    </w:p>
    <w:p w14:paraId="19C8A8F2" w14:textId="77777777" w:rsidR="00B24300" w:rsidRPr="00BD6F46" w:rsidRDefault="00B24300" w:rsidP="00B24300">
      <w:pPr>
        <w:pStyle w:val="PL"/>
      </w:pPr>
      <w:r w:rsidRPr="00BD6F46">
        <w:t xml:space="preserve">          $ref: 'TS29571_CommonData.ya</w:t>
      </w:r>
      <w:r>
        <w:t>ml#/components/schemas/RatType'</w:t>
      </w:r>
    </w:p>
    <w:p w14:paraId="42060203" w14:textId="77777777" w:rsidR="00B24300" w:rsidRPr="00BD6F46" w:rsidRDefault="00B24300" w:rsidP="00B24300">
      <w:pPr>
        <w:pStyle w:val="PL"/>
      </w:pPr>
      <w:r w:rsidRPr="00BD6F46">
        <w:t xml:space="preserve">        presenceReportingArea</w:t>
      </w:r>
      <w:r w:rsidRPr="00BD6F46">
        <w:rPr>
          <w:szCs w:val="18"/>
        </w:rPr>
        <w:t>Information</w:t>
      </w:r>
      <w:r w:rsidRPr="00BD6F46">
        <w:t>:</w:t>
      </w:r>
    </w:p>
    <w:p w14:paraId="7B880C78" w14:textId="77777777" w:rsidR="00B24300" w:rsidRPr="00BD6F46" w:rsidRDefault="00B24300" w:rsidP="00B24300">
      <w:pPr>
        <w:pStyle w:val="PL"/>
      </w:pPr>
      <w:r w:rsidRPr="00BD6F46">
        <w:t xml:space="preserve">          type: object</w:t>
      </w:r>
    </w:p>
    <w:p w14:paraId="2D536090" w14:textId="77777777" w:rsidR="00B24300" w:rsidRPr="00BD6F46" w:rsidRDefault="00B24300" w:rsidP="00B24300">
      <w:pPr>
        <w:pStyle w:val="PL"/>
      </w:pPr>
      <w:r w:rsidRPr="00BD6F46">
        <w:t xml:space="preserve">          additionalProperties:</w:t>
      </w:r>
    </w:p>
    <w:p w14:paraId="72AC4FA6" w14:textId="77777777" w:rsidR="00B24300" w:rsidRPr="00BD6F46" w:rsidRDefault="00B24300" w:rsidP="00B24300">
      <w:pPr>
        <w:pStyle w:val="PL"/>
      </w:pPr>
      <w:r w:rsidRPr="00BD6F46">
        <w:t xml:space="preserve">            $ref: '</w:t>
      </w:r>
      <w:r w:rsidRPr="00477189">
        <w:t>TS29571_CommonData.yaml#/components/schemas/PresenceInfo</w:t>
      </w:r>
      <w:r w:rsidRPr="00BD6F46">
        <w:t>'</w:t>
      </w:r>
    </w:p>
    <w:p w14:paraId="57787D41" w14:textId="77777777" w:rsidR="00B24300" w:rsidRDefault="00B24300" w:rsidP="00B24300">
      <w:pPr>
        <w:pStyle w:val="PL"/>
      </w:pPr>
      <w:r w:rsidRPr="00BD6F46">
        <w:t xml:space="preserve">          minProperties: 0</w:t>
      </w:r>
    </w:p>
    <w:p w14:paraId="4469FA75"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30BA3E29" w14:textId="77777777" w:rsidR="0091091B" w:rsidRPr="00BD6F46" w:rsidRDefault="0091091B" w:rsidP="00B24300">
      <w:pPr>
        <w:pStyle w:val="PL"/>
      </w:pPr>
      <w:r>
        <w:t xml:space="preserve">          type: boolean</w:t>
      </w:r>
    </w:p>
    <w:p w14:paraId="73EF74B2" w14:textId="77777777" w:rsidR="00B24300" w:rsidRPr="003B2883" w:rsidRDefault="00B24300" w:rsidP="00B24300">
      <w:pPr>
        <w:pStyle w:val="PL"/>
      </w:pPr>
      <w:r w:rsidRPr="003B2883">
        <w:t xml:space="preserve">      required:</w:t>
      </w:r>
    </w:p>
    <w:p w14:paraId="445CCDA5" w14:textId="77777777" w:rsidR="00B24300" w:rsidRDefault="00B24300" w:rsidP="00B24300">
      <w:pPr>
        <w:pStyle w:val="PL"/>
        <w:rPr>
          <w:lang w:eastAsia="zh-CN" w:bidi="ar-IQ"/>
        </w:rPr>
      </w:pPr>
      <w:r w:rsidRPr="003B2883">
        <w:t xml:space="preserve">        - </w:t>
      </w:r>
      <w:r w:rsidRPr="00805E6E">
        <w:rPr>
          <w:lang w:eastAsia="zh-CN" w:bidi="ar-IQ"/>
        </w:rPr>
        <w:t>locationReportingMessageType</w:t>
      </w:r>
    </w:p>
    <w:p w14:paraId="374A0BE2" w14:textId="77777777" w:rsidR="00B24300" w:rsidRPr="005D14F1" w:rsidRDefault="00B24300" w:rsidP="00B24300">
      <w:pPr>
        <w:pStyle w:val="PL"/>
      </w:pPr>
      <w:r w:rsidRPr="005D14F1">
        <w:t xml:space="preserve">    </w:t>
      </w:r>
      <w:r>
        <w:t>N2ConnectionMessageT</w:t>
      </w:r>
      <w:r>
        <w:rPr>
          <w:lang w:eastAsia="zh-CN" w:bidi="ar-IQ"/>
        </w:rPr>
        <w:t>ype</w:t>
      </w:r>
      <w:r w:rsidRPr="005D14F1">
        <w:t>:</w:t>
      </w:r>
    </w:p>
    <w:p w14:paraId="2EB6A7E2" w14:textId="77777777" w:rsidR="00B24300" w:rsidRDefault="00B24300" w:rsidP="00B24300">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30534738" w14:textId="77777777" w:rsidR="00B24300" w:rsidRPr="005D14F1" w:rsidRDefault="00B24300" w:rsidP="00B24300">
      <w:pPr>
        <w:pStyle w:val="PL"/>
      </w:pPr>
      <w:r w:rsidRPr="005D14F1">
        <w:t xml:space="preserve">    </w:t>
      </w:r>
      <w:r w:rsidRPr="008E7E46">
        <w:rPr>
          <w:lang w:eastAsia="zh-CN" w:bidi="ar-IQ"/>
        </w:rPr>
        <w:t>LocationReportingMessageType</w:t>
      </w:r>
      <w:r w:rsidRPr="005D14F1">
        <w:t>:</w:t>
      </w:r>
    </w:p>
    <w:p w14:paraId="05DFF914" w14:textId="77777777" w:rsidR="00FB316B" w:rsidRDefault="00B24300" w:rsidP="00FB316B">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7C631D8C" w14:textId="77777777" w:rsidR="00FB316B" w:rsidRPr="00BD6F46" w:rsidRDefault="00FB316B" w:rsidP="00FB316B">
      <w:pPr>
        <w:pStyle w:val="PL"/>
      </w:pPr>
      <w:bookmarkStart w:id="2478" w:name="_Hlk47630990"/>
      <w:r w:rsidRPr="00BD6F46">
        <w:t xml:space="preserve">    </w:t>
      </w:r>
      <w:r w:rsidRPr="004F65F4">
        <w:t>NSMChargingInformation</w:t>
      </w:r>
      <w:r w:rsidRPr="00BD6F46">
        <w:t>:</w:t>
      </w:r>
    </w:p>
    <w:p w14:paraId="0171874A" w14:textId="77777777" w:rsidR="00FB316B" w:rsidRPr="00BD6F46" w:rsidRDefault="00FB316B" w:rsidP="00FB316B">
      <w:pPr>
        <w:pStyle w:val="PL"/>
      </w:pPr>
      <w:r w:rsidRPr="00BD6F46">
        <w:t xml:space="preserve">      type: object</w:t>
      </w:r>
    </w:p>
    <w:p w14:paraId="7B5FC612" w14:textId="77777777" w:rsidR="00FB316B" w:rsidRPr="00BD6F46" w:rsidRDefault="00FB316B" w:rsidP="00FB316B">
      <w:pPr>
        <w:pStyle w:val="PL"/>
      </w:pPr>
      <w:r w:rsidRPr="00BD6F46">
        <w:t xml:space="preserve">      properties:</w:t>
      </w:r>
    </w:p>
    <w:p w14:paraId="243E967B" w14:textId="77777777" w:rsidR="00FB316B" w:rsidRPr="00BD6F46" w:rsidRDefault="00FB316B" w:rsidP="00FB316B">
      <w:pPr>
        <w:pStyle w:val="PL"/>
      </w:pPr>
      <w:r w:rsidRPr="00BD6F46">
        <w:t xml:space="preserve">        </w:t>
      </w:r>
      <w:r>
        <w:rPr>
          <w:lang w:eastAsia="zh-CN" w:bidi="ar-IQ"/>
        </w:rPr>
        <w:t>managementOperation</w:t>
      </w:r>
      <w:r w:rsidRPr="00BD6F46">
        <w:t>:</w:t>
      </w:r>
    </w:p>
    <w:p w14:paraId="101FA7F5" w14:textId="77777777" w:rsidR="00FB316B" w:rsidRPr="00BD6F46" w:rsidRDefault="00FB316B" w:rsidP="00FB316B">
      <w:pPr>
        <w:pStyle w:val="PL"/>
      </w:pPr>
      <w:r w:rsidRPr="00BD6F46">
        <w:t xml:space="preserve">          $ref: '#/components/schemas/</w:t>
      </w:r>
      <w:r>
        <w:rPr>
          <w:lang w:eastAsia="zh-CN" w:bidi="ar-IQ"/>
        </w:rPr>
        <w:t>ManagementOperation</w:t>
      </w:r>
      <w:r w:rsidRPr="00BD6F46">
        <w:t>'</w:t>
      </w:r>
    </w:p>
    <w:p w14:paraId="297B091E" w14:textId="77777777" w:rsidR="00FB316B" w:rsidRPr="00BD6F46" w:rsidRDefault="00FB316B" w:rsidP="00FB316B">
      <w:pPr>
        <w:pStyle w:val="PL"/>
      </w:pPr>
      <w:r w:rsidRPr="00805E6E">
        <w:t xml:space="preserve">        </w:t>
      </w:r>
      <w:r w:rsidRPr="00FC587F">
        <w:t>idNetworkSliceInstance</w:t>
      </w:r>
      <w:r w:rsidRPr="00805E6E">
        <w:t>:</w:t>
      </w:r>
    </w:p>
    <w:p w14:paraId="701996B1" w14:textId="77777777" w:rsidR="00FB316B" w:rsidRPr="00BD6F46" w:rsidRDefault="00FB316B" w:rsidP="00FB316B">
      <w:pPr>
        <w:pStyle w:val="PL"/>
      </w:pPr>
      <w:r>
        <w:t xml:space="preserve">          type: string</w:t>
      </w:r>
    </w:p>
    <w:p w14:paraId="20B6F97E" w14:textId="77777777" w:rsidR="00FB316B" w:rsidRPr="00BD6F46" w:rsidRDefault="00FB316B" w:rsidP="00FB316B">
      <w:pPr>
        <w:pStyle w:val="PL"/>
      </w:pPr>
      <w:r w:rsidRPr="00BD6F46">
        <w:t xml:space="preserve">        </w:t>
      </w:r>
      <w:r>
        <w:t>listOf</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268E0D8C" w14:textId="77777777" w:rsidR="00FB316B" w:rsidRPr="00BD6F46" w:rsidRDefault="00FB316B" w:rsidP="00FB316B">
      <w:pPr>
        <w:pStyle w:val="PL"/>
      </w:pPr>
      <w:r w:rsidRPr="00BD6F46">
        <w:t xml:space="preserve">          type: array</w:t>
      </w:r>
    </w:p>
    <w:p w14:paraId="32AA853C" w14:textId="77777777" w:rsidR="00FB316B" w:rsidRDefault="00FB316B" w:rsidP="00FB316B">
      <w:pPr>
        <w:pStyle w:val="PL"/>
      </w:pPr>
      <w:r w:rsidRPr="00BD6F46">
        <w:t xml:space="preserve">          items:</w:t>
      </w:r>
    </w:p>
    <w:p w14:paraId="52C60C50" w14:textId="77777777" w:rsidR="00FB316B" w:rsidRPr="00BD6F46" w:rsidRDefault="00FB316B" w:rsidP="00FB316B">
      <w:pPr>
        <w:pStyle w:val="PL"/>
      </w:pPr>
      <w:r w:rsidRPr="00BD6F46">
        <w:t xml:space="preserve">          </w:t>
      </w:r>
      <w:r>
        <w:t xml:space="preserve">  </w:t>
      </w:r>
      <w:r w:rsidRPr="00BD6F46">
        <w:t>$ref: '#/components/schemas/</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12D337C6" w14:textId="77777777" w:rsidR="00FB316B" w:rsidRDefault="00FB316B" w:rsidP="00FB316B">
      <w:pPr>
        <w:pStyle w:val="PL"/>
      </w:pPr>
      <w:r>
        <w:t xml:space="preserve">          minItems: 0</w:t>
      </w:r>
    </w:p>
    <w:p w14:paraId="4C0F712F" w14:textId="77777777" w:rsidR="00FB316B" w:rsidRPr="00BD6F46" w:rsidRDefault="00FB316B" w:rsidP="00FB316B">
      <w:pPr>
        <w:pStyle w:val="PL"/>
      </w:pPr>
      <w:r w:rsidRPr="00BD6F46">
        <w:t xml:space="preserve">        </w:t>
      </w:r>
      <w:r>
        <w:rPr>
          <w:lang w:eastAsia="zh-CN"/>
        </w:rPr>
        <w:t>managementOperationStatus</w:t>
      </w:r>
      <w:r w:rsidRPr="00BD6F46">
        <w:t>:</w:t>
      </w:r>
    </w:p>
    <w:p w14:paraId="0775F224" w14:textId="77777777" w:rsidR="00FB316B" w:rsidRDefault="00FB316B" w:rsidP="00FB316B">
      <w:pPr>
        <w:pStyle w:val="PL"/>
      </w:pPr>
      <w:r w:rsidRPr="00BD6F46">
        <w:t xml:space="preserve">          $ref: '#/components/schemas/</w:t>
      </w:r>
      <w:r>
        <w:rPr>
          <w:lang w:eastAsia="zh-CN" w:bidi="ar-IQ"/>
        </w:rPr>
        <w:t>M</w:t>
      </w:r>
      <w:r>
        <w:rPr>
          <w:lang w:eastAsia="zh-CN"/>
        </w:rPr>
        <w:t>anagementOperationStatus</w:t>
      </w:r>
      <w:r w:rsidRPr="00BD6F46">
        <w:t>'</w:t>
      </w:r>
    </w:p>
    <w:p w14:paraId="52D70F4A" w14:textId="77777777" w:rsidR="00FB316B" w:rsidRPr="00BD6F46" w:rsidRDefault="00FB316B" w:rsidP="00FB316B">
      <w:pPr>
        <w:pStyle w:val="PL"/>
      </w:pPr>
      <w:r w:rsidRPr="00BD6F46">
        <w:t xml:space="preserve">        </w:t>
      </w:r>
      <w:r w:rsidRPr="00FC587F">
        <w:rPr>
          <w:lang w:eastAsia="zh-CN"/>
        </w:rPr>
        <w:t>managementOperationalState</w:t>
      </w:r>
      <w:r w:rsidRPr="00BD6F46">
        <w:t>:</w:t>
      </w:r>
    </w:p>
    <w:p w14:paraId="1F727D46" w14:textId="77777777" w:rsidR="008366A3" w:rsidRPr="00BD6F46" w:rsidRDefault="008366A3" w:rsidP="00FB316B">
      <w:pPr>
        <w:pStyle w:val="PL"/>
      </w:pPr>
      <w:r>
        <w:t xml:space="preserve">           </w:t>
      </w:r>
      <w:r w:rsidRPr="00834EB6">
        <w:t>$ref: 'TS28623_ComDefs.yaml#/components/schemas/OperationalState'</w:t>
      </w:r>
    </w:p>
    <w:p w14:paraId="063CB5C8" w14:textId="77777777" w:rsidR="00FB316B" w:rsidRPr="00BD6F46" w:rsidRDefault="00FB316B" w:rsidP="00FB316B">
      <w:pPr>
        <w:pStyle w:val="PL"/>
      </w:pPr>
      <w:r w:rsidRPr="00BD6F46">
        <w:t xml:space="preserve">        </w:t>
      </w:r>
      <w:r w:rsidRPr="00FC587F">
        <w:rPr>
          <w:lang w:eastAsia="zh-CN"/>
        </w:rPr>
        <w:t>managementAdministrativeState</w:t>
      </w:r>
      <w:r w:rsidRPr="00BD6F46">
        <w:t>:</w:t>
      </w:r>
    </w:p>
    <w:p w14:paraId="62167AD8" w14:textId="77777777" w:rsidR="008366A3" w:rsidRDefault="008366A3" w:rsidP="008366A3">
      <w:pPr>
        <w:pStyle w:val="PL"/>
      </w:pPr>
      <w:r>
        <w:t xml:space="preserve">          </w:t>
      </w:r>
      <w:r w:rsidRPr="00834EB6">
        <w:t>$ref: 'TS28623_ComDefs.yaml#/components/schemas/AdministrativeState'</w:t>
      </w:r>
    </w:p>
    <w:p w14:paraId="13738B5C" w14:textId="77777777" w:rsidR="00FB316B" w:rsidRPr="003B2883" w:rsidRDefault="00FB316B" w:rsidP="00FB316B">
      <w:pPr>
        <w:pStyle w:val="PL"/>
      </w:pPr>
      <w:r w:rsidRPr="003B2883">
        <w:t xml:space="preserve">      required:</w:t>
      </w:r>
    </w:p>
    <w:p w14:paraId="52B6088F" w14:textId="77777777" w:rsidR="00FB316B" w:rsidRDefault="00FB316B" w:rsidP="00FB316B">
      <w:pPr>
        <w:pStyle w:val="PL"/>
        <w:rPr>
          <w:lang w:eastAsia="zh-CN" w:bidi="ar-IQ"/>
        </w:rPr>
      </w:pPr>
      <w:r w:rsidRPr="003B2883">
        <w:t xml:space="preserve">        - </w:t>
      </w:r>
      <w:r>
        <w:rPr>
          <w:lang w:eastAsia="zh-CN" w:bidi="ar-IQ"/>
        </w:rPr>
        <w:t>managementOperation</w:t>
      </w:r>
    </w:p>
    <w:p w14:paraId="2C73425F" w14:textId="77777777" w:rsidR="00FB316B" w:rsidRPr="00BD6F46" w:rsidRDefault="00FB316B" w:rsidP="00FB316B">
      <w:pPr>
        <w:pStyle w:val="PL"/>
      </w:pPr>
      <w:r w:rsidRPr="00BD6F46">
        <w:t xml:space="preserve">    </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5CC609FB" w14:textId="77777777" w:rsidR="00FB316B" w:rsidRPr="00BD6F46" w:rsidRDefault="00FB316B" w:rsidP="00FB316B">
      <w:pPr>
        <w:pStyle w:val="PL"/>
      </w:pPr>
      <w:r w:rsidRPr="00BD6F46">
        <w:t xml:space="preserve">      type: object</w:t>
      </w:r>
    </w:p>
    <w:p w14:paraId="3479C95C" w14:textId="77777777" w:rsidR="00FB316B" w:rsidRPr="00BD6F46" w:rsidRDefault="00FB316B" w:rsidP="00FB316B">
      <w:pPr>
        <w:pStyle w:val="PL"/>
      </w:pPr>
      <w:r w:rsidRPr="00BD6F46">
        <w:t xml:space="preserve">      properties:</w:t>
      </w:r>
    </w:p>
    <w:p w14:paraId="3F2EACD5" w14:textId="77777777" w:rsidR="00FB316B" w:rsidRPr="00BD6F46" w:rsidRDefault="00FB316B" w:rsidP="00FB316B">
      <w:pPr>
        <w:pStyle w:val="PL"/>
      </w:pPr>
      <w:r w:rsidRPr="00BD6F46">
        <w:t xml:space="preserve">        </w:t>
      </w:r>
      <w:r w:rsidRPr="008228B8">
        <w:t>serviceProfileId</w:t>
      </w:r>
      <w:r>
        <w:t>entifier</w:t>
      </w:r>
      <w:r w:rsidRPr="00BD6F46">
        <w:t>:</w:t>
      </w:r>
    </w:p>
    <w:p w14:paraId="7CA93C1F" w14:textId="77777777" w:rsidR="00FB316B" w:rsidRPr="00BD6F46" w:rsidRDefault="00FB316B" w:rsidP="00FB316B">
      <w:pPr>
        <w:pStyle w:val="PL"/>
      </w:pPr>
      <w:r>
        <w:t xml:space="preserve">            type: string</w:t>
      </w:r>
    </w:p>
    <w:p w14:paraId="03745BD0" w14:textId="77777777" w:rsidR="00FB316B" w:rsidRPr="00BD6F46" w:rsidRDefault="00FB316B" w:rsidP="00FB316B">
      <w:pPr>
        <w:pStyle w:val="PL"/>
      </w:pPr>
      <w:r w:rsidRPr="00805E6E">
        <w:t xml:space="preserve">        </w:t>
      </w:r>
      <w:r>
        <w:t>s</w:t>
      </w:r>
      <w:r w:rsidRPr="00050CA8">
        <w:t>NSSAI</w:t>
      </w:r>
      <w:r>
        <w:t>List</w:t>
      </w:r>
      <w:r w:rsidRPr="00805E6E">
        <w:t>:</w:t>
      </w:r>
    </w:p>
    <w:p w14:paraId="21F2F96E" w14:textId="77777777" w:rsidR="00FB316B" w:rsidRPr="00BD6F46" w:rsidRDefault="00FB316B" w:rsidP="00FB316B">
      <w:pPr>
        <w:pStyle w:val="PL"/>
      </w:pPr>
      <w:r w:rsidRPr="00BD6F46">
        <w:t xml:space="preserve">          type: array</w:t>
      </w:r>
    </w:p>
    <w:p w14:paraId="0157B3A7" w14:textId="77777777" w:rsidR="00FB316B" w:rsidRDefault="00FB316B" w:rsidP="00FB316B">
      <w:pPr>
        <w:pStyle w:val="PL"/>
      </w:pPr>
      <w:r w:rsidRPr="00BD6F46">
        <w:t xml:space="preserve">          items:</w:t>
      </w:r>
    </w:p>
    <w:p w14:paraId="1C93B41C" w14:textId="77777777" w:rsidR="00FB316B" w:rsidRPr="00BD6F46" w:rsidRDefault="00FB316B" w:rsidP="00FB316B">
      <w:pPr>
        <w:pStyle w:val="PL"/>
      </w:pPr>
      <w:r w:rsidRPr="003B2883">
        <w:t xml:space="preserve">            $ref: 'TS29571_CommonData.yaml#/components/schemas/</w:t>
      </w:r>
      <w:r w:rsidRPr="003B2883">
        <w:rPr>
          <w:lang w:eastAsia="zh-CN"/>
        </w:rPr>
        <w:t>Snssai</w:t>
      </w:r>
      <w:r w:rsidRPr="003B2883">
        <w:t>'</w:t>
      </w:r>
    </w:p>
    <w:p w14:paraId="6971509D" w14:textId="77777777" w:rsidR="00FB316B" w:rsidRDefault="00FB316B" w:rsidP="00FB316B">
      <w:pPr>
        <w:pStyle w:val="PL"/>
      </w:pPr>
      <w:r>
        <w:t xml:space="preserve">          minItems: 0</w:t>
      </w:r>
    </w:p>
    <w:p w14:paraId="3B2E9674" w14:textId="77777777" w:rsidR="00FB316B" w:rsidRPr="00BD6F46" w:rsidRDefault="00FB316B" w:rsidP="00FB316B">
      <w:pPr>
        <w:pStyle w:val="PL"/>
      </w:pPr>
      <w:r>
        <w:t xml:space="preserve"> </w:t>
      </w:r>
      <w:r w:rsidRPr="00BD6F46">
        <w:t xml:space="preserve">       </w:t>
      </w:r>
      <w:r>
        <w:t>sST</w:t>
      </w:r>
      <w:r w:rsidRPr="00BD6F46">
        <w:t>:</w:t>
      </w:r>
    </w:p>
    <w:p w14:paraId="054EA23B" w14:textId="77777777" w:rsidR="00FB316B" w:rsidRDefault="00FB316B" w:rsidP="00FB316B">
      <w:pPr>
        <w:pStyle w:val="PL"/>
      </w:pPr>
      <w:r w:rsidRPr="00D82186">
        <w:t xml:space="preserve">          </w:t>
      </w:r>
      <w:r w:rsidRPr="0026330D">
        <w:t>$ref: '</w:t>
      </w:r>
      <w:r w:rsidR="008366A3" w:rsidRPr="00DD24D2">
        <w:t>TS28541_NrNrm.yaml</w:t>
      </w:r>
      <w:r w:rsidRPr="0026330D">
        <w:t>#/components/schemas/Sst'</w:t>
      </w:r>
    </w:p>
    <w:p w14:paraId="34B26CDA" w14:textId="77777777" w:rsidR="00FB316B" w:rsidRPr="00BD6F46" w:rsidRDefault="00FB316B" w:rsidP="00FB316B">
      <w:pPr>
        <w:pStyle w:val="PL"/>
      </w:pPr>
      <w:r w:rsidRPr="00BD6F46">
        <w:t xml:space="preserve">        </w:t>
      </w:r>
      <w:r>
        <w:t>latency</w:t>
      </w:r>
      <w:r w:rsidRPr="00BD6F46">
        <w:t>:</w:t>
      </w:r>
    </w:p>
    <w:p w14:paraId="3C06C29C" w14:textId="77777777" w:rsidR="00FB316B" w:rsidRDefault="00FB316B" w:rsidP="00FB316B">
      <w:pPr>
        <w:pStyle w:val="PL"/>
      </w:pPr>
      <w:r>
        <w:t xml:space="preserve">          type: integer</w:t>
      </w:r>
    </w:p>
    <w:p w14:paraId="6A64A539" w14:textId="77777777" w:rsidR="00FB316B" w:rsidRPr="00BD6F46" w:rsidRDefault="00FB316B" w:rsidP="00FB316B">
      <w:pPr>
        <w:pStyle w:val="PL"/>
      </w:pPr>
      <w:r w:rsidRPr="00BD6F46">
        <w:t xml:space="preserve">        </w:t>
      </w:r>
      <w:r>
        <w:t>a</w:t>
      </w:r>
      <w:r w:rsidRPr="00042C57">
        <w:t>vailability</w:t>
      </w:r>
      <w:r w:rsidRPr="00BD6F46">
        <w:t>:</w:t>
      </w:r>
    </w:p>
    <w:p w14:paraId="322371A5" w14:textId="77777777" w:rsidR="00FB316B" w:rsidRDefault="00FB316B" w:rsidP="00FB316B">
      <w:pPr>
        <w:pStyle w:val="PL"/>
      </w:pPr>
      <w:r>
        <w:t xml:space="preserve">          type: number</w:t>
      </w:r>
    </w:p>
    <w:p w14:paraId="14CB9D09" w14:textId="77777777" w:rsidR="00FB316B" w:rsidRPr="00BD6F46" w:rsidRDefault="00FB316B" w:rsidP="00FB316B">
      <w:pPr>
        <w:pStyle w:val="PL"/>
      </w:pPr>
      <w:r>
        <w:t xml:space="preserve"> </w:t>
      </w:r>
      <w:r w:rsidRPr="00BD6F46">
        <w:t xml:space="preserve">       </w:t>
      </w:r>
      <w:r w:rsidRPr="008228B8">
        <w:t>resourceSharingLevel</w:t>
      </w:r>
      <w:r w:rsidRPr="00BD6F46">
        <w:t>:</w:t>
      </w:r>
    </w:p>
    <w:p w14:paraId="625430CB" w14:textId="77777777" w:rsidR="00FB316B" w:rsidRDefault="00FB316B" w:rsidP="00FB316B">
      <w:pPr>
        <w:pStyle w:val="PL"/>
      </w:pPr>
      <w:r>
        <w:t xml:space="preserve">          </w:t>
      </w:r>
      <w:r w:rsidRPr="0026330D">
        <w:t>$ref: '</w:t>
      </w:r>
      <w:r w:rsidR="008366A3" w:rsidRPr="00DD24D2">
        <w:t>TS28541_</w:t>
      </w:r>
      <w:r w:rsidR="00D56450">
        <w:t>S</w:t>
      </w:r>
      <w:r w:rsidRPr="0026330D">
        <w:t>liceNrm.yaml#/components/schemas/</w:t>
      </w:r>
      <w:r w:rsidRPr="00D82186">
        <w:t>SharingLevel</w:t>
      </w:r>
      <w:r w:rsidRPr="0026330D">
        <w:t>'</w:t>
      </w:r>
    </w:p>
    <w:p w14:paraId="52E0C35F" w14:textId="77777777" w:rsidR="00FB316B" w:rsidRPr="00BD6F46" w:rsidRDefault="00FB316B" w:rsidP="00FB316B">
      <w:pPr>
        <w:pStyle w:val="PL"/>
      </w:pPr>
      <w:r w:rsidRPr="00BD6F46">
        <w:t xml:space="preserve">        </w:t>
      </w:r>
      <w:r>
        <w:t>j</w:t>
      </w:r>
      <w:r w:rsidRPr="002C5DEF">
        <w:t>itter</w:t>
      </w:r>
      <w:r w:rsidRPr="00BD6F46">
        <w:t>:</w:t>
      </w:r>
    </w:p>
    <w:p w14:paraId="13B3F55F" w14:textId="77777777" w:rsidR="00FB316B" w:rsidRDefault="00FB316B" w:rsidP="00FB316B">
      <w:pPr>
        <w:pStyle w:val="PL"/>
      </w:pPr>
      <w:r>
        <w:t xml:space="preserve">          type: integer</w:t>
      </w:r>
    </w:p>
    <w:p w14:paraId="79D8F987" w14:textId="77777777" w:rsidR="00FB316B" w:rsidRPr="00BD6F46" w:rsidRDefault="00FB316B" w:rsidP="00FB316B">
      <w:pPr>
        <w:pStyle w:val="PL"/>
      </w:pPr>
      <w:r w:rsidRPr="00BD6F46">
        <w:t xml:space="preserve">        </w:t>
      </w:r>
      <w:r>
        <w:t>r</w:t>
      </w:r>
      <w:r w:rsidRPr="00042C57">
        <w:t>eliability</w:t>
      </w:r>
      <w:r w:rsidRPr="00BD6F46">
        <w:t>:</w:t>
      </w:r>
    </w:p>
    <w:p w14:paraId="13E99CD8" w14:textId="77777777" w:rsidR="00FB316B" w:rsidRDefault="00FB316B" w:rsidP="00FB316B">
      <w:pPr>
        <w:pStyle w:val="PL"/>
      </w:pPr>
      <w:r>
        <w:t xml:space="preserve">          type: string</w:t>
      </w:r>
    </w:p>
    <w:p w14:paraId="0432B40F" w14:textId="77777777" w:rsidR="00FB316B" w:rsidRPr="00BD6F46" w:rsidRDefault="00FB316B" w:rsidP="00FB316B">
      <w:pPr>
        <w:pStyle w:val="PL"/>
      </w:pPr>
      <w:r w:rsidRPr="00BD6F46">
        <w:t xml:space="preserve">        </w:t>
      </w:r>
      <w:r w:rsidRPr="008228B8">
        <w:t>maxNumberofUEs</w:t>
      </w:r>
      <w:r w:rsidRPr="00BD6F46">
        <w:t>:</w:t>
      </w:r>
    </w:p>
    <w:p w14:paraId="28324FA9" w14:textId="77777777" w:rsidR="00FB316B" w:rsidRDefault="00FB316B" w:rsidP="00FB316B">
      <w:pPr>
        <w:pStyle w:val="PL"/>
      </w:pPr>
      <w:r>
        <w:t xml:space="preserve">          type: integer</w:t>
      </w:r>
    </w:p>
    <w:p w14:paraId="2D26C051" w14:textId="77777777" w:rsidR="00FB316B" w:rsidRPr="00BD6F46" w:rsidRDefault="00FB316B" w:rsidP="00FB316B">
      <w:pPr>
        <w:pStyle w:val="PL"/>
      </w:pPr>
      <w:r w:rsidRPr="00BD6F46">
        <w:lastRenderedPageBreak/>
        <w:t xml:space="preserve">        </w:t>
      </w:r>
      <w:r>
        <w:t>coverageArea</w:t>
      </w:r>
      <w:r w:rsidRPr="00BD6F46">
        <w:t>:</w:t>
      </w:r>
    </w:p>
    <w:p w14:paraId="42ACA690" w14:textId="77777777" w:rsidR="00FB316B" w:rsidRDefault="00FB316B" w:rsidP="00FB316B">
      <w:pPr>
        <w:pStyle w:val="PL"/>
      </w:pPr>
      <w:r>
        <w:t xml:space="preserve">          type: string</w:t>
      </w:r>
    </w:p>
    <w:p w14:paraId="747EB28F" w14:textId="77777777" w:rsidR="00FB316B" w:rsidRPr="00BD6F46" w:rsidRDefault="00FB316B" w:rsidP="00FB316B">
      <w:pPr>
        <w:pStyle w:val="PL"/>
      </w:pPr>
      <w:r w:rsidRPr="00BD6F46">
        <w:t xml:space="preserve">        </w:t>
      </w:r>
      <w:r w:rsidRPr="008228B8">
        <w:t>uEMobilityLevel</w:t>
      </w:r>
      <w:r w:rsidRPr="00BD6F46">
        <w:t>:</w:t>
      </w:r>
    </w:p>
    <w:p w14:paraId="3B950665" w14:textId="77777777" w:rsidR="00FB316B" w:rsidRPr="00D82186" w:rsidRDefault="00FB316B" w:rsidP="00FB316B">
      <w:pPr>
        <w:pStyle w:val="PL"/>
      </w:pPr>
      <w:r w:rsidRPr="00D82186">
        <w:t xml:space="preserve">          </w:t>
      </w:r>
      <w:r w:rsidRPr="0026330D">
        <w:t>$ref: '</w:t>
      </w:r>
      <w:r w:rsidR="008366A3" w:rsidRPr="00DD24D2">
        <w:t>TS28541_</w:t>
      </w:r>
      <w:r w:rsidR="006B7C13">
        <w:t>S</w:t>
      </w:r>
      <w:r w:rsidRPr="0026330D">
        <w:t>liceNrm.yaml#/components/schemas/MobilityLevel'</w:t>
      </w:r>
    </w:p>
    <w:p w14:paraId="5F2320A3" w14:textId="77777777" w:rsidR="00FB316B" w:rsidRPr="00D82186" w:rsidRDefault="00FB316B" w:rsidP="00FB316B">
      <w:pPr>
        <w:pStyle w:val="PL"/>
      </w:pPr>
      <w:r w:rsidRPr="00D82186">
        <w:t xml:space="preserve">        delayToleranceIndicator:</w:t>
      </w:r>
    </w:p>
    <w:p w14:paraId="61A80626"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0600C017" w14:textId="77777777" w:rsidR="00FB316B" w:rsidRPr="00BD6F46" w:rsidRDefault="00FB316B" w:rsidP="00FB316B">
      <w:pPr>
        <w:pStyle w:val="PL"/>
      </w:pPr>
      <w:r w:rsidRPr="00BD6F46">
        <w:t xml:space="preserve">        </w:t>
      </w:r>
      <w:r>
        <w:t>d</w:t>
      </w:r>
      <w:r w:rsidRPr="00BD5D6C">
        <w:t>LThptPerSlice</w:t>
      </w:r>
      <w:r w:rsidRPr="00BD6F46">
        <w:t>:</w:t>
      </w:r>
    </w:p>
    <w:p w14:paraId="65D5F57D"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5C37B305" w14:textId="77777777" w:rsidR="00FB316B" w:rsidRPr="00BD6F46" w:rsidRDefault="00FB316B" w:rsidP="00FB316B">
      <w:pPr>
        <w:pStyle w:val="PL"/>
      </w:pPr>
      <w:r w:rsidRPr="00BD6F46">
        <w:t xml:space="preserve">        </w:t>
      </w:r>
      <w:r w:rsidRPr="008228B8">
        <w:t>dLThptPerUE</w:t>
      </w:r>
      <w:r w:rsidRPr="00BD6F46">
        <w:t>:</w:t>
      </w:r>
    </w:p>
    <w:p w14:paraId="5FDBB542"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0AC59B24" w14:textId="77777777" w:rsidR="00FB316B" w:rsidRPr="00BD6F46" w:rsidRDefault="00FB316B" w:rsidP="00FB316B">
      <w:pPr>
        <w:pStyle w:val="PL"/>
      </w:pPr>
      <w:r w:rsidRPr="00BD6F46">
        <w:t xml:space="preserve">        </w:t>
      </w:r>
      <w:r>
        <w:t>u</w:t>
      </w:r>
      <w:r w:rsidRPr="00BD5D6C">
        <w:t>LThptPerSlice</w:t>
      </w:r>
      <w:r w:rsidRPr="00BD6F46">
        <w:t>:</w:t>
      </w:r>
    </w:p>
    <w:p w14:paraId="59DD78B6"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206CC6A5" w14:textId="77777777" w:rsidR="00FB316B" w:rsidRPr="00BD6F46" w:rsidRDefault="00FB316B" w:rsidP="00FB316B">
      <w:pPr>
        <w:pStyle w:val="PL"/>
      </w:pPr>
      <w:r w:rsidRPr="00BD6F46">
        <w:t xml:space="preserve">        </w:t>
      </w:r>
      <w:r>
        <w:t>u</w:t>
      </w:r>
      <w:r w:rsidRPr="008228B8">
        <w:t>LThptPerUE</w:t>
      </w:r>
      <w:r w:rsidRPr="00BD6F46">
        <w:t>:</w:t>
      </w:r>
    </w:p>
    <w:p w14:paraId="080D6A55" w14:textId="77777777" w:rsidR="00FB316B" w:rsidRDefault="00FB316B" w:rsidP="00FB316B">
      <w:pPr>
        <w:pStyle w:val="PL"/>
      </w:pPr>
      <w:r w:rsidRPr="00BD6F46">
        <w:t xml:space="preserve">          $ref: '#/components/schemas/</w:t>
      </w:r>
      <w:r w:rsidRPr="002C5DEF">
        <w:rPr>
          <w:rFonts w:cs="Arial"/>
          <w:snapToGrid w:val="0"/>
          <w:szCs w:val="18"/>
        </w:rPr>
        <w:t>Throughput</w:t>
      </w:r>
      <w:r w:rsidRPr="00BD6F46">
        <w:t>'</w:t>
      </w:r>
    </w:p>
    <w:p w14:paraId="05B4EFD0" w14:textId="77777777" w:rsidR="00FB316B" w:rsidRPr="00BD6F46" w:rsidRDefault="00FB316B" w:rsidP="00FB316B">
      <w:pPr>
        <w:pStyle w:val="PL"/>
      </w:pPr>
      <w:r w:rsidRPr="00BD6F46">
        <w:t xml:space="preserve">        </w:t>
      </w:r>
      <w:r w:rsidRPr="008228B8">
        <w:t>maxNumberof</w:t>
      </w:r>
      <w:r>
        <w:t>PDUsessions</w:t>
      </w:r>
      <w:r w:rsidRPr="00BD6F46">
        <w:t>:</w:t>
      </w:r>
    </w:p>
    <w:p w14:paraId="0960A322" w14:textId="77777777" w:rsidR="00FB316B" w:rsidRDefault="00FB316B" w:rsidP="00FB316B">
      <w:pPr>
        <w:pStyle w:val="PL"/>
      </w:pPr>
      <w:r>
        <w:t xml:space="preserve">          type: integer</w:t>
      </w:r>
    </w:p>
    <w:p w14:paraId="5B5EF50A" w14:textId="77777777" w:rsidR="00FB316B" w:rsidRPr="00BD6F46" w:rsidRDefault="00FB316B" w:rsidP="00FB316B">
      <w:pPr>
        <w:pStyle w:val="PL"/>
      </w:pPr>
      <w:r w:rsidRPr="00BD6F46">
        <w:t xml:space="preserve">        </w:t>
      </w:r>
      <w:r>
        <w:t>kPIMonitoringList</w:t>
      </w:r>
      <w:r w:rsidRPr="00BD6F46">
        <w:t>:</w:t>
      </w:r>
    </w:p>
    <w:p w14:paraId="64EB687B" w14:textId="77777777" w:rsidR="00FB316B" w:rsidRDefault="00FB316B" w:rsidP="00FB316B">
      <w:pPr>
        <w:pStyle w:val="PL"/>
      </w:pPr>
      <w:r>
        <w:t xml:space="preserve">          type: string</w:t>
      </w:r>
    </w:p>
    <w:p w14:paraId="36142D72" w14:textId="77777777" w:rsidR="00FB316B" w:rsidRPr="00BD6F46" w:rsidRDefault="00FB316B" w:rsidP="00FB316B">
      <w:pPr>
        <w:pStyle w:val="PL"/>
      </w:pPr>
      <w:r w:rsidRPr="00BD6F46">
        <w:t xml:space="preserve">        </w:t>
      </w:r>
      <w:r>
        <w:t>s</w:t>
      </w:r>
      <w:r w:rsidRPr="00042C57">
        <w:t>upportedAccessTech</w:t>
      </w:r>
      <w:r>
        <w:t>nology</w:t>
      </w:r>
      <w:r w:rsidRPr="00BD6F46">
        <w:t>:</w:t>
      </w:r>
    </w:p>
    <w:p w14:paraId="3F20446F" w14:textId="77777777" w:rsidR="00FB316B" w:rsidRDefault="00FB316B" w:rsidP="00FB316B">
      <w:pPr>
        <w:pStyle w:val="PL"/>
      </w:pPr>
      <w:r>
        <w:t xml:space="preserve">          type: integer</w:t>
      </w:r>
    </w:p>
    <w:p w14:paraId="53EE1DE1" w14:textId="77777777" w:rsidR="00FB316B" w:rsidRPr="00D82186" w:rsidRDefault="00FB316B" w:rsidP="00FB316B">
      <w:pPr>
        <w:pStyle w:val="PL"/>
      </w:pPr>
      <w:r w:rsidRPr="00D82186">
        <w:t xml:space="preserve">        v2XCommunicationModeIndicator:</w:t>
      </w:r>
    </w:p>
    <w:p w14:paraId="70FD2C7C"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3BA07287" w14:textId="77777777" w:rsidR="00FB316B" w:rsidRPr="00BD6F46" w:rsidRDefault="00FB316B" w:rsidP="00FB316B">
      <w:pPr>
        <w:pStyle w:val="PL"/>
      </w:pPr>
      <w:r w:rsidRPr="00BD6F46">
        <w:t xml:space="preserve">        </w:t>
      </w:r>
      <w:r>
        <w:t>addServiceProfileInfo</w:t>
      </w:r>
      <w:r w:rsidRPr="00BD6F46">
        <w:t>:</w:t>
      </w:r>
    </w:p>
    <w:p w14:paraId="15568B06" w14:textId="77777777" w:rsidR="00FB316B" w:rsidRDefault="00FB316B" w:rsidP="00FB316B">
      <w:pPr>
        <w:pStyle w:val="PL"/>
      </w:pPr>
      <w:r>
        <w:t xml:space="preserve">          type: string</w:t>
      </w:r>
    </w:p>
    <w:bookmarkEnd w:id="2478"/>
    <w:p w14:paraId="342020D3" w14:textId="77777777" w:rsidR="00FB316B" w:rsidRDefault="00FB316B" w:rsidP="00FB316B">
      <w:pPr>
        <w:pStyle w:val="PL"/>
      </w:pPr>
      <w:r>
        <w:t xml:space="preserve">    </w:t>
      </w:r>
      <w:r w:rsidRPr="002C5DEF">
        <w:rPr>
          <w:rFonts w:cs="Arial"/>
          <w:snapToGrid w:val="0"/>
          <w:szCs w:val="18"/>
        </w:rPr>
        <w:t>Throughput</w:t>
      </w:r>
      <w:r>
        <w:t>:</w:t>
      </w:r>
    </w:p>
    <w:p w14:paraId="4F98089B" w14:textId="77777777" w:rsidR="00FB316B" w:rsidRDefault="00FB316B" w:rsidP="00FB316B">
      <w:pPr>
        <w:pStyle w:val="PL"/>
      </w:pPr>
      <w:r>
        <w:t xml:space="preserve">      type: object</w:t>
      </w:r>
    </w:p>
    <w:p w14:paraId="168F06DD" w14:textId="77777777" w:rsidR="00FB316B" w:rsidRDefault="00FB316B" w:rsidP="00FB316B">
      <w:pPr>
        <w:pStyle w:val="PL"/>
      </w:pPr>
      <w:r>
        <w:t xml:space="preserve">      properties:</w:t>
      </w:r>
    </w:p>
    <w:p w14:paraId="08071CFD" w14:textId="77777777" w:rsidR="00FB316B" w:rsidRDefault="00FB316B" w:rsidP="00FB316B">
      <w:pPr>
        <w:pStyle w:val="PL"/>
      </w:pPr>
      <w:r>
        <w:t xml:space="preserve">        guaranteedThpt:</w:t>
      </w:r>
    </w:p>
    <w:p w14:paraId="13EFBB14" w14:textId="77777777" w:rsidR="00FB316B" w:rsidRPr="00D82186" w:rsidRDefault="00FB316B" w:rsidP="00FB316B">
      <w:pPr>
        <w:pStyle w:val="PL"/>
      </w:pPr>
      <w:r>
        <w:t xml:space="preserve">          $ref: </w:t>
      </w:r>
      <w:r w:rsidRPr="003B2883">
        <w:t>'TS29571_CommonData.yaml</w:t>
      </w:r>
      <w:r w:rsidRPr="0026330D">
        <w:t>#/</w:t>
      </w:r>
      <w:r w:rsidRPr="00D82186">
        <w:t>components/schemas/Float'</w:t>
      </w:r>
    </w:p>
    <w:p w14:paraId="6EE8A556" w14:textId="77777777" w:rsidR="00FB316B" w:rsidRPr="00D82186" w:rsidRDefault="00FB316B" w:rsidP="00FB316B">
      <w:pPr>
        <w:pStyle w:val="PL"/>
      </w:pPr>
      <w:r w:rsidRPr="00D82186">
        <w:t xml:space="preserve">        maximumThpt:</w:t>
      </w:r>
    </w:p>
    <w:p w14:paraId="6E1BC17C" w14:textId="77777777" w:rsidR="00FB316B" w:rsidRDefault="00FB316B" w:rsidP="00F77735">
      <w:pPr>
        <w:pStyle w:val="PL"/>
        <w:rPr>
          <w:lang w:eastAsia="zh-CN"/>
        </w:rPr>
      </w:pPr>
      <w:r>
        <w:t xml:space="preserve">          $ref: </w:t>
      </w:r>
      <w:r w:rsidRPr="003B2883">
        <w:t>'TS29571_CommonData.yaml</w:t>
      </w:r>
      <w:r w:rsidRPr="002C5DEF">
        <w:t>#/components/schemas/Float'</w:t>
      </w:r>
    </w:p>
    <w:p w14:paraId="39DAABF5" w14:textId="77777777" w:rsidR="00F77735" w:rsidRPr="00BD6F46" w:rsidRDefault="00F77735" w:rsidP="00F77735">
      <w:pPr>
        <w:pStyle w:val="PL"/>
      </w:pPr>
      <w:r w:rsidRPr="00BD6F46">
        <w:t xml:space="preserve">    </w:t>
      </w:r>
      <w:r w:rsidRPr="00C5750B">
        <w:t>MAPDUSessionInformation</w:t>
      </w:r>
      <w:r w:rsidRPr="00BD6F46">
        <w:t>:</w:t>
      </w:r>
    </w:p>
    <w:p w14:paraId="15039DDD" w14:textId="77777777" w:rsidR="00F77735" w:rsidRPr="00BD6F46" w:rsidRDefault="00F77735" w:rsidP="00F77735">
      <w:pPr>
        <w:pStyle w:val="PL"/>
      </w:pPr>
      <w:r w:rsidRPr="00BD6F46">
        <w:t xml:space="preserve">      type: object</w:t>
      </w:r>
    </w:p>
    <w:p w14:paraId="46CBE22E" w14:textId="77777777" w:rsidR="00F77735" w:rsidRPr="00BD6F46" w:rsidRDefault="00F77735" w:rsidP="00F77735">
      <w:pPr>
        <w:pStyle w:val="PL"/>
      </w:pPr>
      <w:r w:rsidRPr="00BD6F46">
        <w:t xml:space="preserve">      properties:</w:t>
      </w:r>
    </w:p>
    <w:p w14:paraId="16B0CFB6" w14:textId="77777777" w:rsidR="00F77735" w:rsidRPr="00BD6F46" w:rsidRDefault="00F77735" w:rsidP="00F77735">
      <w:pPr>
        <w:pStyle w:val="PL"/>
      </w:pPr>
      <w:r w:rsidRPr="00BD6F46">
        <w:t xml:space="preserve">        </w:t>
      </w:r>
      <w:r w:rsidRPr="00C5750B">
        <w:rPr>
          <w:lang w:eastAsia="zh-CN" w:bidi="ar-IQ"/>
        </w:rPr>
        <w:t>mAPDUSessionIndicator</w:t>
      </w:r>
      <w:r w:rsidRPr="00BD6F46">
        <w:t>:</w:t>
      </w:r>
    </w:p>
    <w:p w14:paraId="181D3A28" w14:textId="77777777" w:rsidR="00F77735" w:rsidRPr="00BD6F46" w:rsidRDefault="00F77735" w:rsidP="00F77735">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344CDD7C" w14:textId="77777777" w:rsidR="00F77735" w:rsidRPr="00BD6F46" w:rsidRDefault="00F77735" w:rsidP="00F77735">
      <w:pPr>
        <w:pStyle w:val="PL"/>
      </w:pPr>
      <w:r w:rsidRPr="00805E6E">
        <w:t xml:space="preserve">        </w:t>
      </w:r>
      <w:r w:rsidRPr="00C5750B">
        <w:t>aTSSSCapabilit</w:t>
      </w:r>
      <w:r>
        <w:t>y</w:t>
      </w:r>
      <w:r w:rsidRPr="00805E6E">
        <w:t>:</w:t>
      </w:r>
    </w:p>
    <w:p w14:paraId="03D9A66E" w14:textId="77777777" w:rsidR="00EA7A4E" w:rsidRDefault="00F77735" w:rsidP="00EA7A4E">
      <w:pPr>
        <w:pStyle w:val="PL"/>
      </w:pPr>
      <w:r w:rsidRPr="00BD6F46">
        <w:t xml:space="preserve">          $ref: 'TS29571_CommonData.yaml#/components/schemas/</w:t>
      </w:r>
      <w:r w:rsidRPr="00C5750B">
        <w:t>AtsssCapability</w:t>
      </w:r>
      <w:r w:rsidRPr="00BD6F46">
        <w:t>'</w:t>
      </w:r>
    </w:p>
    <w:p w14:paraId="4FD28F45" w14:textId="77777777" w:rsidR="00EA7A4E" w:rsidRDefault="00EA7A4E" w:rsidP="00EA7A4E">
      <w:pPr>
        <w:pStyle w:val="PL"/>
      </w:pPr>
      <w:r w:rsidRPr="00BD6F46">
        <w:t xml:space="preserve">    </w:t>
      </w:r>
      <w:r>
        <w:t>Enhanced</w:t>
      </w:r>
      <w:r w:rsidRPr="00BD6F46">
        <w:t>Diagnostics</w:t>
      </w:r>
      <w:r>
        <w:t>5G</w:t>
      </w:r>
      <w:r w:rsidRPr="00BD6F46">
        <w:t>:</w:t>
      </w:r>
    </w:p>
    <w:p w14:paraId="5BCF2494"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34BB2BCA" w14:textId="77777777" w:rsidR="00EA7A4E" w:rsidRDefault="00EA7A4E" w:rsidP="00EA7A4E">
      <w:pPr>
        <w:pStyle w:val="PL"/>
      </w:pPr>
      <w:r w:rsidRPr="00BD6F46">
        <w:t xml:space="preserve">    </w:t>
      </w:r>
      <w:r>
        <w:t>R</w:t>
      </w:r>
      <w:r>
        <w:rPr>
          <w:lang w:eastAsia="zh-CN"/>
        </w:rPr>
        <w:t>anNasCauseList</w:t>
      </w:r>
      <w:r w:rsidRPr="00BD6F46">
        <w:t>:</w:t>
      </w:r>
    </w:p>
    <w:p w14:paraId="0B8BBF0D" w14:textId="77777777" w:rsidR="00EA7A4E" w:rsidRDefault="00EA7A4E" w:rsidP="00EA7A4E">
      <w:pPr>
        <w:pStyle w:val="PL"/>
      </w:pPr>
      <w:r>
        <w:t xml:space="preserve">      type: array</w:t>
      </w:r>
    </w:p>
    <w:p w14:paraId="0B2D00F6" w14:textId="77777777" w:rsidR="00EA7A4E" w:rsidRDefault="00EA7A4E" w:rsidP="00EA7A4E">
      <w:pPr>
        <w:pStyle w:val="PL"/>
      </w:pPr>
      <w:r>
        <w:t xml:space="preserve">      items:</w:t>
      </w:r>
    </w:p>
    <w:p w14:paraId="588A896D" w14:textId="77777777" w:rsidR="00441F74" w:rsidRDefault="00EA7A4E" w:rsidP="00441F74">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55C6ECF1" w14:textId="77777777" w:rsidR="00441F74" w:rsidRDefault="00441F74" w:rsidP="00441F74">
      <w:pPr>
        <w:pStyle w:val="PL"/>
      </w:pPr>
      <w:r>
        <w:t xml:space="preserve">    QosMonitoringReport:</w:t>
      </w:r>
    </w:p>
    <w:p w14:paraId="4B7CCB4B" w14:textId="77777777" w:rsidR="00441F74" w:rsidRDefault="00441F74" w:rsidP="00441F74">
      <w:pPr>
        <w:pStyle w:val="PL"/>
      </w:pPr>
      <w:r>
        <w:t xml:space="preserve">      description: Contains reporting information on QoS monitoring.</w:t>
      </w:r>
    </w:p>
    <w:p w14:paraId="0D8FCBC0" w14:textId="77777777" w:rsidR="00441F74" w:rsidRDefault="00441F74" w:rsidP="00441F74">
      <w:pPr>
        <w:pStyle w:val="PL"/>
      </w:pPr>
      <w:r>
        <w:t xml:space="preserve">      type: object</w:t>
      </w:r>
    </w:p>
    <w:p w14:paraId="60882D82" w14:textId="77777777" w:rsidR="00441F74" w:rsidRDefault="00441F74" w:rsidP="00441F74">
      <w:pPr>
        <w:pStyle w:val="PL"/>
      </w:pPr>
      <w:r>
        <w:t xml:space="preserve">      properties:</w:t>
      </w:r>
    </w:p>
    <w:p w14:paraId="6346CD3C" w14:textId="77777777" w:rsidR="00441F74" w:rsidRDefault="00441F74" w:rsidP="00441F74">
      <w:pPr>
        <w:pStyle w:val="PL"/>
      </w:pPr>
      <w:r>
        <w:t xml:space="preserve">        ulDelays:</w:t>
      </w:r>
    </w:p>
    <w:p w14:paraId="2E3C5E0D" w14:textId="77777777" w:rsidR="00441F74" w:rsidRDefault="00441F74" w:rsidP="00441F74">
      <w:pPr>
        <w:pStyle w:val="PL"/>
      </w:pPr>
      <w:r>
        <w:t xml:space="preserve">          type: array</w:t>
      </w:r>
    </w:p>
    <w:p w14:paraId="5CF0D7BC" w14:textId="77777777" w:rsidR="00441F74" w:rsidRDefault="00441F74" w:rsidP="00441F74">
      <w:pPr>
        <w:pStyle w:val="PL"/>
      </w:pPr>
      <w:r>
        <w:t xml:space="preserve">          items:</w:t>
      </w:r>
    </w:p>
    <w:p w14:paraId="1E913E49" w14:textId="77777777" w:rsidR="00441F74" w:rsidRDefault="00441F74" w:rsidP="00441F74">
      <w:pPr>
        <w:pStyle w:val="PL"/>
      </w:pPr>
      <w:r>
        <w:t xml:space="preserve">            type: integer</w:t>
      </w:r>
    </w:p>
    <w:p w14:paraId="450F3B14" w14:textId="77777777" w:rsidR="00441F74" w:rsidRDefault="00441F74" w:rsidP="00441F74">
      <w:pPr>
        <w:pStyle w:val="PL"/>
      </w:pPr>
      <w:r>
        <w:t xml:space="preserve">          minItems: 0</w:t>
      </w:r>
    </w:p>
    <w:p w14:paraId="745A4FD2" w14:textId="77777777" w:rsidR="00441F74" w:rsidRDefault="00441F74" w:rsidP="00441F74">
      <w:pPr>
        <w:pStyle w:val="PL"/>
      </w:pPr>
      <w:r>
        <w:t xml:space="preserve">        dlDelays:</w:t>
      </w:r>
    </w:p>
    <w:p w14:paraId="47B51829" w14:textId="77777777" w:rsidR="00441F74" w:rsidRDefault="00441F74" w:rsidP="00441F74">
      <w:pPr>
        <w:pStyle w:val="PL"/>
      </w:pPr>
      <w:r>
        <w:t xml:space="preserve">          type: array</w:t>
      </w:r>
    </w:p>
    <w:p w14:paraId="096CB3E4" w14:textId="77777777" w:rsidR="00441F74" w:rsidRDefault="00441F74" w:rsidP="00441F74">
      <w:pPr>
        <w:pStyle w:val="PL"/>
      </w:pPr>
      <w:r>
        <w:t xml:space="preserve">          items:</w:t>
      </w:r>
    </w:p>
    <w:p w14:paraId="2A3DE0E2" w14:textId="77777777" w:rsidR="00441F74" w:rsidRDefault="00441F74" w:rsidP="00441F74">
      <w:pPr>
        <w:pStyle w:val="PL"/>
      </w:pPr>
      <w:r>
        <w:t xml:space="preserve">            type: integer</w:t>
      </w:r>
    </w:p>
    <w:p w14:paraId="22E91AA4" w14:textId="77777777" w:rsidR="00441F74" w:rsidRDefault="00441F74" w:rsidP="00441F74">
      <w:pPr>
        <w:pStyle w:val="PL"/>
      </w:pPr>
      <w:r>
        <w:t xml:space="preserve">          minItems: 0</w:t>
      </w:r>
    </w:p>
    <w:p w14:paraId="63AFC591" w14:textId="77777777" w:rsidR="00441F74" w:rsidRDefault="00441F74" w:rsidP="00441F74">
      <w:pPr>
        <w:pStyle w:val="PL"/>
      </w:pPr>
      <w:r>
        <w:t xml:space="preserve">        rtDelays:</w:t>
      </w:r>
    </w:p>
    <w:p w14:paraId="693B2A28" w14:textId="77777777" w:rsidR="00441F74" w:rsidRDefault="00441F74" w:rsidP="00441F74">
      <w:pPr>
        <w:pStyle w:val="PL"/>
      </w:pPr>
      <w:r>
        <w:t xml:space="preserve">          type: array</w:t>
      </w:r>
    </w:p>
    <w:p w14:paraId="1DCD429C" w14:textId="77777777" w:rsidR="00441F74" w:rsidRDefault="00441F74" w:rsidP="00441F74">
      <w:pPr>
        <w:pStyle w:val="PL"/>
      </w:pPr>
      <w:r>
        <w:t xml:space="preserve">          items:</w:t>
      </w:r>
    </w:p>
    <w:p w14:paraId="66811ABC" w14:textId="77777777" w:rsidR="00441F74" w:rsidRDefault="00441F74" w:rsidP="00441F74">
      <w:pPr>
        <w:pStyle w:val="PL"/>
      </w:pPr>
      <w:r>
        <w:t xml:space="preserve">            type: integer</w:t>
      </w:r>
    </w:p>
    <w:p w14:paraId="01EB83C1" w14:textId="77777777" w:rsidR="00EA7A4E" w:rsidRPr="003A6F10" w:rsidRDefault="00441F74" w:rsidP="00441F74">
      <w:pPr>
        <w:pStyle w:val="PL"/>
      </w:pPr>
      <w:r>
        <w:t xml:space="preserve">          minItems: 0</w:t>
      </w:r>
    </w:p>
    <w:p w14:paraId="432A3457" w14:textId="77777777" w:rsidR="002531F7" w:rsidRDefault="002531F7" w:rsidP="002531F7">
      <w:pPr>
        <w:pStyle w:val="PL"/>
      </w:pPr>
      <w:r>
        <w:t xml:space="preserve">    </w:t>
      </w:r>
      <w:r w:rsidRPr="00AF02C0">
        <w:rPr>
          <w:lang w:eastAsia="zh-CN"/>
        </w:rPr>
        <w:t>AnnouncementInformation</w:t>
      </w:r>
      <w:r>
        <w:t>:</w:t>
      </w:r>
    </w:p>
    <w:p w14:paraId="4526D469" w14:textId="77777777" w:rsidR="002531F7" w:rsidRDefault="002531F7" w:rsidP="002531F7">
      <w:pPr>
        <w:pStyle w:val="PL"/>
      </w:pPr>
      <w:r>
        <w:t xml:space="preserve">      type: object</w:t>
      </w:r>
    </w:p>
    <w:p w14:paraId="7DAF92B6" w14:textId="77777777" w:rsidR="002531F7" w:rsidRDefault="002531F7" w:rsidP="002531F7">
      <w:pPr>
        <w:pStyle w:val="PL"/>
      </w:pPr>
      <w:r>
        <w:t xml:space="preserve">      properties:</w:t>
      </w:r>
    </w:p>
    <w:p w14:paraId="539C56C3" w14:textId="77777777" w:rsidR="002531F7" w:rsidRDefault="002531F7" w:rsidP="002531F7">
      <w:pPr>
        <w:pStyle w:val="PL"/>
      </w:pPr>
      <w:r>
        <w:t xml:space="preserve">        announcementIdentifier:</w:t>
      </w:r>
    </w:p>
    <w:p w14:paraId="2FB9606A" w14:textId="77777777" w:rsidR="002531F7" w:rsidRDefault="002531F7" w:rsidP="002531F7">
      <w:pPr>
        <w:pStyle w:val="PL"/>
      </w:pPr>
      <w:r>
        <w:t xml:space="preserve">          </w:t>
      </w:r>
      <w:r w:rsidRPr="00BD6F46">
        <w:t>$ref: 'TS29571_CommonData.yaml#/components/schemas/Uint32'</w:t>
      </w:r>
    </w:p>
    <w:p w14:paraId="75B499B9" w14:textId="77777777" w:rsidR="002531F7" w:rsidRDefault="002531F7" w:rsidP="002531F7">
      <w:pPr>
        <w:pStyle w:val="PL"/>
      </w:pPr>
      <w:r>
        <w:t xml:space="preserve">        announcementReference:</w:t>
      </w:r>
    </w:p>
    <w:p w14:paraId="2C7A3888" w14:textId="77777777" w:rsidR="002531F7" w:rsidRDefault="002531F7" w:rsidP="002531F7">
      <w:pPr>
        <w:pStyle w:val="PL"/>
      </w:pPr>
      <w:r>
        <w:t xml:space="preserve">          </w:t>
      </w:r>
      <w:r w:rsidRPr="00BD6F46">
        <w:t>$ref: 'TS29571_CommonData.yaml#/components/schemas/Uri'</w:t>
      </w:r>
    </w:p>
    <w:p w14:paraId="67D789A7" w14:textId="77777777" w:rsidR="002531F7" w:rsidRDefault="002531F7" w:rsidP="002531F7">
      <w:pPr>
        <w:pStyle w:val="PL"/>
      </w:pPr>
      <w:r>
        <w:t xml:space="preserve">        variableParts:</w:t>
      </w:r>
    </w:p>
    <w:p w14:paraId="52C8BA1D" w14:textId="77777777" w:rsidR="002531F7" w:rsidRDefault="002531F7" w:rsidP="002531F7">
      <w:pPr>
        <w:pStyle w:val="PL"/>
      </w:pPr>
      <w:r>
        <w:t xml:space="preserve">          type: array</w:t>
      </w:r>
    </w:p>
    <w:p w14:paraId="7998BA55" w14:textId="77777777" w:rsidR="002531F7" w:rsidRDefault="002531F7" w:rsidP="002531F7">
      <w:pPr>
        <w:pStyle w:val="PL"/>
      </w:pPr>
      <w:r>
        <w:t xml:space="preserve">          items:</w:t>
      </w:r>
    </w:p>
    <w:p w14:paraId="733139E0" w14:textId="77777777" w:rsidR="002531F7" w:rsidRDefault="002531F7" w:rsidP="002531F7">
      <w:pPr>
        <w:pStyle w:val="PL"/>
      </w:pPr>
      <w:r>
        <w:t xml:space="preserve">            </w:t>
      </w:r>
      <w:r w:rsidRPr="00BD6F46">
        <w:t>$ref: '#/components/schemas/</w:t>
      </w:r>
      <w:r>
        <w:t>V</w:t>
      </w:r>
      <w:r w:rsidRPr="00AF02C0">
        <w:t>ariablePart</w:t>
      </w:r>
      <w:r w:rsidRPr="00BD6F46">
        <w:t>'</w:t>
      </w:r>
    </w:p>
    <w:p w14:paraId="42862EE6" w14:textId="77777777" w:rsidR="002531F7" w:rsidRDefault="002531F7" w:rsidP="002531F7">
      <w:pPr>
        <w:pStyle w:val="PL"/>
      </w:pPr>
      <w:r>
        <w:t xml:space="preserve">          minItems: 0</w:t>
      </w:r>
    </w:p>
    <w:p w14:paraId="30C21661" w14:textId="77777777" w:rsidR="002531F7" w:rsidRDefault="002531F7" w:rsidP="002531F7">
      <w:pPr>
        <w:pStyle w:val="PL"/>
      </w:pPr>
      <w:r>
        <w:t xml:space="preserve">        timeToPlay:</w:t>
      </w:r>
    </w:p>
    <w:p w14:paraId="20E16580" w14:textId="77777777" w:rsidR="002531F7" w:rsidRDefault="002531F7" w:rsidP="002531F7">
      <w:pPr>
        <w:pStyle w:val="PL"/>
      </w:pPr>
      <w:r>
        <w:t xml:space="preserve">          </w:t>
      </w:r>
      <w:r w:rsidRPr="003D0E9F">
        <w:t>$ref: 'TS29571_CommonData.yaml#/components/schemas/DurationSec'</w:t>
      </w:r>
    </w:p>
    <w:p w14:paraId="01FFA650" w14:textId="77777777" w:rsidR="002531F7" w:rsidRDefault="002531F7" w:rsidP="002531F7">
      <w:pPr>
        <w:pStyle w:val="PL"/>
      </w:pPr>
      <w:r>
        <w:t xml:space="preserve">        quotaConsumptionIndicator:</w:t>
      </w:r>
    </w:p>
    <w:p w14:paraId="479BF120" w14:textId="77777777" w:rsidR="002531F7" w:rsidRDefault="002531F7" w:rsidP="002531F7">
      <w:pPr>
        <w:pStyle w:val="PL"/>
      </w:pPr>
      <w:r>
        <w:lastRenderedPageBreak/>
        <w:t xml:space="preserve">          </w:t>
      </w:r>
      <w:r w:rsidRPr="00BD6F46">
        <w:t>$ref: '#/components/schemas/</w:t>
      </w:r>
      <w:r w:rsidRPr="00AF02C0">
        <w:t>QuotaConsumptionIndicator</w:t>
      </w:r>
      <w:r w:rsidRPr="00BD6F46">
        <w:t>'</w:t>
      </w:r>
    </w:p>
    <w:p w14:paraId="447E3CF5" w14:textId="77777777" w:rsidR="002531F7" w:rsidRDefault="002531F7" w:rsidP="002531F7">
      <w:pPr>
        <w:pStyle w:val="PL"/>
      </w:pPr>
      <w:r>
        <w:t xml:space="preserve">        announcementPriority:</w:t>
      </w:r>
    </w:p>
    <w:p w14:paraId="39F555CD" w14:textId="77777777" w:rsidR="002531F7" w:rsidRDefault="002531F7" w:rsidP="002531F7">
      <w:pPr>
        <w:pStyle w:val="PL"/>
      </w:pPr>
      <w:r>
        <w:t xml:space="preserve">          </w:t>
      </w:r>
      <w:r w:rsidRPr="00BD6F46">
        <w:t>$ref: 'TS29571_CommonData.yaml#/components/schemas/Uint32'</w:t>
      </w:r>
    </w:p>
    <w:p w14:paraId="13E9684D" w14:textId="77777777" w:rsidR="002531F7" w:rsidRDefault="002531F7" w:rsidP="002531F7">
      <w:pPr>
        <w:pStyle w:val="PL"/>
      </w:pPr>
      <w:r>
        <w:t xml:space="preserve">        playToParty:</w:t>
      </w:r>
    </w:p>
    <w:p w14:paraId="7C5308BE" w14:textId="77777777" w:rsidR="002531F7" w:rsidRDefault="002531F7" w:rsidP="002531F7">
      <w:pPr>
        <w:pStyle w:val="PL"/>
      </w:pPr>
      <w:r>
        <w:t xml:space="preserve">          </w:t>
      </w:r>
      <w:r w:rsidRPr="00BD6F46">
        <w:t>$ref: '#/components/schemas/</w:t>
      </w:r>
      <w:r w:rsidRPr="00AF02C0">
        <w:t>Play</w:t>
      </w:r>
      <w:r>
        <w:t>T</w:t>
      </w:r>
      <w:r w:rsidRPr="00AF02C0">
        <w:t>oParty</w:t>
      </w:r>
      <w:r w:rsidRPr="00BD6F46">
        <w:t>'</w:t>
      </w:r>
    </w:p>
    <w:p w14:paraId="188358C3" w14:textId="77777777" w:rsidR="002531F7" w:rsidRDefault="002531F7" w:rsidP="002531F7">
      <w:pPr>
        <w:pStyle w:val="PL"/>
      </w:pPr>
      <w:r>
        <w:t xml:space="preserve">        announcementPrivacyIndicator:</w:t>
      </w:r>
    </w:p>
    <w:p w14:paraId="01F0EE83" w14:textId="77777777" w:rsidR="002531F7" w:rsidRDefault="002531F7" w:rsidP="002531F7">
      <w:pPr>
        <w:pStyle w:val="PL"/>
      </w:pPr>
      <w:r>
        <w:t xml:space="preserve">          </w:t>
      </w:r>
      <w:r w:rsidRPr="00BD6F46">
        <w:t>$ref: '#/components/schemas/</w:t>
      </w:r>
      <w:r>
        <w:t>AnnouncementP</w:t>
      </w:r>
      <w:r w:rsidRPr="00AF02C0">
        <w:t>rivacyIndicator</w:t>
      </w:r>
      <w:r w:rsidRPr="00BD6F46">
        <w:t>'</w:t>
      </w:r>
    </w:p>
    <w:p w14:paraId="12FAB783" w14:textId="77777777" w:rsidR="002531F7" w:rsidRDefault="002531F7" w:rsidP="002531F7">
      <w:pPr>
        <w:pStyle w:val="PL"/>
      </w:pPr>
      <w:r>
        <w:t xml:space="preserve">        Language:</w:t>
      </w:r>
    </w:p>
    <w:p w14:paraId="375EDE9B" w14:textId="77777777" w:rsidR="002531F7" w:rsidRDefault="002531F7" w:rsidP="002531F7">
      <w:pPr>
        <w:pStyle w:val="PL"/>
      </w:pPr>
      <w:r>
        <w:t xml:space="preserve">          </w:t>
      </w:r>
      <w:r w:rsidRPr="00BD6F46">
        <w:t>$ref: '#/components/schemas/</w:t>
      </w:r>
      <w:r>
        <w:t>Language</w:t>
      </w:r>
      <w:r w:rsidRPr="00BD6F46">
        <w:t>'</w:t>
      </w:r>
    </w:p>
    <w:p w14:paraId="4D8EABC3" w14:textId="77777777" w:rsidR="002531F7" w:rsidRDefault="002531F7" w:rsidP="002531F7">
      <w:pPr>
        <w:pStyle w:val="PL"/>
      </w:pPr>
      <w:r>
        <w:t xml:space="preserve">    V</w:t>
      </w:r>
      <w:r w:rsidRPr="00AF02C0">
        <w:t>ariablePart</w:t>
      </w:r>
      <w:r>
        <w:t>:</w:t>
      </w:r>
    </w:p>
    <w:p w14:paraId="75602E4E" w14:textId="77777777" w:rsidR="002531F7" w:rsidRDefault="002531F7" w:rsidP="002531F7">
      <w:pPr>
        <w:pStyle w:val="PL"/>
      </w:pPr>
      <w:r>
        <w:t xml:space="preserve">      type: object</w:t>
      </w:r>
    </w:p>
    <w:p w14:paraId="05DD57B5" w14:textId="77777777" w:rsidR="002531F7" w:rsidRDefault="002531F7" w:rsidP="002531F7">
      <w:pPr>
        <w:pStyle w:val="PL"/>
      </w:pPr>
      <w:r>
        <w:t xml:space="preserve">      properties:</w:t>
      </w:r>
    </w:p>
    <w:p w14:paraId="177A677D" w14:textId="77777777" w:rsidR="002531F7" w:rsidRDefault="002531F7" w:rsidP="002531F7">
      <w:pPr>
        <w:pStyle w:val="PL"/>
      </w:pPr>
      <w:r>
        <w:t xml:space="preserve">        v</w:t>
      </w:r>
      <w:r w:rsidRPr="0019083B">
        <w:t>ariablePart</w:t>
      </w:r>
      <w:r>
        <w:t>Type:</w:t>
      </w:r>
    </w:p>
    <w:p w14:paraId="4DE0EABF" w14:textId="77777777" w:rsidR="002531F7" w:rsidRDefault="002531F7" w:rsidP="002531F7">
      <w:pPr>
        <w:pStyle w:val="PL"/>
      </w:pPr>
      <w:r>
        <w:t xml:space="preserve">          </w:t>
      </w:r>
      <w:r w:rsidRPr="00BD6F46">
        <w:t>$ref: '#/components/schemas/</w:t>
      </w:r>
      <w:r>
        <w:t>V</w:t>
      </w:r>
      <w:r w:rsidRPr="0019083B">
        <w:t>ariablePart</w:t>
      </w:r>
      <w:r>
        <w:t>Type</w:t>
      </w:r>
      <w:r w:rsidRPr="00BD6F46">
        <w:t>'</w:t>
      </w:r>
    </w:p>
    <w:p w14:paraId="489A6E0A" w14:textId="77777777" w:rsidR="002531F7" w:rsidRDefault="002531F7" w:rsidP="002531F7">
      <w:pPr>
        <w:pStyle w:val="PL"/>
      </w:pPr>
      <w:r>
        <w:t xml:space="preserve">        v</w:t>
      </w:r>
      <w:r w:rsidRPr="0019083B">
        <w:t>ariablePart</w:t>
      </w:r>
      <w:r>
        <w:t>Value:</w:t>
      </w:r>
    </w:p>
    <w:p w14:paraId="677C4880" w14:textId="77777777" w:rsidR="002531F7" w:rsidRDefault="002531F7" w:rsidP="002531F7">
      <w:pPr>
        <w:pStyle w:val="PL"/>
      </w:pPr>
      <w:r>
        <w:t xml:space="preserve">          type: array</w:t>
      </w:r>
    </w:p>
    <w:p w14:paraId="25F652A8" w14:textId="77777777" w:rsidR="002531F7" w:rsidRDefault="002531F7" w:rsidP="002531F7">
      <w:pPr>
        <w:pStyle w:val="PL"/>
      </w:pPr>
      <w:r>
        <w:t xml:space="preserve">          items:</w:t>
      </w:r>
    </w:p>
    <w:p w14:paraId="75CDD00B" w14:textId="77777777" w:rsidR="002531F7" w:rsidRDefault="002531F7" w:rsidP="002531F7">
      <w:pPr>
        <w:pStyle w:val="PL"/>
      </w:pPr>
      <w:r>
        <w:t xml:space="preserve">            type: string</w:t>
      </w:r>
    </w:p>
    <w:p w14:paraId="73B32E1A" w14:textId="77777777" w:rsidR="002531F7" w:rsidRDefault="002531F7" w:rsidP="002531F7">
      <w:pPr>
        <w:pStyle w:val="PL"/>
      </w:pPr>
      <w:r>
        <w:t xml:space="preserve">          minItems: 1</w:t>
      </w:r>
    </w:p>
    <w:p w14:paraId="3BFCA23E" w14:textId="77777777" w:rsidR="002531F7" w:rsidRDefault="002531F7" w:rsidP="002531F7">
      <w:pPr>
        <w:pStyle w:val="PL"/>
      </w:pPr>
      <w:r>
        <w:t xml:space="preserve">        v</w:t>
      </w:r>
      <w:r w:rsidRPr="0019083B">
        <w:t>ariablePartOrder</w:t>
      </w:r>
      <w:r>
        <w:t>:</w:t>
      </w:r>
    </w:p>
    <w:p w14:paraId="65E8F5AB" w14:textId="77777777" w:rsidR="002531F7" w:rsidRDefault="002531F7" w:rsidP="002531F7">
      <w:pPr>
        <w:pStyle w:val="PL"/>
      </w:pPr>
      <w:r>
        <w:t xml:space="preserve">          </w:t>
      </w:r>
      <w:r w:rsidRPr="00BD6F46">
        <w:t>$ref: 'TS29571_CommonData.yaml#/components/schemas/Uint32'</w:t>
      </w:r>
    </w:p>
    <w:p w14:paraId="35259676" w14:textId="77777777" w:rsidR="002531F7" w:rsidRPr="003B2883" w:rsidRDefault="002531F7" w:rsidP="002531F7">
      <w:pPr>
        <w:pStyle w:val="PL"/>
      </w:pPr>
      <w:r w:rsidRPr="003B2883">
        <w:t xml:space="preserve">      required:</w:t>
      </w:r>
    </w:p>
    <w:p w14:paraId="7E09F193" w14:textId="77777777" w:rsidR="002531F7" w:rsidRDefault="002531F7" w:rsidP="002531F7">
      <w:pPr>
        <w:pStyle w:val="PL"/>
      </w:pPr>
      <w:r w:rsidRPr="003B2883">
        <w:t xml:space="preserve">        - </w:t>
      </w:r>
      <w:r>
        <w:t>v</w:t>
      </w:r>
      <w:r w:rsidRPr="0019083B">
        <w:t>ariablePart</w:t>
      </w:r>
      <w:r>
        <w:t>Type</w:t>
      </w:r>
    </w:p>
    <w:p w14:paraId="5E8583E5" w14:textId="77777777" w:rsidR="002531F7" w:rsidRDefault="002531F7" w:rsidP="002531F7">
      <w:pPr>
        <w:pStyle w:val="PL"/>
      </w:pPr>
      <w:r>
        <w:t xml:space="preserve">        - v</w:t>
      </w:r>
      <w:r w:rsidRPr="0019083B">
        <w:t>ariablePart</w:t>
      </w:r>
      <w:r>
        <w:t>Value</w:t>
      </w:r>
    </w:p>
    <w:p w14:paraId="4321CCD2" w14:textId="77777777" w:rsidR="002531F7" w:rsidRDefault="002531F7" w:rsidP="002531F7">
      <w:pPr>
        <w:pStyle w:val="PL"/>
      </w:pPr>
      <w:r>
        <w:t xml:space="preserve">    </w:t>
      </w:r>
      <w:r>
        <w:rPr>
          <w:lang w:eastAsia="zh-CN"/>
        </w:rPr>
        <w:t>Language</w:t>
      </w:r>
      <w:r>
        <w:t>:</w:t>
      </w:r>
    </w:p>
    <w:p w14:paraId="02BB6BF6" w14:textId="77777777" w:rsidR="002531F7" w:rsidRDefault="002531F7" w:rsidP="002531F7">
      <w:pPr>
        <w:pStyle w:val="PL"/>
      </w:pPr>
      <w:r>
        <w:t xml:space="preserve">      type: string</w:t>
      </w:r>
    </w:p>
    <w:p w14:paraId="6B295D69" w14:textId="77777777" w:rsidR="00665B2B" w:rsidRDefault="00665B2B" w:rsidP="00665B2B">
      <w:pPr>
        <w:pStyle w:val="PL"/>
        <w:rPr>
          <w:lang w:eastAsia="zh-CN"/>
        </w:rPr>
      </w:pPr>
      <w:r>
        <w:rPr>
          <w:lang w:eastAsia="zh-CN"/>
        </w:rPr>
        <w:t xml:space="preserve">    MMTelChargingInformation:</w:t>
      </w:r>
    </w:p>
    <w:p w14:paraId="2CF162F5" w14:textId="77777777" w:rsidR="00665B2B" w:rsidRDefault="00665B2B" w:rsidP="00665B2B">
      <w:pPr>
        <w:pStyle w:val="PL"/>
        <w:rPr>
          <w:lang w:eastAsia="zh-CN"/>
        </w:rPr>
      </w:pPr>
      <w:r>
        <w:rPr>
          <w:lang w:eastAsia="zh-CN"/>
        </w:rPr>
        <w:t xml:space="preserve">      type: object</w:t>
      </w:r>
    </w:p>
    <w:p w14:paraId="436E2B71" w14:textId="77777777" w:rsidR="00665B2B" w:rsidRDefault="00665B2B" w:rsidP="00665B2B">
      <w:pPr>
        <w:pStyle w:val="PL"/>
        <w:rPr>
          <w:lang w:eastAsia="zh-CN"/>
        </w:rPr>
      </w:pPr>
      <w:r>
        <w:rPr>
          <w:lang w:eastAsia="zh-CN"/>
        </w:rPr>
        <w:t xml:space="preserve">      properties:</w:t>
      </w:r>
    </w:p>
    <w:p w14:paraId="7485711A" w14:textId="77777777" w:rsidR="00665B2B" w:rsidRDefault="00665B2B" w:rsidP="00665B2B">
      <w:pPr>
        <w:pStyle w:val="PL"/>
        <w:rPr>
          <w:lang w:eastAsia="zh-CN"/>
        </w:rPr>
      </w:pPr>
      <w:r>
        <w:rPr>
          <w:lang w:eastAsia="zh-CN"/>
        </w:rPr>
        <w:t xml:space="preserve">        supplementaryServices:</w:t>
      </w:r>
    </w:p>
    <w:p w14:paraId="3E50F798" w14:textId="77777777" w:rsidR="00665B2B" w:rsidRDefault="00665B2B" w:rsidP="00665B2B">
      <w:pPr>
        <w:pStyle w:val="PL"/>
        <w:rPr>
          <w:lang w:eastAsia="zh-CN"/>
        </w:rPr>
      </w:pPr>
      <w:r>
        <w:rPr>
          <w:lang w:eastAsia="zh-CN"/>
        </w:rPr>
        <w:t xml:space="preserve">          type: array</w:t>
      </w:r>
    </w:p>
    <w:p w14:paraId="43375384" w14:textId="77777777" w:rsidR="00665B2B" w:rsidRDefault="00665B2B" w:rsidP="00665B2B">
      <w:pPr>
        <w:pStyle w:val="PL"/>
        <w:rPr>
          <w:lang w:eastAsia="zh-CN"/>
        </w:rPr>
      </w:pPr>
      <w:r>
        <w:rPr>
          <w:lang w:eastAsia="zh-CN"/>
        </w:rPr>
        <w:t xml:space="preserve">          items:</w:t>
      </w:r>
    </w:p>
    <w:p w14:paraId="3C8BCBDD" w14:textId="77777777" w:rsidR="00665B2B" w:rsidRDefault="00665B2B" w:rsidP="00665B2B">
      <w:pPr>
        <w:pStyle w:val="PL"/>
        <w:rPr>
          <w:lang w:eastAsia="zh-CN"/>
        </w:rPr>
      </w:pPr>
      <w:r>
        <w:rPr>
          <w:lang w:eastAsia="zh-CN"/>
        </w:rPr>
        <w:t xml:space="preserve">            $ref: '#/components/schemas/SupplementaryService'</w:t>
      </w:r>
    </w:p>
    <w:p w14:paraId="5A18C01D" w14:textId="77777777" w:rsidR="00665B2B" w:rsidRDefault="00665B2B" w:rsidP="00665B2B">
      <w:pPr>
        <w:pStyle w:val="PL"/>
        <w:rPr>
          <w:lang w:eastAsia="zh-CN"/>
        </w:rPr>
      </w:pPr>
      <w:r>
        <w:rPr>
          <w:lang w:eastAsia="zh-CN"/>
        </w:rPr>
        <w:t xml:space="preserve">          minItems: 1</w:t>
      </w:r>
    </w:p>
    <w:p w14:paraId="028F08C8" w14:textId="77777777" w:rsidR="00665B2B" w:rsidRDefault="00665B2B" w:rsidP="00665B2B">
      <w:pPr>
        <w:pStyle w:val="PL"/>
        <w:rPr>
          <w:lang w:eastAsia="zh-CN"/>
        </w:rPr>
      </w:pPr>
      <w:r>
        <w:rPr>
          <w:lang w:eastAsia="zh-CN"/>
        </w:rPr>
        <w:t xml:space="preserve">    SupplementaryService:</w:t>
      </w:r>
    </w:p>
    <w:p w14:paraId="445097E1" w14:textId="77777777" w:rsidR="00665B2B" w:rsidRDefault="00665B2B" w:rsidP="00665B2B">
      <w:pPr>
        <w:pStyle w:val="PL"/>
        <w:rPr>
          <w:lang w:eastAsia="zh-CN"/>
        </w:rPr>
      </w:pPr>
      <w:r>
        <w:rPr>
          <w:lang w:eastAsia="zh-CN"/>
        </w:rPr>
        <w:t xml:space="preserve">      type: object</w:t>
      </w:r>
    </w:p>
    <w:p w14:paraId="62DF678F" w14:textId="77777777" w:rsidR="00665B2B" w:rsidRDefault="00665B2B" w:rsidP="00665B2B">
      <w:pPr>
        <w:pStyle w:val="PL"/>
        <w:rPr>
          <w:lang w:eastAsia="zh-CN"/>
        </w:rPr>
      </w:pPr>
      <w:r>
        <w:rPr>
          <w:lang w:eastAsia="zh-CN"/>
        </w:rPr>
        <w:t xml:space="preserve">      properties:</w:t>
      </w:r>
    </w:p>
    <w:p w14:paraId="2F94BB1B" w14:textId="77777777" w:rsidR="00665B2B" w:rsidRDefault="00665B2B" w:rsidP="00665B2B">
      <w:pPr>
        <w:pStyle w:val="PL"/>
        <w:rPr>
          <w:lang w:eastAsia="zh-CN"/>
        </w:rPr>
      </w:pPr>
      <w:r>
        <w:rPr>
          <w:lang w:eastAsia="zh-CN"/>
        </w:rPr>
        <w:t xml:space="preserve">        supplementaryServiceType:</w:t>
      </w:r>
    </w:p>
    <w:p w14:paraId="77DAD2B2" w14:textId="77777777" w:rsidR="00665B2B" w:rsidRDefault="00665B2B" w:rsidP="00665B2B">
      <w:pPr>
        <w:pStyle w:val="PL"/>
        <w:rPr>
          <w:lang w:eastAsia="zh-CN"/>
        </w:rPr>
      </w:pPr>
      <w:r>
        <w:rPr>
          <w:lang w:eastAsia="zh-CN"/>
        </w:rPr>
        <w:t xml:space="preserve">          $ref: '#/components/schemas/SupplementaryServiceType'</w:t>
      </w:r>
    </w:p>
    <w:p w14:paraId="20D1F957" w14:textId="77777777" w:rsidR="00665B2B" w:rsidRDefault="00665B2B" w:rsidP="00665B2B">
      <w:pPr>
        <w:pStyle w:val="PL"/>
        <w:rPr>
          <w:lang w:eastAsia="zh-CN"/>
        </w:rPr>
      </w:pPr>
      <w:r>
        <w:rPr>
          <w:lang w:eastAsia="zh-CN"/>
        </w:rPr>
        <w:t xml:space="preserve">        supplementaryServiceMode:</w:t>
      </w:r>
    </w:p>
    <w:p w14:paraId="3257500E" w14:textId="77777777" w:rsidR="00665B2B" w:rsidRDefault="00665B2B" w:rsidP="00665B2B">
      <w:pPr>
        <w:pStyle w:val="PL"/>
        <w:rPr>
          <w:lang w:eastAsia="zh-CN"/>
        </w:rPr>
      </w:pPr>
      <w:r>
        <w:rPr>
          <w:lang w:eastAsia="zh-CN"/>
        </w:rPr>
        <w:t xml:space="preserve">          $ref: '#/components/schemas/SupplementaryServiceMode'</w:t>
      </w:r>
    </w:p>
    <w:p w14:paraId="5AA6ED92" w14:textId="77777777" w:rsidR="00665B2B" w:rsidRDefault="00665B2B" w:rsidP="00665B2B">
      <w:pPr>
        <w:pStyle w:val="PL"/>
        <w:rPr>
          <w:lang w:eastAsia="zh-CN"/>
        </w:rPr>
      </w:pPr>
      <w:r>
        <w:rPr>
          <w:lang w:eastAsia="zh-CN"/>
        </w:rPr>
        <w:t xml:space="preserve">        numberOfDiversions:</w:t>
      </w:r>
    </w:p>
    <w:p w14:paraId="50F4D4A0" w14:textId="77777777" w:rsidR="00665B2B" w:rsidRDefault="00665B2B" w:rsidP="00665B2B">
      <w:pPr>
        <w:pStyle w:val="PL"/>
        <w:rPr>
          <w:lang w:eastAsia="zh-CN"/>
        </w:rPr>
      </w:pPr>
      <w:r>
        <w:rPr>
          <w:lang w:eastAsia="zh-CN"/>
        </w:rPr>
        <w:t xml:space="preserve">          $ref: 'TS29571_CommonData.yaml#/components/schemas/Uint32'</w:t>
      </w:r>
    </w:p>
    <w:p w14:paraId="5B8DEF1E" w14:textId="77777777" w:rsidR="00665B2B" w:rsidRDefault="00665B2B" w:rsidP="00665B2B">
      <w:pPr>
        <w:pStyle w:val="PL"/>
        <w:rPr>
          <w:lang w:eastAsia="zh-CN"/>
        </w:rPr>
      </w:pPr>
      <w:r>
        <w:rPr>
          <w:lang w:eastAsia="zh-CN"/>
        </w:rPr>
        <w:t xml:space="preserve">        associatedPartyAddress:</w:t>
      </w:r>
    </w:p>
    <w:p w14:paraId="6F1B2870" w14:textId="77777777" w:rsidR="00665B2B" w:rsidRDefault="00665B2B" w:rsidP="00665B2B">
      <w:pPr>
        <w:pStyle w:val="PL"/>
        <w:rPr>
          <w:lang w:eastAsia="zh-CN"/>
        </w:rPr>
      </w:pPr>
      <w:r>
        <w:rPr>
          <w:lang w:eastAsia="zh-CN"/>
        </w:rPr>
        <w:t xml:space="preserve">          type: string</w:t>
      </w:r>
    </w:p>
    <w:p w14:paraId="7FEB4905" w14:textId="77777777" w:rsidR="00665B2B" w:rsidRDefault="00665B2B" w:rsidP="00665B2B">
      <w:pPr>
        <w:pStyle w:val="PL"/>
        <w:rPr>
          <w:lang w:eastAsia="zh-CN"/>
        </w:rPr>
      </w:pPr>
      <w:r>
        <w:rPr>
          <w:lang w:eastAsia="zh-CN"/>
        </w:rPr>
        <w:t xml:space="preserve">        conferenceId:</w:t>
      </w:r>
    </w:p>
    <w:p w14:paraId="005D3A3C" w14:textId="77777777" w:rsidR="00665B2B" w:rsidRDefault="00665B2B" w:rsidP="00665B2B">
      <w:pPr>
        <w:pStyle w:val="PL"/>
        <w:rPr>
          <w:lang w:eastAsia="zh-CN"/>
        </w:rPr>
      </w:pPr>
      <w:r>
        <w:rPr>
          <w:lang w:eastAsia="zh-CN"/>
        </w:rPr>
        <w:t xml:space="preserve">          type: string</w:t>
      </w:r>
    </w:p>
    <w:p w14:paraId="138FB530" w14:textId="77777777" w:rsidR="00665B2B" w:rsidRDefault="00665B2B" w:rsidP="00665B2B">
      <w:pPr>
        <w:pStyle w:val="PL"/>
        <w:rPr>
          <w:lang w:eastAsia="zh-CN"/>
        </w:rPr>
      </w:pPr>
      <w:r>
        <w:rPr>
          <w:lang w:eastAsia="zh-CN"/>
        </w:rPr>
        <w:t xml:space="preserve">        participantActionType:</w:t>
      </w:r>
    </w:p>
    <w:p w14:paraId="0B26BE6B" w14:textId="77777777" w:rsidR="00665B2B" w:rsidRDefault="00665B2B" w:rsidP="00665B2B">
      <w:pPr>
        <w:pStyle w:val="PL"/>
        <w:rPr>
          <w:lang w:eastAsia="zh-CN"/>
        </w:rPr>
      </w:pPr>
      <w:r>
        <w:rPr>
          <w:lang w:eastAsia="zh-CN"/>
        </w:rPr>
        <w:t xml:space="preserve">          $ref: '#/components/schemas/ParticipantActionType'</w:t>
      </w:r>
    </w:p>
    <w:p w14:paraId="6863D7C1" w14:textId="77777777" w:rsidR="00665B2B" w:rsidRDefault="00665B2B" w:rsidP="00665B2B">
      <w:pPr>
        <w:pStyle w:val="PL"/>
        <w:rPr>
          <w:lang w:eastAsia="zh-CN"/>
        </w:rPr>
      </w:pPr>
      <w:r>
        <w:rPr>
          <w:lang w:eastAsia="zh-CN"/>
        </w:rPr>
        <w:t xml:space="preserve">        changeTime:</w:t>
      </w:r>
    </w:p>
    <w:p w14:paraId="5959050C" w14:textId="77777777" w:rsidR="00665B2B" w:rsidRDefault="00665B2B" w:rsidP="00665B2B">
      <w:pPr>
        <w:pStyle w:val="PL"/>
        <w:rPr>
          <w:lang w:eastAsia="zh-CN"/>
        </w:rPr>
      </w:pPr>
      <w:r>
        <w:rPr>
          <w:lang w:eastAsia="zh-CN"/>
        </w:rPr>
        <w:t xml:space="preserve">          $ref: 'TS29571_CommonData.yaml#/components/schemas/DateTime'</w:t>
      </w:r>
    </w:p>
    <w:p w14:paraId="47238C07" w14:textId="77777777" w:rsidR="00665B2B" w:rsidRDefault="00665B2B" w:rsidP="00665B2B">
      <w:pPr>
        <w:pStyle w:val="PL"/>
        <w:rPr>
          <w:lang w:eastAsia="zh-CN"/>
        </w:rPr>
      </w:pPr>
      <w:r>
        <w:rPr>
          <w:lang w:eastAsia="zh-CN"/>
        </w:rPr>
        <w:t xml:space="preserve">        numberOfParticipants:</w:t>
      </w:r>
    </w:p>
    <w:p w14:paraId="39BFCD3F" w14:textId="77777777" w:rsidR="00665B2B" w:rsidRDefault="00665B2B" w:rsidP="00665B2B">
      <w:pPr>
        <w:pStyle w:val="PL"/>
        <w:rPr>
          <w:lang w:eastAsia="zh-CN"/>
        </w:rPr>
      </w:pPr>
      <w:r>
        <w:rPr>
          <w:lang w:eastAsia="zh-CN"/>
        </w:rPr>
        <w:t xml:space="preserve">          $ref: 'TS29571_CommonData.yaml#/components/schemas/Uint32'</w:t>
      </w:r>
    </w:p>
    <w:p w14:paraId="0E31C886" w14:textId="77777777" w:rsidR="00665B2B" w:rsidRDefault="00665B2B" w:rsidP="00665B2B">
      <w:pPr>
        <w:pStyle w:val="PL"/>
        <w:rPr>
          <w:lang w:eastAsia="zh-CN"/>
        </w:rPr>
      </w:pPr>
      <w:r>
        <w:rPr>
          <w:lang w:eastAsia="zh-CN"/>
        </w:rPr>
        <w:t xml:space="preserve">        cUGInformation:</w:t>
      </w:r>
    </w:p>
    <w:p w14:paraId="26E67FF8" w14:textId="77777777" w:rsidR="00665B2B" w:rsidRDefault="00665B2B" w:rsidP="00665B2B">
      <w:pPr>
        <w:pStyle w:val="PL"/>
        <w:rPr>
          <w:lang w:eastAsia="zh-CN"/>
        </w:rPr>
      </w:pPr>
      <w:r>
        <w:rPr>
          <w:lang w:eastAsia="zh-CN"/>
        </w:rPr>
        <w:t xml:space="preserve">          $ref: '#/components/schemas/OctetString'</w:t>
      </w:r>
    </w:p>
    <w:p w14:paraId="73C804EA" w14:textId="77777777" w:rsidR="00705B28" w:rsidRDefault="00705B28" w:rsidP="00665B2B">
      <w:pPr>
        <w:pStyle w:val="PL"/>
        <w:rPr>
          <w:lang w:eastAsia="zh-CN"/>
        </w:rPr>
      </w:pPr>
      <w:r>
        <w:rPr>
          <w:lang w:eastAsia="zh-CN"/>
        </w:rPr>
        <w:t xml:space="preserve">    IMS</w:t>
      </w:r>
      <w:r w:rsidRPr="00BA36BA">
        <w:rPr>
          <w:lang w:eastAsia="zh-CN"/>
        </w:rPr>
        <w:t>ChargingInformation</w:t>
      </w:r>
      <w:r>
        <w:rPr>
          <w:lang w:eastAsia="zh-CN"/>
        </w:rPr>
        <w:t>:</w:t>
      </w:r>
    </w:p>
    <w:p w14:paraId="5B716B35" w14:textId="77777777" w:rsidR="00705B28" w:rsidRPr="00BD6F46" w:rsidRDefault="00705B28" w:rsidP="00705B28">
      <w:pPr>
        <w:pStyle w:val="PL"/>
      </w:pPr>
      <w:r w:rsidRPr="00BD6F46">
        <w:t xml:space="preserve">      type: object</w:t>
      </w:r>
    </w:p>
    <w:p w14:paraId="292AC72B" w14:textId="77777777" w:rsidR="00705B28" w:rsidRDefault="00705B28" w:rsidP="00705B28">
      <w:pPr>
        <w:pStyle w:val="PL"/>
      </w:pPr>
      <w:r w:rsidRPr="00BD6F46">
        <w:t xml:space="preserve">      properties:</w:t>
      </w:r>
    </w:p>
    <w:p w14:paraId="69277A36" w14:textId="77777777" w:rsidR="00705B28" w:rsidRDefault="00705B28" w:rsidP="00705B28">
      <w:pPr>
        <w:pStyle w:val="PL"/>
      </w:pPr>
      <w:r>
        <w:t xml:space="preserve">        eventType:</w:t>
      </w:r>
    </w:p>
    <w:p w14:paraId="2A884F4C" w14:textId="77777777" w:rsidR="00705B28" w:rsidRDefault="00705B28" w:rsidP="00705B28">
      <w:pPr>
        <w:pStyle w:val="PL"/>
      </w:pPr>
      <w:r>
        <w:t xml:space="preserve">        </w:t>
      </w:r>
      <w:r w:rsidRPr="00BD6F46">
        <w:t xml:space="preserve">  $ref: '#/components/schemas/</w:t>
      </w:r>
      <w:r w:rsidRPr="008C583B">
        <w:t>SIPEventType</w:t>
      </w:r>
      <w:r w:rsidRPr="00BD6F46">
        <w:t>'</w:t>
      </w:r>
    </w:p>
    <w:p w14:paraId="4A56DCBE" w14:textId="77777777" w:rsidR="00705B28" w:rsidRDefault="00705B28" w:rsidP="00705B28">
      <w:pPr>
        <w:pStyle w:val="PL"/>
      </w:pPr>
      <w:r>
        <w:t xml:space="preserve">        iMSNodeFunctionality:</w:t>
      </w:r>
    </w:p>
    <w:p w14:paraId="015F3F77" w14:textId="77777777" w:rsidR="00705B28" w:rsidRDefault="00705B28" w:rsidP="00705B28">
      <w:pPr>
        <w:pStyle w:val="PL"/>
      </w:pPr>
      <w:r>
        <w:t xml:space="preserve">        </w:t>
      </w:r>
      <w:r w:rsidRPr="00BD6F46">
        <w:t xml:space="preserve">  $ref: '#/components/schemas/</w:t>
      </w:r>
      <w:r>
        <w:rPr>
          <w:rFonts w:cs="Arial"/>
          <w:szCs w:val="18"/>
        </w:rPr>
        <w:t>I</w:t>
      </w:r>
      <w:r w:rsidRPr="00FB163A">
        <w:rPr>
          <w:rFonts w:cs="Arial"/>
          <w:szCs w:val="18"/>
        </w:rPr>
        <w:t>MSNodeFunctionality</w:t>
      </w:r>
      <w:r w:rsidRPr="00BD6F46">
        <w:t>'</w:t>
      </w:r>
    </w:p>
    <w:p w14:paraId="3E1274EC" w14:textId="77777777" w:rsidR="00705B28" w:rsidRDefault="00705B28" w:rsidP="00705B28">
      <w:pPr>
        <w:pStyle w:val="PL"/>
      </w:pPr>
      <w:r>
        <w:t xml:space="preserve">        roleOfNode:</w:t>
      </w:r>
    </w:p>
    <w:p w14:paraId="651C6085" w14:textId="77777777" w:rsidR="00705B28" w:rsidRDefault="00705B28" w:rsidP="00705B28">
      <w:pPr>
        <w:pStyle w:val="PL"/>
      </w:pPr>
      <w:r>
        <w:t xml:space="preserve">        </w:t>
      </w:r>
      <w:r w:rsidRPr="00BD6F46">
        <w:t xml:space="preserve">  $ref: '#/components/schemas/</w:t>
      </w:r>
      <w:r>
        <w:rPr>
          <w:rFonts w:cs="Arial"/>
          <w:szCs w:val="18"/>
        </w:rPr>
        <w:t>R</w:t>
      </w:r>
      <w:r w:rsidRPr="00FB163A">
        <w:rPr>
          <w:rFonts w:cs="Arial"/>
          <w:szCs w:val="18"/>
        </w:rPr>
        <w:t>ole</w:t>
      </w:r>
      <w:r>
        <w:rPr>
          <w:rFonts w:cs="Arial"/>
          <w:szCs w:val="18"/>
        </w:rPr>
        <w:t>O</w:t>
      </w:r>
      <w:r w:rsidRPr="00FB163A">
        <w:rPr>
          <w:rFonts w:cs="Arial"/>
          <w:szCs w:val="18"/>
        </w:rPr>
        <w:t>f</w:t>
      </w:r>
      <w:r>
        <w:rPr>
          <w:rFonts w:cs="Arial"/>
          <w:szCs w:val="18"/>
        </w:rPr>
        <w:t>IMS</w:t>
      </w:r>
      <w:r w:rsidRPr="00FB163A">
        <w:rPr>
          <w:rFonts w:cs="Arial"/>
          <w:szCs w:val="18"/>
        </w:rPr>
        <w:t>Node</w:t>
      </w:r>
      <w:r w:rsidRPr="00BD6F46">
        <w:t>'</w:t>
      </w:r>
    </w:p>
    <w:p w14:paraId="0CAFAB02" w14:textId="77777777" w:rsidR="00705B28" w:rsidRDefault="00705B28" w:rsidP="00705B28">
      <w:pPr>
        <w:pStyle w:val="PL"/>
      </w:pPr>
      <w:r>
        <w:t xml:space="preserve">        userInformation:</w:t>
      </w:r>
    </w:p>
    <w:p w14:paraId="4A40134A" w14:textId="77777777" w:rsidR="00705B28" w:rsidRDefault="00705B28" w:rsidP="00705B28">
      <w:pPr>
        <w:pStyle w:val="PL"/>
      </w:pPr>
      <w:r>
        <w:t xml:space="preserve">        </w:t>
      </w:r>
      <w:r w:rsidRPr="00BD6F46">
        <w:t xml:space="preserve">  $ref: '#/components/schemas/</w:t>
      </w:r>
      <w:r>
        <w:rPr>
          <w:rFonts w:cs="Arial"/>
          <w:szCs w:val="18"/>
          <w:lang w:eastAsia="zh-CN" w:bidi="ar-IQ"/>
        </w:rPr>
        <w:t>U</w:t>
      </w:r>
      <w:r w:rsidRPr="00FB163A">
        <w:rPr>
          <w:rFonts w:cs="Arial"/>
          <w:szCs w:val="18"/>
          <w:lang w:eastAsia="zh-CN" w:bidi="ar-IQ"/>
        </w:rPr>
        <w:t>serInformation</w:t>
      </w:r>
      <w:r w:rsidRPr="00BD6F46">
        <w:t>'</w:t>
      </w:r>
    </w:p>
    <w:p w14:paraId="1730D421" w14:textId="77777777" w:rsidR="00705B28" w:rsidRDefault="00705B28" w:rsidP="00705B28">
      <w:pPr>
        <w:pStyle w:val="PL"/>
      </w:pPr>
      <w:r>
        <w:t xml:space="preserve">        userLocationInfo:</w:t>
      </w:r>
    </w:p>
    <w:p w14:paraId="4746AC16" w14:textId="77777777" w:rsidR="00705B28" w:rsidRDefault="00705B28" w:rsidP="00705B28">
      <w:pPr>
        <w:pStyle w:val="PL"/>
      </w:pPr>
      <w:r>
        <w:t xml:space="preserve">        </w:t>
      </w:r>
      <w:r w:rsidRPr="00BD6F46">
        <w:t xml:space="preserve">  $ref: 'TS29571_CommonData.yaml#/components/schemas/UserLocation'</w:t>
      </w:r>
    </w:p>
    <w:p w14:paraId="7D44A75F" w14:textId="77777777" w:rsidR="00705B28" w:rsidRDefault="00705B28" w:rsidP="00705B28">
      <w:pPr>
        <w:pStyle w:val="PL"/>
      </w:pPr>
      <w:r>
        <w:t xml:space="preserve">        ueTimeZone:</w:t>
      </w:r>
    </w:p>
    <w:p w14:paraId="4DD5F07B" w14:textId="77777777" w:rsidR="00705B28" w:rsidRDefault="00705B28" w:rsidP="00705B28">
      <w:pPr>
        <w:pStyle w:val="PL"/>
      </w:pPr>
      <w:r>
        <w:t xml:space="preserve">        </w:t>
      </w:r>
      <w:r w:rsidRPr="00BD6F46">
        <w:t xml:space="preserve">  $ref: 'TS29571_CommonData.yaml#/components/schemas/TimeZone'</w:t>
      </w:r>
    </w:p>
    <w:p w14:paraId="23777A06" w14:textId="77777777" w:rsidR="00705B28" w:rsidRDefault="00705B28" w:rsidP="00705B28">
      <w:pPr>
        <w:pStyle w:val="PL"/>
      </w:pPr>
      <w:r>
        <w:t xml:space="preserve">        3gppPSDataOffStatus:</w:t>
      </w:r>
    </w:p>
    <w:p w14:paraId="3990FBC4" w14:textId="77777777" w:rsidR="00705B28" w:rsidRDefault="00705B28" w:rsidP="00705B28">
      <w:pPr>
        <w:pStyle w:val="PL"/>
      </w:pPr>
      <w:r>
        <w:t xml:space="preserve">        </w:t>
      </w:r>
      <w:r w:rsidRPr="00BD6F46">
        <w:t xml:space="preserve">  $ref: '#/components/schemas/</w:t>
      </w:r>
      <w:r w:rsidRPr="00BD6F46">
        <w:rPr>
          <w:lang w:eastAsia="zh-CN"/>
        </w:rPr>
        <w:t>3GPPPSDataOffStatus</w:t>
      </w:r>
      <w:r w:rsidRPr="00BD6F46">
        <w:t>'</w:t>
      </w:r>
    </w:p>
    <w:p w14:paraId="0A1761E7" w14:textId="77777777" w:rsidR="00705B28" w:rsidRDefault="00705B28" w:rsidP="00705B28">
      <w:pPr>
        <w:pStyle w:val="PL"/>
      </w:pPr>
      <w:r>
        <w:t xml:space="preserve">        isupCause:</w:t>
      </w:r>
    </w:p>
    <w:p w14:paraId="3E138A46" w14:textId="77777777" w:rsidR="00705B28" w:rsidRDefault="00705B28" w:rsidP="00705B28">
      <w:pPr>
        <w:pStyle w:val="PL"/>
      </w:pPr>
      <w:r>
        <w:t xml:space="preserve">        </w:t>
      </w:r>
      <w:r w:rsidRPr="00BD6F46">
        <w:t xml:space="preserve">  $ref: '#/components/schemas/</w:t>
      </w:r>
      <w:r>
        <w:t>ISUPCause</w:t>
      </w:r>
      <w:r w:rsidRPr="00BD6F46">
        <w:t>'</w:t>
      </w:r>
    </w:p>
    <w:p w14:paraId="0EAC717B" w14:textId="77777777" w:rsidR="00705B28" w:rsidRDefault="00705B28" w:rsidP="00705B28">
      <w:pPr>
        <w:pStyle w:val="PL"/>
      </w:pPr>
      <w:r>
        <w:t xml:space="preserve">        controlPlaneAddress:</w:t>
      </w:r>
    </w:p>
    <w:p w14:paraId="088A2B31" w14:textId="77777777" w:rsidR="00705B28" w:rsidRDefault="00705B28" w:rsidP="00705B28">
      <w:pPr>
        <w:pStyle w:val="PL"/>
      </w:pPr>
      <w:r>
        <w:t xml:space="preserve">        </w:t>
      </w:r>
      <w:r w:rsidRPr="00BD6F46">
        <w:t xml:space="preserve">  $ref: '#/components/schemas/</w:t>
      </w:r>
      <w:r>
        <w:rPr>
          <w:rFonts w:cs="Arial"/>
          <w:szCs w:val="18"/>
        </w:rPr>
        <w:t>IMS</w:t>
      </w:r>
      <w:r w:rsidRPr="00F45DC1">
        <w:rPr>
          <w:rFonts w:cs="Arial"/>
          <w:szCs w:val="18"/>
        </w:rPr>
        <w:t>Address</w:t>
      </w:r>
      <w:r w:rsidRPr="00BD6F46">
        <w:t>'</w:t>
      </w:r>
    </w:p>
    <w:p w14:paraId="37A7B06C" w14:textId="77777777" w:rsidR="00705B28" w:rsidRDefault="00705B28" w:rsidP="00705B28">
      <w:pPr>
        <w:pStyle w:val="PL"/>
      </w:pPr>
      <w:r>
        <w:t xml:space="preserve">        vlrNumber:</w:t>
      </w:r>
    </w:p>
    <w:p w14:paraId="3727ECDC"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11B694A8" w14:textId="77777777" w:rsidR="00705B28" w:rsidRDefault="00705B28" w:rsidP="00705B28">
      <w:pPr>
        <w:pStyle w:val="PL"/>
      </w:pPr>
      <w:r>
        <w:lastRenderedPageBreak/>
        <w:t xml:space="preserve">        mscAddress:</w:t>
      </w:r>
    </w:p>
    <w:p w14:paraId="2471B79E"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399DDFEC" w14:textId="77777777" w:rsidR="00705B28" w:rsidRDefault="00705B28" w:rsidP="00705B28">
      <w:pPr>
        <w:pStyle w:val="PL"/>
      </w:pPr>
      <w:r>
        <w:t xml:space="preserve">        userSessionID:</w:t>
      </w:r>
    </w:p>
    <w:p w14:paraId="78A42B0F" w14:textId="77777777" w:rsidR="00705B28" w:rsidRDefault="00705B28" w:rsidP="00705B28">
      <w:pPr>
        <w:pStyle w:val="PL"/>
      </w:pPr>
      <w:r>
        <w:t xml:space="preserve">          type: string</w:t>
      </w:r>
    </w:p>
    <w:p w14:paraId="4D14E5D8" w14:textId="77777777" w:rsidR="00705B28" w:rsidRDefault="00705B28" w:rsidP="00705B28">
      <w:pPr>
        <w:pStyle w:val="PL"/>
      </w:pPr>
      <w:r>
        <w:t xml:space="preserve">        outgoingSessionID:</w:t>
      </w:r>
    </w:p>
    <w:p w14:paraId="35C27200" w14:textId="77777777" w:rsidR="00705B28" w:rsidRDefault="00705B28" w:rsidP="00705B28">
      <w:pPr>
        <w:pStyle w:val="PL"/>
      </w:pPr>
      <w:r>
        <w:t xml:space="preserve">          type: string</w:t>
      </w:r>
    </w:p>
    <w:p w14:paraId="7F9C3E5E" w14:textId="77777777" w:rsidR="00705B28" w:rsidRDefault="00705B28" w:rsidP="00705B28">
      <w:pPr>
        <w:pStyle w:val="PL"/>
      </w:pPr>
      <w:r>
        <w:t xml:space="preserve">        sessionPriority:</w:t>
      </w:r>
    </w:p>
    <w:p w14:paraId="28118A38" w14:textId="77777777" w:rsidR="00705B28" w:rsidRDefault="00705B28" w:rsidP="00705B28">
      <w:pPr>
        <w:pStyle w:val="PL"/>
      </w:pPr>
      <w:r>
        <w:t xml:space="preserve">        </w:t>
      </w:r>
      <w:r w:rsidRPr="00BD6F46">
        <w:t xml:space="preserve">  $ref: '#/components/schemas/</w:t>
      </w:r>
      <w:r>
        <w:rPr>
          <w:rFonts w:cs="Arial"/>
          <w:szCs w:val="18"/>
        </w:rPr>
        <w:t>IMSS</w:t>
      </w:r>
      <w:r w:rsidRPr="00FB163A">
        <w:rPr>
          <w:rFonts w:cs="Arial"/>
          <w:szCs w:val="18"/>
        </w:rPr>
        <w:t>essionPriority</w:t>
      </w:r>
      <w:r w:rsidRPr="00BD6F46">
        <w:t>'</w:t>
      </w:r>
    </w:p>
    <w:p w14:paraId="43F059BD" w14:textId="77777777" w:rsidR="00705B28" w:rsidRDefault="00705B28" w:rsidP="00705B28">
      <w:pPr>
        <w:pStyle w:val="PL"/>
      </w:pPr>
      <w:r>
        <w:t xml:space="preserve">        callingPartyAddresses:</w:t>
      </w:r>
    </w:p>
    <w:p w14:paraId="76AF87DD" w14:textId="77777777" w:rsidR="00705B28" w:rsidRPr="00BD6F46" w:rsidRDefault="00705B28" w:rsidP="00705B28">
      <w:pPr>
        <w:pStyle w:val="PL"/>
      </w:pPr>
      <w:r w:rsidRPr="00BD6F46">
        <w:t xml:space="preserve">          type: array</w:t>
      </w:r>
    </w:p>
    <w:p w14:paraId="46FC322E" w14:textId="77777777" w:rsidR="00705B28" w:rsidRDefault="00705B28" w:rsidP="00705B28">
      <w:pPr>
        <w:pStyle w:val="PL"/>
      </w:pPr>
      <w:r w:rsidRPr="00BD6F46">
        <w:t xml:space="preserve">          items:</w:t>
      </w:r>
    </w:p>
    <w:p w14:paraId="541DE327" w14:textId="77777777" w:rsidR="00705B28" w:rsidRPr="00BD6F46" w:rsidRDefault="00705B28" w:rsidP="00705B28">
      <w:pPr>
        <w:pStyle w:val="PL"/>
      </w:pPr>
      <w:r w:rsidRPr="00BD6F46">
        <w:t xml:space="preserve">          </w:t>
      </w:r>
      <w:r>
        <w:t xml:space="preserve">  </w:t>
      </w:r>
      <w:r w:rsidRPr="00BD6F46">
        <w:t>$ref: 'TS29571_CommonData.yaml#/components/schemas/Uri'</w:t>
      </w:r>
    </w:p>
    <w:p w14:paraId="19A04435" w14:textId="77777777" w:rsidR="00705B28" w:rsidRDefault="00705B28" w:rsidP="00705B28">
      <w:pPr>
        <w:pStyle w:val="PL"/>
      </w:pPr>
      <w:r>
        <w:t xml:space="preserve">          minItems: 1</w:t>
      </w:r>
    </w:p>
    <w:p w14:paraId="34657474" w14:textId="77777777" w:rsidR="00705B28" w:rsidRDefault="00705B28" w:rsidP="00705B28">
      <w:pPr>
        <w:pStyle w:val="PL"/>
      </w:pPr>
      <w:r>
        <w:t xml:space="preserve">        calledPartyAddress:</w:t>
      </w:r>
    </w:p>
    <w:p w14:paraId="33315FC2" w14:textId="77777777" w:rsidR="00705B28" w:rsidRDefault="00705B28" w:rsidP="00705B28">
      <w:pPr>
        <w:pStyle w:val="PL"/>
      </w:pPr>
      <w:r>
        <w:t xml:space="preserve">          type: string</w:t>
      </w:r>
    </w:p>
    <w:p w14:paraId="0833523F" w14:textId="77777777" w:rsidR="00705B28" w:rsidRDefault="00705B28" w:rsidP="00705B28">
      <w:pPr>
        <w:pStyle w:val="PL"/>
      </w:pPr>
      <w:r>
        <w:t xml:space="preserve">        numberPortabilityRoutinginformation:</w:t>
      </w:r>
    </w:p>
    <w:p w14:paraId="33E6FA47" w14:textId="77777777" w:rsidR="00705B28" w:rsidRDefault="00705B28" w:rsidP="00705B28">
      <w:pPr>
        <w:pStyle w:val="PL"/>
      </w:pPr>
      <w:r>
        <w:t xml:space="preserve">          type: string</w:t>
      </w:r>
    </w:p>
    <w:p w14:paraId="3F1C42E5" w14:textId="77777777" w:rsidR="00705B28" w:rsidRDefault="00705B28" w:rsidP="00705B28">
      <w:pPr>
        <w:pStyle w:val="PL"/>
      </w:pPr>
      <w:r>
        <w:t xml:space="preserve">        carrierSelectRoutingInformation:</w:t>
      </w:r>
    </w:p>
    <w:p w14:paraId="3A3F2182" w14:textId="77777777" w:rsidR="00705B28" w:rsidRDefault="00705B28" w:rsidP="00705B28">
      <w:pPr>
        <w:pStyle w:val="PL"/>
      </w:pPr>
      <w:r>
        <w:t xml:space="preserve">          type: string</w:t>
      </w:r>
    </w:p>
    <w:p w14:paraId="22F55BA9" w14:textId="77777777" w:rsidR="00705B28" w:rsidRDefault="00705B28" w:rsidP="00705B28">
      <w:pPr>
        <w:pStyle w:val="PL"/>
      </w:pPr>
      <w:r>
        <w:t xml:space="preserve">        alternateChargedPartyAddress:</w:t>
      </w:r>
    </w:p>
    <w:p w14:paraId="39CA174B" w14:textId="77777777" w:rsidR="00705B28" w:rsidRDefault="00705B28" w:rsidP="00705B28">
      <w:pPr>
        <w:pStyle w:val="PL"/>
      </w:pPr>
      <w:r>
        <w:t xml:space="preserve">          type: string</w:t>
      </w:r>
    </w:p>
    <w:p w14:paraId="18EC7B3B" w14:textId="77777777" w:rsidR="00705B28" w:rsidRDefault="00705B28" w:rsidP="00705B28">
      <w:pPr>
        <w:pStyle w:val="PL"/>
      </w:pPr>
      <w:r>
        <w:t xml:space="preserve">        requestedPartyAddress:</w:t>
      </w:r>
    </w:p>
    <w:p w14:paraId="434037E3" w14:textId="77777777" w:rsidR="00705B28" w:rsidRPr="00BD6F46" w:rsidRDefault="00705B28" w:rsidP="00705B28">
      <w:pPr>
        <w:pStyle w:val="PL"/>
      </w:pPr>
      <w:r w:rsidRPr="00BD6F46">
        <w:t xml:space="preserve">          type: array</w:t>
      </w:r>
    </w:p>
    <w:p w14:paraId="11ACD4D0" w14:textId="77777777" w:rsidR="00705B28" w:rsidRDefault="00705B28" w:rsidP="00705B28">
      <w:pPr>
        <w:pStyle w:val="PL"/>
      </w:pPr>
      <w:r w:rsidRPr="00BD6F46">
        <w:t xml:space="preserve">          items:</w:t>
      </w:r>
    </w:p>
    <w:p w14:paraId="2E6CDEC5" w14:textId="77777777" w:rsidR="00705B28" w:rsidRPr="00BD6F46" w:rsidRDefault="00705B28" w:rsidP="00705B28">
      <w:pPr>
        <w:pStyle w:val="PL"/>
      </w:pPr>
      <w:r w:rsidRPr="00BD6F46">
        <w:t xml:space="preserve">          </w:t>
      </w:r>
      <w:r>
        <w:t xml:space="preserve">  type</w:t>
      </w:r>
      <w:r w:rsidRPr="00BD6F46">
        <w:t xml:space="preserve">: </w:t>
      </w:r>
      <w:r>
        <w:t>string</w:t>
      </w:r>
    </w:p>
    <w:p w14:paraId="21AAEFAE" w14:textId="77777777" w:rsidR="00705B28" w:rsidRDefault="00705B28" w:rsidP="00705B28">
      <w:pPr>
        <w:pStyle w:val="PL"/>
      </w:pPr>
      <w:r>
        <w:t xml:space="preserve">          minItems: 1</w:t>
      </w:r>
    </w:p>
    <w:p w14:paraId="35B99DF5" w14:textId="77777777" w:rsidR="00705B28" w:rsidRDefault="00705B28" w:rsidP="00705B28">
      <w:pPr>
        <w:pStyle w:val="PL"/>
      </w:pPr>
      <w:r>
        <w:t xml:space="preserve">        calledAssertedIdentities:</w:t>
      </w:r>
    </w:p>
    <w:p w14:paraId="2CED9F3D" w14:textId="77777777" w:rsidR="00705B28" w:rsidRPr="00BD6F46" w:rsidRDefault="00705B28" w:rsidP="00705B28">
      <w:pPr>
        <w:pStyle w:val="PL"/>
      </w:pPr>
      <w:r w:rsidRPr="00BD6F46">
        <w:t xml:space="preserve">          type: array</w:t>
      </w:r>
    </w:p>
    <w:p w14:paraId="3302BBD5" w14:textId="77777777" w:rsidR="00705B28" w:rsidRDefault="00705B28" w:rsidP="00705B28">
      <w:pPr>
        <w:pStyle w:val="PL"/>
      </w:pPr>
      <w:r w:rsidRPr="00BD6F46">
        <w:t xml:space="preserve">          items:</w:t>
      </w:r>
    </w:p>
    <w:p w14:paraId="0AEC9799" w14:textId="77777777" w:rsidR="00705B28" w:rsidRPr="00BD6F46" w:rsidRDefault="00705B28" w:rsidP="00705B28">
      <w:pPr>
        <w:pStyle w:val="PL"/>
      </w:pPr>
      <w:r w:rsidRPr="00BD6F46">
        <w:t xml:space="preserve">          </w:t>
      </w:r>
      <w:r>
        <w:t xml:space="preserve">  type</w:t>
      </w:r>
      <w:r w:rsidRPr="00BD6F46">
        <w:t xml:space="preserve">: </w:t>
      </w:r>
      <w:r>
        <w:t>string</w:t>
      </w:r>
    </w:p>
    <w:p w14:paraId="31808B6B" w14:textId="77777777" w:rsidR="00705B28" w:rsidRDefault="00705B28" w:rsidP="00705B28">
      <w:pPr>
        <w:pStyle w:val="PL"/>
      </w:pPr>
      <w:r>
        <w:t xml:space="preserve">          minItems: 1</w:t>
      </w:r>
    </w:p>
    <w:p w14:paraId="2B71629C" w14:textId="77777777" w:rsidR="00705B28" w:rsidRDefault="00705B28" w:rsidP="00705B28">
      <w:pPr>
        <w:pStyle w:val="PL"/>
      </w:pPr>
      <w:r>
        <w:t xml:space="preserve">        calledIdentityChange</w:t>
      </w:r>
      <w:r w:rsidR="00AA0279" w:rsidRPr="00AA0279">
        <w:t>s</w:t>
      </w:r>
      <w:r>
        <w:t>:</w:t>
      </w:r>
    </w:p>
    <w:p w14:paraId="37E0D33D" w14:textId="77777777" w:rsidR="00AA0279" w:rsidRDefault="00AA0279" w:rsidP="00AA0279">
      <w:pPr>
        <w:pStyle w:val="PL"/>
      </w:pPr>
      <w:r>
        <w:t xml:space="preserve">          type: array</w:t>
      </w:r>
    </w:p>
    <w:p w14:paraId="47149976" w14:textId="77777777" w:rsidR="00AA0279" w:rsidRDefault="00AA0279" w:rsidP="00AA0279">
      <w:pPr>
        <w:pStyle w:val="PL"/>
      </w:pPr>
      <w:r>
        <w:t xml:space="preserve">          items:</w:t>
      </w:r>
    </w:p>
    <w:p w14:paraId="7C501696" w14:textId="77777777" w:rsidR="00705B28" w:rsidRDefault="00705B28" w:rsidP="00AA0279">
      <w:pPr>
        <w:pStyle w:val="PL"/>
      </w:pPr>
      <w:r>
        <w:t xml:space="preserve">        </w:t>
      </w:r>
      <w:r w:rsidRPr="00BD6F46">
        <w:t xml:space="preserve">  </w:t>
      </w:r>
      <w:r w:rsidR="00AA0279" w:rsidRPr="00AA0279">
        <w:t xml:space="preserve">  </w:t>
      </w:r>
      <w:r w:rsidRPr="00BD6F46">
        <w:t>$ref: '#/components/schemas/</w:t>
      </w:r>
      <w:r>
        <w:rPr>
          <w:rFonts w:cs="Arial"/>
          <w:szCs w:val="18"/>
        </w:rPr>
        <w:t>C</w:t>
      </w:r>
      <w:r w:rsidRPr="00FB163A">
        <w:rPr>
          <w:rFonts w:cs="Arial"/>
          <w:szCs w:val="18"/>
        </w:rPr>
        <w:t>alledIdentityChange</w:t>
      </w:r>
      <w:r w:rsidRPr="00BD6F46">
        <w:t>'</w:t>
      </w:r>
    </w:p>
    <w:p w14:paraId="277F66B7" w14:textId="77777777" w:rsidR="00AA0279" w:rsidRDefault="00AA0279" w:rsidP="00705B28">
      <w:pPr>
        <w:pStyle w:val="PL"/>
      </w:pPr>
      <w:r w:rsidRPr="00AA0279">
        <w:t xml:space="preserve">          minItems: 1</w:t>
      </w:r>
    </w:p>
    <w:p w14:paraId="5D943573" w14:textId="77777777" w:rsidR="00705B28" w:rsidRDefault="00705B28" w:rsidP="00705B28">
      <w:pPr>
        <w:pStyle w:val="PL"/>
      </w:pPr>
      <w:r>
        <w:t xml:space="preserve">        associatedURI:</w:t>
      </w:r>
    </w:p>
    <w:p w14:paraId="19D354BF" w14:textId="77777777" w:rsidR="00705B28" w:rsidRPr="00BD6F46" w:rsidRDefault="00705B28" w:rsidP="00705B28">
      <w:pPr>
        <w:pStyle w:val="PL"/>
      </w:pPr>
      <w:r w:rsidRPr="00BD6F46">
        <w:t xml:space="preserve">          type: array</w:t>
      </w:r>
    </w:p>
    <w:p w14:paraId="5B66E04D" w14:textId="77777777" w:rsidR="00705B28" w:rsidRDefault="00705B28" w:rsidP="00705B28">
      <w:pPr>
        <w:pStyle w:val="PL"/>
      </w:pPr>
      <w:r w:rsidRPr="00BD6F46">
        <w:t xml:space="preserve">          items:</w:t>
      </w:r>
    </w:p>
    <w:p w14:paraId="14B7DDAA" w14:textId="77777777" w:rsidR="00705B28" w:rsidRPr="00BD6F46" w:rsidRDefault="00705B28" w:rsidP="00705B28">
      <w:pPr>
        <w:pStyle w:val="PL"/>
      </w:pPr>
      <w:r w:rsidRPr="00BD6F46">
        <w:t xml:space="preserve">          </w:t>
      </w:r>
      <w:r>
        <w:t xml:space="preserve">  </w:t>
      </w:r>
      <w:r w:rsidRPr="00BD6F46">
        <w:t>$ref: 'TS29571_CommonData.yaml#/components/schemas/Uri'</w:t>
      </w:r>
    </w:p>
    <w:p w14:paraId="6CBF879D" w14:textId="77777777" w:rsidR="00705B28" w:rsidRDefault="00705B28" w:rsidP="00705B28">
      <w:pPr>
        <w:pStyle w:val="PL"/>
      </w:pPr>
      <w:r>
        <w:t xml:space="preserve">          minItems: 1</w:t>
      </w:r>
    </w:p>
    <w:p w14:paraId="0AC28F78" w14:textId="77777777" w:rsidR="00705B28" w:rsidRDefault="00705B28" w:rsidP="00705B28">
      <w:pPr>
        <w:pStyle w:val="PL"/>
      </w:pPr>
      <w:r>
        <w:t xml:space="preserve">        timeStamps:</w:t>
      </w:r>
    </w:p>
    <w:p w14:paraId="6506A4C4" w14:textId="77777777" w:rsidR="00705B28" w:rsidRPr="00BD6F46" w:rsidRDefault="00705B28" w:rsidP="00705B28">
      <w:pPr>
        <w:pStyle w:val="PL"/>
      </w:pPr>
      <w:r w:rsidRPr="00BD6F46">
        <w:t xml:space="preserve">        </w:t>
      </w:r>
      <w:r>
        <w:t xml:space="preserve">  </w:t>
      </w:r>
      <w:r w:rsidRPr="00BD6F46">
        <w:t>$ref: 'TS29571_CommonData.yaml#/components/schemas/DateTime'</w:t>
      </w:r>
    </w:p>
    <w:p w14:paraId="4AEBD98E" w14:textId="77777777" w:rsidR="00705B28" w:rsidRDefault="00705B28" w:rsidP="00705B28">
      <w:pPr>
        <w:pStyle w:val="PL"/>
      </w:pPr>
      <w:r>
        <w:t xml:space="preserve">        applicationServerInformation:</w:t>
      </w:r>
    </w:p>
    <w:p w14:paraId="5505FB12" w14:textId="77777777" w:rsidR="00705B28" w:rsidRPr="00BD6F46" w:rsidRDefault="00705B28" w:rsidP="00705B28">
      <w:pPr>
        <w:pStyle w:val="PL"/>
      </w:pPr>
      <w:r w:rsidRPr="00BD6F46">
        <w:t xml:space="preserve">          type: array</w:t>
      </w:r>
    </w:p>
    <w:p w14:paraId="617DBD40" w14:textId="77777777" w:rsidR="00705B28" w:rsidRDefault="00705B28" w:rsidP="00705B28">
      <w:pPr>
        <w:pStyle w:val="PL"/>
      </w:pPr>
      <w:r w:rsidRPr="00BD6F46">
        <w:t xml:space="preserve">          items:</w:t>
      </w:r>
    </w:p>
    <w:p w14:paraId="2FD226AE" w14:textId="77777777" w:rsidR="00705B28" w:rsidRPr="00BD6F46" w:rsidRDefault="00705B28" w:rsidP="00705B28">
      <w:pPr>
        <w:pStyle w:val="PL"/>
      </w:pPr>
      <w:r w:rsidRPr="00BD6F46">
        <w:t xml:space="preserve">          </w:t>
      </w:r>
      <w:r>
        <w:t xml:space="preserve">  type</w:t>
      </w:r>
      <w:r w:rsidRPr="00BD6F46">
        <w:t xml:space="preserve">: </w:t>
      </w:r>
      <w:r>
        <w:t>string</w:t>
      </w:r>
    </w:p>
    <w:p w14:paraId="2C22A04D" w14:textId="77777777" w:rsidR="00705B28" w:rsidRDefault="00705B28" w:rsidP="00705B28">
      <w:pPr>
        <w:pStyle w:val="PL"/>
      </w:pPr>
      <w:r>
        <w:t xml:space="preserve">          minItems: 1</w:t>
      </w:r>
    </w:p>
    <w:p w14:paraId="476C8190" w14:textId="77777777" w:rsidR="00705B28" w:rsidRDefault="00705B28" w:rsidP="00705B28">
      <w:pPr>
        <w:pStyle w:val="PL"/>
      </w:pPr>
      <w:r>
        <w:t xml:space="preserve">        interOperatorIdentifier:</w:t>
      </w:r>
    </w:p>
    <w:p w14:paraId="28B3581E" w14:textId="77777777" w:rsidR="00705B28" w:rsidRPr="00BD6F46" w:rsidRDefault="00705B28" w:rsidP="00705B28">
      <w:pPr>
        <w:pStyle w:val="PL"/>
      </w:pPr>
      <w:r w:rsidRPr="00BD6F46">
        <w:t xml:space="preserve">          type: array</w:t>
      </w:r>
    </w:p>
    <w:p w14:paraId="03483278" w14:textId="77777777" w:rsidR="00705B28" w:rsidRDefault="00705B28" w:rsidP="00705B28">
      <w:pPr>
        <w:pStyle w:val="PL"/>
      </w:pPr>
      <w:r w:rsidRPr="00BD6F46">
        <w:t xml:space="preserve">          items:</w:t>
      </w:r>
    </w:p>
    <w:p w14:paraId="03C4E895"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I</w:t>
      </w:r>
      <w:r w:rsidRPr="00FB163A">
        <w:rPr>
          <w:rFonts w:cs="Arial"/>
          <w:szCs w:val="18"/>
        </w:rPr>
        <w:t>nterOperatorIdentifier</w:t>
      </w:r>
      <w:r w:rsidRPr="00BD6F46">
        <w:t>'</w:t>
      </w:r>
    </w:p>
    <w:p w14:paraId="341B5E72" w14:textId="77777777" w:rsidR="00705B28" w:rsidRDefault="00705B28" w:rsidP="00705B28">
      <w:pPr>
        <w:pStyle w:val="PL"/>
      </w:pPr>
      <w:r>
        <w:t xml:space="preserve">          minItems: 1</w:t>
      </w:r>
    </w:p>
    <w:p w14:paraId="1902FC5F" w14:textId="77777777" w:rsidR="00705B28" w:rsidRDefault="00705B28" w:rsidP="00705B28">
      <w:pPr>
        <w:pStyle w:val="PL"/>
      </w:pPr>
      <w:r>
        <w:t xml:space="preserve">        imsChargingIdentifier:</w:t>
      </w:r>
    </w:p>
    <w:p w14:paraId="22987F40" w14:textId="77777777" w:rsidR="00705B28" w:rsidRDefault="00705B28" w:rsidP="00705B28">
      <w:pPr>
        <w:pStyle w:val="PL"/>
      </w:pPr>
      <w:r>
        <w:t xml:space="preserve">          type: string</w:t>
      </w:r>
    </w:p>
    <w:p w14:paraId="4F5674F5" w14:textId="77777777" w:rsidR="00705B28" w:rsidRDefault="00705B28" w:rsidP="00705B28">
      <w:pPr>
        <w:pStyle w:val="PL"/>
      </w:pPr>
      <w:r>
        <w:t xml:space="preserve">        relatedICID:</w:t>
      </w:r>
    </w:p>
    <w:p w14:paraId="42D1ADC3" w14:textId="77777777" w:rsidR="00705B28" w:rsidRDefault="00705B28" w:rsidP="00705B28">
      <w:pPr>
        <w:pStyle w:val="PL"/>
      </w:pPr>
      <w:r>
        <w:t xml:space="preserve">          type: string</w:t>
      </w:r>
    </w:p>
    <w:p w14:paraId="0103F067" w14:textId="77777777" w:rsidR="00705B28" w:rsidRDefault="00705B28" w:rsidP="00705B28">
      <w:pPr>
        <w:pStyle w:val="PL"/>
      </w:pPr>
      <w:r>
        <w:t xml:space="preserve">        relatedICIDGenerationNode:</w:t>
      </w:r>
    </w:p>
    <w:p w14:paraId="0F2A5BBD" w14:textId="77777777" w:rsidR="00705B28" w:rsidRDefault="00705B28" w:rsidP="00705B28">
      <w:pPr>
        <w:pStyle w:val="PL"/>
      </w:pPr>
      <w:r>
        <w:t xml:space="preserve">          type: string</w:t>
      </w:r>
    </w:p>
    <w:p w14:paraId="670E1D9A" w14:textId="77777777" w:rsidR="00705B28" w:rsidRDefault="00705B28" w:rsidP="00705B28">
      <w:pPr>
        <w:pStyle w:val="PL"/>
      </w:pPr>
      <w:r>
        <w:t xml:space="preserve">        transitIOIList:</w:t>
      </w:r>
    </w:p>
    <w:p w14:paraId="23928E47" w14:textId="77777777" w:rsidR="00705B28" w:rsidRPr="00BD6F46" w:rsidRDefault="00705B28" w:rsidP="00705B28">
      <w:pPr>
        <w:pStyle w:val="PL"/>
      </w:pPr>
      <w:r w:rsidRPr="00BD6F46">
        <w:t xml:space="preserve">          type: array</w:t>
      </w:r>
    </w:p>
    <w:p w14:paraId="4868F62F" w14:textId="77777777" w:rsidR="00705B28" w:rsidRDefault="00705B28" w:rsidP="00705B28">
      <w:pPr>
        <w:pStyle w:val="PL"/>
      </w:pPr>
      <w:r w:rsidRPr="00BD6F46">
        <w:t xml:space="preserve">          items:</w:t>
      </w:r>
    </w:p>
    <w:p w14:paraId="7DB95258" w14:textId="77777777" w:rsidR="00705B28" w:rsidRDefault="00705B28" w:rsidP="00705B28">
      <w:pPr>
        <w:pStyle w:val="PL"/>
      </w:pPr>
      <w:r>
        <w:t xml:space="preserve">            type: string</w:t>
      </w:r>
    </w:p>
    <w:p w14:paraId="4999020A" w14:textId="77777777" w:rsidR="00705B28" w:rsidRDefault="00705B28" w:rsidP="00705B28">
      <w:pPr>
        <w:pStyle w:val="PL"/>
      </w:pPr>
      <w:r>
        <w:t xml:space="preserve">          minItems: 1</w:t>
      </w:r>
    </w:p>
    <w:p w14:paraId="0DF00E15" w14:textId="77777777" w:rsidR="00705B28" w:rsidRDefault="00705B28" w:rsidP="00705B28">
      <w:pPr>
        <w:pStyle w:val="PL"/>
      </w:pPr>
      <w:r>
        <w:t xml:space="preserve">        earlyMediaDescription:</w:t>
      </w:r>
    </w:p>
    <w:p w14:paraId="4D58E3F1" w14:textId="77777777" w:rsidR="00705B28" w:rsidRPr="00BD6F46" w:rsidRDefault="00705B28" w:rsidP="00705B28">
      <w:pPr>
        <w:pStyle w:val="PL"/>
      </w:pPr>
      <w:r w:rsidRPr="00BD6F46">
        <w:t xml:space="preserve">          type: array</w:t>
      </w:r>
    </w:p>
    <w:p w14:paraId="662D63BF" w14:textId="77777777" w:rsidR="00705B28" w:rsidRDefault="00705B28" w:rsidP="00705B28">
      <w:pPr>
        <w:pStyle w:val="PL"/>
      </w:pPr>
      <w:r w:rsidRPr="00BD6F46">
        <w:t xml:space="preserve">          items:</w:t>
      </w:r>
    </w:p>
    <w:p w14:paraId="7658965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E</w:t>
      </w:r>
      <w:r w:rsidRPr="00FB163A">
        <w:rPr>
          <w:rFonts w:cs="Arial"/>
          <w:szCs w:val="18"/>
        </w:rPr>
        <w:t>arlyMediaDescription</w:t>
      </w:r>
      <w:r w:rsidRPr="00BD6F46">
        <w:t>'</w:t>
      </w:r>
    </w:p>
    <w:p w14:paraId="3F8D50EA" w14:textId="77777777" w:rsidR="00705B28" w:rsidRDefault="00705B28" w:rsidP="00705B28">
      <w:pPr>
        <w:pStyle w:val="PL"/>
      </w:pPr>
      <w:r>
        <w:t xml:space="preserve">          minItems: 1</w:t>
      </w:r>
    </w:p>
    <w:p w14:paraId="2B6606D6" w14:textId="77777777" w:rsidR="00705B28" w:rsidRDefault="00705B28" w:rsidP="00705B28">
      <w:pPr>
        <w:pStyle w:val="PL"/>
      </w:pPr>
      <w:r>
        <w:t xml:space="preserve">        sdpSessionDescription:</w:t>
      </w:r>
    </w:p>
    <w:p w14:paraId="042113D1" w14:textId="77777777" w:rsidR="00705B28" w:rsidRPr="00BD6F46" w:rsidRDefault="00705B28" w:rsidP="00705B28">
      <w:pPr>
        <w:pStyle w:val="PL"/>
      </w:pPr>
      <w:r w:rsidRPr="00BD6F46">
        <w:t xml:space="preserve">          type: array</w:t>
      </w:r>
    </w:p>
    <w:p w14:paraId="0401E4C3" w14:textId="77777777" w:rsidR="00705B28" w:rsidRDefault="00705B28" w:rsidP="00705B28">
      <w:pPr>
        <w:pStyle w:val="PL"/>
      </w:pPr>
      <w:r w:rsidRPr="00BD6F46">
        <w:t xml:space="preserve">          items:</w:t>
      </w:r>
    </w:p>
    <w:p w14:paraId="57B1CA48" w14:textId="77777777" w:rsidR="00705B28" w:rsidRDefault="00705B28" w:rsidP="00705B28">
      <w:pPr>
        <w:pStyle w:val="PL"/>
      </w:pPr>
      <w:r>
        <w:t xml:space="preserve">            type: string</w:t>
      </w:r>
    </w:p>
    <w:p w14:paraId="5AAA03E5" w14:textId="77777777" w:rsidR="00705B28" w:rsidRDefault="00705B28" w:rsidP="00705B28">
      <w:pPr>
        <w:pStyle w:val="PL"/>
      </w:pPr>
      <w:r>
        <w:t xml:space="preserve">          minItems: 1</w:t>
      </w:r>
    </w:p>
    <w:p w14:paraId="47645CEE" w14:textId="77777777" w:rsidR="00705B28" w:rsidRDefault="00705B28" w:rsidP="00705B28">
      <w:pPr>
        <w:pStyle w:val="PL"/>
      </w:pPr>
      <w:r>
        <w:t xml:space="preserve">        sdpMediaComponent:</w:t>
      </w:r>
    </w:p>
    <w:p w14:paraId="704DF026" w14:textId="77777777" w:rsidR="00705B28" w:rsidRPr="00BD6F46" w:rsidRDefault="00705B28" w:rsidP="00705B28">
      <w:pPr>
        <w:pStyle w:val="PL"/>
      </w:pPr>
      <w:r w:rsidRPr="00BD6F46">
        <w:t xml:space="preserve">          type: array</w:t>
      </w:r>
    </w:p>
    <w:p w14:paraId="7902CBE6" w14:textId="77777777" w:rsidR="00705B28" w:rsidRDefault="00705B28" w:rsidP="00705B28">
      <w:pPr>
        <w:pStyle w:val="PL"/>
      </w:pPr>
      <w:r w:rsidRPr="00BD6F46">
        <w:t xml:space="preserve">          items:</w:t>
      </w:r>
    </w:p>
    <w:p w14:paraId="7B553E8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SDP</w:t>
      </w:r>
      <w:r w:rsidRPr="00FB163A">
        <w:rPr>
          <w:rFonts w:cs="Arial"/>
          <w:szCs w:val="18"/>
        </w:rPr>
        <w:t>MediaComponent</w:t>
      </w:r>
      <w:r w:rsidRPr="00BD6F46">
        <w:t>'</w:t>
      </w:r>
    </w:p>
    <w:p w14:paraId="104D74C7" w14:textId="77777777" w:rsidR="00705B28" w:rsidRDefault="00705B28" w:rsidP="00705B28">
      <w:pPr>
        <w:pStyle w:val="PL"/>
      </w:pPr>
      <w:r>
        <w:lastRenderedPageBreak/>
        <w:t xml:space="preserve">          minItems: 1</w:t>
      </w:r>
    </w:p>
    <w:p w14:paraId="0685A9C6" w14:textId="77777777" w:rsidR="00705B28" w:rsidRDefault="00705B28" w:rsidP="00705B28">
      <w:pPr>
        <w:pStyle w:val="PL"/>
      </w:pPr>
      <w:r>
        <w:t xml:space="preserve">        servedPartyIPAddress:</w:t>
      </w:r>
    </w:p>
    <w:p w14:paraId="50CEBC3D" w14:textId="77777777" w:rsidR="00705B28" w:rsidRDefault="00705B28" w:rsidP="00705B28">
      <w:pPr>
        <w:pStyle w:val="PL"/>
      </w:pPr>
      <w:r w:rsidRPr="00BD6F46">
        <w:t xml:space="preserve">        </w:t>
      </w:r>
      <w:r>
        <w:t xml:space="preserve">  </w:t>
      </w:r>
      <w:r w:rsidRPr="00BD6F46">
        <w:t>$ref: '#/components/schemas/</w:t>
      </w:r>
      <w:r>
        <w:t>IMS</w:t>
      </w:r>
      <w:r>
        <w:rPr>
          <w:rFonts w:cs="Arial"/>
          <w:szCs w:val="18"/>
        </w:rPr>
        <w:t>Address</w:t>
      </w:r>
      <w:r w:rsidRPr="00BD6F46">
        <w:t>'</w:t>
      </w:r>
    </w:p>
    <w:p w14:paraId="2618498D" w14:textId="77777777" w:rsidR="00705B28" w:rsidRDefault="00705B28" w:rsidP="00705B28">
      <w:pPr>
        <w:pStyle w:val="PL"/>
      </w:pPr>
      <w:r>
        <w:t xml:space="preserve">        serverCapabilities:</w:t>
      </w:r>
    </w:p>
    <w:p w14:paraId="0CCA7474" w14:textId="77777777" w:rsidR="00705B28" w:rsidRDefault="00705B28" w:rsidP="00705B28">
      <w:pPr>
        <w:pStyle w:val="PL"/>
      </w:pPr>
      <w:r w:rsidRPr="00BD6F46">
        <w:t xml:space="preserve">        </w:t>
      </w:r>
      <w:r>
        <w:t xml:space="preserve">  </w:t>
      </w:r>
      <w:r w:rsidRPr="00BD6F46">
        <w:t>$ref: '#/components/schemas/</w:t>
      </w:r>
      <w:r w:rsidRPr="00FB163A">
        <w:rPr>
          <w:rFonts w:cs="Arial"/>
          <w:szCs w:val="18"/>
        </w:rPr>
        <w:t>ServerCapabilities</w:t>
      </w:r>
      <w:r w:rsidRPr="00BD6F46">
        <w:t>'</w:t>
      </w:r>
    </w:p>
    <w:p w14:paraId="4DE22B88" w14:textId="77777777" w:rsidR="00705B28" w:rsidRDefault="00705B28" w:rsidP="00705B28">
      <w:pPr>
        <w:pStyle w:val="PL"/>
      </w:pPr>
      <w:r>
        <w:t xml:space="preserve">        trunkGroupID:</w:t>
      </w:r>
    </w:p>
    <w:p w14:paraId="78ACCC61" w14:textId="77777777" w:rsidR="00705B28" w:rsidRDefault="00705B28" w:rsidP="00705B28">
      <w:pPr>
        <w:pStyle w:val="PL"/>
      </w:pPr>
      <w:r w:rsidRPr="00BD6F46">
        <w:t xml:space="preserve">        </w:t>
      </w:r>
      <w:r>
        <w:t xml:space="preserve">  </w:t>
      </w:r>
      <w:r w:rsidRPr="00BD6F46">
        <w:t>$ref: '#/components/schemas/</w:t>
      </w:r>
      <w:r>
        <w:rPr>
          <w:rFonts w:cs="Arial"/>
          <w:szCs w:val="18"/>
        </w:rPr>
        <w:t>T</w:t>
      </w:r>
      <w:r w:rsidRPr="00FB163A">
        <w:rPr>
          <w:rFonts w:cs="Arial"/>
          <w:szCs w:val="18"/>
        </w:rPr>
        <w:t>runkGroupID</w:t>
      </w:r>
      <w:r w:rsidRPr="00BD6F46">
        <w:t>'</w:t>
      </w:r>
    </w:p>
    <w:p w14:paraId="1829AC7D" w14:textId="77777777" w:rsidR="00705B28" w:rsidRDefault="00705B28" w:rsidP="00705B28">
      <w:pPr>
        <w:pStyle w:val="PL"/>
      </w:pPr>
      <w:r>
        <w:t xml:space="preserve">        bearerService:</w:t>
      </w:r>
    </w:p>
    <w:p w14:paraId="11CAE5A5" w14:textId="77777777" w:rsidR="00705B28" w:rsidRDefault="00705B28" w:rsidP="00705B28">
      <w:pPr>
        <w:pStyle w:val="PL"/>
      </w:pPr>
      <w:r>
        <w:t xml:space="preserve">          type: string</w:t>
      </w:r>
    </w:p>
    <w:p w14:paraId="2FD8A131" w14:textId="77777777" w:rsidR="00705B28" w:rsidRDefault="00705B28" w:rsidP="00705B28">
      <w:pPr>
        <w:pStyle w:val="PL"/>
      </w:pPr>
      <w:r>
        <w:t xml:space="preserve">        imsServiceId:</w:t>
      </w:r>
    </w:p>
    <w:p w14:paraId="24AC9BC3" w14:textId="77777777" w:rsidR="00705B28" w:rsidRDefault="00705B28" w:rsidP="00705B28">
      <w:pPr>
        <w:pStyle w:val="PL"/>
      </w:pPr>
      <w:r>
        <w:t xml:space="preserve">          type: string</w:t>
      </w:r>
    </w:p>
    <w:p w14:paraId="0CE03BD8" w14:textId="77777777" w:rsidR="00705B28" w:rsidRDefault="00705B28" w:rsidP="00705B28">
      <w:pPr>
        <w:pStyle w:val="PL"/>
      </w:pPr>
      <w:r>
        <w:t xml:space="preserve">        messageBodies:</w:t>
      </w:r>
    </w:p>
    <w:p w14:paraId="11648332" w14:textId="77777777" w:rsidR="00705B28" w:rsidRPr="00BD6F46" w:rsidRDefault="00705B28" w:rsidP="00705B28">
      <w:pPr>
        <w:pStyle w:val="PL"/>
      </w:pPr>
      <w:r w:rsidRPr="00BD6F46">
        <w:t xml:space="preserve">          type: array</w:t>
      </w:r>
    </w:p>
    <w:p w14:paraId="5809D1B4" w14:textId="77777777" w:rsidR="00705B28" w:rsidRDefault="00705B28" w:rsidP="00705B28">
      <w:pPr>
        <w:pStyle w:val="PL"/>
      </w:pPr>
      <w:r w:rsidRPr="00BD6F46">
        <w:t xml:space="preserve">          items:</w:t>
      </w:r>
    </w:p>
    <w:p w14:paraId="0BBEDD9B"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MessageBod</w:t>
      </w:r>
      <w:r>
        <w:rPr>
          <w:rFonts w:cs="Arial"/>
          <w:szCs w:val="18"/>
        </w:rPr>
        <w:t>y</w:t>
      </w:r>
      <w:r w:rsidRPr="00BD6F46">
        <w:t>'</w:t>
      </w:r>
    </w:p>
    <w:p w14:paraId="34483669" w14:textId="77777777" w:rsidR="00705B28" w:rsidRDefault="00705B28" w:rsidP="00705B28">
      <w:pPr>
        <w:pStyle w:val="PL"/>
      </w:pPr>
      <w:r>
        <w:t xml:space="preserve">          minItems: 1</w:t>
      </w:r>
    </w:p>
    <w:p w14:paraId="515C2F56" w14:textId="77777777" w:rsidR="00705B28" w:rsidRDefault="00705B28" w:rsidP="00705B28">
      <w:pPr>
        <w:pStyle w:val="PL"/>
      </w:pPr>
      <w:r>
        <w:t xml:space="preserve">        accessNetworkInformation:</w:t>
      </w:r>
    </w:p>
    <w:p w14:paraId="5890E43C" w14:textId="77777777" w:rsidR="00705B28" w:rsidRPr="00BD6F46" w:rsidRDefault="00705B28" w:rsidP="00705B28">
      <w:pPr>
        <w:pStyle w:val="PL"/>
      </w:pPr>
      <w:r w:rsidRPr="00BD6F46">
        <w:t xml:space="preserve">          type: array</w:t>
      </w:r>
    </w:p>
    <w:p w14:paraId="4990C483" w14:textId="77777777" w:rsidR="00705B28" w:rsidRDefault="00705B28" w:rsidP="00705B28">
      <w:pPr>
        <w:pStyle w:val="PL"/>
      </w:pPr>
      <w:r w:rsidRPr="00BD6F46">
        <w:t xml:space="preserve">          items:</w:t>
      </w:r>
    </w:p>
    <w:p w14:paraId="51CFB2F3" w14:textId="77777777" w:rsidR="00705B28" w:rsidRDefault="00705B28" w:rsidP="00705B28">
      <w:pPr>
        <w:pStyle w:val="PL"/>
      </w:pPr>
      <w:r>
        <w:t xml:space="preserve">            type: string</w:t>
      </w:r>
    </w:p>
    <w:p w14:paraId="2810FA8E" w14:textId="77777777" w:rsidR="00705B28" w:rsidRDefault="00705B28" w:rsidP="00705B28">
      <w:pPr>
        <w:pStyle w:val="PL"/>
      </w:pPr>
      <w:r>
        <w:t xml:space="preserve">          minItems: 1</w:t>
      </w:r>
    </w:p>
    <w:p w14:paraId="2E68F11B" w14:textId="77777777" w:rsidR="00705B28" w:rsidRDefault="00705B28" w:rsidP="00705B28">
      <w:pPr>
        <w:pStyle w:val="PL"/>
      </w:pPr>
      <w:r>
        <w:t xml:space="preserve">        additionalAccessNetworkInformation:</w:t>
      </w:r>
    </w:p>
    <w:p w14:paraId="0AF65248" w14:textId="77777777" w:rsidR="00705B28" w:rsidRDefault="00705B28" w:rsidP="00705B28">
      <w:pPr>
        <w:pStyle w:val="PL"/>
      </w:pPr>
      <w:r>
        <w:t xml:space="preserve">          type: string</w:t>
      </w:r>
    </w:p>
    <w:p w14:paraId="26BF53D9" w14:textId="77777777" w:rsidR="00705B28" w:rsidRDefault="00705B28" w:rsidP="00705B28">
      <w:pPr>
        <w:pStyle w:val="PL"/>
      </w:pPr>
      <w:r>
        <w:t xml:space="preserve">        cellularNetworkInformation:</w:t>
      </w:r>
    </w:p>
    <w:p w14:paraId="15006E72" w14:textId="77777777" w:rsidR="00705B28" w:rsidRDefault="00705B28" w:rsidP="00705B28">
      <w:pPr>
        <w:pStyle w:val="PL"/>
      </w:pPr>
      <w:r>
        <w:t xml:space="preserve">          type: string</w:t>
      </w:r>
    </w:p>
    <w:p w14:paraId="4C99D13F" w14:textId="77777777" w:rsidR="00705B28" w:rsidRDefault="00705B28" w:rsidP="00705B28">
      <w:pPr>
        <w:pStyle w:val="PL"/>
      </w:pPr>
      <w:r>
        <w:t xml:space="preserve">        accessTransferInformation:</w:t>
      </w:r>
    </w:p>
    <w:p w14:paraId="43FD42D1" w14:textId="77777777" w:rsidR="00705B28" w:rsidRPr="00BD6F46" w:rsidRDefault="00705B28" w:rsidP="00705B28">
      <w:pPr>
        <w:pStyle w:val="PL"/>
      </w:pPr>
      <w:r w:rsidRPr="00BD6F46">
        <w:t xml:space="preserve">          type: array</w:t>
      </w:r>
    </w:p>
    <w:p w14:paraId="65F9191A" w14:textId="77777777" w:rsidR="00705B28" w:rsidRDefault="00705B28" w:rsidP="00705B28">
      <w:pPr>
        <w:pStyle w:val="PL"/>
      </w:pPr>
      <w:r w:rsidRPr="00BD6F46">
        <w:t xml:space="preserve">          items:</w:t>
      </w:r>
    </w:p>
    <w:p w14:paraId="2044D7BC"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AccessTransferInformation</w:t>
      </w:r>
      <w:r w:rsidRPr="00BD6F46">
        <w:t>'</w:t>
      </w:r>
    </w:p>
    <w:p w14:paraId="0C15003F" w14:textId="77777777" w:rsidR="00705B28" w:rsidRDefault="00705B28" w:rsidP="00705B28">
      <w:pPr>
        <w:pStyle w:val="PL"/>
      </w:pPr>
      <w:r>
        <w:t xml:space="preserve">          minItems: 1</w:t>
      </w:r>
    </w:p>
    <w:p w14:paraId="1CB7262A" w14:textId="77777777" w:rsidR="00705B28" w:rsidRDefault="00705B28" w:rsidP="00705B28">
      <w:pPr>
        <w:pStyle w:val="PL"/>
      </w:pPr>
      <w:r>
        <w:t xml:space="preserve">        accessNetworkInfoChange:</w:t>
      </w:r>
    </w:p>
    <w:p w14:paraId="393FD25B" w14:textId="77777777" w:rsidR="00705B28" w:rsidRPr="00BD6F46" w:rsidRDefault="00705B28" w:rsidP="00705B28">
      <w:pPr>
        <w:pStyle w:val="PL"/>
      </w:pPr>
      <w:r w:rsidRPr="00BD6F46">
        <w:t xml:space="preserve">          type: array</w:t>
      </w:r>
    </w:p>
    <w:p w14:paraId="6075B045" w14:textId="77777777" w:rsidR="00705B28" w:rsidRDefault="00705B28" w:rsidP="00705B28">
      <w:pPr>
        <w:pStyle w:val="PL"/>
      </w:pPr>
      <w:r w:rsidRPr="00BD6F46">
        <w:t xml:space="preserve">          items:</w:t>
      </w:r>
    </w:p>
    <w:p w14:paraId="1DF81E49"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AccessNetworkInfoChange</w:t>
      </w:r>
      <w:r w:rsidRPr="00BD6F46">
        <w:t>'</w:t>
      </w:r>
    </w:p>
    <w:p w14:paraId="52AE9A7B" w14:textId="77777777" w:rsidR="00705B28" w:rsidRDefault="00705B28" w:rsidP="00705B28">
      <w:pPr>
        <w:pStyle w:val="PL"/>
      </w:pPr>
      <w:r>
        <w:t xml:space="preserve">          minItems: 1</w:t>
      </w:r>
    </w:p>
    <w:p w14:paraId="0F6930DC" w14:textId="77777777" w:rsidR="00705B28" w:rsidRDefault="00705B28" w:rsidP="00705B28">
      <w:pPr>
        <w:pStyle w:val="PL"/>
      </w:pPr>
      <w:r>
        <w:t xml:space="preserve">        imsCommunicationServiceID:</w:t>
      </w:r>
    </w:p>
    <w:p w14:paraId="51842909" w14:textId="77777777" w:rsidR="00705B28" w:rsidRDefault="00705B28" w:rsidP="00705B28">
      <w:pPr>
        <w:pStyle w:val="PL"/>
      </w:pPr>
      <w:r>
        <w:t xml:space="preserve">          type: string</w:t>
      </w:r>
    </w:p>
    <w:p w14:paraId="56271230" w14:textId="77777777" w:rsidR="00705B28" w:rsidRDefault="00705B28" w:rsidP="00705B28">
      <w:pPr>
        <w:pStyle w:val="PL"/>
      </w:pPr>
      <w:r>
        <w:t xml:space="preserve">        imsApplicationReferenceID:</w:t>
      </w:r>
    </w:p>
    <w:p w14:paraId="33F1A610" w14:textId="77777777" w:rsidR="00705B28" w:rsidRDefault="00705B28" w:rsidP="00705B28">
      <w:pPr>
        <w:pStyle w:val="PL"/>
      </w:pPr>
      <w:r>
        <w:t xml:space="preserve">          type: string</w:t>
      </w:r>
    </w:p>
    <w:p w14:paraId="587C797F" w14:textId="77777777" w:rsidR="00705B28" w:rsidRDefault="00705B28" w:rsidP="00705B28">
      <w:pPr>
        <w:pStyle w:val="PL"/>
      </w:pPr>
      <w:r>
        <w:t xml:space="preserve">        causeCode:</w:t>
      </w:r>
    </w:p>
    <w:p w14:paraId="3A4DD421" w14:textId="77777777" w:rsidR="00705B28" w:rsidRDefault="00705B28" w:rsidP="00705B28">
      <w:pPr>
        <w:pStyle w:val="PL"/>
      </w:pPr>
      <w:r>
        <w:t xml:space="preserve">          $ref: 'TS29571_CommonData.yaml#/components/schemas/Uint32'</w:t>
      </w:r>
    </w:p>
    <w:p w14:paraId="56CFCB68" w14:textId="77777777" w:rsidR="00705B28" w:rsidRDefault="00705B28" w:rsidP="00705B28">
      <w:pPr>
        <w:pStyle w:val="PL"/>
      </w:pPr>
      <w:r>
        <w:t xml:space="preserve">        reasonHeader:</w:t>
      </w:r>
    </w:p>
    <w:p w14:paraId="7CBB3150" w14:textId="77777777" w:rsidR="00705B28" w:rsidRPr="00BD6F46" w:rsidRDefault="00705B28" w:rsidP="00705B28">
      <w:pPr>
        <w:pStyle w:val="PL"/>
      </w:pPr>
      <w:r w:rsidRPr="00BD6F46">
        <w:t xml:space="preserve">          type: array</w:t>
      </w:r>
    </w:p>
    <w:p w14:paraId="345FD6C7" w14:textId="77777777" w:rsidR="00705B28" w:rsidRDefault="00705B28" w:rsidP="00705B28">
      <w:pPr>
        <w:pStyle w:val="PL"/>
      </w:pPr>
      <w:r w:rsidRPr="00BD6F46">
        <w:t xml:space="preserve">          items:</w:t>
      </w:r>
    </w:p>
    <w:p w14:paraId="5BBF6EED" w14:textId="77777777" w:rsidR="00705B28" w:rsidRDefault="00705B28" w:rsidP="00705B28">
      <w:pPr>
        <w:pStyle w:val="PL"/>
      </w:pPr>
      <w:r>
        <w:t xml:space="preserve">            type: string</w:t>
      </w:r>
    </w:p>
    <w:p w14:paraId="5A0F63BF" w14:textId="77777777" w:rsidR="00705B28" w:rsidRDefault="00705B28" w:rsidP="00705B28">
      <w:pPr>
        <w:pStyle w:val="PL"/>
      </w:pPr>
      <w:r>
        <w:t xml:space="preserve">          minItems: 1</w:t>
      </w:r>
    </w:p>
    <w:p w14:paraId="1B727493" w14:textId="77777777" w:rsidR="00705B28" w:rsidRDefault="00705B28" w:rsidP="00705B28">
      <w:pPr>
        <w:pStyle w:val="PL"/>
      </w:pPr>
      <w:r>
        <w:t xml:space="preserve">        initialIMSChargingIdentifier:</w:t>
      </w:r>
    </w:p>
    <w:p w14:paraId="10EEEB3F" w14:textId="77777777" w:rsidR="00705B28" w:rsidRDefault="00705B28" w:rsidP="00705B28">
      <w:pPr>
        <w:pStyle w:val="PL"/>
      </w:pPr>
      <w:r>
        <w:t xml:space="preserve">          type: string</w:t>
      </w:r>
    </w:p>
    <w:p w14:paraId="38C37A12" w14:textId="77777777" w:rsidR="00705B28" w:rsidRDefault="00705B28" w:rsidP="00705B28">
      <w:pPr>
        <w:pStyle w:val="PL"/>
      </w:pPr>
      <w:r>
        <w:t xml:space="preserve">        nniInformation:</w:t>
      </w:r>
    </w:p>
    <w:p w14:paraId="3E2EE87E" w14:textId="77777777" w:rsidR="00705B28" w:rsidRPr="00BD6F46" w:rsidRDefault="00705B28" w:rsidP="00705B28">
      <w:pPr>
        <w:pStyle w:val="PL"/>
      </w:pPr>
      <w:r w:rsidRPr="00BD6F46">
        <w:t xml:space="preserve">          type: array</w:t>
      </w:r>
    </w:p>
    <w:p w14:paraId="289A0F74" w14:textId="77777777" w:rsidR="00705B28" w:rsidRDefault="00705B28" w:rsidP="00705B28">
      <w:pPr>
        <w:pStyle w:val="PL"/>
      </w:pPr>
      <w:r w:rsidRPr="00BD6F46">
        <w:t xml:space="preserve">          items:</w:t>
      </w:r>
    </w:p>
    <w:p w14:paraId="394F9B46"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NNIInformation</w:t>
      </w:r>
      <w:r w:rsidRPr="00BD6F46">
        <w:t>'</w:t>
      </w:r>
    </w:p>
    <w:p w14:paraId="3E04A6DE" w14:textId="77777777" w:rsidR="00705B28" w:rsidRDefault="00705B28" w:rsidP="00705B28">
      <w:pPr>
        <w:pStyle w:val="PL"/>
      </w:pPr>
      <w:r>
        <w:t xml:space="preserve">          minItems: 1</w:t>
      </w:r>
    </w:p>
    <w:p w14:paraId="538275B4" w14:textId="77777777" w:rsidR="00705B28" w:rsidRDefault="00705B28" w:rsidP="00705B28">
      <w:pPr>
        <w:pStyle w:val="PL"/>
      </w:pPr>
      <w:r>
        <w:t xml:space="preserve">        fromAddress:</w:t>
      </w:r>
    </w:p>
    <w:p w14:paraId="4EEA592D" w14:textId="77777777" w:rsidR="00705B28" w:rsidRDefault="00705B28" w:rsidP="00705B28">
      <w:pPr>
        <w:pStyle w:val="PL"/>
      </w:pPr>
      <w:r>
        <w:t xml:space="preserve">          type: string</w:t>
      </w:r>
    </w:p>
    <w:p w14:paraId="0F6BE493" w14:textId="77777777" w:rsidR="00705B28" w:rsidRDefault="00705B28" w:rsidP="00705B28">
      <w:pPr>
        <w:pStyle w:val="PL"/>
      </w:pPr>
      <w:r>
        <w:t xml:space="preserve">        imsEmergencyIndication:</w:t>
      </w:r>
    </w:p>
    <w:p w14:paraId="392C8AFC" w14:textId="77777777" w:rsidR="00705B28" w:rsidRPr="00BD6F46" w:rsidRDefault="00705B28" w:rsidP="00705B28">
      <w:pPr>
        <w:pStyle w:val="PL"/>
      </w:pPr>
      <w:r w:rsidRPr="00BD6F46">
        <w:t xml:space="preserve">          type: boolean</w:t>
      </w:r>
    </w:p>
    <w:p w14:paraId="7CDCA622" w14:textId="77777777" w:rsidR="00705B28" w:rsidRDefault="00705B28" w:rsidP="00705B28">
      <w:pPr>
        <w:pStyle w:val="PL"/>
      </w:pPr>
      <w:r>
        <w:t xml:space="preserve">        imsVisitedNetworkIdentifier:</w:t>
      </w:r>
    </w:p>
    <w:p w14:paraId="37DE5638" w14:textId="77777777" w:rsidR="00705B28" w:rsidRDefault="00705B28" w:rsidP="00705B28">
      <w:pPr>
        <w:pStyle w:val="PL"/>
      </w:pPr>
      <w:r>
        <w:t xml:space="preserve">          type: string</w:t>
      </w:r>
    </w:p>
    <w:p w14:paraId="679E8386" w14:textId="77777777" w:rsidR="00705B28" w:rsidRDefault="00705B28" w:rsidP="00705B28">
      <w:pPr>
        <w:pStyle w:val="PL"/>
      </w:pPr>
      <w:r>
        <w:t xml:space="preserve">        sipRouteHeaderReceived:</w:t>
      </w:r>
    </w:p>
    <w:p w14:paraId="47289C12" w14:textId="77777777" w:rsidR="00705B28" w:rsidRDefault="00705B28" w:rsidP="00705B28">
      <w:pPr>
        <w:pStyle w:val="PL"/>
      </w:pPr>
      <w:r>
        <w:t xml:space="preserve">          type: string</w:t>
      </w:r>
    </w:p>
    <w:p w14:paraId="7BF84A0F" w14:textId="77777777" w:rsidR="00705B28" w:rsidRDefault="00705B28" w:rsidP="00705B28">
      <w:pPr>
        <w:pStyle w:val="PL"/>
      </w:pPr>
      <w:r>
        <w:t xml:space="preserve">        sipRouteHeaderTransmitted:</w:t>
      </w:r>
    </w:p>
    <w:p w14:paraId="7F3E1463" w14:textId="77777777" w:rsidR="00705B28" w:rsidRDefault="00705B28" w:rsidP="00705B28">
      <w:pPr>
        <w:pStyle w:val="PL"/>
      </w:pPr>
      <w:r>
        <w:t xml:space="preserve">          type: string</w:t>
      </w:r>
    </w:p>
    <w:p w14:paraId="0BA10C62" w14:textId="77777777" w:rsidR="00705B28" w:rsidRDefault="00705B28" w:rsidP="00705B28">
      <w:pPr>
        <w:pStyle w:val="PL"/>
      </w:pPr>
      <w:r>
        <w:t xml:space="preserve">        tadIdentifier:</w:t>
      </w:r>
    </w:p>
    <w:p w14:paraId="3C64CD2A"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TADIdentifier</w:t>
      </w:r>
      <w:r w:rsidRPr="00BD6F46">
        <w:t>'</w:t>
      </w:r>
    </w:p>
    <w:p w14:paraId="021F9BA1" w14:textId="77777777" w:rsidR="00705B28" w:rsidRDefault="00705B28" w:rsidP="00705B28">
      <w:pPr>
        <w:pStyle w:val="PL"/>
      </w:pPr>
      <w:r>
        <w:t xml:space="preserve">        feIdentifierList:</w:t>
      </w:r>
    </w:p>
    <w:p w14:paraId="11A21B06" w14:textId="77777777" w:rsidR="00A259B7" w:rsidRDefault="00705B28" w:rsidP="00A259B7">
      <w:pPr>
        <w:pStyle w:val="PL"/>
      </w:pPr>
      <w:r>
        <w:t xml:space="preserve">          type: string</w:t>
      </w:r>
    </w:p>
    <w:p w14:paraId="12F37D1E" w14:textId="77777777" w:rsidR="00A259B7" w:rsidRDefault="00A259B7" w:rsidP="00A259B7">
      <w:pPr>
        <w:pStyle w:val="PL"/>
      </w:pPr>
      <w:r>
        <w:t xml:space="preserve">    EdgeInfrastructureUsageChargingInformation:</w:t>
      </w:r>
    </w:p>
    <w:p w14:paraId="22139A67" w14:textId="77777777" w:rsidR="00A259B7" w:rsidRDefault="00A259B7" w:rsidP="00A259B7">
      <w:pPr>
        <w:pStyle w:val="PL"/>
      </w:pPr>
      <w:r>
        <w:t xml:space="preserve">      type: object</w:t>
      </w:r>
    </w:p>
    <w:p w14:paraId="6517253A" w14:textId="77777777" w:rsidR="00A259B7" w:rsidRDefault="00A259B7" w:rsidP="00A259B7">
      <w:pPr>
        <w:pStyle w:val="PL"/>
      </w:pPr>
      <w:r>
        <w:t xml:space="preserve">      properties:</w:t>
      </w:r>
    </w:p>
    <w:p w14:paraId="43FC0AAC" w14:textId="77777777" w:rsidR="00A259B7" w:rsidRDefault="00A259B7" w:rsidP="00A259B7">
      <w:pPr>
        <w:pStyle w:val="PL"/>
      </w:pPr>
      <w:r>
        <w:t xml:space="preserve">        meanVirtualCPUUsage:</w:t>
      </w:r>
    </w:p>
    <w:p w14:paraId="373231D7" w14:textId="77777777" w:rsidR="00A259B7" w:rsidRDefault="00A259B7" w:rsidP="00A259B7">
      <w:pPr>
        <w:pStyle w:val="PL"/>
      </w:pPr>
      <w:r>
        <w:t xml:space="preserve">          $ref: 'TS29571_CommonData.yaml#/components/schemas/Float'</w:t>
      </w:r>
    </w:p>
    <w:p w14:paraId="1BAED847" w14:textId="77777777" w:rsidR="00A259B7" w:rsidRDefault="00A259B7" w:rsidP="00A259B7">
      <w:pPr>
        <w:pStyle w:val="PL"/>
      </w:pPr>
      <w:r>
        <w:t xml:space="preserve">        meanVirtualMemoryUsage:</w:t>
      </w:r>
    </w:p>
    <w:p w14:paraId="1DABE719" w14:textId="77777777" w:rsidR="00A259B7" w:rsidRDefault="00A259B7" w:rsidP="00A259B7">
      <w:pPr>
        <w:pStyle w:val="PL"/>
      </w:pPr>
      <w:r>
        <w:t xml:space="preserve">          $ref: 'TS29571_CommonData.yaml#/components/schemas/Float'</w:t>
      </w:r>
    </w:p>
    <w:p w14:paraId="66CD729C" w14:textId="77777777" w:rsidR="00A259B7" w:rsidRDefault="00A259B7" w:rsidP="00A259B7">
      <w:pPr>
        <w:pStyle w:val="PL"/>
      </w:pPr>
      <w:r>
        <w:t xml:space="preserve">        meanVirtualDiskUsage:</w:t>
      </w:r>
    </w:p>
    <w:p w14:paraId="72B2C447" w14:textId="77777777" w:rsidR="00420138" w:rsidRDefault="00A259B7" w:rsidP="00420138">
      <w:pPr>
        <w:pStyle w:val="PL"/>
      </w:pPr>
      <w:r>
        <w:t xml:space="preserve">          $ref: 'TS29571_CommonData.yaml#/components/schemas/Float'</w:t>
      </w:r>
    </w:p>
    <w:p w14:paraId="4F20D06D" w14:textId="77777777" w:rsidR="00420138" w:rsidRDefault="00420138" w:rsidP="00420138">
      <w:pPr>
        <w:pStyle w:val="PL"/>
      </w:pPr>
      <w:r>
        <w:t xml:space="preserve">        measuredInBytes:</w:t>
      </w:r>
    </w:p>
    <w:p w14:paraId="38E8D085" w14:textId="77777777" w:rsidR="00420138" w:rsidRDefault="00420138" w:rsidP="00420138">
      <w:pPr>
        <w:pStyle w:val="PL"/>
      </w:pPr>
      <w:r>
        <w:t xml:space="preserve">          $ref: 'TS29571_CommonData.yaml#/components/schemas/Uint64'</w:t>
      </w:r>
    </w:p>
    <w:p w14:paraId="56945FDF" w14:textId="77777777" w:rsidR="00420138" w:rsidRDefault="00420138" w:rsidP="00420138">
      <w:pPr>
        <w:pStyle w:val="PL"/>
      </w:pPr>
      <w:r>
        <w:lastRenderedPageBreak/>
        <w:t xml:space="preserve">        measuredOutBytes:</w:t>
      </w:r>
    </w:p>
    <w:p w14:paraId="152EDAE3" w14:textId="77777777" w:rsidR="00A259B7" w:rsidRDefault="00420138" w:rsidP="00420138">
      <w:pPr>
        <w:pStyle w:val="PL"/>
      </w:pPr>
      <w:r>
        <w:t xml:space="preserve">          $ref: 'TS29571_CommonData.yaml#/components/schemas/Uint64'</w:t>
      </w:r>
    </w:p>
    <w:p w14:paraId="418FE705" w14:textId="77777777" w:rsidR="00A259B7" w:rsidRDefault="00A259B7" w:rsidP="00A259B7">
      <w:pPr>
        <w:pStyle w:val="PL"/>
      </w:pPr>
      <w:r>
        <w:t xml:space="preserve">        durationStartTime:</w:t>
      </w:r>
    </w:p>
    <w:p w14:paraId="489E7944" w14:textId="77777777" w:rsidR="00A259B7" w:rsidRDefault="00A259B7" w:rsidP="00A259B7">
      <w:pPr>
        <w:pStyle w:val="PL"/>
      </w:pPr>
      <w:r>
        <w:t xml:space="preserve">          $ref: 'TS29571_CommonData.yaml#/components/schemas/DateTime'</w:t>
      </w:r>
    </w:p>
    <w:p w14:paraId="029F065D" w14:textId="77777777" w:rsidR="00A259B7" w:rsidRDefault="00A259B7" w:rsidP="00A259B7">
      <w:pPr>
        <w:pStyle w:val="PL"/>
      </w:pPr>
      <w:r>
        <w:t xml:space="preserve">        durationEndTime:</w:t>
      </w:r>
    </w:p>
    <w:p w14:paraId="29C3DD67" w14:textId="77777777" w:rsidR="00A259B7" w:rsidRDefault="00A259B7" w:rsidP="00A259B7">
      <w:pPr>
        <w:pStyle w:val="PL"/>
      </w:pPr>
      <w:r>
        <w:t xml:space="preserve">          $ref: 'TS29571_CommonData.yaml#/components/schemas/DateTime'</w:t>
      </w:r>
    </w:p>
    <w:p w14:paraId="5A117410" w14:textId="77777777" w:rsidR="00A259B7" w:rsidRDefault="00A259B7" w:rsidP="00A259B7">
      <w:pPr>
        <w:pStyle w:val="PL"/>
      </w:pPr>
      <w:r>
        <w:t xml:space="preserve">    EASDeploymentChargingInformation:</w:t>
      </w:r>
    </w:p>
    <w:p w14:paraId="6A9E6AC4" w14:textId="77777777" w:rsidR="00A259B7" w:rsidRDefault="00A259B7" w:rsidP="00A259B7">
      <w:pPr>
        <w:pStyle w:val="PL"/>
      </w:pPr>
      <w:r>
        <w:t xml:space="preserve">      type: object</w:t>
      </w:r>
    </w:p>
    <w:p w14:paraId="5A72E30D" w14:textId="77777777" w:rsidR="00A259B7" w:rsidRDefault="00A259B7" w:rsidP="00A259B7">
      <w:pPr>
        <w:pStyle w:val="PL"/>
      </w:pPr>
      <w:r>
        <w:t xml:space="preserve">      properties:</w:t>
      </w:r>
    </w:p>
    <w:p w14:paraId="047D619D" w14:textId="77777777" w:rsidR="00A259B7" w:rsidRDefault="00942208" w:rsidP="00A259B7">
      <w:pPr>
        <w:pStyle w:val="PL"/>
      </w:pPr>
      <w:r w:rsidRPr="00942208">
        <w:t xml:space="preserve"> </w:t>
      </w:r>
      <w:r w:rsidR="00A259B7">
        <w:t xml:space="preserve">       eEASDeploymentRequirements:</w:t>
      </w:r>
    </w:p>
    <w:p w14:paraId="59166920" w14:textId="77777777" w:rsidR="001C3176" w:rsidRDefault="00942208" w:rsidP="001C3176">
      <w:pPr>
        <w:pStyle w:val="PL"/>
      </w:pPr>
      <w:r w:rsidRPr="00942208">
        <w:t xml:space="preserve"> </w:t>
      </w:r>
      <w:r w:rsidR="00A259B7">
        <w:t xml:space="preserve">         $ref: '#/components/schemas/EASRequirements'</w:t>
      </w:r>
    </w:p>
    <w:p w14:paraId="4BCBC718" w14:textId="77777777" w:rsidR="001C3176" w:rsidRDefault="001C3176" w:rsidP="001C3176">
      <w:pPr>
        <w:pStyle w:val="PL"/>
      </w:pPr>
      <w:r>
        <w:t xml:space="preserve">        lCMEventType:</w:t>
      </w:r>
    </w:p>
    <w:p w14:paraId="63A1AEB8" w14:textId="77777777" w:rsidR="00A259B7" w:rsidRDefault="001C3176" w:rsidP="001C3176">
      <w:pPr>
        <w:pStyle w:val="PL"/>
      </w:pPr>
      <w:r>
        <w:t xml:space="preserve">          $ref: '#/components/schemas/ManagementOperation'</w:t>
      </w:r>
    </w:p>
    <w:p w14:paraId="4CB8C23A" w14:textId="77777777" w:rsidR="00A259B7" w:rsidRDefault="00A259B7" w:rsidP="00A259B7">
      <w:pPr>
        <w:pStyle w:val="PL"/>
      </w:pPr>
      <w:r>
        <w:t xml:space="preserve">        lCMStartTime:</w:t>
      </w:r>
    </w:p>
    <w:p w14:paraId="67000ECC" w14:textId="77777777" w:rsidR="00A259B7" w:rsidRDefault="00A259B7" w:rsidP="00A259B7">
      <w:pPr>
        <w:pStyle w:val="PL"/>
      </w:pPr>
      <w:r>
        <w:t xml:space="preserve">          $ref: 'TS29571_CommonData.yaml#/components/schemas/DateTime'</w:t>
      </w:r>
    </w:p>
    <w:p w14:paraId="08449F40" w14:textId="77777777" w:rsidR="00A259B7" w:rsidRDefault="00A259B7" w:rsidP="00A259B7">
      <w:pPr>
        <w:pStyle w:val="PL"/>
      </w:pPr>
      <w:r>
        <w:t xml:space="preserve">        lCMEndTime:</w:t>
      </w:r>
    </w:p>
    <w:p w14:paraId="4B9E0662" w14:textId="77777777" w:rsidR="00A259B7" w:rsidRDefault="00A259B7" w:rsidP="00A259B7">
      <w:pPr>
        <w:pStyle w:val="PL"/>
      </w:pPr>
      <w:r>
        <w:t xml:space="preserve">          $ref: 'TS29571_CommonData.yaml#/components/schemas/DateTime'</w:t>
      </w:r>
    </w:p>
    <w:p w14:paraId="0867B6EB"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0DE11CA2" w14:textId="77777777" w:rsidR="004063E0" w:rsidRDefault="004063E0" w:rsidP="00A259B7">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10141C5D" w14:textId="77777777" w:rsidR="00FA337C" w:rsidRDefault="00FA337C" w:rsidP="00FA337C">
      <w:pPr>
        <w:pStyle w:val="PL"/>
      </w:pPr>
      <w:r>
        <w:t xml:space="preserve">    MMSChargingInformation:</w:t>
      </w:r>
    </w:p>
    <w:p w14:paraId="6E90E763" w14:textId="77777777" w:rsidR="00FA337C" w:rsidRDefault="00FA337C" w:rsidP="00FA337C">
      <w:pPr>
        <w:pStyle w:val="PL"/>
      </w:pPr>
      <w:r>
        <w:t xml:space="preserve">      type: object</w:t>
      </w:r>
    </w:p>
    <w:p w14:paraId="4809A55E" w14:textId="77777777" w:rsidR="00FA337C" w:rsidRDefault="00FA337C" w:rsidP="00FA337C">
      <w:pPr>
        <w:pStyle w:val="PL"/>
      </w:pPr>
      <w:r>
        <w:t xml:space="preserve">      properties:</w:t>
      </w:r>
    </w:p>
    <w:p w14:paraId="3519F046" w14:textId="77777777" w:rsidR="00FA337C" w:rsidRDefault="00FA337C" w:rsidP="00FA337C">
      <w:pPr>
        <w:pStyle w:val="PL"/>
      </w:pPr>
      <w:r>
        <w:t xml:space="preserve">        mmOriginatorInfo:</w:t>
      </w:r>
    </w:p>
    <w:p w14:paraId="3F238133" w14:textId="77777777" w:rsidR="00FA337C" w:rsidRDefault="00FA337C" w:rsidP="00FA337C">
      <w:pPr>
        <w:pStyle w:val="PL"/>
      </w:pPr>
      <w:r>
        <w:t xml:space="preserve">          $ref: '#/components/schemas/MMOriginatorInfo'</w:t>
      </w:r>
    </w:p>
    <w:p w14:paraId="50205E37" w14:textId="77777777" w:rsidR="00FA337C" w:rsidRDefault="00FA337C" w:rsidP="00FA337C">
      <w:pPr>
        <w:pStyle w:val="PL"/>
      </w:pPr>
      <w:r>
        <w:t xml:space="preserve">        mmRecipientInfoList:</w:t>
      </w:r>
    </w:p>
    <w:p w14:paraId="04CB31E9" w14:textId="77777777" w:rsidR="00FA337C" w:rsidRDefault="00FA337C" w:rsidP="00FA337C">
      <w:pPr>
        <w:pStyle w:val="PL"/>
      </w:pPr>
      <w:r>
        <w:t xml:space="preserve">          type: array</w:t>
      </w:r>
    </w:p>
    <w:p w14:paraId="02466787" w14:textId="77777777" w:rsidR="00FA337C" w:rsidRDefault="00FA337C" w:rsidP="00FA337C">
      <w:pPr>
        <w:pStyle w:val="PL"/>
      </w:pPr>
      <w:r>
        <w:t xml:space="preserve">          items:</w:t>
      </w:r>
    </w:p>
    <w:p w14:paraId="61FE5C24" w14:textId="77777777" w:rsidR="00FA337C" w:rsidRDefault="00FA337C" w:rsidP="00FA337C">
      <w:pPr>
        <w:pStyle w:val="PL"/>
      </w:pPr>
      <w:r>
        <w:t xml:space="preserve">            $ref: '#/components/schemas/MMRecipientInfo'</w:t>
      </w:r>
    </w:p>
    <w:p w14:paraId="7621B076" w14:textId="77777777" w:rsidR="00FA337C" w:rsidRDefault="00FA337C" w:rsidP="00FA337C">
      <w:pPr>
        <w:pStyle w:val="PL"/>
      </w:pPr>
      <w:r>
        <w:t xml:space="preserve">          minItems: 0</w:t>
      </w:r>
    </w:p>
    <w:p w14:paraId="057B987B" w14:textId="77777777" w:rsidR="00FA337C" w:rsidRDefault="00FA337C" w:rsidP="00FA337C">
      <w:pPr>
        <w:pStyle w:val="PL"/>
      </w:pPr>
      <w:r>
        <w:t xml:space="preserve">        userLocationinfo:</w:t>
      </w:r>
    </w:p>
    <w:p w14:paraId="719552AA" w14:textId="77777777" w:rsidR="00FA337C" w:rsidRDefault="00FA337C" w:rsidP="00FA337C">
      <w:pPr>
        <w:pStyle w:val="PL"/>
      </w:pPr>
      <w:r>
        <w:t xml:space="preserve">          $ref: 'TS29571_CommonData.yaml#/components/schemas/UserLocation'</w:t>
      </w:r>
    </w:p>
    <w:p w14:paraId="08913581" w14:textId="77777777" w:rsidR="00FA337C" w:rsidRDefault="00FA337C" w:rsidP="00FA337C">
      <w:pPr>
        <w:pStyle w:val="PL"/>
      </w:pPr>
      <w:r>
        <w:t xml:space="preserve">        uetimeZone:</w:t>
      </w:r>
    </w:p>
    <w:p w14:paraId="45BE3F26" w14:textId="77777777" w:rsidR="00FA337C" w:rsidRDefault="00FA337C" w:rsidP="00FA337C">
      <w:pPr>
        <w:pStyle w:val="PL"/>
      </w:pPr>
      <w:r>
        <w:t xml:space="preserve">          $ref: 'TS29571_CommonData.yaml#/components/schemas/TimeZone'</w:t>
      </w:r>
    </w:p>
    <w:p w14:paraId="2E8971DE" w14:textId="77777777" w:rsidR="00FA337C" w:rsidRDefault="00FA337C" w:rsidP="00FA337C">
      <w:pPr>
        <w:pStyle w:val="PL"/>
      </w:pPr>
      <w:r>
        <w:t xml:space="preserve">        rATType:</w:t>
      </w:r>
    </w:p>
    <w:p w14:paraId="69E21C0D" w14:textId="77777777" w:rsidR="00FA337C" w:rsidRDefault="00FA337C" w:rsidP="00FA337C">
      <w:pPr>
        <w:pStyle w:val="PL"/>
      </w:pPr>
      <w:r>
        <w:t xml:space="preserve">          $ref: 'TS29571_CommonData.yaml#/components/schemas/RatType'</w:t>
      </w:r>
    </w:p>
    <w:p w14:paraId="225B06BA" w14:textId="77777777" w:rsidR="00FA337C" w:rsidRDefault="00FA337C" w:rsidP="00FA337C">
      <w:pPr>
        <w:pStyle w:val="PL"/>
      </w:pPr>
      <w:r>
        <w:t xml:space="preserve">        correlationInformation:</w:t>
      </w:r>
    </w:p>
    <w:p w14:paraId="191DC58B" w14:textId="77777777" w:rsidR="00FA337C" w:rsidRDefault="00FA337C" w:rsidP="00FA337C">
      <w:pPr>
        <w:pStyle w:val="PL"/>
      </w:pPr>
      <w:r>
        <w:t xml:space="preserve">          type: string</w:t>
      </w:r>
    </w:p>
    <w:p w14:paraId="26303346" w14:textId="77777777" w:rsidR="00FA337C" w:rsidRDefault="00FA337C" w:rsidP="00FA337C">
      <w:pPr>
        <w:pStyle w:val="PL"/>
      </w:pPr>
      <w:r>
        <w:t xml:space="preserve">        submissionTime:</w:t>
      </w:r>
    </w:p>
    <w:p w14:paraId="222BCCBD" w14:textId="77777777" w:rsidR="00FA337C" w:rsidRDefault="00FA337C" w:rsidP="00FA337C">
      <w:pPr>
        <w:pStyle w:val="PL"/>
      </w:pPr>
      <w:r>
        <w:t xml:space="preserve">          $ref: 'TS29571_CommonData.yaml#/components/schemas/DateTime'</w:t>
      </w:r>
    </w:p>
    <w:p w14:paraId="055A2D01" w14:textId="77777777" w:rsidR="00FA337C" w:rsidRDefault="00FA337C" w:rsidP="00FA337C">
      <w:pPr>
        <w:pStyle w:val="PL"/>
      </w:pPr>
      <w:r>
        <w:t xml:space="preserve">        mmContentType:</w:t>
      </w:r>
    </w:p>
    <w:p w14:paraId="6F7D37A2" w14:textId="77777777" w:rsidR="00FA337C" w:rsidRDefault="00FA337C" w:rsidP="00FA337C">
      <w:pPr>
        <w:pStyle w:val="PL"/>
      </w:pPr>
      <w:r>
        <w:t xml:space="preserve">          $ref: '#/components/schemas/MMContentType'</w:t>
      </w:r>
    </w:p>
    <w:p w14:paraId="31CC2B80" w14:textId="77777777" w:rsidR="00FA337C" w:rsidRDefault="00FA337C" w:rsidP="00FA337C">
      <w:pPr>
        <w:pStyle w:val="PL"/>
      </w:pPr>
      <w:r>
        <w:t xml:space="preserve">        mmPriority:</w:t>
      </w:r>
    </w:p>
    <w:p w14:paraId="00ADABD7" w14:textId="77777777" w:rsidR="00FA337C" w:rsidRDefault="00FA337C" w:rsidP="00FA337C">
      <w:pPr>
        <w:pStyle w:val="PL"/>
      </w:pPr>
      <w:r>
        <w:t xml:space="preserve">          $ref: '#/components/schemas/SMPriority'</w:t>
      </w:r>
    </w:p>
    <w:p w14:paraId="21A5FE85" w14:textId="77777777" w:rsidR="00FA337C" w:rsidRDefault="00FA337C" w:rsidP="00FA337C">
      <w:pPr>
        <w:pStyle w:val="PL"/>
      </w:pPr>
      <w:r>
        <w:t xml:space="preserve">        messageID:</w:t>
      </w:r>
    </w:p>
    <w:p w14:paraId="7821FC9F" w14:textId="77777777" w:rsidR="00FA337C" w:rsidRDefault="00FA337C" w:rsidP="00FA337C">
      <w:pPr>
        <w:pStyle w:val="PL"/>
      </w:pPr>
      <w:r>
        <w:t xml:space="preserve">          type: string</w:t>
      </w:r>
    </w:p>
    <w:p w14:paraId="4AE54FF7" w14:textId="77777777" w:rsidR="00FA337C" w:rsidRDefault="00FA337C" w:rsidP="00FA337C">
      <w:pPr>
        <w:pStyle w:val="PL"/>
      </w:pPr>
      <w:r>
        <w:t xml:space="preserve">        messageType:</w:t>
      </w:r>
    </w:p>
    <w:p w14:paraId="5A39A40D" w14:textId="77777777" w:rsidR="00FA337C" w:rsidRDefault="00FA337C" w:rsidP="00FA337C">
      <w:pPr>
        <w:pStyle w:val="PL"/>
      </w:pPr>
      <w:r>
        <w:t xml:space="preserve">          type: string</w:t>
      </w:r>
    </w:p>
    <w:p w14:paraId="70576115" w14:textId="77777777" w:rsidR="00FA337C" w:rsidRDefault="00FA337C" w:rsidP="00FA337C">
      <w:pPr>
        <w:pStyle w:val="PL"/>
      </w:pPr>
      <w:r>
        <w:t xml:space="preserve">        messageSize:</w:t>
      </w:r>
    </w:p>
    <w:p w14:paraId="63346514" w14:textId="77777777" w:rsidR="00FA337C" w:rsidRDefault="00FA337C" w:rsidP="00FA337C">
      <w:pPr>
        <w:pStyle w:val="PL"/>
      </w:pPr>
      <w:r>
        <w:t xml:space="preserve">          $ref: 'TS29571_CommonData.yaml#/components/schemas/Uint32'</w:t>
      </w:r>
    </w:p>
    <w:p w14:paraId="6C16933E" w14:textId="77777777" w:rsidR="00FA337C" w:rsidRDefault="00FA337C" w:rsidP="00FA337C">
      <w:pPr>
        <w:pStyle w:val="PL"/>
      </w:pPr>
      <w:r>
        <w:t xml:space="preserve">        messageClass:</w:t>
      </w:r>
    </w:p>
    <w:p w14:paraId="391BAFB4" w14:textId="77777777" w:rsidR="00FA337C" w:rsidRDefault="00FA337C" w:rsidP="00FA337C">
      <w:pPr>
        <w:pStyle w:val="PL"/>
      </w:pPr>
      <w:r>
        <w:t xml:space="preserve">          type: string</w:t>
      </w:r>
    </w:p>
    <w:p w14:paraId="763061BB" w14:textId="77777777" w:rsidR="00FA337C" w:rsidRDefault="00FA337C" w:rsidP="00FA337C">
      <w:pPr>
        <w:pStyle w:val="PL"/>
      </w:pPr>
      <w:r>
        <w:t xml:space="preserve">        deliveryReportRequested:</w:t>
      </w:r>
    </w:p>
    <w:p w14:paraId="39223EDE" w14:textId="77777777" w:rsidR="00FA337C" w:rsidRDefault="00FA337C" w:rsidP="00FA337C">
      <w:pPr>
        <w:pStyle w:val="PL"/>
      </w:pPr>
      <w:r>
        <w:t xml:space="preserve">          type: boolean</w:t>
      </w:r>
    </w:p>
    <w:p w14:paraId="71D28EE8" w14:textId="77777777" w:rsidR="00FA337C" w:rsidRDefault="00FA337C" w:rsidP="00FA337C">
      <w:pPr>
        <w:pStyle w:val="PL"/>
      </w:pPr>
      <w:r>
        <w:t xml:space="preserve">        readReplyReportRequested:</w:t>
      </w:r>
    </w:p>
    <w:p w14:paraId="35C14654" w14:textId="77777777" w:rsidR="00FA337C" w:rsidRDefault="00FA337C" w:rsidP="00FA337C">
      <w:pPr>
        <w:pStyle w:val="PL"/>
      </w:pPr>
      <w:r>
        <w:t xml:space="preserve">          type: boolean</w:t>
      </w:r>
    </w:p>
    <w:p w14:paraId="52B3DBA8" w14:textId="77777777" w:rsidR="00FA337C" w:rsidRDefault="00FA337C" w:rsidP="00FA337C">
      <w:pPr>
        <w:pStyle w:val="PL"/>
      </w:pPr>
      <w:r>
        <w:t xml:space="preserve">        applicID:</w:t>
      </w:r>
    </w:p>
    <w:p w14:paraId="58FE9F63" w14:textId="77777777" w:rsidR="00FA337C" w:rsidRDefault="00FA337C" w:rsidP="00FA337C">
      <w:pPr>
        <w:pStyle w:val="PL"/>
      </w:pPr>
      <w:r>
        <w:t xml:space="preserve">          type: string</w:t>
      </w:r>
    </w:p>
    <w:p w14:paraId="3B356D43" w14:textId="77777777" w:rsidR="00FA337C" w:rsidRDefault="00FA337C" w:rsidP="00FA337C">
      <w:pPr>
        <w:pStyle w:val="PL"/>
      </w:pPr>
      <w:r>
        <w:t xml:space="preserve">        replyApplicID:</w:t>
      </w:r>
    </w:p>
    <w:p w14:paraId="0BAD6415" w14:textId="77777777" w:rsidR="00FA337C" w:rsidRDefault="00FA337C" w:rsidP="00FA337C">
      <w:pPr>
        <w:pStyle w:val="PL"/>
      </w:pPr>
      <w:r>
        <w:t xml:space="preserve">          type: string</w:t>
      </w:r>
    </w:p>
    <w:p w14:paraId="15E52AB6" w14:textId="77777777" w:rsidR="00FA337C" w:rsidRDefault="00FA337C" w:rsidP="00FA337C">
      <w:pPr>
        <w:pStyle w:val="PL"/>
      </w:pPr>
      <w:r>
        <w:t xml:space="preserve">        auxApplicInfo:</w:t>
      </w:r>
    </w:p>
    <w:p w14:paraId="13A43A9F" w14:textId="77777777" w:rsidR="00FA337C" w:rsidRDefault="00FA337C" w:rsidP="00FA337C">
      <w:pPr>
        <w:pStyle w:val="PL"/>
      </w:pPr>
      <w:r>
        <w:t xml:space="preserve">          type: string</w:t>
      </w:r>
    </w:p>
    <w:p w14:paraId="1E69A993" w14:textId="77777777" w:rsidR="00FA337C" w:rsidRDefault="00FA337C" w:rsidP="00FA337C">
      <w:pPr>
        <w:pStyle w:val="PL"/>
      </w:pPr>
      <w:r>
        <w:t xml:space="preserve">        contentClass:</w:t>
      </w:r>
    </w:p>
    <w:p w14:paraId="569B2EA3" w14:textId="77777777" w:rsidR="00FA337C" w:rsidRDefault="00FA337C" w:rsidP="00FA337C">
      <w:pPr>
        <w:pStyle w:val="PL"/>
      </w:pPr>
      <w:r>
        <w:t xml:space="preserve">          type: string</w:t>
      </w:r>
    </w:p>
    <w:p w14:paraId="1A5912F0" w14:textId="77777777" w:rsidR="00FA337C" w:rsidRDefault="00FA337C" w:rsidP="00FA337C">
      <w:pPr>
        <w:pStyle w:val="PL"/>
      </w:pPr>
      <w:r>
        <w:t xml:space="preserve">        dRMContent:</w:t>
      </w:r>
    </w:p>
    <w:p w14:paraId="66382DFE" w14:textId="77777777" w:rsidR="00FA337C" w:rsidRDefault="00FA337C" w:rsidP="00FA337C">
      <w:pPr>
        <w:pStyle w:val="PL"/>
      </w:pPr>
      <w:r>
        <w:t xml:space="preserve">          type: boolean</w:t>
      </w:r>
    </w:p>
    <w:p w14:paraId="14495AF1" w14:textId="77777777" w:rsidR="00FA337C" w:rsidRDefault="00FA337C" w:rsidP="00FA337C">
      <w:pPr>
        <w:pStyle w:val="PL"/>
      </w:pPr>
      <w:r>
        <w:t xml:space="preserve">        adaptations:</w:t>
      </w:r>
    </w:p>
    <w:p w14:paraId="5D329814" w14:textId="77777777" w:rsidR="00FA337C" w:rsidRDefault="00FA337C" w:rsidP="00FA337C">
      <w:pPr>
        <w:pStyle w:val="PL"/>
      </w:pPr>
      <w:r>
        <w:t xml:space="preserve">          type: boolean</w:t>
      </w:r>
    </w:p>
    <w:p w14:paraId="790130DF" w14:textId="77777777" w:rsidR="00FA337C" w:rsidRDefault="00FA337C" w:rsidP="00FA337C">
      <w:pPr>
        <w:pStyle w:val="PL"/>
      </w:pPr>
      <w:r>
        <w:t xml:space="preserve">        vasID:</w:t>
      </w:r>
    </w:p>
    <w:p w14:paraId="3DBCD3A6" w14:textId="77777777" w:rsidR="00FA337C" w:rsidRDefault="00FA337C" w:rsidP="00FA337C">
      <w:pPr>
        <w:pStyle w:val="PL"/>
      </w:pPr>
      <w:r>
        <w:t xml:space="preserve">          type: string</w:t>
      </w:r>
    </w:p>
    <w:p w14:paraId="10104BDE" w14:textId="77777777" w:rsidR="00FA337C" w:rsidRDefault="00FA337C" w:rsidP="00FA337C">
      <w:pPr>
        <w:pStyle w:val="PL"/>
      </w:pPr>
      <w:r>
        <w:t xml:space="preserve">        vaspID:</w:t>
      </w:r>
    </w:p>
    <w:p w14:paraId="5C3B3ED7" w14:textId="77777777" w:rsidR="00FA337C" w:rsidRDefault="00FA337C" w:rsidP="00FA337C">
      <w:pPr>
        <w:pStyle w:val="PL"/>
      </w:pPr>
      <w:r>
        <w:t xml:space="preserve">          type: string</w:t>
      </w:r>
    </w:p>
    <w:p w14:paraId="67E6AAF9" w14:textId="77777777" w:rsidR="00FA337C" w:rsidRDefault="00FA337C" w:rsidP="00FA337C">
      <w:pPr>
        <w:pStyle w:val="PL"/>
      </w:pPr>
      <w:r>
        <w:t xml:space="preserve">    MMOriginatorInfo:</w:t>
      </w:r>
    </w:p>
    <w:p w14:paraId="173A0FBD" w14:textId="77777777" w:rsidR="00FA337C" w:rsidRDefault="00FA337C" w:rsidP="00FA337C">
      <w:pPr>
        <w:pStyle w:val="PL"/>
      </w:pPr>
      <w:r>
        <w:t xml:space="preserve">      type: object</w:t>
      </w:r>
    </w:p>
    <w:p w14:paraId="297A941D" w14:textId="77777777" w:rsidR="00FA337C" w:rsidRDefault="00FA337C" w:rsidP="00FA337C">
      <w:pPr>
        <w:pStyle w:val="PL"/>
      </w:pPr>
      <w:r>
        <w:t xml:space="preserve">      properties:</w:t>
      </w:r>
    </w:p>
    <w:p w14:paraId="5E90D6D4" w14:textId="77777777" w:rsidR="00FA337C" w:rsidRDefault="00FA337C" w:rsidP="00FA337C">
      <w:pPr>
        <w:pStyle w:val="PL"/>
      </w:pPr>
      <w:r>
        <w:t xml:space="preserve">        originatorSUPI:</w:t>
      </w:r>
    </w:p>
    <w:p w14:paraId="758E68FD" w14:textId="77777777" w:rsidR="00FA337C" w:rsidRDefault="00FA337C" w:rsidP="00FA337C">
      <w:pPr>
        <w:pStyle w:val="PL"/>
      </w:pPr>
      <w:r>
        <w:t xml:space="preserve">          $ref: 'TS29571_CommonData.yaml#/components/schemas/Supi'</w:t>
      </w:r>
    </w:p>
    <w:p w14:paraId="735EBA47" w14:textId="77777777" w:rsidR="00FA337C" w:rsidRDefault="00FA337C" w:rsidP="00FA337C">
      <w:pPr>
        <w:pStyle w:val="PL"/>
      </w:pPr>
      <w:r>
        <w:t xml:space="preserve">        originatorGPSI:</w:t>
      </w:r>
    </w:p>
    <w:p w14:paraId="141D261D" w14:textId="77777777" w:rsidR="00FA337C" w:rsidRDefault="00FA337C" w:rsidP="00FA337C">
      <w:pPr>
        <w:pStyle w:val="PL"/>
      </w:pPr>
      <w:r>
        <w:t xml:space="preserve">          $ref: 'TS29571_CommonData.yaml#/components/schemas/Gpsi'</w:t>
      </w:r>
    </w:p>
    <w:p w14:paraId="3D4BE4CD" w14:textId="77777777" w:rsidR="00FA337C" w:rsidRDefault="00FA337C" w:rsidP="00FA337C">
      <w:pPr>
        <w:pStyle w:val="PL"/>
      </w:pPr>
      <w:r>
        <w:lastRenderedPageBreak/>
        <w:t xml:space="preserve">        originatorOtherAddress:</w:t>
      </w:r>
    </w:p>
    <w:p w14:paraId="23956424" w14:textId="77777777" w:rsidR="00FA337C" w:rsidRDefault="00FA337C" w:rsidP="00FA337C">
      <w:pPr>
        <w:pStyle w:val="PL"/>
      </w:pPr>
      <w:r>
        <w:t xml:space="preserve">          type: array</w:t>
      </w:r>
    </w:p>
    <w:p w14:paraId="352F807C" w14:textId="77777777" w:rsidR="00FA337C" w:rsidRDefault="00FA337C" w:rsidP="00FA337C">
      <w:pPr>
        <w:pStyle w:val="PL"/>
      </w:pPr>
      <w:r>
        <w:t xml:space="preserve">          items:</w:t>
      </w:r>
    </w:p>
    <w:p w14:paraId="7A60F2DB" w14:textId="77777777" w:rsidR="00FA337C" w:rsidRDefault="00FA337C" w:rsidP="00FA337C">
      <w:pPr>
        <w:pStyle w:val="PL"/>
      </w:pPr>
      <w:r>
        <w:t xml:space="preserve">            $ref: '#/components/schemas/SMAddressInfo'</w:t>
      </w:r>
    </w:p>
    <w:p w14:paraId="7451A548" w14:textId="77777777" w:rsidR="00FA337C" w:rsidRDefault="00FA337C" w:rsidP="00FA337C">
      <w:pPr>
        <w:pStyle w:val="PL"/>
      </w:pPr>
      <w:r>
        <w:t xml:space="preserve">          minItems: 0</w:t>
      </w:r>
    </w:p>
    <w:p w14:paraId="7B3EA062" w14:textId="77777777" w:rsidR="00FA337C" w:rsidRDefault="00FA337C" w:rsidP="00FA337C">
      <w:pPr>
        <w:pStyle w:val="PL"/>
      </w:pPr>
      <w:r>
        <w:t xml:space="preserve">    MMRecipientInfo:</w:t>
      </w:r>
    </w:p>
    <w:p w14:paraId="2C9BB8BA" w14:textId="77777777" w:rsidR="00FA337C" w:rsidRDefault="00FA337C" w:rsidP="00FA337C">
      <w:pPr>
        <w:pStyle w:val="PL"/>
      </w:pPr>
      <w:r>
        <w:t xml:space="preserve">      type: object</w:t>
      </w:r>
    </w:p>
    <w:p w14:paraId="6D0A8B6A" w14:textId="77777777" w:rsidR="00FA337C" w:rsidRDefault="00FA337C" w:rsidP="00FA337C">
      <w:pPr>
        <w:pStyle w:val="PL"/>
      </w:pPr>
      <w:r>
        <w:t xml:space="preserve">      properties:</w:t>
      </w:r>
    </w:p>
    <w:p w14:paraId="4893452A" w14:textId="77777777" w:rsidR="00FA337C" w:rsidRDefault="00FA337C" w:rsidP="00FA337C">
      <w:pPr>
        <w:pStyle w:val="PL"/>
      </w:pPr>
      <w:r>
        <w:t xml:space="preserve">        recipientSUPI:</w:t>
      </w:r>
    </w:p>
    <w:p w14:paraId="54D12636" w14:textId="77777777" w:rsidR="00FA337C" w:rsidRDefault="00FA337C" w:rsidP="00FA337C">
      <w:pPr>
        <w:pStyle w:val="PL"/>
      </w:pPr>
      <w:r>
        <w:t xml:space="preserve">          $ref: 'TS29571_CommonData.yaml#/components/schemas/Supi'</w:t>
      </w:r>
    </w:p>
    <w:p w14:paraId="76B3CA2B" w14:textId="77777777" w:rsidR="00FA337C" w:rsidRDefault="00FA337C" w:rsidP="00FA337C">
      <w:pPr>
        <w:pStyle w:val="PL"/>
      </w:pPr>
      <w:r>
        <w:t xml:space="preserve">        recipientGPSI:</w:t>
      </w:r>
    </w:p>
    <w:p w14:paraId="6A5FCAAE" w14:textId="77777777" w:rsidR="00FA337C" w:rsidRDefault="00FA337C" w:rsidP="00FA337C">
      <w:pPr>
        <w:pStyle w:val="PL"/>
      </w:pPr>
      <w:r>
        <w:t xml:space="preserve">          $ref: 'TS29571_CommonData.yaml#/components/schemas/Gpsi'</w:t>
      </w:r>
    </w:p>
    <w:p w14:paraId="77EF672C" w14:textId="77777777" w:rsidR="00FA337C" w:rsidRDefault="00FA337C" w:rsidP="00FA337C">
      <w:pPr>
        <w:pStyle w:val="PL"/>
      </w:pPr>
      <w:r>
        <w:t xml:space="preserve">        recipientOtherAddress:</w:t>
      </w:r>
    </w:p>
    <w:p w14:paraId="36560DC1" w14:textId="77777777" w:rsidR="00FA337C" w:rsidRDefault="00FA337C" w:rsidP="00FA337C">
      <w:pPr>
        <w:pStyle w:val="PL"/>
      </w:pPr>
      <w:r>
        <w:t xml:space="preserve">          type: array</w:t>
      </w:r>
    </w:p>
    <w:p w14:paraId="1E5A67E0" w14:textId="77777777" w:rsidR="00FA337C" w:rsidRDefault="00FA337C" w:rsidP="00FA337C">
      <w:pPr>
        <w:pStyle w:val="PL"/>
      </w:pPr>
      <w:r>
        <w:t xml:space="preserve">          items:</w:t>
      </w:r>
    </w:p>
    <w:p w14:paraId="0D4FD026" w14:textId="77777777" w:rsidR="00CD111C" w:rsidRDefault="00FA337C" w:rsidP="00FA337C">
      <w:pPr>
        <w:pStyle w:val="PL"/>
      </w:pPr>
      <w:r>
        <w:t xml:space="preserve">            $ref: '#/components/schemas/SMAddressInfo'</w:t>
      </w:r>
    </w:p>
    <w:p w14:paraId="49F0F821" w14:textId="77777777" w:rsidR="00B341F5" w:rsidRDefault="00B341F5" w:rsidP="00B341F5">
      <w:pPr>
        <w:pStyle w:val="PL"/>
      </w:pPr>
      <w:r>
        <w:t xml:space="preserve">    </w:t>
      </w:r>
      <w:r>
        <w:rPr>
          <w:lang w:eastAsia="zh-CN"/>
        </w:rPr>
        <w:t>TSN</w:t>
      </w:r>
      <w:r w:rsidRPr="00A87ADE">
        <w:rPr>
          <w:rFonts w:hint="eastAsia"/>
          <w:lang w:eastAsia="zh-CN"/>
        </w:rPr>
        <w:t>ChargingInformation</w:t>
      </w:r>
      <w:r>
        <w:t>:</w:t>
      </w:r>
    </w:p>
    <w:p w14:paraId="3C6BD7EA" w14:textId="77777777" w:rsidR="00B341F5" w:rsidRDefault="00B341F5" w:rsidP="00B341F5">
      <w:pPr>
        <w:pStyle w:val="PL"/>
      </w:pPr>
      <w:r>
        <w:t xml:space="preserve">      type: object</w:t>
      </w:r>
    </w:p>
    <w:p w14:paraId="10470241" w14:textId="77777777" w:rsidR="00B341F5" w:rsidRDefault="00B341F5" w:rsidP="00B341F5">
      <w:pPr>
        <w:pStyle w:val="PL"/>
      </w:pPr>
      <w:r>
        <w:t xml:space="preserve">      properties:</w:t>
      </w:r>
    </w:p>
    <w:p w14:paraId="0F2E2DB7" w14:textId="77777777" w:rsidR="00B341F5" w:rsidRDefault="00B341F5" w:rsidP="00B341F5">
      <w:pPr>
        <w:pStyle w:val="PL"/>
      </w:pPr>
      <w:r>
        <w:t xml:space="preserve">        </w:t>
      </w:r>
      <w:r>
        <w:rPr>
          <w:lang w:eastAsia="zh-CN"/>
        </w:rPr>
        <w:t>dNN</w:t>
      </w:r>
      <w:r>
        <w:t>:</w:t>
      </w:r>
    </w:p>
    <w:p w14:paraId="799C7E7F" w14:textId="77777777" w:rsidR="00B341F5" w:rsidRDefault="00B341F5" w:rsidP="00B341F5">
      <w:pPr>
        <w:pStyle w:val="PL"/>
      </w:pPr>
      <w:r>
        <w:t xml:space="preserve">          $ref: </w:t>
      </w:r>
      <w:r w:rsidRPr="00BD6F46">
        <w:t>'TS29571_CommonData.yaml#/components/schemas/</w:t>
      </w:r>
      <w:r>
        <w:t>Dnn</w:t>
      </w:r>
      <w:r w:rsidRPr="00BD6F46">
        <w:t>'</w:t>
      </w:r>
    </w:p>
    <w:p w14:paraId="03ADD71C" w14:textId="77777777" w:rsidR="00B341F5" w:rsidRDefault="00B341F5" w:rsidP="00B341F5">
      <w:pPr>
        <w:pStyle w:val="PL"/>
      </w:pPr>
      <w:r>
        <w:t xml:space="preserve">        sNSSAI:</w:t>
      </w:r>
    </w:p>
    <w:p w14:paraId="3F220226" w14:textId="77777777" w:rsidR="00B341F5" w:rsidRDefault="00B341F5" w:rsidP="00B341F5">
      <w:pPr>
        <w:pStyle w:val="PL"/>
      </w:pPr>
      <w:r>
        <w:t xml:space="preserve">          </w:t>
      </w:r>
      <w:r w:rsidRPr="00BD6F46">
        <w:t>$ref: 'TS29571_CommonData.yaml#/components/schemas/Snssai'</w:t>
      </w:r>
    </w:p>
    <w:p w14:paraId="16B92F65" w14:textId="77777777" w:rsidR="00B341F5" w:rsidRDefault="00B341F5" w:rsidP="00B341F5">
      <w:pPr>
        <w:pStyle w:val="PL"/>
      </w:pPr>
      <w:r>
        <w:t xml:space="preserve">        internalGroupIdentifier:</w:t>
      </w:r>
    </w:p>
    <w:p w14:paraId="595BE306" w14:textId="77777777" w:rsidR="00B341F5" w:rsidRDefault="00B341F5" w:rsidP="00B341F5">
      <w:pPr>
        <w:pStyle w:val="PL"/>
      </w:pPr>
      <w:r>
        <w:t xml:space="preserve">          $ref: 'TS29571_CommonData.yaml#/components/schemas/GroupId'</w:t>
      </w:r>
    </w:p>
    <w:p w14:paraId="352132E6" w14:textId="77777777" w:rsidR="00B341F5" w:rsidRDefault="00B341F5" w:rsidP="00B341F5">
      <w:pPr>
        <w:pStyle w:val="PL"/>
      </w:pPr>
      <w:r>
        <w:t xml:space="preserve">        externalIndividualIdList:</w:t>
      </w:r>
    </w:p>
    <w:p w14:paraId="55AA739A" w14:textId="77777777" w:rsidR="00B341F5" w:rsidRDefault="00B341F5" w:rsidP="00B341F5">
      <w:pPr>
        <w:pStyle w:val="PL"/>
      </w:pPr>
      <w:r>
        <w:t xml:space="preserve">          type: array</w:t>
      </w:r>
    </w:p>
    <w:p w14:paraId="0721B0D1" w14:textId="77777777" w:rsidR="00B341F5" w:rsidRDefault="00B341F5" w:rsidP="00B341F5">
      <w:pPr>
        <w:pStyle w:val="PL"/>
      </w:pPr>
      <w:r>
        <w:t xml:space="preserve">          items:</w:t>
      </w:r>
    </w:p>
    <w:p w14:paraId="3288FB8C" w14:textId="77777777" w:rsidR="00B341F5" w:rsidRDefault="00B341F5" w:rsidP="00B341F5">
      <w:pPr>
        <w:pStyle w:val="PL"/>
      </w:pPr>
      <w:r>
        <w:t xml:space="preserve">            $ref: 'TS29571_CommonData.yaml#/components/schemas/Gpsi'</w:t>
      </w:r>
    </w:p>
    <w:p w14:paraId="4C26F77C" w14:textId="77777777" w:rsidR="00B341F5" w:rsidRDefault="00B341F5" w:rsidP="00B341F5">
      <w:pPr>
        <w:pStyle w:val="PL"/>
      </w:pPr>
      <w:r>
        <w:t xml:space="preserve">          minItems: 0</w:t>
      </w:r>
    </w:p>
    <w:p w14:paraId="0DF130C8" w14:textId="77777777" w:rsidR="00B341F5" w:rsidRDefault="00B341F5" w:rsidP="00B341F5">
      <w:pPr>
        <w:pStyle w:val="PL"/>
      </w:pPr>
      <w:r>
        <w:t xml:space="preserve">        </w:t>
      </w:r>
      <w:r>
        <w:rPr>
          <w:kern w:val="2"/>
          <w:szCs w:val="22"/>
          <w:lang w:val="en-US"/>
        </w:rPr>
        <w:t>5GSBridgeInformation</w:t>
      </w:r>
      <w:r>
        <w:t>:</w:t>
      </w:r>
    </w:p>
    <w:p w14:paraId="78E92F3C" w14:textId="77777777" w:rsidR="00B341F5" w:rsidRDefault="00B341F5" w:rsidP="00B341F5">
      <w:pPr>
        <w:pStyle w:val="PL"/>
      </w:pPr>
      <w:r>
        <w:t xml:space="preserve">          $ref: '#/components/schemas/</w:t>
      </w:r>
      <w:r>
        <w:rPr>
          <w:kern w:val="2"/>
          <w:szCs w:val="22"/>
          <w:lang w:val="en-US"/>
        </w:rPr>
        <w:t>5GSBridgeInformation</w:t>
      </w:r>
      <w:r>
        <w:t>'</w:t>
      </w:r>
    </w:p>
    <w:p w14:paraId="24C6150C" w14:textId="77777777" w:rsidR="00B341F5" w:rsidRDefault="00B341F5" w:rsidP="00B341F5">
      <w:pPr>
        <w:pStyle w:val="PL"/>
      </w:pPr>
      <w:r>
        <w:t xml:space="preserve">        </w:t>
      </w:r>
      <w:r>
        <w:rPr>
          <w:lang w:bidi="ar-IQ"/>
        </w:rPr>
        <w:t>tSNQoSInformation</w:t>
      </w:r>
      <w:r>
        <w:t>:</w:t>
      </w:r>
    </w:p>
    <w:p w14:paraId="5E2237C3" w14:textId="77777777" w:rsidR="00B341F5" w:rsidRDefault="00B341F5" w:rsidP="00B341F5">
      <w:pPr>
        <w:pStyle w:val="PL"/>
      </w:pPr>
      <w:r>
        <w:t xml:space="preserve">          $ref: '#/components/schemas/</w:t>
      </w:r>
      <w:r>
        <w:rPr>
          <w:lang w:bidi="ar-IQ"/>
        </w:rPr>
        <w:t>TSNQoSInformation</w:t>
      </w:r>
      <w:r>
        <w:t>'</w:t>
      </w:r>
    </w:p>
    <w:p w14:paraId="61C21BD7" w14:textId="77777777" w:rsidR="00B341F5" w:rsidRDefault="00B341F5" w:rsidP="00B341F5">
      <w:pPr>
        <w:pStyle w:val="PL"/>
      </w:pPr>
      <w:r>
        <w:t xml:space="preserve">        </w:t>
      </w:r>
      <w:r>
        <w:rPr>
          <w:lang w:bidi="ar-IQ"/>
        </w:rPr>
        <w:t>tSCAssistanceInformation</w:t>
      </w:r>
      <w:r>
        <w:t>:</w:t>
      </w:r>
    </w:p>
    <w:p w14:paraId="6EB2E570" w14:textId="77777777" w:rsidR="00B341F5" w:rsidRDefault="00B341F5" w:rsidP="00B341F5">
      <w:pPr>
        <w:pStyle w:val="PL"/>
      </w:pPr>
      <w:r>
        <w:t xml:space="preserve">          $ref: '#/components/schemas/</w:t>
      </w:r>
      <w:r w:rsidRPr="0016650A">
        <w:t>TSCAssistance</w:t>
      </w:r>
      <w:r w:rsidRPr="00CC1CDE">
        <w:rPr>
          <w:lang w:bidi="ar-IQ"/>
        </w:rPr>
        <w:t>Information</w:t>
      </w:r>
      <w:r>
        <w:t>'</w:t>
      </w:r>
    </w:p>
    <w:p w14:paraId="6018EDD3" w14:textId="77777777" w:rsidR="00B341F5" w:rsidRDefault="00B341F5" w:rsidP="00B341F5">
      <w:pPr>
        <w:pStyle w:val="PL"/>
      </w:pPr>
      <w:r>
        <w:t xml:space="preserve">        timeSynchronizationInformation:</w:t>
      </w:r>
    </w:p>
    <w:p w14:paraId="3768A679" w14:textId="77777777" w:rsidR="00B341F5" w:rsidRDefault="00B341F5" w:rsidP="00B341F5">
      <w:pPr>
        <w:pStyle w:val="PL"/>
      </w:pPr>
      <w:r>
        <w:t xml:space="preserve">          $ref: '#/components/schemas/</w:t>
      </w:r>
      <w:r>
        <w:rPr>
          <w:rFonts w:hint="eastAsia"/>
          <w:lang w:eastAsia="zh-CN"/>
        </w:rPr>
        <w:t>T</w:t>
      </w:r>
      <w:r>
        <w:t>imeSynchronizationInformation'</w:t>
      </w:r>
    </w:p>
    <w:p w14:paraId="44C73C3C" w14:textId="77777777" w:rsidR="00B341F5" w:rsidRDefault="00B341F5" w:rsidP="00B341F5">
      <w:pPr>
        <w:pStyle w:val="PL"/>
      </w:pPr>
    </w:p>
    <w:p w14:paraId="2A5EA031" w14:textId="77777777" w:rsidR="00B341F5" w:rsidRDefault="00B341F5" w:rsidP="00B341F5">
      <w:pPr>
        <w:pStyle w:val="PL"/>
      </w:pPr>
      <w:r>
        <w:t xml:space="preserve">    </w:t>
      </w:r>
      <w:r>
        <w:rPr>
          <w:lang w:bidi="ar-IQ"/>
        </w:rPr>
        <w:t>TSNQoS</w:t>
      </w:r>
      <w:r w:rsidRPr="00CC1CDE">
        <w:rPr>
          <w:lang w:bidi="ar-IQ"/>
        </w:rPr>
        <w:t>Information</w:t>
      </w:r>
      <w:r>
        <w:t>:</w:t>
      </w:r>
    </w:p>
    <w:p w14:paraId="0B343BD7" w14:textId="77777777" w:rsidR="00B341F5" w:rsidRDefault="00B341F5" w:rsidP="00B341F5">
      <w:pPr>
        <w:pStyle w:val="PL"/>
      </w:pPr>
      <w:r>
        <w:t xml:space="preserve">      type: object</w:t>
      </w:r>
    </w:p>
    <w:p w14:paraId="6DE857E2" w14:textId="77777777" w:rsidR="00B341F5" w:rsidRDefault="00B341F5" w:rsidP="00B341F5">
      <w:pPr>
        <w:pStyle w:val="PL"/>
      </w:pPr>
      <w:r>
        <w:t xml:space="preserve">      properties:</w:t>
      </w:r>
    </w:p>
    <w:p w14:paraId="05805C76" w14:textId="77777777" w:rsidR="00B341F5" w:rsidRDefault="00B341F5" w:rsidP="00B341F5">
      <w:pPr>
        <w:pStyle w:val="PL"/>
      </w:pPr>
      <w:r>
        <w:t xml:space="preserve">        </w:t>
      </w:r>
      <w:r>
        <w:rPr>
          <w:lang w:bidi="ar-IQ"/>
        </w:rPr>
        <w:t>priority</w:t>
      </w:r>
      <w:r>
        <w:t>:</w:t>
      </w:r>
    </w:p>
    <w:p w14:paraId="2867C8F3" w14:textId="77777777" w:rsidR="00B341F5" w:rsidRDefault="00B341F5" w:rsidP="00B341F5">
      <w:pPr>
        <w:pStyle w:val="PL"/>
      </w:pPr>
      <w:r w:rsidRPr="00BD6F46">
        <w:t xml:space="preserve">          typ</w:t>
      </w:r>
      <w:r>
        <w:t xml:space="preserve">e: </w:t>
      </w:r>
      <w:r w:rsidRPr="00BD6F46">
        <w:t>integer</w:t>
      </w:r>
    </w:p>
    <w:p w14:paraId="3094E0F4" w14:textId="77777777" w:rsidR="00B341F5" w:rsidRDefault="00B341F5" w:rsidP="00B341F5">
      <w:pPr>
        <w:pStyle w:val="PL"/>
      </w:pPr>
      <w:r>
        <w:t xml:space="preserve">        </w:t>
      </w:r>
      <w:r>
        <w:rPr>
          <w:lang w:bidi="ar-IQ"/>
        </w:rPr>
        <w:t>bridgeDelay</w:t>
      </w:r>
      <w:r>
        <w:t>:</w:t>
      </w:r>
    </w:p>
    <w:p w14:paraId="5A86BFD7" w14:textId="77777777" w:rsidR="00B341F5" w:rsidRDefault="00B341F5" w:rsidP="00B341F5">
      <w:pPr>
        <w:pStyle w:val="PL"/>
      </w:pPr>
      <w:r>
        <w:t xml:space="preserve">          type: array</w:t>
      </w:r>
    </w:p>
    <w:p w14:paraId="7E7A74B7" w14:textId="77777777" w:rsidR="00B341F5" w:rsidRDefault="00B341F5" w:rsidP="00B341F5">
      <w:pPr>
        <w:pStyle w:val="PL"/>
      </w:pPr>
      <w:r>
        <w:t xml:space="preserve">          items:</w:t>
      </w:r>
    </w:p>
    <w:p w14:paraId="3ADC99F9" w14:textId="77777777" w:rsidR="00B341F5" w:rsidRDefault="00B341F5" w:rsidP="00B341F5">
      <w:pPr>
        <w:pStyle w:val="PL"/>
      </w:pPr>
      <w:r>
        <w:t xml:space="preserve">            type: integer</w:t>
      </w:r>
    </w:p>
    <w:p w14:paraId="3C0BCB49" w14:textId="77777777" w:rsidR="00B341F5" w:rsidRDefault="00B341F5" w:rsidP="00B341F5">
      <w:pPr>
        <w:pStyle w:val="PL"/>
      </w:pPr>
      <w:r>
        <w:t xml:space="preserve">          minItems: 0</w:t>
      </w:r>
    </w:p>
    <w:p w14:paraId="2B828397" w14:textId="77777777" w:rsidR="00B341F5" w:rsidRDefault="00B341F5" w:rsidP="00B341F5">
      <w:pPr>
        <w:pStyle w:val="PL"/>
      </w:pPr>
    </w:p>
    <w:p w14:paraId="48FF0A0D" w14:textId="77777777" w:rsidR="00B341F5" w:rsidRDefault="00B341F5" w:rsidP="00B341F5">
      <w:pPr>
        <w:pStyle w:val="PL"/>
      </w:pPr>
      <w:r>
        <w:t xml:space="preserve">    </w:t>
      </w:r>
      <w:r w:rsidRPr="0016650A">
        <w:t>TSCAssistance</w:t>
      </w:r>
      <w:r w:rsidRPr="00CC1CDE">
        <w:rPr>
          <w:lang w:bidi="ar-IQ"/>
        </w:rPr>
        <w:t>Information</w:t>
      </w:r>
      <w:r>
        <w:t>:</w:t>
      </w:r>
    </w:p>
    <w:p w14:paraId="7B317886" w14:textId="77777777" w:rsidR="00B341F5" w:rsidRDefault="00B341F5" w:rsidP="00B341F5">
      <w:pPr>
        <w:pStyle w:val="PL"/>
      </w:pPr>
      <w:r>
        <w:t xml:space="preserve">      type: object</w:t>
      </w:r>
    </w:p>
    <w:p w14:paraId="33E9AAC9" w14:textId="77777777" w:rsidR="00B341F5" w:rsidRDefault="00B341F5" w:rsidP="00B341F5">
      <w:pPr>
        <w:pStyle w:val="PL"/>
      </w:pPr>
      <w:r>
        <w:t xml:space="preserve">      properties:</w:t>
      </w:r>
    </w:p>
    <w:p w14:paraId="2649AF79" w14:textId="77777777" w:rsidR="00B341F5" w:rsidRDefault="00B341F5" w:rsidP="00B341F5">
      <w:pPr>
        <w:pStyle w:val="PL"/>
      </w:pPr>
      <w:r>
        <w:t xml:space="preserve">        </w:t>
      </w:r>
      <w:r>
        <w:rPr>
          <w:lang w:bidi="ar-IQ"/>
        </w:rPr>
        <w:t>flowDirection</w:t>
      </w:r>
      <w:r>
        <w:t>:</w:t>
      </w:r>
    </w:p>
    <w:p w14:paraId="73DD6F40" w14:textId="77777777" w:rsidR="00B341F5" w:rsidRDefault="00B341F5" w:rsidP="00B341F5">
      <w:pPr>
        <w:pStyle w:val="PL"/>
      </w:pPr>
      <w:r>
        <w:t xml:space="preserve">          $ref: '#/components/schemas/TSCFlowDirection'</w:t>
      </w:r>
    </w:p>
    <w:p w14:paraId="1101D03B" w14:textId="77777777" w:rsidR="00B341F5" w:rsidRDefault="00B341F5" w:rsidP="00B341F5">
      <w:pPr>
        <w:pStyle w:val="PL"/>
      </w:pPr>
      <w:r>
        <w:t xml:space="preserve">        p</w:t>
      </w:r>
      <w:r w:rsidRPr="0005603B">
        <w:t>eriodicity</w:t>
      </w:r>
      <w:r>
        <w:t>:</w:t>
      </w:r>
    </w:p>
    <w:p w14:paraId="0D9E2328" w14:textId="77777777" w:rsidR="00B341F5" w:rsidRDefault="00B341F5" w:rsidP="00B341F5">
      <w:pPr>
        <w:pStyle w:val="PL"/>
      </w:pPr>
      <w:r w:rsidRPr="00BD6F46">
        <w:t xml:space="preserve">          typ</w:t>
      </w:r>
      <w:r>
        <w:t xml:space="preserve">e: </w:t>
      </w:r>
      <w:r w:rsidRPr="00BD6F46">
        <w:t>integer</w:t>
      </w:r>
    </w:p>
    <w:p w14:paraId="06B76018" w14:textId="77777777" w:rsidR="00B341F5" w:rsidRDefault="00B341F5" w:rsidP="00B341F5">
      <w:pPr>
        <w:pStyle w:val="PL"/>
      </w:pPr>
    </w:p>
    <w:p w14:paraId="43EE32CA" w14:textId="77777777" w:rsidR="00B341F5" w:rsidRDefault="00B341F5" w:rsidP="00B341F5">
      <w:pPr>
        <w:pStyle w:val="PL"/>
      </w:pPr>
      <w:r>
        <w:t xml:space="preserve">    Ti</w:t>
      </w:r>
      <w:r>
        <w:rPr>
          <w:rFonts w:hint="eastAsia"/>
        </w:rPr>
        <w:t>me</w:t>
      </w:r>
      <w:r>
        <w:t>Sync</w:t>
      </w:r>
      <w:r>
        <w:rPr>
          <w:rFonts w:hint="eastAsia"/>
        </w:rPr>
        <w:t>h</w:t>
      </w:r>
      <w:r>
        <w:t>ronization</w:t>
      </w:r>
      <w:r w:rsidRPr="00CC1CDE">
        <w:t>Information</w:t>
      </w:r>
      <w:r>
        <w:t>:</w:t>
      </w:r>
    </w:p>
    <w:p w14:paraId="241F4075" w14:textId="77777777" w:rsidR="00B341F5" w:rsidRDefault="00B341F5" w:rsidP="00B341F5">
      <w:pPr>
        <w:pStyle w:val="PL"/>
      </w:pPr>
      <w:r>
        <w:t xml:space="preserve">      type: object</w:t>
      </w:r>
    </w:p>
    <w:p w14:paraId="5DF89082" w14:textId="77777777" w:rsidR="00B341F5" w:rsidRDefault="00B341F5" w:rsidP="00B341F5">
      <w:pPr>
        <w:pStyle w:val="PL"/>
      </w:pPr>
      <w:r>
        <w:t xml:space="preserve">      properties:</w:t>
      </w:r>
    </w:p>
    <w:p w14:paraId="23CCBA6C" w14:textId="77777777" w:rsidR="00B341F5" w:rsidRDefault="00B341F5" w:rsidP="00B341F5">
      <w:pPr>
        <w:pStyle w:val="PL"/>
      </w:pPr>
      <w:r>
        <w:t xml:space="preserve">        </w:t>
      </w:r>
      <w:r>
        <w:rPr>
          <w:lang w:eastAsia="zh-CN"/>
        </w:rPr>
        <w:t>d</w:t>
      </w:r>
      <w:r w:rsidRPr="0005603B">
        <w:t>istribution</w:t>
      </w:r>
      <w:r>
        <w:t>M</w:t>
      </w:r>
      <w:r w:rsidRPr="0005603B">
        <w:t>ethod</w:t>
      </w:r>
      <w:r>
        <w:t>:</w:t>
      </w:r>
    </w:p>
    <w:p w14:paraId="001889FE" w14:textId="77777777" w:rsidR="00B341F5" w:rsidRDefault="00B341F5" w:rsidP="00B341F5">
      <w:pPr>
        <w:pStyle w:val="PL"/>
      </w:pPr>
      <w:r>
        <w:t xml:space="preserve">          $ref: '#/components/schemas/TimeDistributionMethod'</w:t>
      </w:r>
    </w:p>
    <w:p w14:paraId="4872970F" w14:textId="77777777" w:rsidR="00B341F5" w:rsidRDefault="00B341F5" w:rsidP="00B341F5">
      <w:pPr>
        <w:pStyle w:val="PL"/>
      </w:pPr>
      <w:r>
        <w:t xml:space="preserve">        tSNtimeDomainNumber:</w:t>
      </w:r>
    </w:p>
    <w:p w14:paraId="6F1A06B8" w14:textId="77777777" w:rsidR="00B341F5" w:rsidRDefault="00B341F5" w:rsidP="00B341F5">
      <w:pPr>
        <w:pStyle w:val="PL"/>
      </w:pPr>
      <w:r w:rsidRPr="00BD6F46">
        <w:t xml:space="preserve">          </w:t>
      </w:r>
      <w:r>
        <w:t>$ref: 'TS29571_CommonData.yaml#/components/schemas/</w:t>
      </w:r>
      <w:r>
        <w:rPr>
          <w:lang w:eastAsia="zh-CN"/>
        </w:rPr>
        <w:t>Uinteger</w:t>
      </w:r>
      <w:r>
        <w:t>'</w:t>
      </w:r>
    </w:p>
    <w:p w14:paraId="5480BA60" w14:textId="77777777" w:rsidR="00B341F5" w:rsidRDefault="00B341F5" w:rsidP="00B341F5">
      <w:pPr>
        <w:pStyle w:val="PL"/>
      </w:pPr>
      <w:r>
        <w:t xml:space="preserve">        temporalValidityInformation:</w:t>
      </w:r>
    </w:p>
    <w:p w14:paraId="697AE6B0" w14:textId="77777777" w:rsidR="00B341F5" w:rsidRDefault="00B341F5" w:rsidP="00B341F5">
      <w:pPr>
        <w:pStyle w:val="PL"/>
      </w:pPr>
      <w:r>
        <w:t xml:space="preserve">          $ref: 'TS29571_CommonData.yaml#/components/schemas/</w:t>
      </w:r>
      <w:r w:rsidRPr="00B54D35">
        <w:rPr>
          <w:rFonts w:eastAsia="Times New Roman"/>
        </w:rPr>
        <w:t>DurationSec</w:t>
      </w:r>
      <w:r>
        <w:t>'</w:t>
      </w:r>
    </w:p>
    <w:p w14:paraId="2AF0EAC5" w14:textId="77777777" w:rsidR="00B341F5" w:rsidRDefault="00B341F5" w:rsidP="00B341F5">
      <w:pPr>
        <w:pStyle w:val="PL"/>
      </w:pPr>
      <w:r>
        <w:t xml:space="preserve">        spatialValidityInformation:</w:t>
      </w:r>
    </w:p>
    <w:p w14:paraId="776B5291" w14:textId="77777777" w:rsidR="00B341F5" w:rsidRDefault="00B341F5" w:rsidP="00B341F5">
      <w:pPr>
        <w:pStyle w:val="PL"/>
      </w:pPr>
      <w:r>
        <w:t xml:space="preserve">          type: array</w:t>
      </w:r>
    </w:p>
    <w:p w14:paraId="6B4B7E0F" w14:textId="77777777" w:rsidR="00B341F5" w:rsidRDefault="00B341F5" w:rsidP="00B341F5">
      <w:pPr>
        <w:pStyle w:val="PL"/>
      </w:pPr>
      <w:r>
        <w:t xml:space="preserve">          items:</w:t>
      </w:r>
    </w:p>
    <w:p w14:paraId="4A2FE92E" w14:textId="77777777" w:rsidR="00B341F5" w:rsidRDefault="00B341F5" w:rsidP="00B341F5">
      <w:pPr>
        <w:pStyle w:val="PL"/>
      </w:pPr>
      <w:r>
        <w:t xml:space="preserve">            $ref: 'TS29571_CommonData.yaml#/components/schemas/</w:t>
      </w:r>
      <w:r>
        <w:rPr>
          <w:rFonts w:hint="eastAsia"/>
          <w:lang w:eastAsia="zh-CN"/>
        </w:rPr>
        <w:t>Ta</w:t>
      </w:r>
      <w:r>
        <w:t>i'</w:t>
      </w:r>
    </w:p>
    <w:p w14:paraId="2B115A8F" w14:textId="77777777" w:rsidR="00B341F5" w:rsidRDefault="00B341F5" w:rsidP="00B341F5">
      <w:pPr>
        <w:pStyle w:val="PL"/>
      </w:pPr>
      <w:r>
        <w:t xml:space="preserve">          minItems: 0</w:t>
      </w:r>
    </w:p>
    <w:p w14:paraId="53CBF96A" w14:textId="77777777" w:rsidR="00B341F5" w:rsidRDefault="00B341F5" w:rsidP="00B341F5">
      <w:pPr>
        <w:pStyle w:val="PL"/>
      </w:pPr>
      <w:r>
        <w:t xml:space="preserve">        timeSynchronizationErrorBudget:</w:t>
      </w:r>
    </w:p>
    <w:p w14:paraId="532C2CB3" w14:textId="77777777" w:rsidR="00B341F5" w:rsidRDefault="00B341F5" w:rsidP="00B341F5">
      <w:pPr>
        <w:pStyle w:val="PL"/>
      </w:pPr>
      <w:r w:rsidRPr="00BD6F46">
        <w:t xml:space="preserve">          typ</w:t>
      </w:r>
      <w:r>
        <w:t xml:space="preserve">e: </w:t>
      </w:r>
      <w:r w:rsidRPr="00BD6F46">
        <w:t>integer</w:t>
      </w:r>
    </w:p>
    <w:p w14:paraId="60BBBD05" w14:textId="77777777" w:rsidR="00B341F5" w:rsidRDefault="00B341F5" w:rsidP="00B341F5">
      <w:pPr>
        <w:pStyle w:val="PL"/>
      </w:pPr>
      <w:r>
        <w:t xml:space="preserve">        synchronizationState:</w:t>
      </w:r>
    </w:p>
    <w:p w14:paraId="1D4F5B89" w14:textId="77777777" w:rsidR="00B341F5" w:rsidRDefault="00B341F5" w:rsidP="00B341F5">
      <w:pPr>
        <w:pStyle w:val="PL"/>
      </w:pPr>
      <w:r>
        <w:t xml:space="preserve">          $ref: 'TS29571_CommonData.yaml#/components/schemas/SynchronizationState'</w:t>
      </w:r>
    </w:p>
    <w:p w14:paraId="08774DC5" w14:textId="77777777" w:rsidR="00B341F5" w:rsidRDefault="00B341F5" w:rsidP="00B341F5">
      <w:pPr>
        <w:pStyle w:val="PL"/>
      </w:pPr>
      <w:r>
        <w:t xml:space="preserve">        clockQuality:</w:t>
      </w:r>
    </w:p>
    <w:p w14:paraId="63EF3E7A" w14:textId="77777777" w:rsidR="00B341F5" w:rsidRDefault="00B341F5" w:rsidP="00B341F5">
      <w:pPr>
        <w:pStyle w:val="PL"/>
      </w:pPr>
      <w:r>
        <w:t xml:space="preserve">          $ref: 'TS29571_CommonData.yaml#/components/schemas/ClockQuality'</w:t>
      </w:r>
    </w:p>
    <w:p w14:paraId="6C3CCC33" w14:textId="77777777" w:rsidR="00B341F5" w:rsidRDefault="00B341F5" w:rsidP="00B341F5">
      <w:pPr>
        <w:pStyle w:val="PL"/>
      </w:pPr>
      <w:r>
        <w:lastRenderedPageBreak/>
        <w:t xml:space="preserve">        parentTimeSource:</w:t>
      </w:r>
    </w:p>
    <w:p w14:paraId="7372A05C" w14:textId="77777777" w:rsidR="00FA337C" w:rsidRDefault="00B341F5" w:rsidP="00B341F5">
      <w:pPr>
        <w:pStyle w:val="PL"/>
      </w:pPr>
      <w:r>
        <w:t xml:space="preserve">          $ref: 'TS29571_CommonData.yaml#/components/schemas/TimeSource'</w:t>
      </w:r>
    </w:p>
    <w:p w14:paraId="0F7ECF8D" w14:textId="77777777" w:rsidR="00CD111C" w:rsidRDefault="00CD111C" w:rsidP="00CD111C">
      <w:pPr>
        <w:pStyle w:val="PL"/>
      </w:pPr>
      <w:r>
        <w:t xml:space="preserve">    PC5ContainerInformation:</w:t>
      </w:r>
    </w:p>
    <w:p w14:paraId="0EED1DE1" w14:textId="77777777" w:rsidR="00CD111C" w:rsidRDefault="00CD111C" w:rsidP="00CD111C">
      <w:pPr>
        <w:pStyle w:val="PL"/>
      </w:pPr>
      <w:r>
        <w:t xml:space="preserve">      type: object</w:t>
      </w:r>
    </w:p>
    <w:p w14:paraId="39A0096B" w14:textId="77777777" w:rsidR="00CD111C" w:rsidRDefault="00CD111C" w:rsidP="00CD111C">
      <w:pPr>
        <w:pStyle w:val="PL"/>
      </w:pPr>
      <w:r>
        <w:t xml:space="preserve">      properties:</w:t>
      </w:r>
    </w:p>
    <w:p w14:paraId="4B962F0D" w14:textId="77777777" w:rsidR="00CD111C" w:rsidRDefault="00CD111C" w:rsidP="00CD111C">
      <w:pPr>
        <w:pStyle w:val="PL"/>
      </w:pPr>
      <w:r>
        <w:t xml:space="preserve">        coverageInfoList:</w:t>
      </w:r>
    </w:p>
    <w:p w14:paraId="5B97F61D" w14:textId="77777777" w:rsidR="00CD111C" w:rsidRDefault="00CD111C" w:rsidP="00CD111C">
      <w:pPr>
        <w:pStyle w:val="PL"/>
      </w:pPr>
      <w:r>
        <w:t xml:space="preserve">          type: array</w:t>
      </w:r>
    </w:p>
    <w:p w14:paraId="6FC9A20E" w14:textId="77777777" w:rsidR="00CD111C" w:rsidRDefault="00CD111C" w:rsidP="00CD111C">
      <w:pPr>
        <w:pStyle w:val="PL"/>
      </w:pPr>
      <w:r>
        <w:t xml:space="preserve">          items:</w:t>
      </w:r>
    </w:p>
    <w:p w14:paraId="255AE607" w14:textId="77777777" w:rsidR="00CD111C" w:rsidRDefault="00CD111C" w:rsidP="00CD111C">
      <w:pPr>
        <w:pStyle w:val="PL"/>
      </w:pPr>
      <w:r>
        <w:t xml:space="preserve">            $ref: '#/components/schemas/CoverageInfo'</w:t>
      </w:r>
    </w:p>
    <w:p w14:paraId="2B376699" w14:textId="77777777" w:rsidR="00CD111C" w:rsidRDefault="00CD111C" w:rsidP="00CD111C">
      <w:pPr>
        <w:pStyle w:val="PL"/>
      </w:pPr>
      <w:r>
        <w:t xml:space="preserve">        radioParameterSetInfoList:</w:t>
      </w:r>
    </w:p>
    <w:p w14:paraId="0767BD13" w14:textId="77777777" w:rsidR="00CD111C" w:rsidRDefault="00CD111C" w:rsidP="00CD111C">
      <w:pPr>
        <w:pStyle w:val="PL"/>
      </w:pPr>
      <w:r>
        <w:t xml:space="preserve">          type: array</w:t>
      </w:r>
    </w:p>
    <w:p w14:paraId="31CD2BF0" w14:textId="77777777" w:rsidR="00CD111C" w:rsidRDefault="00CD111C" w:rsidP="00CD111C">
      <w:pPr>
        <w:pStyle w:val="PL"/>
      </w:pPr>
      <w:r>
        <w:t xml:space="preserve">          items:</w:t>
      </w:r>
    </w:p>
    <w:p w14:paraId="271B6C35" w14:textId="77777777" w:rsidR="00CD111C" w:rsidRDefault="00CD111C" w:rsidP="00CD111C">
      <w:pPr>
        <w:pStyle w:val="PL"/>
      </w:pPr>
      <w:r>
        <w:t xml:space="preserve">            $ref: '#/components/schemas/RadioParameterSetInfo'</w:t>
      </w:r>
    </w:p>
    <w:p w14:paraId="6212F4CF" w14:textId="77777777" w:rsidR="00CD111C" w:rsidRDefault="00CD111C" w:rsidP="00CD111C">
      <w:pPr>
        <w:pStyle w:val="PL"/>
      </w:pPr>
      <w:r>
        <w:t xml:space="preserve">        transmitterInfoList:</w:t>
      </w:r>
    </w:p>
    <w:p w14:paraId="0C4694F3" w14:textId="77777777" w:rsidR="00CD111C" w:rsidRDefault="00CD111C" w:rsidP="00CD111C">
      <w:pPr>
        <w:pStyle w:val="PL"/>
      </w:pPr>
      <w:r>
        <w:t xml:space="preserve">          type: array</w:t>
      </w:r>
    </w:p>
    <w:p w14:paraId="0ACCE966" w14:textId="77777777" w:rsidR="00CD111C" w:rsidRDefault="00CD111C" w:rsidP="00CD111C">
      <w:pPr>
        <w:pStyle w:val="PL"/>
      </w:pPr>
      <w:r>
        <w:t xml:space="preserve">          items:</w:t>
      </w:r>
    </w:p>
    <w:p w14:paraId="7222AD97" w14:textId="77777777" w:rsidR="00CD111C" w:rsidRDefault="00CD111C" w:rsidP="00CD111C">
      <w:pPr>
        <w:pStyle w:val="PL"/>
      </w:pPr>
      <w:r>
        <w:t xml:space="preserve">            $ref: '#/components/schemas/TransmitterInfo'</w:t>
      </w:r>
    </w:p>
    <w:p w14:paraId="376A7B42" w14:textId="77777777" w:rsidR="00CD111C" w:rsidRDefault="00CD111C" w:rsidP="00CD111C">
      <w:pPr>
        <w:pStyle w:val="PL"/>
      </w:pPr>
      <w:r>
        <w:t xml:space="preserve">          minItems: 0</w:t>
      </w:r>
    </w:p>
    <w:p w14:paraId="0B076121" w14:textId="5498EB50" w:rsidR="00CD111C" w:rsidRDefault="00CD111C" w:rsidP="00CD111C">
      <w:pPr>
        <w:pStyle w:val="PL"/>
      </w:pPr>
      <w:r>
        <w:t xml:space="preserve">        timeOfFirstTransmission:</w:t>
      </w:r>
    </w:p>
    <w:p w14:paraId="3525F3C6" w14:textId="77777777" w:rsidR="00CD111C" w:rsidRDefault="00CD111C" w:rsidP="00CD111C">
      <w:pPr>
        <w:pStyle w:val="PL"/>
      </w:pPr>
      <w:r>
        <w:t xml:space="preserve">          $ref: 'TS29571_CommonData.yaml#/components/schemas/DateTime'</w:t>
      </w:r>
    </w:p>
    <w:p w14:paraId="0C05C308" w14:textId="0988444B" w:rsidR="00CD111C" w:rsidRDefault="00CD111C" w:rsidP="00CD111C">
      <w:pPr>
        <w:pStyle w:val="PL"/>
      </w:pPr>
      <w:r>
        <w:t xml:space="preserve">        timeOfFirstReception:</w:t>
      </w:r>
    </w:p>
    <w:p w14:paraId="5417C40D" w14:textId="77777777" w:rsidR="00CD111C" w:rsidRDefault="00CD111C" w:rsidP="00CD111C">
      <w:pPr>
        <w:pStyle w:val="PL"/>
      </w:pPr>
      <w:r>
        <w:t xml:space="preserve">          $ref: 'TS29571_CommonData.yaml#/components/schemas/DateTime'</w:t>
      </w:r>
    </w:p>
    <w:p w14:paraId="2EC8FEC4" w14:textId="77777777" w:rsidR="00CD111C" w:rsidRDefault="00CD111C" w:rsidP="00CD111C">
      <w:pPr>
        <w:pStyle w:val="PL"/>
      </w:pPr>
      <w:r>
        <w:t xml:space="preserve">    CoverageInfo:</w:t>
      </w:r>
    </w:p>
    <w:p w14:paraId="6FE26916" w14:textId="77777777" w:rsidR="00CD111C" w:rsidRDefault="00CD111C" w:rsidP="00CD111C">
      <w:pPr>
        <w:pStyle w:val="PL"/>
      </w:pPr>
      <w:r>
        <w:t xml:space="preserve">      type: object</w:t>
      </w:r>
    </w:p>
    <w:p w14:paraId="5BE6608F" w14:textId="77777777" w:rsidR="00CD111C" w:rsidRDefault="00CD111C" w:rsidP="00CD111C">
      <w:pPr>
        <w:pStyle w:val="PL"/>
      </w:pPr>
      <w:r>
        <w:t xml:space="preserve">      properties:</w:t>
      </w:r>
    </w:p>
    <w:p w14:paraId="3013399F" w14:textId="77777777" w:rsidR="00CD111C" w:rsidRDefault="00CD111C" w:rsidP="00CD111C">
      <w:pPr>
        <w:pStyle w:val="PL"/>
      </w:pPr>
      <w:r>
        <w:t xml:space="preserve">        coverageStatus:</w:t>
      </w:r>
    </w:p>
    <w:p w14:paraId="6C966346" w14:textId="77777777" w:rsidR="00CD111C" w:rsidRDefault="00CD111C" w:rsidP="00CD111C">
      <w:pPr>
        <w:pStyle w:val="PL"/>
      </w:pPr>
      <w:r>
        <w:t xml:space="preserve">          type: boolean</w:t>
      </w:r>
    </w:p>
    <w:p w14:paraId="606B5E74" w14:textId="77777777" w:rsidR="00CD111C" w:rsidRDefault="00CD111C" w:rsidP="00CD111C">
      <w:pPr>
        <w:pStyle w:val="PL"/>
      </w:pPr>
      <w:r>
        <w:t xml:space="preserve">        changeTime:  </w:t>
      </w:r>
    </w:p>
    <w:p w14:paraId="121362E2" w14:textId="77777777" w:rsidR="00CD111C" w:rsidRDefault="00CD111C" w:rsidP="00CD111C">
      <w:pPr>
        <w:pStyle w:val="PL"/>
      </w:pPr>
      <w:r>
        <w:t xml:space="preserve">          $ref: 'TS29571_CommonData.yaml#/components/schemas/DateTime'</w:t>
      </w:r>
    </w:p>
    <w:p w14:paraId="0CC52A4F" w14:textId="77777777" w:rsidR="00CD111C" w:rsidRDefault="00CD111C" w:rsidP="00CD111C">
      <w:pPr>
        <w:pStyle w:val="PL"/>
      </w:pPr>
      <w:r>
        <w:t xml:space="preserve">        locationInfo:</w:t>
      </w:r>
    </w:p>
    <w:p w14:paraId="02F4C0A4" w14:textId="77777777" w:rsidR="00CD111C" w:rsidRDefault="00CD111C" w:rsidP="00CD111C">
      <w:pPr>
        <w:pStyle w:val="PL"/>
      </w:pPr>
      <w:r>
        <w:t xml:space="preserve">          type: array</w:t>
      </w:r>
    </w:p>
    <w:p w14:paraId="028EFFF1" w14:textId="77777777" w:rsidR="00CD111C" w:rsidRDefault="00CD111C" w:rsidP="00CD111C">
      <w:pPr>
        <w:pStyle w:val="PL"/>
      </w:pPr>
      <w:r>
        <w:t xml:space="preserve">          items:</w:t>
      </w:r>
    </w:p>
    <w:p w14:paraId="42FD620C" w14:textId="77777777" w:rsidR="00CD111C" w:rsidRDefault="00CD111C" w:rsidP="00CD111C">
      <w:pPr>
        <w:pStyle w:val="PL"/>
      </w:pPr>
      <w:r>
        <w:t xml:space="preserve">            $ref: 'TS29571_CommonData.yaml#/components/schemas/UserLocation'</w:t>
      </w:r>
    </w:p>
    <w:p w14:paraId="0DA73841" w14:textId="77777777" w:rsidR="00CD111C" w:rsidRDefault="00CD111C" w:rsidP="00CD111C">
      <w:pPr>
        <w:pStyle w:val="PL"/>
      </w:pPr>
      <w:r>
        <w:t xml:space="preserve">          minItems: 0</w:t>
      </w:r>
    </w:p>
    <w:p w14:paraId="6325D5E6" w14:textId="77777777" w:rsidR="00CD111C" w:rsidRDefault="00CD111C" w:rsidP="00CD111C">
      <w:pPr>
        <w:pStyle w:val="PL"/>
      </w:pPr>
      <w:r>
        <w:t xml:space="preserve">          </w:t>
      </w:r>
    </w:p>
    <w:p w14:paraId="3D8BD2EA" w14:textId="77777777" w:rsidR="00CD111C" w:rsidRDefault="00CD111C" w:rsidP="00CD111C">
      <w:pPr>
        <w:pStyle w:val="PL"/>
      </w:pPr>
      <w:r>
        <w:t xml:space="preserve">    RadioParameterSetInfo:</w:t>
      </w:r>
    </w:p>
    <w:p w14:paraId="3827263D" w14:textId="77777777" w:rsidR="00CD111C" w:rsidRDefault="00CD111C" w:rsidP="00CD111C">
      <w:pPr>
        <w:pStyle w:val="PL"/>
      </w:pPr>
      <w:r>
        <w:t xml:space="preserve">      type: object</w:t>
      </w:r>
    </w:p>
    <w:p w14:paraId="50F2B3B9" w14:textId="77777777" w:rsidR="00CD111C" w:rsidRDefault="00CD111C" w:rsidP="00CD111C">
      <w:pPr>
        <w:pStyle w:val="PL"/>
      </w:pPr>
      <w:r>
        <w:t xml:space="preserve">      properties:</w:t>
      </w:r>
    </w:p>
    <w:p w14:paraId="09E59794" w14:textId="77777777" w:rsidR="00CD111C" w:rsidRDefault="00CD111C" w:rsidP="00CD111C">
      <w:pPr>
        <w:pStyle w:val="PL"/>
      </w:pPr>
      <w:r>
        <w:t xml:space="preserve">        radioParameterSetValues:</w:t>
      </w:r>
    </w:p>
    <w:p w14:paraId="47F4B44C" w14:textId="77777777" w:rsidR="00CD111C" w:rsidRDefault="00CD111C" w:rsidP="00CD111C">
      <w:pPr>
        <w:pStyle w:val="PL"/>
      </w:pPr>
      <w:r>
        <w:t xml:space="preserve">          type: array</w:t>
      </w:r>
    </w:p>
    <w:p w14:paraId="11B5B5E8" w14:textId="77777777" w:rsidR="00CD111C" w:rsidRDefault="00CD111C" w:rsidP="00CD111C">
      <w:pPr>
        <w:pStyle w:val="PL"/>
      </w:pPr>
      <w:r>
        <w:t xml:space="preserve">          items:</w:t>
      </w:r>
    </w:p>
    <w:p w14:paraId="03104726" w14:textId="77777777" w:rsidR="00CD111C" w:rsidRDefault="00CD111C" w:rsidP="00CD111C">
      <w:pPr>
        <w:pStyle w:val="PL"/>
      </w:pPr>
      <w:r>
        <w:t xml:space="preserve">            $ref: '#/components/schemas/OctetString'</w:t>
      </w:r>
    </w:p>
    <w:p w14:paraId="22862352" w14:textId="77777777" w:rsidR="00CD111C" w:rsidRDefault="00CD111C" w:rsidP="00CD111C">
      <w:pPr>
        <w:pStyle w:val="PL"/>
      </w:pPr>
      <w:r>
        <w:t xml:space="preserve">          minItems: 0</w:t>
      </w:r>
    </w:p>
    <w:p w14:paraId="0F05C235" w14:textId="77777777" w:rsidR="00CD111C" w:rsidRDefault="00CD111C" w:rsidP="00CD111C">
      <w:pPr>
        <w:pStyle w:val="PL"/>
      </w:pPr>
      <w:r>
        <w:t xml:space="preserve">        changeTimestamp:</w:t>
      </w:r>
    </w:p>
    <w:p w14:paraId="6AF82552" w14:textId="77777777" w:rsidR="00CD111C" w:rsidRDefault="00CD111C" w:rsidP="00CD111C">
      <w:pPr>
        <w:pStyle w:val="PL"/>
      </w:pPr>
      <w:r>
        <w:t xml:space="preserve">          $ref: 'TS29571_CommonData.yaml#/components/schemas/DateTime'</w:t>
      </w:r>
    </w:p>
    <w:p w14:paraId="4CBCB239" w14:textId="77777777" w:rsidR="00CD111C" w:rsidRDefault="00CD111C" w:rsidP="00CD111C">
      <w:pPr>
        <w:pStyle w:val="PL"/>
      </w:pPr>
      <w:r>
        <w:t xml:space="preserve">    TransmitterInfo:</w:t>
      </w:r>
    </w:p>
    <w:p w14:paraId="7E0E2339" w14:textId="77777777" w:rsidR="00CD111C" w:rsidRDefault="00CD111C" w:rsidP="00CD111C">
      <w:pPr>
        <w:pStyle w:val="PL"/>
      </w:pPr>
      <w:r>
        <w:t xml:space="preserve">      type: object</w:t>
      </w:r>
    </w:p>
    <w:p w14:paraId="7F6A3ED5" w14:textId="77777777" w:rsidR="00CD111C" w:rsidRDefault="00CD111C" w:rsidP="00CD111C">
      <w:pPr>
        <w:pStyle w:val="PL"/>
      </w:pPr>
      <w:r>
        <w:t xml:space="preserve">      properties:</w:t>
      </w:r>
    </w:p>
    <w:p w14:paraId="29F97EC5" w14:textId="77777777" w:rsidR="00CD111C" w:rsidRDefault="00CD111C" w:rsidP="00CD111C">
      <w:pPr>
        <w:pStyle w:val="PL"/>
      </w:pPr>
      <w:r>
        <w:t xml:space="preserve">        proseSourceIPAddress:</w:t>
      </w:r>
    </w:p>
    <w:p w14:paraId="63811C1D" w14:textId="77777777" w:rsidR="00CD111C" w:rsidRDefault="00CD111C" w:rsidP="00CD111C">
      <w:pPr>
        <w:pStyle w:val="PL"/>
      </w:pPr>
      <w:r>
        <w:t xml:space="preserve">          $ref: 'TS29571_CommonData.yaml#/components/schemas/IpAddr'</w:t>
      </w:r>
    </w:p>
    <w:p w14:paraId="6B20687D" w14:textId="77777777" w:rsidR="00CD111C" w:rsidRDefault="00CD111C" w:rsidP="00CD111C">
      <w:pPr>
        <w:pStyle w:val="PL"/>
      </w:pPr>
      <w:r>
        <w:t xml:space="preserve">        proseSourceL2Id:</w:t>
      </w:r>
    </w:p>
    <w:p w14:paraId="55556916" w14:textId="77777777" w:rsidR="00CD111C" w:rsidRDefault="00CD111C" w:rsidP="00CD111C">
      <w:pPr>
        <w:pStyle w:val="PL"/>
      </w:pPr>
      <w:r>
        <w:t xml:space="preserve">          type: string</w:t>
      </w:r>
    </w:p>
    <w:p w14:paraId="48AD5D90" w14:textId="77777777" w:rsidR="00CD111C" w:rsidRDefault="00CD111C" w:rsidP="00CD111C">
      <w:pPr>
        <w:pStyle w:val="PL"/>
      </w:pPr>
      <w:r>
        <w:t xml:space="preserve">    ProseChargingInformation:</w:t>
      </w:r>
    </w:p>
    <w:p w14:paraId="3DEB3EB8" w14:textId="77777777" w:rsidR="00CD111C" w:rsidRDefault="00CD111C" w:rsidP="00CD111C">
      <w:pPr>
        <w:pStyle w:val="PL"/>
      </w:pPr>
      <w:r>
        <w:t xml:space="preserve">      type: object</w:t>
      </w:r>
    </w:p>
    <w:p w14:paraId="04D1F7C8" w14:textId="77777777" w:rsidR="00CD111C" w:rsidRDefault="00CD111C" w:rsidP="00CD111C">
      <w:pPr>
        <w:pStyle w:val="PL"/>
      </w:pPr>
      <w:r>
        <w:t xml:space="preserve">      properties:</w:t>
      </w:r>
    </w:p>
    <w:p w14:paraId="061B6C75" w14:textId="77777777" w:rsidR="00CD111C" w:rsidRDefault="00CD111C" w:rsidP="00CD111C">
      <w:pPr>
        <w:pStyle w:val="PL"/>
      </w:pPr>
      <w:r>
        <w:t xml:space="preserve">        announcingPlmnID:</w:t>
      </w:r>
    </w:p>
    <w:p w14:paraId="651C6BD7" w14:textId="77777777" w:rsidR="00CD111C" w:rsidRDefault="00CD111C" w:rsidP="00CD111C">
      <w:pPr>
        <w:pStyle w:val="PL"/>
      </w:pPr>
      <w:r>
        <w:t xml:space="preserve">          $ref: 'TS29571_CommonData.yaml#/components/schemas/PlmnId'</w:t>
      </w:r>
    </w:p>
    <w:p w14:paraId="0E61FECF" w14:textId="77777777" w:rsidR="00CD111C" w:rsidRDefault="00CD111C" w:rsidP="00CD111C">
      <w:pPr>
        <w:pStyle w:val="PL"/>
      </w:pPr>
      <w:r>
        <w:t xml:space="preserve">        announcingUeHplmnIdentifier:</w:t>
      </w:r>
    </w:p>
    <w:p w14:paraId="60790DA9" w14:textId="77777777" w:rsidR="00CD111C" w:rsidRDefault="00CD111C" w:rsidP="00CD111C">
      <w:pPr>
        <w:pStyle w:val="PL"/>
      </w:pPr>
      <w:r>
        <w:t xml:space="preserve">          $ref: 'TS29571_CommonData.yaml#/components/schemas/PlmnId'</w:t>
      </w:r>
    </w:p>
    <w:p w14:paraId="1F0DEAA8" w14:textId="77777777" w:rsidR="00CD111C" w:rsidRDefault="00CD111C" w:rsidP="00CD111C">
      <w:pPr>
        <w:pStyle w:val="PL"/>
      </w:pPr>
      <w:r>
        <w:t xml:space="preserve">        announcingUeVplmnIdentifier:</w:t>
      </w:r>
    </w:p>
    <w:p w14:paraId="73EFF5D6" w14:textId="77777777" w:rsidR="00CD111C" w:rsidRDefault="00CD111C" w:rsidP="00CD111C">
      <w:pPr>
        <w:pStyle w:val="PL"/>
      </w:pPr>
      <w:r>
        <w:t xml:space="preserve">          $ref: 'TS29571_CommonData.yaml#/components/schemas/PlmnId'</w:t>
      </w:r>
    </w:p>
    <w:p w14:paraId="57B70588" w14:textId="77777777" w:rsidR="00CD111C" w:rsidRDefault="00CD111C" w:rsidP="00CD111C">
      <w:pPr>
        <w:pStyle w:val="PL"/>
      </w:pPr>
      <w:r>
        <w:t xml:space="preserve">        monitoringUeHplmnIdentifier:</w:t>
      </w:r>
    </w:p>
    <w:p w14:paraId="235C16BD" w14:textId="77777777" w:rsidR="00CD111C" w:rsidRDefault="00CD111C" w:rsidP="00CD111C">
      <w:pPr>
        <w:pStyle w:val="PL"/>
      </w:pPr>
      <w:r>
        <w:t xml:space="preserve">          $ref: 'TS29571_CommonData.yaml#/components/schemas/PlmnId'</w:t>
      </w:r>
    </w:p>
    <w:p w14:paraId="1EE10C75" w14:textId="77777777" w:rsidR="00CD111C" w:rsidRDefault="00CD111C" w:rsidP="00CD111C">
      <w:pPr>
        <w:pStyle w:val="PL"/>
      </w:pPr>
      <w:r>
        <w:t xml:space="preserve">        monitoringUeVplmnIdentifier:</w:t>
      </w:r>
    </w:p>
    <w:p w14:paraId="3AA79608" w14:textId="77777777" w:rsidR="00CD111C" w:rsidRDefault="00CD111C" w:rsidP="00CD111C">
      <w:pPr>
        <w:pStyle w:val="PL"/>
      </w:pPr>
      <w:r>
        <w:t xml:space="preserve">          $ref: 'TS29571_CommonData.yaml#/components/schemas/PlmnId'</w:t>
      </w:r>
    </w:p>
    <w:p w14:paraId="4A338D38" w14:textId="77777777" w:rsidR="00CD111C" w:rsidRDefault="00CD111C" w:rsidP="00CD111C">
      <w:pPr>
        <w:pStyle w:val="PL"/>
      </w:pPr>
      <w:r>
        <w:t xml:space="preserve">        discovererUeHplmnIdentifier:</w:t>
      </w:r>
    </w:p>
    <w:p w14:paraId="36BD6ECB" w14:textId="77777777" w:rsidR="00CD111C" w:rsidRDefault="00CD111C" w:rsidP="00CD111C">
      <w:pPr>
        <w:pStyle w:val="PL"/>
      </w:pPr>
      <w:r>
        <w:t xml:space="preserve">          $ref: 'TS29571_CommonData.yaml#/components/schemas/PlmnId'</w:t>
      </w:r>
    </w:p>
    <w:p w14:paraId="1C50263C" w14:textId="77777777" w:rsidR="00CD111C" w:rsidRDefault="00CD111C" w:rsidP="00CD111C">
      <w:pPr>
        <w:pStyle w:val="PL"/>
      </w:pPr>
      <w:r>
        <w:t xml:space="preserve">        discovererUeVplmnIdentifier:</w:t>
      </w:r>
    </w:p>
    <w:p w14:paraId="49D78006" w14:textId="77777777" w:rsidR="00CD111C" w:rsidRDefault="00CD111C" w:rsidP="00CD111C">
      <w:pPr>
        <w:pStyle w:val="PL"/>
      </w:pPr>
      <w:r>
        <w:t xml:space="preserve">          $ref: 'TS29571_CommonData.yaml#/components/schemas/PlmnId'</w:t>
      </w:r>
    </w:p>
    <w:p w14:paraId="6B5730CE" w14:textId="77777777" w:rsidR="00CD111C" w:rsidRDefault="00CD111C" w:rsidP="00CD111C">
      <w:pPr>
        <w:pStyle w:val="PL"/>
      </w:pPr>
      <w:r>
        <w:t xml:space="preserve">        discovereeUeHplmnIdentifier:</w:t>
      </w:r>
    </w:p>
    <w:p w14:paraId="0AF84BBF" w14:textId="77777777" w:rsidR="00CD111C" w:rsidRDefault="00CD111C" w:rsidP="00CD111C">
      <w:pPr>
        <w:pStyle w:val="PL"/>
      </w:pPr>
      <w:r>
        <w:t xml:space="preserve">          $ref: 'TS29571_CommonData.yaml#/components/schemas/PlmnId'</w:t>
      </w:r>
    </w:p>
    <w:p w14:paraId="727E8A11" w14:textId="77777777" w:rsidR="00CD111C" w:rsidRDefault="00CD111C" w:rsidP="00CD111C">
      <w:pPr>
        <w:pStyle w:val="PL"/>
      </w:pPr>
      <w:r>
        <w:t xml:space="preserve">        discovereeUeVplmnIdentifier:</w:t>
      </w:r>
    </w:p>
    <w:p w14:paraId="7B83AA67" w14:textId="77777777" w:rsidR="00CD111C" w:rsidRDefault="00CD111C" w:rsidP="00CD111C">
      <w:pPr>
        <w:pStyle w:val="PL"/>
      </w:pPr>
      <w:r>
        <w:t xml:space="preserve">          $ref: 'TS29571_CommonData.yaml#/components/schemas/PlmnId'</w:t>
      </w:r>
    </w:p>
    <w:p w14:paraId="052D37EB" w14:textId="77777777" w:rsidR="00CD111C" w:rsidRDefault="00CD111C" w:rsidP="00CD111C">
      <w:pPr>
        <w:pStyle w:val="PL"/>
      </w:pPr>
      <w:r>
        <w:t xml:space="preserve">        monitoredPlmnIdentifier:</w:t>
      </w:r>
    </w:p>
    <w:p w14:paraId="32C6E7A5" w14:textId="77777777" w:rsidR="00CD111C" w:rsidRDefault="00CD111C" w:rsidP="00CD111C">
      <w:pPr>
        <w:pStyle w:val="PL"/>
      </w:pPr>
      <w:r>
        <w:t xml:space="preserve">          $ref: 'TS29571_CommonData.yaml#/components/schemas/PlmnId'</w:t>
      </w:r>
    </w:p>
    <w:p w14:paraId="13B18467" w14:textId="77777777" w:rsidR="00CD111C" w:rsidRDefault="00CD111C" w:rsidP="00CD111C">
      <w:pPr>
        <w:pStyle w:val="PL"/>
      </w:pPr>
      <w:r>
        <w:t xml:space="preserve">        proseApplicationID:</w:t>
      </w:r>
    </w:p>
    <w:p w14:paraId="1C3126A2" w14:textId="77777777" w:rsidR="00CD111C" w:rsidRDefault="00CD111C" w:rsidP="00CD111C">
      <w:pPr>
        <w:pStyle w:val="PL"/>
      </w:pPr>
      <w:r>
        <w:t xml:space="preserve">          type: string</w:t>
      </w:r>
    </w:p>
    <w:p w14:paraId="24A3C5B5" w14:textId="77777777" w:rsidR="00CD111C" w:rsidRDefault="00CD111C" w:rsidP="00CD111C">
      <w:pPr>
        <w:pStyle w:val="PL"/>
      </w:pPr>
      <w:r>
        <w:t xml:space="preserve">        ApplicationId:</w:t>
      </w:r>
    </w:p>
    <w:p w14:paraId="39E474B7" w14:textId="77777777" w:rsidR="00CD111C" w:rsidRDefault="00CD111C" w:rsidP="00CD111C">
      <w:pPr>
        <w:pStyle w:val="PL"/>
      </w:pPr>
      <w:r>
        <w:lastRenderedPageBreak/>
        <w:t xml:space="preserve">          type: string</w:t>
      </w:r>
    </w:p>
    <w:p w14:paraId="0C5E60A8" w14:textId="77777777" w:rsidR="00CD111C" w:rsidRDefault="00CD111C" w:rsidP="00CD111C">
      <w:pPr>
        <w:pStyle w:val="PL"/>
      </w:pPr>
      <w:r>
        <w:t xml:space="preserve">        applicationSpecificDataList:</w:t>
      </w:r>
    </w:p>
    <w:p w14:paraId="1BAECE25" w14:textId="77777777" w:rsidR="00CD111C" w:rsidRDefault="00CD111C" w:rsidP="00CD111C">
      <w:pPr>
        <w:pStyle w:val="PL"/>
      </w:pPr>
      <w:r>
        <w:t xml:space="preserve">          type: array</w:t>
      </w:r>
    </w:p>
    <w:p w14:paraId="1C27355D" w14:textId="77777777" w:rsidR="00CD111C" w:rsidRDefault="00CD111C" w:rsidP="00CD111C">
      <w:pPr>
        <w:pStyle w:val="PL"/>
      </w:pPr>
      <w:r>
        <w:t xml:space="preserve">          items:</w:t>
      </w:r>
    </w:p>
    <w:p w14:paraId="2736F50C" w14:textId="77777777" w:rsidR="00CD111C" w:rsidRDefault="00CD111C" w:rsidP="00CD111C">
      <w:pPr>
        <w:pStyle w:val="PL"/>
      </w:pPr>
      <w:r>
        <w:t xml:space="preserve">            type: string</w:t>
      </w:r>
    </w:p>
    <w:p w14:paraId="0263930C" w14:textId="77777777" w:rsidR="00CD111C" w:rsidRDefault="00CD111C" w:rsidP="00CD111C">
      <w:pPr>
        <w:pStyle w:val="PL"/>
      </w:pPr>
      <w:r>
        <w:t xml:space="preserve">          minItems: 0</w:t>
      </w:r>
    </w:p>
    <w:p w14:paraId="410CE3FD" w14:textId="77777777" w:rsidR="00CD111C" w:rsidRDefault="00CD111C" w:rsidP="00CD111C">
      <w:pPr>
        <w:pStyle w:val="PL"/>
      </w:pPr>
      <w:r>
        <w:t xml:space="preserve">        proseFunctionality:</w:t>
      </w:r>
    </w:p>
    <w:p w14:paraId="26933655" w14:textId="77777777" w:rsidR="00CD111C" w:rsidRDefault="00CD111C" w:rsidP="00CD111C">
      <w:pPr>
        <w:pStyle w:val="PL"/>
      </w:pPr>
      <w:r>
        <w:t xml:space="preserve">          $ref: '#/components/schemas/ProseFunctionality'</w:t>
      </w:r>
    </w:p>
    <w:p w14:paraId="7898280D" w14:textId="77777777" w:rsidR="00CD111C" w:rsidRDefault="00CD111C" w:rsidP="00CD111C">
      <w:pPr>
        <w:pStyle w:val="PL"/>
      </w:pPr>
      <w:r>
        <w:t xml:space="preserve">        proseEventType:</w:t>
      </w:r>
    </w:p>
    <w:p w14:paraId="00457E60" w14:textId="77777777" w:rsidR="00CD111C" w:rsidRDefault="00CD111C" w:rsidP="00CD111C">
      <w:pPr>
        <w:pStyle w:val="PL"/>
      </w:pPr>
      <w:r>
        <w:t xml:space="preserve">          $ref: '#/components/schemas/ProseEventType'</w:t>
      </w:r>
    </w:p>
    <w:p w14:paraId="050DE1E6" w14:textId="77777777" w:rsidR="00CD111C" w:rsidRDefault="00CD111C" w:rsidP="00CD111C">
      <w:pPr>
        <w:pStyle w:val="PL"/>
      </w:pPr>
      <w:r>
        <w:t xml:space="preserve">        directDiscoveryModel:</w:t>
      </w:r>
    </w:p>
    <w:p w14:paraId="009FF0CD" w14:textId="77777777" w:rsidR="00CD111C" w:rsidRDefault="00CD111C" w:rsidP="00CD111C">
      <w:pPr>
        <w:pStyle w:val="PL"/>
      </w:pPr>
      <w:r>
        <w:t xml:space="preserve">          $ref: '#/components/schemas/DirectDiscoveryModel'</w:t>
      </w:r>
    </w:p>
    <w:p w14:paraId="12E5ABD2" w14:textId="77777777" w:rsidR="00CD111C" w:rsidRDefault="00CD111C" w:rsidP="00CD111C">
      <w:pPr>
        <w:pStyle w:val="PL"/>
      </w:pPr>
      <w:r>
        <w:t xml:space="preserve">        validityPeriod:</w:t>
      </w:r>
    </w:p>
    <w:p w14:paraId="0FFD6590" w14:textId="77777777" w:rsidR="00CD111C" w:rsidRDefault="00CD111C" w:rsidP="00CD111C">
      <w:pPr>
        <w:pStyle w:val="PL"/>
      </w:pPr>
      <w:r>
        <w:t xml:space="preserve">          type: integer</w:t>
      </w:r>
    </w:p>
    <w:p w14:paraId="072DEE22" w14:textId="77777777" w:rsidR="00CD111C" w:rsidRDefault="00CD111C" w:rsidP="00CD111C">
      <w:pPr>
        <w:pStyle w:val="PL"/>
      </w:pPr>
      <w:r>
        <w:t xml:space="preserve">        roleOfUE:</w:t>
      </w:r>
    </w:p>
    <w:p w14:paraId="08154974" w14:textId="77777777" w:rsidR="00CD111C" w:rsidRDefault="00CD111C" w:rsidP="00CD111C">
      <w:pPr>
        <w:pStyle w:val="PL"/>
      </w:pPr>
      <w:r>
        <w:t xml:space="preserve">          $ref: '#/components/schemas/RoleOfUE'</w:t>
      </w:r>
    </w:p>
    <w:p w14:paraId="33AFAE88" w14:textId="77777777" w:rsidR="00CD111C" w:rsidRDefault="00CD111C" w:rsidP="00CD111C">
      <w:pPr>
        <w:pStyle w:val="PL"/>
      </w:pPr>
      <w:r>
        <w:t xml:space="preserve">        proseRequestTimestamp:</w:t>
      </w:r>
    </w:p>
    <w:p w14:paraId="75C756B3" w14:textId="77777777" w:rsidR="00CD111C" w:rsidRDefault="00CD111C" w:rsidP="00CD111C">
      <w:pPr>
        <w:pStyle w:val="PL"/>
      </w:pPr>
      <w:r>
        <w:t xml:space="preserve">          $ref: 'TS29571_CommonData.yaml#/components/schemas/DateTime'</w:t>
      </w:r>
    </w:p>
    <w:p w14:paraId="7B560563" w14:textId="77777777" w:rsidR="00CD111C" w:rsidRDefault="00CD111C" w:rsidP="00CD111C">
      <w:pPr>
        <w:pStyle w:val="PL"/>
      </w:pPr>
      <w:r>
        <w:t xml:space="preserve">        pC3ProtocolCause:</w:t>
      </w:r>
    </w:p>
    <w:p w14:paraId="2E19AA9E" w14:textId="77777777" w:rsidR="00CD111C" w:rsidRDefault="00CD111C" w:rsidP="00CD111C">
      <w:pPr>
        <w:pStyle w:val="PL"/>
      </w:pPr>
      <w:r>
        <w:t xml:space="preserve">          type: integer</w:t>
      </w:r>
    </w:p>
    <w:p w14:paraId="29B3286C" w14:textId="77777777" w:rsidR="00CD111C" w:rsidRDefault="00CD111C" w:rsidP="00CD111C">
      <w:pPr>
        <w:pStyle w:val="PL"/>
      </w:pPr>
      <w:r>
        <w:t xml:space="preserve">        monitoringUEIdentifier:</w:t>
      </w:r>
    </w:p>
    <w:p w14:paraId="5922737A" w14:textId="77777777" w:rsidR="00CD111C" w:rsidRDefault="00CD111C" w:rsidP="00CD111C">
      <w:pPr>
        <w:pStyle w:val="PL"/>
      </w:pPr>
      <w:r>
        <w:t xml:space="preserve">          $ref: 'TS29571_CommonData.yaml#/components/schemas/Supi'</w:t>
      </w:r>
    </w:p>
    <w:p w14:paraId="19B4EAA9" w14:textId="77777777" w:rsidR="00CD111C" w:rsidRDefault="00CD111C" w:rsidP="00CD111C">
      <w:pPr>
        <w:pStyle w:val="PL"/>
      </w:pPr>
      <w:r>
        <w:t xml:space="preserve">        requestedPLMNIdentifier:</w:t>
      </w:r>
    </w:p>
    <w:p w14:paraId="4C9B18FB" w14:textId="77777777" w:rsidR="00CD111C" w:rsidRDefault="00CD111C" w:rsidP="00CD111C">
      <w:pPr>
        <w:pStyle w:val="PL"/>
      </w:pPr>
      <w:r>
        <w:t xml:space="preserve">          $ref: 'TS29571_CommonData.yaml#/components/schemas/PlmnId'</w:t>
      </w:r>
    </w:p>
    <w:p w14:paraId="751A28E0" w14:textId="77777777" w:rsidR="00CD111C" w:rsidRDefault="00CD111C" w:rsidP="00CD111C">
      <w:pPr>
        <w:pStyle w:val="PL"/>
      </w:pPr>
      <w:r>
        <w:t xml:space="preserve">        timeWindow:</w:t>
      </w:r>
    </w:p>
    <w:p w14:paraId="079F1576" w14:textId="77777777" w:rsidR="00CD111C" w:rsidRDefault="00CD111C" w:rsidP="00CD111C">
      <w:pPr>
        <w:pStyle w:val="PL"/>
      </w:pPr>
      <w:r>
        <w:t xml:space="preserve">          type: integer</w:t>
      </w:r>
    </w:p>
    <w:p w14:paraId="7D06FB8C" w14:textId="77777777" w:rsidR="00CD111C" w:rsidRDefault="00CD111C" w:rsidP="00CD111C">
      <w:pPr>
        <w:pStyle w:val="PL"/>
      </w:pPr>
      <w:r>
        <w:t xml:space="preserve">        rangeClass:</w:t>
      </w:r>
    </w:p>
    <w:p w14:paraId="0FED2618" w14:textId="77777777" w:rsidR="00CD111C" w:rsidRDefault="00CD111C" w:rsidP="00CD111C">
      <w:pPr>
        <w:pStyle w:val="PL"/>
      </w:pPr>
      <w:r>
        <w:t xml:space="preserve">          $ref: '#/components/schemas/RangeClass'</w:t>
      </w:r>
    </w:p>
    <w:p w14:paraId="17DB207E" w14:textId="77777777" w:rsidR="00CD111C" w:rsidRDefault="00CD111C" w:rsidP="00CD111C">
      <w:pPr>
        <w:pStyle w:val="PL"/>
      </w:pPr>
      <w:r>
        <w:t xml:space="preserve">        proximityAlertIndication:</w:t>
      </w:r>
    </w:p>
    <w:p w14:paraId="4C7A36F9" w14:textId="77777777" w:rsidR="00CD111C" w:rsidRDefault="00CD111C" w:rsidP="00CD111C">
      <w:pPr>
        <w:pStyle w:val="PL"/>
      </w:pPr>
      <w:r>
        <w:t xml:space="preserve">          type: boolean</w:t>
      </w:r>
    </w:p>
    <w:p w14:paraId="079BC6F3" w14:textId="77777777" w:rsidR="00CD111C" w:rsidRDefault="00CD111C" w:rsidP="00CD111C">
      <w:pPr>
        <w:pStyle w:val="PL"/>
      </w:pPr>
      <w:r>
        <w:t xml:space="preserve">        proximityAlertTimestamp:</w:t>
      </w:r>
    </w:p>
    <w:p w14:paraId="7E2C1F9B" w14:textId="77777777" w:rsidR="00CD111C" w:rsidRDefault="00CD111C" w:rsidP="00CD111C">
      <w:pPr>
        <w:pStyle w:val="PL"/>
      </w:pPr>
      <w:r>
        <w:t xml:space="preserve">          $ref: 'TS29571_CommonData.yaml#/components/schemas/DateTime'</w:t>
      </w:r>
    </w:p>
    <w:p w14:paraId="7DC57A83" w14:textId="77777777" w:rsidR="00CD111C" w:rsidRDefault="00CD111C" w:rsidP="00CD111C">
      <w:pPr>
        <w:pStyle w:val="PL"/>
      </w:pPr>
      <w:r>
        <w:t xml:space="preserve">        proximityCancellationTimestamp:</w:t>
      </w:r>
    </w:p>
    <w:p w14:paraId="1BF9E183" w14:textId="77777777" w:rsidR="00CD111C" w:rsidRDefault="00CD111C" w:rsidP="00CD111C">
      <w:pPr>
        <w:pStyle w:val="PL"/>
      </w:pPr>
      <w:r>
        <w:t xml:space="preserve">          $ref: 'TS29571_CommonData.yaml#/components/schemas/DateTime'</w:t>
      </w:r>
    </w:p>
    <w:p w14:paraId="5C4D240C" w14:textId="77777777" w:rsidR="00CD111C" w:rsidRDefault="00CD111C" w:rsidP="00CD111C">
      <w:pPr>
        <w:pStyle w:val="PL"/>
      </w:pPr>
      <w:r>
        <w:t xml:space="preserve">        relayIPAddress:</w:t>
      </w:r>
    </w:p>
    <w:p w14:paraId="166CC8D0" w14:textId="77777777" w:rsidR="00CD111C" w:rsidRDefault="00CD111C" w:rsidP="00CD111C">
      <w:pPr>
        <w:pStyle w:val="PL"/>
      </w:pPr>
      <w:r>
        <w:t xml:space="preserve">          $ref: 'TS29571_CommonData.yaml#/components/schemas/IpAddr'</w:t>
      </w:r>
    </w:p>
    <w:p w14:paraId="66608EFB" w14:textId="77777777" w:rsidR="00CD111C" w:rsidRDefault="00CD111C" w:rsidP="00CD111C">
      <w:pPr>
        <w:pStyle w:val="PL"/>
      </w:pPr>
      <w:r>
        <w:t xml:space="preserve">        proseUEToNetworkRelayUEID :</w:t>
      </w:r>
    </w:p>
    <w:p w14:paraId="215A0E99" w14:textId="77777777" w:rsidR="00CD111C" w:rsidRDefault="00CD111C" w:rsidP="00CD111C">
      <w:pPr>
        <w:pStyle w:val="PL"/>
      </w:pPr>
      <w:r>
        <w:t xml:space="preserve">          type: string</w:t>
      </w:r>
    </w:p>
    <w:p w14:paraId="16EECE23" w14:textId="77777777" w:rsidR="00CD111C" w:rsidRDefault="00CD111C" w:rsidP="00CD111C">
      <w:pPr>
        <w:pStyle w:val="PL"/>
      </w:pPr>
      <w:r>
        <w:t xml:space="preserve">        proseDestinationLayer2ID:</w:t>
      </w:r>
    </w:p>
    <w:p w14:paraId="6266E449" w14:textId="77777777" w:rsidR="00CD111C" w:rsidRDefault="00CD111C" w:rsidP="00CD111C">
      <w:pPr>
        <w:pStyle w:val="PL"/>
      </w:pPr>
      <w:r>
        <w:t xml:space="preserve">          type: string</w:t>
      </w:r>
    </w:p>
    <w:p w14:paraId="2050C0FA" w14:textId="77777777" w:rsidR="00CD111C" w:rsidRDefault="00CD111C" w:rsidP="00CD111C">
      <w:pPr>
        <w:pStyle w:val="PL"/>
      </w:pPr>
      <w:r>
        <w:t xml:space="preserve">        pFIContainerInformation:</w:t>
      </w:r>
    </w:p>
    <w:p w14:paraId="55080558" w14:textId="77777777" w:rsidR="00CD111C" w:rsidRDefault="00CD111C" w:rsidP="00CD111C">
      <w:pPr>
        <w:pStyle w:val="PL"/>
      </w:pPr>
      <w:r>
        <w:t xml:space="preserve">          type: array</w:t>
      </w:r>
    </w:p>
    <w:p w14:paraId="2FC1E899" w14:textId="77777777" w:rsidR="00CD111C" w:rsidRDefault="00CD111C" w:rsidP="00CD111C">
      <w:pPr>
        <w:pStyle w:val="PL"/>
      </w:pPr>
      <w:r>
        <w:t xml:space="preserve">          items:</w:t>
      </w:r>
    </w:p>
    <w:p w14:paraId="3D04F113" w14:textId="77777777" w:rsidR="00CD111C" w:rsidRDefault="00CD111C" w:rsidP="00CD111C">
      <w:pPr>
        <w:pStyle w:val="PL"/>
      </w:pPr>
      <w:r>
        <w:t xml:space="preserve">            $ref: '#/components/schemas/PFIContainerInformation'</w:t>
      </w:r>
    </w:p>
    <w:p w14:paraId="01A1484A" w14:textId="77777777" w:rsidR="00CD111C" w:rsidRDefault="00CD111C" w:rsidP="00CD111C">
      <w:pPr>
        <w:pStyle w:val="PL"/>
      </w:pPr>
      <w:r>
        <w:t xml:space="preserve">          minItems: 0</w:t>
      </w:r>
    </w:p>
    <w:p w14:paraId="235EDEF4" w14:textId="77777777" w:rsidR="00CD111C" w:rsidRDefault="00CD111C" w:rsidP="00CD111C">
      <w:pPr>
        <w:pStyle w:val="PL"/>
      </w:pPr>
      <w:r>
        <w:t xml:space="preserve">        transmissionDataContainer:</w:t>
      </w:r>
    </w:p>
    <w:p w14:paraId="099C0698" w14:textId="77777777" w:rsidR="00CD111C" w:rsidRDefault="00CD111C" w:rsidP="00CD111C">
      <w:pPr>
        <w:pStyle w:val="PL"/>
      </w:pPr>
      <w:r>
        <w:t xml:space="preserve">          type: array</w:t>
      </w:r>
    </w:p>
    <w:p w14:paraId="41B5ACEE" w14:textId="77777777" w:rsidR="00CD111C" w:rsidRDefault="00CD111C" w:rsidP="00CD111C">
      <w:pPr>
        <w:pStyle w:val="PL"/>
      </w:pPr>
      <w:r>
        <w:t xml:space="preserve">          items:</w:t>
      </w:r>
    </w:p>
    <w:p w14:paraId="71B7EF07" w14:textId="77777777" w:rsidR="00CD111C" w:rsidRDefault="00CD111C" w:rsidP="00CD111C">
      <w:pPr>
        <w:pStyle w:val="PL"/>
      </w:pPr>
      <w:r>
        <w:t xml:space="preserve">            $ref: '#/components/schemas/PC5DataContainer'</w:t>
      </w:r>
    </w:p>
    <w:p w14:paraId="3859C97E" w14:textId="77777777" w:rsidR="00CD111C" w:rsidRDefault="00CD111C" w:rsidP="00CD111C">
      <w:pPr>
        <w:pStyle w:val="PL"/>
      </w:pPr>
      <w:r>
        <w:t xml:space="preserve">          minItems: 0</w:t>
      </w:r>
    </w:p>
    <w:p w14:paraId="6793BA9E" w14:textId="77777777" w:rsidR="00CD111C" w:rsidRDefault="00CD111C" w:rsidP="00CD111C">
      <w:pPr>
        <w:pStyle w:val="PL"/>
      </w:pPr>
      <w:r>
        <w:t xml:space="preserve">        receptionDataContainer:</w:t>
      </w:r>
    </w:p>
    <w:p w14:paraId="296B230E" w14:textId="77777777" w:rsidR="00CD111C" w:rsidRDefault="00CD111C" w:rsidP="00CD111C">
      <w:pPr>
        <w:pStyle w:val="PL"/>
      </w:pPr>
      <w:r>
        <w:t xml:space="preserve">          type: array</w:t>
      </w:r>
    </w:p>
    <w:p w14:paraId="0E2C99E5" w14:textId="77777777" w:rsidR="00CD111C" w:rsidRDefault="00CD111C" w:rsidP="00CD111C">
      <w:pPr>
        <w:pStyle w:val="PL"/>
      </w:pPr>
      <w:r>
        <w:t xml:space="preserve">          items:</w:t>
      </w:r>
    </w:p>
    <w:p w14:paraId="60189672" w14:textId="77777777" w:rsidR="00CD111C" w:rsidRDefault="00CD111C" w:rsidP="00CD111C">
      <w:pPr>
        <w:pStyle w:val="PL"/>
      </w:pPr>
      <w:r>
        <w:t xml:space="preserve">            $ref: '#/components/schemas/PC5DataContainer'</w:t>
      </w:r>
    </w:p>
    <w:p w14:paraId="2A506C5B" w14:textId="77777777" w:rsidR="00CD111C" w:rsidRDefault="00CD111C" w:rsidP="00CD111C">
      <w:pPr>
        <w:pStyle w:val="PL"/>
      </w:pPr>
      <w:r>
        <w:t xml:space="preserve">          minItems: 0</w:t>
      </w:r>
    </w:p>
    <w:p w14:paraId="6A59A9D6" w14:textId="77777777" w:rsidR="00CD111C" w:rsidRDefault="00CD111C" w:rsidP="00CD111C">
      <w:pPr>
        <w:pStyle w:val="PL"/>
      </w:pPr>
      <w:r>
        <w:t xml:space="preserve">      required:</w:t>
      </w:r>
    </w:p>
    <w:p w14:paraId="0CD55B39" w14:textId="77777777" w:rsidR="00CD111C" w:rsidRDefault="00CD111C" w:rsidP="00CD111C">
      <w:pPr>
        <w:pStyle w:val="PL"/>
      </w:pPr>
      <w:r>
        <w:t xml:space="preserve">        - aPIName</w:t>
      </w:r>
    </w:p>
    <w:p w14:paraId="7019636F" w14:textId="77777777" w:rsidR="007F6FF4" w:rsidRDefault="007F6FF4" w:rsidP="007F6FF4">
      <w:pPr>
        <w:pStyle w:val="PL"/>
      </w:pPr>
      <w:r>
        <w:t xml:space="preserve">    </w:t>
      </w:r>
      <w:r w:rsidR="00C8014E">
        <w:t>I</w:t>
      </w:r>
      <w:r>
        <w:t>nterCHFInformation:</w:t>
      </w:r>
    </w:p>
    <w:p w14:paraId="19088F57" w14:textId="77777777" w:rsidR="007F6FF4" w:rsidRDefault="007F6FF4" w:rsidP="007F6FF4">
      <w:pPr>
        <w:pStyle w:val="PL"/>
      </w:pPr>
      <w:r>
        <w:t xml:space="preserve">      type: object</w:t>
      </w:r>
    </w:p>
    <w:p w14:paraId="786FB360" w14:textId="77777777" w:rsidR="007F6FF4" w:rsidRDefault="007F6FF4" w:rsidP="007F6FF4">
      <w:pPr>
        <w:pStyle w:val="PL"/>
      </w:pPr>
      <w:r>
        <w:t xml:space="preserve">      properties:</w:t>
      </w:r>
    </w:p>
    <w:p w14:paraId="7041619C" w14:textId="77777777" w:rsidR="007F6FF4" w:rsidRDefault="007F6FF4" w:rsidP="007F6FF4">
      <w:pPr>
        <w:pStyle w:val="PL"/>
      </w:pPr>
      <w:r>
        <w:t xml:space="preserve">        remoteCHFResource:</w:t>
      </w:r>
    </w:p>
    <w:p w14:paraId="174A81B4" w14:textId="77777777" w:rsidR="007F6FF4" w:rsidRDefault="007F6FF4" w:rsidP="007F6FF4">
      <w:pPr>
        <w:pStyle w:val="PL"/>
      </w:pPr>
      <w:r w:rsidRPr="00BD6F46">
        <w:t xml:space="preserve">          $ref: 'TS29571_CommonData.yaml#/components/schemas/Uri'</w:t>
      </w:r>
    </w:p>
    <w:p w14:paraId="205E9CC0" w14:textId="77777777" w:rsidR="007F6FF4" w:rsidRDefault="007F6FF4" w:rsidP="007F6FF4">
      <w:pPr>
        <w:pStyle w:val="PL"/>
      </w:pPr>
      <w:r>
        <w:t xml:space="preserve">        originalNFConsumerId:</w:t>
      </w:r>
    </w:p>
    <w:p w14:paraId="68B03ABA" w14:textId="77777777" w:rsidR="00CD111C" w:rsidRDefault="007F6FF4" w:rsidP="00CD111C">
      <w:pPr>
        <w:pStyle w:val="PL"/>
      </w:pPr>
      <w:r w:rsidRPr="00BD6F46">
        <w:t xml:space="preserve">          $ref: '#/components/schemas/NFIdentification'</w:t>
      </w:r>
    </w:p>
    <w:p w14:paraId="4BC9EEA0" w14:textId="77777777" w:rsidR="00CD4A69" w:rsidRDefault="00CD4A69" w:rsidP="00CD4A69">
      <w:pPr>
        <w:pStyle w:val="PL"/>
      </w:pPr>
      <w:r>
        <w:t xml:space="preserve">    </w:t>
      </w:r>
      <w:r w:rsidRPr="00557D7C">
        <w:t>NS</w:t>
      </w:r>
      <w:r>
        <w:t>ACF</w:t>
      </w:r>
      <w:r w:rsidRPr="00557D7C">
        <w:t>ChargingInformation</w:t>
      </w:r>
      <w:r>
        <w:t>:</w:t>
      </w:r>
    </w:p>
    <w:p w14:paraId="1CD45009" w14:textId="77777777" w:rsidR="00CD4A69" w:rsidRDefault="00CD4A69" w:rsidP="00CD4A69">
      <w:pPr>
        <w:pStyle w:val="PL"/>
      </w:pPr>
      <w:r>
        <w:t xml:space="preserve">      type: object</w:t>
      </w:r>
    </w:p>
    <w:p w14:paraId="180F2FEE" w14:textId="77777777" w:rsidR="00CD4A69" w:rsidRDefault="00CD4A69" w:rsidP="00CD4A69">
      <w:pPr>
        <w:pStyle w:val="PL"/>
      </w:pPr>
      <w:r>
        <w:t xml:space="preserve">      properties:</w:t>
      </w:r>
    </w:p>
    <w:p w14:paraId="19AE7BF4" w14:textId="77777777" w:rsidR="00CD4A69" w:rsidRDefault="00CD4A69" w:rsidP="00CD4A69">
      <w:pPr>
        <w:pStyle w:val="PL"/>
      </w:pPr>
      <w:r>
        <w:t xml:space="preserve">        n</w:t>
      </w:r>
      <w:r w:rsidRPr="00D54552">
        <w:t>SAC</w:t>
      </w:r>
      <w:r>
        <w:t>C</w:t>
      </w:r>
      <w:r w:rsidRPr="00D54552">
        <w:t>harging</w:t>
      </w:r>
      <w:r>
        <w:t>I</w:t>
      </w:r>
      <w:r w:rsidRPr="00D54552">
        <w:t>ndicator</w:t>
      </w:r>
      <w:r>
        <w:t>:</w:t>
      </w:r>
    </w:p>
    <w:p w14:paraId="55D605D9" w14:textId="77777777" w:rsidR="00CD4A69" w:rsidRDefault="00CD4A69" w:rsidP="00CD4A69">
      <w:pPr>
        <w:pStyle w:val="PL"/>
      </w:pPr>
      <w:r>
        <w:t xml:space="preserve">          type: boolean</w:t>
      </w:r>
    </w:p>
    <w:p w14:paraId="0EAB373E" w14:textId="77777777" w:rsidR="00CD4A69" w:rsidRDefault="00CD4A69" w:rsidP="00CD4A69">
      <w:pPr>
        <w:pStyle w:val="PL"/>
      </w:pPr>
      <w:r>
        <w:t xml:space="preserve">    NSACContainerInformation:</w:t>
      </w:r>
    </w:p>
    <w:p w14:paraId="5972FE18" w14:textId="77777777" w:rsidR="00CD4A69" w:rsidRDefault="00CD4A69" w:rsidP="00CD4A69">
      <w:pPr>
        <w:pStyle w:val="PL"/>
      </w:pPr>
      <w:r>
        <w:t xml:space="preserve">      type: object</w:t>
      </w:r>
    </w:p>
    <w:p w14:paraId="2B8ABDE1" w14:textId="77777777" w:rsidR="00CD4A69" w:rsidRDefault="00CD4A69" w:rsidP="00CD4A69">
      <w:pPr>
        <w:pStyle w:val="PL"/>
      </w:pPr>
      <w:r>
        <w:t xml:space="preserve">      properties:</w:t>
      </w:r>
    </w:p>
    <w:p w14:paraId="04A32E71" w14:textId="77777777" w:rsidR="00CD4A69" w:rsidRDefault="00CD4A69" w:rsidP="00CD4A69">
      <w:pPr>
        <w:pStyle w:val="PL"/>
      </w:pPr>
      <w:r>
        <w:t xml:space="preserve">        numberOfUEs:</w:t>
      </w:r>
    </w:p>
    <w:p w14:paraId="03396664" w14:textId="77777777" w:rsidR="00CD4A69" w:rsidRDefault="00CD4A69" w:rsidP="00CD4A69">
      <w:pPr>
        <w:pStyle w:val="PL"/>
      </w:pPr>
      <w:r>
        <w:t xml:space="preserve">          type: integer</w:t>
      </w:r>
    </w:p>
    <w:p w14:paraId="4C19CCCA" w14:textId="77777777" w:rsidR="00CD4A69" w:rsidRDefault="00CD4A69" w:rsidP="00CD4A69">
      <w:pPr>
        <w:pStyle w:val="PL"/>
      </w:pPr>
      <w:r>
        <w:t xml:space="preserve">        numberOfPDUs:</w:t>
      </w:r>
    </w:p>
    <w:p w14:paraId="14D23FA6" w14:textId="77777777" w:rsidR="00CD4A69" w:rsidRDefault="00CD4A69" w:rsidP="00CD111C">
      <w:pPr>
        <w:pStyle w:val="PL"/>
      </w:pPr>
      <w:r>
        <w:t xml:space="preserve">          type: integer</w:t>
      </w:r>
    </w:p>
    <w:p w14:paraId="60E07AC0" w14:textId="77777777" w:rsidR="009032CC" w:rsidRDefault="009032CC" w:rsidP="009032CC">
      <w:pPr>
        <w:pStyle w:val="PL"/>
      </w:pPr>
      <w:r>
        <w:t xml:space="preserve">    </w:t>
      </w:r>
      <w:r w:rsidRPr="00557D7C">
        <w:t>NSSAAChargingInformation</w:t>
      </w:r>
      <w:r>
        <w:t>:</w:t>
      </w:r>
    </w:p>
    <w:p w14:paraId="1ED2017A" w14:textId="77777777" w:rsidR="009032CC" w:rsidRDefault="009032CC" w:rsidP="009032CC">
      <w:pPr>
        <w:pStyle w:val="PL"/>
      </w:pPr>
      <w:r>
        <w:t xml:space="preserve">      type: object</w:t>
      </w:r>
    </w:p>
    <w:p w14:paraId="798F641B" w14:textId="77777777" w:rsidR="009032CC" w:rsidRDefault="009032CC" w:rsidP="009032CC">
      <w:pPr>
        <w:pStyle w:val="PL"/>
      </w:pPr>
      <w:r>
        <w:lastRenderedPageBreak/>
        <w:t xml:space="preserve">      properties:</w:t>
      </w:r>
    </w:p>
    <w:p w14:paraId="0D006842" w14:textId="77777777" w:rsidR="009032CC" w:rsidRDefault="009032CC" w:rsidP="009032CC">
      <w:pPr>
        <w:pStyle w:val="PL"/>
      </w:pPr>
      <w:r>
        <w:t xml:space="preserve">        </w:t>
      </w:r>
      <w:r w:rsidRPr="00557D7C">
        <w:t>nSSAAMessageType</w:t>
      </w:r>
      <w:r>
        <w:t>:</w:t>
      </w:r>
    </w:p>
    <w:p w14:paraId="63AC569C" w14:textId="77777777" w:rsidR="009032CC" w:rsidRDefault="009032CC" w:rsidP="009032CC">
      <w:pPr>
        <w:pStyle w:val="PL"/>
      </w:pPr>
      <w:r>
        <w:t xml:space="preserve">          $ref: '#/components/schemas/N</w:t>
      </w:r>
      <w:r w:rsidRPr="001B594A">
        <w:t>SSAAMessageType</w:t>
      </w:r>
      <w:r>
        <w:t>'</w:t>
      </w:r>
    </w:p>
    <w:p w14:paraId="65838612" w14:textId="77777777" w:rsidR="009032CC" w:rsidRDefault="009032CC" w:rsidP="009032CC">
      <w:pPr>
        <w:pStyle w:val="PL"/>
      </w:pPr>
      <w:r>
        <w:t xml:space="preserve">        </w:t>
      </w:r>
      <w:r w:rsidRPr="00557D7C">
        <w:t>userIdentification</w:t>
      </w:r>
      <w:r>
        <w:t>:</w:t>
      </w:r>
    </w:p>
    <w:p w14:paraId="01BB53DC" w14:textId="77777777" w:rsidR="009032CC" w:rsidRPr="00BD6F46" w:rsidRDefault="009032CC" w:rsidP="009032CC">
      <w:pPr>
        <w:pStyle w:val="PL"/>
      </w:pPr>
      <w:r w:rsidRPr="00BD6F46">
        <w:t xml:space="preserve">          $ref: '#/components/schemas/UserInformation'</w:t>
      </w:r>
    </w:p>
    <w:p w14:paraId="0A8CC0F1" w14:textId="77777777" w:rsidR="009032CC" w:rsidRDefault="009032CC" w:rsidP="009032CC">
      <w:pPr>
        <w:pStyle w:val="PL"/>
      </w:pPr>
      <w:r>
        <w:t xml:space="preserve">        </w:t>
      </w:r>
      <w:r w:rsidRPr="00557D7C">
        <w:t>aAAPAddress</w:t>
      </w:r>
      <w:r>
        <w:t>:</w:t>
      </w:r>
    </w:p>
    <w:p w14:paraId="54D2A2DC" w14:textId="77777777" w:rsidR="009032CC" w:rsidRDefault="009032CC" w:rsidP="009032CC">
      <w:pPr>
        <w:pStyle w:val="PL"/>
      </w:pPr>
      <w:r w:rsidRPr="00BD6F46">
        <w:t xml:space="preserve">          $ref: 'TS29571_CommonData.yaml#/components/schemas/</w:t>
      </w:r>
      <w:r w:rsidRPr="00F51742">
        <w:t>ServerAddressingInfo</w:t>
      </w:r>
      <w:r w:rsidRPr="00BD6F46">
        <w:t>'</w:t>
      </w:r>
    </w:p>
    <w:p w14:paraId="2FBEC36E" w14:textId="77777777" w:rsidR="009032CC" w:rsidRDefault="009032CC" w:rsidP="009032CC">
      <w:pPr>
        <w:pStyle w:val="PL"/>
      </w:pPr>
      <w:r>
        <w:t xml:space="preserve">        </w:t>
      </w:r>
      <w:r w:rsidRPr="00A47935">
        <w:t>aAASAddress</w:t>
      </w:r>
      <w:r>
        <w:t>:</w:t>
      </w:r>
    </w:p>
    <w:p w14:paraId="445C24A2" w14:textId="77777777" w:rsidR="009032CC" w:rsidRDefault="009032CC" w:rsidP="009032CC">
      <w:pPr>
        <w:pStyle w:val="PL"/>
      </w:pPr>
      <w:r w:rsidRPr="00BD6F46">
        <w:t xml:space="preserve">          $ref: 'TS29571_CommonData.yaml#/components/schemas/</w:t>
      </w:r>
      <w:r w:rsidRPr="00F51742">
        <w:t>ServerAddressingInfo</w:t>
      </w:r>
      <w:r w:rsidRPr="00BD6F46">
        <w:t>'</w:t>
      </w:r>
    </w:p>
    <w:p w14:paraId="1DF6343E" w14:textId="77777777" w:rsidR="009032CC" w:rsidRDefault="009032CC" w:rsidP="009032CC">
      <w:pPr>
        <w:pStyle w:val="PL"/>
      </w:pPr>
      <w:r>
        <w:t xml:space="preserve">        </w:t>
      </w:r>
      <w:r w:rsidRPr="00A47935">
        <w:t>eAPIDResponse</w:t>
      </w:r>
      <w:r>
        <w:t>:</w:t>
      </w:r>
    </w:p>
    <w:p w14:paraId="093EFCC1" w14:textId="77777777" w:rsidR="009032CC" w:rsidRDefault="009032CC" w:rsidP="009032CC">
      <w:pPr>
        <w:pStyle w:val="PL"/>
      </w:pPr>
      <w:r>
        <w:t xml:space="preserve">          type: string</w:t>
      </w:r>
    </w:p>
    <w:p w14:paraId="50731D80" w14:textId="77777777" w:rsidR="009032CC" w:rsidRDefault="009032CC" w:rsidP="009032CC">
      <w:pPr>
        <w:pStyle w:val="PL"/>
      </w:pPr>
      <w:r>
        <w:t xml:space="preserve">        </w:t>
      </w:r>
      <w:r w:rsidRPr="00A47935">
        <w:t>eAPauthstatus</w:t>
      </w:r>
      <w:r>
        <w:t>:</w:t>
      </w:r>
    </w:p>
    <w:p w14:paraId="6B3FA9D7" w14:textId="77777777" w:rsidR="009032CC" w:rsidRDefault="009032CC" w:rsidP="009032CC">
      <w:pPr>
        <w:pStyle w:val="PL"/>
      </w:pPr>
      <w:r w:rsidRPr="00BD6F46">
        <w:t xml:space="preserve">          $ref: 'TS29571_CommonData.yaml#/components/schemas/</w:t>
      </w:r>
      <w:r w:rsidRPr="0056605A">
        <w:t>AuthStatus</w:t>
      </w:r>
      <w:r w:rsidRPr="00BD6F46">
        <w:t>'</w:t>
      </w:r>
    </w:p>
    <w:p w14:paraId="04637DFE" w14:textId="77777777" w:rsidR="009032CC" w:rsidRDefault="009032CC" w:rsidP="009032CC">
      <w:pPr>
        <w:pStyle w:val="PL"/>
      </w:pPr>
      <w:r>
        <w:t xml:space="preserve">        </w:t>
      </w:r>
      <w:r w:rsidRPr="00A47935">
        <w:t>aMFId</w:t>
      </w:r>
      <w:r>
        <w:t>:</w:t>
      </w:r>
    </w:p>
    <w:p w14:paraId="77E52780" w14:textId="77777777" w:rsidR="009032CC" w:rsidRDefault="009032CC" w:rsidP="009032CC">
      <w:pPr>
        <w:pStyle w:val="PL"/>
      </w:pPr>
      <w:r w:rsidRPr="00A91C42">
        <w:t xml:space="preserve">          $ref: 'TS29571_CommonData.yaml#/components/schemas/AmfId'</w:t>
      </w:r>
    </w:p>
    <w:p w14:paraId="2D295C7A" w14:textId="77777777" w:rsidR="009032CC" w:rsidRDefault="009032CC" w:rsidP="009032CC">
      <w:pPr>
        <w:pStyle w:val="PL"/>
      </w:pPr>
      <w:r>
        <w:t xml:space="preserve">      required:</w:t>
      </w:r>
    </w:p>
    <w:p w14:paraId="26CD7B47" w14:textId="77777777" w:rsidR="009032CC" w:rsidRDefault="009032CC" w:rsidP="009032CC">
      <w:pPr>
        <w:pStyle w:val="PL"/>
      </w:pPr>
      <w:r>
        <w:t xml:space="preserve">        - </w:t>
      </w:r>
      <w:r w:rsidRPr="00C2123A">
        <w:t>nSSAAMessageType</w:t>
      </w:r>
    </w:p>
    <w:p w14:paraId="33FF2D28" w14:textId="77777777" w:rsidR="009032CC" w:rsidRDefault="009032CC" w:rsidP="00CD111C">
      <w:pPr>
        <w:pStyle w:val="PL"/>
      </w:pPr>
      <w:r>
        <w:t xml:space="preserve">        - </w:t>
      </w:r>
      <w:r w:rsidRPr="00557D7C">
        <w:t>userIdentification</w:t>
      </w:r>
    </w:p>
    <w:p w14:paraId="5F74339E" w14:textId="77777777" w:rsidR="00CD111C" w:rsidRDefault="00CD111C" w:rsidP="00CD111C">
      <w:pPr>
        <w:pStyle w:val="PL"/>
      </w:pPr>
      <w:r>
        <w:t xml:space="preserve">    PFIContainerInformation:</w:t>
      </w:r>
    </w:p>
    <w:p w14:paraId="07ED174F" w14:textId="77777777" w:rsidR="00CD111C" w:rsidRDefault="00CD111C" w:rsidP="00CD111C">
      <w:pPr>
        <w:pStyle w:val="PL"/>
      </w:pPr>
      <w:r>
        <w:t xml:space="preserve">      type: object</w:t>
      </w:r>
    </w:p>
    <w:p w14:paraId="2DA3DC2F" w14:textId="77777777" w:rsidR="00CD111C" w:rsidRDefault="00CD111C" w:rsidP="00CD111C">
      <w:pPr>
        <w:pStyle w:val="PL"/>
      </w:pPr>
      <w:r>
        <w:t xml:space="preserve">      properties:</w:t>
      </w:r>
    </w:p>
    <w:p w14:paraId="0242D08B" w14:textId="77777777" w:rsidR="00CD111C" w:rsidRDefault="00CD111C" w:rsidP="00CD111C">
      <w:pPr>
        <w:pStyle w:val="PL"/>
      </w:pPr>
      <w:r>
        <w:t xml:space="preserve">        pFI:</w:t>
      </w:r>
    </w:p>
    <w:p w14:paraId="58471353" w14:textId="77777777" w:rsidR="00CD111C" w:rsidRDefault="00CD111C" w:rsidP="00CD111C">
      <w:pPr>
        <w:pStyle w:val="PL"/>
      </w:pPr>
      <w:r>
        <w:t xml:space="preserve">          type: string</w:t>
      </w:r>
    </w:p>
    <w:p w14:paraId="39BD4526" w14:textId="77777777" w:rsidR="00CD111C" w:rsidRDefault="00CD111C" w:rsidP="00CD111C">
      <w:pPr>
        <w:pStyle w:val="PL"/>
      </w:pPr>
      <w:r>
        <w:t xml:space="preserve">        reportTime:</w:t>
      </w:r>
    </w:p>
    <w:p w14:paraId="2D12A629" w14:textId="77777777" w:rsidR="00CD111C" w:rsidRDefault="00CD111C" w:rsidP="00CD111C">
      <w:pPr>
        <w:pStyle w:val="PL"/>
      </w:pPr>
      <w:r>
        <w:t xml:space="preserve">          $ref: 'TS29571_CommonData.yaml#/components/schemas/DateTime'</w:t>
      </w:r>
    </w:p>
    <w:p w14:paraId="3F7D4730" w14:textId="77777777" w:rsidR="00CD111C" w:rsidRDefault="00CD111C" w:rsidP="00CD111C">
      <w:pPr>
        <w:pStyle w:val="PL"/>
      </w:pPr>
      <w:r>
        <w:t xml:space="preserve">        timeofFirstUsage:</w:t>
      </w:r>
    </w:p>
    <w:p w14:paraId="4420E38A" w14:textId="77777777" w:rsidR="00CD111C" w:rsidRDefault="00CD111C" w:rsidP="00CD111C">
      <w:pPr>
        <w:pStyle w:val="PL"/>
      </w:pPr>
      <w:r>
        <w:t xml:space="preserve">          $ref: 'TS29571_CommonData.yaml#/components/schemas/DateTime'</w:t>
      </w:r>
    </w:p>
    <w:p w14:paraId="3CC5FC93" w14:textId="77777777" w:rsidR="00CD111C" w:rsidRDefault="00CD111C" w:rsidP="00CD111C">
      <w:pPr>
        <w:pStyle w:val="PL"/>
      </w:pPr>
      <w:r>
        <w:t xml:space="preserve">        timeofLastUsage:</w:t>
      </w:r>
    </w:p>
    <w:p w14:paraId="12776C45" w14:textId="77777777" w:rsidR="00CD111C" w:rsidRDefault="00CD111C" w:rsidP="00CD111C">
      <w:pPr>
        <w:pStyle w:val="PL"/>
      </w:pPr>
      <w:r>
        <w:t xml:space="preserve">          $ref: 'TS29571_CommonData.yaml#/components/schemas/DateTime'</w:t>
      </w:r>
    </w:p>
    <w:p w14:paraId="0A8156E1" w14:textId="77777777" w:rsidR="00CD111C" w:rsidRDefault="00CD111C" w:rsidP="00CD111C">
      <w:pPr>
        <w:pStyle w:val="PL"/>
      </w:pPr>
      <w:r>
        <w:t xml:space="preserve">        qoSInformation:</w:t>
      </w:r>
    </w:p>
    <w:p w14:paraId="1EEEB7FA" w14:textId="77777777" w:rsidR="00CD111C" w:rsidRDefault="00CD111C" w:rsidP="00CD111C">
      <w:pPr>
        <w:pStyle w:val="PL"/>
      </w:pPr>
      <w:r>
        <w:t xml:space="preserve">          $ref: 'TS29512_Npcf_SMPolicyControl.yaml#/components/schemas/QosData'</w:t>
      </w:r>
    </w:p>
    <w:p w14:paraId="4714BB2D" w14:textId="77777777" w:rsidR="00CD111C" w:rsidRDefault="00CD111C" w:rsidP="00CD111C">
      <w:pPr>
        <w:pStyle w:val="PL"/>
      </w:pPr>
      <w:r>
        <w:t xml:space="preserve">        qoSCharacteristics:</w:t>
      </w:r>
    </w:p>
    <w:p w14:paraId="015D8086" w14:textId="77777777" w:rsidR="00CD111C" w:rsidRDefault="00CD111C" w:rsidP="00CD111C">
      <w:pPr>
        <w:pStyle w:val="PL"/>
      </w:pPr>
      <w:r>
        <w:t xml:space="preserve">          $ref: 'TS29512_Npcf_SMPolicyControl.yaml#/components/schemas/QosCharacteristics'</w:t>
      </w:r>
    </w:p>
    <w:p w14:paraId="7B18399E" w14:textId="77777777" w:rsidR="00CD111C" w:rsidRDefault="00CD111C" w:rsidP="00CD111C">
      <w:pPr>
        <w:pStyle w:val="PL"/>
      </w:pPr>
      <w:r>
        <w:t xml:space="preserve">        userLocationInformation:</w:t>
      </w:r>
    </w:p>
    <w:p w14:paraId="6B67514B" w14:textId="77777777" w:rsidR="00CD111C" w:rsidRDefault="00CD111C" w:rsidP="00CD111C">
      <w:pPr>
        <w:pStyle w:val="PL"/>
      </w:pPr>
      <w:r>
        <w:t xml:space="preserve">          $ref: 'TS29571_CommonData.yaml#/components/schemas/UserLocation'</w:t>
      </w:r>
    </w:p>
    <w:p w14:paraId="75A68907" w14:textId="77777777" w:rsidR="00CD111C" w:rsidRDefault="00CD111C" w:rsidP="00CD111C">
      <w:pPr>
        <w:pStyle w:val="PL"/>
      </w:pPr>
      <w:r>
        <w:t xml:space="preserve">        uetimeZone:</w:t>
      </w:r>
    </w:p>
    <w:p w14:paraId="10E3C935" w14:textId="77777777" w:rsidR="00CD111C" w:rsidRDefault="00CD111C" w:rsidP="00CD111C">
      <w:pPr>
        <w:pStyle w:val="PL"/>
      </w:pPr>
      <w:r>
        <w:t xml:space="preserve">          $ref: 'TS29571_CommonData.yaml#/components/schemas/TimeZone' </w:t>
      </w:r>
    </w:p>
    <w:p w14:paraId="0DAAACE1" w14:textId="77777777" w:rsidR="00CD111C" w:rsidRDefault="00CD111C" w:rsidP="00CD111C">
      <w:pPr>
        <w:pStyle w:val="PL"/>
      </w:pPr>
      <w:r>
        <w:t xml:space="preserve">        presenceReportingAreaInformation:</w:t>
      </w:r>
    </w:p>
    <w:p w14:paraId="67B6F72C" w14:textId="77777777" w:rsidR="00CD111C" w:rsidRDefault="00CD111C" w:rsidP="00CD111C">
      <w:pPr>
        <w:pStyle w:val="PL"/>
      </w:pPr>
      <w:r>
        <w:t xml:space="preserve">          type: object</w:t>
      </w:r>
    </w:p>
    <w:p w14:paraId="71353F1A" w14:textId="77777777" w:rsidR="00CD111C" w:rsidRDefault="00CD111C" w:rsidP="00CD111C">
      <w:pPr>
        <w:pStyle w:val="PL"/>
      </w:pPr>
      <w:r>
        <w:t xml:space="preserve">          additionalProperties:</w:t>
      </w:r>
    </w:p>
    <w:p w14:paraId="22C2CCC5" w14:textId="77777777" w:rsidR="00CD111C" w:rsidRDefault="00CD111C" w:rsidP="00CD111C">
      <w:pPr>
        <w:pStyle w:val="PL"/>
      </w:pPr>
      <w:r>
        <w:t xml:space="preserve">            $ref: 'TS29571_CommonData.yaml#/components/schemas/PresenceInfo'</w:t>
      </w:r>
    </w:p>
    <w:p w14:paraId="26367304" w14:textId="77777777" w:rsidR="00CD111C" w:rsidRDefault="00CD111C" w:rsidP="00CD111C">
      <w:pPr>
        <w:pStyle w:val="PL"/>
      </w:pPr>
      <w:r>
        <w:t xml:space="preserve">          minProperties: 0</w:t>
      </w:r>
    </w:p>
    <w:p w14:paraId="11E724F1" w14:textId="77777777" w:rsidR="00CD111C" w:rsidRDefault="00CD111C" w:rsidP="00CD111C">
      <w:pPr>
        <w:pStyle w:val="PL"/>
      </w:pPr>
    </w:p>
    <w:p w14:paraId="6B80E5C6" w14:textId="77777777" w:rsidR="00CD111C" w:rsidRDefault="00CD111C" w:rsidP="00CD111C">
      <w:pPr>
        <w:pStyle w:val="PL"/>
      </w:pPr>
      <w:r>
        <w:t xml:space="preserve">    PC5DataContainer:</w:t>
      </w:r>
    </w:p>
    <w:p w14:paraId="4AFBCDEC" w14:textId="77777777" w:rsidR="00CD111C" w:rsidRDefault="00CD111C" w:rsidP="00CD111C">
      <w:pPr>
        <w:pStyle w:val="PL"/>
      </w:pPr>
      <w:r>
        <w:t xml:space="preserve">      type: object</w:t>
      </w:r>
    </w:p>
    <w:p w14:paraId="3917AD47" w14:textId="77777777" w:rsidR="00CD111C" w:rsidRDefault="00CD111C" w:rsidP="00CD111C">
      <w:pPr>
        <w:pStyle w:val="PL"/>
      </w:pPr>
      <w:r>
        <w:t xml:space="preserve">      properties:</w:t>
      </w:r>
    </w:p>
    <w:p w14:paraId="5C5F4EC3" w14:textId="77777777" w:rsidR="00CD111C" w:rsidRDefault="00CD111C" w:rsidP="00CD111C">
      <w:pPr>
        <w:pStyle w:val="PL"/>
      </w:pPr>
      <w:r>
        <w:t xml:space="preserve">        localSequenceNumber:</w:t>
      </w:r>
    </w:p>
    <w:p w14:paraId="4F5D841A" w14:textId="77777777" w:rsidR="00CD111C" w:rsidRDefault="00CD111C" w:rsidP="00CD111C">
      <w:pPr>
        <w:pStyle w:val="PL"/>
      </w:pPr>
      <w:r>
        <w:t xml:space="preserve">          type: string</w:t>
      </w:r>
    </w:p>
    <w:p w14:paraId="51A1BD8C" w14:textId="77777777" w:rsidR="00CD111C" w:rsidRDefault="00CD111C" w:rsidP="00CD111C">
      <w:pPr>
        <w:pStyle w:val="PL"/>
      </w:pPr>
      <w:r>
        <w:t xml:space="preserve">        changeTime:</w:t>
      </w:r>
    </w:p>
    <w:p w14:paraId="44F19779" w14:textId="77777777" w:rsidR="00CD111C" w:rsidRDefault="00CD111C" w:rsidP="00CD111C">
      <w:pPr>
        <w:pStyle w:val="PL"/>
      </w:pPr>
      <w:r>
        <w:t xml:space="preserve">          $ref: 'TS29571_CommonData.yaml#/components/schemas/DateTime'</w:t>
      </w:r>
    </w:p>
    <w:p w14:paraId="034CE137" w14:textId="77777777" w:rsidR="00CD111C" w:rsidRDefault="00CD111C" w:rsidP="00CD111C">
      <w:pPr>
        <w:pStyle w:val="PL"/>
      </w:pPr>
      <w:r>
        <w:t xml:space="preserve">        coverageStatus:</w:t>
      </w:r>
    </w:p>
    <w:p w14:paraId="3768AFCE" w14:textId="77777777" w:rsidR="00CD111C" w:rsidRDefault="00CD111C" w:rsidP="00CD111C">
      <w:pPr>
        <w:pStyle w:val="PL"/>
      </w:pPr>
      <w:r>
        <w:t xml:space="preserve">          type: boolean</w:t>
      </w:r>
    </w:p>
    <w:p w14:paraId="462D4DDA" w14:textId="77777777" w:rsidR="00CD111C" w:rsidRDefault="00CD111C" w:rsidP="00CD111C">
      <w:pPr>
        <w:pStyle w:val="PL"/>
      </w:pPr>
      <w:r>
        <w:t xml:space="preserve">        userLocationInformation:</w:t>
      </w:r>
    </w:p>
    <w:p w14:paraId="531070C5" w14:textId="77777777" w:rsidR="00CD111C" w:rsidRDefault="00CD111C" w:rsidP="00CD111C">
      <w:pPr>
        <w:pStyle w:val="PL"/>
      </w:pPr>
      <w:r>
        <w:t xml:space="preserve">          $ref: 'TS29571_CommonData.yaml#/components/schemas/UserLocation'</w:t>
      </w:r>
    </w:p>
    <w:p w14:paraId="38C327D5" w14:textId="77777777" w:rsidR="00CD111C" w:rsidRDefault="00CD111C" w:rsidP="00CD111C">
      <w:pPr>
        <w:pStyle w:val="PL"/>
      </w:pPr>
      <w:r>
        <w:t xml:space="preserve">        dataVolume:</w:t>
      </w:r>
    </w:p>
    <w:p w14:paraId="31DBF04B" w14:textId="77777777" w:rsidR="00CD111C" w:rsidRDefault="00CD111C" w:rsidP="00CD111C">
      <w:pPr>
        <w:pStyle w:val="PL"/>
      </w:pPr>
      <w:r>
        <w:t xml:space="preserve">          $ref: 'TS29571_CommonData.yaml#/components/schemas/Uint64'</w:t>
      </w:r>
    </w:p>
    <w:p w14:paraId="5D9E45E3" w14:textId="77777777" w:rsidR="00CD111C" w:rsidRDefault="00CD111C" w:rsidP="00CD111C">
      <w:pPr>
        <w:pStyle w:val="PL"/>
      </w:pPr>
      <w:r>
        <w:t xml:space="preserve">        changeCondition:</w:t>
      </w:r>
    </w:p>
    <w:p w14:paraId="1BEBEABC" w14:textId="77777777" w:rsidR="00CD111C" w:rsidRDefault="00CD111C" w:rsidP="00CD111C">
      <w:pPr>
        <w:pStyle w:val="PL"/>
      </w:pPr>
      <w:r>
        <w:t xml:space="preserve">          type: string</w:t>
      </w:r>
    </w:p>
    <w:p w14:paraId="4498FCE6" w14:textId="77777777" w:rsidR="00CD111C" w:rsidRDefault="00CD111C" w:rsidP="00CD111C">
      <w:pPr>
        <w:pStyle w:val="PL"/>
      </w:pPr>
      <w:r>
        <w:t xml:space="preserve">        radioResourcesId:</w:t>
      </w:r>
    </w:p>
    <w:p w14:paraId="3C2ACBC9" w14:textId="77777777" w:rsidR="00CD111C" w:rsidRDefault="00CD111C" w:rsidP="00CD111C">
      <w:pPr>
        <w:pStyle w:val="PL"/>
      </w:pPr>
      <w:r>
        <w:t xml:space="preserve">          $ref: '#/components/schemas/RadioResourcesI</w:t>
      </w:r>
      <w:r w:rsidR="00822ACB">
        <w:t>n</w:t>
      </w:r>
      <w:r>
        <w:t>d</w:t>
      </w:r>
      <w:r w:rsidR="00822ACB">
        <w:t>icator</w:t>
      </w:r>
      <w:r>
        <w:t>'</w:t>
      </w:r>
    </w:p>
    <w:p w14:paraId="50D8BBC1" w14:textId="77777777" w:rsidR="00CD111C" w:rsidRDefault="00CD111C" w:rsidP="00CD111C">
      <w:pPr>
        <w:pStyle w:val="PL"/>
      </w:pPr>
      <w:r>
        <w:t xml:space="preserve">        radioFrequency:</w:t>
      </w:r>
    </w:p>
    <w:p w14:paraId="25A7BDDF" w14:textId="77777777" w:rsidR="00CD111C" w:rsidRDefault="00CD111C" w:rsidP="00CD111C">
      <w:pPr>
        <w:pStyle w:val="PL"/>
      </w:pPr>
      <w:r>
        <w:t xml:space="preserve">          type: string </w:t>
      </w:r>
    </w:p>
    <w:p w14:paraId="2F2BD6ED" w14:textId="77777777" w:rsidR="00CD111C" w:rsidRDefault="00CD111C" w:rsidP="00CD111C">
      <w:pPr>
        <w:pStyle w:val="PL"/>
      </w:pPr>
      <w:r>
        <w:t xml:space="preserve">        pC5RadioTechnology:</w:t>
      </w:r>
    </w:p>
    <w:p w14:paraId="3FE0FD71" w14:textId="77777777" w:rsidR="00CD111C" w:rsidRDefault="00CD111C" w:rsidP="00CD111C">
      <w:pPr>
        <w:pStyle w:val="PL"/>
      </w:pPr>
      <w:r>
        <w:t xml:space="preserve">          type: string</w:t>
      </w:r>
    </w:p>
    <w:p w14:paraId="3567AC7F" w14:textId="77777777" w:rsidR="00705B28" w:rsidRDefault="00705B28" w:rsidP="00705B28">
      <w:pPr>
        <w:pStyle w:val="PL"/>
      </w:pPr>
    </w:p>
    <w:p w14:paraId="655152CF" w14:textId="77777777" w:rsidR="00705B28" w:rsidRPr="00F11966" w:rsidRDefault="00705B28" w:rsidP="00705B28">
      <w:pPr>
        <w:pStyle w:val="PL"/>
        <w:rPr>
          <w:lang w:val="en-US"/>
        </w:rPr>
      </w:pPr>
      <w:r w:rsidRPr="00F11966">
        <w:rPr>
          <w:lang w:val="en-US"/>
        </w:rPr>
        <w:t xml:space="preserve">    </w:t>
      </w:r>
      <w:r>
        <w:rPr>
          <w:lang w:val="en-US"/>
        </w:rPr>
        <w:t>OctetString</w:t>
      </w:r>
      <w:r w:rsidRPr="00F11966">
        <w:rPr>
          <w:lang w:val="en-US"/>
        </w:rPr>
        <w:t>:</w:t>
      </w:r>
    </w:p>
    <w:p w14:paraId="7BE2C4C2" w14:textId="77777777" w:rsidR="00705B28" w:rsidRPr="00F11966" w:rsidRDefault="00705B28" w:rsidP="00705B28">
      <w:pPr>
        <w:pStyle w:val="PL"/>
        <w:rPr>
          <w:lang w:val="en-US"/>
        </w:rPr>
      </w:pPr>
      <w:r w:rsidRPr="00F11966">
        <w:rPr>
          <w:lang w:val="en-US"/>
        </w:rPr>
        <w:t xml:space="preserve">      type: </w:t>
      </w:r>
      <w:r>
        <w:rPr>
          <w:lang w:val="en-US"/>
        </w:rPr>
        <w:t>string</w:t>
      </w:r>
    </w:p>
    <w:p w14:paraId="45A34674" w14:textId="77777777" w:rsidR="00705B28" w:rsidRDefault="00705B28" w:rsidP="00705B28">
      <w:pPr>
        <w:pStyle w:val="PL"/>
        <w:rPr>
          <w:lang w:eastAsia="zh-CN"/>
        </w:rPr>
      </w:pPr>
      <w:r w:rsidRPr="003B2883">
        <w:rPr>
          <w:lang w:eastAsia="zh-CN"/>
        </w:rPr>
        <w:t xml:space="preserve">      pattern: '^[0-9a-fA-F]+$'</w:t>
      </w:r>
    </w:p>
    <w:p w14:paraId="23D2B346" w14:textId="77777777" w:rsidR="00705B28" w:rsidRDefault="00705B28" w:rsidP="00705B28">
      <w:pPr>
        <w:pStyle w:val="PL"/>
        <w:rPr>
          <w:lang w:val="en-US"/>
        </w:rPr>
      </w:pPr>
      <w:r>
        <w:rPr>
          <w:lang w:val="en-US"/>
        </w:rPr>
        <w:t xml:space="preserve">    E164:</w:t>
      </w:r>
    </w:p>
    <w:p w14:paraId="653443D1" w14:textId="77777777" w:rsidR="00705B28" w:rsidRDefault="00705B28" w:rsidP="00705B28">
      <w:pPr>
        <w:pStyle w:val="PL"/>
        <w:rPr>
          <w:lang w:val="en-US"/>
        </w:rPr>
      </w:pPr>
      <w:r>
        <w:rPr>
          <w:lang w:val="en-US"/>
        </w:rPr>
        <w:t xml:space="preserve">      type: string</w:t>
      </w:r>
    </w:p>
    <w:p w14:paraId="211A9C64" w14:textId="77777777" w:rsidR="00705B28" w:rsidRDefault="00705B28" w:rsidP="00705B28">
      <w:pPr>
        <w:pStyle w:val="PL"/>
        <w:rPr>
          <w:lang w:val="en-US"/>
        </w:rPr>
      </w:pPr>
      <w:r w:rsidRPr="003B2883">
        <w:rPr>
          <w:lang w:eastAsia="zh-CN"/>
        </w:rPr>
        <w:t xml:space="preserve">      pattern: '^[0-9a-fA-F]+$'</w:t>
      </w:r>
    </w:p>
    <w:p w14:paraId="14EE7EA6" w14:textId="77777777" w:rsidR="00705B28" w:rsidRPr="00F11966" w:rsidRDefault="00705B28" w:rsidP="00705B28">
      <w:pPr>
        <w:pStyle w:val="PL"/>
        <w:rPr>
          <w:lang w:val="en-US"/>
        </w:rPr>
      </w:pPr>
      <w:r w:rsidRPr="00F11966">
        <w:rPr>
          <w:lang w:val="en-US"/>
        </w:rPr>
        <w:t xml:space="preserve">    </w:t>
      </w:r>
      <w:r>
        <w:rPr>
          <w:lang w:val="en-US"/>
        </w:rPr>
        <w:t>IMSAddress</w:t>
      </w:r>
      <w:r w:rsidRPr="00F11966">
        <w:rPr>
          <w:lang w:val="en-US"/>
        </w:rPr>
        <w:t>:</w:t>
      </w:r>
    </w:p>
    <w:p w14:paraId="1C7D6360" w14:textId="77777777" w:rsidR="00705B28" w:rsidRPr="00F11966" w:rsidRDefault="00705B28" w:rsidP="00705B28">
      <w:pPr>
        <w:pStyle w:val="PL"/>
        <w:rPr>
          <w:lang w:val="en-US"/>
        </w:rPr>
      </w:pPr>
      <w:r w:rsidRPr="00F11966">
        <w:rPr>
          <w:lang w:val="en-US"/>
        </w:rPr>
        <w:t xml:space="preserve">      type: object</w:t>
      </w:r>
    </w:p>
    <w:p w14:paraId="115A0EC7" w14:textId="77777777" w:rsidR="00705B28" w:rsidRPr="00F11966" w:rsidRDefault="00705B28" w:rsidP="00705B28">
      <w:pPr>
        <w:pStyle w:val="PL"/>
        <w:rPr>
          <w:lang w:val="en-US"/>
        </w:rPr>
      </w:pPr>
      <w:r w:rsidRPr="00F11966">
        <w:rPr>
          <w:lang w:val="en-US"/>
        </w:rPr>
        <w:t xml:space="preserve">      properties:</w:t>
      </w:r>
    </w:p>
    <w:p w14:paraId="46F5A4E9" w14:textId="77777777" w:rsidR="00705B28" w:rsidRDefault="00705B28" w:rsidP="00705B28">
      <w:pPr>
        <w:pStyle w:val="PL"/>
      </w:pPr>
      <w:r w:rsidRPr="00F11966">
        <w:t xml:space="preserve">        </w:t>
      </w:r>
      <w:r>
        <w:t>ipv4Addr</w:t>
      </w:r>
      <w:r w:rsidRPr="00F11966">
        <w:t>:</w:t>
      </w:r>
    </w:p>
    <w:p w14:paraId="58C45676"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7F35C235" w14:textId="77777777" w:rsidR="00705B28" w:rsidRDefault="00705B28" w:rsidP="00705B28">
      <w:pPr>
        <w:pStyle w:val="PL"/>
      </w:pPr>
      <w:r w:rsidRPr="00F11966">
        <w:t xml:space="preserve">        </w:t>
      </w:r>
      <w:r>
        <w:t>ipv6Addr</w:t>
      </w:r>
      <w:r w:rsidRPr="00F11966">
        <w:t>:</w:t>
      </w:r>
    </w:p>
    <w:p w14:paraId="4C68672F"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5C4B60B2" w14:textId="77777777" w:rsidR="00705B28" w:rsidRPr="00277CA3" w:rsidRDefault="00705B28" w:rsidP="00705B28">
      <w:pPr>
        <w:pStyle w:val="PL"/>
        <w:rPr>
          <w:lang w:val="es-ES"/>
        </w:rPr>
      </w:pPr>
      <w:r w:rsidRPr="00F11966">
        <w:lastRenderedPageBreak/>
        <w:t xml:space="preserve">        </w:t>
      </w:r>
      <w:r w:rsidRPr="00277CA3">
        <w:rPr>
          <w:lang w:val="es-ES"/>
        </w:rPr>
        <w:t>e164:</w:t>
      </w:r>
    </w:p>
    <w:p w14:paraId="52C978B6" w14:textId="77777777" w:rsidR="00705B28" w:rsidRPr="00277CA3" w:rsidRDefault="00705B28" w:rsidP="00705B28">
      <w:pPr>
        <w:pStyle w:val="PL"/>
        <w:rPr>
          <w:lang w:val="es-ES"/>
        </w:rPr>
      </w:pPr>
      <w:r w:rsidRPr="00277CA3">
        <w:rPr>
          <w:lang w:val="es-ES"/>
        </w:rPr>
        <w:t xml:space="preserve">          $ref: '#/components/schemas/E164'</w:t>
      </w:r>
    </w:p>
    <w:p w14:paraId="1628B51D" w14:textId="77777777" w:rsidR="00705B28" w:rsidRPr="00F11966" w:rsidRDefault="00705B28" w:rsidP="00705B28">
      <w:pPr>
        <w:pStyle w:val="PL"/>
      </w:pPr>
      <w:r w:rsidRPr="00277CA3">
        <w:rPr>
          <w:lang w:val="es-ES"/>
        </w:rPr>
        <w:t xml:space="preserve">      </w:t>
      </w:r>
      <w:r w:rsidRPr="00F11966">
        <w:t>anyOf:</w:t>
      </w:r>
    </w:p>
    <w:p w14:paraId="32B8C897" w14:textId="77777777" w:rsidR="00705B28" w:rsidRPr="00F11966" w:rsidRDefault="00705B28" w:rsidP="00705B28">
      <w:pPr>
        <w:pStyle w:val="PL"/>
      </w:pPr>
      <w:r w:rsidRPr="00F11966">
        <w:t xml:space="preserve">        - required: [ </w:t>
      </w:r>
      <w:r>
        <w:t>ipv4Addr</w:t>
      </w:r>
      <w:r w:rsidRPr="00F11966">
        <w:t xml:space="preserve"> ]</w:t>
      </w:r>
    </w:p>
    <w:p w14:paraId="75F42564" w14:textId="77777777" w:rsidR="00705B28" w:rsidRPr="00F11966" w:rsidRDefault="00705B28" w:rsidP="00705B28">
      <w:pPr>
        <w:pStyle w:val="PL"/>
      </w:pPr>
      <w:r w:rsidRPr="00F11966">
        <w:t xml:space="preserve">        - required: [ </w:t>
      </w:r>
      <w:r>
        <w:t>ipv6Addr</w:t>
      </w:r>
      <w:r w:rsidRPr="00F11966">
        <w:t xml:space="preserve"> ]</w:t>
      </w:r>
    </w:p>
    <w:p w14:paraId="324B53AE" w14:textId="77777777" w:rsidR="00705B28" w:rsidRPr="00F11966" w:rsidRDefault="00705B28" w:rsidP="00705B28">
      <w:pPr>
        <w:pStyle w:val="PL"/>
      </w:pPr>
      <w:r w:rsidRPr="00F11966">
        <w:t xml:space="preserve">        - required: [ </w:t>
      </w:r>
      <w:r>
        <w:t>e164</w:t>
      </w:r>
      <w:r w:rsidRPr="00F11966">
        <w:t xml:space="preserve"> ]</w:t>
      </w:r>
    </w:p>
    <w:p w14:paraId="0ED618D9" w14:textId="77777777" w:rsidR="00705B28" w:rsidRPr="00F11966" w:rsidRDefault="00705B28" w:rsidP="00705B28">
      <w:pPr>
        <w:pStyle w:val="PL"/>
        <w:rPr>
          <w:lang w:val="en-US"/>
        </w:rPr>
      </w:pPr>
      <w:r w:rsidRPr="00F11966">
        <w:rPr>
          <w:lang w:val="en-US"/>
        </w:rPr>
        <w:t xml:space="preserve">    </w:t>
      </w:r>
      <w:r>
        <w:rPr>
          <w:lang w:val="en-US"/>
        </w:rPr>
        <w:t>ServingNodeAddress</w:t>
      </w:r>
      <w:r w:rsidRPr="00F11966">
        <w:rPr>
          <w:lang w:val="en-US"/>
        </w:rPr>
        <w:t>:</w:t>
      </w:r>
    </w:p>
    <w:p w14:paraId="4684001E" w14:textId="77777777" w:rsidR="00705B28" w:rsidRPr="00F11966" w:rsidRDefault="00705B28" w:rsidP="00705B28">
      <w:pPr>
        <w:pStyle w:val="PL"/>
        <w:rPr>
          <w:lang w:val="en-US"/>
        </w:rPr>
      </w:pPr>
      <w:r w:rsidRPr="00F11966">
        <w:rPr>
          <w:lang w:val="en-US"/>
        </w:rPr>
        <w:t xml:space="preserve">      type: object</w:t>
      </w:r>
    </w:p>
    <w:p w14:paraId="51055D15" w14:textId="77777777" w:rsidR="00705B28" w:rsidRPr="00F11966" w:rsidRDefault="00705B28" w:rsidP="00705B28">
      <w:pPr>
        <w:pStyle w:val="PL"/>
        <w:rPr>
          <w:lang w:val="en-US"/>
        </w:rPr>
      </w:pPr>
      <w:r w:rsidRPr="00F11966">
        <w:rPr>
          <w:lang w:val="en-US"/>
        </w:rPr>
        <w:t xml:space="preserve">      properties:</w:t>
      </w:r>
    </w:p>
    <w:p w14:paraId="55D0D4D5" w14:textId="77777777" w:rsidR="00705B28" w:rsidRDefault="00705B28" w:rsidP="00705B28">
      <w:pPr>
        <w:pStyle w:val="PL"/>
      </w:pPr>
      <w:r w:rsidRPr="00F11966">
        <w:t xml:space="preserve">        </w:t>
      </w:r>
      <w:r>
        <w:t>ipv4Addr</w:t>
      </w:r>
      <w:r w:rsidRPr="00F11966">
        <w:t>:</w:t>
      </w:r>
    </w:p>
    <w:p w14:paraId="4781BFED"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57ACCB0D" w14:textId="77777777" w:rsidR="00705B28" w:rsidRDefault="00705B28" w:rsidP="00705B28">
      <w:pPr>
        <w:pStyle w:val="PL"/>
      </w:pPr>
      <w:r w:rsidRPr="00F11966">
        <w:t xml:space="preserve">        </w:t>
      </w:r>
      <w:r>
        <w:t>ipv6Addr</w:t>
      </w:r>
      <w:r w:rsidRPr="00F11966">
        <w:t>:</w:t>
      </w:r>
    </w:p>
    <w:p w14:paraId="1AF69767"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011B108E" w14:textId="77777777" w:rsidR="00705B28" w:rsidRPr="00F11966" w:rsidRDefault="00705B28" w:rsidP="00705B28">
      <w:pPr>
        <w:pStyle w:val="PL"/>
      </w:pPr>
      <w:r w:rsidRPr="00F11966">
        <w:t xml:space="preserve">      anyOf:</w:t>
      </w:r>
    </w:p>
    <w:p w14:paraId="0656CBAA" w14:textId="77777777" w:rsidR="00705B28" w:rsidRPr="00F11966" w:rsidRDefault="00705B28" w:rsidP="00705B28">
      <w:pPr>
        <w:pStyle w:val="PL"/>
      </w:pPr>
      <w:r w:rsidRPr="00F11966">
        <w:t xml:space="preserve">        - required: [ </w:t>
      </w:r>
      <w:r>
        <w:t>ipv4Addr</w:t>
      </w:r>
      <w:r w:rsidRPr="00F11966">
        <w:t xml:space="preserve"> ]</w:t>
      </w:r>
    </w:p>
    <w:p w14:paraId="4ACFF573" w14:textId="77777777" w:rsidR="00705B28" w:rsidRPr="00F11966" w:rsidRDefault="00705B28" w:rsidP="00705B28">
      <w:pPr>
        <w:pStyle w:val="PL"/>
      </w:pPr>
      <w:r w:rsidRPr="00F11966">
        <w:t xml:space="preserve">        - required: [ </w:t>
      </w:r>
      <w:r>
        <w:t>ipv6Addr</w:t>
      </w:r>
      <w:r w:rsidRPr="00F11966">
        <w:t xml:space="preserve"> ]</w:t>
      </w:r>
    </w:p>
    <w:p w14:paraId="2708270F" w14:textId="77777777" w:rsidR="00705B28" w:rsidRDefault="00705B28" w:rsidP="00705B28">
      <w:pPr>
        <w:pStyle w:val="PL"/>
        <w:rPr>
          <w:lang w:eastAsia="zh-CN"/>
        </w:rPr>
      </w:pPr>
      <w:r>
        <w:rPr>
          <w:lang w:eastAsia="zh-CN"/>
        </w:rPr>
        <w:t xml:space="preserve">    SIPEventType:</w:t>
      </w:r>
    </w:p>
    <w:p w14:paraId="7ECF42B6" w14:textId="77777777" w:rsidR="00705B28" w:rsidRPr="00BD6F46" w:rsidRDefault="00705B28" w:rsidP="00705B28">
      <w:pPr>
        <w:pStyle w:val="PL"/>
      </w:pPr>
      <w:r w:rsidRPr="00BD6F46">
        <w:t xml:space="preserve">      type: object</w:t>
      </w:r>
    </w:p>
    <w:p w14:paraId="703F3F45" w14:textId="77777777" w:rsidR="00705B28" w:rsidRDefault="00705B28" w:rsidP="00705B28">
      <w:pPr>
        <w:pStyle w:val="PL"/>
      </w:pPr>
      <w:r w:rsidRPr="00BD6F46">
        <w:t xml:space="preserve">      properties:</w:t>
      </w:r>
    </w:p>
    <w:p w14:paraId="456B1D59" w14:textId="77777777" w:rsidR="00705B28" w:rsidRDefault="00705B28" w:rsidP="00705B28">
      <w:pPr>
        <w:pStyle w:val="PL"/>
      </w:pPr>
      <w:r>
        <w:t xml:space="preserve">        </w:t>
      </w:r>
      <w:r w:rsidRPr="00277CA3">
        <w:rPr>
          <w:lang w:eastAsia="zh-CN"/>
        </w:rPr>
        <w:t>sIPMethod</w:t>
      </w:r>
      <w:r>
        <w:t>:</w:t>
      </w:r>
    </w:p>
    <w:p w14:paraId="3951ACBC" w14:textId="77777777" w:rsidR="00705B28" w:rsidRDefault="00705B28" w:rsidP="00705B28">
      <w:pPr>
        <w:pStyle w:val="PL"/>
      </w:pPr>
      <w:r>
        <w:t xml:space="preserve">          type: string</w:t>
      </w:r>
    </w:p>
    <w:p w14:paraId="0D5C7421" w14:textId="77777777" w:rsidR="00705B28" w:rsidRDefault="00705B28" w:rsidP="00705B28">
      <w:pPr>
        <w:pStyle w:val="PL"/>
      </w:pPr>
      <w:r>
        <w:t xml:space="preserve">        eventHeader:</w:t>
      </w:r>
    </w:p>
    <w:p w14:paraId="2EDFC292" w14:textId="77777777" w:rsidR="00705B28" w:rsidRDefault="00705B28" w:rsidP="00705B28">
      <w:pPr>
        <w:pStyle w:val="PL"/>
      </w:pPr>
      <w:r>
        <w:t xml:space="preserve">          type: string</w:t>
      </w:r>
    </w:p>
    <w:p w14:paraId="593837CD" w14:textId="77777777" w:rsidR="00705B28" w:rsidRDefault="00705B28" w:rsidP="00705B28">
      <w:pPr>
        <w:pStyle w:val="PL"/>
      </w:pPr>
      <w:r>
        <w:t xml:space="preserve">        expiresHeader:</w:t>
      </w:r>
    </w:p>
    <w:p w14:paraId="5CC1885D" w14:textId="77777777" w:rsidR="00705B28" w:rsidRDefault="00705B28" w:rsidP="00705B28">
      <w:pPr>
        <w:pStyle w:val="PL"/>
      </w:pPr>
      <w:r>
        <w:t xml:space="preserve">          $ref: 'TS29571_CommonData.yaml#/components/schemas/Uint32'</w:t>
      </w:r>
    </w:p>
    <w:p w14:paraId="07995046" w14:textId="77777777" w:rsidR="00705B28" w:rsidRDefault="00705B28" w:rsidP="00705B28">
      <w:pPr>
        <w:pStyle w:val="PL"/>
        <w:rPr>
          <w:lang w:eastAsia="zh-CN"/>
        </w:rPr>
      </w:pPr>
      <w:r>
        <w:rPr>
          <w:lang w:eastAsia="zh-CN"/>
        </w:rPr>
        <w:t xml:space="preserve">    ISUPCause:</w:t>
      </w:r>
    </w:p>
    <w:p w14:paraId="1FA943E8" w14:textId="77777777" w:rsidR="00705B28" w:rsidRPr="00BD6F46" w:rsidRDefault="00705B28" w:rsidP="00705B28">
      <w:pPr>
        <w:pStyle w:val="PL"/>
      </w:pPr>
      <w:r w:rsidRPr="00BD6F46">
        <w:t xml:space="preserve">      type: object</w:t>
      </w:r>
    </w:p>
    <w:p w14:paraId="3B9ED0C8" w14:textId="77777777" w:rsidR="00705B28" w:rsidRDefault="00705B28" w:rsidP="00705B28">
      <w:pPr>
        <w:pStyle w:val="PL"/>
      </w:pPr>
      <w:r w:rsidRPr="00BD6F46">
        <w:t xml:space="preserve">      properties:</w:t>
      </w:r>
    </w:p>
    <w:p w14:paraId="56BC56A8" w14:textId="77777777" w:rsidR="00705B28" w:rsidRDefault="00705B28" w:rsidP="00705B28">
      <w:pPr>
        <w:pStyle w:val="PL"/>
      </w:pPr>
      <w:r>
        <w:t xml:space="preserve">        </w:t>
      </w:r>
      <w:r w:rsidRPr="00277CA3">
        <w:rPr>
          <w:lang w:eastAsia="zh-CN"/>
        </w:rPr>
        <w:t>iSUPCauseLocation</w:t>
      </w:r>
      <w:r>
        <w:t>:</w:t>
      </w:r>
    </w:p>
    <w:p w14:paraId="1255483F" w14:textId="77777777" w:rsidR="00705B28" w:rsidRDefault="00705B28" w:rsidP="00705B28">
      <w:pPr>
        <w:pStyle w:val="PL"/>
      </w:pPr>
      <w:r>
        <w:t xml:space="preserve">          $ref: 'TS29571_CommonData.yaml#/components/schemas/Uint32'</w:t>
      </w:r>
    </w:p>
    <w:p w14:paraId="6CC14ADD" w14:textId="77777777" w:rsidR="00705B28" w:rsidRDefault="00705B28" w:rsidP="00705B28">
      <w:pPr>
        <w:pStyle w:val="PL"/>
      </w:pPr>
      <w:r>
        <w:t xml:space="preserve">        </w:t>
      </w:r>
      <w:r w:rsidRPr="00277CA3">
        <w:rPr>
          <w:lang w:eastAsia="zh-CN"/>
        </w:rPr>
        <w:t>iSUPCauseValue:</w:t>
      </w:r>
    </w:p>
    <w:p w14:paraId="4E61E00B" w14:textId="77777777" w:rsidR="00705B28" w:rsidRDefault="00705B28" w:rsidP="00705B28">
      <w:pPr>
        <w:pStyle w:val="PL"/>
      </w:pPr>
      <w:r>
        <w:t xml:space="preserve">          $ref: 'TS29571_CommonData.yaml#/components/schemas/Uint32'</w:t>
      </w:r>
    </w:p>
    <w:p w14:paraId="1BDCE53C" w14:textId="77777777" w:rsidR="00705B28" w:rsidRDefault="00705B28" w:rsidP="00705B28">
      <w:pPr>
        <w:pStyle w:val="PL"/>
      </w:pPr>
      <w:r>
        <w:t xml:space="preserve">        </w:t>
      </w:r>
      <w:r w:rsidRPr="00277CA3">
        <w:t>iSUPCauseDiagnostics:</w:t>
      </w:r>
    </w:p>
    <w:p w14:paraId="0452DD1B" w14:textId="77777777" w:rsidR="00705B28" w:rsidRPr="00277CA3" w:rsidRDefault="00705B28" w:rsidP="00705B28">
      <w:pPr>
        <w:pStyle w:val="PL"/>
        <w:rPr>
          <w:lang w:eastAsia="zh-CN"/>
        </w:rPr>
      </w:pPr>
      <w:r>
        <w:t xml:space="preserve">          </w:t>
      </w:r>
      <w:r w:rsidRPr="00BD6F46">
        <w:t>$ref: '#/components/schemas/</w:t>
      </w:r>
      <w:r w:rsidRPr="00277CA3">
        <w:rPr>
          <w:lang w:eastAsia="zh-CN"/>
        </w:rPr>
        <w:t>OctetString</w:t>
      </w:r>
      <w:r w:rsidRPr="00BD6F46">
        <w:t>'</w:t>
      </w:r>
    </w:p>
    <w:p w14:paraId="79F91206" w14:textId="77777777" w:rsidR="00CA73F9" w:rsidRDefault="00CA73F9" w:rsidP="00CA73F9">
      <w:pPr>
        <w:pStyle w:val="PL"/>
        <w:rPr>
          <w:lang w:eastAsia="zh-CN"/>
        </w:rPr>
      </w:pPr>
      <w:r>
        <w:rPr>
          <w:lang w:eastAsia="zh-CN"/>
        </w:rPr>
        <w:t xml:space="preserve">        enhancedDiagnostics:</w:t>
      </w:r>
    </w:p>
    <w:p w14:paraId="63355961" w14:textId="77777777" w:rsidR="00CA73F9" w:rsidRDefault="00CA73F9" w:rsidP="00CA73F9">
      <w:pPr>
        <w:pStyle w:val="PL"/>
        <w:rPr>
          <w:lang w:eastAsia="zh-CN"/>
        </w:rPr>
      </w:pPr>
      <w:r>
        <w:rPr>
          <w:lang w:eastAsia="zh-CN"/>
        </w:rPr>
        <w:t xml:space="preserve">          $ref: '#/components/schemas/EnhancedDiagnostics5G'</w:t>
      </w:r>
    </w:p>
    <w:p w14:paraId="10B2B8FB" w14:textId="77777777" w:rsidR="00705B28" w:rsidRDefault="00705B28" w:rsidP="00CA73F9">
      <w:pPr>
        <w:pStyle w:val="PL"/>
        <w:rPr>
          <w:lang w:eastAsia="zh-CN"/>
        </w:rPr>
      </w:pPr>
      <w:r>
        <w:rPr>
          <w:lang w:eastAsia="zh-CN"/>
        </w:rPr>
        <w:t xml:space="preserve">    CalledIdentityChange:</w:t>
      </w:r>
    </w:p>
    <w:p w14:paraId="336F2763" w14:textId="77777777" w:rsidR="00705B28" w:rsidRPr="00BD6F46" w:rsidRDefault="00705B28" w:rsidP="00705B28">
      <w:pPr>
        <w:pStyle w:val="PL"/>
      </w:pPr>
      <w:r w:rsidRPr="00BD6F46">
        <w:t xml:space="preserve">      type: object</w:t>
      </w:r>
    </w:p>
    <w:p w14:paraId="4A46CF44" w14:textId="77777777" w:rsidR="00705B28" w:rsidRDefault="00705B28" w:rsidP="00705B28">
      <w:pPr>
        <w:pStyle w:val="PL"/>
      </w:pPr>
      <w:r w:rsidRPr="00BD6F46">
        <w:t xml:space="preserve">      properties:</w:t>
      </w:r>
    </w:p>
    <w:p w14:paraId="198A366D" w14:textId="77777777" w:rsidR="00705B28" w:rsidRDefault="00705B28" w:rsidP="00705B28">
      <w:pPr>
        <w:pStyle w:val="PL"/>
      </w:pPr>
      <w:r>
        <w:t xml:space="preserve">        </w:t>
      </w:r>
      <w:r w:rsidRPr="00277CA3">
        <w:rPr>
          <w:lang w:eastAsia="zh-CN"/>
        </w:rPr>
        <w:t>calledIdentity</w:t>
      </w:r>
      <w:r>
        <w:t>:</w:t>
      </w:r>
    </w:p>
    <w:p w14:paraId="6656BB74" w14:textId="77777777" w:rsidR="00705B28" w:rsidRDefault="00705B28" w:rsidP="00705B28">
      <w:pPr>
        <w:pStyle w:val="PL"/>
      </w:pPr>
      <w:r>
        <w:t xml:space="preserve">          type: string</w:t>
      </w:r>
    </w:p>
    <w:p w14:paraId="28623266" w14:textId="77777777" w:rsidR="00705B28" w:rsidRDefault="00705B28" w:rsidP="00705B28">
      <w:pPr>
        <w:pStyle w:val="PL"/>
      </w:pPr>
      <w:r>
        <w:t xml:space="preserve">        </w:t>
      </w:r>
      <w:r w:rsidRPr="00277CA3">
        <w:rPr>
          <w:lang w:eastAsia="zh-CN"/>
        </w:rPr>
        <w:t>changeTime:</w:t>
      </w:r>
    </w:p>
    <w:p w14:paraId="5A34440D" w14:textId="77777777" w:rsidR="00705B28" w:rsidRPr="00277CA3" w:rsidRDefault="00705B28" w:rsidP="00705B28">
      <w:pPr>
        <w:pStyle w:val="PL"/>
        <w:rPr>
          <w:lang w:eastAsia="zh-CN"/>
        </w:rPr>
      </w:pPr>
      <w:r>
        <w:t xml:space="preserve">          </w:t>
      </w:r>
      <w:r w:rsidRPr="00BD6F46">
        <w:t>$ref: 'TS29571_CommonData.yaml#/components/schemas/DateTime'</w:t>
      </w:r>
    </w:p>
    <w:p w14:paraId="22238E20" w14:textId="77777777" w:rsidR="00705B28" w:rsidRDefault="00705B28" w:rsidP="00705B28">
      <w:pPr>
        <w:pStyle w:val="PL"/>
        <w:rPr>
          <w:lang w:eastAsia="zh-CN"/>
        </w:rPr>
      </w:pPr>
      <w:r>
        <w:rPr>
          <w:lang w:eastAsia="zh-CN"/>
        </w:rPr>
        <w:t xml:space="preserve">    InterOperatorIdentifier:</w:t>
      </w:r>
    </w:p>
    <w:p w14:paraId="49102E93" w14:textId="77777777" w:rsidR="00705B28" w:rsidRPr="00BD6F46" w:rsidRDefault="00705B28" w:rsidP="00705B28">
      <w:pPr>
        <w:pStyle w:val="PL"/>
      </w:pPr>
      <w:r w:rsidRPr="00BD6F46">
        <w:t xml:space="preserve">      type: object</w:t>
      </w:r>
    </w:p>
    <w:p w14:paraId="0CD7AC26" w14:textId="77777777" w:rsidR="00705B28" w:rsidRDefault="00705B28" w:rsidP="00705B28">
      <w:pPr>
        <w:pStyle w:val="PL"/>
      </w:pPr>
      <w:r w:rsidRPr="00BD6F46">
        <w:t xml:space="preserve">      properties:</w:t>
      </w:r>
    </w:p>
    <w:p w14:paraId="48F3F31D" w14:textId="77777777" w:rsidR="00705B28" w:rsidRDefault="00705B28" w:rsidP="00705B28">
      <w:pPr>
        <w:pStyle w:val="PL"/>
      </w:pPr>
      <w:r>
        <w:t xml:space="preserve">        </w:t>
      </w:r>
      <w:r w:rsidRPr="00277CA3">
        <w:rPr>
          <w:lang w:eastAsia="zh-CN"/>
        </w:rPr>
        <w:t>originatingIOI</w:t>
      </w:r>
      <w:r>
        <w:t>:</w:t>
      </w:r>
    </w:p>
    <w:p w14:paraId="51C27A0C" w14:textId="77777777" w:rsidR="00705B28" w:rsidRDefault="00705B28" w:rsidP="00705B28">
      <w:pPr>
        <w:pStyle w:val="PL"/>
      </w:pPr>
      <w:r>
        <w:t xml:space="preserve">          type: string</w:t>
      </w:r>
    </w:p>
    <w:p w14:paraId="2CD10862" w14:textId="77777777" w:rsidR="00705B28" w:rsidRDefault="00705B28" w:rsidP="00705B28">
      <w:pPr>
        <w:pStyle w:val="PL"/>
      </w:pPr>
      <w:r>
        <w:t xml:space="preserve">        </w:t>
      </w:r>
      <w:r w:rsidRPr="00277CA3">
        <w:t>terminatingIOI</w:t>
      </w:r>
      <w:r w:rsidRPr="00277CA3">
        <w:rPr>
          <w:lang w:eastAsia="zh-CN"/>
        </w:rPr>
        <w:t>:</w:t>
      </w:r>
    </w:p>
    <w:p w14:paraId="6A3B7243" w14:textId="77777777" w:rsidR="00705B28" w:rsidRDefault="00705B28" w:rsidP="00705B28">
      <w:pPr>
        <w:pStyle w:val="PL"/>
      </w:pPr>
      <w:r>
        <w:t xml:space="preserve">          type: string</w:t>
      </w:r>
    </w:p>
    <w:p w14:paraId="059B6C4E" w14:textId="77777777" w:rsidR="00705B28" w:rsidRDefault="00705B28" w:rsidP="00705B28">
      <w:pPr>
        <w:pStyle w:val="PL"/>
        <w:rPr>
          <w:lang w:eastAsia="zh-CN"/>
        </w:rPr>
      </w:pPr>
      <w:r>
        <w:rPr>
          <w:lang w:eastAsia="zh-CN"/>
        </w:rPr>
        <w:t xml:space="preserve">    EarlyMediaDescription:</w:t>
      </w:r>
    </w:p>
    <w:p w14:paraId="36969865" w14:textId="77777777" w:rsidR="00705B28" w:rsidRPr="00BD6F46" w:rsidRDefault="00705B28" w:rsidP="00705B28">
      <w:pPr>
        <w:pStyle w:val="PL"/>
      </w:pPr>
      <w:r w:rsidRPr="00BD6F46">
        <w:t xml:space="preserve">      type: object</w:t>
      </w:r>
    </w:p>
    <w:p w14:paraId="4A612D0A" w14:textId="77777777" w:rsidR="00705B28" w:rsidRDefault="00705B28" w:rsidP="00705B28">
      <w:pPr>
        <w:pStyle w:val="PL"/>
      </w:pPr>
      <w:r w:rsidRPr="00BD6F46">
        <w:t xml:space="preserve">      properties:</w:t>
      </w:r>
    </w:p>
    <w:p w14:paraId="0D09A404" w14:textId="77777777" w:rsidR="00705B28" w:rsidRDefault="00705B28" w:rsidP="00705B28">
      <w:pPr>
        <w:pStyle w:val="PL"/>
      </w:pPr>
      <w:r>
        <w:t xml:space="preserve">        </w:t>
      </w:r>
      <w:r w:rsidRPr="00277CA3">
        <w:t>sDPTimeStamps</w:t>
      </w:r>
      <w:r>
        <w:t>:</w:t>
      </w:r>
    </w:p>
    <w:p w14:paraId="45E5D697" w14:textId="77777777" w:rsidR="00705B28" w:rsidRPr="00277CA3" w:rsidRDefault="00705B28" w:rsidP="00705B28">
      <w:pPr>
        <w:pStyle w:val="PL"/>
        <w:rPr>
          <w:lang w:eastAsia="zh-CN"/>
        </w:rPr>
      </w:pPr>
      <w:r>
        <w:t xml:space="preserve">          </w:t>
      </w:r>
      <w:r w:rsidRPr="00BD6F46">
        <w:t>$ref: '#/components/schemas/</w:t>
      </w:r>
      <w:r w:rsidRPr="00277CA3">
        <w:t>SDPTimeStamps</w:t>
      </w:r>
      <w:r w:rsidRPr="00BD6F46">
        <w:t>'</w:t>
      </w:r>
    </w:p>
    <w:p w14:paraId="1D662DFB" w14:textId="77777777" w:rsidR="00705B28" w:rsidRDefault="00705B28" w:rsidP="00705B28">
      <w:pPr>
        <w:pStyle w:val="PL"/>
      </w:pPr>
      <w:r>
        <w:t xml:space="preserve">        </w:t>
      </w:r>
      <w:r w:rsidRPr="00277CA3">
        <w:t>sDPMediaComponent</w:t>
      </w:r>
      <w:r w:rsidRPr="00277CA3">
        <w:rPr>
          <w:lang w:eastAsia="zh-CN"/>
        </w:rPr>
        <w:t>:</w:t>
      </w:r>
    </w:p>
    <w:p w14:paraId="73FEC8D4" w14:textId="77777777" w:rsidR="00705B28" w:rsidRPr="00BD6F46" w:rsidRDefault="00705B28" w:rsidP="00705B28">
      <w:pPr>
        <w:pStyle w:val="PL"/>
      </w:pPr>
      <w:r w:rsidRPr="00BD6F46">
        <w:t xml:space="preserve">          type: array</w:t>
      </w:r>
    </w:p>
    <w:p w14:paraId="106B5445" w14:textId="77777777" w:rsidR="00705B28" w:rsidRDefault="00705B28" w:rsidP="00705B28">
      <w:pPr>
        <w:pStyle w:val="PL"/>
      </w:pPr>
      <w:r w:rsidRPr="00BD6F46">
        <w:t xml:space="preserve">          items:</w:t>
      </w:r>
    </w:p>
    <w:p w14:paraId="008C9A3C" w14:textId="77777777" w:rsidR="00705B28" w:rsidRPr="00BD6F46" w:rsidRDefault="00705B28" w:rsidP="00705B28">
      <w:pPr>
        <w:pStyle w:val="PL"/>
      </w:pPr>
      <w:r w:rsidRPr="00BD6F46">
        <w:t xml:space="preserve">          </w:t>
      </w:r>
      <w:r>
        <w:t xml:space="preserve">  </w:t>
      </w:r>
      <w:r w:rsidRPr="00BD6F46">
        <w:t>$ref: '#/components/schemas/</w:t>
      </w:r>
      <w:r w:rsidRPr="00277CA3">
        <w:t>SDPMediaComponent</w:t>
      </w:r>
      <w:r w:rsidRPr="00BD6F46">
        <w:t>'</w:t>
      </w:r>
    </w:p>
    <w:p w14:paraId="2D05A7FF" w14:textId="77777777" w:rsidR="00705B28" w:rsidRDefault="00705B28" w:rsidP="00705B28">
      <w:pPr>
        <w:pStyle w:val="PL"/>
      </w:pPr>
      <w:r>
        <w:t xml:space="preserve">          minItems: 0</w:t>
      </w:r>
    </w:p>
    <w:p w14:paraId="4D0A9DF4" w14:textId="77777777" w:rsidR="00705B28" w:rsidRDefault="00705B28" w:rsidP="00705B28">
      <w:pPr>
        <w:pStyle w:val="PL"/>
      </w:pPr>
      <w:r w:rsidRPr="00277CA3">
        <w:t xml:space="preserve">        sDPSessionDescription:</w:t>
      </w:r>
    </w:p>
    <w:p w14:paraId="2B5A8773" w14:textId="77777777" w:rsidR="00705B28" w:rsidRPr="00BD6F46" w:rsidRDefault="00705B28" w:rsidP="00705B28">
      <w:pPr>
        <w:pStyle w:val="PL"/>
      </w:pPr>
      <w:r w:rsidRPr="00BD6F46">
        <w:t xml:space="preserve">          type: array</w:t>
      </w:r>
    </w:p>
    <w:p w14:paraId="4B0B14DA" w14:textId="77777777" w:rsidR="00705B28" w:rsidRDefault="00705B28" w:rsidP="00705B28">
      <w:pPr>
        <w:pStyle w:val="PL"/>
      </w:pPr>
      <w:r w:rsidRPr="00BD6F46">
        <w:t xml:space="preserve">          items:</w:t>
      </w:r>
    </w:p>
    <w:p w14:paraId="032BD361" w14:textId="77777777" w:rsidR="00705B28" w:rsidRDefault="00705B28" w:rsidP="00705B28">
      <w:pPr>
        <w:pStyle w:val="PL"/>
      </w:pPr>
      <w:r>
        <w:t xml:space="preserve">            type: string</w:t>
      </w:r>
    </w:p>
    <w:p w14:paraId="4358DE18" w14:textId="77777777" w:rsidR="00705B28" w:rsidRDefault="00705B28" w:rsidP="00705B28">
      <w:pPr>
        <w:pStyle w:val="PL"/>
      </w:pPr>
      <w:r>
        <w:t xml:space="preserve">          minItems: 0</w:t>
      </w:r>
    </w:p>
    <w:p w14:paraId="434D1EDB" w14:textId="77777777" w:rsidR="00705B28" w:rsidRPr="00277CA3" w:rsidRDefault="00705B28" w:rsidP="00705B28">
      <w:pPr>
        <w:pStyle w:val="PL"/>
      </w:pPr>
      <w:r w:rsidRPr="00277CA3">
        <w:t xml:space="preserve">    SDPTimeStamps:</w:t>
      </w:r>
    </w:p>
    <w:p w14:paraId="00A583C4" w14:textId="77777777" w:rsidR="00705B28" w:rsidRPr="00BD6F46" w:rsidRDefault="00705B28" w:rsidP="00705B28">
      <w:pPr>
        <w:pStyle w:val="PL"/>
      </w:pPr>
      <w:r w:rsidRPr="00BD6F46">
        <w:t xml:space="preserve">      type: object</w:t>
      </w:r>
    </w:p>
    <w:p w14:paraId="68BC9F43" w14:textId="77777777" w:rsidR="00705B28" w:rsidRDefault="00705B28" w:rsidP="00705B28">
      <w:pPr>
        <w:pStyle w:val="PL"/>
      </w:pPr>
      <w:r w:rsidRPr="00BD6F46">
        <w:t xml:space="preserve">      properties:</w:t>
      </w:r>
    </w:p>
    <w:p w14:paraId="2736BBDD" w14:textId="77777777" w:rsidR="00705B28" w:rsidRDefault="00705B28" w:rsidP="00705B28">
      <w:pPr>
        <w:pStyle w:val="PL"/>
        <w:rPr>
          <w:lang w:eastAsia="zh-CN"/>
        </w:rPr>
      </w:pPr>
      <w:r>
        <w:rPr>
          <w:lang w:eastAsia="zh-CN"/>
        </w:rPr>
        <w:t xml:space="preserve">        sDPOfferTimestamp:</w:t>
      </w:r>
    </w:p>
    <w:p w14:paraId="79D1C926" w14:textId="77777777" w:rsidR="00705B28" w:rsidRPr="00277CA3" w:rsidRDefault="00705B28" w:rsidP="00705B28">
      <w:pPr>
        <w:pStyle w:val="PL"/>
        <w:rPr>
          <w:lang w:eastAsia="zh-CN"/>
        </w:rPr>
      </w:pPr>
      <w:r>
        <w:t xml:space="preserve">          </w:t>
      </w:r>
      <w:r w:rsidRPr="00BD6F46">
        <w:t>$ref: 'TS29571_CommonData.yaml#/components/schemas/DateTime'</w:t>
      </w:r>
    </w:p>
    <w:p w14:paraId="001EBC08" w14:textId="77777777" w:rsidR="00705B28" w:rsidRDefault="00705B28" w:rsidP="00705B28">
      <w:pPr>
        <w:pStyle w:val="PL"/>
        <w:rPr>
          <w:lang w:eastAsia="zh-CN"/>
        </w:rPr>
      </w:pPr>
      <w:r>
        <w:rPr>
          <w:lang w:eastAsia="zh-CN"/>
        </w:rPr>
        <w:t xml:space="preserve">        sDPAnswerTimestamp:</w:t>
      </w:r>
    </w:p>
    <w:p w14:paraId="362030E2" w14:textId="77777777" w:rsidR="00705B28" w:rsidRPr="00277CA3" w:rsidRDefault="00705B28" w:rsidP="00705B28">
      <w:pPr>
        <w:pStyle w:val="PL"/>
        <w:rPr>
          <w:lang w:eastAsia="zh-CN"/>
        </w:rPr>
      </w:pPr>
      <w:r>
        <w:t xml:space="preserve">          </w:t>
      </w:r>
      <w:r w:rsidRPr="00BD6F46">
        <w:t>$ref: 'TS29571_CommonData.yaml#/components/schemas/DateTime'</w:t>
      </w:r>
    </w:p>
    <w:p w14:paraId="0C002DDD" w14:textId="77777777" w:rsidR="00705B28" w:rsidRDefault="00705B28" w:rsidP="00705B28">
      <w:pPr>
        <w:pStyle w:val="PL"/>
        <w:rPr>
          <w:lang w:eastAsia="zh-CN"/>
        </w:rPr>
      </w:pPr>
      <w:r>
        <w:rPr>
          <w:lang w:eastAsia="zh-CN"/>
        </w:rPr>
        <w:t xml:space="preserve">    SDPMediaComponent:</w:t>
      </w:r>
    </w:p>
    <w:p w14:paraId="7DEC3E63" w14:textId="77777777" w:rsidR="00705B28" w:rsidRPr="00BD6F46" w:rsidRDefault="00705B28" w:rsidP="00705B28">
      <w:pPr>
        <w:pStyle w:val="PL"/>
      </w:pPr>
      <w:r w:rsidRPr="00BD6F46">
        <w:t xml:space="preserve">      type: object</w:t>
      </w:r>
    </w:p>
    <w:p w14:paraId="6B226AA0" w14:textId="77777777" w:rsidR="00705B28" w:rsidRDefault="00705B28" w:rsidP="00705B28">
      <w:pPr>
        <w:pStyle w:val="PL"/>
      </w:pPr>
      <w:r w:rsidRPr="00BD6F46">
        <w:t xml:space="preserve">      properties:</w:t>
      </w:r>
    </w:p>
    <w:p w14:paraId="22617656" w14:textId="77777777" w:rsidR="00705B28" w:rsidRDefault="00705B28" w:rsidP="00705B28">
      <w:pPr>
        <w:pStyle w:val="PL"/>
      </w:pPr>
      <w:r>
        <w:t xml:space="preserve">        sDPMediaName:</w:t>
      </w:r>
    </w:p>
    <w:p w14:paraId="10057E9D" w14:textId="77777777" w:rsidR="00705B28" w:rsidRDefault="00705B28" w:rsidP="00705B28">
      <w:pPr>
        <w:pStyle w:val="PL"/>
      </w:pPr>
      <w:r>
        <w:t xml:space="preserve">          type: string</w:t>
      </w:r>
    </w:p>
    <w:p w14:paraId="3DD6F772" w14:textId="77777777" w:rsidR="00705B28" w:rsidRDefault="00705B28" w:rsidP="00705B28">
      <w:pPr>
        <w:pStyle w:val="PL"/>
      </w:pPr>
      <w:r>
        <w:t xml:space="preserve">        SDPMediaDescription:</w:t>
      </w:r>
    </w:p>
    <w:p w14:paraId="7ADFA2E8" w14:textId="77777777" w:rsidR="00705B28" w:rsidRPr="00BD6F46" w:rsidRDefault="00705B28" w:rsidP="00705B28">
      <w:pPr>
        <w:pStyle w:val="PL"/>
      </w:pPr>
      <w:r w:rsidRPr="00BD6F46">
        <w:lastRenderedPageBreak/>
        <w:t xml:space="preserve">          type: array</w:t>
      </w:r>
    </w:p>
    <w:p w14:paraId="70799DF5" w14:textId="77777777" w:rsidR="00705B28" w:rsidRDefault="00705B28" w:rsidP="00705B28">
      <w:pPr>
        <w:pStyle w:val="PL"/>
      </w:pPr>
      <w:r w:rsidRPr="00BD6F46">
        <w:t xml:space="preserve">          items:</w:t>
      </w:r>
    </w:p>
    <w:p w14:paraId="04ADADA1" w14:textId="77777777" w:rsidR="00705B28" w:rsidRDefault="00705B28" w:rsidP="00705B28">
      <w:pPr>
        <w:pStyle w:val="PL"/>
      </w:pPr>
      <w:r>
        <w:t xml:space="preserve">            type: string</w:t>
      </w:r>
    </w:p>
    <w:p w14:paraId="15EAA314" w14:textId="77777777" w:rsidR="00705B28" w:rsidRDefault="00705B28" w:rsidP="00705B28">
      <w:pPr>
        <w:pStyle w:val="PL"/>
      </w:pPr>
      <w:r>
        <w:t xml:space="preserve">          minItems: 0</w:t>
      </w:r>
    </w:p>
    <w:p w14:paraId="657EE279" w14:textId="77777777" w:rsidR="00705B28" w:rsidRDefault="00705B28" w:rsidP="00705B28">
      <w:pPr>
        <w:pStyle w:val="PL"/>
      </w:pPr>
      <w:r>
        <w:t xml:space="preserve">        localGWInsertedIndication:</w:t>
      </w:r>
    </w:p>
    <w:p w14:paraId="4FC31C3D" w14:textId="77777777" w:rsidR="00705B28" w:rsidRPr="00BD6F46" w:rsidRDefault="00705B28" w:rsidP="00705B28">
      <w:pPr>
        <w:pStyle w:val="PL"/>
      </w:pPr>
      <w:r w:rsidRPr="00BD6F46">
        <w:t xml:space="preserve">          type: boolean</w:t>
      </w:r>
    </w:p>
    <w:p w14:paraId="0B1F39AA" w14:textId="77777777" w:rsidR="00705B28" w:rsidRDefault="00705B28" w:rsidP="00705B28">
      <w:pPr>
        <w:pStyle w:val="PL"/>
      </w:pPr>
      <w:r>
        <w:t xml:space="preserve">        ipRealmDefaultIndication:</w:t>
      </w:r>
    </w:p>
    <w:p w14:paraId="47F3D8A4" w14:textId="77777777" w:rsidR="00705B28" w:rsidRPr="00BD6F46" w:rsidRDefault="00705B28" w:rsidP="00705B28">
      <w:pPr>
        <w:pStyle w:val="PL"/>
      </w:pPr>
      <w:r w:rsidRPr="00BD6F46">
        <w:t xml:space="preserve">          type: boolean</w:t>
      </w:r>
    </w:p>
    <w:p w14:paraId="70CAFA05" w14:textId="77777777" w:rsidR="00705B28" w:rsidRDefault="00705B28" w:rsidP="00705B28">
      <w:pPr>
        <w:pStyle w:val="PL"/>
      </w:pPr>
      <w:r>
        <w:t xml:space="preserve">        transcoderInsertedIndication:</w:t>
      </w:r>
    </w:p>
    <w:p w14:paraId="35E687FB" w14:textId="77777777" w:rsidR="00705B28" w:rsidRPr="00BD6F46" w:rsidRDefault="00705B28" w:rsidP="00705B28">
      <w:pPr>
        <w:pStyle w:val="PL"/>
      </w:pPr>
      <w:r w:rsidRPr="00BD6F46">
        <w:t xml:space="preserve">          type: boolean</w:t>
      </w:r>
    </w:p>
    <w:p w14:paraId="67FB6CE4" w14:textId="77777777" w:rsidR="00705B28" w:rsidRDefault="00705B28" w:rsidP="00705B28">
      <w:pPr>
        <w:pStyle w:val="PL"/>
      </w:pPr>
      <w:r>
        <w:t xml:space="preserve">        mediaInitiatorFlag:</w:t>
      </w:r>
    </w:p>
    <w:p w14:paraId="338D5653" w14:textId="77777777" w:rsidR="00705B28" w:rsidRPr="00277CA3" w:rsidRDefault="00705B28" w:rsidP="00705B28">
      <w:pPr>
        <w:pStyle w:val="PL"/>
        <w:rPr>
          <w:lang w:eastAsia="zh-CN"/>
        </w:rPr>
      </w:pPr>
      <w:r>
        <w:t xml:space="preserve">          </w:t>
      </w:r>
      <w:r w:rsidRPr="00BD6F46">
        <w:t>$ref: '#/components/schemas/</w:t>
      </w:r>
      <w:r w:rsidRPr="00277CA3">
        <w:t>MediaInitiatorFlag</w:t>
      </w:r>
      <w:r w:rsidRPr="00BD6F46">
        <w:t>'</w:t>
      </w:r>
    </w:p>
    <w:p w14:paraId="50356C6B" w14:textId="77777777" w:rsidR="00705B28" w:rsidRDefault="00705B28" w:rsidP="00705B28">
      <w:pPr>
        <w:pStyle w:val="PL"/>
      </w:pPr>
      <w:r>
        <w:t xml:space="preserve">        mediaInitiatorParty:</w:t>
      </w:r>
    </w:p>
    <w:p w14:paraId="2C8D1C8A" w14:textId="77777777" w:rsidR="00705B28" w:rsidRDefault="00705B28" w:rsidP="00705B28">
      <w:pPr>
        <w:pStyle w:val="PL"/>
      </w:pPr>
      <w:r>
        <w:t xml:space="preserve">          type: string</w:t>
      </w:r>
    </w:p>
    <w:p w14:paraId="3C8CA18A" w14:textId="77777777" w:rsidR="00705B28" w:rsidRDefault="00705B28" w:rsidP="00705B28">
      <w:pPr>
        <w:pStyle w:val="PL"/>
      </w:pPr>
      <w:r>
        <w:t xml:space="preserve">        threeGPPChargingId:</w:t>
      </w:r>
    </w:p>
    <w:p w14:paraId="7A1E08F1"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6D49EF46" w14:textId="77777777" w:rsidR="00705B28" w:rsidRDefault="00705B28" w:rsidP="00705B28">
      <w:pPr>
        <w:pStyle w:val="PL"/>
      </w:pPr>
      <w:r>
        <w:t xml:space="preserve">        accessNetworkChargingIdentifierValue:</w:t>
      </w:r>
    </w:p>
    <w:p w14:paraId="486D35A8"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20B05728" w14:textId="77777777" w:rsidR="00705B28" w:rsidRDefault="00705B28" w:rsidP="00705B28">
      <w:pPr>
        <w:pStyle w:val="PL"/>
      </w:pPr>
      <w:r>
        <w:t xml:space="preserve">        sDPType:</w:t>
      </w:r>
    </w:p>
    <w:p w14:paraId="280C6D4E" w14:textId="77777777" w:rsidR="00705B28" w:rsidRDefault="00705B28" w:rsidP="00705B28">
      <w:pPr>
        <w:pStyle w:val="PL"/>
      </w:pPr>
      <w:r>
        <w:t xml:space="preserve">          </w:t>
      </w:r>
      <w:r w:rsidRPr="00BD6F46">
        <w:t>$ref: '#/components/schemas/</w:t>
      </w:r>
      <w:r w:rsidRPr="00277CA3">
        <w:t>SDPType</w:t>
      </w:r>
      <w:r w:rsidRPr="00BD6F46">
        <w:t>'</w:t>
      </w:r>
    </w:p>
    <w:p w14:paraId="7FC9FFA8" w14:textId="77777777" w:rsidR="00705B28" w:rsidRDefault="00705B28" w:rsidP="00705B28">
      <w:pPr>
        <w:pStyle w:val="PL"/>
        <w:rPr>
          <w:rFonts w:cs="Arial"/>
          <w:szCs w:val="18"/>
        </w:rPr>
      </w:pPr>
      <w:r>
        <w:rPr>
          <w:rFonts w:cs="Arial"/>
          <w:szCs w:val="18"/>
        </w:rPr>
        <w:t xml:space="preserve">    ServerCapabilities:</w:t>
      </w:r>
    </w:p>
    <w:p w14:paraId="0361C453" w14:textId="77777777" w:rsidR="00705B28" w:rsidRPr="00BD6F46" w:rsidRDefault="00705B28" w:rsidP="00705B28">
      <w:pPr>
        <w:pStyle w:val="PL"/>
      </w:pPr>
      <w:r w:rsidRPr="00BD6F46">
        <w:t xml:space="preserve">      type: object</w:t>
      </w:r>
    </w:p>
    <w:p w14:paraId="58B55408" w14:textId="77777777" w:rsidR="00705B28" w:rsidRDefault="00705B28" w:rsidP="00705B28">
      <w:pPr>
        <w:pStyle w:val="PL"/>
      </w:pPr>
      <w:r w:rsidRPr="00BD6F46">
        <w:t xml:space="preserve">      properties:</w:t>
      </w:r>
    </w:p>
    <w:p w14:paraId="3F65935E" w14:textId="77777777" w:rsidR="00705B28" w:rsidRDefault="00705B28" w:rsidP="00705B28">
      <w:pPr>
        <w:pStyle w:val="PL"/>
      </w:pPr>
      <w:r>
        <w:t xml:space="preserve">        </w:t>
      </w:r>
      <w:r w:rsidRPr="00277CA3">
        <w:rPr>
          <w:lang w:eastAsia="zh-CN"/>
        </w:rPr>
        <w:t>mandatoryCapability:</w:t>
      </w:r>
    </w:p>
    <w:p w14:paraId="36D35C88" w14:textId="77777777" w:rsidR="00705B28" w:rsidRPr="00BD6F46" w:rsidRDefault="00705B28" w:rsidP="00705B28">
      <w:pPr>
        <w:pStyle w:val="PL"/>
      </w:pPr>
      <w:r w:rsidRPr="00BD6F46">
        <w:t xml:space="preserve">          type: array</w:t>
      </w:r>
    </w:p>
    <w:p w14:paraId="6591B003" w14:textId="77777777" w:rsidR="00705B28" w:rsidRDefault="00705B28" w:rsidP="00705B28">
      <w:pPr>
        <w:pStyle w:val="PL"/>
      </w:pPr>
      <w:r w:rsidRPr="00BD6F46">
        <w:t xml:space="preserve">          items:</w:t>
      </w:r>
    </w:p>
    <w:p w14:paraId="211A3E6E" w14:textId="77777777" w:rsidR="00705B28" w:rsidRDefault="00705B28" w:rsidP="00705B28">
      <w:pPr>
        <w:pStyle w:val="PL"/>
      </w:pPr>
      <w:r>
        <w:t xml:space="preserve">            $ref: 'TS29571_CommonData.yaml#/components/schemas/Uint32'</w:t>
      </w:r>
    </w:p>
    <w:p w14:paraId="06D9C58D" w14:textId="77777777" w:rsidR="00705B28" w:rsidRDefault="00705B28" w:rsidP="00705B28">
      <w:pPr>
        <w:pStyle w:val="PL"/>
      </w:pPr>
      <w:r>
        <w:t xml:space="preserve">          minItems: 0</w:t>
      </w:r>
    </w:p>
    <w:p w14:paraId="6B7C5F8D" w14:textId="77777777" w:rsidR="00705B28" w:rsidRPr="00277CA3" w:rsidRDefault="00705B28" w:rsidP="00705B28">
      <w:pPr>
        <w:pStyle w:val="PL"/>
        <w:rPr>
          <w:lang w:eastAsia="zh-CN"/>
        </w:rPr>
      </w:pPr>
      <w:r w:rsidRPr="00277CA3">
        <w:rPr>
          <w:lang w:eastAsia="zh-CN"/>
        </w:rPr>
        <w:t xml:space="preserve">        optionalCapability :</w:t>
      </w:r>
    </w:p>
    <w:p w14:paraId="1D6AA04E" w14:textId="77777777" w:rsidR="00705B28" w:rsidRPr="00BD6F46" w:rsidRDefault="00705B28" w:rsidP="00705B28">
      <w:pPr>
        <w:pStyle w:val="PL"/>
      </w:pPr>
      <w:r w:rsidRPr="00BD6F46">
        <w:t xml:space="preserve">          type: array</w:t>
      </w:r>
    </w:p>
    <w:p w14:paraId="1E94A263" w14:textId="77777777" w:rsidR="00705B28" w:rsidRDefault="00705B28" w:rsidP="00705B28">
      <w:pPr>
        <w:pStyle w:val="PL"/>
      </w:pPr>
      <w:r w:rsidRPr="00BD6F46">
        <w:t xml:space="preserve">          items:</w:t>
      </w:r>
    </w:p>
    <w:p w14:paraId="47265F78" w14:textId="77777777" w:rsidR="00705B28" w:rsidRDefault="00705B28" w:rsidP="00705B28">
      <w:pPr>
        <w:pStyle w:val="PL"/>
      </w:pPr>
      <w:r>
        <w:t xml:space="preserve">            $ref: 'TS29571_CommonData.yaml#/components/schemas/Uint32'</w:t>
      </w:r>
    </w:p>
    <w:p w14:paraId="26295E94" w14:textId="77777777" w:rsidR="00705B28" w:rsidRDefault="00705B28" w:rsidP="00705B28">
      <w:pPr>
        <w:pStyle w:val="PL"/>
      </w:pPr>
      <w:r>
        <w:t xml:space="preserve">          minItems: 0</w:t>
      </w:r>
    </w:p>
    <w:p w14:paraId="1C1E2165" w14:textId="77777777" w:rsidR="00705B28" w:rsidRPr="00277CA3" w:rsidRDefault="00705B28" w:rsidP="00705B28">
      <w:pPr>
        <w:pStyle w:val="PL"/>
        <w:rPr>
          <w:lang w:eastAsia="zh-CN"/>
        </w:rPr>
      </w:pPr>
      <w:r w:rsidRPr="00277CA3">
        <w:rPr>
          <w:lang w:eastAsia="zh-CN"/>
        </w:rPr>
        <w:t xml:space="preserve">        serverName:</w:t>
      </w:r>
    </w:p>
    <w:p w14:paraId="4AF3DA0F" w14:textId="77777777" w:rsidR="00705B28" w:rsidRPr="00BD6F46" w:rsidRDefault="00705B28" w:rsidP="00705B28">
      <w:pPr>
        <w:pStyle w:val="PL"/>
      </w:pPr>
      <w:r w:rsidRPr="00BD6F46">
        <w:t xml:space="preserve">          type: array</w:t>
      </w:r>
    </w:p>
    <w:p w14:paraId="08015E66" w14:textId="77777777" w:rsidR="00705B28" w:rsidRDefault="00705B28" w:rsidP="00705B28">
      <w:pPr>
        <w:pStyle w:val="PL"/>
      </w:pPr>
      <w:r w:rsidRPr="00BD6F46">
        <w:t xml:space="preserve">          items:</w:t>
      </w:r>
    </w:p>
    <w:p w14:paraId="378F2694" w14:textId="77777777" w:rsidR="00705B28" w:rsidRDefault="00705B28" w:rsidP="00705B28">
      <w:pPr>
        <w:pStyle w:val="PL"/>
      </w:pPr>
      <w:r>
        <w:t xml:space="preserve">            type: string</w:t>
      </w:r>
    </w:p>
    <w:p w14:paraId="09C7C619" w14:textId="77777777" w:rsidR="00705B28" w:rsidRDefault="00705B28" w:rsidP="00705B28">
      <w:pPr>
        <w:pStyle w:val="PL"/>
      </w:pPr>
      <w:r>
        <w:t xml:space="preserve">          minItems: 0</w:t>
      </w:r>
    </w:p>
    <w:p w14:paraId="500767C0" w14:textId="77777777" w:rsidR="00705B28" w:rsidRDefault="00705B28" w:rsidP="00705B28">
      <w:pPr>
        <w:pStyle w:val="PL"/>
        <w:rPr>
          <w:rFonts w:cs="Arial"/>
          <w:szCs w:val="18"/>
        </w:rPr>
      </w:pPr>
      <w:r>
        <w:rPr>
          <w:rFonts w:cs="Arial"/>
          <w:szCs w:val="18"/>
        </w:rPr>
        <w:t xml:space="preserve">    TrunkGroupID:</w:t>
      </w:r>
    </w:p>
    <w:p w14:paraId="47241335" w14:textId="77777777" w:rsidR="00705B28" w:rsidRPr="00BD6F46" w:rsidRDefault="00705B28" w:rsidP="00705B28">
      <w:pPr>
        <w:pStyle w:val="PL"/>
      </w:pPr>
      <w:r w:rsidRPr="00BD6F46">
        <w:t xml:space="preserve">      type: object</w:t>
      </w:r>
    </w:p>
    <w:p w14:paraId="4E01A5A8" w14:textId="77777777" w:rsidR="00705B28" w:rsidRDefault="00705B28" w:rsidP="00705B28">
      <w:pPr>
        <w:pStyle w:val="PL"/>
      </w:pPr>
      <w:r w:rsidRPr="00BD6F46">
        <w:t xml:space="preserve">      properties:</w:t>
      </w:r>
    </w:p>
    <w:p w14:paraId="303CE9DC" w14:textId="77777777" w:rsidR="00705B28" w:rsidRDefault="00705B28" w:rsidP="00705B28">
      <w:pPr>
        <w:pStyle w:val="PL"/>
      </w:pPr>
      <w:r>
        <w:t xml:space="preserve">        incomingTrunkGroupID:</w:t>
      </w:r>
    </w:p>
    <w:p w14:paraId="2BE46FDE" w14:textId="77777777" w:rsidR="00705B28" w:rsidRDefault="00705B28" w:rsidP="00705B28">
      <w:pPr>
        <w:pStyle w:val="PL"/>
      </w:pPr>
      <w:r>
        <w:t xml:space="preserve">          type: string</w:t>
      </w:r>
    </w:p>
    <w:p w14:paraId="75A47468" w14:textId="77777777" w:rsidR="00705B28" w:rsidRDefault="00705B28" w:rsidP="00705B28">
      <w:pPr>
        <w:pStyle w:val="PL"/>
      </w:pPr>
      <w:r>
        <w:t xml:space="preserve">        outgoingTrunkGroupID:</w:t>
      </w:r>
    </w:p>
    <w:p w14:paraId="4112B50A" w14:textId="77777777" w:rsidR="00705B28" w:rsidRDefault="00705B28" w:rsidP="00705B28">
      <w:pPr>
        <w:pStyle w:val="PL"/>
      </w:pPr>
      <w:r>
        <w:t xml:space="preserve">          type: string</w:t>
      </w:r>
    </w:p>
    <w:p w14:paraId="05B812D5" w14:textId="77777777" w:rsidR="00705B28" w:rsidRDefault="00705B28" w:rsidP="00705B28">
      <w:pPr>
        <w:pStyle w:val="PL"/>
        <w:rPr>
          <w:rFonts w:cs="Arial"/>
          <w:szCs w:val="18"/>
        </w:rPr>
      </w:pPr>
      <w:r>
        <w:rPr>
          <w:rFonts w:cs="Arial"/>
          <w:szCs w:val="18"/>
        </w:rPr>
        <w:t xml:space="preserve">    MessageBody:</w:t>
      </w:r>
    </w:p>
    <w:p w14:paraId="01B732D3" w14:textId="77777777" w:rsidR="00705B28" w:rsidRPr="00BD6F46" w:rsidRDefault="00705B28" w:rsidP="00705B28">
      <w:pPr>
        <w:pStyle w:val="PL"/>
      </w:pPr>
      <w:r w:rsidRPr="00BD6F46">
        <w:t xml:space="preserve">      type: object</w:t>
      </w:r>
    </w:p>
    <w:p w14:paraId="6C257A07" w14:textId="77777777" w:rsidR="00705B28" w:rsidRDefault="00705B28" w:rsidP="00705B28">
      <w:pPr>
        <w:pStyle w:val="PL"/>
      </w:pPr>
      <w:r w:rsidRPr="00BD6F46">
        <w:t xml:space="preserve">      properties:</w:t>
      </w:r>
    </w:p>
    <w:p w14:paraId="74C75348" w14:textId="77777777" w:rsidR="00705B28" w:rsidRDefault="00705B28" w:rsidP="00705B28">
      <w:pPr>
        <w:pStyle w:val="PL"/>
      </w:pPr>
      <w:r>
        <w:t xml:space="preserve">        contentType:</w:t>
      </w:r>
    </w:p>
    <w:p w14:paraId="1DD2E1ED" w14:textId="77777777" w:rsidR="00705B28" w:rsidRDefault="00705B28" w:rsidP="00705B28">
      <w:pPr>
        <w:pStyle w:val="PL"/>
      </w:pPr>
      <w:r>
        <w:t xml:space="preserve">          type: string</w:t>
      </w:r>
    </w:p>
    <w:p w14:paraId="3E3202CF" w14:textId="77777777" w:rsidR="00705B28" w:rsidRDefault="00705B28" w:rsidP="00705B28">
      <w:pPr>
        <w:pStyle w:val="PL"/>
      </w:pPr>
      <w:r>
        <w:t xml:space="preserve">        contentLength:</w:t>
      </w:r>
    </w:p>
    <w:p w14:paraId="1FA2A481" w14:textId="77777777" w:rsidR="00705B28" w:rsidRDefault="00705B28" w:rsidP="00705B28">
      <w:pPr>
        <w:pStyle w:val="PL"/>
      </w:pPr>
      <w:r>
        <w:t xml:space="preserve">          $ref: 'TS29571_CommonData.yaml#/components/schemas/Uint32'</w:t>
      </w:r>
    </w:p>
    <w:p w14:paraId="3D8DB285" w14:textId="77777777" w:rsidR="00705B28" w:rsidRDefault="00705B28" w:rsidP="00705B28">
      <w:pPr>
        <w:pStyle w:val="PL"/>
      </w:pPr>
      <w:r>
        <w:t xml:space="preserve">        contentDisposition:</w:t>
      </w:r>
    </w:p>
    <w:p w14:paraId="00066100" w14:textId="77777777" w:rsidR="00705B28" w:rsidRDefault="00705B28" w:rsidP="00705B28">
      <w:pPr>
        <w:pStyle w:val="PL"/>
      </w:pPr>
      <w:r>
        <w:t xml:space="preserve">          type: string</w:t>
      </w:r>
    </w:p>
    <w:p w14:paraId="0FC3F7D2" w14:textId="77777777" w:rsidR="00705B28" w:rsidRDefault="00705B28" w:rsidP="00705B28">
      <w:pPr>
        <w:pStyle w:val="PL"/>
      </w:pPr>
      <w:r>
        <w:t xml:space="preserve">        originator:</w:t>
      </w:r>
    </w:p>
    <w:p w14:paraId="6C06FD51" w14:textId="77777777" w:rsidR="00705B28" w:rsidRDefault="00705B28" w:rsidP="00705B28">
      <w:pPr>
        <w:pStyle w:val="PL"/>
      </w:pPr>
      <w:r>
        <w:t xml:space="preserve">          </w:t>
      </w:r>
      <w:r w:rsidRPr="00BD6F46">
        <w:t>$ref: '#/components/schemas/</w:t>
      </w:r>
      <w:r w:rsidRPr="00277CA3">
        <w:t>OriginatorPartyType</w:t>
      </w:r>
      <w:r w:rsidRPr="00BD6F46">
        <w:t>'</w:t>
      </w:r>
    </w:p>
    <w:p w14:paraId="6331059A" w14:textId="77777777" w:rsidR="00705B28" w:rsidRPr="003B2883" w:rsidRDefault="00705B28" w:rsidP="00705B28">
      <w:pPr>
        <w:pStyle w:val="PL"/>
      </w:pPr>
      <w:r w:rsidRPr="003B2883">
        <w:t xml:space="preserve">      required:</w:t>
      </w:r>
    </w:p>
    <w:p w14:paraId="6AB0D26A" w14:textId="77777777" w:rsidR="00705B28" w:rsidRDefault="00705B28" w:rsidP="00705B28">
      <w:pPr>
        <w:pStyle w:val="PL"/>
      </w:pPr>
      <w:r w:rsidRPr="003B2883">
        <w:t xml:space="preserve">        - </w:t>
      </w:r>
      <w:r>
        <w:t>contentType</w:t>
      </w:r>
    </w:p>
    <w:p w14:paraId="1C8514CF" w14:textId="77777777" w:rsidR="00705B28" w:rsidRDefault="00705B28" w:rsidP="00705B28">
      <w:pPr>
        <w:pStyle w:val="PL"/>
      </w:pPr>
      <w:r>
        <w:t xml:space="preserve">        - contentLength</w:t>
      </w:r>
    </w:p>
    <w:p w14:paraId="387C1D0B" w14:textId="77777777" w:rsidR="00705B28" w:rsidRDefault="00705B28" w:rsidP="00705B28">
      <w:pPr>
        <w:pStyle w:val="PL"/>
        <w:rPr>
          <w:rFonts w:cs="Arial"/>
          <w:szCs w:val="18"/>
        </w:rPr>
      </w:pPr>
      <w:r>
        <w:rPr>
          <w:rFonts w:cs="Arial"/>
          <w:szCs w:val="18"/>
        </w:rPr>
        <w:t xml:space="preserve">    AccessTransferInformation:</w:t>
      </w:r>
    </w:p>
    <w:p w14:paraId="0C7312A7" w14:textId="77777777" w:rsidR="00705B28" w:rsidRPr="00BD6F46" w:rsidRDefault="00705B28" w:rsidP="00705B28">
      <w:pPr>
        <w:pStyle w:val="PL"/>
      </w:pPr>
      <w:r w:rsidRPr="00BD6F46">
        <w:t xml:space="preserve">      type: object</w:t>
      </w:r>
    </w:p>
    <w:p w14:paraId="359F5A79" w14:textId="77777777" w:rsidR="00705B28" w:rsidRDefault="00705B28" w:rsidP="00705B28">
      <w:pPr>
        <w:pStyle w:val="PL"/>
      </w:pPr>
      <w:r w:rsidRPr="00BD6F46">
        <w:t xml:space="preserve">      properties:</w:t>
      </w:r>
    </w:p>
    <w:p w14:paraId="3D5EAA93" w14:textId="77777777" w:rsidR="00705B28" w:rsidRDefault="00705B28" w:rsidP="00705B28">
      <w:pPr>
        <w:pStyle w:val="PL"/>
      </w:pPr>
      <w:r>
        <w:t xml:space="preserve">        accessTransferType:</w:t>
      </w:r>
    </w:p>
    <w:p w14:paraId="73C2A257" w14:textId="77777777" w:rsidR="00705B28" w:rsidRDefault="00705B28" w:rsidP="00705B28">
      <w:pPr>
        <w:pStyle w:val="PL"/>
      </w:pPr>
      <w:r>
        <w:t xml:space="preserve">          </w:t>
      </w:r>
      <w:r w:rsidRPr="00BD6F46">
        <w:t>$ref: '#/components/schemas/</w:t>
      </w:r>
      <w:r w:rsidRPr="00277CA3">
        <w:t>AccessTransferType</w:t>
      </w:r>
      <w:r w:rsidRPr="00BD6F46">
        <w:t>'</w:t>
      </w:r>
    </w:p>
    <w:p w14:paraId="0CDAD4C0" w14:textId="77777777" w:rsidR="00705B28" w:rsidRDefault="00705B28" w:rsidP="00705B28">
      <w:pPr>
        <w:pStyle w:val="PL"/>
      </w:pPr>
      <w:r>
        <w:t xml:space="preserve">        accessNetworkInformation:</w:t>
      </w:r>
    </w:p>
    <w:p w14:paraId="42208804" w14:textId="77777777" w:rsidR="00705B28" w:rsidRPr="00BD6F46" w:rsidRDefault="00705B28" w:rsidP="00705B28">
      <w:pPr>
        <w:pStyle w:val="PL"/>
      </w:pPr>
      <w:r w:rsidRPr="00BD6F46">
        <w:t xml:space="preserve">          type: array</w:t>
      </w:r>
    </w:p>
    <w:p w14:paraId="750ED91E" w14:textId="77777777" w:rsidR="00705B28" w:rsidRDefault="00705B28" w:rsidP="00705B28">
      <w:pPr>
        <w:pStyle w:val="PL"/>
      </w:pPr>
      <w:r w:rsidRPr="00BD6F46">
        <w:t xml:space="preserve">          items:</w:t>
      </w:r>
    </w:p>
    <w:p w14:paraId="55AC41AB"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4C601B01" w14:textId="77777777" w:rsidR="00705B28" w:rsidRDefault="00705B28" w:rsidP="00705B28">
      <w:pPr>
        <w:pStyle w:val="PL"/>
      </w:pPr>
      <w:r>
        <w:t xml:space="preserve">          minItems: 0</w:t>
      </w:r>
    </w:p>
    <w:p w14:paraId="1DF8E60F" w14:textId="77777777" w:rsidR="00705B28" w:rsidRDefault="00705B28" w:rsidP="00705B28">
      <w:pPr>
        <w:pStyle w:val="PL"/>
      </w:pPr>
      <w:r>
        <w:t xml:space="preserve">        cellularNetworkInformation:</w:t>
      </w:r>
    </w:p>
    <w:p w14:paraId="709E881E"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0CD8C95C" w14:textId="77777777" w:rsidR="00705B28" w:rsidRDefault="00705B28" w:rsidP="00705B28">
      <w:pPr>
        <w:pStyle w:val="PL"/>
      </w:pPr>
      <w:r>
        <w:t xml:space="preserve">        interUETransfer:</w:t>
      </w:r>
    </w:p>
    <w:p w14:paraId="73B1759B" w14:textId="77777777" w:rsidR="00705B28" w:rsidRDefault="00705B28" w:rsidP="00705B28">
      <w:pPr>
        <w:pStyle w:val="PL"/>
      </w:pPr>
      <w:r>
        <w:t xml:space="preserve">          </w:t>
      </w:r>
      <w:r w:rsidRPr="00BD6F46">
        <w:t>$ref: '#/components/schemas/</w:t>
      </w:r>
      <w:r w:rsidRPr="00277CA3">
        <w:t>UETransferType</w:t>
      </w:r>
      <w:r w:rsidRPr="00BD6F46">
        <w:t>'</w:t>
      </w:r>
    </w:p>
    <w:p w14:paraId="79F9BB6F" w14:textId="77777777" w:rsidR="00705B28" w:rsidRDefault="00705B28" w:rsidP="00705B28">
      <w:pPr>
        <w:pStyle w:val="PL"/>
      </w:pPr>
      <w:r>
        <w:t xml:space="preserve">        userEquipmentInfo:</w:t>
      </w:r>
    </w:p>
    <w:p w14:paraId="7C98828A" w14:textId="77777777" w:rsidR="00705B28" w:rsidRPr="00BD6F46" w:rsidRDefault="00705B28" w:rsidP="00705B28">
      <w:pPr>
        <w:pStyle w:val="PL"/>
      </w:pPr>
      <w:r w:rsidRPr="00BD6F46">
        <w:t xml:space="preserve">          $ref: 'TS29571_CommonData.yaml#/components/schemas/Pei'</w:t>
      </w:r>
    </w:p>
    <w:p w14:paraId="01D4D3A9" w14:textId="77777777" w:rsidR="00705B28" w:rsidRDefault="00705B28" w:rsidP="00705B28">
      <w:pPr>
        <w:pStyle w:val="PL"/>
      </w:pPr>
      <w:r>
        <w:t xml:space="preserve">        instanceId:</w:t>
      </w:r>
    </w:p>
    <w:p w14:paraId="5CC8A0AE" w14:textId="77777777" w:rsidR="00705B28" w:rsidRDefault="00705B28" w:rsidP="00705B28">
      <w:pPr>
        <w:pStyle w:val="PL"/>
      </w:pPr>
      <w:r>
        <w:t xml:space="preserve">          type: string</w:t>
      </w:r>
    </w:p>
    <w:p w14:paraId="17C92C73" w14:textId="77777777" w:rsidR="00705B28" w:rsidRDefault="00705B28" w:rsidP="00705B28">
      <w:pPr>
        <w:pStyle w:val="PL"/>
      </w:pPr>
      <w:r>
        <w:t xml:space="preserve">        relatedIMSChargingIdentifier:</w:t>
      </w:r>
    </w:p>
    <w:p w14:paraId="1BBAFE36" w14:textId="77777777" w:rsidR="00705B28" w:rsidRDefault="00705B28" w:rsidP="00705B28">
      <w:pPr>
        <w:pStyle w:val="PL"/>
      </w:pPr>
      <w:r>
        <w:lastRenderedPageBreak/>
        <w:t xml:space="preserve">          type: string</w:t>
      </w:r>
    </w:p>
    <w:p w14:paraId="6FB72D90" w14:textId="77777777" w:rsidR="00705B28" w:rsidRDefault="00705B28" w:rsidP="00705B28">
      <w:pPr>
        <w:pStyle w:val="PL"/>
      </w:pPr>
      <w:r>
        <w:t xml:space="preserve">        relatedIMSChargingIdentifierNode:</w:t>
      </w:r>
    </w:p>
    <w:p w14:paraId="615BE63F" w14:textId="77777777" w:rsidR="00705B28" w:rsidRDefault="00705B28" w:rsidP="00705B28">
      <w:pPr>
        <w:pStyle w:val="PL"/>
      </w:pPr>
      <w:r>
        <w:t xml:space="preserve">          </w:t>
      </w:r>
      <w:r w:rsidRPr="00BD6F46">
        <w:t>$ref: '#/components/schemas/</w:t>
      </w:r>
      <w:r w:rsidRPr="00277CA3">
        <w:rPr>
          <w:lang w:eastAsia="zh-CN"/>
        </w:rPr>
        <w:t>IMSAddress</w:t>
      </w:r>
      <w:r w:rsidRPr="00BD6F46">
        <w:t>'</w:t>
      </w:r>
    </w:p>
    <w:p w14:paraId="1D9CDF52" w14:textId="77777777" w:rsidR="00705B28" w:rsidRDefault="00705B28" w:rsidP="00705B28">
      <w:pPr>
        <w:pStyle w:val="PL"/>
      </w:pPr>
      <w:r>
        <w:t xml:space="preserve">        changeTime:</w:t>
      </w:r>
    </w:p>
    <w:p w14:paraId="26301DDD" w14:textId="77777777" w:rsidR="00705B28" w:rsidRDefault="00705B28" w:rsidP="00705B28">
      <w:pPr>
        <w:pStyle w:val="PL"/>
      </w:pPr>
      <w:r>
        <w:t xml:space="preserve">          </w:t>
      </w:r>
      <w:r w:rsidRPr="00BD6F46">
        <w:t>$ref: 'TS29571_CommonData.yaml#/components/schemas/DateTime'</w:t>
      </w:r>
    </w:p>
    <w:p w14:paraId="1EF66F4B" w14:textId="77777777" w:rsidR="00705B28" w:rsidRDefault="00705B28" w:rsidP="00705B28">
      <w:pPr>
        <w:pStyle w:val="PL"/>
        <w:rPr>
          <w:rFonts w:cs="Arial"/>
          <w:szCs w:val="18"/>
        </w:rPr>
      </w:pPr>
      <w:r>
        <w:rPr>
          <w:rFonts w:cs="Arial"/>
          <w:szCs w:val="18"/>
        </w:rPr>
        <w:t xml:space="preserve">    AccessNetworkInfoChange:</w:t>
      </w:r>
    </w:p>
    <w:p w14:paraId="6F185913" w14:textId="77777777" w:rsidR="00705B28" w:rsidRPr="00BD6F46" w:rsidRDefault="00705B28" w:rsidP="00705B28">
      <w:pPr>
        <w:pStyle w:val="PL"/>
      </w:pPr>
      <w:r w:rsidRPr="00BD6F46">
        <w:t xml:space="preserve">      type: object</w:t>
      </w:r>
    </w:p>
    <w:p w14:paraId="141E1D06" w14:textId="77777777" w:rsidR="00705B28" w:rsidRDefault="00705B28" w:rsidP="00705B28">
      <w:pPr>
        <w:pStyle w:val="PL"/>
      </w:pPr>
      <w:r w:rsidRPr="00BD6F46">
        <w:t xml:space="preserve">      properties:</w:t>
      </w:r>
    </w:p>
    <w:p w14:paraId="624C310A" w14:textId="77777777" w:rsidR="00705B28" w:rsidRDefault="00705B28" w:rsidP="00705B28">
      <w:pPr>
        <w:pStyle w:val="PL"/>
      </w:pPr>
      <w:r>
        <w:t xml:space="preserve">        accessNetworkInformation:</w:t>
      </w:r>
    </w:p>
    <w:p w14:paraId="20023FE0" w14:textId="77777777" w:rsidR="00705B28" w:rsidRPr="00BD6F46" w:rsidRDefault="00705B28" w:rsidP="00705B28">
      <w:pPr>
        <w:pStyle w:val="PL"/>
      </w:pPr>
      <w:r w:rsidRPr="00BD6F46">
        <w:t xml:space="preserve">          type: array</w:t>
      </w:r>
    </w:p>
    <w:p w14:paraId="115935CA" w14:textId="77777777" w:rsidR="00705B28" w:rsidRDefault="00705B28" w:rsidP="00705B28">
      <w:pPr>
        <w:pStyle w:val="PL"/>
      </w:pPr>
      <w:r w:rsidRPr="00BD6F46">
        <w:t xml:space="preserve">          items:</w:t>
      </w:r>
    </w:p>
    <w:p w14:paraId="26714FD0"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640FB8B3" w14:textId="77777777" w:rsidR="00705B28" w:rsidRDefault="00705B28" w:rsidP="00705B28">
      <w:pPr>
        <w:pStyle w:val="PL"/>
      </w:pPr>
      <w:r>
        <w:t xml:space="preserve">          minItems: 0</w:t>
      </w:r>
    </w:p>
    <w:p w14:paraId="4A2D9892" w14:textId="77777777" w:rsidR="00705B28" w:rsidRDefault="00705B28" w:rsidP="00705B28">
      <w:pPr>
        <w:pStyle w:val="PL"/>
      </w:pPr>
      <w:r>
        <w:t xml:space="preserve">        cellularNetworkInformation:</w:t>
      </w:r>
    </w:p>
    <w:p w14:paraId="5243084F"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70A28E6C" w14:textId="77777777" w:rsidR="00705B28" w:rsidRDefault="00705B28" w:rsidP="00705B28">
      <w:pPr>
        <w:pStyle w:val="PL"/>
      </w:pPr>
      <w:r>
        <w:t xml:space="preserve">        changeTime:</w:t>
      </w:r>
    </w:p>
    <w:p w14:paraId="273EA944" w14:textId="77777777" w:rsidR="00705B28" w:rsidRDefault="00705B28" w:rsidP="00705B28">
      <w:pPr>
        <w:pStyle w:val="PL"/>
      </w:pPr>
      <w:r>
        <w:t xml:space="preserve">          </w:t>
      </w:r>
      <w:r w:rsidRPr="00BD6F46">
        <w:t>$ref: 'TS29571_CommonData.yaml#/components/schemas/DateTime'</w:t>
      </w:r>
    </w:p>
    <w:p w14:paraId="29F05C10" w14:textId="77777777" w:rsidR="00705B28" w:rsidRPr="005D107F" w:rsidRDefault="00705B28" w:rsidP="00705B28">
      <w:pPr>
        <w:pStyle w:val="PL"/>
        <w:rPr>
          <w:rFonts w:cs="Arial"/>
          <w:szCs w:val="18"/>
        </w:rPr>
      </w:pPr>
      <w:r>
        <w:rPr>
          <w:rFonts w:cs="Arial"/>
          <w:szCs w:val="18"/>
        </w:rPr>
        <w:t xml:space="preserve">    </w:t>
      </w:r>
      <w:r w:rsidRPr="005D107F">
        <w:rPr>
          <w:rFonts w:cs="Arial"/>
          <w:szCs w:val="18"/>
        </w:rPr>
        <w:t>NNIInformation:</w:t>
      </w:r>
    </w:p>
    <w:p w14:paraId="05089ACC" w14:textId="77777777" w:rsidR="00705B28" w:rsidRPr="005D107F" w:rsidRDefault="00705B28" w:rsidP="00705B28">
      <w:pPr>
        <w:pStyle w:val="PL"/>
      </w:pPr>
      <w:r w:rsidRPr="005D107F">
        <w:t xml:space="preserve">      type: object</w:t>
      </w:r>
    </w:p>
    <w:p w14:paraId="36273470" w14:textId="77777777" w:rsidR="00705B28" w:rsidRPr="005D107F" w:rsidRDefault="00705B28" w:rsidP="00705B28">
      <w:pPr>
        <w:pStyle w:val="PL"/>
      </w:pPr>
      <w:r w:rsidRPr="005D107F">
        <w:t xml:space="preserve">      properties:</w:t>
      </w:r>
    </w:p>
    <w:p w14:paraId="19138C99" w14:textId="77777777" w:rsidR="00705B28" w:rsidRPr="005D107F" w:rsidRDefault="00705B28" w:rsidP="00705B28">
      <w:pPr>
        <w:pStyle w:val="PL"/>
      </w:pPr>
      <w:r w:rsidRPr="005D107F">
        <w:t xml:space="preserve">        sessionDirection:</w:t>
      </w:r>
    </w:p>
    <w:p w14:paraId="1E05903E" w14:textId="77777777" w:rsidR="00705B28" w:rsidRDefault="00705B28" w:rsidP="00705B28">
      <w:pPr>
        <w:pStyle w:val="PL"/>
      </w:pPr>
      <w:r w:rsidRPr="005D107F">
        <w:t xml:space="preserve">          </w:t>
      </w:r>
      <w:r w:rsidRPr="00BD6F46">
        <w:t>$ref: '#/components/schemas/</w:t>
      </w:r>
      <w:r w:rsidRPr="00277CA3">
        <w:t>NNISessionDirection</w:t>
      </w:r>
      <w:r w:rsidRPr="00BD6F46">
        <w:t>'</w:t>
      </w:r>
    </w:p>
    <w:p w14:paraId="567B5903" w14:textId="77777777" w:rsidR="00705B28" w:rsidRDefault="00705B28" w:rsidP="00705B28">
      <w:pPr>
        <w:pStyle w:val="PL"/>
      </w:pPr>
      <w:r>
        <w:t xml:space="preserve">        </w:t>
      </w:r>
      <w:r w:rsidRPr="00277CA3">
        <w:t>nNIType</w:t>
      </w:r>
      <w:r>
        <w:t>:</w:t>
      </w:r>
    </w:p>
    <w:p w14:paraId="5512B4A9" w14:textId="77777777" w:rsidR="00705B28" w:rsidRDefault="00705B28" w:rsidP="00705B28">
      <w:pPr>
        <w:pStyle w:val="PL"/>
      </w:pPr>
      <w:r>
        <w:t xml:space="preserve">          </w:t>
      </w:r>
      <w:r w:rsidRPr="00BD6F46">
        <w:t>$ref: '#/components/schemas/</w:t>
      </w:r>
      <w:r w:rsidRPr="00277CA3">
        <w:rPr>
          <w:lang w:eastAsia="zh-CN"/>
        </w:rPr>
        <w:t>NNIType</w:t>
      </w:r>
      <w:r w:rsidRPr="00BD6F46">
        <w:t>'</w:t>
      </w:r>
    </w:p>
    <w:p w14:paraId="49A998CD" w14:textId="77777777" w:rsidR="00705B28" w:rsidRDefault="00705B28" w:rsidP="00705B28">
      <w:pPr>
        <w:pStyle w:val="PL"/>
      </w:pPr>
      <w:r>
        <w:t xml:space="preserve">        </w:t>
      </w:r>
      <w:r w:rsidRPr="00277CA3">
        <w:t>relationshipMode</w:t>
      </w:r>
      <w:r>
        <w:t>:</w:t>
      </w:r>
    </w:p>
    <w:p w14:paraId="0A57CF69" w14:textId="77777777" w:rsidR="00705B28" w:rsidRDefault="00705B28" w:rsidP="00705B28">
      <w:pPr>
        <w:pStyle w:val="PL"/>
      </w:pPr>
      <w:r>
        <w:t xml:space="preserve">          </w:t>
      </w:r>
      <w:r w:rsidRPr="00BD6F46">
        <w:t>$ref: '#/components/schemas/</w:t>
      </w:r>
      <w:r>
        <w:t>NNI</w:t>
      </w:r>
      <w:r w:rsidRPr="00277CA3">
        <w:t>RelationshipMode</w:t>
      </w:r>
      <w:r w:rsidRPr="00BD6F46">
        <w:t>'</w:t>
      </w:r>
    </w:p>
    <w:p w14:paraId="65BCA7F0" w14:textId="77777777" w:rsidR="00705B28" w:rsidRDefault="00705B28" w:rsidP="00705B28">
      <w:pPr>
        <w:pStyle w:val="PL"/>
      </w:pPr>
      <w:r>
        <w:t xml:space="preserve">        </w:t>
      </w:r>
      <w:r w:rsidRPr="00277CA3">
        <w:t>neighbourNodeAddress</w:t>
      </w:r>
      <w:r>
        <w:t>:</w:t>
      </w:r>
    </w:p>
    <w:p w14:paraId="11839641" w14:textId="77777777" w:rsidR="00FB7A5C" w:rsidRDefault="00705B28" w:rsidP="00FB7A5C">
      <w:pPr>
        <w:pStyle w:val="PL"/>
      </w:pPr>
      <w:r>
        <w:t xml:space="preserve">          </w:t>
      </w:r>
      <w:r w:rsidRPr="00BD6F46">
        <w:t>$ref: '#/components/schemas/</w:t>
      </w:r>
      <w:r w:rsidRPr="00277CA3">
        <w:rPr>
          <w:lang w:eastAsia="zh-CN"/>
        </w:rPr>
        <w:t>IMSAddress</w:t>
      </w:r>
      <w:r w:rsidRPr="00BD6F46">
        <w:t>'</w:t>
      </w:r>
    </w:p>
    <w:p w14:paraId="0027FCF4" w14:textId="77777777" w:rsidR="00FB7A5C" w:rsidRDefault="00FB7A5C" w:rsidP="00FB7A5C">
      <w:pPr>
        <w:pStyle w:val="PL"/>
      </w:pPr>
      <w:r w:rsidRPr="00166BBB">
        <w:rPr>
          <w:rFonts w:cs="Arial"/>
          <w:szCs w:val="18"/>
        </w:rPr>
        <w:t xml:space="preserve">    </w:t>
      </w:r>
      <w:r>
        <w:t>EASRequirements:</w:t>
      </w:r>
    </w:p>
    <w:p w14:paraId="191FDF1B" w14:textId="77777777" w:rsidR="00FB7A5C" w:rsidRDefault="00FB7A5C" w:rsidP="00FB7A5C">
      <w:pPr>
        <w:pStyle w:val="PL"/>
      </w:pPr>
      <w:r>
        <w:t xml:space="preserve">      type: object</w:t>
      </w:r>
    </w:p>
    <w:p w14:paraId="76BEC6B4" w14:textId="77777777" w:rsidR="00FB7A5C" w:rsidRDefault="00FB7A5C" w:rsidP="00FB7A5C">
      <w:pPr>
        <w:pStyle w:val="PL"/>
      </w:pPr>
      <w:r>
        <w:t xml:space="preserve">      properties:</w:t>
      </w:r>
    </w:p>
    <w:p w14:paraId="0FD9E2EF" w14:textId="77777777" w:rsidR="00FB7A5C" w:rsidRDefault="00FB7A5C" w:rsidP="00FB7A5C">
      <w:pPr>
        <w:pStyle w:val="PL"/>
      </w:pPr>
      <w:r>
        <w:t xml:space="preserve">        </w:t>
      </w:r>
      <w:r w:rsidRPr="006C4FB5">
        <w:t>requiredEASservingLocation</w:t>
      </w:r>
      <w:r>
        <w:t>:</w:t>
      </w:r>
    </w:p>
    <w:p w14:paraId="34E393F6" w14:textId="77777777" w:rsidR="00FB7A5C" w:rsidRDefault="00FB7A5C" w:rsidP="00FB7A5C">
      <w:pPr>
        <w:pStyle w:val="PL"/>
      </w:pPr>
      <w:r>
        <w:t xml:space="preserve">          $ref: 'TS28538_EdgeNrm.yaml</w:t>
      </w:r>
      <w:r w:rsidR="00F943A2" w:rsidRPr="00F943A2">
        <w:t>#</w:t>
      </w:r>
      <w:r>
        <w:t>/components/schemas/ServingLocation'</w:t>
      </w:r>
    </w:p>
    <w:p w14:paraId="19B0137E" w14:textId="77777777" w:rsidR="00FB7A5C" w:rsidRDefault="00FB7A5C" w:rsidP="00FB7A5C">
      <w:pPr>
        <w:pStyle w:val="PL"/>
      </w:pPr>
      <w:r>
        <w:t xml:space="preserve">        </w:t>
      </w:r>
      <w:r>
        <w:rPr>
          <w:rFonts w:cs="Arial"/>
          <w:szCs w:val="18"/>
        </w:rPr>
        <w:t>softwareImageInfo</w:t>
      </w:r>
      <w:r>
        <w:t>:</w:t>
      </w:r>
    </w:p>
    <w:p w14:paraId="12E89B6C" w14:textId="77777777" w:rsidR="00FB7A5C" w:rsidRDefault="00FB7A5C" w:rsidP="00FB7A5C">
      <w:pPr>
        <w:pStyle w:val="PL"/>
      </w:pPr>
      <w:r>
        <w:t xml:space="preserve">          $ref: 'TS28538_EdgeNrm.yaml</w:t>
      </w:r>
      <w:r w:rsidR="00F943A2" w:rsidRPr="00F943A2">
        <w:t>#</w:t>
      </w:r>
      <w:r>
        <w:t>/components/schemas/</w:t>
      </w:r>
      <w:r>
        <w:rPr>
          <w:rFonts w:cs="Arial"/>
          <w:szCs w:val="18"/>
        </w:rPr>
        <w:t>SoftwareImageInfo</w:t>
      </w:r>
      <w:r>
        <w:t>'</w:t>
      </w:r>
    </w:p>
    <w:p w14:paraId="009F3F20" w14:textId="77777777" w:rsidR="00FB7A5C" w:rsidRDefault="00FB7A5C" w:rsidP="00FB7A5C">
      <w:pPr>
        <w:pStyle w:val="PL"/>
      </w:pPr>
      <w:r>
        <w:t xml:space="preserve">        </w:t>
      </w:r>
      <w:r>
        <w:rPr>
          <w:rFonts w:cs="Arial"/>
          <w:szCs w:val="18"/>
        </w:rPr>
        <w:t>affinityAntiAffinity</w:t>
      </w:r>
      <w:r>
        <w:t>:</w:t>
      </w:r>
    </w:p>
    <w:p w14:paraId="78456DA3" w14:textId="77777777" w:rsidR="00FB7A5C" w:rsidRDefault="00FB7A5C" w:rsidP="00FB7A5C">
      <w:pPr>
        <w:pStyle w:val="PL"/>
      </w:pPr>
      <w:r>
        <w:t xml:space="preserve">          $ref: 'TS28538_EdgeNrm.yaml</w:t>
      </w:r>
      <w:r w:rsidR="00F943A2" w:rsidRPr="00F943A2">
        <w:t>#</w:t>
      </w:r>
      <w:r>
        <w:t>/components/schemas/</w:t>
      </w:r>
      <w:r>
        <w:rPr>
          <w:rFonts w:cs="Arial"/>
          <w:szCs w:val="18"/>
        </w:rPr>
        <w:t>AffinityAntiAffinity</w:t>
      </w:r>
      <w:r>
        <w:t>'</w:t>
      </w:r>
    </w:p>
    <w:p w14:paraId="1A8BFD34" w14:textId="77777777" w:rsidR="00FB7A5C" w:rsidRDefault="00FB7A5C" w:rsidP="00FB7A5C">
      <w:pPr>
        <w:pStyle w:val="PL"/>
      </w:pPr>
      <w:r>
        <w:t xml:space="preserve">        </w:t>
      </w:r>
      <w:r>
        <w:rPr>
          <w:rFonts w:cs="Arial"/>
          <w:szCs w:val="18"/>
        </w:rPr>
        <w:t>serviceContinuity</w:t>
      </w:r>
      <w:r>
        <w:t>:</w:t>
      </w:r>
    </w:p>
    <w:p w14:paraId="077D83FE" w14:textId="77777777" w:rsidR="00FB7A5C" w:rsidRDefault="00FB7A5C" w:rsidP="00FB7A5C">
      <w:pPr>
        <w:pStyle w:val="PL"/>
      </w:pPr>
      <w:r>
        <w:t xml:space="preserve">          </w:t>
      </w:r>
      <w:r w:rsidRPr="00B91327">
        <w:t>type: boolean</w:t>
      </w:r>
    </w:p>
    <w:p w14:paraId="753D616A" w14:textId="77777777" w:rsidR="00FB7A5C" w:rsidRDefault="00FB7A5C" w:rsidP="00FB7A5C">
      <w:pPr>
        <w:pStyle w:val="PL"/>
      </w:pPr>
      <w:r>
        <w:t xml:space="preserve">        </w:t>
      </w:r>
      <w:r>
        <w:rPr>
          <w:rFonts w:cs="Arial"/>
          <w:szCs w:val="18"/>
        </w:rPr>
        <w:t>virtualResource</w:t>
      </w:r>
      <w:r>
        <w:t>:</w:t>
      </w:r>
    </w:p>
    <w:p w14:paraId="4ECF1DE9" w14:textId="77777777" w:rsidR="00141BA9" w:rsidRDefault="00FB7A5C" w:rsidP="00141BA9">
      <w:pPr>
        <w:pStyle w:val="PL"/>
      </w:pPr>
      <w:r>
        <w:t xml:space="preserve">          $ref: 'TS28538_EdgeNrm.yaml</w:t>
      </w:r>
      <w:r w:rsidR="00F943A2" w:rsidRPr="00F943A2">
        <w:t>#</w:t>
      </w:r>
      <w:r>
        <w:t>/components/schemas/</w:t>
      </w:r>
      <w:r>
        <w:rPr>
          <w:rFonts w:cs="Arial"/>
          <w:szCs w:val="18"/>
        </w:rPr>
        <w:t>VirtualResource</w:t>
      </w:r>
      <w:r>
        <w:t>'</w:t>
      </w:r>
    </w:p>
    <w:p w14:paraId="7ABB5DF7" w14:textId="77777777" w:rsidR="00141BA9" w:rsidRDefault="00141BA9" w:rsidP="00141BA9">
      <w:pPr>
        <w:pStyle w:val="PL"/>
      </w:pPr>
      <w:r>
        <w:t xml:space="preserve">    MMContentType:</w:t>
      </w:r>
    </w:p>
    <w:p w14:paraId="0110C345" w14:textId="77777777" w:rsidR="00141BA9" w:rsidRDefault="00141BA9" w:rsidP="00141BA9">
      <w:pPr>
        <w:pStyle w:val="PL"/>
      </w:pPr>
      <w:r>
        <w:t xml:space="preserve">      type: object</w:t>
      </w:r>
    </w:p>
    <w:p w14:paraId="7B1FEF53" w14:textId="77777777" w:rsidR="00141BA9" w:rsidRDefault="00141BA9" w:rsidP="00141BA9">
      <w:pPr>
        <w:pStyle w:val="PL"/>
      </w:pPr>
      <w:r>
        <w:t xml:space="preserve">      properties:</w:t>
      </w:r>
    </w:p>
    <w:p w14:paraId="132D4B60" w14:textId="77777777" w:rsidR="00141BA9" w:rsidRDefault="00141BA9" w:rsidP="00141BA9">
      <w:pPr>
        <w:pStyle w:val="PL"/>
      </w:pPr>
      <w:r>
        <w:t xml:space="preserve">        typeNumber:</w:t>
      </w:r>
    </w:p>
    <w:p w14:paraId="4BB1696E" w14:textId="77777777" w:rsidR="00141BA9" w:rsidRDefault="00141BA9" w:rsidP="00141BA9">
      <w:pPr>
        <w:pStyle w:val="PL"/>
      </w:pPr>
      <w:r>
        <w:t xml:space="preserve">          type: string</w:t>
      </w:r>
    </w:p>
    <w:p w14:paraId="70268CB5" w14:textId="77777777" w:rsidR="00141BA9" w:rsidRDefault="00141BA9" w:rsidP="00141BA9">
      <w:pPr>
        <w:pStyle w:val="PL"/>
      </w:pPr>
      <w:r>
        <w:t xml:space="preserve">        addtypeInfo:</w:t>
      </w:r>
    </w:p>
    <w:p w14:paraId="11F0DD3D" w14:textId="77777777" w:rsidR="00141BA9" w:rsidRDefault="00141BA9" w:rsidP="00141BA9">
      <w:pPr>
        <w:pStyle w:val="PL"/>
      </w:pPr>
      <w:r>
        <w:t xml:space="preserve">          type: string</w:t>
      </w:r>
    </w:p>
    <w:p w14:paraId="60642CC6" w14:textId="77777777" w:rsidR="00141BA9" w:rsidRDefault="00141BA9" w:rsidP="00141BA9">
      <w:pPr>
        <w:pStyle w:val="PL"/>
      </w:pPr>
      <w:r>
        <w:t xml:space="preserve">        contentSize:</w:t>
      </w:r>
    </w:p>
    <w:p w14:paraId="7E1689EF" w14:textId="77777777" w:rsidR="00141BA9" w:rsidRDefault="00141BA9" w:rsidP="00141BA9">
      <w:pPr>
        <w:pStyle w:val="PL"/>
      </w:pPr>
      <w:r>
        <w:t xml:space="preserve">          type: integer</w:t>
      </w:r>
    </w:p>
    <w:p w14:paraId="41B68624" w14:textId="77777777" w:rsidR="00141BA9" w:rsidRDefault="00141BA9" w:rsidP="00141BA9">
      <w:pPr>
        <w:pStyle w:val="PL"/>
      </w:pPr>
      <w:r>
        <w:t xml:space="preserve">        mmAddContentInfo:</w:t>
      </w:r>
    </w:p>
    <w:p w14:paraId="1244F7B6" w14:textId="77777777" w:rsidR="00141BA9" w:rsidRDefault="00141BA9" w:rsidP="00141BA9">
      <w:pPr>
        <w:pStyle w:val="PL"/>
      </w:pPr>
      <w:r>
        <w:t xml:space="preserve">          type: array</w:t>
      </w:r>
    </w:p>
    <w:p w14:paraId="7ADFB26B" w14:textId="77777777" w:rsidR="00141BA9" w:rsidRDefault="00141BA9" w:rsidP="00141BA9">
      <w:pPr>
        <w:pStyle w:val="PL"/>
      </w:pPr>
      <w:r>
        <w:t xml:space="preserve">          items:</w:t>
      </w:r>
    </w:p>
    <w:p w14:paraId="72CCA0A3" w14:textId="77777777" w:rsidR="00141BA9" w:rsidRDefault="00141BA9" w:rsidP="00141BA9">
      <w:pPr>
        <w:pStyle w:val="PL"/>
      </w:pPr>
      <w:r>
        <w:t xml:space="preserve">            $ref: '#/components/schemas/MMAddContentInfo'</w:t>
      </w:r>
    </w:p>
    <w:p w14:paraId="2F3B9177" w14:textId="77777777" w:rsidR="00141BA9" w:rsidRDefault="00141BA9" w:rsidP="00141BA9">
      <w:pPr>
        <w:pStyle w:val="PL"/>
      </w:pPr>
      <w:r>
        <w:t xml:space="preserve">          minItems: 0</w:t>
      </w:r>
    </w:p>
    <w:p w14:paraId="1B484CA3" w14:textId="77777777" w:rsidR="00141BA9" w:rsidRDefault="00141BA9" w:rsidP="00141BA9">
      <w:pPr>
        <w:pStyle w:val="PL"/>
      </w:pPr>
      <w:r>
        <w:t xml:space="preserve">    MMAddContentInfo:</w:t>
      </w:r>
    </w:p>
    <w:p w14:paraId="3FB0CADA" w14:textId="77777777" w:rsidR="00141BA9" w:rsidRDefault="00141BA9" w:rsidP="00141BA9">
      <w:pPr>
        <w:pStyle w:val="PL"/>
      </w:pPr>
      <w:r>
        <w:t xml:space="preserve">      type: object</w:t>
      </w:r>
    </w:p>
    <w:p w14:paraId="7C62EB87" w14:textId="77777777" w:rsidR="00141BA9" w:rsidRDefault="00141BA9" w:rsidP="00141BA9">
      <w:pPr>
        <w:pStyle w:val="PL"/>
      </w:pPr>
      <w:r>
        <w:t xml:space="preserve">      properties:</w:t>
      </w:r>
    </w:p>
    <w:p w14:paraId="79F28E2E" w14:textId="77777777" w:rsidR="00141BA9" w:rsidRDefault="00141BA9" w:rsidP="00141BA9">
      <w:pPr>
        <w:pStyle w:val="PL"/>
      </w:pPr>
      <w:r>
        <w:t xml:space="preserve">        typeNumber:</w:t>
      </w:r>
    </w:p>
    <w:p w14:paraId="69456987" w14:textId="77777777" w:rsidR="00141BA9" w:rsidRDefault="00141BA9" w:rsidP="00141BA9">
      <w:pPr>
        <w:pStyle w:val="PL"/>
      </w:pPr>
      <w:r>
        <w:t xml:space="preserve">          type: string</w:t>
      </w:r>
    </w:p>
    <w:p w14:paraId="26EE52C3" w14:textId="77777777" w:rsidR="00141BA9" w:rsidRDefault="00141BA9" w:rsidP="00141BA9">
      <w:pPr>
        <w:pStyle w:val="PL"/>
      </w:pPr>
      <w:r>
        <w:t xml:space="preserve">        addtypeInfo:</w:t>
      </w:r>
    </w:p>
    <w:p w14:paraId="1FE9B9D7" w14:textId="77777777" w:rsidR="00141BA9" w:rsidRDefault="00141BA9" w:rsidP="00141BA9">
      <w:pPr>
        <w:pStyle w:val="PL"/>
      </w:pPr>
      <w:r>
        <w:t xml:space="preserve">          type: string</w:t>
      </w:r>
    </w:p>
    <w:p w14:paraId="648B2D04" w14:textId="77777777" w:rsidR="00141BA9" w:rsidRDefault="00141BA9" w:rsidP="00141BA9">
      <w:pPr>
        <w:pStyle w:val="PL"/>
      </w:pPr>
      <w:r>
        <w:t xml:space="preserve">        contentSize:</w:t>
      </w:r>
    </w:p>
    <w:p w14:paraId="4A4AF055" w14:textId="77777777" w:rsidR="00705B28" w:rsidRDefault="00141BA9" w:rsidP="00141BA9">
      <w:pPr>
        <w:pStyle w:val="PL"/>
      </w:pPr>
      <w:r>
        <w:t xml:space="preserve">          type: integer</w:t>
      </w:r>
    </w:p>
    <w:p w14:paraId="37F2CCB7" w14:textId="77777777" w:rsidR="0044492B" w:rsidRDefault="0044492B" w:rsidP="0044492B">
      <w:pPr>
        <w:pStyle w:val="PL"/>
      </w:pPr>
      <w:r>
        <w:t xml:space="preserve">    APIOperation:</w:t>
      </w:r>
    </w:p>
    <w:p w14:paraId="78A4482B" w14:textId="77777777" w:rsidR="0044492B" w:rsidRDefault="0044492B" w:rsidP="0044492B">
      <w:pPr>
        <w:pStyle w:val="PL"/>
      </w:pPr>
      <w:r>
        <w:t xml:space="preserve">      type: object</w:t>
      </w:r>
    </w:p>
    <w:p w14:paraId="51718298" w14:textId="77777777" w:rsidR="0044492B" w:rsidRDefault="0044492B" w:rsidP="0044492B">
      <w:pPr>
        <w:pStyle w:val="PL"/>
      </w:pPr>
      <w:r>
        <w:t xml:space="preserve">      properties:</w:t>
      </w:r>
    </w:p>
    <w:p w14:paraId="0AABED7E" w14:textId="77777777" w:rsidR="0044492B" w:rsidRDefault="0044492B" w:rsidP="0044492B">
      <w:pPr>
        <w:pStyle w:val="PL"/>
      </w:pPr>
      <w:r>
        <w:t xml:space="preserve">        name:</w:t>
      </w:r>
    </w:p>
    <w:p w14:paraId="00C2C050" w14:textId="77777777" w:rsidR="0044492B" w:rsidRDefault="0044492B" w:rsidP="0044492B">
      <w:pPr>
        <w:pStyle w:val="PL"/>
      </w:pPr>
      <w:r>
        <w:t xml:space="preserve">          type: string</w:t>
      </w:r>
    </w:p>
    <w:p w14:paraId="4A585FC1" w14:textId="77777777" w:rsidR="0044492B" w:rsidRDefault="0044492B" w:rsidP="0044492B">
      <w:pPr>
        <w:pStyle w:val="PL"/>
      </w:pPr>
      <w:r>
        <w:t xml:space="preserve">        description:</w:t>
      </w:r>
    </w:p>
    <w:p w14:paraId="3B5E4CC7" w14:textId="77777777" w:rsidR="000D7FBF" w:rsidRDefault="0044492B" w:rsidP="000D7FBF">
      <w:pPr>
        <w:pStyle w:val="PL"/>
      </w:pPr>
      <w:r>
        <w:t xml:space="preserve">          type: string</w:t>
      </w:r>
    </w:p>
    <w:p w14:paraId="2BB42F2F" w14:textId="77777777" w:rsidR="000D7FBF" w:rsidRDefault="000D7FBF" w:rsidP="000D7FBF">
      <w:pPr>
        <w:pStyle w:val="PL"/>
      </w:pPr>
      <w:r>
        <w:t xml:space="preserve">    5GMulticastService:</w:t>
      </w:r>
    </w:p>
    <w:p w14:paraId="3A82DD17" w14:textId="77777777" w:rsidR="000D7FBF" w:rsidRDefault="000D7FBF" w:rsidP="000D7FBF">
      <w:pPr>
        <w:pStyle w:val="PL"/>
      </w:pPr>
      <w:r>
        <w:t xml:space="preserve">      type: object</w:t>
      </w:r>
    </w:p>
    <w:p w14:paraId="49688BFA" w14:textId="77777777" w:rsidR="000D7FBF" w:rsidRDefault="000D7FBF" w:rsidP="000D7FBF">
      <w:pPr>
        <w:pStyle w:val="PL"/>
      </w:pPr>
      <w:r>
        <w:t xml:space="preserve">      properties:</w:t>
      </w:r>
    </w:p>
    <w:p w14:paraId="4ACEE0BE" w14:textId="77777777" w:rsidR="000D7FBF" w:rsidRDefault="000D7FBF" w:rsidP="000D7FBF">
      <w:pPr>
        <w:pStyle w:val="PL"/>
      </w:pPr>
      <w:r>
        <w:t xml:space="preserve">        </w:t>
      </w:r>
      <w:r w:rsidRPr="00900C17">
        <w:t>mBSSessionI</w:t>
      </w:r>
      <w:r>
        <w:t>dList:</w:t>
      </w:r>
    </w:p>
    <w:p w14:paraId="7D90BA94" w14:textId="77777777" w:rsidR="000D7FBF" w:rsidRDefault="000D7FBF" w:rsidP="000D7FBF">
      <w:pPr>
        <w:pStyle w:val="PL"/>
      </w:pPr>
      <w:r>
        <w:t xml:space="preserve">          type: array</w:t>
      </w:r>
    </w:p>
    <w:p w14:paraId="3452ACA3" w14:textId="77777777" w:rsidR="000D7FBF" w:rsidRDefault="000D7FBF" w:rsidP="000D7FBF">
      <w:pPr>
        <w:pStyle w:val="PL"/>
      </w:pPr>
      <w:r>
        <w:t xml:space="preserve">          items:</w:t>
      </w:r>
    </w:p>
    <w:p w14:paraId="62B5C034" w14:textId="77777777" w:rsidR="000D7FBF" w:rsidRDefault="000D7FBF" w:rsidP="000D7FBF">
      <w:pPr>
        <w:pStyle w:val="PL"/>
      </w:pPr>
      <w:r>
        <w:t xml:space="preserve">            </w:t>
      </w:r>
      <w:r w:rsidRPr="00052626">
        <w:t>$ref: 'TS29571_CommonData.yaml#/components/schemas/MbsSessionId'</w:t>
      </w:r>
    </w:p>
    <w:p w14:paraId="719B86AB" w14:textId="77777777" w:rsidR="000D7FBF" w:rsidRDefault="000D7FBF" w:rsidP="000D7FBF">
      <w:pPr>
        <w:pStyle w:val="PL"/>
      </w:pPr>
      <w:r>
        <w:lastRenderedPageBreak/>
        <w:t xml:space="preserve">          minItems: 1</w:t>
      </w:r>
    </w:p>
    <w:p w14:paraId="768A5105" w14:textId="77777777" w:rsidR="00925B81" w:rsidRDefault="00925B81" w:rsidP="00925B81">
      <w:pPr>
        <w:pStyle w:val="PL"/>
      </w:pPr>
      <w:r>
        <w:t xml:space="preserve">    MBSSessionChargingInformation:</w:t>
      </w:r>
    </w:p>
    <w:p w14:paraId="3353133F" w14:textId="77777777" w:rsidR="00925B81" w:rsidRDefault="00925B81" w:rsidP="00925B81">
      <w:pPr>
        <w:pStyle w:val="PL"/>
      </w:pPr>
      <w:r>
        <w:t xml:space="preserve">      type: object</w:t>
      </w:r>
    </w:p>
    <w:p w14:paraId="1516170E" w14:textId="77777777" w:rsidR="00925B81" w:rsidRDefault="00925B81" w:rsidP="00925B81">
      <w:pPr>
        <w:pStyle w:val="PL"/>
      </w:pPr>
      <w:r>
        <w:t xml:space="preserve">      properties:</w:t>
      </w:r>
    </w:p>
    <w:p w14:paraId="0B7F2C49" w14:textId="77777777" w:rsidR="00925B81" w:rsidRDefault="00925B81" w:rsidP="00925B81">
      <w:pPr>
        <w:pStyle w:val="PL"/>
      </w:pPr>
      <w:r>
        <w:t xml:space="preserve">        </w:t>
      </w:r>
      <w:r>
        <w:rPr>
          <w:lang w:eastAsia="zh-CN"/>
        </w:rPr>
        <w:t>mBSSessionID</w:t>
      </w:r>
      <w:r>
        <w:t>:</w:t>
      </w:r>
    </w:p>
    <w:p w14:paraId="28D2A8D7" w14:textId="77777777" w:rsidR="00925B81" w:rsidRDefault="00925B81" w:rsidP="00925B81">
      <w:pPr>
        <w:pStyle w:val="PL"/>
      </w:pPr>
      <w:r>
        <w:t xml:space="preserve">          $ref: 'TS29571_CommonData.yaml#/components/schemas/MbsSessionId'</w:t>
      </w:r>
    </w:p>
    <w:p w14:paraId="34A3FC0D" w14:textId="77777777" w:rsidR="00925B81" w:rsidRDefault="00925B81" w:rsidP="00925B81">
      <w:pPr>
        <w:pStyle w:val="PL"/>
      </w:pPr>
      <w:r>
        <w:t xml:space="preserve">        mBSServiceType:</w:t>
      </w:r>
    </w:p>
    <w:p w14:paraId="12093E31" w14:textId="77777777" w:rsidR="00925B81" w:rsidRDefault="00925B81" w:rsidP="00925B81">
      <w:pPr>
        <w:pStyle w:val="PL"/>
      </w:pPr>
      <w:r>
        <w:t xml:space="preserve">          $ref: 'TS29571_CommonData.yaml#/components/schemas/</w:t>
      </w:r>
      <w:r>
        <w:rPr>
          <w:lang w:val="en-US"/>
        </w:rPr>
        <w:t>MbsServiceType'</w:t>
      </w:r>
    </w:p>
    <w:p w14:paraId="07A38B83" w14:textId="77777777" w:rsidR="00925B81" w:rsidRDefault="00925B81" w:rsidP="00925B81">
      <w:pPr>
        <w:pStyle w:val="PL"/>
      </w:pPr>
      <w:r>
        <w:t xml:space="preserve">        </w:t>
      </w:r>
      <w:r>
        <w:rPr>
          <w:lang w:val="en-US" w:eastAsia="zh-CN"/>
        </w:rPr>
        <w:t>s</w:t>
      </w:r>
      <w:r>
        <w:t>erviceArea:</w:t>
      </w:r>
    </w:p>
    <w:p w14:paraId="282BCC6D" w14:textId="77777777" w:rsidR="00925B81" w:rsidRDefault="00925B81" w:rsidP="00925B81">
      <w:pPr>
        <w:pStyle w:val="PL"/>
      </w:pPr>
      <w:r>
        <w:t xml:space="preserve">          $ref: '#/components/schemas/</w:t>
      </w:r>
      <w:r>
        <w:rPr>
          <w:lang w:val="en-US"/>
        </w:rPr>
        <w:t>ServiceArea'</w:t>
      </w:r>
    </w:p>
    <w:p w14:paraId="334E2F0A" w14:textId="77777777" w:rsidR="00925B81" w:rsidRDefault="00925B81" w:rsidP="00925B81">
      <w:pPr>
        <w:pStyle w:val="PL"/>
      </w:pPr>
      <w:r>
        <w:t xml:space="preserve">        mBSStartTime:</w:t>
      </w:r>
    </w:p>
    <w:p w14:paraId="596F6A5F" w14:textId="77777777" w:rsidR="00925B81" w:rsidRDefault="00925B81" w:rsidP="00925B81">
      <w:pPr>
        <w:pStyle w:val="PL"/>
      </w:pPr>
      <w:r>
        <w:t xml:space="preserve">          $ref: 'TS29571_CommonData.yaml#/components/schemas/DateTime'</w:t>
      </w:r>
    </w:p>
    <w:p w14:paraId="2250B341" w14:textId="77777777" w:rsidR="00925B81" w:rsidRDefault="00925B81" w:rsidP="00925B81">
      <w:pPr>
        <w:pStyle w:val="PL"/>
      </w:pPr>
      <w:r>
        <w:t xml:space="preserve">        mBSEndTime:</w:t>
      </w:r>
    </w:p>
    <w:p w14:paraId="0CF977F1" w14:textId="77777777" w:rsidR="00740984" w:rsidRPr="00740984" w:rsidRDefault="00925B81" w:rsidP="00740984">
      <w:pPr>
        <w:pStyle w:val="PL"/>
        <w:rPr>
          <w:lang w:val="en-US"/>
        </w:rPr>
      </w:pPr>
      <w:r>
        <w:t xml:space="preserve">          $ref: 'TS29571_CommonData.yaml#/components/schemas/</w:t>
      </w:r>
      <w:r>
        <w:rPr>
          <w:lang w:val="en-US"/>
        </w:rPr>
        <w:t>DateTime'</w:t>
      </w:r>
    </w:p>
    <w:p w14:paraId="597B1C49" w14:textId="77777777" w:rsidR="00740984" w:rsidRPr="00740984" w:rsidRDefault="00740984" w:rsidP="00740984">
      <w:pPr>
        <w:pStyle w:val="PL"/>
        <w:rPr>
          <w:lang w:val="en-US"/>
        </w:rPr>
      </w:pPr>
      <w:r w:rsidRPr="00740984">
        <w:rPr>
          <w:lang w:val="en-US"/>
        </w:rPr>
        <w:t xml:space="preserve">        mBSServiceActivityStatus:</w:t>
      </w:r>
    </w:p>
    <w:p w14:paraId="62F8FE26" w14:textId="77777777" w:rsidR="00925B81" w:rsidRDefault="00740984" w:rsidP="00740984">
      <w:pPr>
        <w:pStyle w:val="PL"/>
        <w:rPr>
          <w:lang w:val="en-US"/>
        </w:rPr>
      </w:pPr>
      <w:r w:rsidRPr="00740984">
        <w:rPr>
          <w:lang w:val="en-US"/>
        </w:rPr>
        <w:t xml:space="preserve">          $ref: 'TS29571_CommonData.yaml#/components/schemas/MbsSessionActivityStatus'</w:t>
      </w:r>
    </w:p>
    <w:p w14:paraId="053AEBA6" w14:textId="77777777" w:rsidR="00925B81" w:rsidRDefault="00925B81" w:rsidP="00925B81">
      <w:pPr>
        <w:pStyle w:val="PL"/>
      </w:pPr>
      <w:r>
        <w:t xml:space="preserve">        servingNetworkFunctionID:</w:t>
      </w:r>
    </w:p>
    <w:p w14:paraId="406EEBBD" w14:textId="77777777" w:rsidR="00925B81" w:rsidRDefault="00925B81" w:rsidP="00925B81">
      <w:pPr>
        <w:pStyle w:val="PL"/>
        <w:rPr>
          <w:lang w:val="en-US"/>
        </w:rPr>
      </w:pPr>
      <w:r>
        <w:t xml:space="preserve">          $ref: '#/components/schemas/ServingNetworkFunctionID'</w:t>
      </w:r>
    </w:p>
    <w:p w14:paraId="7A56807B" w14:textId="77777777" w:rsidR="00925B81" w:rsidRDefault="00925B81" w:rsidP="00925B81">
      <w:pPr>
        <w:pStyle w:val="PL"/>
      </w:pPr>
      <w:r>
        <w:t xml:space="preserve">      required:</w:t>
      </w:r>
    </w:p>
    <w:p w14:paraId="638BF22E" w14:textId="77777777" w:rsidR="00925B81" w:rsidRDefault="00925B81" w:rsidP="00925B81">
      <w:pPr>
        <w:pStyle w:val="PL"/>
      </w:pPr>
      <w:r>
        <w:t xml:space="preserve">        - </w:t>
      </w:r>
      <w:r>
        <w:rPr>
          <w:lang w:eastAsia="zh-CN"/>
        </w:rPr>
        <w:t>mBSSessionID</w:t>
      </w:r>
    </w:p>
    <w:p w14:paraId="0AD6C686" w14:textId="77777777" w:rsidR="00925B81" w:rsidRDefault="00925B81" w:rsidP="00925B81">
      <w:pPr>
        <w:pStyle w:val="PL"/>
      </w:pPr>
      <w:r>
        <w:t xml:space="preserve">        - mBSServiceType</w:t>
      </w:r>
    </w:p>
    <w:p w14:paraId="6C8AC729" w14:textId="77777777" w:rsidR="00925B81" w:rsidRDefault="00925B81" w:rsidP="00925B81">
      <w:pPr>
        <w:pStyle w:val="PL"/>
      </w:pPr>
      <w:r>
        <w:t xml:space="preserve">    ServiceArea:</w:t>
      </w:r>
    </w:p>
    <w:p w14:paraId="230770D9" w14:textId="77777777" w:rsidR="00925B81" w:rsidRDefault="00925B81" w:rsidP="00925B81">
      <w:pPr>
        <w:pStyle w:val="PL"/>
      </w:pPr>
      <w:r>
        <w:t xml:space="preserve">      type: object</w:t>
      </w:r>
    </w:p>
    <w:p w14:paraId="6F80FF88" w14:textId="77777777" w:rsidR="00925B81" w:rsidRDefault="00925B81" w:rsidP="00925B81">
      <w:pPr>
        <w:pStyle w:val="PL"/>
      </w:pPr>
      <w:r>
        <w:t xml:space="preserve">      properties:</w:t>
      </w:r>
    </w:p>
    <w:p w14:paraId="42D80848" w14:textId="77777777" w:rsidR="00925B81" w:rsidRDefault="00925B81" w:rsidP="00925B81">
      <w:pPr>
        <w:pStyle w:val="PL"/>
      </w:pPr>
      <w:r>
        <w:t xml:space="preserve">        </w:t>
      </w:r>
      <w:r>
        <w:rPr>
          <w:lang w:eastAsia="zh-CN"/>
        </w:rPr>
        <w:t>mBSServiceArea</w:t>
      </w:r>
      <w:r>
        <w:t>:</w:t>
      </w:r>
    </w:p>
    <w:p w14:paraId="74C28001" w14:textId="77777777" w:rsidR="00925B81" w:rsidRDefault="00925B81" w:rsidP="00925B81">
      <w:pPr>
        <w:pStyle w:val="PL"/>
      </w:pPr>
      <w:r>
        <w:t xml:space="preserve">          $ref: 'TS29571_CommonData.yaml#/components/schemas/MbsServiceArea'</w:t>
      </w:r>
    </w:p>
    <w:p w14:paraId="64B59C00" w14:textId="77777777" w:rsidR="00925B81" w:rsidRDefault="00925B81" w:rsidP="00925B81">
      <w:pPr>
        <w:pStyle w:val="PL"/>
      </w:pPr>
      <w:r>
        <w:t xml:space="preserve">        uPFIDs:</w:t>
      </w:r>
    </w:p>
    <w:p w14:paraId="262E8CBC" w14:textId="77777777" w:rsidR="00925B81" w:rsidRDefault="00925B81" w:rsidP="00925B81">
      <w:pPr>
        <w:pStyle w:val="PL"/>
      </w:pPr>
      <w:r>
        <w:t xml:space="preserve">          type: array</w:t>
      </w:r>
    </w:p>
    <w:p w14:paraId="62D9CEE1" w14:textId="77777777" w:rsidR="00925B81" w:rsidRDefault="00925B81" w:rsidP="00925B81">
      <w:pPr>
        <w:pStyle w:val="PL"/>
      </w:pPr>
      <w:r>
        <w:t xml:space="preserve">          items:</w:t>
      </w:r>
    </w:p>
    <w:p w14:paraId="58E26B9F" w14:textId="77777777" w:rsidR="00925B81" w:rsidRDefault="00925B81" w:rsidP="00925B81">
      <w:pPr>
        <w:pStyle w:val="PL"/>
      </w:pPr>
      <w:r>
        <w:t xml:space="preserve">            $ref: 'TS29571_CommonData.yaml#/components/schemas/NfInstanceId'</w:t>
      </w:r>
    </w:p>
    <w:p w14:paraId="0147A375" w14:textId="77777777" w:rsidR="00925B81" w:rsidRDefault="00925B81" w:rsidP="00925B81">
      <w:pPr>
        <w:pStyle w:val="PL"/>
      </w:pPr>
      <w:r>
        <w:t xml:space="preserve">          minItems: 0</w:t>
      </w:r>
    </w:p>
    <w:p w14:paraId="34567A2C" w14:textId="77777777" w:rsidR="00925B81" w:rsidRDefault="00925B81" w:rsidP="00925B81">
      <w:pPr>
        <w:pStyle w:val="PL"/>
      </w:pPr>
      <w:r>
        <w:t xml:space="preserve">        </w:t>
      </w:r>
      <w:r>
        <w:rPr>
          <w:lang w:val="en-US" w:eastAsia="zh-CN" w:bidi="ar-IQ"/>
        </w:rPr>
        <w:t>ranNodeIDs</w:t>
      </w:r>
      <w:r>
        <w:t>:</w:t>
      </w:r>
    </w:p>
    <w:p w14:paraId="7499CC70" w14:textId="77777777" w:rsidR="00925B81" w:rsidRDefault="00925B81" w:rsidP="00925B81">
      <w:pPr>
        <w:pStyle w:val="PL"/>
      </w:pPr>
      <w:r>
        <w:t xml:space="preserve">          type: array</w:t>
      </w:r>
    </w:p>
    <w:p w14:paraId="4B44E3F4" w14:textId="77777777" w:rsidR="00925B81" w:rsidRDefault="00925B81" w:rsidP="00925B81">
      <w:pPr>
        <w:pStyle w:val="PL"/>
      </w:pPr>
      <w:r>
        <w:t xml:space="preserve">          items:</w:t>
      </w:r>
    </w:p>
    <w:p w14:paraId="2CE9E23B" w14:textId="77777777" w:rsidR="00925B81" w:rsidRDefault="00925B81" w:rsidP="00925B81">
      <w:pPr>
        <w:pStyle w:val="PL"/>
      </w:pPr>
      <w:r>
        <w:t xml:space="preserve">            $ref: 'TS29571_CommonData.yaml#/components/schemas/GlobalRanNodeId'</w:t>
      </w:r>
    </w:p>
    <w:p w14:paraId="2398BC10" w14:textId="77777777" w:rsidR="00925B81" w:rsidRDefault="00925B81" w:rsidP="00925B81">
      <w:pPr>
        <w:pStyle w:val="PL"/>
      </w:pPr>
      <w:r>
        <w:t xml:space="preserve">          minItems: 0</w:t>
      </w:r>
    </w:p>
    <w:p w14:paraId="3573885B" w14:textId="77777777" w:rsidR="00925B81" w:rsidRDefault="00925B81" w:rsidP="00925B81">
      <w:pPr>
        <w:pStyle w:val="PL"/>
      </w:pPr>
      <w:r>
        <w:t xml:space="preserve">    MBSContainerInformation:</w:t>
      </w:r>
    </w:p>
    <w:p w14:paraId="2C42DD08" w14:textId="77777777" w:rsidR="00925B81" w:rsidRDefault="00925B81" w:rsidP="00925B81">
      <w:pPr>
        <w:pStyle w:val="PL"/>
      </w:pPr>
      <w:r>
        <w:t xml:space="preserve">      type: object</w:t>
      </w:r>
    </w:p>
    <w:p w14:paraId="1C264ACF" w14:textId="77777777" w:rsidR="00925B81" w:rsidRDefault="00925B81" w:rsidP="00925B81">
      <w:pPr>
        <w:pStyle w:val="PL"/>
      </w:pPr>
      <w:r>
        <w:t xml:space="preserve">      properties:</w:t>
      </w:r>
    </w:p>
    <w:p w14:paraId="0410A4F2" w14:textId="77777777" w:rsidR="00925B81" w:rsidRDefault="00925B81" w:rsidP="00925B81">
      <w:pPr>
        <w:pStyle w:val="PL"/>
      </w:pPr>
      <w:r>
        <w:t xml:space="preserve">        timeofFirstUsage:</w:t>
      </w:r>
    </w:p>
    <w:p w14:paraId="0D947ECE" w14:textId="77777777" w:rsidR="00925B81" w:rsidRDefault="00925B81" w:rsidP="00925B81">
      <w:pPr>
        <w:pStyle w:val="PL"/>
      </w:pPr>
      <w:r>
        <w:t xml:space="preserve">          $ref: 'TS29571_CommonData.yaml#/components/schemas/DateTime'</w:t>
      </w:r>
    </w:p>
    <w:p w14:paraId="14D162BB" w14:textId="77777777" w:rsidR="00925B81" w:rsidRDefault="00925B81" w:rsidP="00925B81">
      <w:pPr>
        <w:pStyle w:val="PL"/>
      </w:pPr>
      <w:r>
        <w:t xml:space="preserve">        timeofLastUsage:</w:t>
      </w:r>
    </w:p>
    <w:p w14:paraId="3FC554C2" w14:textId="77777777" w:rsidR="00925B81" w:rsidRDefault="00925B81" w:rsidP="00925B81">
      <w:pPr>
        <w:pStyle w:val="PL"/>
      </w:pPr>
      <w:r>
        <w:t xml:space="preserve">          $ref: 'TS29571_CommonData.yaml#/components/schemas/DateTime'</w:t>
      </w:r>
    </w:p>
    <w:p w14:paraId="1051727E" w14:textId="77777777" w:rsidR="00925B81" w:rsidRDefault="00925B81" w:rsidP="00925B81">
      <w:pPr>
        <w:pStyle w:val="PL"/>
      </w:pPr>
      <w:r>
        <w:t xml:space="preserve">        qoSInformation:</w:t>
      </w:r>
    </w:p>
    <w:p w14:paraId="1FA20159" w14:textId="77777777" w:rsidR="00925B81" w:rsidRDefault="00925B81" w:rsidP="00925B81">
      <w:pPr>
        <w:pStyle w:val="PL"/>
      </w:pPr>
      <w:r>
        <w:t xml:space="preserve">          $ref: 'TS29512_Npcf_SMPolicyControl.yaml#/components/schemas/QosData'</w:t>
      </w:r>
    </w:p>
    <w:p w14:paraId="251A884D" w14:textId="77777777" w:rsidR="00925B81" w:rsidRDefault="00925B81" w:rsidP="00925B81">
      <w:pPr>
        <w:pStyle w:val="PL"/>
      </w:pPr>
      <w:r>
        <w:t xml:space="preserve">        establishedConnectionInfo:</w:t>
      </w:r>
    </w:p>
    <w:p w14:paraId="05EBCB11" w14:textId="77777777" w:rsidR="00925B81" w:rsidRDefault="00925B81" w:rsidP="00925B81">
      <w:pPr>
        <w:pStyle w:val="PL"/>
      </w:pPr>
      <w:r>
        <w:t xml:space="preserve">          $ref: '#/components/schemas/EstablishedConnectionInfo'</w:t>
      </w:r>
    </w:p>
    <w:p w14:paraId="41D9FD87" w14:textId="77777777" w:rsidR="00925B81" w:rsidRDefault="00925B81" w:rsidP="00925B81">
      <w:pPr>
        <w:pStyle w:val="PL"/>
      </w:pPr>
      <w:r>
        <w:t xml:space="preserve">    EstablishedConnectionInfo:</w:t>
      </w:r>
    </w:p>
    <w:p w14:paraId="62E00047" w14:textId="77777777" w:rsidR="00925B81" w:rsidRDefault="00925B81" w:rsidP="00925B81">
      <w:pPr>
        <w:pStyle w:val="PL"/>
      </w:pPr>
      <w:r>
        <w:t xml:space="preserve">      type: object</w:t>
      </w:r>
    </w:p>
    <w:p w14:paraId="467794A3" w14:textId="77777777" w:rsidR="00925B81" w:rsidRDefault="00925B81" w:rsidP="00925B81">
      <w:pPr>
        <w:pStyle w:val="PL"/>
      </w:pPr>
      <w:r>
        <w:t xml:space="preserve">      properties:</w:t>
      </w:r>
    </w:p>
    <w:p w14:paraId="748DF9D1" w14:textId="77777777" w:rsidR="00925B81" w:rsidRDefault="00925B81" w:rsidP="00925B81">
      <w:pPr>
        <w:pStyle w:val="PL"/>
      </w:pPr>
      <w:r>
        <w:t xml:space="preserve">        uPFIDs:</w:t>
      </w:r>
    </w:p>
    <w:p w14:paraId="05B5C782" w14:textId="77777777" w:rsidR="00925B81" w:rsidRDefault="00925B81" w:rsidP="00925B81">
      <w:pPr>
        <w:pStyle w:val="PL"/>
      </w:pPr>
      <w:r>
        <w:t xml:space="preserve">          type: array</w:t>
      </w:r>
    </w:p>
    <w:p w14:paraId="29B36E04" w14:textId="77777777" w:rsidR="00925B81" w:rsidRDefault="00925B81" w:rsidP="00925B81">
      <w:pPr>
        <w:pStyle w:val="PL"/>
      </w:pPr>
      <w:r>
        <w:t xml:space="preserve">          items:</w:t>
      </w:r>
    </w:p>
    <w:p w14:paraId="6390543C" w14:textId="77777777" w:rsidR="00925B81" w:rsidRDefault="00925B81" w:rsidP="00925B81">
      <w:pPr>
        <w:pStyle w:val="PL"/>
      </w:pPr>
      <w:r>
        <w:t xml:space="preserve">            $ref: 'TS29571_CommonData.yaml#/components/schemas/NfInstanceId'</w:t>
      </w:r>
    </w:p>
    <w:p w14:paraId="32FC7842" w14:textId="77777777" w:rsidR="00925B81" w:rsidRDefault="00925B81" w:rsidP="00925B81">
      <w:pPr>
        <w:pStyle w:val="PL"/>
      </w:pPr>
      <w:r>
        <w:t xml:space="preserve">          minItems: 0</w:t>
      </w:r>
    </w:p>
    <w:p w14:paraId="1A9E5C7D" w14:textId="77777777" w:rsidR="00925B81" w:rsidRDefault="00925B81" w:rsidP="00925B81">
      <w:pPr>
        <w:pStyle w:val="PL"/>
      </w:pPr>
      <w:r>
        <w:t xml:space="preserve">        </w:t>
      </w:r>
      <w:r>
        <w:rPr>
          <w:lang w:val="en-US" w:eastAsia="zh-CN" w:bidi="ar-IQ"/>
        </w:rPr>
        <w:t>ranNodeIDs</w:t>
      </w:r>
      <w:r>
        <w:t>:</w:t>
      </w:r>
    </w:p>
    <w:p w14:paraId="484ED916" w14:textId="77777777" w:rsidR="00925B81" w:rsidRDefault="00925B81" w:rsidP="00925B81">
      <w:pPr>
        <w:pStyle w:val="PL"/>
      </w:pPr>
      <w:r>
        <w:t xml:space="preserve">          type: array</w:t>
      </w:r>
    </w:p>
    <w:p w14:paraId="13EB0B3E" w14:textId="77777777" w:rsidR="00925B81" w:rsidRDefault="00925B81" w:rsidP="00925B81">
      <w:pPr>
        <w:pStyle w:val="PL"/>
      </w:pPr>
      <w:r>
        <w:t xml:space="preserve">          items:</w:t>
      </w:r>
    </w:p>
    <w:p w14:paraId="3B1B12BB" w14:textId="77777777" w:rsidR="00925B81" w:rsidRDefault="00925B81" w:rsidP="00925B81">
      <w:pPr>
        <w:pStyle w:val="PL"/>
      </w:pPr>
      <w:r>
        <w:t xml:space="preserve">            $ref: 'TS29571_CommonData.yaml#/components/schemas/GlobalRanNodeId'</w:t>
      </w:r>
    </w:p>
    <w:p w14:paraId="18AA552C" w14:textId="77777777" w:rsidR="00925B81" w:rsidRDefault="00925B81" w:rsidP="00925B81">
      <w:pPr>
        <w:pStyle w:val="PL"/>
      </w:pPr>
      <w:r>
        <w:t xml:space="preserve">          minItems: 0</w:t>
      </w:r>
    </w:p>
    <w:p w14:paraId="5992262A" w14:textId="77777777" w:rsidR="004063E0" w:rsidRDefault="004063E0" w:rsidP="004063E0">
      <w:pPr>
        <w:pStyle w:val="PL"/>
      </w:pPr>
      <w:r>
        <w:t xml:space="preserve">    Satellite</w:t>
      </w:r>
      <w:r>
        <w:rPr>
          <w:rFonts w:hint="eastAsia"/>
          <w:lang w:eastAsia="zh-CN"/>
        </w:rPr>
        <w:t>B</w:t>
      </w:r>
      <w:r>
        <w:t>ackhaul</w:t>
      </w:r>
      <w:r>
        <w:rPr>
          <w:rFonts w:hint="eastAsia"/>
          <w:lang w:eastAsia="zh-CN"/>
        </w:rPr>
        <w:t>I</w:t>
      </w:r>
      <w:r w:rsidRPr="00E94411">
        <w:t>nformation</w:t>
      </w:r>
      <w:r>
        <w:t>:</w:t>
      </w:r>
    </w:p>
    <w:p w14:paraId="56CF0767" w14:textId="77777777" w:rsidR="004063E0" w:rsidRDefault="004063E0" w:rsidP="004063E0">
      <w:pPr>
        <w:pStyle w:val="PL"/>
      </w:pPr>
      <w:r>
        <w:t xml:space="preserve">      type: object</w:t>
      </w:r>
    </w:p>
    <w:p w14:paraId="5F5BD4B4" w14:textId="77777777" w:rsidR="004063E0" w:rsidRDefault="004063E0" w:rsidP="004063E0">
      <w:pPr>
        <w:pStyle w:val="PL"/>
      </w:pPr>
      <w:r>
        <w:t xml:space="preserve">      properties:</w:t>
      </w:r>
    </w:p>
    <w:p w14:paraId="60FBF8DF" w14:textId="77777777" w:rsidR="004063E0" w:rsidRDefault="004063E0" w:rsidP="004063E0">
      <w:pPr>
        <w:pStyle w:val="PL"/>
      </w:pPr>
      <w:r>
        <w:t xml:space="preserve">        </w:t>
      </w:r>
      <w:r>
        <w:rPr>
          <w:rFonts w:hint="eastAsia"/>
          <w:lang w:eastAsia="zh-CN"/>
        </w:rPr>
        <w:t>s</w:t>
      </w:r>
      <w:r w:rsidRPr="00C820AC">
        <w:rPr>
          <w:lang w:eastAsia="zh-CN"/>
        </w:rPr>
        <w:t>atelliteBackhaul</w:t>
      </w:r>
      <w:r w:rsidRPr="00BF7B38">
        <w:t>Category</w:t>
      </w:r>
      <w:r>
        <w:t>:</w:t>
      </w:r>
    </w:p>
    <w:p w14:paraId="3D876A0A" w14:textId="77777777" w:rsidR="004063E0" w:rsidRDefault="004063E0" w:rsidP="004063E0">
      <w:pPr>
        <w:pStyle w:val="PL"/>
      </w:pPr>
      <w:r>
        <w:t xml:space="preserve">          type: array</w:t>
      </w:r>
    </w:p>
    <w:p w14:paraId="0EFBD21C" w14:textId="77777777" w:rsidR="004063E0" w:rsidRDefault="004063E0" w:rsidP="004063E0">
      <w:pPr>
        <w:pStyle w:val="PL"/>
      </w:pPr>
      <w:r>
        <w:t xml:space="preserve">          items:</w:t>
      </w:r>
    </w:p>
    <w:p w14:paraId="6DB832CB" w14:textId="77777777" w:rsidR="004063E0" w:rsidRDefault="004063E0" w:rsidP="004063E0">
      <w:pPr>
        <w:pStyle w:val="PL"/>
      </w:pPr>
      <w:r>
        <w:t xml:space="preserve">            $ref: 'TS29571_CommonData.yaml#/components/schemas/</w:t>
      </w:r>
      <w:r>
        <w:rPr>
          <w:lang w:eastAsia="zh-CN"/>
        </w:rPr>
        <w:t>S</w:t>
      </w:r>
      <w:r w:rsidRPr="00C820AC">
        <w:rPr>
          <w:lang w:eastAsia="zh-CN"/>
        </w:rPr>
        <w:t>atelliteBackhaul</w:t>
      </w:r>
      <w:r w:rsidRPr="00BF7B38">
        <w:t>Category</w:t>
      </w:r>
      <w:r>
        <w:t>'</w:t>
      </w:r>
    </w:p>
    <w:p w14:paraId="4E817F8B" w14:textId="77777777" w:rsidR="004063E0" w:rsidRDefault="004063E0" w:rsidP="004063E0">
      <w:pPr>
        <w:pStyle w:val="PL"/>
      </w:pPr>
      <w:r>
        <w:t xml:space="preserve">          minItems: 0</w:t>
      </w:r>
    </w:p>
    <w:p w14:paraId="5906E39E" w14:textId="77777777" w:rsidR="004063E0" w:rsidRDefault="004063E0" w:rsidP="004063E0">
      <w:pPr>
        <w:pStyle w:val="PL"/>
      </w:pPr>
      <w:r>
        <w:t xml:space="preserve">        </w:t>
      </w:r>
      <w:r w:rsidRPr="00BC5941">
        <w:rPr>
          <w:rFonts w:hint="eastAsia"/>
          <w:lang w:eastAsia="zh-CN"/>
        </w:rPr>
        <w:t>g</w:t>
      </w:r>
      <w:r w:rsidRPr="00BC5941">
        <w:rPr>
          <w:lang w:eastAsia="zh-CN"/>
        </w:rPr>
        <w:t>EOSatelliteID</w:t>
      </w:r>
      <w:r>
        <w:t>:</w:t>
      </w:r>
    </w:p>
    <w:p w14:paraId="7857025B" w14:textId="77777777" w:rsidR="004063E0" w:rsidRDefault="004063E0" w:rsidP="004063E0">
      <w:pPr>
        <w:pStyle w:val="PL"/>
        <w:tabs>
          <w:tab w:val="clear" w:pos="1920"/>
        </w:tabs>
      </w:pPr>
      <w:r>
        <w:t xml:space="preserve">            $ref: 'TS29571_CommonData.yaml#/components/schemas/</w:t>
      </w:r>
      <w:r w:rsidRPr="009D5D20">
        <w:t>GeoSatelliteId</w:t>
      </w:r>
      <w:r>
        <w:t>'</w:t>
      </w:r>
    </w:p>
    <w:p w14:paraId="3D0254B8" w14:textId="77777777" w:rsidR="00C526EA" w:rsidRPr="00BD6F46" w:rsidRDefault="00D72280" w:rsidP="0044492B">
      <w:pPr>
        <w:pStyle w:val="PL"/>
      </w:pPr>
      <w:r>
        <w:t xml:space="preserve">    </w:t>
      </w:r>
      <w:r w:rsidR="00C526EA" w:rsidRPr="00BD6F46">
        <w:t>NotificationType:</w:t>
      </w:r>
    </w:p>
    <w:p w14:paraId="1D78F3D5" w14:textId="77777777" w:rsidR="00C526EA" w:rsidRPr="00BD6F46" w:rsidRDefault="00C526EA" w:rsidP="00C526EA">
      <w:pPr>
        <w:pStyle w:val="PL"/>
      </w:pPr>
      <w:r w:rsidRPr="00BD6F46">
        <w:t xml:space="preserve">      anyOf:</w:t>
      </w:r>
    </w:p>
    <w:p w14:paraId="442EF5D0" w14:textId="77777777" w:rsidR="00C526EA" w:rsidRPr="00BD6F46" w:rsidRDefault="00C526EA" w:rsidP="00C526EA">
      <w:pPr>
        <w:pStyle w:val="PL"/>
      </w:pPr>
      <w:r w:rsidRPr="00BD6F46">
        <w:t xml:space="preserve">        - type: string</w:t>
      </w:r>
    </w:p>
    <w:p w14:paraId="589918AF" w14:textId="77777777" w:rsidR="00C526EA" w:rsidRPr="00BD6F46" w:rsidRDefault="00C526EA" w:rsidP="00C526EA">
      <w:pPr>
        <w:pStyle w:val="PL"/>
      </w:pPr>
      <w:r w:rsidRPr="00BD6F46">
        <w:t xml:space="preserve">          enum:</w:t>
      </w:r>
    </w:p>
    <w:p w14:paraId="0454CF8A" w14:textId="77777777" w:rsidR="00C526EA" w:rsidRPr="00BD6F46" w:rsidRDefault="00C526EA" w:rsidP="00C526EA">
      <w:pPr>
        <w:pStyle w:val="PL"/>
      </w:pPr>
      <w:r w:rsidRPr="00BD6F46">
        <w:t xml:space="preserve">            - REAUTHORIZATION</w:t>
      </w:r>
    </w:p>
    <w:p w14:paraId="44AA8C11" w14:textId="77777777" w:rsidR="00C526EA" w:rsidRPr="00BD6F46" w:rsidRDefault="00C526EA" w:rsidP="00C526EA">
      <w:pPr>
        <w:pStyle w:val="PL"/>
      </w:pPr>
      <w:r w:rsidRPr="00BD6F46">
        <w:t xml:space="preserve">            - ABORT_CHARGING</w:t>
      </w:r>
    </w:p>
    <w:p w14:paraId="5DCC4516" w14:textId="77777777" w:rsidR="00C526EA" w:rsidRPr="00BD6F46" w:rsidRDefault="00C526EA" w:rsidP="00C526EA">
      <w:pPr>
        <w:pStyle w:val="PL"/>
      </w:pPr>
      <w:r w:rsidRPr="00BD6F46">
        <w:t xml:space="preserve">        - type: string</w:t>
      </w:r>
    </w:p>
    <w:p w14:paraId="00833FD4" w14:textId="77777777" w:rsidR="00C526EA" w:rsidRPr="00BD6F46" w:rsidRDefault="00C526EA" w:rsidP="00C526EA">
      <w:pPr>
        <w:pStyle w:val="PL"/>
      </w:pPr>
      <w:r w:rsidRPr="00BD6F46">
        <w:t xml:space="preserve">    NodeFunctionality:</w:t>
      </w:r>
    </w:p>
    <w:p w14:paraId="46344B88" w14:textId="77777777" w:rsidR="00C526EA" w:rsidRPr="00BD6F46" w:rsidRDefault="00C526EA" w:rsidP="00C526EA">
      <w:pPr>
        <w:pStyle w:val="PL"/>
      </w:pPr>
      <w:r w:rsidRPr="00BD6F46">
        <w:lastRenderedPageBreak/>
        <w:t xml:space="preserve">      anyOf:</w:t>
      </w:r>
    </w:p>
    <w:p w14:paraId="5F427DFE" w14:textId="77777777" w:rsidR="00C526EA" w:rsidRPr="00BD6F46" w:rsidRDefault="00C526EA" w:rsidP="00C526EA">
      <w:pPr>
        <w:pStyle w:val="PL"/>
      </w:pPr>
      <w:r w:rsidRPr="00BD6F46">
        <w:t xml:space="preserve">        - type: string</w:t>
      </w:r>
    </w:p>
    <w:p w14:paraId="14E8598F" w14:textId="77777777" w:rsidR="00504BCD" w:rsidRDefault="00C526EA" w:rsidP="00504BCD">
      <w:pPr>
        <w:pStyle w:val="PL"/>
      </w:pPr>
      <w:r w:rsidRPr="00BD6F46">
        <w:t xml:space="preserve">          enum:</w:t>
      </w:r>
    </w:p>
    <w:p w14:paraId="30C08616" w14:textId="77777777" w:rsidR="00C526EA" w:rsidRPr="00BD6F46" w:rsidRDefault="00504BCD" w:rsidP="00504BCD">
      <w:pPr>
        <w:pStyle w:val="PL"/>
      </w:pPr>
      <w:r>
        <w:t xml:space="preserve">            - AMF</w:t>
      </w:r>
    </w:p>
    <w:p w14:paraId="64E4CA3D" w14:textId="77777777" w:rsidR="00F54F1C" w:rsidRDefault="00C526EA" w:rsidP="00F54F1C">
      <w:pPr>
        <w:pStyle w:val="PL"/>
      </w:pPr>
      <w:r w:rsidRPr="00BD6F46">
        <w:t xml:space="preserve">            - SMF</w:t>
      </w:r>
    </w:p>
    <w:p w14:paraId="382F749B" w14:textId="77777777" w:rsidR="00D25C5F" w:rsidRDefault="00F54F1C" w:rsidP="00D25C5F">
      <w:pPr>
        <w:pStyle w:val="PL"/>
      </w:pPr>
      <w:r w:rsidRPr="00BD6F46">
        <w:t xml:space="preserve">            - SM</w:t>
      </w:r>
      <w:r>
        <w:t>S</w:t>
      </w:r>
      <w:r w:rsidR="00D25C5F">
        <w:t xml:space="preserve"> # Included for backwards compatibility, shall not be used</w:t>
      </w:r>
    </w:p>
    <w:p w14:paraId="0F992E1C" w14:textId="77777777" w:rsidR="00A86003" w:rsidRDefault="00D25C5F" w:rsidP="00D25C5F">
      <w:pPr>
        <w:pStyle w:val="PL"/>
      </w:pPr>
      <w:r>
        <w:t xml:space="preserve">            - SMSF</w:t>
      </w:r>
    </w:p>
    <w:p w14:paraId="028AACCF" w14:textId="77777777" w:rsidR="00A86003" w:rsidRDefault="00A86003" w:rsidP="00A86003">
      <w:pPr>
        <w:pStyle w:val="PL"/>
      </w:pPr>
      <w:r w:rsidRPr="00BD6F46">
        <w:t xml:space="preserve">            - </w:t>
      </w:r>
      <w:r>
        <w:t>PGW_C_SMF</w:t>
      </w:r>
    </w:p>
    <w:p w14:paraId="1D14435D" w14:textId="77777777" w:rsidR="009D685A" w:rsidRDefault="00A86003" w:rsidP="00A86003">
      <w:pPr>
        <w:pStyle w:val="PL"/>
      </w:pPr>
      <w:r w:rsidRPr="00BD6F46">
        <w:t xml:space="preserve">            - </w:t>
      </w:r>
      <w:r>
        <w:t>NEF</w:t>
      </w:r>
      <w:r w:rsidR="0046016C">
        <w:t>F</w:t>
      </w:r>
      <w:r w:rsidR="0072433F" w:rsidRPr="0072433F">
        <w:t xml:space="preserve"> # Included for backwards compatibility, shall not be used</w:t>
      </w:r>
    </w:p>
    <w:p w14:paraId="2D69092D" w14:textId="77777777" w:rsidR="00C526EA" w:rsidRDefault="00FA58F4" w:rsidP="009D685A">
      <w:pPr>
        <w:pStyle w:val="PL"/>
      </w:pPr>
      <w:r w:rsidRPr="008E7798">
        <w:t xml:space="preserve">            </w:t>
      </w:r>
      <w:r w:rsidR="009D685A" w:rsidRPr="00BD6F46">
        <w:t>- S</w:t>
      </w:r>
      <w:r w:rsidR="009D685A">
        <w:t>GW</w:t>
      </w:r>
    </w:p>
    <w:p w14:paraId="3191CB48" w14:textId="77777777" w:rsidR="0087478D" w:rsidRDefault="009C16D1" w:rsidP="0087478D">
      <w:pPr>
        <w:pStyle w:val="PL"/>
      </w:pPr>
      <w:r w:rsidRPr="00BD6F46">
        <w:t xml:space="preserve">            - </w:t>
      </w:r>
      <w:r>
        <w:t>I_</w:t>
      </w:r>
      <w:r w:rsidRPr="00BD6F46">
        <w:t>SM</w:t>
      </w:r>
      <w:r>
        <w:t>F</w:t>
      </w:r>
    </w:p>
    <w:p w14:paraId="41304B05" w14:textId="77777777" w:rsidR="000B5128" w:rsidRDefault="0087478D" w:rsidP="0087478D">
      <w:pPr>
        <w:pStyle w:val="PL"/>
      </w:pPr>
      <w:r w:rsidRPr="00BD6F46">
        <w:t xml:space="preserve">            </w:t>
      </w:r>
      <w:r>
        <w:t>- ePDG</w:t>
      </w:r>
    </w:p>
    <w:p w14:paraId="74BACBB1" w14:textId="77777777" w:rsidR="0072433F" w:rsidRDefault="000B5128" w:rsidP="0072433F">
      <w:pPr>
        <w:pStyle w:val="PL"/>
      </w:pPr>
      <w:r w:rsidRPr="008E7798">
        <w:t xml:space="preserve">            </w:t>
      </w:r>
      <w:r>
        <w:t>- CEF</w:t>
      </w:r>
    </w:p>
    <w:p w14:paraId="3D252D14" w14:textId="77777777" w:rsidR="009C16D1" w:rsidRDefault="0072433F" w:rsidP="0072433F">
      <w:pPr>
        <w:pStyle w:val="PL"/>
      </w:pPr>
      <w:r>
        <w:t xml:space="preserve">            - NEF</w:t>
      </w:r>
    </w:p>
    <w:p w14:paraId="563F21C5" w14:textId="77777777" w:rsidR="00155D34" w:rsidRDefault="00F239C8" w:rsidP="00155D34">
      <w:pPr>
        <w:pStyle w:val="PL"/>
        <w:rPr>
          <w:lang w:eastAsia="zh-CN"/>
        </w:rPr>
      </w:pPr>
      <w:r w:rsidRPr="008E7798">
        <w:t xml:space="preserve">           </w:t>
      </w:r>
      <w:r>
        <w:t xml:space="preserve"> </w:t>
      </w:r>
      <w:r>
        <w:rPr>
          <w:lang w:eastAsia="zh-CN"/>
        </w:rPr>
        <w:t>- MnS_Producer</w:t>
      </w:r>
    </w:p>
    <w:p w14:paraId="4EFF63AC" w14:textId="77777777" w:rsidR="006D15A9" w:rsidRDefault="00155D34" w:rsidP="006D15A9">
      <w:pPr>
        <w:pStyle w:val="PL"/>
        <w:rPr>
          <w:lang w:eastAsia="zh-CN"/>
        </w:rPr>
      </w:pPr>
      <w:r>
        <w:rPr>
          <w:lang w:eastAsia="zh-CN"/>
        </w:rPr>
        <w:t xml:space="preserve">            - SGSN</w:t>
      </w:r>
    </w:p>
    <w:p w14:paraId="369FA6E9" w14:textId="77777777" w:rsidR="00D25C5F" w:rsidRDefault="006D15A9" w:rsidP="00D25C5F">
      <w:pPr>
        <w:pStyle w:val="PL"/>
        <w:rPr>
          <w:lang w:eastAsia="zh-CN"/>
        </w:rPr>
      </w:pPr>
      <w:r>
        <w:rPr>
          <w:lang w:eastAsia="zh-CN"/>
        </w:rPr>
        <w:t xml:space="preserve">            - V_SMF</w:t>
      </w:r>
    </w:p>
    <w:p w14:paraId="25D301ED" w14:textId="77777777" w:rsidR="00FE3487" w:rsidRDefault="00D25C5F" w:rsidP="00D25C5F">
      <w:pPr>
        <w:pStyle w:val="PL"/>
        <w:rPr>
          <w:lang w:eastAsia="zh-CN"/>
        </w:rPr>
      </w:pPr>
      <w:r>
        <w:rPr>
          <w:lang w:eastAsia="zh-CN"/>
        </w:rPr>
        <w:t xml:space="preserve">            - 5G_DDNMF</w:t>
      </w:r>
    </w:p>
    <w:p w14:paraId="2AFDAD4D" w14:textId="77777777" w:rsidR="00FA337C" w:rsidRDefault="00FE3487" w:rsidP="00FA337C">
      <w:pPr>
        <w:pStyle w:val="PL"/>
        <w:rPr>
          <w:lang w:eastAsia="zh-CN"/>
        </w:rPr>
      </w:pPr>
      <w:r>
        <w:rPr>
          <w:lang w:eastAsia="zh-CN"/>
        </w:rPr>
        <w:t xml:space="preserve">            - IMS_Node</w:t>
      </w:r>
    </w:p>
    <w:p w14:paraId="60EE3265" w14:textId="77777777" w:rsidR="00141BA9" w:rsidRDefault="00FA337C" w:rsidP="00141BA9">
      <w:pPr>
        <w:pStyle w:val="PL"/>
        <w:rPr>
          <w:lang w:eastAsia="zh-CN"/>
        </w:rPr>
      </w:pPr>
      <w:r>
        <w:rPr>
          <w:lang w:eastAsia="zh-CN"/>
        </w:rPr>
        <w:t xml:space="preserve">            - MMS_Node</w:t>
      </w:r>
    </w:p>
    <w:p w14:paraId="2D103B36" w14:textId="77777777" w:rsidR="0098418C" w:rsidRPr="00BC5941" w:rsidRDefault="00141BA9" w:rsidP="0098418C">
      <w:pPr>
        <w:pStyle w:val="PL"/>
        <w:rPr>
          <w:lang w:val="nl-BE" w:eastAsia="zh-CN"/>
        </w:rPr>
      </w:pPr>
      <w:r>
        <w:rPr>
          <w:lang w:eastAsia="zh-CN"/>
        </w:rPr>
        <w:t xml:space="preserve">            </w:t>
      </w:r>
      <w:r w:rsidRPr="00BC5941">
        <w:rPr>
          <w:lang w:val="nl-BE" w:eastAsia="zh-CN"/>
        </w:rPr>
        <w:t>- EES</w:t>
      </w:r>
    </w:p>
    <w:p w14:paraId="62BC5D62" w14:textId="77777777" w:rsidR="0098418C" w:rsidRPr="00BC5941" w:rsidRDefault="0098418C" w:rsidP="0098418C">
      <w:pPr>
        <w:pStyle w:val="PL"/>
        <w:rPr>
          <w:lang w:val="nl-BE" w:eastAsia="zh-CN"/>
        </w:rPr>
      </w:pPr>
      <w:r w:rsidRPr="00BC5941">
        <w:rPr>
          <w:lang w:val="nl-BE" w:eastAsia="zh-CN"/>
        </w:rPr>
        <w:t xml:space="preserve">            - PCF</w:t>
      </w:r>
    </w:p>
    <w:p w14:paraId="6F575F7A" w14:textId="77777777" w:rsidR="0098418C" w:rsidRPr="00BC5941" w:rsidRDefault="0098418C" w:rsidP="0098418C">
      <w:pPr>
        <w:pStyle w:val="PL"/>
        <w:rPr>
          <w:lang w:val="nl-BE" w:eastAsia="zh-CN"/>
        </w:rPr>
      </w:pPr>
      <w:r w:rsidRPr="00BC5941">
        <w:rPr>
          <w:lang w:val="nl-BE" w:eastAsia="zh-CN"/>
        </w:rPr>
        <w:t xml:space="preserve">            - UDM</w:t>
      </w:r>
    </w:p>
    <w:p w14:paraId="05F6B439" w14:textId="77777777" w:rsidR="00D25C5F" w:rsidRPr="00BC5941" w:rsidRDefault="0098418C" w:rsidP="0098418C">
      <w:pPr>
        <w:pStyle w:val="PL"/>
        <w:rPr>
          <w:lang w:val="nl-BE" w:eastAsia="zh-CN"/>
        </w:rPr>
      </w:pPr>
      <w:r w:rsidRPr="00BC5941">
        <w:rPr>
          <w:lang w:val="nl-BE" w:eastAsia="zh-CN"/>
        </w:rPr>
        <w:t xml:space="preserve">            - UPF</w:t>
      </w:r>
    </w:p>
    <w:p w14:paraId="646CAD92" w14:textId="77777777" w:rsidR="00B341F5" w:rsidRPr="00BC5941" w:rsidRDefault="00B341F5" w:rsidP="00B341F5">
      <w:pPr>
        <w:pStyle w:val="PL"/>
        <w:rPr>
          <w:lang w:val="nl-BE" w:eastAsia="zh-CN"/>
        </w:rPr>
      </w:pPr>
      <w:r w:rsidRPr="00BC5941">
        <w:rPr>
          <w:lang w:val="nl-BE" w:eastAsia="zh-CN"/>
        </w:rPr>
        <w:t xml:space="preserve">            - TSN_AF</w:t>
      </w:r>
    </w:p>
    <w:p w14:paraId="384BA317" w14:textId="77777777" w:rsidR="00B341F5" w:rsidRDefault="00B341F5" w:rsidP="0098418C">
      <w:pPr>
        <w:pStyle w:val="PL"/>
        <w:rPr>
          <w:lang w:eastAsia="zh-CN"/>
        </w:rPr>
      </w:pPr>
      <w:r w:rsidRPr="00BC5941">
        <w:rPr>
          <w:lang w:val="nl-BE" w:eastAsia="zh-CN"/>
        </w:rPr>
        <w:t xml:space="preserve">            </w:t>
      </w:r>
      <w:r>
        <w:rPr>
          <w:lang w:eastAsia="zh-CN"/>
        </w:rPr>
        <w:t xml:space="preserve">- </w:t>
      </w:r>
      <w:r>
        <w:rPr>
          <w:rFonts w:hint="eastAsia"/>
          <w:lang w:eastAsia="zh-CN"/>
        </w:rPr>
        <w:t>T</w:t>
      </w:r>
      <w:r>
        <w:rPr>
          <w:lang w:eastAsia="zh-CN"/>
        </w:rPr>
        <w:t>SCTSF</w:t>
      </w:r>
    </w:p>
    <w:p w14:paraId="48BC7628" w14:textId="77777777" w:rsidR="00D62BBC" w:rsidRDefault="00FA5FEF" w:rsidP="00D62BBC">
      <w:pPr>
        <w:pStyle w:val="PL"/>
        <w:rPr>
          <w:lang w:eastAsia="zh-CN"/>
        </w:rPr>
      </w:pPr>
      <w:r>
        <w:rPr>
          <w:lang w:eastAsia="zh-CN"/>
        </w:rPr>
        <w:t xml:space="preserve">            - </w:t>
      </w:r>
      <w:r>
        <w:rPr>
          <w:rFonts w:hint="eastAsia"/>
          <w:lang w:val="en-US" w:eastAsia="zh-CN"/>
        </w:rPr>
        <w:t>MB</w:t>
      </w:r>
      <w:r>
        <w:rPr>
          <w:lang w:eastAsia="zh-CN"/>
        </w:rPr>
        <w:t>_SMF</w:t>
      </w:r>
    </w:p>
    <w:p w14:paraId="010DBD58" w14:textId="77777777" w:rsidR="00FA5FEF" w:rsidRDefault="00D62BBC" w:rsidP="00D62BBC">
      <w:pPr>
        <w:pStyle w:val="PL"/>
        <w:rPr>
          <w:lang w:eastAsia="zh-CN"/>
        </w:rPr>
      </w:pPr>
      <w:r>
        <w:rPr>
          <w:lang w:eastAsia="zh-CN"/>
        </w:rPr>
        <w:t xml:space="preserve">            - CHF</w:t>
      </w:r>
    </w:p>
    <w:p w14:paraId="07258029" w14:textId="77777777" w:rsidR="00FA337C" w:rsidRDefault="00FA337C" w:rsidP="00D25C5F">
      <w:pPr>
        <w:pStyle w:val="PL"/>
        <w:rPr>
          <w:lang w:eastAsia="zh-CN"/>
        </w:rPr>
      </w:pPr>
      <w:r w:rsidRPr="00FA337C">
        <w:rPr>
          <w:lang w:eastAsia="zh-CN"/>
        </w:rPr>
        <w:t xml:space="preserve">        - type: string</w:t>
      </w:r>
    </w:p>
    <w:p w14:paraId="44B2584C" w14:textId="77777777" w:rsidR="00C526EA" w:rsidRPr="00BD6F46" w:rsidRDefault="00C526EA" w:rsidP="00C526EA">
      <w:pPr>
        <w:pStyle w:val="PL"/>
      </w:pPr>
      <w:r w:rsidRPr="00BD6F46">
        <w:t xml:space="preserve">    ChargingCharacteristicsSelectionMode:</w:t>
      </w:r>
    </w:p>
    <w:p w14:paraId="08F231D1" w14:textId="77777777" w:rsidR="00C526EA" w:rsidRPr="00BD6F46" w:rsidRDefault="00C526EA" w:rsidP="00C526EA">
      <w:pPr>
        <w:pStyle w:val="PL"/>
      </w:pPr>
      <w:r w:rsidRPr="00BD6F46">
        <w:t xml:space="preserve">      anyOf:</w:t>
      </w:r>
    </w:p>
    <w:p w14:paraId="4E6DE4C2" w14:textId="77777777" w:rsidR="00C526EA" w:rsidRPr="00BD6F46" w:rsidRDefault="00C526EA" w:rsidP="00C526EA">
      <w:pPr>
        <w:pStyle w:val="PL"/>
      </w:pPr>
      <w:r w:rsidRPr="00BD6F46">
        <w:t xml:space="preserve">        - type: string</w:t>
      </w:r>
    </w:p>
    <w:p w14:paraId="68EDCB67" w14:textId="77777777" w:rsidR="00C526EA" w:rsidRPr="00BD6F46" w:rsidRDefault="00C526EA" w:rsidP="00C526EA">
      <w:pPr>
        <w:pStyle w:val="PL"/>
      </w:pPr>
      <w:r w:rsidRPr="00BD6F46">
        <w:t xml:space="preserve">          enum:</w:t>
      </w:r>
    </w:p>
    <w:p w14:paraId="05A121F6" w14:textId="77777777" w:rsidR="00C526EA" w:rsidRPr="00BD6F46" w:rsidRDefault="00C526EA" w:rsidP="00C526EA">
      <w:pPr>
        <w:pStyle w:val="PL"/>
      </w:pPr>
      <w:r w:rsidRPr="00BD6F46">
        <w:t xml:space="preserve">            - HOME_DEFAULT</w:t>
      </w:r>
    </w:p>
    <w:p w14:paraId="11A0914B" w14:textId="77777777" w:rsidR="00C526EA" w:rsidRPr="00BD6F46" w:rsidRDefault="00C526EA" w:rsidP="00C526EA">
      <w:pPr>
        <w:pStyle w:val="PL"/>
      </w:pPr>
      <w:r w:rsidRPr="00BD6F46">
        <w:t xml:space="preserve">            - ROAMING_DEFAULT</w:t>
      </w:r>
    </w:p>
    <w:p w14:paraId="57F2A331" w14:textId="77777777" w:rsidR="00C526EA" w:rsidRPr="00BD6F46" w:rsidRDefault="00C526EA" w:rsidP="00C526EA">
      <w:pPr>
        <w:pStyle w:val="PL"/>
      </w:pPr>
      <w:r w:rsidRPr="00BD6F46">
        <w:t xml:space="preserve">            - VISITING_DEFAULT</w:t>
      </w:r>
    </w:p>
    <w:p w14:paraId="126B6A71" w14:textId="77777777" w:rsidR="00C526EA" w:rsidRPr="00BD6F46" w:rsidRDefault="00C526EA" w:rsidP="00C526EA">
      <w:pPr>
        <w:pStyle w:val="PL"/>
      </w:pPr>
      <w:r w:rsidRPr="00BD6F46">
        <w:t xml:space="preserve">        - type: string</w:t>
      </w:r>
    </w:p>
    <w:p w14:paraId="3DDF2A26" w14:textId="77777777" w:rsidR="00C526EA" w:rsidRPr="00BD6F46" w:rsidRDefault="00C526EA" w:rsidP="00C526EA">
      <w:pPr>
        <w:pStyle w:val="PL"/>
      </w:pPr>
      <w:r w:rsidRPr="00BD6F46">
        <w:t xml:space="preserve">    TriggerType:</w:t>
      </w:r>
    </w:p>
    <w:p w14:paraId="3560B704" w14:textId="77777777" w:rsidR="00C526EA" w:rsidRPr="00BD6F46" w:rsidRDefault="00C526EA" w:rsidP="00C526EA">
      <w:pPr>
        <w:pStyle w:val="PL"/>
      </w:pPr>
      <w:r w:rsidRPr="00BD6F46">
        <w:t xml:space="preserve">      anyOf:</w:t>
      </w:r>
    </w:p>
    <w:p w14:paraId="5A59EBAB" w14:textId="77777777" w:rsidR="00C526EA" w:rsidRPr="00BD6F46" w:rsidRDefault="00C526EA" w:rsidP="00C526EA">
      <w:pPr>
        <w:pStyle w:val="PL"/>
      </w:pPr>
      <w:r w:rsidRPr="00BD6F46">
        <w:t xml:space="preserve">        - type: string</w:t>
      </w:r>
    </w:p>
    <w:p w14:paraId="46B2E972" w14:textId="77777777" w:rsidR="00C526EA" w:rsidRDefault="00C526EA" w:rsidP="00C526EA">
      <w:pPr>
        <w:pStyle w:val="PL"/>
      </w:pPr>
      <w:r w:rsidRPr="00BD6F46">
        <w:t xml:space="preserve">          enum:</w:t>
      </w:r>
    </w:p>
    <w:p w14:paraId="58B28A96" w14:textId="4BB097C2" w:rsidR="00CA4572" w:rsidRPr="00BD6F46" w:rsidRDefault="00740984" w:rsidP="00CA4572">
      <w:pPr>
        <w:pStyle w:val="PL"/>
        <w:tabs>
          <w:tab w:val="clear" w:pos="1536"/>
          <w:tab w:val="clear" w:pos="1920"/>
        </w:tabs>
      </w:pPr>
      <w:r w:rsidRPr="00740984">
        <w:t xml:space="preserve">            </w:t>
      </w:r>
      <w:r w:rsidR="00CA4572">
        <w:t># SMF TriggerType</w:t>
      </w:r>
    </w:p>
    <w:p w14:paraId="547B83F8" w14:textId="77777777" w:rsidR="00C526EA" w:rsidRPr="00BD6F46" w:rsidRDefault="00C526EA" w:rsidP="00C526EA">
      <w:pPr>
        <w:pStyle w:val="PL"/>
      </w:pPr>
      <w:r w:rsidRPr="00BD6F46">
        <w:t xml:space="preserve">            - QUOTA_THRESHOLD</w:t>
      </w:r>
    </w:p>
    <w:p w14:paraId="21829504" w14:textId="77777777" w:rsidR="00C526EA" w:rsidRPr="00BD6F46" w:rsidRDefault="00C526EA" w:rsidP="00C526EA">
      <w:pPr>
        <w:pStyle w:val="PL"/>
      </w:pPr>
      <w:r w:rsidRPr="00BD6F46">
        <w:t xml:space="preserve">            - QHT</w:t>
      </w:r>
    </w:p>
    <w:p w14:paraId="299B7EB7" w14:textId="77777777" w:rsidR="00C526EA" w:rsidRPr="00BD6F46" w:rsidRDefault="00C526EA" w:rsidP="00C526EA">
      <w:pPr>
        <w:pStyle w:val="PL"/>
      </w:pPr>
      <w:r w:rsidRPr="00BD6F46">
        <w:t xml:space="preserve">            - FINAL</w:t>
      </w:r>
    </w:p>
    <w:p w14:paraId="4D58F82A" w14:textId="77777777" w:rsidR="00C526EA" w:rsidRPr="00BD6F46" w:rsidRDefault="00C526EA" w:rsidP="00C526EA">
      <w:pPr>
        <w:pStyle w:val="PL"/>
      </w:pPr>
      <w:r w:rsidRPr="00BD6F46">
        <w:t xml:space="preserve">            - QUOTA_EXHAUSTED</w:t>
      </w:r>
    </w:p>
    <w:p w14:paraId="69353A3F" w14:textId="77777777" w:rsidR="00C526EA" w:rsidRPr="00BD6F46" w:rsidRDefault="00C526EA" w:rsidP="00C526EA">
      <w:pPr>
        <w:pStyle w:val="PL"/>
      </w:pPr>
      <w:r w:rsidRPr="00BD6F46">
        <w:t xml:space="preserve">            - VALIDITY_TIME</w:t>
      </w:r>
    </w:p>
    <w:p w14:paraId="3A087EAB" w14:textId="77777777" w:rsidR="00C526EA" w:rsidRPr="00BD6F46" w:rsidRDefault="00C526EA" w:rsidP="00C526EA">
      <w:pPr>
        <w:pStyle w:val="PL"/>
      </w:pPr>
      <w:r w:rsidRPr="00BD6F46">
        <w:t xml:space="preserve">            - OTHER_QUOTA_TYPE</w:t>
      </w:r>
    </w:p>
    <w:p w14:paraId="72F042A8" w14:textId="77777777" w:rsidR="00C526EA" w:rsidRPr="00BD6F46" w:rsidRDefault="00C526EA" w:rsidP="00C526EA">
      <w:pPr>
        <w:pStyle w:val="PL"/>
      </w:pPr>
      <w:r w:rsidRPr="00BD6F46">
        <w:t xml:space="preserve">            - FORCED_REAUTHORISATION</w:t>
      </w:r>
    </w:p>
    <w:p w14:paraId="063A0D63" w14:textId="77777777" w:rsidR="001B630D" w:rsidRDefault="00C526EA" w:rsidP="001B630D">
      <w:pPr>
        <w:pStyle w:val="PL"/>
      </w:pPr>
      <w:r w:rsidRPr="00BD6F46">
        <w:t xml:space="preserve">            - UNUSED_QUOTA_TIMER</w:t>
      </w:r>
      <w:r w:rsidR="001B630D">
        <w:t xml:space="preserve"> # Included for backwards compatibility, shall not be used</w:t>
      </w:r>
    </w:p>
    <w:p w14:paraId="7C20473C" w14:textId="77777777" w:rsidR="001B630D" w:rsidRDefault="001B630D" w:rsidP="001B630D">
      <w:pPr>
        <w:pStyle w:val="PL"/>
      </w:pPr>
      <w:r>
        <w:t xml:space="preserve">            - </w:t>
      </w:r>
      <w:r w:rsidRPr="00BC031B">
        <w:t>UNIT_COUNT_INACTIVITY_TIMER</w:t>
      </w:r>
    </w:p>
    <w:p w14:paraId="7D59B271" w14:textId="77777777" w:rsidR="00C526EA" w:rsidRPr="00BD6F46" w:rsidRDefault="00C526EA" w:rsidP="001B630D">
      <w:pPr>
        <w:pStyle w:val="PL"/>
      </w:pPr>
      <w:r w:rsidRPr="00BD6F46">
        <w:t xml:space="preserve">            - ABNORMAL_RELEASE</w:t>
      </w:r>
    </w:p>
    <w:p w14:paraId="751F9DBF" w14:textId="77777777" w:rsidR="00C526EA" w:rsidRPr="00BD6F46" w:rsidRDefault="00C526EA" w:rsidP="00C526EA">
      <w:pPr>
        <w:pStyle w:val="PL"/>
      </w:pPr>
      <w:r w:rsidRPr="00BD6F46">
        <w:t xml:space="preserve">            - QOS_CHANGE</w:t>
      </w:r>
    </w:p>
    <w:p w14:paraId="58F39C99" w14:textId="77777777" w:rsidR="00C526EA" w:rsidRPr="00BD6F46" w:rsidRDefault="00C526EA" w:rsidP="00C526EA">
      <w:pPr>
        <w:pStyle w:val="PL"/>
      </w:pPr>
      <w:r w:rsidRPr="00BD6F46">
        <w:t xml:space="preserve">            - VOLUME_LIMIT</w:t>
      </w:r>
    </w:p>
    <w:p w14:paraId="14CB8F4C" w14:textId="77777777" w:rsidR="00C526EA" w:rsidRPr="00BD6F46" w:rsidRDefault="00C526EA" w:rsidP="00C526EA">
      <w:pPr>
        <w:pStyle w:val="PL"/>
      </w:pPr>
      <w:r w:rsidRPr="00BD6F46">
        <w:t xml:space="preserve">            - TIME_LIMIT</w:t>
      </w:r>
    </w:p>
    <w:p w14:paraId="604517CC" w14:textId="77777777" w:rsidR="00504BCD" w:rsidRPr="00BD6F46" w:rsidRDefault="00504BCD" w:rsidP="00504BCD">
      <w:pPr>
        <w:pStyle w:val="PL"/>
      </w:pPr>
      <w:r>
        <w:t xml:space="preserve">            </w:t>
      </w:r>
      <w:r w:rsidRPr="00BD6F46">
        <w:t xml:space="preserve">- </w:t>
      </w:r>
      <w:r>
        <w:t>EVENT</w:t>
      </w:r>
      <w:r w:rsidRPr="00BD6F46">
        <w:t>_LIMIT</w:t>
      </w:r>
    </w:p>
    <w:p w14:paraId="55AEC7FF" w14:textId="77777777" w:rsidR="00C526EA" w:rsidRPr="00BD6F46" w:rsidRDefault="00C526EA" w:rsidP="00C526EA">
      <w:pPr>
        <w:pStyle w:val="PL"/>
      </w:pPr>
      <w:r w:rsidRPr="00BD6F46">
        <w:t xml:space="preserve">            - PLMN_CHANGE</w:t>
      </w:r>
    </w:p>
    <w:p w14:paraId="2D3B6824" w14:textId="77777777" w:rsidR="00C526EA" w:rsidRPr="00BD6F46" w:rsidRDefault="00C526EA" w:rsidP="00C526EA">
      <w:pPr>
        <w:pStyle w:val="PL"/>
      </w:pPr>
      <w:r w:rsidRPr="00BD6F46">
        <w:t xml:space="preserve">            - USER_LOCATION_CHANGE</w:t>
      </w:r>
    </w:p>
    <w:p w14:paraId="5B16F322" w14:textId="77777777" w:rsidR="00C526EA" w:rsidRDefault="00C526EA" w:rsidP="00C526EA">
      <w:pPr>
        <w:pStyle w:val="PL"/>
      </w:pPr>
      <w:r w:rsidRPr="00BD6F46">
        <w:t xml:space="preserve">            - RAT_CHANGE</w:t>
      </w:r>
    </w:p>
    <w:p w14:paraId="1A7A5930" w14:textId="77777777" w:rsidR="00F832C9" w:rsidRPr="00BD6F46" w:rsidRDefault="00F832C9" w:rsidP="00C526EA">
      <w:pPr>
        <w:pStyle w:val="PL"/>
      </w:pPr>
      <w:r>
        <w:t xml:space="preserve">            - SESSION</w:t>
      </w:r>
      <w:r>
        <w:rPr>
          <w:lang w:eastAsia="zh-CN"/>
        </w:rPr>
        <w:t>_</w:t>
      </w:r>
      <w:r>
        <w:t>AMBR_CHANGE</w:t>
      </w:r>
    </w:p>
    <w:p w14:paraId="62BC4740" w14:textId="77777777" w:rsidR="00C526EA" w:rsidRPr="00BD6F46" w:rsidRDefault="00C526EA" w:rsidP="00C526EA">
      <w:pPr>
        <w:pStyle w:val="PL"/>
      </w:pPr>
      <w:r w:rsidRPr="00BD6F46">
        <w:t xml:space="preserve">            - UE_TIMEZONE_CHANGE</w:t>
      </w:r>
    </w:p>
    <w:p w14:paraId="6C0640A8" w14:textId="77777777" w:rsidR="00C526EA" w:rsidRPr="00BD6F46" w:rsidRDefault="00C526EA" w:rsidP="00C526EA">
      <w:pPr>
        <w:pStyle w:val="PL"/>
      </w:pPr>
      <w:r w:rsidRPr="00BD6F46">
        <w:t xml:space="preserve">            - TARIFF_TIME_CHANGE</w:t>
      </w:r>
    </w:p>
    <w:p w14:paraId="46EB6823" w14:textId="77777777" w:rsidR="00C526EA" w:rsidRPr="00BD6F46" w:rsidRDefault="00C526EA" w:rsidP="00C526EA">
      <w:pPr>
        <w:pStyle w:val="PL"/>
      </w:pPr>
      <w:r w:rsidRPr="00BD6F46">
        <w:t xml:space="preserve">            - MAX_NUMBER_OF_CHANGES_</w:t>
      </w:r>
      <w:r w:rsidR="0024544D" w:rsidRPr="00BD6F46">
        <w:t>IN</w:t>
      </w:r>
      <w:r w:rsidR="0024544D">
        <w:t>_</w:t>
      </w:r>
      <w:r w:rsidRPr="00BD6F46">
        <w:t>CHARGING_CONDITIONS</w:t>
      </w:r>
    </w:p>
    <w:p w14:paraId="5006F156" w14:textId="77777777" w:rsidR="00C526EA" w:rsidRPr="00BD6F46" w:rsidRDefault="00C526EA" w:rsidP="00C526EA">
      <w:pPr>
        <w:pStyle w:val="PL"/>
      </w:pPr>
      <w:r w:rsidRPr="00BD6F46">
        <w:t xml:space="preserve">            - MANAGEMENT_INTERVENTION</w:t>
      </w:r>
    </w:p>
    <w:p w14:paraId="35655C4A" w14:textId="77777777" w:rsidR="00C526EA" w:rsidRPr="00BD6F46" w:rsidRDefault="00C526EA" w:rsidP="00C526EA">
      <w:pPr>
        <w:pStyle w:val="PL"/>
      </w:pPr>
      <w:r w:rsidRPr="00BD6F46">
        <w:t xml:space="preserve">            - CHANGE_OF_UE_PRESENCE_</w:t>
      </w:r>
      <w:r w:rsidR="0024544D" w:rsidRPr="00BD6F46">
        <w:t>IN</w:t>
      </w:r>
      <w:r w:rsidR="0024544D">
        <w:t>_</w:t>
      </w:r>
      <w:r w:rsidRPr="00BD6F46">
        <w:t>PRESENCE_REPORTING_AREA</w:t>
      </w:r>
    </w:p>
    <w:p w14:paraId="0C9259E1" w14:textId="77777777" w:rsidR="00C526EA" w:rsidRPr="00BD6F46" w:rsidRDefault="00C526EA" w:rsidP="00C526EA">
      <w:pPr>
        <w:pStyle w:val="PL"/>
      </w:pPr>
      <w:r w:rsidRPr="00BD6F46">
        <w:t xml:space="preserve">            - CHANGE_OF_3GPP_PS_DATA_OFF_STATUS</w:t>
      </w:r>
    </w:p>
    <w:p w14:paraId="658EBBCB" w14:textId="77777777" w:rsidR="00C526EA" w:rsidRPr="00BD6F46" w:rsidRDefault="00C526EA" w:rsidP="00C526EA">
      <w:pPr>
        <w:pStyle w:val="PL"/>
      </w:pPr>
      <w:r w:rsidRPr="00BD6F46">
        <w:t xml:space="preserve">            - SERVING_NODE_CHANGE</w:t>
      </w:r>
    </w:p>
    <w:p w14:paraId="2FC73749" w14:textId="77777777" w:rsidR="00C526EA" w:rsidRPr="00BD6F46" w:rsidRDefault="00C526EA" w:rsidP="00C526EA">
      <w:pPr>
        <w:pStyle w:val="PL"/>
      </w:pPr>
      <w:r w:rsidRPr="00BD6F46">
        <w:t xml:space="preserve">            - REMOVAL_OF_UPF</w:t>
      </w:r>
    </w:p>
    <w:p w14:paraId="08A0AB83" w14:textId="77777777" w:rsidR="00CB7B30" w:rsidRDefault="00C526EA" w:rsidP="00CB7B30">
      <w:pPr>
        <w:pStyle w:val="PL"/>
      </w:pPr>
      <w:r w:rsidRPr="00BD6F46">
        <w:t xml:space="preserve">            - ADDITION_OF_UPF</w:t>
      </w:r>
    </w:p>
    <w:p w14:paraId="16E078B7" w14:textId="77777777" w:rsidR="00CB7B30" w:rsidRDefault="004D1294" w:rsidP="00CB7B30">
      <w:pPr>
        <w:pStyle w:val="PL"/>
      </w:pPr>
      <w:r w:rsidRPr="00BD6F46">
        <w:t xml:space="preserve">            </w:t>
      </w:r>
      <w:r w:rsidR="00CB7B30">
        <w:t>- INSERTION_OF_ISMF</w:t>
      </w:r>
    </w:p>
    <w:p w14:paraId="3C83B9D4" w14:textId="77777777" w:rsidR="00CB7B30" w:rsidRDefault="004D1294" w:rsidP="00CB7B30">
      <w:pPr>
        <w:pStyle w:val="PL"/>
      </w:pPr>
      <w:r w:rsidRPr="00BD6F46">
        <w:t xml:space="preserve">            </w:t>
      </w:r>
      <w:r w:rsidR="00CB7B30">
        <w:t>- REMOVAL_OF_ISMF</w:t>
      </w:r>
    </w:p>
    <w:p w14:paraId="247CE072" w14:textId="77777777" w:rsidR="004B3ACD" w:rsidRDefault="004D1294" w:rsidP="00CB7B30">
      <w:pPr>
        <w:pStyle w:val="PL"/>
      </w:pPr>
      <w:r w:rsidRPr="00BD6F46">
        <w:t xml:space="preserve">            </w:t>
      </w:r>
      <w:r w:rsidR="00CB7B30">
        <w:t>- CHANGE_OF_ISMF</w:t>
      </w:r>
    </w:p>
    <w:p w14:paraId="65BB3480" w14:textId="77777777" w:rsidR="009D685A" w:rsidRDefault="004B3ACD" w:rsidP="009D685A">
      <w:pPr>
        <w:pStyle w:val="PL"/>
      </w:pPr>
      <w:r>
        <w:t xml:space="preserve">            - </w:t>
      </w:r>
      <w:r w:rsidRPr="00746307">
        <w:t>START_OF_SERVICE_DATA_FLOW</w:t>
      </w:r>
    </w:p>
    <w:p w14:paraId="59DA1074" w14:textId="77777777" w:rsidR="009D685A" w:rsidRDefault="009D685A" w:rsidP="009D685A">
      <w:pPr>
        <w:pStyle w:val="PL"/>
      </w:pPr>
      <w:r>
        <w:t xml:space="preserve">            - ECGI_CHANGE</w:t>
      </w:r>
    </w:p>
    <w:p w14:paraId="1DB618F2" w14:textId="77777777" w:rsidR="009D685A" w:rsidRDefault="009D685A" w:rsidP="009D685A">
      <w:pPr>
        <w:pStyle w:val="PL"/>
      </w:pPr>
      <w:r>
        <w:t xml:space="preserve">            - TAI_CHANGE</w:t>
      </w:r>
    </w:p>
    <w:p w14:paraId="6DE7B77B" w14:textId="77777777" w:rsidR="009D685A" w:rsidRDefault="009D685A" w:rsidP="009D685A">
      <w:pPr>
        <w:pStyle w:val="PL"/>
      </w:pPr>
      <w:r>
        <w:t xml:space="preserve">            - HANDOVER_CANCEL</w:t>
      </w:r>
    </w:p>
    <w:p w14:paraId="6D76D308" w14:textId="77777777" w:rsidR="009D685A" w:rsidRDefault="009D685A" w:rsidP="009D685A">
      <w:pPr>
        <w:pStyle w:val="PL"/>
      </w:pPr>
      <w:r>
        <w:t xml:space="preserve">            - HANDOVER_START</w:t>
      </w:r>
    </w:p>
    <w:p w14:paraId="028AC2BC" w14:textId="77777777" w:rsidR="0041371B" w:rsidRDefault="009D685A" w:rsidP="0041371B">
      <w:pPr>
        <w:pStyle w:val="PL"/>
      </w:pPr>
      <w:r>
        <w:t xml:space="preserve">            - HANDOVER_COMPLETE</w:t>
      </w:r>
    </w:p>
    <w:p w14:paraId="205D5E45" w14:textId="77777777" w:rsidR="00F77735" w:rsidRDefault="0041371B" w:rsidP="00F77735">
      <w:pPr>
        <w:pStyle w:val="PL"/>
        <w:rPr>
          <w:rFonts w:eastAsia="DengXian"/>
          <w:lang w:eastAsia="zh-CN"/>
        </w:rPr>
      </w:pPr>
      <w:r>
        <w:lastRenderedPageBreak/>
        <w:t xml:space="preserve">            - </w:t>
      </w:r>
      <w:r>
        <w:rPr>
          <w:lang w:bidi="ar-IQ"/>
        </w:rPr>
        <w:t>GFBR_GUARANTEED_STATUS</w:t>
      </w:r>
      <w:r>
        <w:rPr>
          <w:rFonts w:eastAsia="DengXian"/>
          <w:lang w:eastAsia="zh-CN"/>
        </w:rPr>
        <w:t>_CHANGE</w:t>
      </w:r>
    </w:p>
    <w:p w14:paraId="38F64AD8" w14:textId="77777777" w:rsidR="00F77735" w:rsidRPr="00912527" w:rsidRDefault="00F77735" w:rsidP="00F77735">
      <w:pPr>
        <w:pStyle w:val="PL"/>
        <w:rPr>
          <w:rFonts w:eastAsia="Times New Roman"/>
        </w:rPr>
      </w:pPr>
      <w:r>
        <w:t xml:space="preserve">            - </w:t>
      </w:r>
      <w:r>
        <w:rPr>
          <w:lang w:bidi="ar-IQ"/>
        </w:rPr>
        <w:t>ADDITION_OF_ACCESS</w:t>
      </w:r>
    </w:p>
    <w:p w14:paraId="5BA21FC7" w14:textId="77777777" w:rsidR="00F77735" w:rsidRDefault="00F77735" w:rsidP="00F77735">
      <w:pPr>
        <w:pStyle w:val="PL"/>
        <w:rPr>
          <w:lang w:bidi="ar-IQ"/>
        </w:rPr>
      </w:pPr>
      <w:r>
        <w:t xml:space="preserve">            - </w:t>
      </w:r>
      <w:r w:rsidRPr="00C45A73">
        <w:rPr>
          <w:lang w:bidi="ar-IQ"/>
        </w:rPr>
        <w:t>REMOVAL</w:t>
      </w:r>
      <w:r>
        <w:rPr>
          <w:lang w:bidi="ar-IQ"/>
        </w:rPr>
        <w:t>_OF_ACCESS</w:t>
      </w:r>
    </w:p>
    <w:p w14:paraId="75A9F0ED" w14:textId="77777777" w:rsidR="00046FC1" w:rsidRDefault="00F77735" w:rsidP="00046FC1">
      <w:pPr>
        <w:pStyle w:val="PL"/>
        <w:rPr>
          <w:lang w:bidi="ar-IQ"/>
        </w:rPr>
      </w:pPr>
      <w:r>
        <w:t xml:space="preserve">            - </w:t>
      </w:r>
      <w:r w:rsidRPr="00746307">
        <w:t>START_OF_S</w:t>
      </w:r>
      <w:r>
        <w:t>DF_ADDITIONAL_A</w:t>
      </w:r>
      <w:r>
        <w:rPr>
          <w:lang w:bidi="ar-IQ"/>
        </w:rPr>
        <w:t>CCESS</w:t>
      </w:r>
    </w:p>
    <w:p w14:paraId="138CB9EC" w14:textId="77777777" w:rsidR="00C526EA" w:rsidRPr="00BD6F46" w:rsidRDefault="00046FC1" w:rsidP="00046FC1">
      <w:pPr>
        <w:pStyle w:val="PL"/>
      </w:pPr>
      <w:r>
        <w:rPr>
          <w:lang w:bidi="ar-IQ"/>
        </w:rPr>
        <w:t xml:space="preserve">            - REDUNDANT_TRANSMISSION_CHANGE</w:t>
      </w:r>
    </w:p>
    <w:p w14:paraId="18C55619" w14:textId="77777777" w:rsidR="00155D34" w:rsidRPr="00780D71" w:rsidRDefault="00155D34" w:rsidP="00155D34">
      <w:pPr>
        <w:pStyle w:val="PL"/>
        <w:rPr>
          <w:lang w:val="fr-FR"/>
        </w:rPr>
      </w:pPr>
      <w:r w:rsidRPr="00625470">
        <w:t xml:space="preserve">            </w:t>
      </w:r>
      <w:r w:rsidRPr="00780D71">
        <w:rPr>
          <w:lang w:val="fr-FR"/>
        </w:rPr>
        <w:t>- CGI_SAI_CHANGE</w:t>
      </w:r>
    </w:p>
    <w:p w14:paraId="6584BBDF" w14:textId="77777777" w:rsidR="000D7FBF" w:rsidRDefault="00155D34" w:rsidP="000D7FBF">
      <w:pPr>
        <w:pStyle w:val="PL"/>
        <w:rPr>
          <w:lang w:val="fr-FR"/>
        </w:rPr>
      </w:pPr>
      <w:r w:rsidRPr="00780D71">
        <w:rPr>
          <w:lang w:val="fr-FR"/>
        </w:rPr>
        <w:t xml:space="preserve">            - RAI_CHANGE</w:t>
      </w:r>
    </w:p>
    <w:p w14:paraId="30283C18" w14:textId="77777777" w:rsidR="000D7FBF" w:rsidRPr="00BC5941" w:rsidRDefault="000D7FBF" w:rsidP="000D7FBF">
      <w:pPr>
        <w:pStyle w:val="PL"/>
        <w:rPr>
          <w:lang w:val="fr-FR"/>
        </w:rPr>
      </w:pPr>
      <w:r w:rsidRPr="00BC5941">
        <w:rPr>
          <w:lang w:val="fr-FR"/>
        </w:rPr>
        <w:t xml:space="preserve">            - JOIN_MULTICAST</w:t>
      </w:r>
    </w:p>
    <w:p w14:paraId="129635A5" w14:textId="77777777" w:rsidR="000D7FBF" w:rsidRPr="000D7FBF" w:rsidRDefault="000D7FBF" w:rsidP="000D7FBF">
      <w:pPr>
        <w:pStyle w:val="PL"/>
      </w:pPr>
      <w:r w:rsidRPr="00BC5941">
        <w:rPr>
          <w:lang w:val="fr-FR"/>
        </w:rPr>
        <w:t xml:space="preserve">            </w:t>
      </w:r>
      <w:r w:rsidRPr="000D7FBF">
        <w:t>- MBS_DELIVERY_METHOD_CHANGE</w:t>
      </w:r>
    </w:p>
    <w:p w14:paraId="2794B503" w14:textId="77777777" w:rsidR="00155D34" w:rsidRPr="00BC5941" w:rsidRDefault="000D7FBF" w:rsidP="000D7FBF">
      <w:pPr>
        <w:pStyle w:val="PL"/>
      </w:pPr>
      <w:r w:rsidRPr="000D7FBF">
        <w:t xml:space="preserve">            </w:t>
      </w:r>
      <w:r w:rsidRPr="00BC5941">
        <w:t>- LEAVE_MULTICAST</w:t>
      </w:r>
    </w:p>
    <w:p w14:paraId="0EF1052A" w14:textId="77777777" w:rsidR="00CA4572" w:rsidRPr="00BC5941" w:rsidRDefault="004A4705" w:rsidP="00CA4572">
      <w:pPr>
        <w:pStyle w:val="PL"/>
      </w:pPr>
      <w:r w:rsidRPr="00BC5941">
        <w:t xml:space="preserve">            - VSMF_CHANGE</w:t>
      </w:r>
    </w:p>
    <w:p w14:paraId="4F5FE443" w14:textId="77777777" w:rsidR="00740984" w:rsidRDefault="00D9102C" w:rsidP="00740984">
      <w:pPr>
        <w:pStyle w:val="PL"/>
      </w:pPr>
      <w:r w:rsidRPr="00BC5941">
        <w:t xml:space="preserve">            - SNSSAI_REPLACEMENT</w:t>
      </w:r>
    </w:p>
    <w:p w14:paraId="2CC4CD89" w14:textId="77777777" w:rsidR="00740984" w:rsidRDefault="00740984" w:rsidP="00740984">
      <w:pPr>
        <w:pStyle w:val="PL"/>
      </w:pPr>
      <w:r>
        <w:t xml:space="preserve">            - SATELLITE_BACKHAUL_CATEGORY_CHANGE</w:t>
      </w:r>
    </w:p>
    <w:p w14:paraId="150DC987" w14:textId="77777777" w:rsidR="00D9102C" w:rsidRPr="00BC5941" w:rsidRDefault="00740984" w:rsidP="00740984">
      <w:pPr>
        <w:pStyle w:val="PL"/>
      </w:pPr>
      <w:r>
        <w:t xml:space="preserve">            - GEO_SATELLITE_ID_CHANGE</w:t>
      </w:r>
    </w:p>
    <w:p w14:paraId="4CF901D4" w14:textId="50BAD540" w:rsidR="00CA4572" w:rsidRPr="00CA4572" w:rsidRDefault="00740984" w:rsidP="00CA4572">
      <w:pPr>
        <w:pStyle w:val="PL"/>
      </w:pPr>
      <w:r w:rsidRPr="00740984">
        <w:t xml:space="preserve">            </w:t>
      </w:r>
      <w:r w:rsidR="00CA4572">
        <w:t># IMS TriggerType</w:t>
      </w:r>
    </w:p>
    <w:p w14:paraId="07C80E4A" w14:textId="77777777" w:rsidR="00CA4572" w:rsidRDefault="00CA4572" w:rsidP="00CA4572">
      <w:pPr>
        <w:pStyle w:val="PL"/>
      </w:pPr>
      <w:r>
        <w:t xml:space="preserve">            - SIP_INVITE</w:t>
      </w:r>
    </w:p>
    <w:p w14:paraId="20D8F26B" w14:textId="77777777" w:rsidR="00CA4572" w:rsidRDefault="00CA4572" w:rsidP="00CA4572">
      <w:pPr>
        <w:pStyle w:val="PL"/>
      </w:pPr>
      <w:r>
        <w:t xml:space="preserve">            - SIP_RE-INVITE_OR_UPDATE</w:t>
      </w:r>
    </w:p>
    <w:p w14:paraId="3DD8BBED" w14:textId="77777777" w:rsidR="00CA4572" w:rsidRDefault="00CA4572" w:rsidP="00CA4572">
      <w:pPr>
        <w:pStyle w:val="PL"/>
      </w:pPr>
      <w:r>
        <w:t xml:space="preserve">            - SIP_2XX_ACKNOWLEDGING</w:t>
      </w:r>
    </w:p>
    <w:p w14:paraId="3EAE50C2" w14:textId="77777777" w:rsidR="00CA4572" w:rsidRDefault="00CA4572" w:rsidP="00CA4572">
      <w:pPr>
        <w:pStyle w:val="PL"/>
      </w:pPr>
      <w:r>
        <w:t xml:space="preserve">            - SIP_1XX_PROVISIONAL_RESPONSE</w:t>
      </w:r>
    </w:p>
    <w:p w14:paraId="405CFE44" w14:textId="77777777" w:rsidR="00CA4572" w:rsidRDefault="00CA4572" w:rsidP="00CA4572">
      <w:pPr>
        <w:pStyle w:val="PL"/>
      </w:pPr>
      <w:r>
        <w:t xml:space="preserve">            - SIP_4XX_5XX_OR_6XX_RESPONSE</w:t>
      </w:r>
    </w:p>
    <w:p w14:paraId="4A933DBC" w14:textId="77777777" w:rsidR="00CA4572" w:rsidRDefault="00CA4572" w:rsidP="00CA4572">
      <w:pPr>
        <w:pStyle w:val="PL"/>
      </w:pPr>
      <w:r>
        <w:t xml:space="preserve">            - ANY_OTHER_SIP_MESSAGE            - SIP_BYE_MESSAGE</w:t>
      </w:r>
    </w:p>
    <w:p w14:paraId="0DB436A2" w14:textId="77777777" w:rsidR="00CA4572" w:rsidRDefault="00CA4572" w:rsidP="00CA4572">
      <w:pPr>
        <w:pStyle w:val="PL"/>
      </w:pPr>
      <w:r>
        <w:t xml:space="preserve">            - SIP_2XX_ACKNOWLEDGING_A_SIP_BYE</w:t>
      </w:r>
    </w:p>
    <w:p w14:paraId="55A09674" w14:textId="77777777" w:rsidR="00CA4572" w:rsidRDefault="00CA4572" w:rsidP="00CA4572">
      <w:pPr>
        <w:pStyle w:val="PL"/>
      </w:pPr>
      <w:r>
        <w:t xml:space="preserve">            - ABORTING_A_SIP_SESSION_SET-UP</w:t>
      </w:r>
    </w:p>
    <w:p w14:paraId="0CB8C36D" w14:textId="77777777" w:rsidR="00CA4572" w:rsidRDefault="00CA4572" w:rsidP="00CA4572">
      <w:pPr>
        <w:pStyle w:val="PL"/>
      </w:pPr>
      <w:r>
        <w:t xml:space="preserve">            - SIP_3XX_FINAL_OR_REDIRECTION_RESPONSE</w:t>
      </w:r>
    </w:p>
    <w:p w14:paraId="272DD390" w14:textId="77777777" w:rsidR="00CA4572" w:rsidRPr="00CA4572" w:rsidRDefault="00CA4572" w:rsidP="00CA4572">
      <w:pPr>
        <w:pStyle w:val="PL"/>
      </w:pPr>
      <w:r>
        <w:t xml:space="preserve">            - SIP_4XX_5XX_OR_6XX_FINAL_RESPONSE</w:t>
      </w:r>
    </w:p>
    <w:p w14:paraId="241A002C" w14:textId="0739C823" w:rsidR="00925B81" w:rsidRPr="00BC5941" w:rsidRDefault="00740984" w:rsidP="00925B81">
      <w:pPr>
        <w:pStyle w:val="PL"/>
      </w:pPr>
      <w:r w:rsidRPr="00740984">
        <w:t xml:space="preserve">            </w:t>
      </w:r>
      <w:r w:rsidR="00925B81">
        <w:t xml:space="preserve"># </w:t>
      </w:r>
      <w:r w:rsidR="00925B81">
        <w:rPr>
          <w:lang w:val="en-US" w:eastAsia="zh-CN"/>
        </w:rPr>
        <w:t>MB-</w:t>
      </w:r>
      <w:r w:rsidR="00925B81">
        <w:t>SMF TriggerType</w:t>
      </w:r>
      <w:r w:rsidR="00925B81" w:rsidRPr="00BC5941">
        <w:t xml:space="preserve">           </w:t>
      </w:r>
    </w:p>
    <w:p w14:paraId="14856F0E" w14:textId="4EBFADE5" w:rsidR="00925B81" w:rsidRPr="00BC5941" w:rsidRDefault="00925B81" w:rsidP="00925B81">
      <w:pPr>
        <w:pStyle w:val="PL"/>
      </w:pPr>
      <w:r>
        <w:t xml:space="preserve">            </w:t>
      </w:r>
      <w:r w:rsidRPr="00BC5941">
        <w:t xml:space="preserve">- </w:t>
      </w:r>
      <w:r w:rsidR="00740984" w:rsidRPr="00740984">
        <w:t>MBS_CONNECTION_ESTABLISHED_WITH_NG-RAN</w:t>
      </w:r>
    </w:p>
    <w:p w14:paraId="5E02221C" w14:textId="2A7F1976" w:rsidR="00740984" w:rsidRPr="005D107F" w:rsidRDefault="00925B81" w:rsidP="00740984">
      <w:pPr>
        <w:pStyle w:val="PL"/>
      </w:pPr>
      <w:r>
        <w:t xml:space="preserve">            </w:t>
      </w:r>
      <w:r w:rsidRPr="00BC5941">
        <w:t xml:space="preserve">- </w:t>
      </w:r>
      <w:r w:rsidR="00740984" w:rsidRPr="00740984">
        <w:t>MBS_CONNECTION_RELEASED_WITH_NG-RAN</w:t>
      </w:r>
    </w:p>
    <w:p w14:paraId="12E36497" w14:textId="77777777" w:rsidR="00740984" w:rsidRDefault="00740984" w:rsidP="00740984">
      <w:pPr>
        <w:pStyle w:val="PL"/>
        <w:rPr>
          <w:lang w:val="en-US" w:eastAsia="zh-CN"/>
        </w:rPr>
      </w:pPr>
      <w:r>
        <w:t xml:space="preserve">            </w:t>
      </w:r>
      <w:r w:rsidRPr="00740984">
        <w:t xml:space="preserve">- </w:t>
      </w:r>
      <w:r w:rsidRPr="00740984">
        <w:rPr>
          <w:rFonts w:hint="eastAsia"/>
        </w:rPr>
        <w:t>MBS_CONNECTION_ESTABLISHED_WITH_UPF</w:t>
      </w:r>
    </w:p>
    <w:p w14:paraId="3896B538" w14:textId="77777777" w:rsidR="00740984" w:rsidRDefault="00740984" w:rsidP="00740984">
      <w:pPr>
        <w:pStyle w:val="PL"/>
        <w:rPr>
          <w:lang w:val="en-US" w:eastAsia="zh-CN"/>
        </w:rPr>
      </w:pPr>
      <w:r>
        <w:t xml:space="preserve">            </w:t>
      </w:r>
      <w:r w:rsidRPr="00740984">
        <w:t xml:space="preserve">- </w:t>
      </w:r>
      <w:r w:rsidRPr="00740984">
        <w:rPr>
          <w:rFonts w:hint="eastAsia"/>
        </w:rPr>
        <w:t>MBS_CONNECTION_RELEASED_WITH_UPF</w:t>
      </w:r>
    </w:p>
    <w:p w14:paraId="08B3004F" w14:textId="77777777" w:rsidR="00740984" w:rsidRDefault="00740984" w:rsidP="0074098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HANGE_TO_ACTIVE</w:t>
      </w:r>
    </w:p>
    <w:p w14:paraId="561F9DCE" w14:textId="77777777" w:rsidR="00925B81" w:rsidRPr="00740984" w:rsidRDefault="00740984" w:rsidP="00155D3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HANGE_TO_INACTIVE</w:t>
      </w:r>
    </w:p>
    <w:p w14:paraId="15F5D024" w14:textId="77777777" w:rsidR="00740984" w:rsidRPr="00BC5941" w:rsidRDefault="00740984" w:rsidP="00740984">
      <w:pPr>
        <w:pStyle w:val="PL"/>
      </w:pPr>
      <w:r w:rsidRPr="00E77F48">
        <w:t xml:space="preserve">            - MBS_SESSION_CONTEXT_UPDATE</w:t>
      </w:r>
    </w:p>
    <w:p w14:paraId="123EA290" w14:textId="77777777" w:rsidR="00C00D49" w:rsidRDefault="00C00D49" w:rsidP="006F525F">
      <w:pPr>
        <w:pStyle w:val="PL"/>
      </w:pPr>
      <w:r w:rsidRPr="00C00D49">
        <w:tab/>
      </w:r>
      <w:r w:rsidRPr="00C00D49">
        <w:tab/>
      </w:r>
      <w:r w:rsidRPr="00C00D49">
        <w:tab/>
        <w:t xml:space="preserve">  # NSAC TriggerType           </w:t>
      </w:r>
    </w:p>
    <w:p w14:paraId="07EF2B9C" w14:textId="77777777" w:rsidR="006F525F" w:rsidRPr="00BD6F46" w:rsidRDefault="006F525F" w:rsidP="006F525F">
      <w:pPr>
        <w:pStyle w:val="PL"/>
      </w:pPr>
      <w:r w:rsidRPr="00BD6F46">
        <w:t xml:space="preserve">            - </w:t>
      </w:r>
      <w:r w:rsidRPr="00476701">
        <w:t>NSAC_THRESHOLD_INITIAL</w:t>
      </w:r>
    </w:p>
    <w:p w14:paraId="7D68A31C" w14:textId="77777777" w:rsidR="006F525F" w:rsidRPr="00BD6F46" w:rsidRDefault="006F525F" w:rsidP="006F525F">
      <w:pPr>
        <w:pStyle w:val="PL"/>
      </w:pPr>
      <w:r w:rsidRPr="00BD6F46">
        <w:t xml:space="preserve">            - </w:t>
      </w:r>
      <w:r w:rsidRPr="00476701">
        <w:t>NSAC_THRESHOLD_UPWARDS_REACHED</w:t>
      </w:r>
    </w:p>
    <w:p w14:paraId="32466627" w14:textId="77777777" w:rsidR="006F525F" w:rsidRPr="00BD6F46" w:rsidRDefault="006F525F" w:rsidP="006F525F">
      <w:pPr>
        <w:pStyle w:val="PL"/>
      </w:pPr>
      <w:r w:rsidRPr="00BD6F46">
        <w:t xml:space="preserve">            - </w:t>
      </w:r>
      <w:r w:rsidRPr="00476701">
        <w:t>NSAC_THRESHOLD_UPWARDS_CROSSED</w:t>
      </w:r>
    </w:p>
    <w:p w14:paraId="51C9BF1B" w14:textId="77777777" w:rsidR="006F525F" w:rsidRPr="00BD6F46" w:rsidRDefault="006F525F" w:rsidP="006F525F">
      <w:pPr>
        <w:pStyle w:val="PL"/>
      </w:pPr>
      <w:r w:rsidRPr="00BD6F46">
        <w:t xml:space="preserve">            - </w:t>
      </w:r>
      <w:r w:rsidRPr="00476701">
        <w:t>NSAC_THRESHOLD_DOWNWARDS_CROSSED</w:t>
      </w:r>
    </w:p>
    <w:p w14:paraId="43B55FF3" w14:textId="77777777" w:rsidR="006F525F" w:rsidRPr="00BD6F46" w:rsidRDefault="006F525F" w:rsidP="006F525F">
      <w:pPr>
        <w:pStyle w:val="PL"/>
      </w:pPr>
      <w:r w:rsidRPr="00BD6F46">
        <w:t xml:space="preserve">            - </w:t>
      </w:r>
      <w:r w:rsidRPr="00476701">
        <w:t>NSAC_QUOTA_THRESHOLD</w:t>
      </w:r>
    </w:p>
    <w:p w14:paraId="202ED1C2" w14:textId="77777777" w:rsidR="006F525F" w:rsidRPr="00BD6F46" w:rsidRDefault="006F525F" w:rsidP="006F525F">
      <w:pPr>
        <w:pStyle w:val="PL"/>
      </w:pPr>
      <w:r w:rsidRPr="00BD6F46">
        <w:t xml:space="preserve">            - </w:t>
      </w:r>
      <w:r>
        <w:t>NSAC_</w:t>
      </w:r>
      <w:r w:rsidRPr="00BD6F46">
        <w:rPr>
          <w:rFonts w:eastAsia="MS Mincho"/>
          <w:noProof/>
          <w:lang w:eastAsia="de-DE"/>
        </w:rPr>
        <w:t>QUOTA_EXHAUSTED</w:t>
      </w:r>
    </w:p>
    <w:p w14:paraId="3F31C935" w14:textId="77777777" w:rsidR="006F525F" w:rsidRPr="00BD6F46" w:rsidRDefault="006F525F" w:rsidP="006F525F">
      <w:pPr>
        <w:pStyle w:val="PL"/>
      </w:pPr>
      <w:r w:rsidRPr="00BD6F46">
        <w:t xml:space="preserve">            - </w:t>
      </w:r>
      <w:r w:rsidRPr="00476701">
        <w:t>NSAC_VALIDITY_TIME</w:t>
      </w:r>
    </w:p>
    <w:p w14:paraId="7400C5E6" w14:textId="77777777" w:rsidR="006F525F" w:rsidRPr="00BD6F46" w:rsidRDefault="006F525F" w:rsidP="006F525F">
      <w:pPr>
        <w:pStyle w:val="PL"/>
      </w:pPr>
      <w:r w:rsidRPr="00BD6F46">
        <w:t xml:space="preserve">            - </w:t>
      </w:r>
      <w:r w:rsidRPr="00476701">
        <w:t>NSAC_QHT</w:t>
      </w:r>
    </w:p>
    <w:p w14:paraId="5CB50BFA" w14:textId="77777777" w:rsidR="006F525F" w:rsidRPr="00BD6F46" w:rsidRDefault="006F525F" w:rsidP="006F525F">
      <w:pPr>
        <w:pStyle w:val="PL"/>
      </w:pPr>
      <w:r w:rsidRPr="00BD6F46">
        <w:t xml:space="preserve">            - </w:t>
      </w:r>
      <w:r w:rsidRPr="00476701">
        <w:t>NSAC_THRESHOLD_TERMINATION</w:t>
      </w:r>
    </w:p>
    <w:p w14:paraId="289966BD" w14:textId="77777777" w:rsidR="006F525F" w:rsidRPr="00CA4572" w:rsidRDefault="006F525F" w:rsidP="00155D34">
      <w:pPr>
        <w:pStyle w:val="PL"/>
      </w:pPr>
      <w:r w:rsidRPr="00BD6F46">
        <w:t xml:space="preserve">            - </w:t>
      </w:r>
      <w:r w:rsidRPr="00476701">
        <w:t>NS_TERMINATION</w:t>
      </w:r>
    </w:p>
    <w:p w14:paraId="2007303C" w14:textId="77777777" w:rsidR="00C526EA" w:rsidRPr="00BD6F46" w:rsidRDefault="00C526EA" w:rsidP="00C526EA">
      <w:pPr>
        <w:pStyle w:val="PL"/>
      </w:pPr>
      <w:r w:rsidRPr="00CA4572">
        <w:t xml:space="preserve">    </w:t>
      </w:r>
      <w:r w:rsidRPr="00BD6F46">
        <w:t>FinalUnitAction:</w:t>
      </w:r>
    </w:p>
    <w:p w14:paraId="4ED243E4" w14:textId="77777777" w:rsidR="00C526EA" w:rsidRPr="00BD6F46" w:rsidRDefault="00C526EA" w:rsidP="00C526EA">
      <w:pPr>
        <w:pStyle w:val="PL"/>
      </w:pPr>
      <w:r w:rsidRPr="00BD6F46">
        <w:t xml:space="preserve">      anyOf:</w:t>
      </w:r>
    </w:p>
    <w:p w14:paraId="7383505A" w14:textId="77777777" w:rsidR="00C526EA" w:rsidRPr="00BD6F46" w:rsidRDefault="00C526EA" w:rsidP="00C526EA">
      <w:pPr>
        <w:pStyle w:val="PL"/>
      </w:pPr>
      <w:r w:rsidRPr="00BD6F46">
        <w:t xml:space="preserve">        - type: string</w:t>
      </w:r>
    </w:p>
    <w:p w14:paraId="0FAE7453" w14:textId="77777777" w:rsidR="00C526EA" w:rsidRPr="00BD6F46" w:rsidRDefault="00C526EA" w:rsidP="00C526EA">
      <w:pPr>
        <w:pStyle w:val="PL"/>
      </w:pPr>
      <w:r w:rsidRPr="00BD6F46">
        <w:t xml:space="preserve">          enum:</w:t>
      </w:r>
    </w:p>
    <w:p w14:paraId="32B14FB9" w14:textId="77777777" w:rsidR="00C526EA" w:rsidRPr="00BD6F46" w:rsidRDefault="00C526EA" w:rsidP="00C526EA">
      <w:pPr>
        <w:pStyle w:val="PL"/>
      </w:pPr>
      <w:r w:rsidRPr="00BD6F46">
        <w:t xml:space="preserve">            - TERMINATE</w:t>
      </w:r>
    </w:p>
    <w:p w14:paraId="574C2F31" w14:textId="77777777" w:rsidR="00C526EA" w:rsidRPr="00BD6F46" w:rsidRDefault="00C526EA" w:rsidP="00C526EA">
      <w:pPr>
        <w:pStyle w:val="PL"/>
      </w:pPr>
      <w:r w:rsidRPr="00BD6F46">
        <w:t xml:space="preserve">            - REDIRECT</w:t>
      </w:r>
    </w:p>
    <w:p w14:paraId="20BB537A" w14:textId="77777777" w:rsidR="00C526EA" w:rsidRPr="00BD6F46" w:rsidRDefault="00C526EA" w:rsidP="00C526EA">
      <w:pPr>
        <w:pStyle w:val="PL"/>
      </w:pPr>
      <w:r w:rsidRPr="00BD6F46">
        <w:t xml:space="preserve">            - RESTRICT_ACCESS</w:t>
      </w:r>
    </w:p>
    <w:p w14:paraId="4D7E3FA5" w14:textId="77777777" w:rsidR="00C526EA" w:rsidRPr="00BD6F46" w:rsidRDefault="00C526EA" w:rsidP="00C526EA">
      <w:pPr>
        <w:pStyle w:val="PL"/>
      </w:pPr>
      <w:r w:rsidRPr="00BD6F46">
        <w:t xml:space="preserve">        - type: string</w:t>
      </w:r>
    </w:p>
    <w:p w14:paraId="7F5C6BFD" w14:textId="77777777" w:rsidR="00C526EA" w:rsidRPr="00BD6F46" w:rsidRDefault="00C526EA" w:rsidP="00C526EA">
      <w:pPr>
        <w:pStyle w:val="PL"/>
      </w:pPr>
      <w:r w:rsidRPr="00BD6F46">
        <w:t xml:space="preserve">    RedirectAddressType:</w:t>
      </w:r>
    </w:p>
    <w:p w14:paraId="17A7BAF4" w14:textId="77777777" w:rsidR="00C526EA" w:rsidRPr="00BD6F46" w:rsidRDefault="00C526EA" w:rsidP="00C526EA">
      <w:pPr>
        <w:pStyle w:val="PL"/>
      </w:pPr>
      <w:r w:rsidRPr="00BD6F46">
        <w:t xml:space="preserve">      anyOf:</w:t>
      </w:r>
    </w:p>
    <w:p w14:paraId="18BBE7CD" w14:textId="77777777" w:rsidR="00C526EA" w:rsidRPr="00BD6F46" w:rsidRDefault="00C526EA" w:rsidP="00C526EA">
      <w:pPr>
        <w:pStyle w:val="PL"/>
      </w:pPr>
      <w:r w:rsidRPr="00BD6F46">
        <w:t xml:space="preserve">        - type: string</w:t>
      </w:r>
    </w:p>
    <w:p w14:paraId="7BB8700C" w14:textId="77777777" w:rsidR="00C526EA" w:rsidRPr="00BD6F46" w:rsidRDefault="00C526EA" w:rsidP="00C526EA">
      <w:pPr>
        <w:pStyle w:val="PL"/>
      </w:pPr>
      <w:r w:rsidRPr="00BD6F46">
        <w:t xml:space="preserve">          enum:</w:t>
      </w:r>
    </w:p>
    <w:p w14:paraId="6DAF6E9F" w14:textId="77777777" w:rsidR="00C526EA" w:rsidRPr="00BD6F46" w:rsidRDefault="00C526EA" w:rsidP="00C526EA">
      <w:pPr>
        <w:pStyle w:val="PL"/>
      </w:pPr>
      <w:r w:rsidRPr="00BD6F46">
        <w:t xml:space="preserve">            - IPV4</w:t>
      </w:r>
    </w:p>
    <w:p w14:paraId="7E33CA1C" w14:textId="77777777" w:rsidR="00C526EA" w:rsidRPr="00BD6F46" w:rsidRDefault="00C526EA" w:rsidP="00C526EA">
      <w:pPr>
        <w:pStyle w:val="PL"/>
      </w:pPr>
      <w:r w:rsidRPr="00BD6F46">
        <w:t xml:space="preserve">            - IPV6</w:t>
      </w:r>
    </w:p>
    <w:p w14:paraId="23DD9A38" w14:textId="77777777" w:rsidR="00AA0279" w:rsidRDefault="00C526EA" w:rsidP="00AA0279">
      <w:pPr>
        <w:pStyle w:val="PL"/>
      </w:pPr>
      <w:r w:rsidRPr="00BD6F46">
        <w:t xml:space="preserve">            - URL</w:t>
      </w:r>
    </w:p>
    <w:p w14:paraId="07722E8A" w14:textId="77777777" w:rsidR="00C526EA" w:rsidRPr="00BD6F46" w:rsidRDefault="00AA0279" w:rsidP="00AA0279">
      <w:pPr>
        <w:pStyle w:val="PL"/>
      </w:pPr>
      <w:r>
        <w:t xml:space="preserve">            - URI</w:t>
      </w:r>
    </w:p>
    <w:p w14:paraId="42700F97" w14:textId="77777777" w:rsidR="00C526EA" w:rsidRPr="00BD6F46" w:rsidRDefault="00C526EA" w:rsidP="00C526EA">
      <w:pPr>
        <w:pStyle w:val="PL"/>
      </w:pPr>
      <w:r w:rsidRPr="00BD6F46">
        <w:t xml:space="preserve">        - type: string</w:t>
      </w:r>
    </w:p>
    <w:p w14:paraId="6012FB2E" w14:textId="77777777" w:rsidR="00C526EA" w:rsidRPr="00BD6F46" w:rsidRDefault="00C526EA" w:rsidP="00C526EA">
      <w:pPr>
        <w:pStyle w:val="PL"/>
      </w:pPr>
      <w:r w:rsidRPr="00BD6F46">
        <w:t xml:space="preserve">    TriggerCategory:</w:t>
      </w:r>
    </w:p>
    <w:p w14:paraId="533B000E" w14:textId="77777777" w:rsidR="00C526EA" w:rsidRPr="00BD6F46" w:rsidRDefault="00C526EA" w:rsidP="00C526EA">
      <w:pPr>
        <w:pStyle w:val="PL"/>
      </w:pPr>
      <w:r w:rsidRPr="00BD6F46">
        <w:t xml:space="preserve">      anyOf:</w:t>
      </w:r>
    </w:p>
    <w:p w14:paraId="197E0BF4" w14:textId="77777777" w:rsidR="00C526EA" w:rsidRPr="00BD6F46" w:rsidRDefault="00C526EA" w:rsidP="00C526EA">
      <w:pPr>
        <w:pStyle w:val="PL"/>
      </w:pPr>
      <w:r w:rsidRPr="00BD6F46">
        <w:t xml:space="preserve">        - type: string</w:t>
      </w:r>
    </w:p>
    <w:p w14:paraId="139D5494" w14:textId="77777777" w:rsidR="00C526EA" w:rsidRPr="00BD6F46" w:rsidRDefault="00C526EA" w:rsidP="00C526EA">
      <w:pPr>
        <w:pStyle w:val="PL"/>
      </w:pPr>
      <w:r w:rsidRPr="00BD6F46">
        <w:t xml:space="preserve">          enum:</w:t>
      </w:r>
    </w:p>
    <w:p w14:paraId="15C26971" w14:textId="77777777" w:rsidR="00C526EA" w:rsidRPr="00BD6F46" w:rsidRDefault="00C526EA" w:rsidP="00C526EA">
      <w:pPr>
        <w:pStyle w:val="PL"/>
      </w:pPr>
      <w:r w:rsidRPr="00BD6F46">
        <w:t xml:space="preserve">            - IMMEDIATE_REPORT</w:t>
      </w:r>
    </w:p>
    <w:p w14:paraId="5E53C5F4" w14:textId="77777777" w:rsidR="00C526EA" w:rsidRPr="00BD6F46" w:rsidRDefault="00C526EA" w:rsidP="00C526EA">
      <w:pPr>
        <w:pStyle w:val="PL"/>
      </w:pPr>
      <w:r w:rsidRPr="00BD6F46">
        <w:t xml:space="preserve">            - DEFERRED_REPORT</w:t>
      </w:r>
    </w:p>
    <w:p w14:paraId="4EDDFA6E" w14:textId="77777777" w:rsidR="00C526EA" w:rsidRPr="00BD6F46" w:rsidRDefault="00C526EA" w:rsidP="00C526EA">
      <w:pPr>
        <w:pStyle w:val="PL"/>
      </w:pPr>
      <w:r w:rsidRPr="00BD6F46">
        <w:t xml:space="preserve">        - type: string</w:t>
      </w:r>
    </w:p>
    <w:p w14:paraId="34DD312B" w14:textId="77777777" w:rsidR="00C526EA" w:rsidRPr="00BD6F46" w:rsidRDefault="00C526EA" w:rsidP="00C526EA">
      <w:pPr>
        <w:pStyle w:val="PL"/>
      </w:pPr>
      <w:r w:rsidRPr="00BD6F46">
        <w:t xml:space="preserve">    QuotaManagementIndicator:</w:t>
      </w:r>
    </w:p>
    <w:p w14:paraId="24B404FB" w14:textId="77777777" w:rsidR="00C526EA" w:rsidRPr="00BD6F46" w:rsidRDefault="00C526EA" w:rsidP="00C526EA">
      <w:pPr>
        <w:pStyle w:val="PL"/>
      </w:pPr>
      <w:r w:rsidRPr="00BD6F46">
        <w:t xml:space="preserve">      anyOf:</w:t>
      </w:r>
    </w:p>
    <w:p w14:paraId="292FDA2A" w14:textId="77777777" w:rsidR="00C526EA" w:rsidRPr="00BD6F46" w:rsidRDefault="00C526EA" w:rsidP="00C526EA">
      <w:pPr>
        <w:pStyle w:val="PL"/>
      </w:pPr>
      <w:r w:rsidRPr="00BD6F46">
        <w:t xml:space="preserve">        - type: string</w:t>
      </w:r>
    </w:p>
    <w:p w14:paraId="2BD153F4" w14:textId="77777777" w:rsidR="00C526EA" w:rsidRPr="00BD6F46" w:rsidRDefault="00C526EA" w:rsidP="00C526EA">
      <w:pPr>
        <w:pStyle w:val="PL"/>
      </w:pPr>
      <w:r w:rsidRPr="00BD6F46">
        <w:t xml:space="preserve">          enum:</w:t>
      </w:r>
    </w:p>
    <w:p w14:paraId="188E7130" w14:textId="77777777" w:rsidR="00C526EA" w:rsidRPr="00BD6F46" w:rsidRDefault="00C526EA" w:rsidP="00C526EA">
      <w:pPr>
        <w:pStyle w:val="PL"/>
      </w:pPr>
      <w:r w:rsidRPr="00BD6F46">
        <w:t xml:space="preserve">            - ONLINE_CHARGING</w:t>
      </w:r>
    </w:p>
    <w:p w14:paraId="2B990519" w14:textId="77777777" w:rsidR="00F03FB1" w:rsidRDefault="00C526EA" w:rsidP="00F03FB1">
      <w:pPr>
        <w:pStyle w:val="PL"/>
      </w:pPr>
      <w:r w:rsidRPr="00BD6F46">
        <w:t xml:space="preserve">            - OFFLINE_CHARGING</w:t>
      </w:r>
    </w:p>
    <w:p w14:paraId="28654E93" w14:textId="77777777" w:rsidR="00C526EA" w:rsidRPr="00BD6F46" w:rsidRDefault="00F03FB1" w:rsidP="00F03FB1">
      <w:pPr>
        <w:pStyle w:val="PL"/>
      </w:pPr>
      <w:r>
        <w:t xml:space="preserve">            - </w:t>
      </w:r>
      <w:r w:rsidRPr="00024E79">
        <w:t>QUOTA_</w:t>
      </w:r>
      <w:r w:rsidRPr="00B46823">
        <w:t>MANAGEMENT</w:t>
      </w:r>
      <w:r w:rsidRPr="00024E79">
        <w:t>_SUSPENDED</w:t>
      </w:r>
    </w:p>
    <w:p w14:paraId="5184239C" w14:textId="77777777" w:rsidR="00C526EA" w:rsidRPr="00BD6F46" w:rsidRDefault="00C526EA" w:rsidP="00C526EA">
      <w:pPr>
        <w:pStyle w:val="PL"/>
      </w:pPr>
      <w:r w:rsidRPr="00BD6F46">
        <w:t xml:space="preserve">        - type: string</w:t>
      </w:r>
    </w:p>
    <w:p w14:paraId="5556F914" w14:textId="77777777" w:rsidR="00C526EA" w:rsidRPr="00BD6F46" w:rsidRDefault="00C526EA" w:rsidP="00C526EA">
      <w:pPr>
        <w:pStyle w:val="PL"/>
      </w:pPr>
      <w:r w:rsidRPr="00BD6F46">
        <w:t xml:space="preserve">    FailureHandling:</w:t>
      </w:r>
    </w:p>
    <w:p w14:paraId="049E5334" w14:textId="77777777" w:rsidR="00C526EA" w:rsidRPr="00BD6F46" w:rsidRDefault="00C526EA" w:rsidP="00C526EA">
      <w:pPr>
        <w:pStyle w:val="PL"/>
      </w:pPr>
      <w:r w:rsidRPr="00BD6F46">
        <w:t xml:space="preserve">      anyOf:</w:t>
      </w:r>
    </w:p>
    <w:p w14:paraId="48EAAAB0" w14:textId="77777777" w:rsidR="00C526EA" w:rsidRPr="00BD6F46" w:rsidRDefault="00C526EA" w:rsidP="00C526EA">
      <w:pPr>
        <w:pStyle w:val="PL"/>
      </w:pPr>
      <w:r w:rsidRPr="00BD6F46">
        <w:lastRenderedPageBreak/>
        <w:t xml:space="preserve">        - type: string</w:t>
      </w:r>
    </w:p>
    <w:p w14:paraId="6DA2EFA3" w14:textId="77777777" w:rsidR="00C526EA" w:rsidRPr="00BD6F46" w:rsidRDefault="00C526EA" w:rsidP="00C526EA">
      <w:pPr>
        <w:pStyle w:val="PL"/>
      </w:pPr>
      <w:r w:rsidRPr="00BD6F46">
        <w:t xml:space="preserve">          enum:</w:t>
      </w:r>
    </w:p>
    <w:p w14:paraId="1ED027EB" w14:textId="77777777" w:rsidR="00C526EA" w:rsidRPr="00BD6F46" w:rsidRDefault="00C526EA" w:rsidP="00C526EA">
      <w:pPr>
        <w:pStyle w:val="PL"/>
      </w:pPr>
      <w:r w:rsidRPr="00BD6F46">
        <w:t xml:space="preserve">            - TERMINATE</w:t>
      </w:r>
    </w:p>
    <w:p w14:paraId="329824D5" w14:textId="77777777" w:rsidR="00C526EA" w:rsidRPr="00BD6F46" w:rsidRDefault="00C526EA" w:rsidP="00C526EA">
      <w:pPr>
        <w:pStyle w:val="PL"/>
      </w:pPr>
      <w:r w:rsidRPr="00BD6F46">
        <w:t xml:space="preserve">            - CONTINUE</w:t>
      </w:r>
    </w:p>
    <w:p w14:paraId="11C9DDA4" w14:textId="77777777" w:rsidR="00C526EA" w:rsidRPr="00BD6F46" w:rsidRDefault="00C526EA" w:rsidP="00C526EA">
      <w:pPr>
        <w:pStyle w:val="PL"/>
      </w:pPr>
      <w:r w:rsidRPr="00BD6F46">
        <w:t xml:space="preserve">            - RETRY_AND_TERMINATE</w:t>
      </w:r>
    </w:p>
    <w:p w14:paraId="0848A364" w14:textId="77777777" w:rsidR="00C526EA" w:rsidRPr="00BD6F46" w:rsidRDefault="00C526EA" w:rsidP="00C526EA">
      <w:pPr>
        <w:pStyle w:val="PL"/>
      </w:pPr>
      <w:r w:rsidRPr="00BD6F46">
        <w:t xml:space="preserve">        - type: string</w:t>
      </w:r>
    </w:p>
    <w:p w14:paraId="65B0D964" w14:textId="77777777" w:rsidR="00C526EA" w:rsidRPr="00BD6F46" w:rsidRDefault="00C526EA" w:rsidP="00C526EA">
      <w:pPr>
        <w:pStyle w:val="PL"/>
      </w:pPr>
      <w:r w:rsidRPr="00BD6F46">
        <w:t xml:space="preserve">    SessionFailover:</w:t>
      </w:r>
    </w:p>
    <w:p w14:paraId="4C90B5A8" w14:textId="77777777" w:rsidR="00C526EA" w:rsidRPr="00BD6F46" w:rsidRDefault="00C526EA" w:rsidP="00C526EA">
      <w:pPr>
        <w:pStyle w:val="PL"/>
      </w:pPr>
      <w:r w:rsidRPr="00BD6F46">
        <w:t xml:space="preserve">      anyOf:</w:t>
      </w:r>
    </w:p>
    <w:p w14:paraId="6695D02F" w14:textId="77777777" w:rsidR="00C526EA" w:rsidRPr="00BD6F46" w:rsidRDefault="00C526EA" w:rsidP="00C526EA">
      <w:pPr>
        <w:pStyle w:val="PL"/>
      </w:pPr>
      <w:r w:rsidRPr="00BD6F46">
        <w:t xml:space="preserve">        - type: string</w:t>
      </w:r>
    </w:p>
    <w:p w14:paraId="1C609955" w14:textId="77777777" w:rsidR="00C526EA" w:rsidRPr="00BD6F46" w:rsidRDefault="00C526EA" w:rsidP="00C526EA">
      <w:pPr>
        <w:pStyle w:val="PL"/>
      </w:pPr>
      <w:r w:rsidRPr="00BD6F46">
        <w:t xml:space="preserve">          enum:</w:t>
      </w:r>
    </w:p>
    <w:p w14:paraId="40E707D4" w14:textId="77777777" w:rsidR="00C526EA" w:rsidRPr="00BD6F46" w:rsidRDefault="00C526EA" w:rsidP="00C526EA">
      <w:pPr>
        <w:pStyle w:val="PL"/>
      </w:pPr>
      <w:r w:rsidRPr="00BD6F46">
        <w:t xml:space="preserve">            - FAILOVER_NOT_SUPPORTED</w:t>
      </w:r>
    </w:p>
    <w:p w14:paraId="7A242176" w14:textId="77777777" w:rsidR="00C526EA" w:rsidRPr="00BD6F46" w:rsidRDefault="00C526EA" w:rsidP="00C526EA">
      <w:pPr>
        <w:pStyle w:val="PL"/>
      </w:pPr>
      <w:r w:rsidRPr="00BD6F46">
        <w:t xml:space="preserve">            - FAILOVER_SUPPORTED</w:t>
      </w:r>
    </w:p>
    <w:p w14:paraId="572496B7" w14:textId="77777777" w:rsidR="00C526EA" w:rsidRPr="00BD6F46" w:rsidRDefault="00C526EA" w:rsidP="00C526EA">
      <w:pPr>
        <w:pStyle w:val="PL"/>
      </w:pPr>
      <w:r w:rsidRPr="00BD6F46">
        <w:t xml:space="preserve">        - type: string</w:t>
      </w:r>
    </w:p>
    <w:p w14:paraId="31B6C538" w14:textId="77777777" w:rsidR="00C526EA" w:rsidRPr="00BD6F46" w:rsidRDefault="00C526EA" w:rsidP="00C526EA">
      <w:pPr>
        <w:pStyle w:val="PL"/>
      </w:pPr>
      <w:r w:rsidRPr="00BD6F46">
        <w:t xml:space="preserve">    3GPPPSDataOffStatus:</w:t>
      </w:r>
    </w:p>
    <w:p w14:paraId="4BB8CDE9" w14:textId="77777777" w:rsidR="00C526EA" w:rsidRPr="00BD6F46" w:rsidRDefault="00C526EA" w:rsidP="00C526EA">
      <w:pPr>
        <w:pStyle w:val="PL"/>
      </w:pPr>
      <w:r w:rsidRPr="00BD6F46">
        <w:t xml:space="preserve">      anyOf:</w:t>
      </w:r>
    </w:p>
    <w:p w14:paraId="0BC031F3" w14:textId="77777777" w:rsidR="00C526EA" w:rsidRPr="00BD6F46" w:rsidRDefault="00C526EA" w:rsidP="00C526EA">
      <w:pPr>
        <w:pStyle w:val="PL"/>
      </w:pPr>
      <w:r w:rsidRPr="00BD6F46">
        <w:t xml:space="preserve">        - type: string</w:t>
      </w:r>
    </w:p>
    <w:p w14:paraId="6748E3A2" w14:textId="77777777" w:rsidR="00C526EA" w:rsidRPr="00BD6F46" w:rsidRDefault="00C526EA" w:rsidP="00C526EA">
      <w:pPr>
        <w:pStyle w:val="PL"/>
      </w:pPr>
      <w:r w:rsidRPr="00BD6F46">
        <w:t xml:space="preserve">          enum:</w:t>
      </w:r>
    </w:p>
    <w:p w14:paraId="7251AC11" w14:textId="77777777" w:rsidR="00C526EA" w:rsidRPr="00BD6F46" w:rsidRDefault="00C526EA" w:rsidP="00C526EA">
      <w:pPr>
        <w:pStyle w:val="PL"/>
      </w:pPr>
      <w:r w:rsidRPr="00BD6F46">
        <w:t xml:space="preserve">            - ACTIVE</w:t>
      </w:r>
    </w:p>
    <w:p w14:paraId="42430FCC" w14:textId="77777777" w:rsidR="00C526EA" w:rsidRPr="00BD6F46" w:rsidRDefault="00C526EA" w:rsidP="00C526EA">
      <w:pPr>
        <w:pStyle w:val="PL"/>
      </w:pPr>
      <w:r w:rsidRPr="00BD6F46">
        <w:t xml:space="preserve">            - INACTIVE</w:t>
      </w:r>
    </w:p>
    <w:p w14:paraId="21C1D642" w14:textId="77777777" w:rsidR="00C526EA" w:rsidRPr="00BD6F46" w:rsidRDefault="00C526EA" w:rsidP="00C526EA">
      <w:pPr>
        <w:pStyle w:val="PL"/>
      </w:pPr>
      <w:r w:rsidRPr="00BD6F46">
        <w:t xml:space="preserve">        - type: string</w:t>
      </w:r>
    </w:p>
    <w:p w14:paraId="244570F4" w14:textId="77777777" w:rsidR="00C526EA" w:rsidRPr="00BD6F46" w:rsidRDefault="00C526EA" w:rsidP="00C526EA">
      <w:pPr>
        <w:pStyle w:val="PL"/>
      </w:pPr>
      <w:r w:rsidRPr="00BD6F46">
        <w:t xml:space="preserve">    ResultCode:</w:t>
      </w:r>
    </w:p>
    <w:p w14:paraId="170B055A" w14:textId="77777777" w:rsidR="00C526EA" w:rsidRPr="00BD6F46" w:rsidRDefault="00C526EA" w:rsidP="00C526EA">
      <w:pPr>
        <w:pStyle w:val="PL"/>
      </w:pPr>
      <w:r w:rsidRPr="00BD6F46">
        <w:t xml:space="preserve">      anyOf:</w:t>
      </w:r>
    </w:p>
    <w:p w14:paraId="1CD916D4" w14:textId="77777777" w:rsidR="00C526EA" w:rsidRPr="00BD6F46" w:rsidRDefault="00C526EA" w:rsidP="00C526EA">
      <w:pPr>
        <w:pStyle w:val="PL"/>
      </w:pPr>
      <w:r w:rsidRPr="00BD6F46">
        <w:t xml:space="preserve">        - type: string</w:t>
      </w:r>
    </w:p>
    <w:p w14:paraId="4F4D8148" w14:textId="77777777" w:rsidR="006D35DD" w:rsidRDefault="00C526EA" w:rsidP="006D35DD">
      <w:pPr>
        <w:pStyle w:val="PL"/>
      </w:pPr>
      <w:r w:rsidRPr="00BD6F46">
        <w:t xml:space="preserve">          enum:</w:t>
      </w:r>
      <w:r w:rsidR="006D35DD" w:rsidRPr="006D35DD">
        <w:t xml:space="preserve"> </w:t>
      </w:r>
    </w:p>
    <w:p w14:paraId="6B657ED2" w14:textId="77777777" w:rsidR="00C526EA" w:rsidRPr="00BD6F46" w:rsidRDefault="006D35DD" w:rsidP="006D35DD">
      <w:pPr>
        <w:pStyle w:val="PL"/>
      </w:pPr>
      <w:r>
        <w:t xml:space="preserve">            - SUCCESS</w:t>
      </w:r>
    </w:p>
    <w:p w14:paraId="2FBF2C0F" w14:textId="77777777" w:rsidR="00C526EA" w:rsidRPr="00BD6F46" w:rsidRDefault="00C526EA" w:rsidP="00C526EA">
      <w:pPr>
        <w:pStyle w:val="PL"/>
      </w:pPr>
      <w:r w:rsidRPr="00BD6F46">
        <w:t xml:space="preserve">            - END_USER_SERVICE_DENIED</w:t>
      </w:r>
    </w:p>
    <w:p w14:paraId="540A1955" w14:textId="77777777" w:rsidR="00C526EA" w:rsidRPr="00BD6F46" w:rsidRDefault="00C526EA" w:rsidP="00C526EA">
      <w:pPr>
        <w:pStyle w:val="PL"/>
      </w:pPr>
      <w:r w:rsidRPr="00BD6F46">
        <w:t xml:space="preserve">            - </w:t>
      </w:r>
      <w:r w:rsidR="00AC643B">
        <w:t>QUOTA_MANAGEMENT</w:t>
      </w:r>
      <w:r w:rsidRPr="00BD6F46">
        <w:t>_NOT_APPLICABLE</w:t>
      </w:r>
    </w:p>
    <w:p w14:paraId="227AC293" w14:textId="77777777" w:rsidR="00C526EA" w:rsidRPr="00BD6F46" w:rsidRDefault="00C526EA" w:rsidP="00C526EA">
      <w:pPr>
        <w:pStyle w:val="PL"/>
      </w:pPr>
      <w:r w:rsidRPr="00BD6F46">
        <w:t xml:space="preserve">            - </w:t>
      </w:r>
      <w:r w:rsidR="00AC643B">
        <w:t>QUOTA_LIMIT</w:t>
      </w:r>
      <w:r w:rsidRPr="00BD6F46">
        <w:t>_REACHED</w:t>
      </w:r>
    </w:p>
    <w:p w14:paraId="5A873C12" w14:textId="77777777" w:rsidR="00C526EA" w:rsidRPr="00BD6F46" w:rsidRDefault="00C526EA" w:rsidP="00C526EA">
      <w:pPr>
        <w:pStyle w:val="PL"/>
      </w:pPr>
      <w:r w:rsidRPr="00BD6F46">
        <w:t xml:space="preserve">            - </w:t>
      </w:r>
      <w:r w:rsidR="00AC643B">
        <w:t>END_USER_SERVICE</w:t>
      </w:r>
      <w:r w:rsidRPr="00BD6F46">
        <w:t>_REJECTED</w:t>
      </w:r>
    </w:p>
    <w:p w14:paraId="111860FF" w14:textId="77777777" w:rsidR="00C526EA" w:rsidRPr="00BD6F46" w:rsidRDefault="00C526EA" w:rsidP="00C526EA">
      <w:pPr>
        <w:pStyle w:val="PL"/>
      </w:pPr>
      <w:r w:rsidRPr="00BD6F46">
        <w:t xml:space="preserve">            - USER_UNKNOWN</w:t>
      </w:r>
      <w:r w:rsidR="00D25C5F" w:rsidRPr="00D25C5F">
        <w:t xml:space="preserve">  #Included for backwards compatibility, shall not be used</w:t>
      </w:r>
    </w:p>
    <w:p w14:paraId="6F4DE409" w14:textId="77777777" w:rsidR="00F03FB1" w:rsidRDefault="00C526EA" w:rsidP="00F03FB1">
      <w:pPr>
        <w:pStyle w:val="PL"/>
      </w:pPr>
      <w:r w:rsidRPr="00BD6F46">
        <w:t xml:space="preserve">            - RATING_FAILED</w:t>
      </w:r>
    </w:p>
    <w:p w14:paraId="1A321F76" w14:textId="77777777" w:rsidR="00AC643B" w:rsidRPr="00BD6F46" w:rsidRDefault="00F03FB1" w:rsidP="00F03FB1">
      <w:pPr>
        <w:pStyle w:val="PL"/>
      </w:pPr>
      <w:r>
        <w:t xml:space="preserve">            - </w:t>
      </w:r>
      <w:r w:rsidRPr="00B46823">
        <w:t>QUOTA_MANAGEMENT</w:t>
      </w:r>
    </w:p>
    <w:p w14:paraId="0FEDC4D1" w14:textId="77777777" w:rsidR="00C526EA" w:rsidRPr="00BD6F46" w:rsidRDefault="00C526EA" w:rsidP="00C526EA">
      <w:pPr>
        <w:pStyle w:val="PL"/>
      </w:pPr>
      <w:r w:rsidRPr="00BD6F46">
        <w:t xml:space="preserve">        - type: string</w:t>
      </w:r>
    </w:p>
    <w:p w14:paraId="2FA43C53" w14:textId="77777777" w:rsidR="00C526EA" w:rsidRPr="00BD6F46" w:rsidRDefault="00C526EA" w:rsidP="00C526EA">
      <w:pPr>
        <w:pStyle w:val="PL"/>
      </w:pPr>
      <w:r w:rsidRPr="00BD6F46">
        <w:t xml:space="preserve">    PartialRecordMethod:</w:t>
      </w:r>
    </w:p>
    <w:p w14:paraId="4AAB110C" w14:textId="77777777" w:rsidR="00C526EA" w:rsidRPr="00BD6F46" w:rsidRDefault="00C526EA" w:rsidP="00C526EA">
      <w:pPr>
        <w:pStyle w:val="PL"/>
      </w:pPr>
      <w:r w:rsidRPr="00BD6F46">
        <w:t xml:space="preserve">      anyOf:</w:t>
      </w:r>
    </w:p>
    <w:p w14:paraId="1FB9CB7C" w14:textId="77777777" w:rsidR="00C526EA" w:rsidRPr="00BD6F46" w:rsidRDefault="00C526EA" w:rsidP="00C526EA">
      <w:pPr>
        <w:pStyle w:val="PL"/>
      </w:pPr>
      <w:r w:rsidRPr="00BD6F46">
        <w:t xml:space="preserve">        - type: string</w:t>
      </w:r>
    </w:p>
    <w:p w14:paraId="35C00A85" w14:textId="77777777" w:rsidR="00C526EA" w:rsidRPr="00BD6F46" w:rsidRDefault="00C526EA" w:rsidP="00C526EA">
      <w:pPr>
        <w:pStyle w:val="PL"/>
      </w:pPr>
      <w:r w:rsidRPr="00BD6F46">
        <w:t xml:space="preserve">          enum:</w:t>
      </w:r>
    </w:p>
    <w:p w14:paraId="23606C2E" w14:textId="77777777" w:rsidR="00C526EA" w:rsidRPr="00BD6F46" w:rsidRDefault="00C526EA" w:rsidP="00C526EA">
      <w:pPr>
        <w:pStyle w:val="PL"/>
      </w:pPr>
      <w:r w:rsidRPr="00BD6F46">
        <w:t xml:space="preserve">            - DEFAULT</w:t>
      </w:r>
    </w:p>
    <w:p w14:paraId="4522EEB6" w14:textId="77777777" w:rsidR="00C526EA" w:rsidRPr="00BD6F46" w:rsidRDefault="00C526EA" w:rsidP="00C526EA">
      <w:pPr>
        <w:pStyle w:val="PL"/>
      </w:pPr>
      <w:r w:rsidRPr="00BD6F46">
        <w:t xml:space="preserve">            - INDIVIDUAL</w:t>
      </w:r>
    </w:p>
    <w:p w14:paraId="682C9953" w14:textId="77777777" w:rsidR="00C526EA" w:rsidRPr="00BD6F46" w:rsidRDefault="00C526EA" w:rsidP="00C526EA">
      <w:pPr>
        <w:pStyle w:val="PL"/>
      </w:pPr>
      <w:r w:rsidRPr="00BD6F46">
        <w:t xml:space="preserve">        - type: string</w:t>
      </w:r>
    </w:p>
    <w:p w14:paraId="120303DC" w14:textId="77777777" w:rsidR="00C526EA" w:rsidRPr="00BD6F46" w:rsidRDefault="00C526EA" w:rsidP="00C526EA">
      <w:pPr>
        <w:pStyle w:val="PL"/>
      </w:pPr>
      <w:r w:rsidRPr="00BD6F46">
        <w:t xml:space="preserve">    RoamerInOut:</w:t>
      </w:r>
    </w:p>
    <w:p w14:paraId="18B7C852" w14:textId="77777777" w:rsidR="00C526EA" w:rsidRPr="00BD6F46" w:rsidRDefault="00C526EA" w:rsidP="00C526EA">
      <w:pPr>
        <w:pStyle w:val="PL"/>
      </w:pPr>
      <w:r w:rsidRPr="00BD6F46">
        <w:t xml:space="preserve">      anyOf:</w:t>
      </w:r>
    </w:p>
    <w:p w14:paraId="5D8CAA82" w14:textId="77777777" w:rsidR="00C526EA" w:rsidRPr="00BD6F46" w:rsidRDefault="00C526EA" w:rsidP="00C526EA">
      <w:pPr>
        <w:pStyle w:val="PL"/>
      </w:pPr>
      <w:r w:rsidRPr="00BD6F46">
        <w:t xml:space="preserve">        - type: string</w:t>
      </w:r>
    </w:p>
    <w:p w14:paraId="78762A52" w14:textId="77777777" w:rsidR="00C526EA" w:rsidRPr="00BD6F46" w:rsidRDefault="00C526EA" w:rsidP="00C526EA">
      <w:pPr>
        <w:pStyle w:val="PL"/>
      </w:pPr>
      <w:r w:rsidRPr="00BD6F46">
        <w:t xml:space="preserve">          enum:</w:t>
      </w:r>
    </w:p>
    <w:p w14:paraId="6842779C" w14:textId="77777777" w:rsidR="00C526EA" w:rsidRPr="00BD6F46" w:rsidRDefault="00C526EA" w:rsidP="00C526EA">
      <w:pPr>
        <w:pStyle w:val="PL"/>
      </w:pPr>
      <w:r w:rsidRPr="00BD6F46">
        <w:t xml:space="preserve">            - IN_BOUND</w:t>
      </w:r>
    </w:p>
    <w:p w14:paraId="58F38432" w14:textId="77777777" w:rsidR="00C526EA" w:rsidRPr="00BD6F46" w:rsidRDefault="00C526EA" w:rsidP="00C526EA">
      <w:pPr>
        <w:pStyle w:val="PL"/>
      </w:pPr>
      <w:r w:rsidRPr="00BD6F46">
        <w:t xml:space="preserve">            - OUT_BOUND</w:t>
      </w:r>
    </w:p>
    <w:p w14:paraId="11235AEB" w14:textId="77777777" w:rsidR="00C526EA" w:rsidRPr="00BD6F46" w:rsidRDefault="00C526EA" w:rsidP="00C526EA">
      <w:pPr>
        <w:pStyle w:val="PL"/>
      </w:pPr>
      <w:r w:rsidRPr="00BD6F46">
        <w:t xml:space="preserve">        - type: string</w:t>
      </w:r>
    </w:p>
    <w:p w14:paraId="14639A4D" w14:textId="77777777" w:rsidR="00C561D5" w:rsidRPr="00BD6F46" w:rsidRDefault="00C561D5" w:rsidP="00C561D5">
      <w:pPr>
        <w:pStyle w:val="PL"/>
      </w:pPr>
      <w:r w:rsidRPr="00BD6F46">
        <w:t xml:space="preserve">    </w:t>
      </w:r>
      <w:r w:rsidRPr="00A87ADE">
        <w:t>SMMessageType</w:t>
      </w:r>
      <w:r w:rsidRPr="00BD6F46">
        <w:t>:</w:t>
      </w:r>
    </w:p>
    <w:p w14:paraId="4C2346E7" w14:textId="77777777" w:rsidR="00C561D5" w:rsidRPr="00BD6F46" w:rsidRDefault="00C561D5" w:rsidP="00C561D5">
      <w:pPr>
        <w:pStyle w:val="PL"/>
      </w:pPr>
      <w:r w:rsidRPr="00BD6F46">
        <w:t xml:space="preserve">      anyOf:</w:t>
      </w:r>
    </w:p>
    <w:p w14:paraId="0063D7F9" w14:textId="77777777" w:rsidR="00C561D5" w:rsidRPr="00BD6F46" w:rsidRDefault="00C561D5" w:rsidP="00C561D5">
      <w:pPr>
        <w:pStyle w:val="PL"/>
      </w:pPr>
      <w:r w:rsidRPr="00BD6F46">
        <w:t xml:space="preserve">        - type: string</w:t>
      </w:r>
    </w:p>
    <w:p w14:paraId="11612CF3" w14:textId="77777777" w:rsidR="00C561D5" w:rsidRPr="00BD6F46" w:rsidRDefault="00C561D5" w:rsidP="00C561D5">
      <w:pPr>
        <w:pStyle w:val="PL"/>
      </w:pPr>
      <w:r w:rsidRPr="00BD6F46">
        <w:t xml:space="preserve">          enum:</w:t>
      </w:r>
    </w:p>
    <w:p w14:paraId="58061050" w14:textId="77777777" w:rsidR="00C561D5" w:rsidRPr="00BD6F46" w:rsidRDefault="00C561D5" w:rsidP="00C561D5">
      <w:pPr>
        <w:pStyle w:val="PL"/>
      </w:pPr>
      <w:r w:rsidRPr="00BD6F46">
        <w:t xml:space="preserve">            - </w:t>
      </w:r>
      <w:r w:rsidRPr="00A87ADE">
        <w:rPr>
          <w:lang w:eastAsia="zh-CN"/>
        </w:rPr>
        <w:t>SUBMISSION</w:t>
      </w:r>
    </w:p>
    <w:p w14:paraId="7BACB172" w14:textId="77777777" w:rsidR="00C561D5" w:rsidRDefault="00C561D5" w:rsidP="00C561D5">
      <w:pPr>
        <w:pStyle w:val="PL"/>
        <w:rPr>
          <w:lang w:eastAsia="zh-CN"/>
        </w:rPr>
      </w:pPr>
      <w:r w:rsidRPr="00BD6F46">
        <w:t xml:space="preserve">            - </w:t>
      </w:r>
      <w:r w:rsidRPr="00A87ADE">
        <w:rPr>
          <w:lang w:eastAsia="zh-CN"/>
        </w:rPr>
        <w:t>DELIVERY_REPORT</w:t>
      </w:r>
    </w:p>
    <w:p w14:paraId="2B205368" w14:textId="77777777" w:rsidR="00C561D5" w:rsidRPr="00BD6F46" w:rsidRDefault="00C561D5" w:rsidP="00C561D5">
      <w:pPr>
        <w:pStyle w:val="PL"/>
      </w:pPr>
      <w:r w:rsidRPr="00BD6F46">
        <w:t xml:space="preserve">            - </w:t>
      </w:r>
      <w:r w:rsidRPr="00A87ADE">
        <w:rPr>
          <w:lang w:eastAsia="zh-CN"/>
        </w:rPr>
        <w:t>SM_SERVICE_REQUEST</w:t>
      </w:r>
    </w:p>
    <w:p w14:paraId="122C9354" w14:textId="77777777" w:rsidR="0058315A" w:rsidRDefault="0058315A" w:rsidP="0058315A">
      <w:pPr>
        <w:pStyle w:val="PL"/>
        <w:rPr>
          <w:lang w:eastAsia="zh-CN"/>
        </w:rPr>
      </w:pPr>
      <w:r w:rsidRPr="00BD6F46">
        <w:t xml:space="preserve">            - </w:t>
      </w:r>
      <w:r w:rsidRPr="00A87ADE">
        <w:rPr>
          <w:lang w:eastAsia="zh-CN"/>
        </w:rPr>
        <w:t>DELIVERY</w:t>
      </w:r>
    </w:p>
    <w:p w14:paraId="531CA920" w14:textId="77777777" w:rsidR="00C561D5" w:rsidRDefault="00C561D5" w:rsidP="00C561D5">
      <w:pPr>
        <w:pStyle w:val="PL"/>
      </w:pPr>
      <w:r w:rsidRPr="00BD6F46">
        <w:t xml:space="preserve">        - type: string</w:t>
      </w:r>
    </w:p>
    <w:p w14:paraId="0D90FF87" w14:textId="77777777" w:rsidR="00C561D5" w:rsidRPr="00BD6F46" w:rsidRDefault="00C561D5" w:rsidP="00C561D5">
      <w:pPr>
        <w:pStyle w:val="PL"/>
      </w:pPr>
      <w:r w:rsidRPr="00BD6F46">
        <w:t xml:space="preserve">    </w:t>
      </w:r>
      <w:r>
        <w:t>SM</w:t>
      </w:r>
      <w:r w:rsidRPr="00A87ADE">
        <w:t>Priority</w:t>
      </w:r>
      <w:r w:rsidRPr="00BD6F46">
        <w:t>:</w:t>
      </w:r>
    </w:p>
    <w:p w14:paraId="0EA79BCA" w14:textId="77777777" w:rsidR="00C561D5" w:rsidRPr="00BD6F46" w:rsidRDefault="00C561D5" w:rsidP="00C561D5">
      <w:pPr>
        <w:pStyle w:val="PL"/>
      </w:pPr>
      <w:r w:rsidRPr="00BD6F46">
        <w:t xml:space="preserve">      anyOf:</w:t>
      </w:r>
    </w:p>
    <w:p w14:paraId="4F103B45" w14:textId="77777777" w:rsidR="00C561D5" w:rsidRPr="00BD6F46" w:rsidRDefault="00C561D5" w:rsidP="00C561D5">
      <w:pPr>
        <w:pStyle w:val="PL"/>
      </w:pPr>
      <w:r w:rsidRPr="00BD6F46">
        <w:t xml:space="preserve">        - type: string</w:t>
      </w:r>
    </w:p>
    <w:p w14:paraId="3CBEAA52" w14:textId="77777777" w:rsidR="00C561D5" w:rsidRPr="00BD6F46" w:rsidRDefault="00C561D5" w:rsidP="00C561D5">
      <w:pPr>
        <w:pStyle w:val="PL"/>
      </w:pPr>
      <w:r w:rsidRPr="00BD6F46">
        <w:t xml:space="preserve">          enum:</w:t>
      </w:r>
    </w:p>
    <w:p w14:paraId="7998E6F9" w14:textId="77777777" w:rsidR="00C561D5" w:rsidRPr="00BD6F46" w:rsidRDefault="00C561D5" w:rsidP="00C561D5">
      <w:pPr>
        <w:pStyle w:val="PL"/>
      </w:pPr>
      <w:r w:rsidRPr="00BD6F46">
        <w:t xml:space="preserve">            - </w:t>
      </w:r>
      <w:r>
        <w:rPr>
          <w:lang w:eastAsia="zh-CN"/>
        </w:rPr>
        <w:t>LOW</w:t>
      </w:r>
    </w:p>
    <w:p w14:paraId="79E1E0D4" w14:textId="77777777" w:rsidR="00C561D5" w:rsidRDefault="00C561D5" w:rsidP="00C561D5">
      <w:pPr>
        <w:pStyle w:val="PL"/>
        <w:rPr>
          <w:lang w:eastAsia="zh-CN"/>
        </w:rPr>
      </w:pPr>
      <w:r w:rsidRPr="00BD6F46">
        <w:t xml:space="preserve">            - </w:t>
      </w:r>
      <w:r>
        <w:rPr>
          <w:lang w:eastAsia="zh-CN"/>
        </w:rPr>
        <w:t>NORMAL</w:t>
      </w:r>
    </w:p>
    <w:p w14:paraId="697B2750" w14:textId="77777777" w:rsidR="00C561D5" w:rsidRPr="00BD6F46" w:rsidRDefault="00C561D5" w:rsidP="00C561D5">
      <w:pPr>
        <w:pStyle w:val="PL"/>
      </w:pPr>
      <w:r w:rsidRPr="00BD6F46">
        <w:t xml:space="preserve">            - </w:t>
      </w:r>
      <w:r>
        <w:rPr>
          <w:lang w:eastAsia="zh-CN"/>
        </w:rPr>
        <w:t>HIGH</w:t>
      </w:r>
    </w:p>
    <w:p w14:paraId="34A02378" w14:textId="77777777" w:rsidR="00C561D5" w:rsidRPr="00BD6F46" w:rsidRDefault="00C561D5" w:rsidP="00C561D5">
      <w:pPr>
        <w:pStyle w:val="PL"/>
      </w:pPr>
      <w:r w:rsidRPr="00BD6F46">
        <w:t xml:space="preserve">        - type: string</w:t>
      </w:r>
    </w:p>
    <w:p w14:paraId="7E7D92A6" w14:textId="77777777" w:rsidR="00C561D5" w:rsidRPr="00BD6F46" w:rsidRDefault="00C561D5" w:rsidP="00C561D5">
      <w:pPr>
        <w:pStyle w:val="PL"/>
      </w:pPr>
      <w:r w:rsidRPr="00BD6F46">
        <w:t xml:space="preserve">    </w:t>
      </w:r>
      <w:r w:rsidRPr="00A87ADE">
        <w:t>DeliveryReportRequested</w:t>
      </w:r>
      <w:r w:rsidRPr="00BD6F46">
        <w:t>:</w:t>
      </w:r>
    </w:p>
    <w:p w14:paraId="326FE543" w14:textId="77777777" w:rsidR="00C561D5" w:rsidRPr="00BD6F46" w:rsidRDefault="00C561D5" w:rsidP="00C561D5">
      <w:pPr>
        <w:pStyle w:val="PL"/>
      </w:pPr>
      <w:r w:rsidRPr="00BD6F46">
        <w:t xml:space="preserve">      anyOf:</w:t>
      </w:r>
    </w:p>
    <w:p w14:paraId="09BB1808" w14:textId="77777777" w:rsidR="00C561D5" w:rsidRPr="00BD6F46" w:rsidRDefault="00C561D5" w:rsidP="00C561D5">
      <w:pPr>
        <w:pStyle w:val="PL"/>
      </w:pPr>
      <w:r w:rsidRPr="00BD6F46">
        <w:t xml:space="preserve">        - type: string</w:t>
      </w:r>
    </w:p>
    <w:p w14:paraId="69959277" w14:textId="77777777" w:rsidR="00C561D5" w:rsidRPr="00BD6F46" w:rsidRDefault="00C561D5" w:rsidP="00C561D5">
      <w:pPr>
        <w:pStyle w:val="PL"/>
      </w:pPr>
      <w:r w:rsidRPr="00BD6F46">
        <w:t xml:space="preserve">          enum:</w:t>
      </w:r>
    </w:p>
    <w:p w14:paraId="2A20DBD6" w14:textId="77777777" w:rsidR="00C561D5" w:rsidRPr="00BD6F46" w:rsidRDefault="00C561D5" w:rsidP="00C561D5">
      <w:pPr>
        <w:pStyle w:val="PL"/>
      </w:pPr>
      <w:r w:rsidRPr="00BD6F46">
        <w:t xml:space="preserve">            - </w:t>
      </w:r>
      <w:r>
        <w:rPr>
          <w:lang w:eastAsia="zh-CN"/>
        </w:rPr>
        <w:t>YES</w:t>
      </w:r>
    </w:p>
    <w:p w14:paraId="499E7D34" w14:textId="77777777" w:rsidR="00C561D5" w:rsidRDefault="00C561D5" w:rsidP="00C561D5">
      <w:pPr>
        <w:pStyle w:val="PL"/>
        <w:rPr>
          <w:lang w:eastAsia="zh-CN"/>
        </w:rPr>
      </w:pPr>
      <w:r w:rsidRPr="00BD6F46">
        <w:t xml:space="preserve">            - </w:t>
      </w:r>
      <w:r>
        <w:rPr>
          <w:lang w:eastAsia="zh-CN"/>
        </w:rPr>
        <w:t>NO</w:t>
      </w:r>
    </w:p>
    <w:p w14:paraId="60361346" w14:textId="77777777" w:rsidR="00C561D5" w:rsidRDefault="00C561D5" w:rsidP="00C561D5">
      <w:pPr>
        <w:pStyle w:val="PL"/>
      </w:pPr>
      <w:r w:rsidRPr="00BD6F46">
        <w:t xml:space="preserve">        - type: string</w:t>
      </w:r>
    </w:p>
    <w:p w14:paraId="158E470A" w14:textId="77777777" w:rsidR="00C561D5" w:rsidRPr="00BD6F46" w:rsidRDefault="00C561D5" w:rsidP="00C561D5">
      <w:pPr>
        <w:pStyle w:val="PL"/>
      </w:pPr>
      <w:r>
        <w:t xml:space="preserve">    </w:t>
      </w:r>
      <w:r w:rsidRPr="00A87ADE">
        <w:t>InterfaceType</w:t>
      </w:r>
      <w:r w:rsidRPr="00BD6F46">
        <w:t>:</w:t>
      </w:r>
    </w:p>
    <w:p w14:paraId="0E47FF9C" w14:textId="77777777" w:rsidR="00C561D5" w:rsidRPr="00BD6F46" w:rsidRDefault="00C561D5" w:rsidP="00C561D5">
      <w:pPr>
        <w:pStyle w:val="PL"/>
      </w:pPr>
      <w:r w:rsidRPr="00BD6F46">
        <w:t xml:space="preserve">      anyOf:</w:t>
      </w:r>
    </w:p>
    <w:p w14:paraId="7B25C741" w14:textId="77777777" w:rsidR="00C561D5" w:rsidRPr="00BD6F46" w:rsidRDefault="00C561D5" w:rsidP="00C561D5">
      <w:pPr>
        <w:pStyle w:val="PL"/>
      </w:pPr>
      <w:r w:rsidRPr="00BD6F46">
        <w:t xml:space="preserve">        - type: string</w:t>
      </w:r>
    </w:p>
    <w:p w14:paraId="735A02AB" w14:textId="77777777" w:rsidR="00C561D5" w:rsidRPr="00BD6F46" w:rsidRDefault="00C561D5" w:rsidP="00C561D5">
      <w:pPr>
        <w:pStyle w:val="PL"/>
      </w:pPr>
      <w:r w:rsidRPr="00BD6F46">
        <w:t xml:space="preserve">          enum:</w:t>
      </w:r>
    </w:p>
    <w:p w14:paraId="5F255647" w14:textId="77777777" w:rsidR="00C561D5" w:rsidRPr="00BD6F46" w:rsidRDefault="00C561D5" w:rsidP="00C561D5">
      <w:pPr>
        <w:pStyle w:val="PL"/>
      </w:pPr>
      <w:r w:rsidRPr="00BD6F46">
        <w:t xml:space="preserve">            - </w:t>
      </w:r>
      <w:r w:rsidRPr="00A87ADE">
        <w:t>UNKNOWN</w:t>
      </w:r>
    </w:p>
    <w:p w14:paraId="366BBAE2" w14:textId="77777777" w:rsidR="00C561D5" w:rsidRDefault="00C561D5" w:rsidP="00C561D5">
      <w:pPr>
        <w:pStyle w:val="PL"/>
      </w:pPr>
      <w:r w:rsidRPr="00BD6F46">
        <w:t xml:space="preserve">            - </w:t>
      </w:r>
      <w:r w:rsidRPr="00A87ADE">
        <w:t>MOBILE_ORIGINATING</w:t>
      </w:r>
    </w:p>
    <w:p w14:paraId="5DED48D1" w14:textId="77777777" w:rsidR="00C561D5" w:rsidRDefault="00C561D5" w:rsidP="00C561D5">
      <w:pPr>
        <w:pStyle w:val="PL"/>
        <w:rPr>
          <w:lang w:eastAsia="zh-CN"/>
        </w:rPr>
      </w:pPr>
      <w:r w:rsidRPr="00BD6F46">
        <w:t xml:space="preserve">            - </w:t>
      </w:r>
      <w:r w:rsidRPr="00A87ADE">
        <w:t>MOBILE_TERMINATING</w:t>
      </w:r>
    </w:p>
    <w:p w14:paraId="730F5629" w14:textId="77777777" w:rsidR="00C561D5" w:rsidRDefault="00C561D5" w:rsidP="00C561D5">
      <w:pPr>
        <w:pStyle w:val="PL"/>
      </w:pPr>
      <w:r w:rsidRPr="00BD6F46">
        <w:lastRenderedPageBreak/>
        <w:t xml:space="preserve">            - </w:t>
      </w:r>
      <w:r w:rsidRPr="00A87ADE">
        <w:t>APPLICATION_ORIGINATING</w:t>
      </w:r>
    </w:p>
    <w:p w14:paraId="2E6953BD" w14:textId="77777777" w:rsidR="00C561D5" w:rsidRDefault="00C561D5" w:rsidP="00C561D5">
      <w:pPr>
        <w:pStyle w:val="PL"/>
        <w:rPr>
          <w:lang w:eastAsia="zh-CN"/>
        </w:rPr>
      </w:pPr>
      <w:r w:rsidRPr="00BD6F46">
        <w:t xml:space="preserve">            - </w:t>
      </w:r>
      <w:r w:rsidRPr="00A87ADE">
        <w:t>APPLICATION_TERMINATING</w:t>
      </w:r>
    </w:p>
    <w:p w14:paraId="19BE426B" w14:textId="77777777" w:rsidR="00C561D5" w:rsidRDefault="00C561D5" w:rsidP="00C561D5">
      <w:pPr>
        <w:pStyle w:val="PL"/>
      </w:pPr>
      <w:r w:rsidRPr="00BD6F46">
        <w:t xml:space="preserve">        - type: string</w:t>
      </w:r>
    </w:p>
    <w:p w14:paraId="3306C4A9" w14:textId="77777777" w:rsidR="00C561D5" w:rsidRPr="00BD6F46" w:rsidRDefault="00C561D5" w:rsidP="00C561D5">
      <w:pPr>
        <w:pStyle w:val="PL"/>
      </w:pPr>
      <w:r w:rsidRPr="00BD6F46">
        <w:t xml:space="preserve">    </w:t>
      </w:r>
      <w:r w:rsidRPr="00A87ADE">
        <w:t>ClassIdentifier</w:t>
      </w:r>
      <w:r w:rsidRPr="00BD6F46">
        <w:t>:</w:t>
      </w:r>
    </w:p>
    <w:p w14:paraId="25B34D4E" w14:textId="77777777" w:rsidR="00C561D5" w:rsidRPr="00BD6F46" w:rsidRDefault="00C561D5" w:rsidP="00C561D5">
      <w:pPr>
        <w:pStyle w:val="PL"/>
      </w:pPr>
      <w:r w:rsidRPr="00BD6F46">
        <w:t xml:space="preserve">      anyOf:</w:t>
      </w:r>
    </w:p>
    <w:p w14:paraId="6AA96EDE" w14:textId="77777777" w:rsidR="00C561D5" w:rsidRPr="00BD6F46" w:rsidRDefault="00C561D5" w:rsidP="00C561D5">
      <w:pPr>
        <w:pStyle w:val="PL"/>
      </w:pPr>
      <w:r w:rsidRPr="00BD6F46">
        <w:t xml:space="preserve">        - type: string</w:t>
      </w:r>
    </w:p>
    <w:p w14:paraId="010F2A12" w14:textId="77777777" w:rsidR="00C561D5" w:rsidRPr="00BD6F46" w:rsidRDefault="00C561D5" w:rsidP="00C561D5">
      <w:pPr>
        <w:pStyle w:val="PL"/>
      </w:pPr>
      <w:r w:rsidRPr="00BD6F46">
        <w:t xml:space="preserve">          enum:</w:t>
      </w:r>
    </w:p>
    <w:p w14:paraId="3DCDABD6" w14:textId="77777777" w:rsidR="00C561D5" w:rsidRPr="00BD6F46" w:rsidRDefault="00C561D5" w:rsidP="00C561D5">
      <w:pPr>
        <w:pStyle w:val="PL"/>
      </w:pPr>
      <w:r w:rsidRPr="00BD6F46">
        <w:t xml:space="preserve">            - </w:t>
      </w:r>
      <w:r w:rsidRPr="00A87ADE">
        <w:t>PERSONAL</w:t>
      </w:r>
    </w:p>
    <w:p w14:paraId="16460C89" w14:textId="77777777" w:rsidR="00C561D5" w:rsidRDefault="00C561D5" w:rsidP="00C561D5">
      <w:pPr>
        <w:pStyle w:val="PL"/>
        <w:rPr>
          <w:lang w:eastAsia="zh-CN"/>
        </w:rPr>
      </w:pPr>
      <w:r w:rsidRPr="00BD6F46">
        <w:t xml:space="preserve">            - </w:t>
      </w:r>
      <w:r w:rsidRPr="00A87ADE">
        <w:t>ADVERTISEMENT</w:t>
      </w:r>
    </w:p>
    <w:p w14:paraId="185B8FE8" w14:textId="77777777" w:rsidR="00C561D5" w:rsidRDefault="00C561D5" w:rsidP="00C561D5">
      <w:pPr>
        <w:pStyle w:val="PL"/>
      </w:pPr>
      <w:r w:rsidRPr="00BD6F46">
        <w:t xml:space="preserve">            - </w:t>
      </w:r>
      <w:r w:rsidRPr="00A87ADE">
        <w:t>INFORMATIONAL</w:t>
      </w:r>
    </w:p>
    <w:p w14:paraId="0BAC6A3C" w14:textId="77777777" w:rsidR="00C561D5" w:rsidRPr="00BD6F46" w:rsidRDefault="00C561D5" w:rsidP="00C561D5">
      <w:pPr>
        <w:pStyle w:val="PL"/>
      </w:pPr>
      <w:r w:rsidRPr="00BD6F46">
        <w:t xml:space="preserve">            - </w:t>
      </w:r>
      <w:r w:rsidRPr="00A87ADE">
        <w:t>AUTO</w:t>
      </w:r>
    </w:p>
    <w:p w14:paraId="7074470D" w14:textId="77777777" w:rsidR="00C561D5" w:rsidRDefault="00C561D5" w:rsidP="00C561D5">
      <w:pPr>
        <w:pStyle w:val="PL"/>
      </w:pPr>
      <w:r w:rsidRPr="00BD6F46">
        <w:t xml:space="preserve">        - type: string</w:t>
      </w:r>
    </w:p>
    <w:p w14:paraId="37D6B3F6" w14:textId="77777777" w:rsidR="00C561D5" w:rsidRPr="00BD6F46" w:rsidRDefault="00C561D5" w:rsidP="00C561D5">
      <w:pPr>
        <w:pStyle w:val="PL"/>
      </w:pPr>
      <w:r>
        <w:t xml:space="preserve">    SM</w:t>
      </w:r>
      <w:r w:rsidRPr="00A87ADE">
        <w:t>AddressType</w:t>
      </w:r>
      <w:r w:rsidRPr="00BD6F46">
        <w:t>:</w:t>
      </w:r>
    </w:p>
    <w:p w14:paraId="42C2B01F" w14:textId="77777777" w:rsidR="00C561D5" w:rsidRPr="00BD6F46" w:rsidRDefault="00C561D5" w:rsidP="00C561D5">
      <w:pPr>
        <w:pStyle w:val="PL"/>
      </w:pPr>
      <w:r w:rsidRPr="00BD6F46">
        <w:t xml:space="preserve">      anyOf:</w:t>
      </w:r>
    </w:p>
    <w:p w14:paraId="41EB613D" w14:textId="77777777" w:rsidR="00C561D5" w:rsidRPr="00BD6F46" w:rsidRDefault="00C561D5" w:rsidP="00C561D5">
      <w:pPr>
        <w:pStyle w:val="PL"/>
      </w:pPr>
      <w:r w:rsidRPr="00BD6F46">
        <w:t xml:space="preserve">        - type: string</w:t>
      </w:r>
    </w:p>
    <w:p w14:paraId="7DFE420A" w14:textId="77777777" w:rsidR="00C561D5" w:rsidRPr="00BD6F46" w:rsidRDefault="00C561D5" w:rsidP="00C561D5">
      <w:pPr>
        <w:pStyle w:val="PL"/>
      </w:pPr>
      <w:r w:rsidRPr="00BD6F46">
        <w:t xml:space="preserve">          enum:</w:t>
      </w:r>
    </w:p>
    <w:p w14:paraId="1E387485" w14:textId="77777777" w:rsidR="00C561D5" w:rsidRPr="00BD6F46" w:rsidRDefault="00C561D5" w:rsidP="00C561D5">
      <w:pPr>
        <w:pStyle w:val="PL"/>
      </w:pPr>
      <w:r w:rsidRPr="00BD6F46">
        <w:t xml:space="preserve">            - </w:t>
      </w:r>
      <w:r w:rsidRPr="00A87ADE">
        <w:t>EMAIL_ADDRESS</w:t>
      </w:r>
    </w:p>
    <w:p w14:paraId="76DAC198" w14:textId="77777777" w:rsidR="00C561D5" w:rsidRDefault="00C561D5" w:rsidP="00C561D5">
      <w:pPr>
        <w:pStyle w:val="PL"/>
      </w:pPr>
      <w:r w:rsidRPr="00BD6F46">
        <w:t xml:space="preserve">            - </w:t>
      </w:r>
      <w:r w:rsidRPr="00A87ADE">
        <w:t>MSISDN</w:t>
      </w:r>
    </w:p>
    <w:p w14:paraId="4141D5A9" w14:textId="77777777" w:rsidR="00C561D5" w:rsidRDefault="00C561D5" w:rsidP="00C561D5">
      <w:pPr>
        <w:pStyle w:val="PL"/>
        <w:rPr>
          <w:lang w:eastAsia="zh-CN"/>
        </w:rPr>
      </w:pPr>
      <w:r w:rsidRPr="00BD6F46">
        <w:t xml:space="preserve">            - </w:t>
      </w:r>
      <w:r w:rsidRPr="00A87ADE">
        <w:t>IPV4_ADDRESS</w:t>
      </w:r>
    </w:p>
    <w:p w14:paraId="15AE8E89" w14:textId="77777777" w:rsidR="00C561D5" w:rsidRDefault="00C561D5" w:rsidP="00C561D5">
      <w:pPr>
        <w:pStyle w:val="PL"/>
      </w:pPr>
      <w:r w:rsidRPr="00BD6F46">
        <w:t xml:space="preserve">            - </w:t>
      </w:r>
      <w:r>
        <w:t>IPV6</w:t>
      </w:r>
      <w:r w:rsidRPr="00A87ADE">
        <w:t>_ADDRESS</w:t>
      </w:r>
    </w:p>
    <w:p w14:paraId="649EE4F3" w14:textId="77777777" w:rsidR="00C561D5" w:rsidRDefault="00C561D5" w:rsidP="00C561D5">
      <w:pPr>
        <w:pStyle w:val="PL"/>
      </w:pPr>
      <w:r w:rsidRPr="00BD6F46">
        <w:t xml:space="preserve">            - </w:t>
      </w:r>
      <w:r w:rsidRPr="00A87ADE">
        <w:t>NUMERIC_SHORTCODE</w:t>
      </w:r>
    </w:p>
    <w:p w14:paraId="3EC22D8C" w14:textId="77777777" w:rsidR="00C561D5" w:rsidRDefault="00C561D5" w:rsidP="00C561D5">
      <w:pPr>
        <w:pStyle w:val="PL"/>
      </w:pPr>
      <w:r w:rsidRPr="00BD6F46">
        <w:t xml:space="preserve">            - </w:t>
      </w:r>
      <w:r w:rsidRPr="00A87ADE">
        <w:t>ALPHANUMERIC_SHORTCODE</w:t>
      </w:r>
    </w:p>
    <w:p w14:paraId="3A5A2395" w14:textId="77777777" w:rsidR="00C561D5" w:rsidRDefault="00C561D5" w:rsidP="00C561D5">
      <w:pPr>
        <w:pStyle w:val="PL"/>
      </w:pPr>
      <w:r w:rsidRPr="00BD6F46">
        <w:t xml:space="preserve">            - </w:t>
      </w:r>
      <w:r w:rsidRPr="00A87ADE">
        <w:t>OTHER</w:t>
      </w:r>
    </w:p>
    <w:p w14:paraId="2F13EF29" w14:textId="77777777" w:rsidR="00C561D5" w:rsidRDefault="00C561D5" w:rsidP="00C561D5">
      <w:pPr>
        <w:pStyle w:val="PL"/>
        <w:rPr>
          <w:lang w:eastAsia="zh-CN"/>
        </w:rPr>
      </w:pPr>
      <w:r w:rsidRPr="00BD6F46">
        <w:t xml:space="preserve">            - </w:t>
      </w:r>
      <w:r w:rsidRPr="00A87ADE">
        <w:rPr>
          <w:rFonts w:hint="eastAsia"/>
          <w:lang w:eastAsia="zh-CN"/>
        </w:rPr>
        <w:t>IMSI</w:t>
      </w:r>
    </w:p>
    <w:p w14:paraId="2ACABE2E" w14:textId="77777777" w:rsidR="00C561D5" w:rsidRDefault="00C561D5" w:rsidP="00C561D5">
      <w:pPr>
        <w:pStyle w:val="PL"/>
      </w:pPr>
      <w:r w:rsidRPr="00BD6F46">
        <w:t xml:space="preserve">        - type: string</w:t>
      </w:r>
    </w:p>
    <w:p w14:paraId="3EEEACB9" w14:textId="77777777" w:rsidR="00C561D5" w:rsidRPr="00BD6F46" w:rsidRDefault="00C561D5" w:rsidP="00C561D5">
      <w:pPr>
        <w:pStyle w:val="PL"/>
      </w:pPr>
      <w:r>
        <w:t xml:space="preserve">    SM</w:t>
      </w:r>
      <w:r w:rsidRPr="00A87ADE">
        <w:t>AddresseeType</w:t>
      </w:r>
      <w:r w:rsidRPr="00BD6F46">
        <w:t>:</w:t>
      </w:r>
    </w:p>
    <w:p w14:paraId="65651005" w14:textId="77777777" w:rsidR="00C561D5" w:rsidRPr="00BD6F46" w:rsidRDefault="00C561D5" w:rsidP="00C561D5">
      <w:pPr>
        <w:pStyle w:val="PL"/>
      </w:pPr>
      <w:r w:rsidRPr="00BD6F46">
        <w:t xml:space="preserve">      anyOf:</w:t>
      </w:r>
    </w:p>
    <w:p w14:paraId="71246F59" w14:textId="77777777" w:rsidR="00C561D5" w:rsidRPr="00BD6F46" w:rsidRDefault="00C561D5" w:rsidP="00C561D5">
      <w:pPr>
        <w:pStyle w:val="PL"/>
      </w:pPr>
      <w:r w:rsidRPr="00BD6F46">
        <w:t xml:space="preserve">        - type: string</w:t>
      </w:r>
    </w:p>
    <w:p w14:paraId="1DD099E0" w14:textId="77777777" w:rsidR="00C561D5" w:rsidRPr="00BD6F46" w:rsidRDefault="00C561D5" w:rsidP="00C561D5">
      <w:pPr>
        <w:pStyle w:val="PL"/>
      </w:pPr>
      <w:r w:rsidRPr="00BD6F46">
        <w:t xml:space="preserve">          enum:</w:t>
      </w:r>
    </w:p>
    <w:p w14:paraId="66ABF99E" w14:textId="77777777" w:rsidR="00C561D5" w:rsidRPr="00BD6F46" w:rsidRDefault="00C561D5" w:rsidP="00C561D5">
      <w:pPr>
        <w:pStyle w:val="PL"/>
      </w:pPr>
      <w:r w:rsidRPr="00BD6F46">
        <w:t xml:space="preserve">            - </w:t>
      </w:r>
      <w:r>
        <w:t>TO</w:t>
      </w:r>
    </w:p>
    <w:p w14:paraId="6E941B08" w14:textId="77777777" w:rsidR="00C561D5" w:rsidRDefault="00C561D5" w:rsidP="00C561D5">
      <w:pPr>
        <w:pStyle w:val="PL"/>
      </w:pPr>
      <w:r w:rsidRPr="00BD6F46">
        <w:t xml:space="preserve">            - </w:t>
      </w:r>
      <w:r>
        <w:t>CC</w:t>
      </w:r>
    </w:p>
    <w:p w14:paraId="42DDECAE" w14:textId="77777777" w:rsidR="00C561D5" w:rsidRDefault="00C561D5" w:rsidP="00C561D5">
      <w:pPr>
        <w:pStyle w:val="PL"/>
        <w:rPr>
          <w:lang w:eastAsia="zh-CN"/>
        </w:rPr>
      </w:pPr>
      <w:r w:rsidRPr="00BD6F46">
        <w:t xml:space="preserve">            - </w:t>
      </w:r>
      <w:r>
        <w:t>BCC</w:t>
      </w:r>
    </w:p>
    <w:p w14:paraId="56CDA2E8" w14:textId="77777777" w:rsidR="00C561D5" w:rsidRDefault="00C561D5" w:rsidP="00C561D5">
      <w:pPr>
        <w:pStyle w:val="PL"/>
      </w:pPr>
      <w:r w:rsidRPr="00BD6F46">
        <w:t xml:space="preserve">        - type: string</w:t>
      </w:r>
    </w:p>
    <w:p w14:paraId="29EF7400" w14:textId="77777777" w:rsidR="00C561D5" w:rsidRPr="00BD6F46" w:rsidRDefault="00C561D5" w:rsidP="00C561D5">
      <w:pPr>
        <w:pStyle w:val="PL"/>
      </w:pPr>
      <w:r>
        <w:t xml:space="preserve">    </w:t>
      </w:r>
      <w:r w:rsidRPr="00A87ADE">
        <w:t>SMServiceType</w:t>
      </w:r>
      <w:r w:rsidRPr="00BD6F46">
        <w:t>:</w:t>
      </w:r>
    </w:p>
    <w:p w14:paraId="6241F60B" w14:textId="77777777" w:rsidR="00C561D5" w:rsidRPr="00BD6F46" w:rsidRDefault="00C561D5" w:rsidP="00C561D5">
      <w:pPr>
        <w:pStyle w:val="PL"/>
      </w:pPr>
      <w:r w:rsidRPr="00BD6F46">
        <w:t xml:space="preserve">      anyOf:</w:t>
      </w:r>
    </w:p>
    <w:p w14:paraId="1789003B" w14:textId="77777777" w:rsidR="00C561D5" w:rsidRPr="00BD6F46" w:rsidRDefault="00C561D5" w:rsidP="00C561D5">
      <w:pPr>
        <w:pStyle w:val="PL"/>
      </w:pPr>
      <w:r w:rsidRPr="00BD6F46">
        <w:t xml:space="preserve">        - type: string</w:t>
      </w:r>
    </w:p>
    <w:p w14:paraId="7DDA910D" w14:textId="77777777" w:rsidR="00C561D5" w:rsidRPr="00BD6F46" w:rsidRDefault="00C561D5" w:rsidP="00C561D5">
      <w:pPr>
        <w:pStyle w:val="PL"/>
      </w:pPr>
      <w:r w:rsidRPr="00BD6F46">
        <w:t xml:space="preserve">          enum:</w:t>
      </w:r>
    </w:p>
    <w:p w14:paraId="44FB93B6" w14:textId="77777777" w:rsidR="00C561D5" w:rsidRPr="00BD6F46" w:rsidRDefault="00C561D5" w:rsidP="00C561D5">
      <w:pPr>
        <w:pStyle w:val="PL"/>
      </w:pPr>
      <w:r w:rsidRPr="00BD6F46">
        <w:t xml:space="preserve">            - </w:t>
      </w:r>
      <w:r w:rsidRPr="00AE2451">
        <w:rPr>
          <w:lang w:eastAsia="zh-CN"/>
        </w:rPr>
        <w:t>VAS4SMS</w:t>
      </w:r>
      <w:r w:rsidRPr="00A87ADE">
        <w:t>_</w:t>
      </w:r>
      <w:r w:rsidRPr="00AE2451">
        <w:rPr>
          <w:lang w:eastAsia="zh-CN"/>
        </w:rPr>
        <w:t>SHORT_MESSAGE</w:t>
      </w:r>
      <w:r w:rsidRPr="00A87ADE">
        <w:t>_</w:t>
      </w:r>
      <w:r w:rsidRPr="00A87ADE">
        <w:rPr>
          <w:lang w:eastAsia="zh-CN"/>
        </w:rPr>
        <w:t>CONTENT_PROCESSING</w:t>
      </w:r>
    </w:p>
    <w:p w14:paraId="025E8DDB" w14:textId="77777777" w:rsidR="00C561D5" w:rsidRDefault="00C561D5" w:rsidP="00C561D5">
      <w:pPr>
        <w:pStyle w:val="PL"/>
      </w:pPr>
      <w:r w:rsidRPr="00BD6F46">
        <w:t xml:space="preserve">            - </w:t>
      </w:r>
      <w:r w:rsidRPr="00A87ADE">
        <w:rPr>
          <w:lang w:eastAsia="zh-CN"/>
        </w:rPr>
        <w:t>VAS4SMS_SHORT_MESSAGE_FORWARDING</w:t>
      </w:r>
    </w:p>
    <w:p w14:paraId="0074AAC8" w14:textId="77777777" w:rsidR="00C561D5" w:rsidRDefault="00C561D5" w:rsidP="00C561D5">
      <w:pPr>
        <w:pStyle w:val="PL"/>
        <w:rPr>
          <w:lang w:eastAsia="zh-CN"/>
        </w:rPr>
      </w:pPr>
      <w:r w:rsidRPr="00BD6F46">
        <w:t xml:space="preserve">            - </w:t>
      </w:r>
      <w:r w:rsidRPr="00A87ADE">
        <w:rPr>
          <w:lang w:eastAsia="zh-CN"/>
        </w:rPr>
        <w:t>VA</w:t>
      </w:r>
      <w:r>
        <w:rPr>
          <w:lang w:eastAsia="zh-CN"/>
        </w:rPr>
        <w:t>S4SMS_SHORT_MESSAGE_FORWARDING</w:t>
      </w:r>
      <w:r w:rsidRPr="00A87ADE">
        <w:t>_</w:t>
      </w:r>
      <w:r w:rsidRPr="00A87ADE">
        <w:rPr>
          <w:lang w:eastAsia="zh-CN"/>
        </w:rPr>
        <w:t>MULTIPLE_SUBSCRIPTIONS</w:t>
      </w:r>
    </w:p>
    <w:p w14:paraId="16C8722F" w14:textId="77777777" w:rsidR="00C561D5" w:rsidRDefault="00C561D5" w:rsidP="00C561D5">
      <w:pPr>
        <w:pStyle w:val="PL"/>
      </w:pPr>
      <w:r w:rsidRPr="00BD6F46">
        <w:t xml:space="preserve">            - </w:t>
      </w:r>
      <w:r w:rsidRPr="00A87ADE">
        <w:rPr>
          <w:lang w:eastAsia="zh-CN"/>
        </w:rPr>
        <w:t>VAS4SMS_SHORT_MESSAGE_FILTERING</w:t>
      </w:r>
    </w:p>
    <w:p w14:paraId="22D1300A" w14:textId="77777777" w:rsidR="00C561D5" w:rsidRDefault="00C561D5" w:rsidP="00C561D5">
      <w:pPr>
        <w:pStyle w:val="PL"/>
      </w:pPr>
      <w:r w:rsidRPr="00BD6F46">
        <w:t xml:space="preserve">            - </w:t>
      </w:r>
      <w:r w:rsidRPr="00A87ADE">
        <w:rPr>
          <w:lang w:eastAsia="zh-CN"/>
        </w:rPr>
        <w:t>VAS4SMS_SHORT_MESSAGE_RECEIPT</w:t>
      </w:r>
    </w:p>
    <w:p w14:paraId="4E2CB479" w14:textId="77777777" w:rsidR="00C561D5" w:rsidRDefault="00C561D5" w:rsidP="00C561D5">
      <w:pPr>
        <w:pStyle w:val="PL"/>
      </w:pPr>
      <w:r w:rsidRPr="00BD6F46">
        <w:t xml:space="preserve">            - </w:t>
      </w:r>
      <w:r w:rsidRPr="00A87ADE">
        <w:rPr>
          <w:lang w:eastAsia="zh-CN"/>
        </w:rPr>
        <w:t>VAS4SMS_SHORT_MESSAGE_NETWORK</w:t>
      </w:r>
      <w:r w:rsidRPr="00A87ADE">
        <w:t>_</w:t>
      </w:r>
      <w:r w:rsidRPr="00A87ADE">
        <w:rPr>
          <w:lang w:eastAsia="zh-CN"/>
        </w:rPr>
        <w:t>STORAGE</w:t>
      </w:r>
    </w:p>
    <w:p w14:paraId="241464E5" w14:textId="77777777" w:rsidR="00C561D5" w:rsidRDefault="00C561D5" w:rsidP="00C561D5">
      <w:pPr>
        <w:pStyle w:val="PL"/>
      </w:pPr>
      <w:r w:rsidRPr="00BD6F46">
        <w:t xml:space="preserve">            - </w:t>
      </w:r>
      <w:r w:rsidRPr="00A87ADE">
        <w:rPr>
          <w:lang w:eastAsia="zh-CN"/>
        </w:rPr>
        <w:t>VAS4SMS_SHORT_MESSAGE_TO_MULTIPLE_DESTINATIONS</w:t>
      </w:r>
    </w:p>
    <w:p w14:paraId="3D6F5DFD" w14:textId="77777777" w:rsidR="00C561D5" w:rsidRDefault="00C561D5" w:rsidP="00C561D5">
      <w:pPr>
        <w:pStyle w:val="PL"/>
        <w:rPr>
          <w:lang w:eastAsia="zh-CN"/>
        </w:rPr>
      </w:pPr>
      <w:r w:rsidRPr="00BD6F46">
        <w:t xml:space="preserve">            - </w:t>
      </w:r>
      <w:r w:rsidRPr="00A87ADE">
        <w:rPr>
          <w:lang w:eastAsia="zh-CN"/>
        </w:rPr>
        <w:t>VAS4SMS_SHORT_MESSAGE_VIRTUAL_PRIVATE_NETWORK(VPN)</w:t>
      </w:r>
    </w:p>
    <w:p w14:paraId="7475809C" w14:textId="77777777" w:rsidR="00C561D5" w:rsidRDefault="00C561D5" w:rsidP="00C561D5">
      <w:pPr>
        <w:pStyle w:val="PL"/>
        <w:rPr>
          <w:lang w:eastAsia="zh-CN"/>
        </w:rPr>
      </w:pPr>
      <w:r w:rsidRPr="00BD6F46">
        <w:t xml:space="preserve">            - </w:t>
      </w:r>
      <w:r>
        <w:rPr>
          <w:lang w:eastAsia="zh-CN"/>
        </w:rPr>
        <w:t>VAS4SMS_SHORT_MESSAGE_</w:t>
      </w:r>
      <w:r w:rsidRPr="00A87ADE">
        <w:rPr>
          <w:lang w:eastAsia="zh-CN"/>
        </w:rPr>
        <w:t>AUTO_REPLY</w:t>
      </w:r>
    </w:p>
    <w:p w14:paraId="5AD3C85F" w14:textId="77777777" w:rsidR="00C561D5" w:rsidRDefault="00C561D5" w:rsidP="00C561D5">
      <w:pPr>
        <w:pStyle w:val="PL"/>
        <w:rPr>
          <w:lang w:eastAsia="zh-CN"/>
        </w:rPr>
      </w:pPr>
      <w:r w:rsidRPr="00BD6F46">
        <w:t xml:space="preserve">            - </w:t>
      </w:r>
      <w:r w:rsidRPr="00A87ADE">
        <w:rPr>
          <w:lang w:eastAsia="zh-CN"/>
        </w:rPr>
        <w:t>VAS4SMS_SHORT_MESSAGE_PERSONAL_SIGNATURE</w:t>
      </w:r>
    </w:p>
    <w:p w14:paraId="09BACD57" w14:textId="77777777" w:rsidR="00C561D5" w:rsidRDefault="00C561D5" w:rsidP="00C561D5">
      <w:pPr>
        <w:pStyle w:val="PL"/>
        <w:rPr>
          <w:lang w:eastAsia="zh-CN"/>
        </w:rPr>
      </w:pPr>
      <w:r w:rsidRPr="00BD6F46">
        <w:t xml:space="preserve">            - </w:t>
      </w:r>
      <w:r w:rsidRPr="00A87ADE">
        <w:rPr>
          <w:lang w:eastAsia="zh-CN"/>
        </w:rPr>
        <w:t>VAS4SMS_SHORT_MESSAGE_DEFERRED_DELIVERY</w:t>
      </w:r>
    </w:p>
    <w:p w14:paraId="5E643A80" w14:textId="77777777" w:rsidR="00C561D5" w:rsidRDefault="00C561D5" w:rsidP="00C561D5">
      <w:pPr>
        <w:pStyle w:val="PL"/>
      </w:pPr>
      <w:r w:rsidRPr="00BD6F46">
        <w:t xml:space="preserve">        - type: string</w:t>
      </w:r>
    </w:p>
    <w:p w14:paraId="46252DAC" w14:textId="77777777" w:rsidR="00C561D5" w:rsidRPr="00BD6F46" w:rsidRDefault="00C561D5" w:rsidP="00C561D5">
      <w:pPr>
        <w:pStyle w:val="PL"/>
      </w:pPr>
      <w:r>
        <w:t xml:space="preserve">    </w:t>
      </w:r>
      <w:r w:rsidRPr="00A87ADE">
        <w:t>ReplyPathRequested</w:t>
      </w:r>
      <w:r w:rsidRPr="00BD6F46">
        <w:t>:</w:t>
      </w:r>
    </w:p>
    <w:p w14:paraId="1B55EBEA" w14:textId="77777777" w:rsidR="00C561D5" w:rsidRPr="00BD6F46" w:rsidRDefault="00C561D5" w:rsidP="00C561D5">
      <w:pPr>
        <w:pStyle w:val="PL"/>
      </w:pPr>
      <w:r w:rsidRPr="00BD6F46">
        <w:t xml:space="preserve">      anyOf:</w:t>
      </w:r>
    </w:p>
    <w:p w14:paraId="4A482DF9" w14:textId="77777777" w:rsidR="00C561D5" w:rsidRPr="00BD6F46" w:rsidRDefault="00C561D5" w:rsidP="00C561D5">
      <w:pPr>
        <w:pStyle w:val="PL"/>
      </w:pPr>
      <w:r w:rsidRPr="00BD6F46">
        <w:t xml:space="preserve">        - type: string</w:t>
      </w:r>
    </w:p>
    <w:p w14:paraId="4E188B9D" w14:textId="77777777" w:rsidR="00C561D5" w:rsidRPr="00BD6F46" w:rsidRDefault="00C561D5" w:rsidP="00C561D5">
      <w:pPr>
        <w:pStyle w:val="PL"/>
      </w:pPr>
      <w:r w:rsidRPr="00BD6F46">
        <w:t xml:space="preserve">          enum:</w:t>
      </w:r>
    </w:p>
    <w:p w14:paraId="1EB0DDEE" w14:textId="77777777" w:rsidR="00C561D5" w:rsidRPr="00BD6F46" w:rsidRDefault="00C561D5" w:rsidP="00C561D5">
      <w:pPr>
        <w:pStyle w:val="PL"/>
      </w:pPr>
      <w:r w:rsidRPr="00BD6F46">
        <w:t xml:space="preserve">            - </w:t>
      </w:r>
      <w:r w:rsidRPr="00A87ADE">
        <w:t>NO_REPLY_PATH_SET</w:t>
      </w:r>
    </w:p>
    <w:p w14:paraId="023EA96A" w14:textId="77777777" w:rsidR="00C561D5" w:rsidRDefault="00C561D5" w:rsidP="00C561D5">
      <w:pPr>
        <w:pStyle w:val="PL"/>
      </w:pPr>
      <w:r w:rsidRPr="00BD6F46">
        <w:t xml:space="preserve">            - </w:t>
      </w:r>
      <w:r w:rsidRPr="00A87ADE">
        <w:t>REPLY_PATH_SET</w:t>
      </w:r>
    </w:p>
    <w:p w14:paraId="38F5F298" w14:textId="77777777" w:rsidR="00C561D5" w:rsidRDefault="00C561D5" w:rsidP="00C561D5">
      <w:pPr>
        <w:pStyle w:val="PL"/>
      </w:pPr>
      <w:r w:rsidRPr="00BD6F46">
        <w:t xml:space="preserve">        - type: string</w:t>
      </w:r>
    </w:p>
    <w:p w14:paraId="4E6875B4" w14:textId="77777777" w:rsidR="00771951" w:rsidRDefault="00771951" w:rsidP="00771951">
      <w:pPr>
        <w:pStyle w:val="PL"/>
        <w:tabs>
          <w:tab w:val="clear" w:pos="384"/>
        </w:tabs>
      </w:pPr>
      <w:r>
        <w:t xml:space="preserve">    oneTimeEventType:</w:t>
      </w:r>
    </w:p>
    <w:p w14:paraId="18786BFC" w14:textId="77777777" w:rsidR="00771951" w:rsidRDefault="00771951" w:rsidP="00771951">
      <w:pPr>
        <w:pStyle w:val="PL"/>
        <w:tabs>
          <w:tab w:val="clear" w:pos="384"/>
        </w:tabs>
      </w:pPr>
      <w:r>
        <w:t xml:space="preserve">      anyOf:</w:t>
      </w:r>
    </w:p>
    <w:p w14:paraId="5ED3641C" w14:textId="77777777" w:rsidR="00771951" w:rsidRDefault="00771951" w:rsidP="00771951">
      <w:pPr>
        <w:pStyle w:val="PL"/>
        <w:tabs>
          <w:tab w:val="clear" w:pos="384"/>
        </w:tabs>
      </w:pPr>
      <w:r>
        <w:t xml:space="preserve">        - type: string</w:t>
      </w:r>
    </w:p>
    <w:p w14:paraId="6EB45D89" w14:textId="77777777" w:rsidR="00771951" w:rsidRDefault="00771951" w:rsidP="00771951">
      <w:pPr>
        <w:pStyle w:val="PL"/>
        <w:tabs>
          <w:tab w:val="clear" w:pos="384"/>
        </w:tabs>
      </w:pPr>
      <w:r>
        <w:t xml:space="preserve">          enum:</w:t>
      </w:r>
    </w:p>
    <w:p w14:paraId="18754908" w14:textId="77777777" w:rsidR="00771951" w:rsidRDefault="00771951" w:rsidP="00771951">
      <w:pPr>
        <w:pStyle w:val="PL"/>
        <w:tabs>
          <w:tab w:val="clear" w:pos="384"/>
        </w:tabs>
      </w:pPr>
      <w:r>
        <w:t xml:space="preserve">            - IEC</w:t>
      </w:r>
    </w:p>
    <w:p w14:paraId="667F7FE9" w14:textId="77777777" w:rsidR="00771951" w:rsidRDefault="00771951" w:rsidP="00771951">
      <w:pPr>
        <w:pStyle w:val="PL"/>
        <w:tabs>
          <w:tab w:val="clear" w:pos="384"/>
        </w:tabs>
      </w:pPr>
      <w:r>
        <w:t xml:space="preserve">            - PEC</w:t>
      </w:r>
    </w:p>
    <w:p w14:paraId="445AFCD7" w14:textId="77777777" w:rsidR="00771951" w:rsidRDefault="00771951" w:rsidP="00771951">
      <w:pPr>
        <w:pStyle w:val="PL"/>
        <w:tabs>
          <w:tab w:val="clear" w:pos="384"/>
        </w:tabs>
      </w:pPr>
      <w:r>
        <w:t xml:space="preserve">        - type: string</w:t>
      </w:r>
    </w:p>
    <w:p w14:paraId="71A28CDC" w14:textId="77777777" w:rsidR="00771951" w:rsidRDefault="00771951" w:rsidP="00771951">
      <w:pPr>
        <w:pStyle w:val="PL"/>
        <w:tabs>
          <w:tab w:val="clear" w:pos="384"/>
        </w:tabs>
      </w:pPr>
      <w:r>
        <w:t xml:space="preserve">    dnnSelectionMode:</w:t>
      </w:r>
    </w:p>
    <w:p w14:paraId="0402BC14" w14:textId="77777777" w:rsidR="00771951" w:rsidRDefault="00771951" w:rsidP="00771951">
      <w:pPr>
        <w:pStyle w:val="PL"/>
        <w:tabs>
          <w:tab w:val="clear" w:pos="384"/>
        </w:tabs>
      </w:pPr>
      <w:r>
        <w:t xml:space="preserve">      anyOf:</w:t>
      </w:r>
    </w:p>
    <w:p w14:paraId="77F5EAF5" w14:textId="77777777" w:rsidR="00771951" w:rsidRDefault="00771951" w:rsidP="00771951">
      <w:pPr>
        <w:pStyle w:val="PL"/>
        <w:tabs>
          <w:tab w:val="clear" w:pos="384"/>
        </w:tabs>
      </w:pPr>
      <w:r>
        <w:t xml:space="preserve">        - type: string</w:t>
      </w:r>
    </w:p>
    <w:p w14:paraId="3043B2D7" w14:textId="77777777" w:rsidR="00771951" w:rsidRDefault="00771951" w:rsidP="00771951">
      <w:pPr>
        <w:pStyle w:val="PL"/>
        <w:tabs>
          <w:tab w:val="clear" w:pos="384"/>
        </w:tabs>
      </w:pPr>
      <w:r>
        <w:t xml:space="preserve">          enum:</w:t>
      </w:r>
    </w:p>
    <w:p w14:paraId="3030A312" w14:textId="77777777" w:rsidR="00771951" w:rsidRDefault="00771951" w:rsidP="00771951">
      <w:pPr>
        <w:pStyle w:val="PL"/>
        <w:tabs>
          <w:tab w:val="clear" w:pos="384"/>
        </w:tabs>
      </w:pPr>
      <w:r>
        <w:t xml:space="preserve">            - VERIFIED</w:t>
      </w:r>
    </w:p>
    <w:p w14:paraId="54ECAF85" w14:textId="77777777" w:rsidR="00771951" w:rsidRDefault="00771951" w:rsidP="00771951">
      <w:pPr>
        <w:pStyle w:val="PL"/>
        <w:tabs>
          <w:tab w:val="clear" w:pos="384"/>
        </w:tabs>
      </w:pPr>
      <w:r>
        <w:t xml:space="preserve">            - UE_DNN_NOT_VERIFIED</w:t>
      </w:r>
    </w:p>
    <w:p w14:paraId="1716742F" w14:textId="77777777" w:rsidR="00771951" w:rsidRDefault="00771951" w:rsidP="00771951">
      <w:pPr>
        <w:pStyle w:val="PL"/>
        <w:tabs>
          <w:tab w:val="clear" w:pos="384"/>
        </w:tabs>
      </w:pPr>
      <w:r>
        <w:t xml:space="preserve">            - NW_DNN_NOT_VERIFIED</w:t>
      </w:r>
    </w:p>
    <w:p w14:paraId="5373F402" w14:textId="77777777" w:rsidR="004B0280" w:rsidRDefault="00771951" w:rsidP="004B0280">
      <w:pPr>
        <w:pStyle w:val="PL"/>
        <w:tabs>
          <w:tab w:val="clear" w:pos="384"/>
        </w:tabs>
      </w:pPr>
      <w:r w:rsidRPr="00BD6F46">
        <w:t xml:space="preserve">        - type: string</w:t>
      </w:r>
    </w:p>
    <w:p w14:paraId="2264CEC4" w14:textId="77777777" w:rsidR="004B0280" w:rsidRDefault="004B0280" w:rsidP="004B0280">
      <w:pPr>
        <w:pStyle w:val="PL"/>
        <w:tabs>
          <w:tab w:val="clear" w:pos="384"/>
        </w:tabs>
      </w:pPr>
      <w:r>
        <w:t xml:space="preserve">    APIDirection:</w:t>
      </w:r>
    </w:p>
    <w:p w14:paraId="105CE71C" w14:textId="77777777" w:rsidR="004B0280" w:rsidRDefault="004B0280" w:rsidP="004B0280">
      <w:pPr>
        <w:pStyle w:val="PL"/>
        <w:tabs>
          <w:tab w:val="clear" w:pos="384"/>
        </w:tabs>
      </w:pPr>
      <w:r>
        <w:t xml:space="preserve">      anyOf:</w:t>
      </w:r>
    </w:p>
    <w:p w14:paraId="571ACF99" w14:textId="77777777" w:rsidR="004B0280" w:rsidRDefault="004B0280" w:rsidP="004B0280">
      <w:pPr>
        <w:pStyle w:val="PL"/>
        <w:tabs>
          <w:tab w:val="clear" w:pos="384"/>
        </w:tabs>
      </w:pPr>
      <w:r>
        <w:t xml:space="preserve">        - type: string</w:t>
      </w:r>
    </w:p>
    <w:p w14:paraId="3A9B03CA" w14:textId="77777777" w:rsidR="004B0280" w:rsidRDefault="004B0280" w:rsidP="004B0280">
      <w:pPr>
        <w:pStyle w:val="PL"/>
        <w:tabs>
          <w:tab w:val="clear" w:pos="384"/>
        </w:tabs>
      </w:pPr>
      <w:r>
        <w:t xml:space="preserve">          enum:</w:t>
      </w:r>
    </w:p>
    <w:p w14:paraId="67ED22BD" w14:textId="77777777" w:rsidR="004B0280" w:rsidRDefault="004B0280" w:rsidP="004B0280">
      <w:pPr>
        <w:pStyle w:val="PL"/>
      </w:pPr>
      <w:r>
        <w:t xml:space="preserve">            - INVOCATION</w:t>
      </w:r>
    </w:p>
    <w:p w14:paraId="0F5A9C02" w14:textId="77777777" w:rsidR="004B0280" w:rsidRDefault="004B0280" w:rsidP="004B0280">
      <w:pPr>
        <w:pStyle w:val="PL"/>
        <w:tabs>
          <w:tab w:val="clear" w:pos="384"/>
        </w:tabs>
      </w:pPr>
      <w:r>
        <w:t xml:space="preserve">            - NOTIFICATION</w:t>
      </w:r>
    </w:p>
    <w:p w14:paraId="221FA90F" w14:textId="77777777" w:rsidR="00B24300" w:rsidRDefault="004B0280" w:rsidP="00B24300">
      <w:pPr>
        <w:pStyle w:val="PL"/>
        <w:tabs>
          <w:tab w:val="clear" w:pos="384"/>
        </w:tabs>
      </w:pPr>
      <w:r w:rsidRPr="00BD6F46">
        <w:t xml:space="preserve">        - type: string</w:t>
      </w:r>
    </w:p>
    <w:p w14:paraId="33A55DFF" w14:textId="77777777" w:rsidR="00B24300" w:rsidRPr="00BD6F46" w:rsidRDefault="00B24300" w:rsidP="00B24300">
      <w:pPr>
        <w:pStyle w:val="PL"/>
      </w:pPr>
      <w:r>
        <w:lastRenderedPageBreak/>
        <w:t xml:space="preserve">    </w:t>
      </w:r>
      <w:r>
        <w:rPr>
          <w:lang w:bidi="ar-IQ"/>
        </w:rPr>
        <w:t>RegistrationMessageType</w:t>
      </w:r>
      <w:r w:rsidRPr="00BD6F46">
        <w:t>:</w:t>
      </w:r>
    </w:p>
    <w:p w14:paraId="6A13C64B" w14:textId="77777777" w:rsidR="00B24300" w:rsidRPr="00BD6F46" w:rsidRDefault="00B24300" w:rsidP="00B24300">
      <w:pPr>
        <w:pStyle w:val="PL"/>
      </w:pPr>
      <w:r w:rsidRPr="00BD6F46">
        <w:t xml:space="preserve">      anyOf:</w:t>
      </w:r>
    </w:p>
    <w:p w14:paraId="13AB101A" w14:textId="77777777" w:rsidR="00B24300" w:rsidRPr="00BD6F46" w:rsidRDefault="00B24300" w:rsidP="00B24300">
      <w:pPr>
        <w:pStyle w:val="PL"/>
      </w:pPr>
      <w:r w:rsidRPr="00BD6F46">
        <w:t xml:space="preserve">        - type: string</w:t>
      </w:r>
    </w:p>
    <w:p w14:paraId="24957BA8" w14:textId="77777777" w:rsidR="00B24300" w:rsidRPr="00BD6F46" w:rsidRDefault="00B24300" w:rsidP="00B24300">
      <w:pPr>
        <w:pStyle w:val="PL"/>
      </w:pPr>
      <w:r w:rsidRPr="00BD6F46">
        <w:t xml:space="preserve">          enum:</w:t>
      </w:r>
    </w:p>
    <w:p w14:paraId="15B59714" w14:textId="77777777" w:rsidR="00B24300" w:rsidRPr="00BD6F46" w:rsidRDefault="00B24300" w:rsidP="00B24300">
      <w:pPr>
        <w:pStyle w:val="PL"/>
      </w:pPr>
      <w:r w:rsidRPr="00BD6F46">
        <w:t xml:space="preserve">            - </w:t>
      </w:r>
      <w:r>
        <w:t>INITIAL</w:t>
      </w:r>
    </w:p>
    <w:p w14:paraId="727192D5" w14:textId="77777777" w:rsidR="00B24300" w:rsidRDefault="00B24300" w:rsidP="00B24300">
      <w:pPr>
        <w:pStyle w:val="PL"/>
      </w:pPr>
      <w:r w:rsidRPr="00BD6F46">
        <w:t xml:space="preserve">            - </w:t>
      </w:r>
      <w:r>
        <w:t>MOBILITY</w:t>
      </w:r>
    </w:p>
    <w:p w14:paraId="0A1AFAE8" w14:textId="77777777" w:rsidR="00B24300" w:rsidRDefault="00B24300" w:rsidP="00B24300">
      <w:pPr>
        <w:pStyle w:val="PL"/>
      </w:pPr>
      <w:r w:rsidRPr="00BD6F46">
        <w:t xml:space="preserve">            - </w:t>
      </w:r>
      <w:r w:rsidRPr="007770FE">
        <w:t>PERIODIC</w:t>
      </w:r>
    </w:p>
    <w:p w14:paraId="48183DC5" w14:textId="77777777" w:rsidR="00B24300" w:rsidRDefault="00B24300" w:rsidP="00B24300">
      <w:pPr>
        <w:pStyle w:val="PL"/>
      </w:pPr>
      <w:r w:rsidRPr="00BD6F46">
        <w:t xml:space="preserve">            - </w:t>
      </w:r>
      <w:r w:rsidRPr="007770FE">
        <w:t>EMERGENCY</w:t>
      </w:r>
    </w:p>
    <w:p w14:paraId="65067DD7" w14:textId="77777777" w:rsidR="00B24300" w:rsidRDefault="00B24300" w:rsidP="00B24300">
      <w:pPr>
        <w:pStyle w:val="PL"/>
      </w:pPr>
      <w:r w:rsidRPr="00BD6F46">
        <w:t xml:space="preserve">            - </w:t>
      </w:r>
      <w:r>
        <w:rPr>
          <w:lang w:eastAsia="zh-CN"/>
        </w:rPr>
        <w:t>DEREGISTRATION</w:t>
      </w:r>
    </w:p>
    <w:p w14:paraId="451681B0" w14:textId="77777777" w:rsidR="00B24300" w:rsidRDefault="00B24300" w:rsidP="00B24300">
      <w:pPr>
        <w:pStyle w:val="PL"/>
      </w:pPr>
      <w:r w:rsidRPr="00BD6F46">
        <w:t xml:space="preserve">        - type: string</w:t>
      </w:r>
    </w:p>
    <w:p w14:paraId="0B7A1BF3" w14:textId="77777777" w:rsidR="00B24300" w:rsidRPr="00BD6F46" w:rsidRDefault="00B24300" w:rsidP="00B24300">
      <w:pPr>
        <w:pStyle w:val="PL"/>
      </w:pPr>
      <w:r>
        <w:t xml:space="preserve">    </w:t>
      </w:r>
      <w:r w:rsidRPr="004106A7">
        <w:rPr>
          <w:lang w:eastAsia="zh-CN" w:bidi="ar-IQ"/>
        </w:rPr>
        <w:t>MICOModeIndication</w:t>
      </w:r>
      <w:r w:rsidRPr="00BD6F46">
        <w:t>:</w:t>
      </w:r>
    </w:p>
    <w:p w14:paraId="668EF90A" w14:textId="77777777" w:rsidR="00B24300" w:rsidRPr="00BD6F46" w:rsidRDefault="00B24300" w:rsidP="00B24300">
      <w:pPr>
        <w:pStyle w:val="PL"/>
      </w:pPr>
      <w:r w:rsidRPr="00BD6F46">
        <w:t xml:space="preserve">      anyOf:</w:t>
      </w:r>
    </w:p>
    <w:p w14:paraId="15F4E494" w14:textId="77777777" w:rsidR="00B24300" w:rsidRPr="00BD6F46" w:rsidRDefault="00B24300" w:rsidP="00B24300">
      <w:pPr>
        <w:pStyle w:val="PL"/>
      </w:pPr>
      <w:r w:rsidRPr="00BD6F46">
        <w:t xml:space="preserve">        - type: string</w:t>
      </w:r>
    </w:p>
    <w:p w14:paraId="6EF1C37A" w14:textId="77777777" w:rsidR="00B24300" w:rsidRPr="00BD6F46" w:rsidRDefault="00B24300" w:rsidP="00B24300">
      <w:pPr>
        <w:pStyle w:val="PL"/>
      </w:pPr>
      <w:r w:rsidRPr="00BD6F46">
        <w:t xml:space="preserve">          enum:</w:t>
      </w:r>
    </w:p>
    <w:p w14:paraId="4BE5049F" w14:textId="77777777" w:rsidR="00B24300" w:rsidRPr="00BD6F46" w:rsidRDefault="00B24300" w:rsidP="00B24300">
      <w:pPr>
        <w:pStyle w:val="PL"/>
      </w:pPr>
      <w:r w:rsidRPr="00BD6F46">
        <w:t xml:space="preserve">            - </w:t>
      </w:r>
      <w:r>
        <w:t>MICO_MODE</w:t>
      </w:r>
    </w:p>
    <w:p w14:paraId="2BEF37C8" w14:textId="77777777" w:rsidR="00B24300" w:rsidRDefault="00B24300" w:rsidP="00B24300">
      <w:pPr>
        <w:pStyle w:val="PL"/>
      </w:pPr>
      <w:r w:rsidRPr="00BD6F46">
        <w:t xml:space="preserve">            - </w:t>
      </w:r>
      <w:r>
        <w:rPr>
          <w:lang w:eastAsia="zh-CN"/>
        </w:rPr>
        <w:t>NO_MICO_MODE</w:t>
      </w:r>
    </w:p>
    <w:p w14:paraId="133BBC57" w14:textId="77777777" w:rsidR="00B24300" w:rsidRDefault="00B24300" w:rsidP="00B24300">
      <w:pPr>
        <w:pStyle w:val="PL"/>
      </w:pPr>
      <w:r w:rsidRPr="00BD6F46">
        <w:t xml:space="preserve">        - type: string</w:t>
      </w:r>
    </w:p>
    <w:p w14:paraId="75B5106C" w14:textId="77777777" w:rsidR="00B24300" w:rsidRPr="00BD6F46" w:rsidRDefault="00B24300" w:rsidP="00B24300">
      <w:pPr>
        <w:pStyle w:val="PL"/>
      </w:pPr>
      <w:r>
        <w:t xml:space="preserve">    </w:t>
      </w:r>
      <w:r>
        <w:rPr>
          <w:lang w:eastAsia="zh-CN"/>
        </w:rPr>
        <w:t>S</w:t>
      </w:r>
      <w:r w:rsidRPr="003B2883">
        <w:rPr>
          <w:lang w:eastAsia="zh-CN"/>
        </w:rPr>
        <w:t>ms</w:t>
      </w:r>
      <w:r>
        <w:rPr>
          <w:lang w:eastAsia="zh-CN"/>
        </w:rPr>
        <w:t>Indication</w:t>
      </w:r>
      <w:r w:rsidRPr="00BD6F46">
        <w:t>:</w:t>
      </w:r>
    </w:p>
    <w:p w14:paraId="3E43EFA1" w14:textId="77777777" w:rsidR="00B24300" w:rsidRPr="00BD6F46" w:rsidRDefault="00B24300" w:rsidP="00B24300">
      <w:pPr>
        <w:pStyle w:val="PL"/>
      </w:pPr>
      <w:r w:rsidRPr="00BD6F46">
        <w:t xml:space="preserve">      anyOf:</w:t>
      </w:r>
    </w:p>
    <w:p w14:paraId="4F4CB8A6" w14:textId="77777777" w:rsidR="00B24300" w:rsidRPr="00BD6F46" w:rsidRDefault="00B24300" w:rsidP="00B24300">
      <w:pPr>
        <w:pStyle w:val="PL"/>
      </w:pPr>
      <w:r w:rsidRPr="00BD6F46">
        <w:t xml:space="preserve">        - type: string</w:t>
      </w:r>
    </w:p>
    <w:p w14:paraId="4D5484E2" w14:textId="77777777" w:rsidR="00B24300" w:rsidRPr="00BD6F46" w:rsidRDefault="00B24300" w:rsidP="00B24300">
      <w:pPr>
        <w:pStyle w:val="PL"/>
      </w:pPr>
      <w:r w:rsidRPr="00BD6F46">
        <w:t xml:space="preserve">          enum:</w:t>
      </w:r>
    </w:p>
    <w:p w14:paraId="3E7A9E01" w14:textId="77777777" w:rsidR="00B24300" w:rsidRPr="00BD6F46" w:rsidRDefault="00B24300" w:rsidP="00B24300">
      <w:pPr>
        <w:pStyle w:val="PL"/>
      </w:pPr>
      <w:r w:rsidRPr="00BD6F46">
        <w:t xml:space="preserve">            - </w:t>
      </w:r>
      <w:r>
        <w:t>SMS_SUPPORTED</w:t>
      </w:r>
    </w:p>
    <w:p w14:paraId="010C6648" w14:textId="77777777" w:rsidR="00B24300" w:rsidRDefault="00B24300" w:rsidP="00B24300">
      <w:pPr>
        <w:pStyle w:val="PL"/>
      </w:pPr>
      <w:r w:rsidRPr="00BD6F46">
        <w:t xml:space="preserve">            - </w:t>
      </w:r>
      <w:r>
        <w:t>SMS_NOT_SUPPORTED</w:t>
      </w:r>
    </w:p>
    <w:p w14:paraId="53BC8A6F" w14:textId="77777777" w:rsidR="00B24300" w:rsidRDefault="00B24300" w:rsidP="00B24300">
      <w:pPr>
        <w:pStyle w:val="PL"/>
      </w:pPr>
      <w:r w:rsidRPr="00BD6F46">
        <w:t xml:space="preserve">        - type: string</w:t>
      </w:r>
    </w:p>
    <w:p w14:paraId="03179999" w14:textId="77777777" w:rsidR="008007DF" w:rsidRPr="00BD6F46" w:rsidRDefault="008007DF" w:rsidP="008007DF">
      <w:pPr>
        <w:pStyle w:val="PL"/>
      </w:pPr>
      <w:r>
        <w:t xml:space="preserve">    </w:t>
      </w:r>
      <w:r>
        <w:rPr>
          <w:lang w:eastAsia="zh-CN" w:bidi="ar-IQ"/>
        </w:rPr>
        <w:t>ManagementOperation</w:t>
      </w:r>
      <w:r w:rsidRPr="00BD6F46">
        <w:t>:</w:t>
      </w:r>
    </w:p>
    <w:p w14:paraId="3B6C3648" w14:textId="77777777" w:rsidR="008007DF" w:rsidRPr="00BD6F46" w:rsidRDefault="008007DF" w:rsidP="008007DF">
      <w:pPr>
        <w:pStyle w:val="PL"/>
      </w:pPr>
      <w:r w:rsidRPr="00BD6F46">
        <w:t xml:space="preserve">      anyOf:</w:t>
      </w:r>
    </w:p>
    <w:p w14:paraId="416B4EBC" w14:textId="77777777" w:rsidR="008007DF" w:rsidRPr="00BD6F46" w:rsidRDefault="008007DF" w:rsidP="008007DF">
      <w:pPr>
        <w:pStyle w:val="PL"/>
      </w:pPr>
      <w:r w:rsidRPr="00BD6F46">
        <w:t xml:space="preserve">        - type: string</w:t>
      </w:r>
    </w:p>
    <w:p w14:paraId="4CB86653" w14:textId="77777777" w:rsidR="008007DF" w:rsidRPr="00BD6F46" w:rsidRDefault="008007DF" w:rsidP="008007DF">
      <w:pPr>
        <w:pStyle w:val="PL"/>
      </w:pPr>
      <w:r w:rsidRPr="00BD6F46">
        <w:t xml:space="preserve">          enum:</w:t>
      </w:r>
    </w:p>
    <w:p w14:paraId="593A6ACC" w14:textId="77777777" w:rsidR="008007DF" w:rsidRPr="00BD6F46" w:rsidRDefault="008007DF" w:rsidP="008007DF">
      <w:pPr>
        <w:pStyle w:val="PL"/>
      </w:pPr>
      <w:r w:rsidRPr="00BD6F46">
        <w:t xml:space="preserve">            - </w:t>
      </w:r>
      <w:r w:rsidRPr="00F378C3">
        <w:t>CreateMOI</w:t>
      </w:r>
      <w:r w:rsidR="00D25C5F" w:rsidRPr="00D25C5F">
        <w:t xml:space="preserve">       #Included for backwards compatibility, shall not be used</w:t>
      </w:r>
    </w:p>
    <w:p w14:paraId="311FFC7C" w14:textId="77777777" w:rsidR="008007DF" w:rsidRDefault="008007DF" w:rsidP="008007DF">
      <w:pPr>
        <w:pStyle w:val="PL"/>
      </w:pPr>
      <w:r w:rsidRPr="00BD6F46">
        <w:t xml:space="preserve">            - </w:t>
      </w:r>
      <w:r w:rsidRPr="00F378C3">
        <w:t>ModifyMOIAttribute</w:t>
      </w:r>
      <w:r>
        <w:t>s</w:t>
      </w:r>
      <w:r w:rsidR="00D25C5F" w:rsidRPr="00D25C5F">
        <w:t xml:space="preserve"> #Included for backwards compatibility, shall not be used</w:t>
      </w:r>
    </w:p>
    <w:p w14:paraId="3325FBDC" w14:textId="77777777" w:rsidR="00D25C5F" w:rsidRDefault="008007DF" w:rsidP="00D25C5F">
      <w:pPr>
        <w:pStyle w:val="PL"/>
      </w:pPr>
      <w:r w:rsidRPr="00BD6F46">
        <w:t xml:space="preserve">            - </w:t>
      </w:r>
      <w:r w:rsidRPr="00C803A9">
        <w:t>DeleteMOI</w:t>
      </w:r>
      <w:r w:rsidR="00D25C5F">
        <w:t xml:space="preserve">       #Included for backwards compatibility, shall not be used</w:t>
      </w:r>
    </w:p>
    <w:p w14:paraId="533C0674" w14:textId="77777777" w:rsidR="00D25C5F" w:rsidRPr="00D25C5F" w:rsidRDefault="00D25C5F" w:rsidP="00D25C5F">
      <w:pPr>
        <w:pStyle w:val="PL"/>
        <w:rPr>
          <w:lang w:val="fr-FR"/>
        </w:rPr>
      </w:pPr>
      <w:r>
        <w:t xml:space="preserve">            </w:t>
      </w:r>
      <w:r w:rsidRPr="00D25C5F">
        <w:rPr>
          <w:lang w:val="fr-FR"/>
        </w:rPr>
        <w:t>- CREATE_MOI</w:t>
      </w:r>
    </w:p>
    <w:p w14:paraId="40D080AF" w14:textId="77777777" w:rsidR="00D25C5F" w:rsidRPr="00D25C5F" w:rsidRDefault="00D25C5F" w:rsidP="00D25C5F">
      <w:pPr>
        <w:pStyle w:val="PL"/>
        <w:rPr>
          <w:lang w:val="fr-FR"/>
        </w:rPr>
      </w:pPr>
      <w:r w:rsidRPr="00D25C5F">
        <w:rPr>
          <w:lang w:val="fr-FR"/>
        </w:rPr>
        <w:t xml:space="preserve">            - MODIFY_MOI_ATTR</w:t>
      </w:r>
    </w:p>
    <w:p w14:paraId="19E58CAC" w14:textId="77777777" w:rsidR="001C3176" w:rsidRPr="001C3176" w:rsidRDefault="00D25C5F" w:rsidP="001C3176">
      <w:pPr>
        <w:pStyle w:val="PL"/>
        <w:rPr>
          <w:lang w:val="fr-FR"/>
        </w:rPr>
      </w:pPr>
      <w:r w:rsidRPr="00D25C5F">
        <w:rPr>
          <w:lang w:val="fr-FR"/>
        </w:rPr>
        <w:t xml:space="preserve">            - DELETE_MOI</w:t>
      </w:r>
    </w:p>
    <w:p w14:paraId="165266D2" w14:textId="77777777" w:rsidR="001C3176" w:rsidRPr="001C3176" w:rsidRDefault="001C3176" w:rsidP="001C3176">
      <w:pPr>
        <w:pStyle w:val="PL"/>
        <w:rPr>
          <w:lang w:val="fr-FR"/>
        </w:rPr>
      </w:pPr>
      <w:r w:rsidRPr="001C3176">
        <w:rPr>
          <w:lang w:val="fr-FR"/>
        </w:rPr>
        <w:t xml:space="preserve">            - NOTIFY_MOI_CREATION</w:t>
      </w:r>
    </w:p>
    <w:p w14:paraId="723F52F0" w14:textId="77777777" w:rsidR="001C3176" w:rsidRPr="001C3176" w:rsidRDefault="001C3176" w:rsidP="001C3176">
      <w:pPr>
        <w:pStyle w:val="PL"/>
        <w:rPr>
          <w:lang w:val="fr-FR"/>
        </w:rPr>
      </w:pPr>
      <w:r w:rsidRPr="001C3176">
        <w:rPr>
          <w:lang w:val="fr-FR"/>
        </w:rPr>
        <w:t xml:space="preserve">            - NOTIFY_MOI_ATTR_CHANGE</w:t>
      </w:r>
    </w:p>
    <w:p w14:paraId="025DBA6D" w14:textId="77777777" w:rsidR="008007DF" w:rsidRPr="005D107F" w:rsidRDefault="001C3176" w:rsidP="001C3176">
      <w:pPr>
        <w:pStyle w:val="PL"/>
        <w:rPr>
          <w:lang w:val="fr-FR"/>
        </w:rPr>
      </w:pPr>
      <w:r w:rsidRPr="001C3176">
        <w:rPr>
          <w:lang w:val="fr-FR"/>
        </w:rPr>
        <w:t xml:space="preserve">            </w:t>
      </w:r>
      <w:r w:rsidRPr="005D107F">
        <w:rPr>
          <w:lang w:val="fr-FR"/>
        </w:rPr>
        <w:t>- NOTIFY_MOI_DELETION</w:t>
      </w:r>
    </w:p>
    <w:p w14:paraId="60C5972D" w14:textId="77777777" w:rsidR="008007DF" w:rsidRDefault="008007DF" w:rsidP="0026330D">
      <w:pPr>
        <w:pStyle w:val="PL"/>
      </w:pPr>
      <w:r w:rsidRPr="005D107F">
        <w:rPr>
          <w:lang w:val="fr-FR"/>
        </w:rPr>
        <w:t xml:space="preserve">        </w:t>
      </w:r>
      <w:r w:rsidRPr="00BD6F46">
        <w:t>- type: string</w:t>
      </w:r>
    </w:p>
    <w:p w14:paraId="1745804E" w14:textId="77777777" w:rsidR="008007DF" w:rsidRPr="00BD6F46" w:rsidRDefault="008007DF" w:rsidP="008007DF">
      <w:pPr>
        <w:pStyle w:val="PL"/>
      </w:pPr>
      <w:r>
        <w:t xml:space="preserve">    </w:t>
      </w:r>
      <w:r>
        <w:rPr>
          <w:lang w:eastAsia="zh-CN"/>
        </w:rPr>
        <w:t>ManagementOperationStatus</w:t>
      </w:r>
      <w:r w:rsidRPr="00BD6F46">
        <w:t>:</w:t>
      </w:r>
    </w:p>
    <w:p w14:paraId="6057EA7B" w14:textId="77777777" w:rsidR="008007DF" w:rsidRPr="00BD6F46" w:rsidRDefault="008007DF" w:rsidP="008007DF">
      <w:pPr>
        <w:pStyle w:val="PL"/>
      </w:pPr>
      <w:r w:rsidRPr="00BD6F46">
        <w:t xml:space="preserve">      anyOf:</w:t>
      </w:r>
    </w:p>
    <w:p w14:paraId="27CB48BA" w14:textId="77777777" w:rsidR="008007DF" w:rsidRPr="00BD6F46" w:rsidRDefault="008007DF" w:rsidP="008007DF">
      <w:pPr>
        <w:pStyle w:val="PL"/>
      </w:pPr>
      <w:r w:rsidRPr="00BD6F46">
        <w:t xml:space="preserve">        - type: string</w:t>
      </w:r>
    </w:p>
    <w:p w14:paraId="3CB1CB75" w14:textId="77777777" w:rsidR="008007DF" w:rsidRPr="00BD6F46" w:rsidRDefault="008007DF" w:rsidP="008007DF">
      <w:pPr>
        <w:pStyle w:val="PL"/>
      </w:pPr>
      <w:r w:rsidRPr="00BD6F46">
        <w:t xml:space="preserve">          enum:</w:t>
      </w:r>
    </w:p>
    <w:p w14:paraId="0BD710B6" w14:textId="77777777" w:rsidR="008007DF" w:rsidRPr="00BD6F46" w:rsidRDefault="008007DF" w:rsidP="008007DF">
      <w:pPr>
        <w:pStyle w:val="PL"/>
      </w:pPr>
      <w:r w:rsidRPr="00BD6F46">
        <w:t xml:space="preserve">            - </w:t>
      </w:r>
      <w:r w:rsidRPr="00C803A9">
        <w:t>OPERATION_SUCCEEDED</w:t>
      </w:r>
    </w:p>
    <w:p w14:paraId="54A8DB5A" w14:textId="77777777" w:rsidR="008007DF" w:rsidRPr="00BD6F46" w:rsidRDefault="008007DF" w:rsidP="008007DF">
      <w:pPr>
        <w:pStyle w:val="PL"/>
      </w:pPr>
      <w:r w:rsidRPr="00BD6F46">
        <w:t xml:space="preserve">            - </w:t>
      </w:r>
      <w:r w:rsidRPr="00C803A9">
        <w:t>OPERATION_FAILED</w:t>
      </w:r>
    </w:p>
    <w:p w14:paraId="6CF3DF3D" w14:textId="77777777" w:rsidR="008007DF" w:rsidRDefault="008007DF" w:rsidP="008007DF">
      <w:pPr>
        <w:pStyle w:val="PL"/>
      </w:pPr>
      <w:r w:rsidRPr="00BD6F46">
        <w:t xml:space="preserve">        - type: string</w:t>
      </w:r>
    </w:p>
    <w:p w14:paraId="62C8154E" w14:textId="77777777" w:rsidR="00046FC1" w:rsidRDefault="00046FC1" w:rsidP="00046FC1">
      <w:pPr>
        <w:pStyle w:val="PL"/>
      </w:pPr>
      <w:r>
        <w:t xml:space="preserve">    RedundantTransmissionType:</w:t>
      </w:r>
    </w:p>
    <w:p w14:paraId="30E62BC7" w14:textId="77777777" w:rsidR="00046FC1" w:rsidRDefault="00046FC1" w:rsidP="00046FC1">
      <w:pPr>
        <w:pStyle w:val="PL"/>
      </w:pPr>
      <w:r>
        <w:t xml:space="preserve">      anyOf:</w:t>
      </w:r>
    </w:p>
    <w:p w14:paraId="092A2DFD" w14:textId="77777777" w:rsidR="00046FC1" w:rsidRDefault="00046FC1" w:rsidP="00046FC1">
      <w:pPr>
        <w:pStyle w:val="PL"/>
      </w:pPr>
      <w:r>
        <w:t xml:space="preserve">        - type: string</w:t>
      </w:r>
    </w:p>
    <w:p w14:paraId="3232FB55" w14:textId="77777777" w:rsidR="00046FC1" w:rsidRDefault="00046FC1" w:rsidP="00046FC1">
      <w:pPr>
        <w:pStyle w:val="PL"/>
      </w:pPr>
      <w:r>
        <w:t xml:space="preserve">          enum: </w:t>
      </w:r>
    </w:p>
    <w:p w14:paraId="68E0BD19" w14:textId="77777777" w:rsidR="00046FC1" w:rsidRDefault="00046FC1" w:rsidP="00046FC1">
      <w:pPr>
        <w:pStyle w:val="PL"/>
      </w:pPr>
      <w:r>
        <w:t xml:space="preserve">            - NON_TRANSMISSION</w:t>
      </w:r>
    </w:p>
    <w:p w14:paraId="10C36464" w14:textId="77777777" w:rsidR="00046FC1" w:rsidRDefault="00046FC1" w:rsidP="00046FC1">
      <w:pPr>
        <w:pStyle w:val="PL"/>
      </w:pPr>
      <w:r>
        <w:t xml:space="preserve">            - END_TO_END_USER_PLANE_PATHS</w:t>
      </w:r>
    </w:p>
    <w:p w14:paraId="32EF10EB" w14:textId="69009397" w:rsidR="00046FC1" w:rsidRDefault="00046FC1" w:rsidP="00046FC1">
      <w:pPr>
        <w:pStyle w:val="PL"/>
      </w:pPr>
      <w:r>
        <w:t xml:space="preserve">            - N3</w:t>
      </w:r>
      <w:r w:rsidR="00DD30AF" w:rsidRPr="00DD30AF">
        <w:t>_</w:t>
      </w:r>
      <w:r>
        <w:t>N9</w:t>
      </w:r>
    </w:p>
    <w:p w14:paraId="1868D0E1" w14:textId="77777777" w:rsidR="00046FC1" w:rsidRDefault="00046FC1" w:rsidP="00046FC1">
      <w:pPr>
        <w:pStyle w:val="PL"/>
      </w:pPr>
      <w:r>
        <w:t xml:space="preserve">            - TRANSPORT_LAYER</w:t>
      </w:r>
    </w:p>
    <w:p w14:paraId="0822027C" w14:textId="77777777" w:rsidR="00B8560A" w:rsidRDefault="00046FC1" w:rsidP="00B8560A">
      <w:pPr>
        <w:pStyle w:val="PL"/>
        <w:tabs>
          <w:tab w:val="clear" w:pos="384"/>
        </w:tabs>
      </w:pPr>
      <w:r>
        <w:t xml:space="preserve">        - type: string</w:t>
      </w:r>
    </w:p>
    <w:p w14:paraId="1BC6121C" w14:textId="77777777" w:rsidR="002531F7" w:rsidRDefault="002531F7" w:rsidP="002531F7">
      <w:pPr>
        <w:pStyle w:val="PL"/>
      </w:pPr>
      <w:r>
        <w:t xml:space="preserve">    V</w:t>
      </w:r>
      <w:r w:rsidRPr="0019083B">
        <w:t>ariablePart</w:t>
      </w:r>
      <w:r>
        <w:t>Type:</w:t>
      </w:r>
    </w:p>
    <w:p w14:paraId="18B18574" w14:textId="77777777" w:rsidR="002531F7" w:rsidRDefault="002531F7" w:rsidP="002531F7">
      <w:pPr>
        <w:pStyle w:val="PL"/>
      </w:pPr>
      <w:r>
        <w:t xml:space="preserve">      anyOf:</w:t>
      </w:r>
    </w:p>
    <w:p w14:paraId="6D597F57" w14:textId="77777777" w:rsidR="002531F7" w:rsidRDefault="002531F7" w:rsidP="002531F7">
      <w:pPr>
        <w:pStyle w:val="PL"/>
      </w:pPr>
      <w:r>
        <w:t xml:space="preserve">        - type: string</w:t>
      </w:r>
    </w:p>
    <w:p w14:paraId="1D772265" w14:textId="77777777" w:rsidR="002531F7" w:rsidRDefault="002531F7" w:rsidP="002531F7">
      <w:pPr>
        <w:pStyle w:val="PL"/>
      </w:pPr>
      <w:r>
        <w:t xml:space="preserve">          enum:</w:t>
      </w:r>
    </w:p>
    <w:p w14:paraId="7E6F44D8" w14:textId="77777777" w:rsidR="002531F7" w:rsidRDefault="002531F7" w:rsidP="002531F7">
      <w:pPr>
        <w:pStyle w:val="PL"/>
      </w:pPr>
      <w:r>
        <w:t xml:space="preserve">            - </w:t>
      </w:r>
      <w:r>
        <w:rPr>
          <w:lang w:eastAsia="zh-CN"/>
        </w:rPr>
        <w:t>INTEGER</w:t>
      </w:r>
    </w:p>
    <w:p w14:paraId="0DB10F9A" w14:textId="77777777" w:rsidR="002531F7" w:rsidRDefault="002531F7" w:rsidP="002531F7">
      <w:pPr>
        <w:pStyle w:val="PL"/>
      </w:pPr>
      <w:r>
        <w:t xml:space="preserve">            - </w:t>
      </w:r>
      <w:r>
        <w:rPr>
          <w:lang w:eastAsia="zh-CN"/>
        </w:rPr>
        <w:t>NUMBER</w:t>
      </w:r>
    </w:p>
    <w:p w14:paraId="5CB0479B" w14:textId="77777777" w:rsidR="002531F7" w:rsidRDefault="002531F7" w:rsidP="002531F7">
      <w:pPr>
        <w:pStyle w:val="PL"/>
      </w:pPr>
      <w:r>
        <w:t xml:space="preserve">            - </w:t>
      </w:r>
      <w:r>
        <w:rPr>
          <w:lang w:eastAsia="zh-CN"/>
        </w:rPr>
        <w:t>TIME</w:t>
      </w:r>
    </w:p>
    <w:p w14:paraId="71B7FC24" w14:textId="77777777" w:rsidR="002531F7" w:rsidRDefault="002531F7" w:rsidP="002531F7">
      <w:pPr>
        <w:pStyle w:val="PL"/>
        <w:rPr>
          <w:lang w:eastAsia="zh-CN"/>
        </w:rPr>
      </w:pPr>
      <w:r>
        <w:t xml:space="preserve">            - </w:t>
      </w:r>
      <w:r>
        <w:rPr>
          <w:lang w:eastAsia="zh-CN"/>
        </w:rPr>
        <w:t>DATE</w:t>
      </w:r>
    </w:p>
    <w:p w14:paraId="3A50F46E" w14:textId="77777777" w:rsidR="002531F7" w:rsidRDefault="002531F7" w:rsidP="002531F7">
      <w:pPr>
        <w:pStyle w:val="PL"/>
      </w:pPr>
      <w:r>
        <w:rPr>
          <w:lang w:eastAsia="zh-CN"/>
        </w:rPr>
        <w:t xml:space="preserve">            - CURRENCY</w:t>
      </w:r>
    </w:p>
    <w:p w14:paraId="4EBDE379" w14:textId="77777777" w:rsidR="002531F7" w:rsidRDefault="002531F7" w:rsidP="002531F7">
      <w:pPr>
        <w:pStyle w:val="PL"/>
        <w:tabs>
          <w:tab w:val="clear" w:pos="384"/>
        </w:tabs>
      </w:pPr>
      <w:r>
        <w:t xml:space="preserve">        - type: string</w:t>
      </w:r>
    </w:p>
    <w:p w14:paraId="65CC65AE" w14:textId="77777777" w:rsidR="002531F7" w:rsidRDefault="002531F7" w:rsidP="002531F7">
      <w:pPr>
        <w:pStyle w:val="PL"/>
      </w:pPr>
      <w:r>
        <w:t xml:space="preserve">    </w:t>
      </w:r>
      <w:r w:rsidRPr="00AF02C0">
        <w:t>QuotaConsumptionIndicator</w:t>
      </w:r>
      <w:r>
        <w:t>:</w:t>
      </w:r>
    </w:p>
    <w:p w14:paraId="6D65C469" w14:textId="77777777" w:rsidR="002531F7" w:rsidRDefault="002531F7" w:rsidP="002531F7">
      <w:pPr>
        <w:pStyle w:val="PL"/>
      </w:pPr>
      <w:r>
        <w:t xml:space="preserve">      anyOf:</w:t>
      </w:r>
    </w:p>
    <w:p w14:paraId="742CE82D" w14:textId="77777777" w:rsidR="002531F7" w:rsidRDefault="002531F7" w:rsidP="002531F7">
      <w:pPr>
        <w:pStyle w:val="PL"/>
      </w:pPr>
      <w:r>
        <w:t xml:space="preserve">        - type: string</w:t>
      </w:r>
    </w:p>
    <w:p w14:paraId="79D4063F" w14:textId="77777777" w:rsidR="002531F7" w:rsidRDefault="002531F7" w:rsidP="002531F7">
      <w:pPr>
        <w:pStyle w:val="PL"/>
      </w:pPr>
      <w:r>
        <w:t xml:space="preserve">          enum:</w:t>
      </w:r>
    </w:p>
    <w:p w14:paraId="5600A17C" w14:textId="77777777" w:rsidR="002531F7" w:rsidRDefault="002531F7" w:rsidP="002531F7">
      <w:pPr>
        <w:pStyle w:val="PL"/>
      </w:pPr>
      <w:r>
        <w:t xml:space="preserve">            - </w:t>
      </w:r>
      <w:r>
        <w:rPr>
          <w:lang w:eastAsia="zh-CN"/>
        </w:rPr>
        <w:t>QUOTA_NOT_USED</w:t>
      </w:r>
    </w:p>
    <w:p w14:paraId="714002F6" w14:textId="77777777" w:rsidR="002531F7" w:rsidRDefault="002531F7" w:rsidP="002531F7">
      <w:pPr>
        <w:pStyle w:val="PL"/>
      </w:pPr>
      <w:r>
        <w:t xml:space="preserve">            - </w:t>
      </w:r>
      <w:r w:rsidRPr="003926BE">
        <w:rPr>
          <w:lang w:eastAsia="zh-CN"/>
        </w:rPr>
        <w:t>QUOTA_IS_USED</w:t>
      </w:r>
    </w:p>
    <w:p w14:paraId="3FBE8D4E" w14:textId="77777777" w:rsidR="002531F7" w:rsidRDefault="002531F7" w:rsidP="002531F7">
      <w:pPr>
        <w:pStyle w:val="PL"/>
        <w:tabs>
          <w:tab w:val="clear" w:pos="384"/>
        </w:tabs>
      </w:pPr>
      <w:r>
        <w:t xml:space="preserve">        - type: string</w:t>
      </w:r>
    </w:p>
    <w:p w14:paraId="0C3FBF95" w14:textId="77777777" w:rsidR="002531F7" w:rsidRDefault="002531F7" w:rsidP="002531F7">
      <w:pPr>
        <w:pStyle w:val="PL"/>
      </w:pPr>
      <w:r>
        <w:t xml:space="preserve">    </w:t>
      </w:r>
      <w:r w:rsidRPr="00AF02C0">
        <w:t>Play</w:t>
      </w:r>
      <w:r>
        <w:t>T</w:t>
      </w:r>
      <w:r w:rsidRPr="00AF02C0">
        <w:t>oParty</w:t>
      </w:r>
      <w:r>
        <w:t>:</w:t>
      </w:r>
    </w:p>
    <w:p w14:paraId="04A56D3B" w14:textId="77777777" w:rsidR="002531F7" w:rsidRDefault="002531F7" w:rsidP="002531F7">
      <w:pPr>
        <w:pStyle w:val="PL"/>
      </w:pPr>
      <w:r>
        <w:t xml:space="preserve">      anyOf:</w:t>
      </w:r>
    </w:p>
    <w:p w14:paraId="595C2974" w14:textId="77777777" w:rsidR="002531F7" w:rsidRDefault="002531F7" w:rsidP="002531F7">
      <w:pPr>
        <w:pStyle w:val="PL"/>
      </w:pPr>
      <w:r>
        <w:t xml:space="preserve">        - type: string</w:t>
      </w:r>
    </w:p>
    <w:p w14:paraId="3FAF29BF" w14:textId="77777777" w:rsidR="002531F7" w:rsidRDefault="002531F7" w:rsidP="002531F7">
      <w:pPr>
        <w:pStyle w:val="PL"/>
      </w:pPr>
      <w:r>
        <w:t xml:space="preserve">          enum:</w:t>
      </w:r>
    </w:p>
    <w:p w14:paraId="3DE15FBA" w14:textId="77777777" w:rsidR="002531F7" w:rsidRDefault="002531F7" w:rsidP="002531F7">
      <w:pPr>
        <w:pStyle w:val="PL"/>
      </w:pPr>
      <w:r>
        <w:t xml:space="preserve">            - </w:t>
      </w:r>
      <w:r>
        <w:rPr>
          <w:lang w:eastAsia="zh-CN"/>
        </w:rPr>
        <w:t>SERVED</w:t>
      </w:r>
    </w:p>
    <w:p w14:paraId="0A222629" w14:textId="77777777" w:rsidR="002531F7" w:rsidRDefault="002531F7" w:rsidP="002531F7">
      <w:pPr>
        <w:pStyle w:val="PL"/>
      </w:pPr>
      <w:r>
        <w:t xml:space="preserve">            - </w:t>
      </w:r>
      <w:r>
        <w:rPr>
          <w:lang w:eastAsia="zh-CN"/>
        </w:rPr>
        <w:t>REMOTE</w:t>
      </w:r>
    </w:p>
    <w:p w14:paraId="5B1EA03A" w14:textId="77777777" w:rsidR="002531F7" w:rsidRDefault="002531F7" w:rsidP="002531F7">
      <w:pPr>
        <w:pStyle w:val="PL"/>
        <w:tabs>
          <w:tab w:val="clear" w:pos="384"/>
        </w:tabs>
      </w:pPr>
      <w:r>
        <w:t xml:space="preserve">        - type: string</w:t>
      </w:r>
    </w:p>
    <w:p w14:paraId="40F5A6CA" w14:textId="77777777" w:rsidR="002531F7" w:rsidRDefault="002531F7" w:rsidP="002531F7">
      <w:pPr>
        <w:pStyle w:val="PL"/>
      </w:pPr>
      <w:r>
        <w:lastRenderedPageBreak/>
        <w:t xml:space="preserve">    AnnouncementP</w:t>
      </w:r>
      <w:r w:rsidRPr="00AF02C0">
        <w:t>rivacyIndicator</w:t>
      </w:r>
      <w:r>
        <w:t>:</w:t>
      </w:r>
    </w:p>
    <w:p w14:paraId="2B0C656E" w14:textId="77777777" w:rsidR="002531F7" w:rsidRDefault="002531F7" w:rsidP="002531F7">
      <w:pPr>
        <w:pStyle w:val="PL"/>
      </w:pPr>
      <w:r>
        <w:t xml:space="preserve">      anyOf:</w:t>
      </w:r>
    </w:p>
    <w:p w14:paraId="159C02D5" w14:textId="77777777" w:rsidR="002531F7" w:rsidRDefault="002531F7" w:rsidP="002531F7">
      <w:pPr>
        <w:pStyle w:val="PL"/>
      </w:pPr>
      <w:r>
        <w:t xml:space="preserve">        - type: string</w:t>
      </w:r>
    </w:p>
    <w:p w14:paraId="1D255F00" w14:textId="77777777" w:rsidR="002531F7" w:rsidRDefault="002531F7" w:rsidP="002531F7">
      <w:pPr>
        <w:pStyle w:val="PL"/>
      </w:pPr>
      <w:r>
        <w:t xml:space="preserve">          enum:</w:t>
      </w:r>
    </w:p>
    <w:p w14:paraId="3DBA50A0" w14:textId="77777777" w:rsidR="002531F7" w:rsidRDefault="002531F7" w:rsidP="002531F7">
      <w:pPr>
        <w:pStyle w:val="PL"/>
      </w:pPr>
      <w:r>
        <w:t xml:space="preserve">            - </w:t>
      </w:r>
      <w:r>
        <w:rPr>
          <w:lang w:eastAsia="zh-CN"/>
        </w:rPr>
        <w:t>NOT_PRIVATE</w:t>
      </w:r>
    </w:p>
    <w:p w14:paraId="2FB3EADC" w14:textId="77777777" w:rsidR="002531F7" w:rsidRDefault="002531F7" w:rsidP="002531F7">
      <w:pPr>
        <w:pStyle w:val="PL"/>
      </w:pPr>
      <w:r>
        <w:t xml:space="preserve">            - </w:t>
      </w:r>
      <w:r>
        <w:rPr>
          <w:lang w:eastAsia="zh-CN"/>
        </w:rPr>
        <w:t>PRIVATE</w:t>
      </w:r>
    </w:p>
    <w:p w14:paraId="2445C082" w14:textId="77777777" w:rsidR="002531F7" w:rsidRDefault="002531F7" w:rsidP="00B8560A">
      <w:pPr>
        <w:pStyle w:val="PL"/>
        <w:tabs>
          <w:tab w:val="clear" w:pos="384"/>
        </w:tabs>
      </w:pPr>
      <w:r>
        <w:t xml:space="preserve">        - type: string</w:t>
      </w:r>
    </w:p>
    <w:p w14:paraId="22F6F2C0" w14:textId="77777777" w:rsidR="00665B2B" w:rsidRDefault="00665B2B" w:rsidP="00665B2B">
      <w:pPr>
        <w:pStyle w:val="PL"/>
      </w:pPr>
      <w:r>
        <w:t xml:space="preserve">    S</w:t>
      </w:r>
      <w:r w:rsidRPr="00BB6156">
        <w:t>upplementary</w:t>
      </w:r>
      <w:r w:rsidRPr="008F60A6">
        <w:t>ServiceType</w:t>
      </w:r>
      <w:r>
        <w:t>:</w:t>
      </w:r>
    </w:p>
    <w:p w14:paraId="76CB7A13" w14:textId="77777777" w:rsidR="00665B2B" w:rsidRDefault="00665B2B" w:rsidP="00665B2B">
      <w:pPr>
        <w:pStyle w:val="PL"/>
      </w:pPr>
      <w:r>
        <w:t xml:space="preserve">      anyOf:</w:t>
      </w:r>
    </w:p>
    <w:p w14:paraId="7717324B" w14:textId="77777777" w:rsidR="00665B2B" w:rsidRDefault="00665B2B" w:rsidP="00665B2B">
      <w:pPr>
        <w:pStyle w:val="PL"/>
      </w:pPr>
      <w:r>
        <w:t xml:space="preserve">        - type: string</w:t>
      </w:r>
    </w:p>
    <w:p w14:paraId="4FF17024" w14:textId="77777777" w:rsidR="00665B2B" w:rsidRDefault="00665B2B" w:rsidP="00665B2B">
      <w:pPr>
        <w:pStyle w:val="PL"/>
      </w:pPr>
      <w:r>
        <w:t xml:space="preserve">          enum: </w:t>
      </w:r>
    </w:p>
    <w:p w14:paraId="7C67E985" w14:textId="77777777" w:rsidR="00665B2B" w:rsidRDefault="00665B2B" w:rsidP="00665B2B">
      <w:pPr>
        <w:pStyle w:val="PL"/>
      </w:pPr>
      <w:r>
        <w:t xml:space="preserve">            - </w:t>
      </w:r>
      <w:r>
        <w:rPr>
          <w:lang w:eastAsia="zh-CN"/>
        </w:rPr>
        <w:t>OIP</w:t>
      </w:r>
    </w:p>
    <w:p w14:paraId="3976885B" w14:textId="77777777" w:rsidR="00665B2B" w:rsidRDefault="00665B2B" w:rsidP="00665B2B">
      <w:pPr>
        <w:pStyle w:val="PL"/>
      </w:pPr>
      <w:r>
        <w:t xml:space="preserve">            - OIR</w:t>
      </w:r>
    </w:p>
    <w:p w14:paraId="1359DA69" w14:textId="77777777" w:rsidR="00665B2B" w:rsidRDefault="00665B2B" w:rsidP="00665B2B">
      <w:pPr>
        <w:pStyle w:val="PL"/>
      </w:pPr>
      <w:r>
        <w:t xml:space="preserve">            - TIP</w:t>
      </w:r>
    </w:p>
    <w:p w14:paraId="791CAF54" w14:textId="77777777" w:rsidR="00665B2B" w:rsidRDefault="00665B2B" w:rsidP="00665B2B">
      <w:pPr>
        <w:pStyle w:val="PL"/>
      </w:pPr>
      <w:r>
        <w:t xml:space="preserve">            - TIR</w:t>
      </w:r>
    </w:p>
    <w:p w14:paraId="5C7F2AC4" w14:textId="77777777" w:rsidR="00665B2B" w:rsidRDefault="00665B2B" w:rsidP="00665B2B">
      <w:pPr>
        <w:pStyle w:val="PL"/>
      </w:pPr>
      <w:r>
        <w:t xml:space="preserve">            - HOLD</w:t>
      </w:r>
    </w:p>
    <w:p w14:paraId="159887C8" w14:textId="77777777" w:rsidR="00665B2B" w:rsidRDefault="00665B2B" w:rsidP="00665B2B">
      <w:pPr>
        <w:pStyle w:val="PL"/>
      </w:pPr>
      <w:r>
        <w:t xml:space="preserve">            - CB</w:t>
      </w:r>
    </w:p>
    <w:p w14:paraId="179DD0AF" w14:textId="77777777" w:rsidR="00665B2B" w:rsidRDefault="00665B2B" w:rsidP="00665B2B">
      <w:pPr>
        <w:pStyle w:val="PL"/>
      </w:pPr>
      <w:r>
        <w:t xml:space="preserve">            - </w:t>
      </w:r>
      <w:r>
        <w:rPr>
          <w:lang w:eastAsia="zh-CN"/>
        </w:rPr>
        <w:t>CDIV</w:t>
      </w:r>
    </w:p>
    <w:p w14:paraId="1C5B98ED" w14:textId="77777777" w:rsidR="00665B2B" w:rsidRDefault="00665B2B" w:rsidP="00665B2B">
      <w:pPr>
        <w:pStyle w:val="PL"/>
      </w:pPr>
      <w:r>
        <w:t xml:space="preserve">            - CW</w:t>
      </w:r>
    </w:p>
    <w:p w14:paraId="01067D4A" w14:textId="77777777" w:rsidR="00665B2B" w:rsidRDefault="00665B2B" w:rsidP="00665B2B">
      <w:pPr>
        <w:pStyle w:val="PL"/>
      </w:pPr>
      <w:r>
        <w:t xml:space="preserve">            - MWI</w:t>
      </w:r>
    </w:p>
    <w:p w14:paraId="71013468" w14:textId="77777777" w:rsidR="00665B2B" w:rsidRDefault="00665B2B" w:rsidP="00665B2B">
      <w:pPr>
        <w:pStyle w:val="PL"/>
      </w:pPr>
      <w:r>
        <w:t xml:space="preserve">            - CONF</w:t>
      </w:r>
    </w:p>
    <w:p w14:paraId="56446049" w14:textId="77777777" w:rsidR="00665B2B" w:rsidRDefault="00665B2B" w:rsidP="00665B2B">
      <w:pPr>
        <w:pStyle w:val="PL"/>
      </w:pPr>
      <w:r>
        <w:t xml:space="preserve">            - FA</w:t>
      </w:r>
    </w:p>
    <w:p w14:paraId="182EA21F" w14:textId="77777777" w:rsidR="00665B2B" w:rsidRDefault="00665B2B" w:rsidP="00665B2B">
      <w:pPr>
        <w:pStyle w:val="PL"/>
      </w:pPr>
      <w:r>
        <w:t xml:space="preserve">            - </w:t>
      </w:r>
      <w:r>
        <w:rPr>
          <w:lang w:eastAsia="zh-CN"/>
        </w:rPr>
        <w:t>CCBS</w:t>
      </w:r>
    </w:p>
    <w:p w14:paraId="500E2B52" w14:textId="77777777" w:rsidR="00665B2B" w:rsidRDefault="00665B2B" w:rsidP="00665B2B">
      <w:pPr>
        <w:pStyle w:val="PL"/>
      </w:pPr>
      <w:r>
        <w:t xml:space="preserve">            - CCNR</w:t>
      </w:r>
    </w:p>
    <w:p w14:paraId="4AA0BB23" w14:textId="77777777" w:rsidR="00665B2B" w:rsidRDefault="00665B2B" w:rsidP="00665B2B">
      <w:pPr>
        <w:pStyle w:val="PL"/>
      </w:pPr>
      <w:r>
        <w:t xml:space="preserve">            - MCID</w:t>
      </w:r>
    </w:p>
    <w:p w14:paraId="1337F919" w14:textId="77777777" w:rsidR="00665B2B" w:rsidRDefault="00665B2B" w:rsidP="00665B2B">
      <w:pPr>
        <w:pStyle w:val="PL"/>
      </w:pPr>
      <w:r>
        <w:t xml:space="preserve">            - CAT</w:t>
      </w:r>
    </w:p>
    <w:p w14:paraId="655BDD37" w14:textId="77777777" w:rsidR="00665B2B" w:rsidRDefault="00665B2B" w:rsidP="00665B2B">
      <w:pPr>
        <w:pStyle w:val="PL"/>
      </w:pPr>
      <w:r>
        <w:t xml:space="preserve">            - CUG</w:t>
      </w:r>
    </w:p>
    <w:p w14:paraId="10427C79" w14:textId="77777777" w:rsidR="00665B2B" w:rsidRDefault="00665B2B" w:rsidP="00665B2B">
      <w:pPr>
        <w:pStyle w:val="PL"/>
      </w:pPr>
      <w:r>
        <w:t xml:space="preserve">            - </w:t>
      </w:r>
      <w:r>
        <w:rPr>
          <w:lang w:eastAsia="zh-CN"/>
        </w:rPr>
        <w:t>PNM</w:t>
      </w:r>
    </w:p>
    <w:p w14:paraId="61ADDA3D" w14:textId="77777777" w:rsidR="00665B2B" w:rsidRDefault="00665B2B" w:rsidP="00665B2B">
      <w:pPr>
        <w:pStyle w:val="PL"/>
      </w:pPr>
      <w:r>
        <w:t xml:space="preserve">            - CRS</w:t>
      </w:r>
    </w:p>
    <w:p w14:paraId="659A3D69" w14:textId="77777777" w:rsidR="00665B2B" w:rsidRDefault="00665B2B" w:rsidP="00665B2B">
      <w:pPr>
        <w:pStyle w:val="PL"/>
      </w:pPr>
      <w:r>
        <w:t xml:space="preserve">            - ECT</w:t>
      </w:r>
    </w:p>
    <w:p w14:paraId="6932CA85" w14:textId="77777777" w:rsidR="00665B2B" w:rsidRDefault="00665B2B" w:rsidP="00665B2B">
      <w:pPr>
        <w:pStyle w:val="PL"/>
        <w:tabs>
          <w:tab w:val="clear" w:pos="384"/>
        </w:tabs>
      </w:pPr>
      <w:r>
        <w:t xml:space="preserve">        - type: string</w:t>
      </w:r>
    </w:p>
    <w:p w14:paraId="5C90474D" w14:textId="77777777" w:rsidR="00665B2B" w:rsidRDefault="00665B2B" w:rsidP="00665B2B">
      <w:pPr>
        <w:pStyle w:val="PL"/>
      </w:pPr>
      <w:r>
        <w:t xml:space="preserve">    S</w:t>
      </w:r>
      <w:r w:rsidRPr="00BB6156">
        <w:t>upplementary</w:t>
      </w:r>
      <w:r w:rsidRPr="008F60A6">
        <w:t>Service</w:t>
      </w:r>
      <w:r>
        <w:t>Mode:</w:t>
      </w:r>
    </w:p>
    <w:p w14:paraId="260C3FE6" w14:textId="77777777" w:rsidR="00665B2B" w:rsidRDefault="00665B2B" w:rsidP="00665B2B">
      <w:pPr>
        <w:pStyle w:val="PL"/>
      </w:pPr>
      <w:r>
        <w:t xml:space="preserve">      anyOf:</w:t>
      </w:r>
    </w:p>
    <w:p w14:paraId="3EFC15C0" w14:textId="77777777" w:rsidR="00665B2B" w:rsidRDefault="00665B2B" w:rsidP="00665B2B">
      <w:pPr>
        <w:pStyle w:val="PL"/>
      </w:pPr>
      <w:r>
        <w:t xml:space="preserve">        - type: string</w:t>
      </w:r>
    </w:p>
    <w:p w14:paraId="67DB2D41" w14:textId="77777777" w:rsidR="00665B2B" w:rsidRDefault="00665B2B" w:rsidP="00665B2B">
      <w:pPr>
        <w:pStyle w:val="PL"/>
      </w:pPr>
      <w:r>
        <w:t xml:space="preserve">          enum: </w:t>
      </w:r>
    </w:p>
    <w:p w14:paraId="5E6413E4" w14:textId="77777777" w:rsidR="00665B2B" w:rsidRDefault="00665B2B" w:rsidP="00665B2B">
      <w:pPr>
        <w:pStyle w:val="PL"/>
      </w:pPr>
      <w:r>
        <w:t xml:space="preserve">            - </w:t>
      </w:r>
      <w:r>
        <w:rPr>
          <w:lang w:eastAsia="zh-CN"/>
        </w:rPr>
        <w:t>CFU</w:t>
      </w:r>
    </w:p>
    <w:p w14:paraId="405C06A4" w14:textId="77777777" w:rsidR="00665B2B" w:rsidRDefault="00665B2B" w:rsidP="00665B2B">
      <w:pPr>
        <w:pStyle w:val="PL"/>
      </w:pPr>
      <w:r>
        <w:t xml:space="preserve">            - CFB</w:t>
      </w:r>
    </w:p>
    <w:p w14:paraId="2577A23D" w14:textId="77777777" w:rsidR="00665B2B" w:rsidRDefault="00665B2B" w:rsidP="00665B2B">
      <w:pPr>
        <w:pStyle w:val="PL"/>
      </w:pPr>
      <w:r>
        <w:t xml:space="preserve">            - CFNR</w:t>
      </w:r>
    </w:p>
    <w:p w14:paraId="7997BDC5" w14:textId="77777777" w:rsidR="00665B2B" w:rsidRDefault="00665B2B" w:rsidP="00665B2B">
      <w:pPr>
        <w:pStyle w:val="PL"/>
      </w:pPr>
      <w:r>
        <w:t xml:space="preserve">            - CFNL</w:t>
      </w:r>
    </w:p>
    <w:p w14:paraId="4D5836EF" w14:textId="77777777" w:rsidR="00665B2B" w:rsidRDefault="00665B2B" w:rsidP="00665B2B">
      <w:pPr>
        <w:pStyle w:val="PL"/>
      </w:pPr>
      <w:r>
        <w:t xml:space="preserve">            - CD</w:t>
      </w:r>
    </w:p>
    <w:p w14:paraId="4C405F24" w14:textId="77777777" w:rsidR="00665B2B" w:rsidRDefault="00665B2B" w:rsidP="00665B2B">
      <w:pPr>
        <w:pStyle w:val="PL"/>
      </w:pPr>
      <w:r>
        <w:t xml:space="preserve">            - CFNRC</w:t>
      </w:r>
    </w:p>
    <w:p w14:paraId="5C8ECCA1" w14:textId="77777777" w:rsidR="00665B2B" w:rsidRDefault="00665B2B" w:rsidP="00665B2B">
      <w:pPr>
        <w:pStyle w:val="PL"/>
      </w:pPr>
      <w:r>
        <w:t xml:space="preserve">            - </w:t>
      </w:r>
      <w:r>
        <w:rPr>
          <w:lang w:eastAsia="zh-CN"/>
        </w:rPr>
        <w:t>ICB</w:t>
      </w:r>
    </w:p>
    <w:p w14:paraId="6D4D338C" w14:textId="77777777" w:rsidR="00665B2B" w:rsidRDefault="00665B2B" w:rsidP="00665B2B">
      <w:pPr>
        <w:pStyle w:val="PL"/>
      </w:pPr>
      <w:r>
        <w:t xml:space="preserve">            - OCB</w:t>
      </w:r>
    </w:p>
    <w:p w14:paraId="45BF73C0" w14:textId="77777777" w:rsidR="00665B2B" w:rsidRDefault="00665B2B" w:rsidP="00665B2B">
      <w:pPr>
        <w:pStyle w:val="PL"/>
      </w:pPr>
      <w:r>
        <w:t xml:space="preserve">            - ACR</w:t>
      </w:r>
    </w:p>
    <w:p w14:paraId="5CC86A2F" w14:textId="77777777" w:rsidR="00665B2B" w:rsidRDefault="00665B2B" w:rsidP="00665B2B">
      <w:pPr>
        <w:pStyle w:val="PL"/>
      </w:pPr>
      <w:r>
        <w:t xml:space="preserve">            - </w:t>
      </w:r>
      <w:r>
        <w:rPr>
          <w:lang w:eastAsia="zh-CN"/>
        </w:rPr>
        <w:t>BLIND_TRANFER</w:t>
      </w:r>
    </w:p>
    <w:p w14:paraId="0F9E7A53" w14:textId="77777777" w:rsidR="00665B2B" w:rsidRDefault="00665B2B" w:rsidP="00665B2B">
      <w:pPr>
        <w:pStyle w:val="PL"/>
      </w:pPr>
      <w:r>
        <w:t xml:space="preserve">            - </w:t>
      </w:r>
      <w:r>
        <w:rPr>
          <w:lang w:eastAsia="zh-CN"/>
        </w:rPr>
        <w:t>CONSULTATIVE_TRANFER</w:t>
      </w:r>
    </w:p>
    <w:p w14:paraId="4DC76F2F" w14:textId="77777777" w:rsidR="00665B2B" w:rsidRDefault="00665B2B" w:rsidP="00665B2B">
      <w:pPr>
        <w:pStyle w:val="PL"/>
        <w:tabs>
          <w:tab w:val="clear" w:pos="384"/>
        </w:tabs>
      </w:pPr>
      <w:r>
        <w:t xml:space="preserve">        - type: string</w:t>
      </w:r>
    </w:p>
    <w:p w14:paraId="77013E47" w14:textId="77777777" w:rsidR="00665B2B" w:rsidRDefault="00665B2B" w:rsidP="00665B2B">
      <w:pPr>
        <w:pStyle w:val="PL"/>
      </w:pPr>
      <w:r>
        <w:t xml:space="preserve">    P</w:t>
      </w:r>
      <w:r w:rsidRPr="000D1789">
        <w:t>articipantActionType</w:t>
      </w:r>
      <w:r>
        <w:t>:</w:t>
      </w:r>
    </w:p>
    <w:p w14:paraId="05BF32B1" w14:textId="77777777" w:rsidR="00665B2B" w:rsidRDefault="00665B2B" w:rsidP="00665B2B">
      <w:pPr>
        <w:pStyle w:val="PL"/>
      </w:pPr>
      <w:r>
        <w:t xml:space="preserve">      anyOf:</w:t>
      </w:r>
    </w:p>
    <w:p w14:paraId="13085E62" w14:textId="77777777" w:rsidR="00665B2B" w:rsidRDefault="00665B2B" w:rsidP="00665B2B">
      <w:pPr>
        <w:pStyle w:val="PL"/>
      </w:pPr>
      <w:r>
        <w:t xml:space="preserve">        - type: string</w:t>
      </w:r>
    </w:p>
    <w:p w14:paraId="4319A447" w14:textId="77777777" w:rsidR="00665B2B" w:rsidRDefault="00665B2B" w:rsidP="00665B2B">
      <w:pPr>
        <w:pStyle w:val="PL"/>
      </w:pPr>
      <w:r>
        <w:t xml:space="preserve">          enum: </w:t>
      </w:r>
    </w:p>
    <w:p w14:paraId="49C006FE" w14:textId="77777777" w:rsidR="00665B2B" w:rsidRDefault="00665B2B" w:rsidP="00665B2B">
      <w:pPr>
        <w:pStyle w:val="PL"/>
      </w:pPr>
      <w:r>
        <w:t xml:space="preserve">            - </w:t>
      </w:r>
      <w:r>
        <w:rPr>
          <w:lang w:eastAsia="zh-CN"/>
        </w:rPr>
        <w:t>CREATE</w:t>
      </w:r>
    </w:p>
    <w:p w14:paraId="66D917E3" w14:textId="77777777" w:rsidR="00665B2B" w:rsidRDefault="00665B2B" w:rsidP="00665B2B">
      <w:pPr>
        <w:pStyle w:val="PL"/>
      </w:pPr>
      <w:r>
        <w:t xml:space="preserve">            - JOIN</w:t>
      </w:r>
    </w:p>
    <w:p w14:paraId="31764299" w14:textId="77777777" w:rsidR="00665B2B" w:rsidRDefault="00665B2B" w:rsidP="00665B2B">
      <w:pPr>
        <w:pStyle w:val="PL"/>
      </w:pPr>
      <w:r>
        <w:t xml:space="preserve">            - INVITE_INTO</w:t>
      </w:r>
    </w:p>
    <w:p w14:paraId="20E5A6F9" w14:textId="77777777" w:rsidR="00665B2B" w:rsidRDefault="00665B2B" w:rsidP="00665B2B">
      <w:pPr>
        <w:pStyle w:val="PL"/>
      </w:pPr>
      <w:r>
        <w:t xml:space="preserve">            - QUIT</w:t>
      </w:r>
    </w:p>
    <w:p w14:paraId="25436B8F" w14:textId="77777777" w:rsidR="00665B2B" w:rsidRDefault="00665B2B" w:rsidP="00B8560A">
      <w:pPr>
        <w:pStyle w:val="PL"/>
        <w:tabs>
          <w:tab w:val="clear" w:pos="384"/>
        </w:tabs>
      </w:pPr>
      <w:r>
        <w:t xml:space="preserve">        - type: string</w:t>
      </w:r>
    </w:p>
    <w:p w14:paraId="26822345" w14:textId="77777777" w:rsidR="00B8560A" w:rsidRDefault="00B8560A" w:rsidP="00B8560A">
      <w:pPr>
        <w:pStyle w:val="PL"/>
      </w:pPr>
      <w:r>
        <w:t xml:space="preserve">    TrafficForwardingWay:</w:t>
      </w:r>
    </w:p>
    <w:p w14:paraId="698FCB21" w14:textId="77777777" w:rsidR="00B8560A" w:rsidRDefault="00B8560A" w:rsidP="00B8560A">
      <w:pPr>
        <w:pStyle w:val="PL"/>
      </w:pPr>
      <w:r>
        <w:t xml:space="preserve">      anyOf:</w:t>
      </w:r>
    </w:p>
    <w:p w14:paraId="4C70B29D" w14:textId="77777777" w:rsidR="00B8560A" w:rsidRDefault="00B8560A" w:rsidP="00B8560A">
      <w:pPr>
        <w:pStyle w:val="PL"/>
      </w:pPr>
      <w:r>
        <w:t xml:space="preserve">        - type: string</w:t>
      </w:r>
    </w:p>
    <w:p w14:paraId="1A811405" w14:textId="77777777" w:rsidR="00B8560A" w:rsidRDefault="00B8560A" w:rsidP="00B8560A">
      <w:pPr>
        <w:pStyle w:val="PL"/>
      </w:pPr>
      <w:r>
        <w:t xml:space="preserve">          enum:            </w:t>
      </w:r>
    </w:p>
    <w:p w14:paraId="64E9B544" w14:textId="77777777" w:rsidR="00B8560A" w:rsidRDefault="00B8560A" w:rsidP="00B8560A">
      <w:pPr>
        <w:pStyle w:val="PL"/>
      </w:pPr>
      <w:r>
        <w:t xml:space="preserve">            - N6</w:t>
      </w:r>
    </w:p>
    <w:p w14:paraId="74DBED68" w14:textId="77777777" w:rsidR="00B8560A" w:rsidRDefault="00B8560A" w:rsidP="00B8560A">
      <w:pPr>
        <w:pStyle w:val="PL"/>
      </w:pPr>
      <w:r>
        <w:t xml:space="preserve">            - N19 </w:t>
      </w:r>
    </w:p>
    <w:p w14:paraId="342FAAB7" w14:textId="77777777" w:rsidR="00B8560A" w:rsidRDefault="00B8560A" w:rsidP="00B8560A">
      <w:pPr>
        <w:pStyle w:val="PL"/>
      </w:pPr>
      <w:r>
        <w:t xml:space="preserve">            - LOCAL_SWITCH</w:t>
      </w:r>
    </w:p>
    <w:p w14:paraId="23B4F2BE" w14:textId="77777777" w:rsidR="00B8560A" w:rsidRDefault="00B8560A" w:rsidP="00B8560A">
      <w:pPr>
        <w:pStyle w:val="PL"/>
        <w:tabs>
          <w:tab w:val="clear" w:pos="384"/>
        </w:tabs>
      </w:pPr>
      <w:r>
        <w:t xml:space="preserve">        - type: string</w:t>
      </w:r>
    </w:p>
    <w:p w14:paraId="6FD128B4" w14:textId="77777777" w:rsidR="00812939" w:rsidRDefault="00812939" w:rsidP="00812939">
      <w:pPr>
        <w:pStyle w:val="PL"/>
      </w:pPr>
      <w:r>
        <w:t xml:space="preserve">    IMSNodeFunctionality:</w:t>
      </w:r>
    </w:p>
    <w:p w14:paraId="46137EBF" w14:textId="77777777" w:rsidR="00812939" w:rsidRDefault="00812939" w:rsidP="00812939">
      <w:pPr>
        <w:pStyle w:val="PL"/>
      </w:pPr>
      <w:r>
        <w:t xml:space="preserve">      anyOf:</w:t>
      </w:r>
    </w:p>
    <w:p w14:paraId="74F23AE1" w14:textId="77777777" w:rsidR="00812939" w:rsidRDefault="00812939" w:rsidP="00812939">
      <w:pPr>
        <w:pStyle w:val="PL"/>
      </w:pPr>
      <w:r>
        <w:t xml:space="preserve">        - type: string</w:t>
      </w:r>
    </w:p>
    <w:p w14:paraId="0BC9AD3F" w14:textId="77777777" w:rsidR="00FE3487" w:rsidRDefault="00812939" w:rsidP="00FE3487">
      <w:pPr>
        <w:pStyle w:val="PL"/>
      </w:pPr>
      <w:r>
        <w:t xml:space="preserve">          enum:</w:t>
      </w:r>
    </w:p>
    <w:p w14:paraId="530805C1" w14:textId="77777777" w:rsidR="00812939" w:rsidRDefault="00FE3487" w:rsidP="00FE3487">
      <w:pPr>
        <w:pStyle w:val="PL"/>
      </w:pPr>
      <w:r>
        <w:t># The applicable IMS Nodes are MRFC, IMS-GWF (connected to S-CSCF using ISC) and SIP AS.</w:t>
      </w:r>
      <w:r w:rsidR="00812939">
        <w:t xml:space="preserve"> </w:t>
      </w:r>
    </w:p>
    <w:p w14:paraId="75D19BF8" w14:textId="77777777" w:rsidR="00812939" w:rsidRDefault="00812939" w:rsidP="00812939">
      <w:pPr>
        <w:pStyle w:val="PL"/>
      </w:pPr>
      <w:r>
        <w:t xml:space="preserve">            - S_CSCF</w:t>
      </w:r>
    </w:p>
    <w:p w14:paraId="055977A7" w14:textId="77777777" w:rsidR="00812939" w:rsidRDefault="00812939" w:rsidP="00812939">
      <w:pPr>
        <w:pStyle w:val="PL"/>
      </w:pPr>
      <w:r>
        <w:t xml:space="preserve">            - P_CSCF</w:t>
      </w:r>
    </w:p>
    <w:p w14:paraId="544FED33" w14:textId="77777777" w:rsidR="00812939" w:rsidRDefault="00812939" w:rsidP="00812939">
      <w:pPr>
        <w:pStyle w:val="PL"/>
      </w:pPr>
      <w:r>
        <w:t xml:space="preserve">            - I_CSCF</w:t>
      </w:r>
    </w:p>
    <w:p w14:paraId="194BABD3" w14:textId="77777777" w:rsidR="00812939" w:rsidRDefault="00812939" w:rsidP="00812939">
      <w:pPr>
        <w:pStyle w:val="PL"/>
      </w:pPr>
      <w:r>
        <w:t xml:space="preserve">            - MRFC</w:t>
      </w:r>
    </w:p>
    <w:p w14:paraId="070B7F85" w14:textId="77777777" w:rsidR="00812939" w:rsidRDefault="00812939" w:rsidP="00812939">
      <w:pPr>
        <w:pStyle w:val="PL"/>
      </w:pPr>
      <w:r>
        <w:t xml:space="preserve">            - MGCF</w:t>
      </w:r>
    </w:p>
    <w:p w14:paraId="5F27B7D4" w14:textId="77777777" w:rsidR="00812939" w:rsidRDefault="00812939" w:rsidP="00812939">
      <w:pPr>
        <w:pStyle w:val="PL"/>
      </w:pPr>
      <w:r>
        <w:t xml:space="preserve">            - BGCF</w:t>
      </w:r>
    </w:p>
    <w:p w14:paraId="11C427CB" w14:textId="77777777" w:rsidR="00812939" w:rsidRDefault="00812939" w:rsidP="00812939">
      <w:pPr>
        <w:pStyle w:val="PL"/>
      </w:pPr>
      <w:r>
        <w:t xml:space="preserve">            - AS</w:t>
      </w:r>
    </w:p>
    <w:p w14:paraId="2D37602D" w14:textId="77777777" w:rsidR="00812939" w:rsidRDefault="00812939" w:rsidP="00812939">
      <w:pPr>
        <w:pStyle w:val="PL"/>
      </w:pPr>
      <w:r>
        <w:t xml:space="preserve">            - IBCF</w:t>
      </w:r>
    </w:p>
    <w:p w14:paraId="4071787D" w14:textId="77777777" w:rsidR="00812939" w:rsidRDefault="00812939" w:rsidP="00812939">
      <w:pPr>
        <w:pStyle w:val="PL"/>
      </w:pPr>
      <w:r>
        <w:t xml:space="preserve">            - S-GW</w:t>
      </w:r>
    </w:p>
    <w:p w14:paraId="5C281A97" w14:textId="77777777" w:rsidR="00812939" w:rsidRPr="005D107F" w:rsidRDefault="00812939" w:rsidP="00812939">
      <w:pPr>
        <w:pStyle w:val="PL"/>
      </w:pPr>
      <w:r>
        <w:lastRenderedPageBreak/>
        <w:t xml:space="preserve">            </w:t>
      </w:r>
      <w:r w:rsidRPr="005D107F">
        <w:t>- P-GW</w:t>
      </w:r>
    </w:p>
    <w:p w14:paraId="09910221" w14:textId="77777777" w:rsidR="00812939" w:rsidRPr="005D107F" w:rsidRDefault="00812939" w:rsidP="00812939">
      <w:pPr>
        <w:pStyle w:val="PL"/>
      </w:pPr>
      <w:r w:rsidRPr="005D107F">
        <w:t xml:space="preserve">            - HSGW</w:t>
      </w:r>
    </w:p>
    <w:p w14:paraId="1B0B555A" w14:textId="77777777" w:rsidR="00812939" w:rsidRPr="005D107F" w:rsidRDefault="00812939" w:rsidP="00812939">
      <w:pPr>
        <w:pStyle w:val="PL"/>
      </w:pPr>
      <w:r w:rsidRPr="005D107F">
        <w:t xml:space="preserve">            - E-CSCF </w:t>
      </w:r>
    </w:p>
    <w:p w14:paraId="1CD61B5D" w14:textId="77777777" w:rsidR="00812939" w:rsidRPr="005D107F" w:rsidRDefault="00812939" w:rsidP="00812939">
      <w:pPr>
        <w:pStyle w:val="PL"/>
      </w:pPr>
      <w:r w:rsidRPr="005D107F">
        <w:t xml:space="preserve">            - MME </w:t>
      </w:r>
    </w:p>
    <w:p w14:paraId="5CE48511" w14:textId="77777777" w:rsidR="00812939" w:rsidRDefault="00812939" w:rsidP="00812939">
      <w:pPr>
        <w:pStyle w:val="PL"/>
      </w:pPr>
      <w:r w:rsidRPr="005D107F">
        <w:t xml:space="preserve">            </w:t>
      </w:r>
      <w:r>
        <w:t>- TRF</w:t>
      </w:r>
    </w:p>
    <w:p w14:paraId="45D1C58D" w14:textId="77777777" w:rsidR="00812939" w:rsidRDefault="00812939" w:rsidP="00812939">
      <w:pPr>
        <w:pStyle w:val="PL"/>
      </w:pPr>
      <w:r>
        <w:t xml:space="preserve">            - TF</w:t>
      </w:r>
    </w:p>
    <w:p w14:paraId="1B948D0A" w14:textId="77777777" w:rsidR="00812939" w:rsidRDefault="00812939" w:rsidP="00812939">
      <w:pPr>
        <w:pStyle w:val="PL"/>
      </w:pPr>
      <w:r>
        <w:t xml:space="preserve">            - ATCF</w:t>
      </w:r>
    </w:p>
    <w:p w14:paraId="2CF371CE" w14:textId="77777777" w:rsidR="00812939" w:rsidRDefault="00812939" w:rsidP="00812939">
      <w:pPr>
        <w:pStyle w:val="PL"/>
      </w:pPr>
      <w:r>
        <w:t xml:space="preserve">            - PROXY</w:t>
      </w:r>
    </w:p>
    <w:p w14:paraId="1261B605" w14:textId="77777777" w:rsidR="00812939" w:rsidRDefault="00812939" w:rsidP="00812939">
      <w:pPr>
        <w:pStyle w:val="PL"/>
      </w:pPr>
      <w:r>
        <w:t xml:space="preserve">            - EPDG</w:t>
      </w:r>
    </w:p>
    <w:p w14:paraId="49908A8C" w14:textId="77777777" w:rsidR="00812939" w:rsidRDefault="00812939" w:rsidP="00812939">
      <w:pPr>
        <w:pStyle w:val="PL"/>
      </w:pPr>
      <w:r>
        <w:t xml:space="preserve">            - TDF</w:t>
      </w:r>
    </w:p>
    <w:p w14:paraId="4920078F" w14:textId="77777777" w:rsidR="00812939" w:rsidRDefault="00812939" w:rsidP="00812939">
      <w:pPr>
        <w:pStyle w:val="PL"/>
      </w:pPr>
      <w:r>
        <w:t xml:space="preserve">            - TWAG</w:t>
      </w:r>
    </w:p>
    <w:p w14:paraId="6CCEC599" w14:textId="77777777" w:rsidR="00812939" w:rsidRDefault="00812939" w:rsidP="00812939">
      <w:pPr>
        <w:pStyle w:val="PL"/>
      </w:pPr>
      <w:r>
        <w:t xml:space="preserve">            - SCEF</w:t>
      </w:r>
    </w:p>
    <w:p w14:paraId="537F77D1" w14:textId="77777777" w:rsidR="00FE3487" w:rsidRDefault="00812939" w:rsidP="00FE3487">
      <w:pPr>
        <w:pStyle w:val="PL"/>
      </w:pPr>
      <w:r>
        <w:t xml:space="preserve">            - IWK_SCEF</w:t>
      </w:r>
    </w:p>
    <w:p w14:paraId="5C2462DE" w14:textId="77777777" w:rsidR="00812939" w:rsidRDefault="00FE3487" w:rsidP="00FE3487">
      <w:pPr>
        <w:pStyle w:val="PL"/>
      </w:pPr>
      <w:r>
        <w:t xml:space="preserve">            - IMS_GWF</w:t>
      </w:r>
    </w:p>
    <w:p w14:paraId="7AF1C599" w14:textId="77777777" w:rsidR="00812939" w:rsidRDefault="00812939" w:rsidP="00812939">
      <w:pPr>
        <w:pStyle w:val="PL"/>
      </w:pPr>
      <w:r>
        <w:t xml:space="preserve">     </w:t>
      </w:r>
      <w:r w:rsidR="00FE3487">
        <w:t xml:space="preserve"> </w:t>
      </w:r>
      <w:r>
        <w:t xml:space="preserve">  - type: string</w:t>
      </w:r>
    </w:p>
    <w:p w14:paraId="28366E74" w14:textId="77777777" w:rsidR="00812939" w:rsidRDefault="00812939" w:rsidP="00812939">
      <w:pPr>
        <w:pStyle w:val="PL"/>
      </w:pPr>
      <w:r>
        <w:t xml:space="preserve">    RoleOfIMSNode:</w:t>
      </w:r>
    </w:p>
    <w:p w14:paraId="4B3812F5" w14:textId="77777777" w:rsidR="00812939" w:rsidRDefault="00812939" w:rsidP="00812939">
      <w:pPr>
        <w:pStyle w:val="PL"/>
      </w:pPr>
      <w:r>
        <w:t xml:space="preserve">      anyOf:</w:t>
      </w:r>
    </w:p>
    <w:p w14:paraId="413C3166" w14:textId="77777777" w:rsidR="00812939" w:rsidRDefault="00812939" w:rsidP="00812939">
      <w:pPr>
        <w:pStyle w:val="PL"/>
      </w:pPr>
      <w:r>
        <w:t xml:space="preserve">        - type: string</w:t>
      </w:r>
    </w:p>
    <w:p w14:paraId="3D3FDB37" w14:textId="77777777" w:rsidR="00812939" w:rsidRDefault="00812939" w:rsidP="00812939">
      <w:pPr>
        <w:pStyle w:val="PL"/>
      </w:pPr>
      <w:r>
        <w:t xml:space="preserve">          enum: </w:t>
      </w:r>
    </w:p>
    <w:p w14:paraId="55C9998E" w14:textId="77777777" w:rsidR="00812939" w:rsidRDefault="00812939" w:rsidP="00812939">
      <w:pPr>
        <w:pStyle w:val="PL"/>
      </w:pPr>
      <w:r>
        <w:t xml:space="preserve">            - ORIGINATING</w:t>
      </w:r>
    </w:p>
    <w:p w14:paraId="3214CEDA" w14:textId="77777777" w:rsidR="00812939" w:rsidRDefault="00812939" w:rsidP="00812939">
      <w:pPr>
        <w:pStyle w:val="PL"/>
      </w:pPr>
      <w:r>
        <w:t xml:space="preserve">            - TERMINATING</w:t>
      </w:r>
    </w:p>
    <w:p w14:paraId="63505B1C" w14:textId="77777777" w:rsidR="00812939" w:rsidRDefault="00812939" w:rsidP="00812939">
      <w:pPr>
        <w:pStyle w:val="PL"/>
      </w:pPr>
      <w:r>
        <w:t xml:space="preserve">            - FORWARDING</w:t>
      </w:r>
    </w:p>
    <w:p w14:paraId="1CC419D1" w14:textId="77777777" w:rsidR="00812939" w:rsidRDefault="00812939" w:rsidP="00812939">
      <w:pPr>
        <w:pStyle w:val="PL"/>
      </w:pPr>
      <w:r>
        <w:t xml:space="preserve">        - type: string</w:t>
      </w:r>
    </w:p>
    <w:p w14:paraId="2A1F15D5" w14:textId="77777777" w:rsidR="00812939" w:rsidRDefault="00812939" w:rsidP="00812939">
      <w:pPr>
        <w:pStyle w:val="PL"/>
      </w:pPr>
      <w:r>
        <w:t xml:space="preserve">    IMSSessionPriority:</w:t>
      </w:r>
    </w:p>
    <w:p w14:paraId="05955AFC" w14:textId="77777777" w:rsidR="00812939" w:rsidRDefault="00812939" w:rsidP="00812939">
      <w:pPr>
        <w:pStyle w:val="PL"/>
      </w:pPr>
      <w:r>
        <w:t xml:space="preserve">      anyOf:</w:t>
      </w:r>
    </w:p>
    <w:p w14:paraId="4DD0176A" w14:textId="77777777" w:rsidR="00812939" w:rsidRDefault="00812939" w:rsidP="00812939">
      <w:pPr>
        <w:pStyle w:val="PL"/>
      </w:pPr>
      <w:r>
        <w:t xml:space="preserve">        - type: string</w:t>
      </w:r>
    </w:p>
    <w:p w14:paraId="431F1B3E" w14:textId="77777777" w:rsidR="00812939" w:rsidRDefault="00812939" w:rsidP="00812939">
      <w:pPr>
        <w:pStyle w:val="PL"/>
      </w:pPr>
      <w:r>
        <w:t xml:space="preserve">          enum: </w:t>
      </w:r>
    </w:p>
    <w:p w14:paraId="1B64FC48" w14:textId="77777777" w:rsidR="00812939" w:rsidRDefault="00812939" w:rsidP="00812939">
      <w:pPr>
        <w:pStyle w:val="PL"/>
      </w:pPr>
      <w:r>
        <w:t xml:space="preserve">            - PRIORITY_0</w:t>
      </w:r>
    </w:p>
    <w:p w14:paraId="0C2F1912" w14:textId="77777777" w:rsidR="00812939" w:rsidRDefault="00812939" w:rsidP="00812939">
      <w:pPr>
        <w:pStyle w:val="PL"/>
      </w:pPr>
      <w:r>
        <w:t xml:space="preserve">            - PRIORITY_1</w:t>
      </w:r>
    </w:p>
    <w:p w14:paraId="05E182E3" w14:textId="77777777" w:rsidR="00812939" w:rsidRDefault="00812939" w:rsidP="00812939">
      <w:pPr>
        <w:pStyle w:val="PL"/>
      </w:pPr>
      <w:r>
        <w:t xml:space="preserve">            - PRIORITY_2</w:t>
      </w:r>
    </w:p>
    <w:p w14:paraId="3766EC8C" w14:textId="77777777" w:rsidR="00812939" w:rsidRDefault="00812939" w:rsidP="00812939">
      <w:pPr>
        <w:pStyle w:val="PL"/>
      </w:pPr>
      <w:r>
        <w:t xml:space="preserve">            - PRIORITY_3</w:t>
      </w:r>
    </w:p>
    <w:p w14:paraId="028D858A" w14:textId="77777777" w:rsidR="00812939" w:rsidRDefault="00812939" w:rsidP="00812939">
      <w:pPr>
        <w:pStyle w:val="PL"/>
      </w:pPr>
      <w:r>
        <w:t xml:space="preserve">            - PRIORITY_4</w:t>
      </w:r>
    </w:p>
    <w:p w14:paraId="0A48A7F9" w14:textId="77777777" w:rsidR="00812939" w:rsidRDefault="00812939" w:rsidP="00812939">
      <w:pPr>
        <w:pStyle w:val="PL"/>
      </w:pPr>
      <w:r>
        <w:t xml:space="preserve">        - type: string</w:t>
      </w:r>
    </w:p>
    <w:p w14:paraId="2060AEB6" w14:textId="77777777" w:rsidR="00812939" w:rsidRDefault="00812939" w:rsidP="00812939">
      <w:pPr>
        <w:pStyle w:val="PL"/>
      </w:pPr>
      <w:r>
        <w:t xml:space="preserve">    MediaInitiatorFlag:</w:t>
      </w:r>
    </w:p>
    <w:p w14:paraId="381B4FE1" w14:textId="77777777" w:rsidR="00812939" w:rsidRDefault="00812939" w:rsidP="00812939">
      <w:pPr>
        <w:pStyle w:val="PL"/>
      </w:pPr>
      <w:r>
        <w:t xml:space="preserve">      anyOf:</w:t>
      </w:r>
    </w:p>
    <w:p w14:paraId="0AD4382E" w14:textId="77777777" w:rsidR="00812939" w:rsidRDefault="00812939" w:rsidP="00812939">
      <w:pPr>
        <w:pStyle w:val="PL"/>
      </w:pPr>
      <w:r>
        <w:t xml:space="preserve">        - type: string</w:t>
      </w:r>
    </w:p>
    <w:p w14:paraId="0A7BF8CF" w14:textId="77777777" w:rsidR="00812939" w:rsidRDefault="00812939" w:rsidP="00812939">
      <w:pPr>
        <w:pStyle w:val="PL"/>
      </w:pPr>
      <w:r>
        <w:t xml:space="preserve">          enum: </w:t>
      </w:r>
    </w:p>
    <w:p w14:paraId="5104C43C" w14:textId="77777777" w:rsidR="00812939" w:rsidRDefault="00812939" w:rsidP="00812939">
      <w:pPr>
        <w:pStyle w:val="PL"/>
      </w:pPr>
      <w:r>
        <w:t xml:space="preserve">            - CALLED_PARTY</w:t>
      </w:r>
    </w:p>
    <w:p w14:paraId="3EE923FD" w14:textId="77777777" w:rsidR="00812939" w:rsidRDefault="00812939" w:rsidP="00812939">
      <w:pPr>
        <w:pStyle w:val="PL"/>
      </w:pPr>
      <w:r>
        <w:t xml:space="preserve">            - CALLING_PARTY</w:t>
      </w:r>
    </w:p>
    <w:p w14:paraId="111673DC" w14:textId="77777777" w:rsidR="00812939" w:rsidRDefault="00812939" w:rsidP="00812939">
      <w:pPr>
        <w:pStyle w:val="PL"/>
      </w:pPr>
      <w:r>
        <w:t xml:space="preserve">            - UNKNOWN</w:t>
      </w:r>
    </w:p>
    <w:p w14:paraId="25677552" w14:textId="77777777" w:rsidR="00812939" w:rsidRDefault="00812939" w:rsidP="00812939">
      <w:pPr>
        <w:pStyle w:val="PL"/>
      </w:pPr>
      <w:r>
        <w:t xml:space="preserve">        - type: string</w:t>
      </w:r>
    </w:p>
    <w:p w14:paraId="0D0C9FB0" w14:textId="77777777" w:rsidR="00812939" w:rsidRDefault="00812939" w:rsidP="00812939">
      <w:pPr>
        <w:pStyle w:val="PL"/>
      </w:pPr>
      <w:r>
        <w:t xml:space="preserve">    SDPType:</w:t>
      </w:r>
    </w:p>
    <w:p w14:paraId="3856CEB2" w14:textId="77777777" w:rsidR="00812939" w:rsidRDefault="00812939" w:rsidP="00812939">
      <w:pPr>
        <w:pStyle w:val="PL"/>
      </w:pPr>
      <w:r>
        <w:t xml:space="preserve">      anyOf:</w:t>
      </w:r>
    </w:p>
    <w:p w14:paraId="75445F7F" w14:textId="77777777" w:rsidR="00812939" w:rsidRDefault="00812939" w:rsidP="00812939">
      <w:pPr>
        <w:pStyle w:val="PL"/>
      </w:pPr>
      <w:r>
        <w:t xml:space="preserve">        - type: string</w:t>
      </w:r>
    </w:p>
    <w:p w14:paraId="5B108D5C" w14:textId="77777777" w:rsidR="00812939" w:rsidRDefault="00812939" w:rsidP="00812939">
      <w:pPr>
        <w:pStyle w:val="PL"/>
      </w:pPr>
      <w:r>
        <w:t xml:space="preserve">          enum: </w:t>
      </w:r>
    </w:p>
    <w:p w14:paraId="250BF6F0" w14:textId="77777777" w:rsidR="00812939" w:rsidRDefault="00812939" w:rsidP="00812939">
      <w:pPr>
        <w:pStyle w:val="PL"/>
      </w:pPr>
      <w:r>
        <w:t xml:space="preserve">            - OFFER</w:t>
      </w:r>
    </w:p>
    <w:p w14:paraId="570D19F8" w14:textId="77777777" w:rsidR="00812939" w:rsidRDefault="00812939" w:rsidP="00812939">
      <w:pPr>
        <w:pStyle w:val="PL"/>
      </w:pPr>
      <w:r>
        <w:t xml:space="preserve">            - ANSWER</w:t>
      </w:r>
    </w:p>
    <w:p w14:paraId="2CAA358F" w14:textId="77777777" w:rsidR="00812939" w:rsidRDefault="00812939" w:rsidP="00812939">
      <w:pPr>
        <w:pStyle w:val="PL"/>
      </w:pPr>
      <w:r>
        <w:t xml:space="preserve">        - type: string</w:t>
      </w:r>
    </w:p>
    <w:p w14:paraId="18D56919" w14:textId="77777777" w:rsidR="00812939" w:rsidRDefault="00812939" w:rsidP="00812939">
      <w:pPr>
        <w:pStyle w:val="PL"/>
      </w:pPr>
      <w:r>
        <w:t xml:space="preserve">    OriginatorPartyType:</w:t>
      </w:r>
    </w:p>
    <w:p w14:paraId="4E2D95C2" w14:textId="77777777" w:rsidR="00812939" w:rsidRDefault="00812939" w:rsidP="00812939">
      <w:pPr>
        <w:pStyle w:val="PL"/>
      </w:pPr>
      <w:r>
        <w:t xml:space="preserve">      anyOf:</w:t>
      </w:r>
    </w:p>
    <w:p w14:paraId="45D71DBA" w14:textId="77777777" w:rsidR="00812939" w:rsidRDefault="00812939" w:rsidP="00812939">
      <w:pPr>
        <w:pStyle w:val="PL"/>
      </w:pPr>
      <w:r>
        <w:t xml:space="preserve">        - type: string</w:t>
      </w:r>
    </w:p>
    <w:p w14:paraId="689C31C6" w14:textId="77777777" w:rsidR="00812939" w:rsidRDefault="00812939" w:rsidP="00812939">
      <w:pPr>
        <w:pStyle w:val="PL"/>
      </w:pPr>
      <w:r>
        <w:t xml:space="preserve">          enum: </w:t>
      </w:r>
    </w:p>
    <w:p w14:paraId="4B2E6487" w14:textId="77777777" w:rsidR="00812939" w:rsidRDefault="00812939" w:rsidP="00812939">
      <w:pPr>
        <w:pStyle w:val="PL"/>
      </w:pPr>
      <w:r>
        <w:t xml:space="preserve">            - CALLING</w:t>
      </w:r>
    </w:p>
    <w:p w14:paraId="4DD36296" w14:textId="77777777" w:rsidR="00812939" w:rsidRDefault="00812939" w:rsidP="00812939">
      <w:pPr>
        <w:pStyle w:val="PL"/>
      </w:pPr>
      <w:r>
        <w:t xml:space="preserve">            - CALLED</w:t>
      </w:r>
    </w:p>
    <w:p w14:paraId="417A02A3" w14:textId="77777777" w:rsidR="00812939" w:rsidRDefault="00812939" w:rsidP="00812939">
      <w:pPr>
        <w:pStyle w:val="PL"/>
      </w:pPr>
      <w:r>
        <w:t xml:space="preserve">        - type: string</w:t>
      </w:r>
    </w:p>
    <w:p w14:paraId="00C40182" w14:textId="77777777" w:rsidR="00812939" w:rsidRDefault="00812939" w:rsidP="00812939">
      <w:pPr>
        <w:pStyle w:val="PL"/>
      </w:pPr>
      <w:r>
        <w:t xml:space="preserve">    AccessTransferType:</w:t>
      </w:r>
    </w:p>
    <w:p w14:paraId="7A7A86FB" w14:textId="77777777" w:rsidR="00812939" w:rsidRDefault="00812939" w:rsidP="00812939">
      <w:pPr>
        <w:pStyle w:val="PL"/>
      </w:pPr>
      <w:r>
        <w:t xml:space="preserve">      anyOf:</w:t>
      </w:r>
    </w:p>
    <w:p w14:paraId="49993236" w14:textId="77777777" w:rsidR="00812939" w:rsidRDefault="00812939" w:rsidP="00812939">
      <w:pPr>
        <w:pStyle w:val="PL"/>
      </w:pPr>
      <w:r>
        <w:t xml:space="preserve">        - type: string</w:t>
      </w:r>
    </w:p>
    <w:p w14:paraId="15281DB5" w14:textId="77777777" w:rsidR="00812939" w:rsidRDefault="00812939" w:rsidP="00812939">
      <w:pPr>
        <w:pStyle w:val="PL"/>
      </w:pPr>
      <w:r>
        <w:t xml:space="preserve">          enum: </w:t>
      </w:r>
    </w:p>
    <w:p w14:paraId="3F08654C" w14:textId="77777777" w:rsidR="00812939" w:rsidRDefault="00812939" w:rsidP="00812939">
      <w:pPr>
        <w:pStyle w:val="PL"/>
      </w:pPr>
      <w:r>
        <w:t xml:space="preserve">            - PS_TO_CS</w:t>
      </w:r>
    </w:p>
    <w:p w14:paraId="4022E575" w14:textId="77777777" w:rsidR="00812939" w:rsidRDefault="00812939" w:rsidP="00812939">
      <w:pPr>
        <w:pStyle w:val="PL"/>
      </w:pPr>
      <w:r>
        <w:t xml:space="preserve">            - CS_TO_PS</w:t>
      </w:r>
    </w:p>
    <w:p w14:paraId="15C992F9" w14:textId="77777777" w:rsidR="00812939" w:rsidRDefault="00812939" w:rsidP="00812939">
      <w:pPr>
        <w:pStyle w:val="PL"/>
      </w:pPr>
      <w:r>
        <w:t xml:space="preserve">            - PS_TO_PS</w:t>
      </w:r>
    </w:p>
    <w:p w14:paraId="71180949" w14:textId="77777777" w:rsidR="00812939" w:rsidRDefault="00812939" w:rsidP="00812939">
      <w:pPr>
        <w:pStyle w:val="PL"/>
      </w:pPr>
      <w:r>
        <w:t xml:space="preserve">            - CS_TO_CS</w:t>
      </w:r>
    </w:p>
    <w:p w14:paraId="42292384" w14:textId="77777777" w:rsidR="00812939" w:rsidRDefault="00812939" w:rsidP="00812939">
      <w:pPr>
        <w:pStyle w:val="PL"/>
      </w:pPr>
      <w:r>
        <w:t xml:space="preserve">        - type: string</w:t>
      </w:r>
    </w:p>
    <w:p w14:paraId="3F444B4E" w14:textId="77777777" w:rsidR="00812939" w:rsidRDefault="00812939" w:rsidP="00812939">
      <w:pPr>
        <w:pStyle w:val="PL"/>
      </w:pPr>
      <w:r>
        <w:t xml:space="preserve">    UETransferType:</w:t>
      </w:r>
    </w:p>
    <w:p w14:paraId="3A09CCB3" w14:textId="77777777" w:rsidR="00812939" w:rsidRDefault="00812939" w:rsidP="00812939">
      <w:pPr>
        <w:pStyle w:val="PL"/>
      </w:pPr>
      <w:r>
        <w:t xml:space="preserve">      anyOf:</w:t>
      </w:r>
    </w:p>
    <w:p w14:paraId="24FEAEF1" w14:textId="77777777" w:rsidR="00812939" w:rsidRDefault="00812939" w:rsidP="00812939">
      <w:pPr>
        <w:pStyle w:val="PL"/>
      </w:pPr>
      <w:r>
        <w:t xml:space="preserve">        - type: string</w:t>
      </w:r>
    </w:p>
    <w:p w14:paraId="598A2B11" w14:textId="77777777" w:rsidR="00812939" w:rsidRDefault="00812939" w:rsidP="00812939">
      <w:pPr>
        <w:pStyle w:val="PL"/>
      </w:pPr>
      <w:r>
        <w:t xml:space="preserve">          enum: </w:t>
      </w:r>
    </w:p>
    <w:p w14:paraId="24A30B03" w14:textId="77777777" w:rsidR="00812939" w:rsidRDefault="00812939" w:rsidP="00812939">
      <w:pPr>
        <w:pStyle w:val="PL"/>
      </w:pPr>
      <w:r>
        <w:t xml:space="preserve">            - INTRA_UE</w:t>
      </w:r>
    </w:p>
    <w:p w14:paraId="1DEA31C8" w14:textId="77777777" w:rsidR="00812939" w:rsidRDefault="00812939" w:rsidP="00812939">
      <w:pPr>
        <w:pStyle w:val="PL"/>
      </w:pPr>
      <w:r>
        <w:t xml:space="preserve">            - INTER_UE</w:t>
      </w:r>
    </w:p>
    <w:p w14:paraId="3C848845" w14:textId="77777777" w:rsidR="00812939" w:rsidRDefault="00812939" w:rsidP="00812939">
      <w:pPr>
        <w:pStyle w:val="PL"/>
      </w:pPr>
      <w:r>
        <w:t xml:space="preserve">        - type: string</w:t>
      </w:r>
    </w:p>
    <w:p w14:paraId="436C84E6" w14:textId="77777777" w:rsidR="00812939" w:rsidRDefault="00812939" w:rsidP="00812939">
      <w:pPr>
        <w:pStyle w:val="PL"/>
      </w:pPr>
      <w:r>
        <w:t xml:space="preserve">    NNISessionDirection:</w:t>
      </w:r>
    </w:p>
    <w:p w14:paraId="3533507C" w14:textId="77777777" w:rsidR="00812939" w:rsidRDefault="00812939" w:rsidP="00812939">
      <w:pPr>
        <w:pStyle w:val="PL"/>
      </w:pPr>
      <w:r>
        <w:t xml:space="preserve">      anyOf:</w:t>
      </w:r>
    </w:p>
    <w:p w14:paraId="0CA3723A" w14:textId="77777777" w:rsidR="00812939" w:rsidRDefault="00812939" w:rsidP="00812939">
      <w:pPr>
        <w:pStyle w:val="PL"/>
      </w:pPr>
      <w:r>
        <w:t xml:space="preserve">        - type: string</w:t>
      </w:r>
    </w:p>
    <w:p w14:paraId="7561D1FD" w14:textId="77777777" w:rsidR="00812939" w:rsidRDefault="00812939" w:rsidP="00812939">
      <w:pPr>
        <w:pStyle w:val="PL"/>
      </w:pPr>
      <w:r>
        <w:t xml:space="preserve">          enum: </w:t>
      </w:r>
    </w:p>
    <w:p w14:paraId="44C1DC95" w14:textId="77777777" w:rsidR="00812939" w:rsidRDefault="00812939" w:rsidP="00812939">
      <w:pPr>
        <w:pStyle w:val="PL"/>
      </w:pPr>
      <w:r>
        <w:t xml:space="preserve">            - INBOUND</w:t>
      </w:r>
    </w:p>
    <w:p w14:paraId="5C381BC4" w14:textId="77777777" w:rsidR="00812939" w:rsidRDefault="00812939" w:rsidP="00812939">
      <w:pPr>
        <w:pStyle w:val="PL"/>
      </w:pPr>
      <w:r>
        <w:t xml:space="preserve">            - OUTBOUND</w:t>
      </w:r>
    </w:p>
    <w:p w14:paraId="6F8E0DA9" w14:textId="77777777" w:rsidR="00812939" w:rsidRDefault="00812939" w:rsidP="00812939">
      <w:pPr>
        <w:pStyle w:val="PL"/>
      </w:pPr>
      <w:r>
        <w:t xml:space="preserve">        - type: string</w:t>
      </w:r>
    </w:p>
    <w:p w14:paraId="37AEF5F8" w14:textId="77777777" w:rsidR="00812939" w:rsidRDefault="00812939" w:rsidP="00812939">
      <w:pPr>
        <w:pStyle w:val="PL"/>
      </w:pPr>
      <w:r>
        <w:lastRenderedPageBreak/>
        <w:t xml:space="preserve">    NNIType:</w:t>
      </w:r>
    </w:p>
    <w:p w14:paraId="4E1F0262" w14:textId="77777777" w:rsidR="00812939" w:rsidRDefault="00812939" w:rsidP="00812939">
      <w:pPr>
        <w:pStyle w:val="PL"/>
      </w:pPr>
      <w:r>
        <w:t xml:space="preserve">      anyOf:</w:t>
      </w:r>
    </w:p>
    <w:p w14:paraId="16AB5AE5" w14:textId="77777777" w:rsidR="00812939" w:rsidRDefault="00812939" w:rsidP="00812939">
      <w:pPr>
        <w:pStyle w:val="PL"/>
      </w:pPr>
      <w:r>
        <w:t xml:space="preserve">        - type: string</w:t>
      </w:r>
    </w:p>
    <w:p w14:paraId="46CACF3E" w14:textId="77777777" w:rsidR="00812939" w:rsidRDefault="00812939" w:rsidP="00812939">
      <w:pPr>
        <w:pStyle w:val="PL"/>
      </w:pPr>
      <w:r>
        <w:t xml:space="preserve">          enum: </w:t>
      </w:r>
    </w:p>
    <w:p w14:paraId="6D7D655F" w14:textId="77777777" w:rsidR="00812939" w:rsidRDefault="00812939" w:rsidP="00812939">
      <w:pPr>
        <w:pStyle w:val="PL"/>
      </w:pPr>
      <w:r>
        <w:t xml:space="preserve">            - NON_ROAMING</w:t>
      </w:r>
    </w:p>
    <w:p w14:paraId="7EA6E445" w14:textId="77777777" w:rsidR="00812939" w:rsidRDefault="00812939" w:rsidP="00812939">
      <w:pPr>
        <w:pStyle w:val="PL"/>
      </w:pPr>
      <w:r>
        <w:t xml:space="preserve">            - ROAMING_NO_LOOPBACK</w:t>
      </w:r>
    </w:p>
    <w:p w14:paraId="63902785" w14:textId="77777777" w:rsidR="00812939" w:rsidRDefault="00812939" w:rsidP="00812939">
      <w:pPr>
        <w:pStyle w:val="PL"/>
      </w:pPr>
      <w:r>
        <w:t xml:space="preserve">            - ROAMING_LOOPBACK</w:t>
      </w:r>
    </w:p>
    <w:p w14:paraId="2C490E48" w14:textId="77777777" w:rsidR="00812939" w:rsidRDefault="00812939" w:rsidP="00812939">
      <w:pPr>
        <w:pStyle w:val="PL"/>
      </w:pPr>
      <w:r>
        <w:t xml:space="preserve">        - type: string</w:t>
      </w:r>
    </w:p>
    <w:p w14:paraId="09B5A864" w14:textId="77777777" w:rsidR="00812939" w:rsidRDefault="00812939" w:rsidP="00812939">
      <w:pPr>
        <w:pStyle w:val="PL"/>
      </w:pPr>
      <w:r>
        <w:t xml:space="preserve">    NNIRelationshipMode:</w:t>
      </w:r>
    </w:p>
    <w:p w14:paraId="1909BBB4" w14:textId="77777777" w:rsidR="00812939" w:rsidRDefault="00812939" w:rsidP="00812939">
      <w:pPr>
        <w:pStyle w:val="PL"/>
      </w:pPr>
      <w:r>
        <w:t xml:space="preserve">      anyOf:</w:t>
      </w:r>
    </w:p>
    <w:p w14:paraId="2572A4C9" w14:textId="77777777" w:rsidR="00812939" w:rsidRDefault="00812939" w:rsidP="00812939">
      <w:pPr>
        <w:pStyle w:val="PL"/>
      </w:pPr>
      <w:r>
        <w:t xml:space="preserve">        - type: string</w:t>
      </w:r>
    </w:p>
    <w:p w14:paraId="3A2875EE" w14:textId="77777777" w:rsidR="00812939" w:rsidRDefault="00812939" w:rsidP="00812939">
      <w:pPr>
        <w:pStyle w:val="PL"/>
      </w:pPr>
      <w:r>
        <w:t xml:space="preserve">          enum: </w:t>
      </w:r>
    </w:p>
    <w:p w14:paraId="3D410D2B" w14:textId="77777777" w:rsidR="00812939" w:rsidRDefault="00812939" w:rsidP="00812939">
      <w:pPr>
        <w:pStyle w:val="PL"/>
      </w:pPr>
      <w:r>
        <w:t xml:space="preserve">            - TRUSTED</w:t>
      </w:r>
    </w:p>
    <w:p w14:paraId="03A2FF12" w14:textId="77777777" w:rsidR="00812939" w:rsidRDefault="00812939" w:rsidP="00812939">
      <w:pPr>
        <w:pStyle w:val="PL"/>
      </w:pPr>
      <w:r>
        <w:t xml:space="preserve">            - NON_TRUSTED</w:t>
      </w:r>
    </w:p>
    <w:p w14:paraId="1F1FFDDA" w14:textId="77777777" w:rsidR="00812939" w:rsidRDefault="00812939" w:rsidP="00812939">
      <w:pPr>
        <w:pStyle w:val="PL"/>
      </w:pPr>
      <w:r>
        <w:t xml:space="preserve">        - type: string</w:t>
      </w:r>
    </w:p>
    <w:p w14:paraId="295A6365" w14:textId="77777777" w:rsidR="00812939" w:rsidRDefault="00812939" w:rsidP="00812939">
      <w:pPr>
        <w:pStyle w:val="PL"/>
      </w:pPr>
      <w:r>
        <w:t xml:space="preserve">    TADIdentifier:</w:t>
      </w:r>
    </w:p>
    <w:p w14:paraId="0BA3F34F" w14:textId="77777777" w:rsidR="00812939" w:rsidRDefault="00812939" w:rsidP="00812939">
      <w:pPr>
        <w:pStyle w:val="PL"/>
      </w:pPr>
      <w:r>
        <w:t xml:space="preserve">      anyOf:</w:t>
      </w:r>
    </w:p>
    <w:p w14:paraId="2BB9DA78" w14:textId="77777777" w:rsidR="00812939" w:rsidRDefault="00812939" w:rsidP="00812939">
      <w:pPr>
        <w:pStyle w:val="PL"/>
      </w:pPr>
      <w:r>
        <w:t xml:space="preserve">        - type: string</w:t>
      </w:r>
    </w:p>
    <w:p w14:paraId="13FEECFC" w14:textId="77777777" w:rsidR="00812939" w:rsidRDefault="00812939" w:rsidP="00812939">
      <w:pPr>
        <w:pStyle w:val="PL"/>
      </w:pPr>
      <w:r>
        <w:t xml:space="preserve">          enum: </w:t>
      </w:r>
    </w:p>
    <w:p w14:paraId="35D64CA6" w14:textId="77777777" w:rsidR="00812939" w:rsidRDefault="00812939" w:rsidP="00812939">
      <w:pPr>
        <w:pStyle w:val="PL"/>
      </w:pPr>
      <w:r>
        <w:t xml:space="preserve">            - CS</w:t>
      </w:r>
    </w:p>
    <w:p w14:paraId="7947529E" w14:textId="77777777" w:rsidR="00812939" w:rsidRDefault="00812939" w:rsidP="00812939">
      <w:pPr>
        <w:pStyle w:val="PL"/>
      </w:pPr>
      <w:r>
        <w:t xml:space="preserve">            - PS</w:t>
      </w:r>
    </w:p>
    <w:p w14:paraId="40398131" w14:textId="77777777" w:rsidR="00CD111C" w:rsidRDefault="00812939" w:rsidP="00CD111C">
      <w:pPr>
        <w:pStyle w:val="PL"/>
      </w:pPr>
      <w:r>
        <w:t xml:space="preserve">        - type: string</w:t>
      </w:r>
    </w:p>
    <w:p w14:paraId="791E1023" w14:textId="77777777" w:rsidR="00CD111C" w:rsidRDefault="00CD111C" w:rsidP="00CD111C">
      <w:pPr>
        <w:pStyle w:val="PL"/>
      </w:pPr>
      <w:r>
        <w:t xml:space="preserve">    ProseFunctionality:</w:t>
      </w:r>
    </w:p>
    <w:p w14:paraId="115DF8AB" w14:textId="77777777" w:rsidR="00CD111C" w:rsidRDefault="00CD111C" w:rsidP="00CD111C">
      <w:pPr>
        <w:pStyle w:val="PL"/>
      </w:pPr>
      <w:r>
        <w:t xml:space="preserve">      anyOf:</w:t>
      </w:r>
    </w:p>
    <w:p w14:paraId="5D19659A" w14:textId="77777777" w:rsidR="00CD111C" w:rsidRDefault="00CD111C" w:rsidP="00CD111C">
      <w:pPr>
        <w:pStyle w:val="PL"/>
      </w:pPr>
      <w:r>
        <w:t xml:space="preserve">        - type: string</w:t>
      </w:r>
    </w:p>
    <w:p w14:paraId="325BA89A" w14:textId="77777777" w:rsidR="00CD111C" w:rsidRDefault="00CD111C" w:rsidP="00CD111C">
      <w:pPr>
        <w:pStyle w:val="PL"/>
      </w:pPr>
      <w:r>
        <w:t xml:space="preserve">          enum: </w:t>
      </w:r>
    </w:p>
    <w:p w14:paraId="015FE5C1" w14:textId="77777777" w:rsidR="00CD111C" w:rsidRDefault="00CD111C" w:rsidP="00CD111C">
      <w:pPr>
        <w:pStyle w:val="PL"/>
      </w:pPr>
      <w:r>
        <w:t xml:space="preserve">            - DIRECT_DISCOVERY</w:t>
      </w:r>
    </w:p>
    <w:p w14:paraId="56FDCD5E" w14:textId="77777777" w:rsidR="00CD111C" w:rsidRDefault="00CD111C" w:rsidP="00CD111C">
      <w:pPr>
        <w:pStyle w:val="PL"/>
      </w:pPr>
      <w:r>
        <w:t xml:space="preserve">            - DIRECT_COMMUNICATION</w:t>
      </w:r>
    </w:p>
    <w:p w14:paraId="61BC6816" w14:textId="77777777" w:rsidR="00CD111C" w:rsidRDefault="00CD111C" w:rsidP="00CD111C">
      <w:pPr>
        <w:pStyle w:val="PL"/>
      </w:pPr>
      <w:r>
        <w:t xml:space="preserve">        - type: string</w:t>
      </w:r>
    </w:p>
    <w:p w14:paraId="13F2109A" w14:textId="77777777" w:rsidR="00CD111C" w:rsidRDefault="00CD111C" w:rsidP="00CD111C">
      <w:pPr>
        <w:pStyle w:val="PL"/>
      </w:pPr>
      <w:r>
        <w:t xml:space="preserve">    ProseEventType:</w:t>
      </w:r>
    </w:p>
    <w:p w14:paraId="48739A0B" w14:textId="77777777" w:rsidR="00CD111C" w:rsidRDefault="00CD111C" w:rsidP="00CD111C">
      <w:pPr>
        <w:pStyle w:val="PL"/>
      </w:pPr>
      <w:r>
        <w:t xml:space="preserve">      anyOf:</w:t>
      </w:r>
    </w:p>
    <w:p w14:paraId="15E97762" w14:textId="77777777" w:rsidR="00CD111C" w:rsidRDefault="00CD111C" w:rsidP="00CD111C">
      <w:pPr>
        <w:pStyle w:val="PL"/>
      </w:pPr>
      <w:r>
        <w:t xml:space="preserve">        - type: string</w:t>
      </w:r>
    </w:p>
    <w:p w14:paraId="3895A6D8" w14:textId="77777777" w:rsidR="00CD111C" w:rsidRDefault="00CD111C" w:rsidP="00CD111C">
      <w:pPr>
        <w:pStyle w:val="PL"/>
      </w:pPr>
      <w:r>
        <w:t xml:space="preserve">          enum: </w:t>
      </w:r>
    </w:p>
    <w:p w14:paraId="602E87CE" w14:textId="77777777" w:rsidR="00CD111C" w:rsidRDefault="00CD111C" w:rsidP="00CD111C">
      <w:pPr>
        <w:pStyle w:val="PL"/>
      </w:pPr>
      <w:r>
        <w:t xml:space="preserve">            - ANNOUNCING</w:t>
      </w:r>
    </w:p>
    <w:p w14:paraId="741CD3C8" w14:textId="77777777" w:rsidR="00CD111C" w:rsidRDefault="00CD111C" w:rsidP="00CD111C">
      <w:pPr>
        <w:pStyle w:val="PL"/>
      </w:pPr>
      <w:r>
        <w:t xml:space="preserve">            - MONITORING</w:t>
      </w:r>
    </w:p>
    <w:p w14:paraId="10F599B8" w14:textId="77777777" w:rsidR="00CD111C" w:rsidRDefault="00CD111C" w:rsidP="00CD111C">
      <w:pPr>
        <w:pStyle w:val="PL"/>
      </w:pPr>
      <w:r>
        <w:t xml:space="preserve">            - MATCH_REPORT</w:t>
      </w:r>
    </w:p>
    <w:p w14:paraId="3916D746" w14:textId="77777777" w:rsidR="00CD111C" w:rsidRDefault="00CD111C" w:rsidP="00CD111C">
      <w:pPr>
        <w:pStyle w:val="PL"/>
      </w:pPr>
      <w:r>
        <w:t xml:space="preserve">        - type: string</w:t>
      </w:r>
    </w:p>
    <w:p w14:paraId="3C4D7172" w14:textId="77777777" w:rsidR="00CD111C" w:rsidRDefault="00CD111C" w:rsidP="00CD111C">
      <w:pPr>
        <w:pStyle w:val="PL"/>
      </w:pPr>
      <w:r>
        <w:t xml:space="preserve">    DirectDiscoveryModel:</w:t>
      </w:r>
    </w:p>
    <w:p w14:paraId="0205F42A" w14:textId="77777777" w:rsidR="00CD111C" w:rsidRDefault="00CD111C" w:rsidP="00CD111C">
      <w:pPr>
        <w:pStyle w:val="PL"/>
      </w:pPr>
      <w:r>
        <w:t xml:space="preserve">      anyOf:</w:t>
      </w:r>
    </w:p>
    <w:p w14:paraId="3974A941" w14:textId="77777777" w:rsidR="00CD111C" w:rsidRDefault="00CD111C" w:rsidP="00CD111C">
      <w:pPr>
        <w:pStyle w:val="PL"/>
      </w:pPr>
      <w:r>
        <w:t xml:space="preserve">        - type: string</w:t>
      </w:r>
    </w:p>
    <w:p w14:paraId="4B8DECB8" w14:textId="77777777" w:rsidR="00CD111C" w:rsidRDefault="00CD111C" w:rsidP="00CD111C">
      <w:pPr>
        <w:pStyle w:val="PL"/>
      </w:pPr>
      <w:r>
        <w:t xml:space="preserve">          enum: </w:t>
      </w:r>
    </w:p>
    <w:p w14:paraId="1EBF31FA" w14:textId="77777777" w:rsidR="00CD111C" w:rsidRDefault="00CD111C" w:rsidP="00CD111C">
      <w:pPr>
        <w:pStyle w:val="PL"/>
      </w:pPr>
      <w:r>
        <w:t xml:space="preserve">            - MODEL_A</w:t>
      </w:r>
    </w:p>
    <w:p w14:paraId="27ED0336" w14:textId="77777777" w:rsidR="00CD111C" w:rsidRDefault="00CD111C" w:rsidP="00CD111C">
      <w:pPr>
        <w:pStyle w:val="PL"/>
      </w:pPr>
      <w:r>
        <w:t xml:space="preserve">            - MODEL_B</w:t>
      </w:r>
    </w:p>
    <w:p w14:paraId="4AA0FBB8" w14:textId="77777777" w:rsidR="00CD111C" w:rsidRDefault="00CD111C" w:rsidP="00CD111C">
      <w:pPr>
        <w:pStyle w:val="PL"/>
      </w:pPr>
      <w:r>
        <w:t xml:space="preserve">        - type: string</w:t>
      </w:r>
    </w:p>
    <w:p w14:paraId="1CE5982A" w14:textId="77777777" w:rsidR="00CD111C" w:rsidRDefault="00CD111C" w:rsidP="00CD111C">
      <w:pPr>
        <w:pStyle w:val="PL"/>
      </w:pPr>
      <w:r>
        <w:t xml:space="preserve">    RoleOfUE:</w:t>
      </w:r>
    </w:p>
    <w:p w14:paraId="2F0B4053" w14:textId="77777777" w:rsidR="00CD111C" w:rsidRDefault="00CD111C" w:rsidP="00CD111C">
      <w:pPr>
        <w:pStyle w:val="PL"/>
      </w:pPr>
      <w:r>
        <w:t xml:space="preserve">      anyOf:</w:t>
      </w:r>
    </w:p>
    <w:p w14:paraId="5DAF8B6A" w14:textId="77777777" w:rsidR="00CD111C" w:rsidRDefault="00CD111C" w:rsidP="00CD111C">
      <w:pPr>
        <w:pStyle w:val="PL"/>
      </w:pPr>
      <w:r>
        <w:t xml:space="preserve">        - type: string</w:t>
      </w:r>
    </w:p>
    <w:p w14:paraId="3284447D" w14:textId="77777777" w:rsidR="00CD111C" w:rsidRDefault="00CD111C" w:rsidP="00CD111C">
      <w:pPr>
        <w:pStyle w:val="PL"/>
      </w:pPr>
      <w:r>
        <w:t xml:space="preserve">          enum: </w:t>
      </w:r>
    </w:p>
    <w:p w14:paraId="1744473B" w14:textId="77777777" w:rsidR="00CD111C" w:rsidRDefault="00CD111C" w:rsidP="00CD111C">
      <w:pPr>
        <w:pStyle w:val="PL"/>
      </w:pPr>
      <w:r>
        <w:t xml:space="preserve">            - ANNOUNCING_UE</w:t>
      </w:r>
    </w:p>
    <w:p w14:paraId="316D516A" w14:textId="77777777" w:rsidR="00CD111C" w:rsidRDefault="00CD111C" w:rsidP="00CD111C">
      <w:pPr>
        <w:pStyle w:val="PL"/>
      </w:pPr>
      <w:r>
        <w:t xml:space="preserve">            - MONITORING_UE</w:t>
      </w:r>
    </w:p>
    <w:p w14:paraId="49D92513" w14:textId="77777777" w:rsidR="00CD111C" w:rsidRDefault="00CD111C" w:rsidP="00CD111C">
      <w:pPr>
        <w:pStyle w:val="PL"/>
      </w:pPr>
      <w:r>
        <w:t xml:space="preserve">            - REQUESTOR_UE</w:t>
      </w:r>
    </w:p>
    <w:p w14:paraId="2A703461" w14:textId="77777777" w:rsidR="00CD111C" w:rsidRDefault="00CD111C" w:rsidP="00CD111C">
      <w:pPr>
        <w:pStyle w:val="PL"/>
      </w:pPr>
      <w:r>
        <w:t xml:space="preserve">            - REQUESTED_UE</w:t>
      </w:r>
    </w:p>
    <w:p w14:paraId="2D9624FD" w14:textId="77777777" w:rsidR="00CD111C" w:rsidRDefault="00CD111C" w:rsidP="00CD111C">
      <w:pPr>
        <w:pStyle w:val="PL"/>
      </w:pPr>
      <w:r>
        <w:t xml:space="preserve">        - type: string</w:t>
      </w:r>
    </w:p>
    <w:p w14:paraId="7415B6C7" w14:textId="77777777" w:rsidR="00CD111C" w:rsidRDefault="00CD111C" w:rsidP="00CD111C">
      <w:pPr>
        <w:pStyle w:val="PL"/>
      </w:pPr>
      <w:r>
        <w:t xml:space="preserve">    RangeClass:</w:t>
      </w:r>
    </w:p>
    <w:p w14:paraId="0011EB54" w14:textId="77777777" w:rsidR="00CD111C" w:rsidRDefault="00CD111C" w:rsidP="00CD111C">
      <w:pPr>
        <w:pStyle w:val="PL"/>
      </w:pPr>
      <w:r>
        <w:t xml:space="preserve">      anyOf:</w:t>
      </w:r>
    </w:p>
    <w:p w14:paraId="4A7DB2E2" w14:textId="77777777" w:rsidR="00CD111C" w:rsidRDefault="00CD111C" w:rsidP="00CD111C">
      <w:pPr>
        <w:pStyle w:val="PL"/>
      </w:pPr>
      <w:r>
        <w:t xml:space="preserve">        - type: string</w:t>
      </w:r>
    </w:p>
    <w:p w14:paraId="534458E0" w14:textId="77777777" w:rsidR="00CD111C" w:rsidRDefault="00CD111C" w:rsidP="00CD111C">
      <w:pPr>
        <w:pStyle w:val="PL"/>
      </w:pPr>
      <w:r>
        <w:t xml:space="preserve">          enum: </w:t>
      </w:r>
    </w:p>
    <w:p w14:paraId="00126983" w14:textId="77777777" w:rsidR="00CD111C" w:rsidRDefault="00CD111C" w:rsidP="00CD111C">
      <w:pPr>
        <w:pStyle w:val="PL"/>
      </w:pPr>
      <w:r>
        <w:t xml:space="preserve">            - RESERVED</w:t>
      </w:r>
    </w:p>
    <w:p w14:paraId="5D667BCA" w14:textId="77777777" w:rsidR="00CD111C" w:rsidRDefault="00CD111C" w:rsidP="00CD111C">
      <w:pPr>
        <w:pStyle w:val="PL"/>
      </w:pPr>
      <w:r>
        <w:t xml:space="preserve">            - 50_METER</w:t>
      </w:r>
    </w:p>
    <w:p w14:paraId="3FA7CCE0" w14:textId="77777777" w:rsidR="00CD111C" w:rsidRPr="00BC5941" w:rsidRDefault="00CD111C" w:rsidP="00CD111C">
      <w:pPr>
        <w:pStyle w:val="PL"/>
        <w:rPr>
          <w:lang w:val="nl-BE"/>
        </w:rPr>
      </w:pPr>
      <w:r>
        <w:t xml:space="preserve">            </w:t>
      </w:r>
      <w:r w:rsidRPr="00BC5941">
        <w:rPr>
          <w:lang w:val="nl-BE"/>
        </w:rPr>
        <w:t>- 100_METER</w:t>
      </w:r>
    </w:p>
    <w:p w14:paraId="236B8259" w14:textId="77777777" w:rsidR="00CD111C" w:rsidRPr="00BC5941" w:rsidRDefault="00CD111C" w:rsidP="00CD111C">
      <w:pPr>
        <w:pStyle w:val="PL"/>
        <w:rPr>
          <w:lang w:val="nl-BE"/>
        </w:rPr>
      </w:pPr>
      <w:r w:rsidRPr="00BC5941">
        <w:rPr>
          <w:lang w:val="nl-BE"/>
        </w:rPr>
        <w:t xml:space="preserve">            - 200_METER</w:t>
      </w:r>
    </w:p>
    <w:p w14:paraId="6E74430E" w14:textId="77777777" w:rsidR="00CD111C" w:rsidRPr="00BC5941" w:rsidRDefault="00CD111C" w:rsidP="00CD111C">
      <w:pPr>
        <w:pStyle w:val="PL"/>
        <w:rPr>
          <w:lang w:val="nl-BE"/>
        </w:rPr>
      </w:pPr>
      <w:r w:rsidRPr="00BC5941">
        <w:rPr>
          <w:lang w:val="nl-BE"/>
        </w:rPr>
        <w:t xml:space="preserve">            - 500_METER</w:t>
      </w:r>
    </w:p>
    <w:p w14:paraId="7D3D6F29" w14:textId="77777777" w:rsidR="00CD111C" w:rsidRPr="00BC5941" w:rsidRDefault="00CD111C" w:rsidP="00CD111C">
      <w:pPr>
        <w:pStyle w:val="PL"/>
        <w:rPr>
          <w:lang w:val="nl-BE"/>
        </w:rPr>
      </w:pPr>
      <w:r w:rsidRPr="00BC5941">
        <w:rPr>
          <w:lang w:val="nl-BE"/>
        </w:rPr>
        <w:t xml:space="preserve">            - 1000_METER</w:t>
      </w:r>
    </w:p>
    <w:p w14:paraId="38DE7A7F" w14:textId="77777777" w:rsidR="00CD111C" w:rsidRPr="00BC5941" w:rsidRDefault="00CD111C" w:rsidP="00CD111C">
      <w:pPr>
        <w:pStyle w:val="PL"/>
        <w:rPr>
          <w:lang w:val="nl-BE"/>
        </w:rPr>
      </w:pPr>
      <w:r w:rsidRPr="00BC5941">
        <w:rPr>
          <w:lang w:val="nl-BE"/>
        </w:rPr>
        <w:t xml:space="preserve">            - UNUSED</w:t>
      </w:r>
    </w:p>
    <w:p w14:paraId="4A0E24B1" w14:textId="77777777" w:rsidR="00CD111C" w:rsidRPr="00BC5941" w:rsidRDefault="00CD111C" w:rsidP="00CD111C">
      <w:pPr>
        <w:pStyle w:val="PL"/>
        <w:rPr>
          <w:lang w:val="nl-BE"/>
        </w:rPr>
      </w:pPr>
      <w:r w:rsidRPr="00BC5941">
        <w:rPr>
          <w:lang w:val="nl-BE"/>
        </w:rPr>
        <w:t xml:space="preserve">        - type: string</w:t>
      </w:r>
    </w:p>
    <w:p w14:paraId="1BA269E1" w14:textId="77777777" w:rsidR="00CD111C" w:rsidRDefault="00CD111C" w:rsidP="00CD111C">
      <w:pPr>
        <w:pStyle w:val="PL"/>
      </w:pPr>
      <w:r w:rsidRPr="00BC5941">
        <w:rPr>
          <w:lang w:val="nl-BE"/>
        </w:rPr>
        <w:t xml:space="preserve">    </w:t>
      </w:r>
      <w:r>
        <w:t>RadioResourcesI</w:t>
      </w:r>
      <w:r w:rsidR="00822ACB">
        <w:t>n</w:t>
      </w:r>
      <w:r>
        <w:t>d</w:t>
      </w:r>
      <w:r w:rsidR="00822ACB">
        <w:t>icator</w:t>
      </w:r>
      <w:r>
        <w:t>:</w:t>
      </w:r>
    </w:p>
    <w:p w14:paraId="40C48C78" w14:textId="77777777" w:rsidR="00CD111C" w:rsidRDefault="00CD111C" w:rsidP="00CD111C">
      <w:pPr>
        <w:pStyle w:val="PL"/>
      </w:pPr>
      <w:r>
        <w:t xml:space="preserve">      anyOf:</w:t>
      </w:r>
    </w:p>
    <w:p w14:paraId="4F4DA61E" w14:textId="77777777" w:rsidR="00CD111C" w:rsidRDefault="00CD111C" w:rsidP="00CD111C">
      <w:pPr>
        <w:pStyle w:val="PL"/>
      </w:pPr>
      <w:r>
        <w:t xml:space="preserve">        - type: string</w:t>
      </w:r>
    </w:p>
    <w:p w14:paraId="70EAB486" w14:textId="77777777" w:rsidR="00CD111C" w:rsidRDefault="00CD111C" w:rsidP="00CD111C">
      <w:pPr>
        <w:pStyle w:val="PL"/>
      </w:pPr>
      <w:r>
        <w:t xml:space="preserve">          enum: </w:t>
      </w:r>
    </w:p>
    <w:p w14:paraId="771C5A88" w14:textId="77777777" w:rsidR="00CD111C" w:rsidRDefault="00CD111C" w:rsidP="00CD111C">
      <w:pPr>
        <w:pStyle w:val="PL"/>
      </w:pPr>
      <w:r>
        <w:t xml:space="preserve">            - OPERATOR_PROVIDED</w:t>
      </w:r>
    </w:p>
    <w:p w14:paraId="15CA1C4E" w14:textId="77777777" w:rsidR="00CD111C" w:rsidRDefault="00CD111C" w:rsidP="00CD111C">
      <w:pPr>
        <w:pStyle w:val="PL"/>
      </w:pPr>
      <w:r>
        <w:t xml:space="preserve">            - CONFIGURED</w:t>
      </w:r>
    </w:p>
    <w:p w14:paraId="05AC8A6C" w14:textId="77777777" w:rsidR="00771951" w:rsidRDefault="00CD111C" w:rsidP="00CD111C">
      <w:pPr>
        <w:pStyle w:val="PL"/>
      </w:pPr>
      <w:r>
        <w:t xml:space="preserve">        - type: string</w:t>
      </w:r>
    </w:p>
    <w:p w14:paraId="4746F98C" w14:textId="77777777" w:rsidR="000D7FBF" w:rsidRDefault="000D7FBF" w:rsidP="000D7FBF">
      <w:pPr>
        <w:pStyle w:val="PL"/>
      </w:pPr>
      <w:r>
        <w:t xml:space="preserve">    MbsDeliveryMethod:</w:t>
      </w:r>
    </w:p>
    <w:p w14:paraId="08E03F10" w14:textId="77777777" w:rsidR="000D7FBF" w:rsidRDefault="000D7FBF" w:rsidP="000D7FBF">
      <w:pPr>
        <w:pStyle w:val="PL"/>
      </w:pPr>
      <w:r>
        <w:t xml:space="preserve">      anyOf:</w:t>
      </w:r>
    </w:p>
    <w:p w14:paraId="1DDFFC11" w14:textId="77777777" w:rsidR="000D7FBF" w:rsidRDefault="000D7FBF" w:rsidP="000D7FBF">
      <w:pPr>
        <w:pStyle w:val="PL"/>
      </w:pPr>
      <w:r>
        <w:t xml:space="preserve">        - type: string</w:t>
      </w:r>
    </w:p>
    <w:p w14:paraId="34D5D4F2" w14:textId="77777777" w:rsidR="000D7FBF" w:rsidRDefault="000D7FBF" w:rsidP="000D7FBF">
      <w:pPr>
        <w:pStyle w:val="PL"/>
      </w:pPr>
      <w:r>
        <w:t xml:space="preserve">          enum: </w:t>
      </w:r>
    </w:p>
    <w:p w14:paraId="0A57074F" w14:textId="77777777" w:rsidR="000D7FBF" w:rsidRDefault="000D7FBF" w:rsidP="000D7FBF">
      <w:pPr>
        <w:pStyle w:val="PL"/>
      </w:pPr>
      <w:r>
        <w:t xml:space="preserve">            - SHARED</w:t>
      </w:r>
    </w:p>
    <w:p w14:paraId="47C00870" w14:textId="77777777" w:rsidR="000D7FBF" w:rsidRDefault="000D7FBF" w:rsidP="000D7FBF">
      <w:pPr>
        <w:pStyle w:val="PL"/>
      </w:pPr>
      <w:r>
        <w:t xml:space="preserve">            - INDIVIDUAL</w:t>
      </w:r>
    </w:p>
    <w:p w14:paraId="2D108702" w14:textId="77777777" w:rsidR="000D7FBF" w:rsidRDefault="000D7FBF" w:rsidP="00CD111C">
      <w:pPr>
        <w:pStyle w:val="PL"/>
      </w:pPr>
      <w:r>
        <w:lastRenderedPageBreak/>
        <w:t xml:space="preserve">        - type: string</w:t>
      </w:r>
    </w:p>
    <w:p w14:paraId="6E1814CA" w14:textId="77777777" w:rsidR="00822ACB" w:rsidRDefault="00822ACB" w:rsidP="00822ACB">
      <w:pPr>
        <w:pStyle w:val="PL"/>
      </w:pPr>
      <w:r>
        <w:t xml:space="preserve">    TSCFlowDirection:</w:t>
      </w:r>
    </w:p>
    <w:p w14:paraId="2CE28B03" w14:textId="77777777" w:rsidR="00822ACB" w:rsidRDefault="00822ACB" w:rsidP="00822ACB">
      <w:pPr>
        <w:pStyle w:val="PL"/>
      </w:pPr>
      <w:r>
        <w:t xml:space="preserve">      anyOf:</w:t>
      </w:r>
    </w:p>
    <w:p w14:paraId="09FBAEDC" w14:textId="77777777" w:rsidR="00822ACB" w:rsidRDefault="00822ACB" w:rsidP="00822ACB">
      <w:pPr>
        <w:pStyle w:val="PL"/>
      </w:pPr>
      <w:r>
        <w:t xml:space="preserve">        - type: string</w:t>
      </w:r>
    </w:p>
    <w:p w14:paraId="176FED50" w14:textId="77777777" w:rsidR="00822ACB" w:rsidRDefault="00822ACB" w:rsidP="00822ACB">
      <w:pPr>
        <w:pStyle w:val="PL"/>
      </w:pPr>
      <w:r>
        <w:t xml:space="preserve">          enum: </w:t>
      </w:r>
    </w:p>
    <w:p w14:paraId="3BEFE32A" w14:textId="77777777" w:rsidR="00822ACB" w:rsidRDefault="00822ACB" w:rsidP="00822ACB">
      <w:pPr>
        <w:pStyle w:val="PL"/>
      </w:pPr>
      <w:r>
        <w:t xml:space="preserve">            - </w:t>
      </w:r>
      <w:r w:rsidRPr="00E473D4">
        <w:t>UPLINK</w:t>
      </w:r>
    </w:p>
    <w:p w14:paraId="7CEA9892" w14:textId="77777777" w:rsidR="00822ACB" w:rsidRDefault="00822ACB" w:rsidP="00822ACB">
      <w:pPr>
        <w:pStyle w:val="PL"/>
      </w:pPr>
      <w:r>
        <w:t xml:space="preserve">            - </w:t>
      </w:r>
      <w:r w:rsidRPr="00E473D4">
        <w:t>DOWNLINK</w:t>
      </w:r>
    </w:p>
    <w:p w14:paraId="4EEC22D5" w14:textId="77777777" w:rsidR="00822ACB" w:rsidRDefault="00822ACB" w:rsidP="00822ACB">
      <w:pPr>
        <w:pStyle w:val="PL"/>
      </w:pPr>
      <w:r>
        <w:t xml:space="preserve">        - type: string</w:t>
      </w:r>
    </w:p>
    <w:p w14:paraId="540120B7" w14:textId="77777777" w:rsidR="00822ACB" w:rsidRDefault="00822ACB" w:rsidP="00822ACB">
      <w:pPr>
        <w:pStyle w:val="PL"/>
      </w:pPr>
      <w:r>
        <w:t xml:space="preserve">    TimeDistributionMethod:</w:t>
      </w:r>
    </w:p>
    <w:p w14:paraId="4A50F66E" w14:textId="77777777" w:rsidR="00822ACB" w:rsidRDefault="00822ACB" w:rsidP="00822ACB">
      <w:pPr>
        <w:pStyle w:val="PL"/>
      </w:pPr>
      <w:r>
        <w:t xml:space="preserve">      anyOf:</w:t>
      </w:r>
    </w:p>
    <w:p w14:paraId="1F0AADA8" w14:textId="77777777" w:rsidR="00822ACB" w:rsidRDefault="00822ACB" w:rsidP="00822ACB">
      <w:pPr>
        <w:pStyle w:val="PL"/>
      </w:pPr>
      <w:r>
        <w:t xml:space="preserve">        - type: string</w:t>
      </w:r>
    </w:p>
    <w:p w14:paraId="77B4DBBF" w14:textId="77777777" w:rsidR="00822ACB" w:rsidRDefault="00822ACB" w:rsidP="00822ACB">
      <w:pPr>
        <w:pStyle w:val="PL"/>
      </w:pPr>
      <w:r>
        <w:t xml:space="preserve">          enum: </w:t>
      </w:r>
    </w:p>
    <w:p w14:paraId="705F26CB" w14:textId="77777777" w:rsidR="00822ACB" w:rsidRDefault="00822ACB" w:rsidP="00822ACB">
      <w:pPr>
        <w:pStyle w:val="PL"/>
      </w:pPr>
      <w:r>
        <w:t xml:space="preserve">            - G</w:t>
      </w:r>
      <w:r w:rsidRPr="00E473D4">
        <w:t>PTP</w:t>
      </w:r>
    </w:p>
    <w:p w14:paraId="0D60360E" w14:textId="77777777" w:rsidR="00822ACB" w:rsidRDefault="00822ACB" w:rsidP="00822ACB">
      <w:pPr>
        <w:pStyle w:val="PL"/>
      </w:pPr>
      <w:r>
        <w:t xml:space="preserve">            - </w:t>
      </w:r>
      <w:r w:rsidRPr="00E473D4">
        <w:rPr>
          <w:rFonts w:hint="eastAsia"/>
          <w:lang w:eastAsia="zh-CN"/>
        </w:rPr>
        <w:t>A</w:t>
      </w:r>
      <w:r w:rsidRPr="00E473D4">
        <w:t>STI</w:t>
      </w:r>
    </w:p>
    <w:p w14:paraId="3F0677C0" w14:textId="77777777" w:rsidR="00822ACB" w:rsidRDefault="00822ACB" w:rsidP="00822ACB">
      <w:pPr>
        <w:pStyle w:val="PL"/>
      </w:pPr>
      <w:r>
        <w:t xml:space="preserve">        - type: string</w:t>
      </w:r>
    </w:p>
    <w:p w14:paraId="762CD138" w14:textId="77777777" w:rsidR="006F525F" w:rsidRPr="00BD6F46" w:rsidRDefault="006F525F" w:rsidP="006F525F">
      <w:pPr>
        <w:pStyle w:val="PL"/>
      </w:pPr>
      <w:r w:rsidRPr="00BD6F46">
        <w:t xml:space="preserve">    </w:t>
      </w:r>
      <w:r>
        <w:t>AllocateUnit</w:t>
      </w:r>
      <w:r w:rsidRPr="00BD6F46">
        <w:t>Indicator:</w:t>
      </w:r>
    </w:p>
    <w:p w14:paraId="306354B2" w14:textId="77777777" w:rsidR="006F525F" w:rsidRPr="00BD6F46" w:rsidRDefault="006F525F" w:rsidP="006F525F">
      <w:pPr>
        <w:pStyle w:val="PL"/>
      </w:pPr>
      <w:r w:rsidRPr="00BD6F46">
        <w:t xml:space="preserve">      anyOf:</w:t>
      </w:r>
    </w:p>
    <w:p w14:paraId="6DB4F42C" w14:textId="77777777" w:rsidR="006F525F" w:rsidRPr="00BD6F46" w:rsidRDefault="006F525F" w:rsidP="006F525F">
      <w:pPr>
        <w:pStyle w:val="PL"/>
      </w:pPr>
      <w:r w:rsidRPr="00BD6F46">
        <w:t xml:space="preserve">        - type: string</w:t>
      </w:r>
    </w:p>
    <w:p w14:paraId="52082F13" w14:textId="77777777" w:rsidR="006F525F" w:rsidRPr="00BD6F46" w:rsidRDefault="006F525F" w:rsidP="006F525F">
      <w:pPr>
        <w:pStyle w:val="PL"/>
      </w:pPr>
      <w:r w:rsidRPr="00BD6F46">
        <w:t xml:space="preserve">          enum:</w:t>
      </w:r>
    </w:p>
    <w:p w14:paraId="1F02C5BE" w14:textId="77777777" w:rsidR="006F525F" w:rsidRPr="00BD6F46" w:rsidRDefault="006F525F" w:rsidP="006F525F">
      <w:pPr>
        <w:pStyle w:val="PL"/>
      </w:pPr>
      <w:r w:rsidRPr="00BD6F46">
        <w:t xml:space="preserve">            - </w:t>
      </w:r>
      <w:r w:rsidRPr="005B49A2">
        <w:t>CHF_DETERMINED</w:t>
      </w:r>
    </w:p>
    <w:p w14:paraId="4868DBB2" w14:textId="77777777" w:rsidR="006F525F" w:rsidRDefault="006F525F" w:rsidP="006F525F">
      <w:pPr>
        <w:pStyle w:val="PL"/>
      </w:pPr>
      <w:r w:rsidRPr="00BD6F46">
        <w:t xml:space="preserve">            - </w:t>
      </w:r>
      <w:r w:rsidRPr="005B49A2">
        <w:t>CTF_DETERMINED</w:t>
      </w:r>
    </w:p>
    <w:p w14:paraId="79C1150D" w14:textId="77777777" w:rsidR="006F525F" w:rsidRPr="00BD6F46" w:rsidRDefault="006F525F" w:rsidP="00822ACB">
      <w:pPr>
        <w:pStyle w:val="PL"/>
      </w:pPr>
      <w:r w:rsidRPr="00BD6F46">
        <w:t xml:space="preserve">        - type: string</w:t>
      </w:r>
    </w:p>
    <w:p w14:paraId="7F51884F" w14:textId="77777777" w:rsidR="00363FB9" w:rsidRDefault="00363FB9" w:rsidP="00363FB9">
      <w:pPr>
        <w:pStyle w:val="PL"/>
      </w:pPr>
      <w:r>
        <w:t xml:space="preserve">    </w:t>
      </w:r>
      <w:r w:rsidRPr="00C0158B">
        <w:t>NSSAAMessageType</w:t>
      </w:r>
      <w:r>
        <w:t>:</w:t>
      </w:r>
    </w:p>
    <w:p w14:paraId="75E730D0" w14:textId="77777777" w:rsidR="00363FB9" w:rsidRDefault="00363FB9" w:rsidP="00363FB9">
      <w:pPr>
        <w:pStyle w:val="PL"/>
      </w:pPr>
      <w:r>
        <w:t xml:space="preserve">      anyOf:</w:t>
      </w:r>
    </w:p>
    <w:p w14:paraId="41488DFA" w14:textId="77777777" w:rsidR="00363FB9" w:rsidRDefault="00363FB9" w:rsidP="00363FB9">
      <w:pPr>
        <w:pStyle w:val="PL"/>
      </w:pPr>
      <w:r>
        <w:t xml:space="preserve">        - type: string</w:t>
      </w:r>
    </w:p>
    <w:p w14:paraId="177B97C0" w14:textId="77777777" w:rsidR="00363FB9" w:rsidRDefault="00363FB9" w:rsidP="00363FB9">
      <w:pPr>
        <w:pStyle w:val="PL"/>
      </w:pPr>
      <w:r>
        <w:t xml:space="preserve">          enum: </w:t>
      </w:r>
    </w:p>
    <w:p w14:paraId="7B7951C0" w14:textId="77777777" w:rsidR="00363FB9" w:rsidRDefault="00363FB9" w:rsidP="00363FB9">
      <w:pPr>
        <w:pStyle w:val="PL"/>
      </w:pPr>
      <w:r>
        <w:t xml:space="preserve">            - </w:t>
      </w:r>
      <w:r w:rsidRPr="00C0158B">
        <w:t>Authenticate</w:t>
      </w:r>
    </w:p>
    <w:p w14:paraId="78422B02" w14:textId="77777777" w:rsidR="00363FB9" w:rsidRDefault="00363FB9" w:rsidP="00363FB9">
      <w:pPr>
        <w:pStyle w:val="PL"/>
      </w:pPr>
      <w:r>
        <w:t xml:space="preserve">            - </w:t>
      </w:r>
      <w:r w:rsidRPr="00C0158B">
        <w:t>Re-Authentication-Notification</w:t>
      </w:r>
    </w:p>
    <w:p w14:paraId="1D78DA19" w14:textId="77777777" w:rsidR="00363FB9" w:rsidRDefault="00363FB9" w:rsidP="00363FB9">
      <w:pPr>
        <w:pStyle w:val="PL"/>
      </w:pPr>
      <w:r>
        <w:t xml:space="preserve">            - </w:t>
      </w:r>
      <w:r w:rsidRPr="00C0158B">
        <w:t>R</w:t>
      </w:r>
      <w:r>
        <w:t>e</w:t>
      </w:r>
      <w:r w:rsidRPr="00C0158B">
        <w:t>vocation Not</w:t>
      </w:r>
      <w:r>
        <w:t>ific</w:t>
      </w:r>
      <w:r w:rsidRPr="00C0158B">
        <w:t>ation</w:t>
      </w:r>
    </w:p>
    <w:p w14:paraId="4053B9FD" w14:textId="77777777" w:rsidR="00363FB9" w:rsidRDefault="00363FB9" w:rsidP="00363FB9">
      <w:pPr>
        <w:pStyle w:val="PL"/>
      </w:pPr>
      <w:r>
        <w:t xml:space="preserve">        - type: string</w:t>
      </w: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2479" w:name="_CRA_3"/>
      <w:bookmarkStart w:id="2480" w:name="_Toc20227438"/>
      <w:bookmarkStart w:id="2481" w:name="_Toc27749685"/>
      <w:bookmarkStart w:id="2482" w:name="_Toc28709612"/>
      <w:bookmarkStart w:id="2483" w:name="_Toc44671232"/>
      <w:bookmarkStart w:id="2484" w:name="_Toc51919156"/>
      <w:bookmarkStart w:id="2485" w:name="_Toc187413446"/>
      <w:bookmarkEnd w:id="2472"/>
      <w:bookmarkEnd w:id="2479"/>
      <w:r w:rsidRPr="00BD6F46">
        <w:t>A.</w:t>
      </w:r>
      <w:r>
        <w:t>3</w:t>
      </w:r>
      <w:r w:rsidRPr="00BD6F46">
        <w:tab/>
        <w:t>Nchf_</w:t>
      </w:r>
      <w:r>
        <w:t>OfflineOnlyCharging</w:t>
      </w:r>
      <w:r w:rsidRPr="00BD6F46">
        <w:rPr>
          <w:noProof/>
        </w:rPr>
        <w:t xml:space="preserve"> API</w:t>
      </w:r>
      <w:bookmarkEnd w:id="2480"/>
      <w:bookmarkEnd w:id="2481"/>
      <w:bookmarkEnd w:id="2482"/>
      <w:bookmarkEnd w:id="2483"/>
      <w:bookmarkEnd w:id="2484"/>
      <w:bookmarkEnd w:id="2485"/>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4CB5AE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1218E7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lastRenderedPageBreak/>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lastRenderedPageBreak/>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lastRenderedPageBreak/>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lastRenderedPageBreak/>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lastRenderedPageBreak/>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lastRenderedPageBreak/>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lastRenderedPageBreak/>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lastRenderedPageBreak/>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5D107F" w:rsidRDefault="00D263AC" w:rsidP="00D263AC">
      <w:pPr>
        <w:pStyle w:val="PL"/>
        <w:rPr>
          <w:lang w:val="fr-FR"/>
        </w:rPr>
      </w:pPr>
      <w:r>
        <w:t xml:space="preserve">            </w:t>
      </w:r>
      <w:r w:rsidRPr="005D107F">
        <w:rPr>
          <w:lang w:val="fr-FR"/>
        </w:rPr>
        <w:t>- EVENT_LIMIT</w:t>
      </w:r>
    </w:p>
    <w:p w14:paraId="52229ADF" w14:textId="77777777" w:rsidR="009A5CD6" w:rsidRPr="005D107F" w:rsidRDefault="009A5CD6" w:rsidP="009A5CD6">
      <w:pPr>
        <w:pStyle w:val="PL"/>
        <w:rPr>
          <w:lang w:val="fr-FR"/>
        </w:rPr>
      </w:pPr>
      <w:r w:rsidRPr="005D107F">
        <w:rPr>
          <w:lang w:val="fr-FR"/>
        </w:rPr>
        <w:t xml:space="preserve">            - PLMN_CHANGE</w:t>
      </w:r>
    </w:p>
    <w:p w14:paraId="149C40E5" w14:textId="77777777" w:rsidR="009A5CD6" w:rsidRPr="005D107F" w:rsidRDefault="009A5CD6" w:rsidP="009A5CD6">
      <w:pPr>
        <w:pStyle w:val="PL"/>
        <w:rPr>
          <w:lang w:val="fr-FR"/>
        </w:rPr>
      </w:pPr>
      <w:r w:rsidRPr="005D107F">
        <w:rPr>
          <w:lang w:val="fr-FR"/>
        </w:rPr>
        <w:t xml:space="preserve">            - USER_LOCATION_CHANGE</w:t>
      </w:r>
    </w:p>
    <w:p w14:paraId="4972498A" w14:textId="77777777" w:rsidR="009A5CD6" w:rsidRPr="005D107F" w:rsidRDefault="009A5CD6" w:rsidP="009A5CD6">
      <w:pPr>
        <w:pStyle w:val="PL"/>
        <w:rPr>
          <w:lang w:val="fr-FR"/>
        </w:rPr>
      </w:pPr>
      <w:r w:rsidRPr="005D107F">
        <w:rPr>
          <w:lang w:val="fr-FR"/>
        </w:rPr>
        <w:t xml:space="preserve">            - RAT_CHANGE</w:t>
      </w:r>
    </w:p>
    <w:p w14:paraId="407BFD63" w14:textId="77777777" w:rsidR="00050D12" w:rsidRPr="005D107F" w:rsidRDefault="00050D12" w:rsidP="009A5CD6">
      <w:pPr>
        <w:pStyle w:val="PL"/>
        <w:rPr>
          <w:lang w:val="fr-FR"/>
        </w:rPr>
      </w:pPr>
      <w:r w:rsidRPr="005D107F">
        <w:rPr>
          <w:lang w:val="fr-FR"/>
        </w:rPr>
        <w:t xml:space="preserve">            - SESSION</w:t>
      </w:r>
      <w:r w:rsidRPr="005D107F">
        <w:rPr>
          <w:lang w:val="fr-FR" w:eastAsia="zh-CN"/>
        </w:rPr>
        <w:t>_</w:t>
      </w:r>
      <w:r w:rsidRPr="005D107F">
        <w:rPr>
          <w:lang w:val="fr-FR"/>
        </w:rPr>
        <w:t>AMBR_CHANGE</w:t>
      </w:r>
    </w:p>
    <w:p w14:paraId="6FB49907" w14:textId="77777777" w:rsidR="009A5CD6" w:rsidRPr="005D107F" w:rsidRDefault="009A5CD6" w:rsidP="009A5CD6">
      <w:pPr>
        <w:pStyle w:val="PL"/>
        <w:rPr>
          <w:lang w:val="fr-FR"/>
        </w:rPr>
      </w:pPr>
      <w:r w:rsidRPr="005D107F">
        <w:rPr>
          <w:lang w:val="fr-FR"/>
        </w:rPr>
        <w:t xml:space="preserve">            - UE_TIMEZONE_CHANGE</w:t>
      </w:r>
    </w:p>
    <w:p w14:paraId="7E5F881E" w14:textId="77777777" w:rsidR="009A5CD6" w:rsidRDefault="009A5CD6" w:rsidP="009A5CD6">
      <w:pPr>
        <w:pStyle w:val="PL"/>
      </w:pPr>
      <w:r w:rsidRPr="005D107F">
        <w:rPr>
          <w:lang w:val="fr-FR"/>
        </w:rPr>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2486" w:name="OLE_LINK9"/>
      <w:bookmarkStart w:id="2487"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lastRenderedPageBreak/>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2486"/>
    <w:p w14:paraId="23D9AF58" w14:textId="77777777" w:rsidR="00720405" w:rsidRPr="00BD6F46" w:rsidRDefault="00720405" w:rsidP="00D4794D"/>
    <w:p w14:paraId="71287D09" w14:textId="77777777" w:rsidR="00DB3EC0" w:rsidRPr="00BD6F46" w:rsidRDefault="00594DA0" w:rsidP="00DB3EC0">
      <w:pPr>
        <w:pStyle w:val="Heading8"/>
      </w:pPr>
      <w:bookmarkStart w:id="2488" w:name="_CRAnnexBinformative"/>
      <w:bookmarkEnd w:id="2488"/>
      <w:r w:rsidRPr="00BD6F46">
        <w:br w:type="page"/>
      </w:r>
      <w:bookmarkStart w:id="2489" w:name="_Toc20227439"/>
      <w:bookmarkStart w:id="2490" w:name="_Toc27749686"/>
      <w:bookmarkStart w:id="2491" w:name="_Toc28709613"/>
      <w:bookmarkStart w:id="2492" w:name="_Toc44671233"/>
      <w:bookmarkStart w:id="2493" w:name="_Toc51919157"/>
      <w:bookmarkStart w:id="2494" w:name="_Toc187413447"/>
      <w:r w:rsidR="00DB3EC0" w:rsidRPr="00BD6F46">
        <w:lastRenderedPageBreak/>
        <w:t xml:space="preserve">Annex </w:t>
      </w:r>
      <w:r w:rsidR="000C41BC" w:rsidRPr="00BD6F46">
        <w:t>B</w:t>
      </w:r>
      <w:r w:rsidR="00DB3EC0" w:rsidRPr="00BD6F46">
        <w:t xml:space="preserve"> (informative):Change history</w:t>
      </w:r>
      <w:bookmarkEnd w:id="2489"/>
      <w:bookmarkEnd w:id="2490"/>
      <w:bookmarkEnd w:id="2491"/>
      <w:bookmarkEnd w:id="2492"/>
      <w:bookmarkEnd w:id="2493"/>
      <w:bookmarkEnd w:id="24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5D107F">
        <w:trPr>
          <w:cantSplit/>
        </w:trPr>
        <w:tc>
          <w:tcPr>
            <w:tcW w:w="9639" w:type="dxa"/>
            <w:gridSpan w:val="8"/>
            <w:tcBorders>
              <w:bottom w:val="nil"/>
            </w:tcBorders>
            <w:shd w:val="solid" w:color="FFFFFF" w:fill="auto"/>
          </w:tcPr>
          <w:bookmarkEnd w:id="2487"/>
          <w:p w14:paraId="3951B9B5" w14:textId="77777777" w:rsidR="00DB3EC0" w:rsidRPr="00BD6F46" w:rsidRDefault="00DB3EC0" w:rsidP="00FA212E">
            <w:pPr>
              <w:pStyle w:val="TAL"/>
              <w:jc w:val="center"/>
              <w:rPr>
                <w:b/>
                <w:sz w:val="16"/>
              </w:rPr>
            </w:pPr>
            <w:r w:rsidRPr="00BD6F46">
              <w:rPr>
                <w:b/>
              </w:rPr>
              <w:lastRenderedPageBreak/>
              <w:t>Change history</w:t>
            </w:r>
          </w:p>
        </w:tc>
      </w:tr>
      <w:tr w:rsidR="00DB3EC0" w:rsidRPr="00BD6F46" w14:paraId="3D233E97" w14:textId="77777777" w:rsidTr="005D107F">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5D107F">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5D107F">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5D107F">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5D107F">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5D107F">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5D107F">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5D107F">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5D107F">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5D107F">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5D107F">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5D107F">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5D107F">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5D107F">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5D107F">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5D107F">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5D107F">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5D107F">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5D107F">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5D107F">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5D107F">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5D107F">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5D107F">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5D107F">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5D107F">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5D107F">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5D107F">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5D107F">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5D107F">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5D107F">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5D107F">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5D107F">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5D107F">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5D107F">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5D107F">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5D107F">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lastRenderedPageBreak/>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5D107F">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5D107F">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5D107F">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5D107F">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5D107F">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5D107F">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5D107F">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5D107F">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5D107F">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5D107F">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5D107F">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5D107F">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5D107F">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5D107F">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5D107F">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5D107F">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5D107F">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5D107F">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5D107F">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5D107F">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5D107F">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5D107F">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5D107F">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5D107F">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5D107F">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5D107F">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5D107F">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5D107F">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5D107F">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5D107F">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5D107F">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5D107F">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5D107F">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5D107F">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5D107F">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lastRenderedPageBreak/>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5D107F">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5D107F">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5D107F">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5D107F">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5D107F">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5D107F">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5D107F">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5D107F">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5D107F">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5D107F">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5D107F">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5D107F">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5D107F">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5D107F">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5D107F">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5D107F">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5D107F">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5D107F">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5D107F">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5D107F">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5D107F">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5D107F">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5D107F">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5D107F">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5D107F">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5D107F">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5D107F">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5D107F">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5D107F">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5D107F">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5D107F">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5D107F">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5D107F">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5D107F">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5D107F">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lastRenderedPageBreak/>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5D107F">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5D107F">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5D107F">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5D107F">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5D107F">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5D107F">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5D107F">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5D107F">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5D107F">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5D107F">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5D107F">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5D107F">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5D107F">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5D107F">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5D107F">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5D107F">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5D107F">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5D107F">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5D107F">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5D107F">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5D107F">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5D107F">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5D107F">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5D107F">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5D107F">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5D107F">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5D107F">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5D107F">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5D107F">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5D107F">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5D107F">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5D107F">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5D107F">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5D107F">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5D107F">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lastRenderedPageBreak/>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5D107F">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5D107F">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5D107F">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5D107F">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5D107F">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5D107F">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5D107F">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5D107F">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5D107F">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5D107F">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5D107F">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5D107F">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5D107F">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5D107F">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5D107F">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5D107F">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5D107F">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5D107F">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5D107F">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5D107F">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5D107F">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5D107F">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5D107F">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5D107F">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5D107F">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5D107F">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5D107F">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5D107F">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5D107F">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5D107F">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5D107F">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5D107F">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5D107F">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5D107F">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5D107F">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lastRenderedPageBreak/>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5D107F">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5D107F">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5D107F">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5D107F">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5D107F">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5D107F">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5D107F">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5D107F">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5D107F">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5D107F">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5D107F">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5D107F">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5D107F">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5D107F">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5D107F">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5D107F">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5D107F">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5D107F">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5D107F">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5D107F">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5D107F">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5D107F">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5D107F">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5D107F">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5D107F">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5D107F">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5D107F">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5D107F">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5D107F">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5D107F">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5D107F">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5D107F">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5D107F">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5D107F">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5D107F">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lastRenderedPageBreak/>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5D107F">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5D107F">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5D107F">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5D107F">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5D107F">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5D107F">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5D107F">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5D107F">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5D107F">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5D107F">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5D107F">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5D107F">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5D107F">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5D107F">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5D107F">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5D107F">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5D107F">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5D107F">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5D107F">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5D107F">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5D107F">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5D107F">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5D107F">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5D107F">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5D107F">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5D107F">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5D107F">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5D107F">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5D107F">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5D107F">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5D107F">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5D107F">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5D107F">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5D107F">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5D107F">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lastRenderedPageBreak/>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5D107F">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5D107F">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5D107F">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5D107F">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5D107F">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5D107F">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5D107F">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5D107F">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5D107F">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5D107F">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5D107F">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5D107F">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5D107F">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5D107F">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5D107F">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5D107F">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5D107F">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5D107F">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5D107F">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5D107F">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5D107F">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5D107F">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5D107F">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5D107F">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5D107F">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5D107F">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5D107F">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5D107F">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5D107F">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5D107F">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5D107F">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5D107F">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5D107F">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5D107F">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5D107F">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lastRenderedPageBreak/>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5D107F">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5D107F">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5D107F">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5D107F">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5D107F">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5D107F">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5D107F">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5D107F">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5D107F">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5D107F">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5D107F">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5D107F">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5D107F">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5D107F">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5D107F">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5D107F">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5D107F">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5D107F">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5D107F">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5D107F">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5D107F">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5D107F">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5D107F">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5D107F">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5D107F">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5D107F">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5D107F">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5D107F">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5D107F">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5D107F">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5D107F">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5D107F">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5D107F">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5D107F">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5D107F">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lastRenderedPageBreak/>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5D107F">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5D107F">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5D107F">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5D107F">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5D107F">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5D107F">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5D107F">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5D107F">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5D107F">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5D107F">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5D107F">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5D107F">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5D107F">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5D107F">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5D107F">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5D107F">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5D107F">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5D107F">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5D107F">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5D107F">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5D107F">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Rel-18 CR 32.291 Correction of SMSChargingInformation</w:t>
            </w:r>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5D107F">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5D107F">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5D107F">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5D107F" w:rsidRPr="00C012B0" w14:paraId="4DC88D0D" w14:textId="77777777" w:rsidTr="005D107F">
        <w:trPr>
          <w:trHeight w:val="383"/>
        </w:trPr>
        <w:tc>
          <w:tcPr>
            <w:tcW w:w="800" w:type="dxa"/>
            <w:shd w:val="solid" w:color="FFFFFF" w:fill="auto"/>
          </w:tcPr>
          <w:p w14:paraId="1A6CD362" w14:textId="096E3D88"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2024-12</w:t>
            </w:r>
          </w:p>
        </w:tc>
        <w:tc>
          <w:tcPr>
            <w:tcW w:w="800" w:type="dxa"/>
            <w:shd w:val="solid" w:color="FFFFFF" w:fill="auto"/>
          </w:tcPr>
          <w:p w14:paraId="5BF615C4" w14:textId="653B4586"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SA#106</w:t>
            </w:r>
          </w:p>
        </w:tc>
        <w:tc>
          <w:tcPr>
            <w:tcW w:w="1094" w:type="dxa"/>
            <w:shd w:val="solid" w:color="FFFFFF" w:fill="auto"/>
          </w:tcPr>
          <w:p w14:paraId="0AADDEC4" w14:textId="2DE70B95" w:rsidR="005D107F" w:rsidRPr="00F56372" w:rsidRDefault="005D107F" w:rsidP="005D107F">
            <w:pPr>
              <w:pStyle w:val="TAC"/>
              <w:rPr>
                <w:rFonts w:cs="Arial"/>
                <w:color w:val="000000"/>
                <w:sz w:val="16"/>
                <w:szCs w:val="16"/>
                <w:lang w:eastAsia="zh-CN"/>
              </w:rPr>
            </w:pPr>
            <w:r w:rsidRPr="005D107F">
              <w:rPr>
                <w:rFonts w:eastAsia="Times New Roman" w:cs="Arial"/>
                <w:sz w:val="16"/>
                <w:szCs w:val="16"/>
                <w:lang w:eastAsia="ko-KR"/>
              </w:rPr>
              <w:t>SP-241643</w:t>
            </w:r>
          </w:p>
        </w:tc>
        <w:tc>
          <w:tcPr>
            <w:tcW w:w="567" w:type="dxa"/>
            <w:shd w:val="solid" w:color="FFFFFF" w:fill="auto"/>
          </w:tcPr>
          <w:p w14:paraId="4B47C185" w14:textId="13B42E2B"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0599</w:t>
            </w:r>
          </w:p>
        </w:tc>
        <w:tc>
          <w:tcPr>
            <w:tcW w:w="425" w:type="dxa"/>
            <w:shd w:val="solid" w:color="FFFFFF" w:fill="auto"/>
          </w:tcPr>
          <w:p w14:paraId="1AD7EDA0" w14:textId="025BF5B3" w:rsidR="005D107F" w:rsidRDefault="005D107F" w:rsidP="005D107F">
            <w:pPr>
              <w:pStyle w:val="TAR"/>
              <w:rPr>
                <w:rFonts w:cs="Arial"/>
                <w:color w:val="000000"/>
                <w:sz w:val="16"/>
                <w:szCs w:val="16"/>
                <w:lang w:eastAsia="zh-CN"/>
              </w:rPr>
            </w:pPr>
            <w:r w:rsidRPr="005D107F">
              <w:rPr>
                <w:rFonts w:eastAsia="Times New Roman" w:cs="Arial"/>
                <w:sz w:val="16"/>
                <w:szCs w:val="16"/>
                <w:lang w:eastAsia="ko-KR"/>
              </w:rPr>
              <w:t>1</w:t>
            </w:r>
          </w:p>
        </w:tc>
        <w:tc>
          <w:tcPr>
            <w:tcW w:w="425" w:type="dxa"/>
            <w:shd w:val="solid" w:color="FFFFFF" w:fill="auto"/>
          </w:tcPr>
          <w:p w14:paraId="68C3D296" w14:textId="1CED91D8"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F</w:t>
            </w:r>
          </w:p>
        </w:tc>
        <w:tc>
          <w:tcPr>
            <w:tcW w:w="4820" w:type="dxa"/>
            <w:shd w:val="solid" w:color="FFFFFF" w:fill="auto"/>
          </w:tcPr>
          <w:p w14:paraId="3B72BEED" w14:textId="6100DFB0"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Rel-18 CR 32.291 Correction of tenant id for network slicing</w:t>
            </w:r>
          </w:p>
        </w:tc>
        <w:tc>
          <w:tcPr>
            <w:tcW w:w="708" w:type="dxa"/>
            <w:shd w:val="solid" w:color="FFFFFF" w:fill="auto"/>
          </w:tcPr>
          <w:p w14:paraId="3C135C4B" w14:textId="63C7E461" w:rsidR="005D107F" w:rsidRDefault="005D107F" w:rsidP="005D107F">
            <w:pPr>
              <w:pStyle w:val="TAC"/>
              <w:rPr>
                <w:rFonts w:cs="Arial"/>
                <w:color w:val="000000"/>
                <w:sz w:val="16"/>
                <w:szCs w:val="16"/>
                <w:lang w:eastAsia="zh-CN"/>
              </w:rPr>
            </w:pPr>
            <w:r>
              <w:rPr>
                <w:rFonts w:cs="Arial"/>
                <w:color w:val="000000"/>
                <w:sz w:val="16"/>
                <w:szCs w:val="16"/>
                <w:lang w:eastAsia="zh-CN"/>
              </w:rPr>
              <w:t>18.8.0</w:t>
            </w:r>
          </w:p>
        </w:tc>
      </w:tr>
    </w:tbl>
    <w:p w14:paraId="2953869B" w14:textId="77777777" w:rsidR="003C3971" w:rsidRDefault="003C3971"/>
    <w:p w14:paraId="4E79B885" w14:textId="77777777" w:rsidR="005D107F" w:rsidRPr="004D3578" w:rsidRDefault="005D107F" w:rsidP="005D107F"/>
    <w:sectPr w:rsidR="005D107F"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6616BA" w14:textId="77777777" w:rsidR="000F033D" w:rsidRDefault="000F033D">
      <w:r>
        <w:separator/>
      </w:r>
    </w:p>
  </w:endnote>
  <w:endnote w:type="continuationSeparator" w:id="0">
    <w:p w14:paraId="17E2FE6B" w14:textId="77777777" w:rsidR="000F033D" w:rsidRDefault="000F03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83AF9B" w14:textId="77777777" w:rsidR="000F033D" w:rsidRDefault="000F033D">
      <w:r>
        <w:separator/>
      </w:r>
    </w:p>
  </w:footnote>
  <w:footnote w:type="continuationSeparator" w:id="0">
    <w:p w14:paraId="08587E80" w14:textId="77777777" w:rsidR="000F033D" w:rsidRDefault="000F03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15BD4D6D"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01A5">
      <w:rPr>
        <w:rFonts w:ascii="Arial" w:hAnsi="Arial" w:cs="Arial"/>
        <w:b/>
        <w:noProof/>
        <w:sz w:val="18"/>
        <w:szCs w:val="18"/>
      </w:rPr>
      <w:t>3GPP TS 32.291 V18.8.0 (2024-12)</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09CB6BD2"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01A5">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gwtawFruSTy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25AE5"/>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0084"/>
    <w:rsid w:val="000710DA"/>
    <w:rsid w:val="000717B6"/>
    <w:rsid w:val="00072B07"/>
    <w:rsid w:val="000732D8"/>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33D"/>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61E0"/>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1D45"/>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07F"/>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35FF"/>
    <w:rsid w:val="0060442F"/>
    <w:rsid w:val="006065A0"/>
    <w:rsid w:val="0061099D"/>
    <w:rsid w:val="00614632"/>
    <w:rsid w:val="0061499D"/>
    <w:rsid w:val="00614FDF"/>
    <w:rsid w:val="006159FB"/>
    <w:rsid w:val="0062091A"/>
    <w:rsid w:val="00625470"/>
    <w:rsid w:val="0062554A"/>
    <w:rsid w:val="00625D2E"/>
    <w:rsid w:val="0062784C"/>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525F"/>
    <w:rsid w:val="006F54B9"/>
    <w:rsid w:val="006F663A"/>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18FC"/>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214"/>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0FA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01A5"/>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43BE"/>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D74B2"/>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1997106504">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74053</Words>
  <Characters>422103</Characters>
  <Application>Microsoft Office Word</Application>
  <DocSecurity>0</DocSecurity>
  <Lines>3517</Lines>
  <Paragraphs>990</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495166</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MCC</cp:lastModifiedBy>
  <cp:revision>4</cp:revision>
  <dcterms:created xsi:type="dcterms:W3CDTF">2025-01-10T07:51:00Z</dcterms:created>
  <dcterms:modified xsi:type="dcterms:W3CDTF">2025-01-10T14:05:00Z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