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116E1" w14:textId="5330AF44"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842D18" w:rsidRPr="00413E21">
        <w:rPr>
          <w:noProof w:val="0"/>
        </w:rPr>
        <w:t>V</w:t>
      </w:r>
      <w:r w:rsidR="006259A7">
        <w:rPr>
          <w:noProof w:val="0"/>
        </w:rPr>
        <w:t>17.9.0</w:t>
      </w:r>
      <w:r w:rsidR="001D5686" w:rsidRPr="00413E21">
        <w:rPr>
          <w:noProof w:val="0"/>
          <w:sz w:val="32"/>
        </w:rPr>
        <w:t xml:space="preserve"> </w:t>
      </w:r>
      <w:r w:rsidR="002011CE" w:rsidRPr="00413E21">
        <w:rPr>
          <w:noProof w:val="0"/>
          <w:sz w:val="32"/>
        </w:rPr>
        <w:t>(</w:t>
      </w:r>
      <w:r w:rsidR="006259A7">
        <w:rPr>
          <w:noProof w:val="0"/>
          <w:sz w:val="32"/>
        </w:rPr>
        <w:t>2024-09</w:t>
      </w:r>
      <w:r w:rsidR="00DE6A29">
        <w:rPr>
          <w:noProof w:val="0"/>
          <w:sz w:val="32"/>
        </w:rPr>
        <w:t>)</w:t>
      </w:r>
    </w:p>
    <w:p w14:paraId="52F7738E" w14:textId="77777777" w:rsidR="00080512" w:rsidRPr="00413E21" w:rsidRDefault="00080512">
      <w:pPr>
        <w:pStyle w:val="ZB"/>
        <w:framePr w:wrap="notBeside"/>
        <w:rPr>
          <w:noProof w:val="0"/>
        </w:rPr>
      </w:pPr>
      <w:r w:rsidRPr="00413E21">
        <w:rPr>
          <w:noProof w:val="0"/>
        </w:rPr>
        <w:t>Technical Specification</w:t>
      </w:r>
    </w:p>
    <w:p w14:paraId="7A18E2CD" w14:textId="77777777" w:rsidR="00080512" w:rsidRPr="00413E21" w:rsidRDefault="00080512">
      <w:pPr>
        <w:pStyle w:val="ZT"/>
        <w:framePr w:wrap="notBeside"/>
      </w:pPr>
      <w:r w:rsidRPr="00413E21">
        <w:t>3rd Generation Partnership Project;</w:t>
      </w:r>
    </w:p>
    <w:p w14:paraId="27C1D8F9"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52AD7DBB" w14:textId="77777777" w:rsidR="00080512" w:rsidRPr="00413E21" w:rsidRDefault="00433934">
      <w:pPr>
        <w:pStyle w:val="ZT"/>
        <w:framePr w:wrap="notBeside"/>
      </w:pPr>
      <w:r>
        <w:rPr>
          <w:szCs w:val="34"/>
        </w:rPr>
        <w:t>Management and orchestration</w:t>
      </w:r>
      <w:r w:rsidR="00080512" w:rsidRPr="00413E21">
        <w:t>;</w:t>
      </w:r>
    </w:p>
    <w:p w14:paraId="64BD4E64" w14:textId="77777777" w:rsidR="00687226" w:rsidRPr="00413E21" w:rsidRDefault="00687226">
      <w:pPr>
        <w:pStyle w:val="ZT"/>
        <w:framePr w:wrap="notBeside"/>
      </w:pPr>
      <w:r w:rsidRPr="00413E21">
        <w:t>Design rules for REpresentational State Transfer (REST) Solution Sets (SS)</w:t>
      </w:r>
    </w:p>
    <w:p w14:paraId="4D753BE7" w14:textId="77777777"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17</w:t>
      </w:r>
      <w:r w:rsidRPr="00413E21">
        <w:t>)</w:t>
      </w:r>
    </w:p>
    <w:p w14:paraId="2587E423" w14:textId="77777777"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r w:rsidR="00000000">
        <w:rPr>
          <w:i/>
          <w:noProof w:val="0"/>
        </w:rPr>
        <w:pict w14:anchorId="25957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35pt">
            <v:imagedata r:id="rId9" o:title="5G-logo_175px"/>
          </v:shape>
        </w:pict>
      </w:r>
      <w:r w:rsidRPr="00413E21">
        <w:rPr>
          <w:noProof w:val="0"/>
          <w:color w:val="0000FF"/>
        </w:rPr>
        <w:tab/>
      </w:r>
      <w:r w:rsidR="00000000">
        <w:rPr>
          <w:noProof w:val="0"/>
        </w:rPr>
        <w:pict w14:anchorId="72C5CFF9">
          <v:shape id="_x0000_i1026" type="#_x0000_t75" style="width:128.45pt;height:74.45pt">
            <v:imagedata r:id="rId10" o:title="3GPP-logo_web"/>
          </v:shape>
        </w:pict>
      </w:r>
    </w:p>
    <w:p w14:paraId="6947D6AC" w14:textId="77777777" w:rsidR="00080512" w:rsidRPr="00413E21" w:rsidRDefault="00080512">
      <w:pPr>
        <w:pStyle w:val="ZU"/>
        <w:framePr w:h="4929" w:hRule="exact" w:wrap="notBeside"/>
        <w:tabs>
          <w:tab w:val="right" w:pos="10206"/>
        </w:tabs>
        <w:jc w:val="left"/>
        <w:rPr>
          <w:noProof w:val="0"/>
        </w:rPr>
      </w:pPr>
    </w:p>
    <w:p w14:paraId="04037B06"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1493564C" w14:textId="77777777" w:rsidR="00080512" w:rsidRPr="00413E21" w:rsidRDefault="00080512">
      <w:pPr>
        <w:pStyle w:val="ZV"/>
        <w:framePr w:wrap="notBeside"/>
        <w:rPr>
          <w:noProof w:val="0"/>
        </w:rPr>
      </w:pPr>
    </w:p>
    <w:p w14:paraId="73624F2A" w14:textId="77777777" w:rsidR="00080512" w:rsidRPr="00413E21" w:rsidRDefault="00080512"/>
    <w:bookmarkEnd w:id="0"/>
    <w:p w14:paraId="1D83E8E2" w14:textId="77777777" w:rsidR="00080512" w:rsidRPr="00413E21" w:rsidRDefault="00080512">
      <w:pPr>
        <w:sectPr w:rsidR="00080512" w:rsidRPr="00413E21" w:rsidSect="00A425F3">
          <w:footnotePr>
            <w:numRestart w:val="eachSect"/>
          </w:footnotePr>
          <w:pgSz w:w="11907" w:h="16840"/>
          <w:pgMar w:top="2268" w:right="851" w:bottom="10773" w:left="851" w:header="0" w:footer="0" w:gutter="0"/>
          <w:cols w:space="720"/>
        </w:sectPr>
      </w:pPr>
    </w:p>
    <w:p w14:paraId="6889EBDC" w14:textId="77777777" w:rsidR="00080512" w:rsidRPr="00413E21" w:rsidRDefault="00080512">
      <w:pPr>
        <w:pStyle w:val="FP"/>
        <w:framePr w:wrap="notBeside" w:hAnchor="margin" w:y="1419"/>
        <w:pBdr>
          <w:bottom w:val="single" w:sz="6" w:space="1" w:color="auto"/>
        </w:pBdr>
        <w:spacing w:before="240"/>
        <w:ind w:left="2835" w:right="2835"/>
        <w:jc w:val="center"/>
      </w:pPr>
      <w:bookmarkStart w:id="1" w:name="page2"/>
      <w:r w:rsidRPr="00413E21">
        <w:lastRenderedPageBreak/>
        <w:t>Keywords</w:t>
      </w:r>
    </w:p>
    <w:p w14:paraId="0E2A34E3"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43B9367" w14:textId="77777777" w:rsidR="00080512" w:rsidRPr="00413E21" w:rsidRDefault="00080512"/>
    <w:p w14:paraId="7C928CF6"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1D36C290"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8D2D844" w14:textId="77777777" w:rsidR="00080512" w:rsidRPr="00413E21" w:rsidRDefault="00080512">
      <w:pPr>
        <w:pStyle w:val="FP"/>
        <w:framePr w:wrap="notBeside" w:hAnchor="margin" w:yAlign="center"/>
        <w:ind w:left="2835" w:right="2835"/>
        <w:jc w:val="center"/>
        <w:rPr>
          <w:rFonts w:ascii="Arial" w:hAnsi="Arial"/>
          <w:sz w:val="18"/>
        </w:rPr>
      </w:pPr>
    </w:p>
    <w:p w14:paraId="2BBF8D42"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6E9AEDAC"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489CD160"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43192D50"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37EC1CF2"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781F434E"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62660DE8" w14:textId="77777777" w:rsidR="00080512" w:rsidRPr="00413E21" w:rsidRDefault="00080512"/>
    <w:p w14:paraId="00305FD1"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5AD882EE"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3F23D288" w14:textId="77777777" w:rsidR="00080512" w:rsidRPr="00413E21" w:rsidRDefault="00080512" w:rsidP="00FA1266">
      <w:pPr>
        <w:pStyle w:val="FP"/>
        <w:framePr w:h="3057" w:hRule="exact" w:wrap="notBeside" w:vAnchor="page" w:hAnchor="margin" w:y="12605"/>
        <w:jc w:val="center"/>
      </w:pPr>
    </w:p>
    <w:p w14:paraId="5C508D1D" w14:textId="77777777"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r w:rsidR="00996738">
        <w:rPr>
          <w:sz w:val="18"/>
        </w:rPr>
        <w:t>202</w:t>
      </w:r>
      <w:r w:rsidR="00F557B5">
        <w:rPr>
          <w:sz w:val="18"/>
        </w:rPr>
        <w:t>4</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2" w:name="copyrightaddon"/>
      <w:bookmarkEnd w:id="2"/>
    </w:p>
    <w:p w14:paraId="194265FB"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234F1CDC" w14:textId="77777777" w:rsidR="00FC1192" w:rsidRPr="00413E21" w:rsidRDefault="00FC1192" w:rsidP="00FA1266">
      <w:pPr>
        <w:pStyle w:val="FP"/>
        <w:framePr w:h="3057" w:hRule="exact" w:wrap="notBeside" w:vAnchor="page" w:hAnchor="margin" w:y="12605"/>
        <w:rPr>
          <w:sz w:val="18"/>
        </w:rPr>
      </w:pPr>
    </w:p>
    <w:p w14:paraId="2D12F31F"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4B05C5E0"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785058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1"/>
    <w:p w14:paraId="05310B9F" w14:textId="77777777" w:rsidR="00080512" w:rsidRPr="00413E21" w:rsidRDefault="00080512">
      <w:pPr>
        <w:pStyle w:val="TT"/>
      </w:pPr>
      <w:r w:rsidRPr="00413E21">
        <w:br w:type="page"/>
      </w:r>
      <w:r w:rsidRPr="00413E21">
        <w:lastRenderedPageBreak/>
        <w:t>Contents</w:t>
      </w:r>
    </w:p>
    <w:p w14:paraId="74BE12A1" w14:textId="429C6CA1" w:rsidR="00260E27" w:rsidRDefault="000D0E28">
      <w:pPr>
        <w:pStyle w:val="TOC1"/>
        <w:rPr>
          <w:rFonts w:ascii="Calibri" w:hAnsi="Calibri"/>
          <w:noProof/>
          <w:kern w:val="2"/>
          <w:szCs w:val="22"/>
          <w:lang w:eastAsia="en-GB"/>
        </w:rPr>
      </w:pPr>
      <w:r>
        <w:fldChar w:fldCharType="begin" w:fldLock="1"/>
      </w:r>
      <w:r>
        <w:instrText xml:space="preserve"> TOC \o "1-9" </w:instrText>
      </w:r>
      <w:r>
        <w:fldChar w:fldCharType="separate"/>
      </w:r>
      <w:r w:rsidR="00260E27">
        <w:rPr>
          <w:noProof/>
        </w:rPr>
        <w:t>Foreword</w:t>
      </w:r>
      <w:r w:rsidR="00260E27">
        <w:rPr>
          <w:noProof/>
        </w:rPr>
        <w:tab/>
      </w:r>
      <w:r w:rsidR="00260E27">
        <w:rPr>
          <w:noProof/>
        </w:rPr>
        <w:fldChar w:fldCharType="begin" w:fldLock="1"/>
      </w:r>
      <w:r w:rsidR="00260E27">
        <w:rPr>
          <w:noProof/>
        </w:rPr>
        <w:instrText xml:space="preserve"> PAGEREF _Toc178154516 \h </w:instrText>
      </w:r>
      <w:r w:rsidR="00260E27">
        <w:rPr>
          <w:noProof/>
        </w:rPr>
      </w:r>
      <w:r w:rsidR="00260E27">
        <w:rPr>
          <w:noProof/>
        </w:rPr>
        <w:fldChar w:fldCharType="separate"/>
      </w:r>
      <w:r w:rsidR="00260E27">
        <w:rPr>
          <w:noProof/>
        </w:rPr>
        <w:t>4</w:t>
      </w:r>
      <w:r w:rsidR="00260E27">
        <w:rPr>
          <w:noProof/>
        </w:rPr>
        <w:fldChar w:fldCharType="end"/>
      </w:r>
    </w:p>
    <w:p w14:paraId="3ADDABAA" w14:textId="5500891F" w:rsidR="00260E27" w:rsidRDefault="00260E27">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_Toc178154517 \h </w:instrText>
      </w:r>
      <w:r>
        <w:rPr>
          <w:noProof/>
        </w:rPr>
      </w:r>
      <w:r>
        <w:rPr>
          <w:noProof/>
        </w:rPr>
        <w:fldChar w:fldCharType="separate"/>
      </w:r>
      <w:r>
        <w:rPr>
          <w:noProof/>
        </w:rPr>
        <w:t>6</w:t>
      </w:r>
      <w:r>
        <w:rPr>
          <w:noProof/>
        </w:rPr>
        <w:fldChar w:fldCharType="end"/>
      </w:r>
    </w:p>
    <w:p w14:paraId="650F784A" w14:textId="642873BC" w:rsidR="00260E27" w:rsidRDefault="00260E27">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_Toc178154518 \h </w:instrText>
      </w:r>
      <w:r>
        <w:rPr>
          <w:noProof/>
        </w:rPr>
      </w:r>
      <w:r>
        <w:rPr>
          <w:noProof/>
        </w:rPr>
        <w:fldChar w:fldCharType="separate"/>
      </w:r>
      <w:r>
        <w:rPr>
          <w:noProof/>
        </w:rPr>
        <w:t>6</w:t>
      </w:r>
      <w:r>
        <w:rPr>
          <w:noProof/>
        </w:rPr>
        <w:fldChar w:fldCharType="end"/>
      </w:r>
    </w:p>
    <w:p w14:paraId="1D869F6D" w14:textId="7198F592" w:rsidR="00260E27" w:rsidRDefault="00260E27">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_Toc178154519 \h </w:instrText>
      </w:r>
      <w:r>
        <w:rPr>
          <w:noProof/>
        </w:rPr>
      </w:r>
      <w:r>
        <w:rPr>
          <w:noProof/>
        </w:rPr>
        <w:fldChar w:fldCharType="separate"/>
      </w:r>
      <w:r>
        <w:rPr>
          <w:noProof/>
        </w:rPr>
        <w:t>7</w:t>
      </w:r>
      <w:r>
        <w:rPr>
          <w:noProof/>
        </w:rPr>
        <w:fldChar w:fldCharType="end"/>
      </w:r>
    </w:p>
    <w:p w14:paraId="509EEBB1" w14:textId="01B2CDC7" w:rsidR="00260E27" w:rsidRDefault="00260E27">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_Toc178154520 \h </w:instrText>
      </w:r>
      <w:r>
        <w:rPr>
          <w:noProof/>
        </w:rPr>
      </w:r>
      <w:r>
        <w:rPr>
          <w:noProof/>
        </w:rPr>
        <w:fldChar w:fldCharType="separate"/>
      </w:r>
      <w:r>
        <w:rPr>
          <w:noProof/>
        </w:rPr>
        <w:t>7</w:t>
      </w:r>
      <w:r>
        <w:rPr>
          <w:noProof/>
        </w:rPr>
        <w:fldChar w:fldCharType="end"/>
      </w:r>
    </w:p>
    <w:p w14:paraId="7BC4CFFF" w14:textId="59F38AF4" w:rsidR="00260E27" w:rsidRDefault="00260E27">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_Toc178154521 \h </w:instrText>
      </w:r>
      <w:r>
        <w:rPr>
          <w:noProof/>
        </w:rPr>
      </w:r>
      <w:r>
        <w:rPr>
          <w:noProof/>
        </w:rPr>
        <w:fldChar w:fldCharType="separate"/>
      </w:r>
      <w:r>
        <w:rPr>
          <w:noProof/>
        </w:rPr>
        <w:t>7</w:t>
      </w:r>
      <w:r>
        <w:rPr>
          <w:noProof/>
        </w:rPr>
        <w:fldChar w:fldCharType="end"/>
      </w:r>
    </w:p>
    <w:p w14:paraId="486C5CA7" w14:textId="430C31AE" w:rsidR="00260E27" w:rsidRDefault="00260E27">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 rules</w:t>
      </w:r>
      <w:r>
        <w:rPr>
          <w:noProof/>
        </w:rPr>
        <w:tab/>
      </w:r>
      <w:r>
        <w:rPr>
          <w:noProof/>
        </w:rPr>
        <w:fldChar w:fldCharType="begin" w:fldLock="1"/>
      </w:r>
      <w:r>
        <w:rPr>
          <w:noProof/>
        </w:rPr>
        <w:instrText xml:space="preserve"> PAGEREF _Toc178154522 \h </w:instrText>
      </w:r>
      <w:r>
        <w:rPr>
          <w:noProof/>
        </w:rPr>
      </w:r>
      <w:r>
        <w:rPr>
          <w:noProof/>
        </w:rPr>
        <w:fldChar w:fldCharType="separate"/>
      </w:r>
      <w:r>
        <w:rPr>
          <w:noProof/>
        </w:rPr>
        <w:t>7</w:t>
      </w:r>
      <w:r>
        <w:rPr>
          <w:noProof/>
        </w:rPr>
        <w:fldChar w:fldCharType="end"/>
      </w:r>
    </w:p>
    <w:p w14:paraId="002B459E" w14:textId="38D77320" w:rsidR="00260E27" w:rsidRDefault="00260E27">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Information models and resources</w:t>
      </w:r>
      <w:r>
        <w:rPr>
          <w:noProof/>
        </w:rPr>
        <w:tab/>
      </w:r>
      <w:r>
        <w:rPr>
          <w:noProof/>
        </w:rPr>
        <w:fldChar w:fldCharType="begin" w:fldLock="1"/>
      </w:r>
      <w:r>
        <w:rPr>
          <w:noProof/>
        </w:rPr>
        <w:instrText xml:space="preserve"> PAGEREF _Toc178154523 \h </w:instrText>
      </w:r>
      <w:r>
        <w:rPr>
          <w:noProof/>
        </w:rPr>
      </w:r>
      <w:r>
        <w:rPr>
          <w:noProof/>
        </w:rPr>
        <w:fldChar w:fldCharType="separate"/>
      </w:r>
      <w:r>
        <w:rPr>
          <w:noProof/>
        </w:rPr>
        <w:t>7</w:t>
      </w:r>
      <w:r>
        <w:rPr>
          <w:noProof/>
        </w:rPr>
        <w:fldChar w:fldCharType="end"/>
      </w:r>
    </w:p>
    <w:p w14:paraId="171A74CD" w14:textId="5AF9597D" w:rsidR="00260E27" w:rsidRDefault="00260E27">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Information models</w:t>
      </w:r>
      <w:r>
        <w:rPr>
          <w:noProof/>
        </w:rPr>
        <w:tab/>
      </w:r>
      <w:r>
        <w:rPr>
          <w:noProof/>
        </w:rPr>
        <w:fldChar w:fldCharType="begin" w:fldLock="1"/>
      </w:r>
      <w:r>
        <w:rPr>
          <w:noProof/>
        </w:rPr>
        <w:instrText xml:space="preserve"> PAGEREF _Toc178154524 \h </w:instrText>
      </w:r>
      <w:r>
        <w:rPr>
          <w:noProof/>
        </w:rPr>
      </w:r>
      <w:r>
        <w:rPr>
          <w:noProof/>
        </w:rPr>
        <w:fldChar w:fldCharType="separate"/>
      </w:r>
      <w:r>
        <w:rPr>
          <w:noProof/>
        </w:rPr>
        <w:t>7</w:t>
      </w:r>
      <w:r>
        <w:rPr>
          <w:noProof/>
        </w:rPr>
        <w:fldChar w:fldCharType="end"/>
      </w:r>
    </w:p>
    <w:p w14:paraId="6CFF8B01" w14:textId="0E731506" w:rsidR="00260E27" w:rsidRDefault="00260E27">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_Toc178154525 \h </w:instrText>
      </w:r>
      <w:r>
        <w:rPr>
          <w:noProof/>
        </w:rPr>
      </w:r>
      <w:r>
        <w:rPr>
          <w:noProof/>
        </w:rPr>
        <w:fldChar w:fldCharType="separate"/>
      </w:r>
      <w:r>
        <w:rPr>
          <w:noProof/>
        </w:rPr>
        <w:t>7</w:t>
      </w:r>
      <w:r>
        <w:rPr>
          <w:noProof/>
        </w:rPr>
        <w:fldChar w:fldCharType="end"/>
      </w:r>
    </w:p>
    <w:p w14:paraId="228485DB" w14:textId="0FE58930" w:rsidR="00260E27" w:rsidRDefault="00260E27">
      <w:pPr>
        <w:pStyle w:val="TOC3"/>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Resource archetypes</w:t>
      </w:r>
      <w:r>
        <w:rPr>
          <w:noProof/>
        </w:rPr>
        <w:tab/>
      </w:r>
      <w:r>
        <w:rPr>
          <w:noProof/>
        </w:rPr>
        <w:fldChar w:fldCharType="begin" w:fldLock="1"/>
      </w:r>
      <w:r>
        <w:rPr>
          <w:noProof/>
        </w:rPr>
        <w:instrText xml:space="preserve"> PAGEREF _Toc178154526 \h </w:instrText>
      </w:r>
      <w:r>
        <w:rPr>
          <w:noProof/>
        </w:rPr>
      </w:r>
      <w:r>
        <w:rPr>
          <w:noProof/>
        </w:rPr>
        <w:fldChar w:fldCharType="separate"/>
      </w:r>
      <w:r>
        <w:rPr>
          <w:noProof/>
        </w:rPr>
        <w:t>8</w:t>
      </w:r>
      <w:r>
        <w:rPr>
          <w:noProof/>
        </w:rPr>
        <w:fldChar w:fldCharType="end"/>
      </w:r>
    </w:p>
    <w:p w14:paraId="510FDC2E" w14:textId="06C44CA3" w:rsidR="00260E27" w:rsidRDefault="00260E27">
      <w:pPr>
        <w:pStyle w:val="TOC3"/>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Mapping of information models to resources</w:t>
      </w:r>
      <w:r>
        <w:rPr>
          <w:noProof/>
        </w:rPr>
        <w:tab/>
      </w:r>
      <w:r>
        <w:rPr>
          <w:noProof/>
        </w:rPr>
        <w:fldChar w:fldCharType="begin" w:fldLock="1"/>
      </w:r>
      <w:r>
        <w:rPr>
          <w:noProof/>
        </w:rPr>
        <w:instrText xml:space="preserve"> PAGEREF _Toc178154527 \h </w:instrText>
      </w:r>
      <w:r>
        <w:rPr>
          <w:noProof/>
        </w:rPr>
      </w:r>
      <w:r>
        <w:rPr>
          <w:noProof/>
        </w:rPr>
        <w:fldChar w:fldCharType="separate"/>
      </w:r>
      <w:r>
        <w:rPr>
          <w:noProof/>
        </w:rPr>
        <w:t>8</w:t>
      </w:r>
      <w:r>
        <w:rPr>
          <w:noProof/>
        </w:rPr>
        <w:fldChar w:fldCharType="end"/>
      </w:r>
    </w:p>
    <w:p w14:paraId="687E9E56" w14:textId="6F528BD6" w:rsidR="00260E27" w:rsidRDefault="00260E27">
      <w:pPr>
        <w:pStyle w:val="TOC3"/>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Usage of information models</w:t>
      </w:r>
      <w:r>
        <w:rPr>
          <w:noProof/>
        </w:rPr>
        <w:tab/>
      </w:r>
      <w:r>
        <w:rPr>
          <w:noProof/>
        </w:rPr>
        <w:fldChar w:fldCharType="begin" w:fldLock="1"/>
      </w:r>
      <w:r>
        <w:rPr>
          <w:noProof/>
        </w:rPr>
        <w:instrText xml:space="preserve"> PAGEREF _Toc178154528 \h </w:instrText>
      </w:r>
      <w:r>
        <w:rPr>
          <w:noProof/>
        </w:rPr>
      </w:r>
      <w:r>
        <w:rPr>
          <w:noProof/>
        </w:rPr>
        <w:fldChar w:fldCharType="separate"/>
      </w:r>
      <w:r>
        <w:rPr>
          <w:noProof/>
        </w:rPr>
        <w:t>8</w:t>
      </w:r>
      <w:r>
        <w:rPr>
          <w:noProof/>
        </w:rPr>
        <w:fldChar w:fldCharType="end"/>
      </w:r>
    </w:p>
    <w:p w14:paraId="5C8D29F9" w14:textId="69A40EA1" w:rsidR="00260E27" w:rsidRDefault="00260E27">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Managed object naming and resource identification</w:t>
      </w:r>
      <w:r>
        <w:rPr>
          <w:noProof/>
        </w:rPr>
        <w:tab/>
      </w:r>
      <w:r>
        <w:rPr>
          <w:noProof/>
        </w:rPr>
        <w:fldChar w:fldCharType="begin" w:fldLock="1"/>
      </w:r>
      <w:r>
        <w:rPr>
          <w:noProof/>
        </w:rPr>
        <w:instrText xml:space="preserve"> PAGEREF _Toc178154529 \h </w:instrText>
      </w:r>
      <w:r>
        <w:rPr>
          <w:noProof/>
        </w:rPr>
      </w:r>
      <w:r>
        <w:rPr>
          <w:noProof/>
        </w:rPr>
        <w:fldChar w:fldCharType="separate"/>
      </w:r>
      <w:r>
        <w:rPr>
          <w:noProof/>
        </w:rPr>
        <w:t>8</w:t>
      </w:r>
      <w:r>
        <w:rPr>
          <w:noProof/>
        </w:rPr>
        <w:fldChar w:fldCharType="end"/>
      </w:r>
    </w:p>
    <w:p w14:paraId="2E902267" w14:textId="47BE572C" w:rsidR="00260E27" w:rsidRDefault="00260E27">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Managed object naming</w:t>
      </w:r>
      <w:r>
        <w:rPr>
          <w:noProof/>
        </w:rPr>
        <w:tab/>
      </w:r>
      <w:r>
        <w:rPr>
          <w:noProof/>
        </w:rPr>
        <w:fldChar w:fldCharType="begin" w:fldLock="1"/>
      </w:r>
      <w:r>
        <w:rPr>
          <w:noProof/>
        </w:rPr>
        <w:instrText xml:space="preserve"> PAGEREF _Toc178154530 \h </w:instrText>
      </w:r>
      <w:r>
        <w:rPr>
          <w:noProof/>
        </w:rPr>
      </w:r>
      <w:r>
        <w:rPr>
          <w:noProof/>
        </w:rPr>
        <w:fldChar w:fldCharType="separate"/>
      </w:r>
      <w:r>
        <w:rPr>
          <w:noProof/>
        </w:rPr>
        <w:t>8</w:t>
      </w:r>
      <w:r>
        <w:rPr>
          <w:noProof/>
        </w:rPr>
        <w:fldChar w:fldCharType="end"/>
      </w:r>
    </w:p>
    <w:p w14:paraId="6A84A74D" w14:textId="3C277843" w:rsidR="00260E27" w:rsidRDefault="00260E27">
      <w:pPr>
        <w:pStyle w:val="TOC4"/>
        <w:rPr>
          <w:rFonts w:ascii="Calibri" w:hAnsi="Calibri"/>
          <w:noProof/>
          <w:kern w:val="2"/>
          <w:sz w:val="22"/>
          <w:szCs w:val="22"/>
          <w:lang w:eastAsia="en-GB"/>
        </w:rPr>
      </w:pPr>
      <w:r>
        <w:rPr>
          <w:noProof/>
        </w:rPr>
        <w:t>4.2.1.0</w:t>
      </w:r>
      <w:r>
        <w:rPr>
          <w:rFonts w:ascii="Calibri" w:hAnsi="Calibri"/>
          <w:noProof/>
          <w:kern w:val="2"/>
          <w:sz w:val="22"/>
          <w:szCs w:val="22"/>
          <w:lang w:eastAsia="en-GB"/>
        </w:rPr>
        <w:tab/>
      </w:r>
      <w:r>
        <w:rPr>
          <w:noProof/>
        </w:rPr>
        <w:t>Distinguished Name (DN)</w:t>
      </w:r>
      <w:r>
        <w:rPr>
          <w:noProof/>
        </w:rPr>
        <w:tab/>
      </w:r>
      <w:r>
        <w:rPr>
          <w:noProof/>
        </w:rPr>
        <w:fldChar w:fldCharType="begin" w:fldLock="1"/>
      </w:r>
      <w:r>
        <w:rPr>
          <w:noProof/>
        </w:rPr>
        <w:instrText xml:space="preserve"> PAGEREF _Toc178154531 \h </w:instrText>
      </w:r>
      <w:r>
        <w:rPr>
          <w:noProof/>
        </w:rPr>
      </w:r>
      <w:r>
        <w:rPr>
          <w:noProof/>
        </w:rPr>
        <w:fldChar w:fldCharType="separate"/>
      </w:r>
      <w:r>
        <w:rPr>
          <w:noProof/>
        </w:rPr>
        <w:t>8</w:t>
      </w:r>
      <w:r>
        <w:rPr>
          <w:noProof/>
        </w:rPr>
        <w:fldChar w:fldCharType="end"/>
      </w:r>
    </w:p>
    <w:p w14:paraId="7E1325A9" w14:textId="7687A269" w:rsidR="00260E27" w:rsidRDefault="00260E27">
      <w:pPr>
        <w:pStyle w:val="TOC4"/>
        <w:rPr>
          <w:rFonts w:ascii="Calibri" w:hAnsi="Calibri"/>
          <w:noProof/>
          <w:kern w:val="2"/>
          <w:sz w:val="22"/>
          <w:szCs w:val="22"/>
          <w:lang w:eastAsia="en-GB"/>
        </w:rPr>
      </w:pPr>
      <w:r>
        <w:rPr>
          <w:noProof/>
        </w:rPr>
        <w:t>4.2.1.1</w:t>
      </w:r>
      <w:r>
        <w:rPr>
          <w:rFonts w:ascii="Calibri" w:hAnsi="Calibri"/>
          <w:noProof/>
          <w:kern w:val="2"/>
          <w:sz w:val="22"/>
          <w:szCs w:val="22"/>
          <w:lang w:eastAsia="en-GB"/>
        </w:rPr>
        <w:tab/>
      </w:r>
      <w:r>
        <w:rPr>
          <w:noProof/>
        </w:rPr>
        <w:t>Global and local namespaces</w:t>
      </w:r>
      <w:r>
        <w:rPr>
          <w:noProof/>
        </w:rPr>
        <w:tab/>
      </w:r>
      <w:r>
        <w:rPr>
          <w:noProof/>
        </w:rPr>
        <w:fldChar w:fldCharType="begin" w:fldLock="1"/>
      </w:r>
      <w:r>
        <w:rPr>
          <w:noProof/>
        </w:rPr>
        <w:instrText xml:space="preserve"> PAGEREF _Toc178154532 \h </w:instrText>
      </w:r>
      <w:r>
        <w:rPr>
          <w:noProof/>
        </w:rPr>
      </w:r>
      <w:r>
        <w:rPr>
          <w:noProof/>
        </w:rPr>
        <w:fldChar w:fldCharType="separate"/>
      </w:r>
      <w:r>
        <w:rPr>
          <w:noProof/>
        </w:rPr>
        <w:t>9</w:t>
      </w:r>
      <w:r>
        <w:rPr>
          <w:noProof/>
        </w:rPr>
        <w:fldChar w:fldCharType="end"/>
      </w:r>
    </w:p>
    <w:p w14:paraId="3F98CBCA" w14:textId="228F2DAE" w:rsidR="00260E27" w:rsidRDefault="00260E27">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Resource identification</w:t>
      </w:r>
      <w:r>
        <w:rPr>
          <w:noProof/>
        </w:rPr>
        <w:tab/>
      </w:r>
      <w:r>
        <w:rPr>
          <w:noProof/>
        </w:rPr>
        <w:fldChar w:fldCharType="begin" w:fldLock="1"/>
      </w:r>
      <w:r>
        <w:rPr>
          <w:noProof/>
        </w:rPr>
        <w:instrText xml:space="preserve"> PAGEREF _Toc178154533 \h </w:instrText>
      </w:r>
      <w:r>
        <w:rPr>
          <w:noProof/>
        </w:rPr>
      </w:r>
      <w:r>
        <w:rPr>
          <w:noProof/>
        </w:rPr>
        <w:fldChar w:fldCharType="separate"/>
      </w:r>
      <w:r>
        <w:rPr>
          <w:noProof/>
        </w:rPr>
        <w:t>9</w:t>
      </w:r>
      <w:r>
        <w:rPr>
          <w:noProof/>
        </w:rPr>
        <w:fldChar w:fldCharType="end"/>
      </w:r>
    </w:p>
    <w:p w14:paraId="63CEE6E9" w14:textId="6E63D959" w:rsidR="00260E27" w:rsidRDefault="00260E27">
      <w:pPr>
        <w:pStyle w:val="TOC3"/>
        <w:rPr>
          <w:rFonts w:ascii="Calibri" w:hAnsi="Calibri"/>
          <w:noProof/>
          <w:kern w:val="2"/>
          <w:sz w:val="22"/>
          <w:szCs w:val="22"/>
          <w:lang w:eastAsia="en-GB"/>
        </w:rPr>
      </w:pPr>
      <w:r>
        <w:rPr>
          <w:noProof/>
        </w:rPr>
        <w:t>4.2.3</w:t>
      </w:r>
      <w:r>
        <w:rPr>
          <w:rFonts w:ascii="Calibri" w:hAnsi="Calibri"/>
          <w:noProof/>
          <w:kern w:val="2"/>
          <w:sz w:val="22"/>
          <w:szCs w:val="22"/>
          <w:lang w:eastAsia="en-GB"/>
        </w:rPr>
        <w:tab/>
      </w:r>
      <w:r>
        <w:rPr>
          <w:noProof/>
        </w:rPr>
        <w:t>Mapping of DNs to URIs</w:t>
      </w:r>
      <w:r>
        <w:rPr>
          <w:noProof/>
        </w:rPr>
        <w:tab/>
      </w:r>
      <w:r>
        <w:rPr>
          <w:noProof/>
        </w:rPr>
        <w:fldChar w:fldCharType="begin" w:fldLock="1"/>
      </w:r>
      <w:r>
        <w:rPr>
          <w:noProof/>
        </w:rPr>
        <w:instrText xml:space="preserve"> PAGEREF _Toc178154534 \h </w:instrText>
      </w:r>
      <w:r>
        <w:rPr>
          <w:noProof/>
        </w:rPr>
      </w:r>
      <w:r>
        <w:rPr>
          <w:noProof/>
        </w:rPr>
        <w:fldChar w:fldCharType="separate"/>
      </w:r>
      <w:r>
        <w:rPr>
          <w:noProof/>
        </w:rPr>
        <w:t>9</w:t>
      </w:r>
      <w:r>
        <w:rPr>
          <w:noProof/>
        </w:rPr>
        <w:fldChar w:fldCharType="end"/>
      </w:r>
    </w:p>
    <w:p w14:paraId="137D7361" w14:textId="35A35B8A" w:rsidR="00260E27" w:rsidRDefault="00260E27">
      <w:pPr>
        <w:pStyle w:val="TOC3"/>
        <w:rPr>
          <w:rFonts w:ascii="Calibri" w:hAnsi="Calibri"/>
          <w:noProof/>
          <w:kern w:val="2"/>
          <w:sz w:val="22"/>
          <w:szCs w:val="22"/>
          <w:lang w:eastAsia="en-GB"/>
        </w:rPr>
      </w:pPr>
      <w:r>
        <w:rPr>
          <w:noProof/>
        </w:rPr>
        <w:t>4.2.4</w:t>
      </w:r>
      <w:r>
        <w:rPr>
          <w:rFonts w:ascii="Calibri" w:hAnsi="Calibri"/>
          <w:noProof/>
          <w:kern w:val="2"/>
          <w:sz w:val="22"/>
          <w:szCs w:val="22"/>
          <w:lang w:eastAsia="en-GB"/>
        </w:rPr>
        <w:tab/>
      </w:r>
      <w:r>
        <w:rPr>
          <w:noProof/>
        </w:rPr>
        <w:t>Canonical URI</w:t>
      </w:r>
      <w:r>
        <w:rPr>
          <w:noProof/>
        </w:rPr>
        <w:tab/>
      </w:r>
      <w:r>
        <w:rPr>
          <w:noProof/>
        </w:rPr>
        <w:fldChar w:fldCharType="begin" w:fldLock="1"/>
      </w:r>
      <w:r>
        <w:rPr>
          <w:noProof/>
        </w:rPr>
        <w:instrText xml:space="preserve"> PAGEREF _Toc178154535 \h </w:instrText>
      </w:r>
      <w:r>
        <w:rPr>
          <w:noProof/>
        </w:rPr>
      </w:r>
      <w:r>
        <w:rPr>
          <w:noProof/>
        </w:rPr>
        <w:fldChar w:fldCharType="separate"/>
      </w:r>
      <w:r>
        <w:rPr>
          <w:noProof/>
        </w:rPr>
        <w:t>10</w:t>
      </w:r>
      <w:r>
        <w:rPr>
          <w:noProof/>
        </w:rPr>
        <w:fldChar w:fldCharType="end"/>
      </w:r>
    </w:p>
    <w:p w14:paraId="4EC017F2" w14:textId="3D27BF29" w:rsidR="00260E27" w:rsidRDefault="00260E27">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Message content formats</w:t>
      </w:r>
      <w:r>
        <w:rPr>
          <w:noProof/>
        </w:rPr>
        <w:tab/>
      </w:r>
      <w:r>
        <w:rPr>
          <w:noProof/>
        </w:rPr>
        <w:fldChar w:fldCharType="begin" w:fldLock="1"/>
      </w:r>
      <w:r>
        <w:rPr>
          <w:noProof/>
        </w:rPr>
        <w:instrText xml:space="preserve"> PAGEREF _Toc178154536 \h </w:instrText>
      </w:r>
      <w:r>
        <w:rPr>
          <w:noProof/>
        </w:rPr>
      </w:r>
      <w:r>
        <w:rPr>
          <w:noProof/>
        </w:rPr>
        <w:fldChar w:fldCharType="separate"/>
      </w:r>
      <w:r>
        <w:rPr>
          <w:noProof/>
        </w:rPr>
        <w:t>10</w:t>
      </w:r>
      <w:r>
        <w:rPr>
          <w:noProof/>
        </w:rPr>
        <w:fldChar w:fldCharType="end"/>
      </w:r>
    </w:p>
    <w:p w14:paraId="3A63723C" w14:textId="0E301B57" w:rsidR="00260E27" w:rsidRDefault="00260E27">
      <w:pPr>
        <w:pStyle w:val="TOC3"/>
        <w:rPr>
          <w:rFonts w:ascii="Calibri" w:hAnsi="Calibri"/>
          <w:noProof/>
          <w:kern w:val="2"/>
          <w:sz w:val="22"/>
          <w:szCs w:val="22"/>
          <w:lang w:eastAsia="en-GB"/>
        </w:rPr>
      </w:pPr>
      <w:r>
        <w:rPr>
          <w:noProof/>
          <w:lang w:eastAsia="fr-FR"/>
        </w:rPr>
        <w:t>4.3.1</w:t>
      </w:r>
      <w:r>
        <w:rPr>
          <w:rFonts w:ascii="Calibri" w:hAnsi="Calibri"/>
          <w:noProof/>
          <w:kern w:val="2"/>
          <w:sz w:val="22"/>
          <w:szCs w:val="22"/>
          <w:lang w:eastAsia="en-GB"/>
        </w:rPr>
        <w:tab/>
      </w:r>
      <w:r>
        <w:rPr>
          <w:noProof/>
          <w:lang w:eastAsia="fr-FR"/>
        </w:rPr>
        <w:t>Media types</w:t>
      </w:r>
      <w:r>
        <w:rPr>
          <w:noProof/>
        </w:rPr>
        <w:tab/>
      </w:r>
      <w:r>
        <w:rPr>
          <w:noProof/>
        </w:rPr>
        <w:fldChar w:fldCharType="begin" w:fldLock="1"/>
      </w:r>
      <w:r>
        <w:rPr>
          <w:noProof/>
        </w:rPr>
        <w:instrText xml:space="preserve"> PAGEREF _Toc178154537 \h </w:instrText>
      </w:r>
      <w:r>
        <w:rPr>
          <w:noProof/>
        </w:rPr>
      </w:r>
      <w:r>
        <w:rPr>
          <w:noProof/>
        </w:rPr>
        <w:fldChar w:fldCharType="separate"/>
      </w:r>
      <w:r>
        <w:rPr>
          <w:noProof/>
        </w:rPr>
        <w:t>10</w:t>
      </w:r>
      <w:r>
        <w:rPr>
          <w:noProof/>
        </w:rPr>
        <w:fldChar w:fldCharType="end"/>
      </w:r>
    </w:p>
    <w:p w14:paraId="1422410A" w14:textId="3DF19A9E" w:rsidR="00260E27" w:rsidRDefault="00260E27">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Response content format negotiation</w:t>
      </w:r>
      <w:r>
        <w:rPr>
          <w:noProof/>
        </w:rPr>
        <w:tab/>
      </w:r>
      <w:r>
        <w:rPr>
          <w:noProof/>
        </w:rPr>
        <w:fldChar w:fldCharType="begin" w:fldLock="1"/>
      </w:r>
      <w:r>
        <w:rPr>
          <w:noProof/>
        </w:rPr>
        <w:instrText xml:space="preserve"> PAGEREF _Toc178154538 \h </w:instrText>
      </w:r>
      <w:r>
        <w:rPr>
          <w:noProof/>
        </w:rPr>
      </w:r>
      <w:r>
        <w:rPr>
          <w:noProof/>
        </w:rPr>
        <w:fldChar w:fldCharType="separate"/>
      </w:r>
      <w:r>
        <w:rPr>
          <w:noProof/>
        </w:rPr>
        <w:t>11</w:t>
      </w:r>
      <w:r>
        <w:rPr>
          <w:noProof/>
        </w:rPr>
        <w:fldChar w:fldCharType="end"/>
      </w:r>
    </w:p>
    <w:p w14:paraId="0125DCED" w14:textId="6D79B30C" w:rsidR="00260E27" w:rsidRDefault="00260E27">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URI structure</w:t>
      </w:r>
      <w:r>
        <w:rPr>
          <w:noProof/>
        </w:rPr>
        <w:tab/>
      </w:r>
      <w:r>
        <w:rPr>
          <w:noProof/>
        </w:rPr>
        <w:fldChar w:fldCharType="begin" w:fldLock="1"/>
      </w:r>
      <w:r>
        <w:rPr>
          <w:noProof/>
        </w:rPr>
        <w:instrText xml:space="preserve"> PAGEREF _Toc178154539 \h </w:instrText>
      </w:r>
      <w:r>
        <w:rPr>
          <w:noProof/>
        </w:rPr>
      </w:r>
      <w:r>
        <w:rPr>
          <w:noProof/>
        </w:rPr>
        <w:fldChar w:fldCharType="separate"/>
      </w:r>
      <w:r>
        <w:rPr>
          <w:noProof/>
        </w:rPr>
        <w:t>11</w:t>
      </w:r>
      <w:r>
        <w:rPr>
          <w:noProof/>
        </w:rPr>
        <w:fldChar w:fldCharType="end"/>
      </w:r>
    </w:p>
    <w:p w14:paraId="24991DBB" w14:textId="1629E88A" w:rsidR="00260E27" w:rsidRDefault="00260E27">
      <w:pPr>
        <w:pStyle w:val="TOC3"/>
        <w:rPr>
          <w:rFonts w:ascii="Calibri" w:hAnsi="Calibri"/>
          <w:noProof/>
          <w:kern w:val="2"/>
          <w:sz w:val="22"/>
          <w:szCs w:val="22"/>
          <w:lang w:eastAsia="en-GB"/>
        </w:rPr>
      </w:pPr>
      <w:r>
        <w:rPr>
          <w:noProof/>
        </w:rPr>
        <w:t>4.4.1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_Toc178154540 \h </w:instrText>
      </w:r>
      <w:r>
        <w:rPr>
          <w:noProof/>
        </w:rPr>
      </w:r>
      <w:r>
        <w:rPr>
          <w:noProof/>
        </w:rPr>
        <w:fldChar w:fldCharType="separate"/>
      </w:r>
      <w:r>
        <w:rPr>
          <w:noProof/>
        </w:rPr>
        <w:t>11</w:t>
      </w:r>
      <w:r>
        <w:rPr>
          <w:noProof/>
        </w:rPr>
        <w:fldChar w:fldCharType="end"/>
      </w:r>
    </w:p>
    <w:p w14:paraId="21165A2A" w14:textId="0EE13810" w:rsidR="00260E27" w:rsidRDefault="00260E27">
      <w:pPr>
        <w:pStyle w:val="TOC3"/>
        <w:rPr>
          <w:rFonts w:ascii="Calibri" w:hAnsi="Calibri"/>
          <w:noProof/>
          <w:kern w:val="2"/>
          <w:sz w:val="22"/>
          <w:szCs w:val="22"/>
          <w:lang w:eastAsia="en-GB"/>
        </w:rPr>
      </w:pPr>
      <w:r>
        <w:rPr>
          <w:noProof/>
        </w:rPr>
        <w:t>4.4.2</w:t>
      </w:r>
      <w:r>
        <w:rPr>
          <w:rFonts w:ascii="Calibri" w:hAnsi="Calibri"/>
          <w:noProof/>
          <w:kern w:val="2"/>
          <w:sz w:val="22"/>
          <w:szCs w:val="22"/>
          <w:lang w:eastAsia="en-GB"/>
        </w:rPr>
        <w:tab/>
      </w:r>
      <w:r>
        <w:rPr>
          <w:noProof/>
        </w:rPr>
        <w:t>URI structure for resources representing managed object instances</w:t>
      </w:r>
      <w:r>
        <w:rPr>
          <w:noProof/>
        </w:rPr>
        <w:tab/>
      </w:r>
      <w:r>
        <w:rPr>
          <w:noProof/>
        </w:rPr>
        <w:fldChar w:fldCharType="begin" w:fldLock="1"/>
      </w:r>
      <w:r>
        <w:rPr>
          <w:noProof/>
        </w:rPr>
        <w:instrText xml:space="preserve"> PAGEREF _Toc178154541 \h </w:instrText>
      </w:r>
      <w:r>
        <w:rPr>
          <w:noProof/>
        </w:rPr>
      </w:r>
      <w:r>
        <w:rPr>
          <w:noProof/>
        </w:rPr>
        <w:fldChar w:fldCharType="separate"/>
      </w:r>
      <w:r>
        <w:rPr>
          <w:noProof/>
        </w:rPr>
        <w:t>11</w:t>
      </w:r>
      <w:r>
        <w:rPr>
          <w:noProof/>
        </w:rPr>
        <w:fldChar w:fldCharType="end"/>
      </w:r>
    </w:p>
    <w:p w14:paraId="718DCA52" w14:textId="16304F71" w:rsidR="00260E27" w:rsidRDefault="00260E27">
      <w:pPr>
        <w:pStyle w:val="TOC3"/>
        <w:rPr>
          <w:rFonts w:ascii="Calibri" w:hAnsi="Calibri"/>
          <w:noProof/>
          <w:kern w:val="2"/>
          <w:sz w:val="22"/>
          <w:szCs w:val="22"/>
          <w:lang w:eastAsia="en-GB"/>
        </w:rPr>
      </w:pPr>
      <w:r>
        <w:rPr>
          <w:noProof/>
        </w:rPr>
        <w:t>4.4.3</w:t>
      </w:r>
      <w:r>
        <w:rPr>
          <w:rFonts w:ascii="Calibri" w:hAnsi="Calibri"/>
          <w:noProof/>
          <w:kern w:val="2"/>
          <w:sz w:val="22"/>
          <w:szCs w:val="22"/>
          <w:lang w:eastAsia="en-GB"/>
        </w:rPr>
        <w:tab/>
      </w:r>
      <w:r>
        <w:rPr>
          <w:noProof/>
        </w:rPr>
        <w:t>URI structure for resources not representing managed object instances</w:t>
      </w:r>
      <w:r>
        <w:rPr>
          <w:noProof/>
        </w:rPr>
        <w:tab/>
      </w:r>
      <w:r>
        <w:rPr>
          <w:noProof/>
        </w:rPr>
        <w:fldChar w:fldCharType="begin" w:fldLock="1"/>
      </w:r>
      <w:r>
        <w:rPr>
          <w:noProof/>
        </w:rPr>
        <w:instrText xml:space="preserve"> PAGEREF _Toc178154542 \h </w:instrText>
      </w:r>
      <w:r>
        <w:rPr>
          <w:noProof/>
        </w:rPr>
      </w:r>
      <w:r>
        <w:rPr>
          <w:noProof/>
        </w:rPr>
        <w:fldChar w:fldCharType="separate"/>
      </w:r>
      <w:r>
        <w:rPr>
          <w:noProof/>
        </w:rPr>
        <w:t>13</w:t>
      </w:r>
      <w:r>
        <w:rPr>
          <w:noProof/>
        </w:rPr>
        <w:fldChar w:fldCharType="end"/>
      </w:r>
    </w:p>
    <w:p w14:paraId="679791CD" w14:textId="439D649E" w:rsidR="00260E27" w:rsidRDefault="00260E27">
      <w:pPr>
        <w:pStyle w:val="TOC3"/>
        <w:rPr>
          <w:rFonts w:ascii="Calibri" w:hAnsi="Calibri"/>
          <w:noProof/>
          <w:kern w:val="2"/>
          <w:sz w:val="22"/>
          <w:szCs w:val="22"/>
          <w:lang w:eastAsia="en-GB"/>
        </w:rPr>
      </w:pPr>
      <w:r>
        <w:rPr>
          <w:noProof/>
        </w:rPr>
        <w:t>4.4.4</w:t>
      </w:r>
      <w:r>
        <w:rPr>
          <w:rFonts w:ascii="Calibri" w:hAnsi="Calibri"/>
          <w:noProof/>
          <w:kern w:val="2"/>
          <w:sz w:val="22"/>
          <w:szCs w:val="22"/>
          <w:lang w:eastAsia="en-GB"/>
        </w:rPr>
        <w:tab/>
      </w:r>
      <w:r>
        <w:rPr>
          <w:noProof/>
        </w:rPr>
        <w:t>Resource "../{MnSName}/{MnSVersion}"</w:t>
      </w:r>
      <w:r>
        <w:rPr>
          <w:noProof/>
        </w:rPr>
        <w:tab/>
      </w:r>
      <w:r>
        <w:rPr>
          <w:noProof/>
        </w:rPr>
        <w:fldChar w:fldCharType="begin" w:fldLock="1"/>
      </w:r>
      <w:r>
        <w:rPr>
          <w:noProof/>
        </w:rPr>
        <w:instrText xml:space="preserve"> PAGEREF _Toc178154543 \h </w:instrText>
      </w:r>
      <w:r>
        <w:rPr>
          <w:noProof/>
        </w:rPr>
      </w:r>
      <w:r>
        <w:rPr>
          <w:noProof/>
        </w:rPr>
        <w:fldChar w:fldCharType="separate"/>
      </w:r>
      <w:r>
        <w:rPr>
          <w:noProof/>
        </w:rPr>
        <w:t>13</w:t>
      </w:r>
      <w:r>
        <w:rPr>
          <w:noProof/>
        </w:rPr>
        <w:fldChar w:fldCharType="end"/>
      </w:r>
    </w:p>
    <w:p w14:paraId="3CC15E2F" w14:textId="5DA76062" w:rsidR="00260E27" w:rsidRDefault="00260E27">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Response status codes</w:t>
      </w:r>
      <w:r>
        <w:rPr>
          <w:noProof/>
        </w:rPr>
        <w:tab/>
      </w:r>
      <w:r>
        <w:rPr>
          <w:noProof/>
        </w:rPr>
        <w:fldChar w:fldCharType="begin" w:fldLock="1"/>
      </w:r>
      <w:r>
        <w:rPr>
          <w:noProof/>
        </w:rPr>
        <w:instrText xml:space="preserve"> PAGEREF _Toc178154544 \h </w:instrText>
      </w:r>
      <w:r>
        <w:rPr>
          <w:noProof/>
        </w:rPr>
      </w:r>
      <w:r>
        <w:rPr>
          <w:noProof/>
        </w:rPr>
        <w:fldChar w:fldCharType="separate"/>
      </w:r>
      <w:r>
        <w:rPr>
          <w:noProof/>
        </w:rPr>
        <w:t>13</w:t>
      </w:r>
      <w:r>
        <w:rPr>
          <w:noProof/>
        </w:rPr>
        <w:fldChar w:fldCharType="end"/>
      </w:r>
    </w:p>
    <w:p w14:paraId="6146FC73" w14:textId="134A44C4" w:rsidR="00260E27" w:rsidRDefault="00260E27">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Basic design patterns</w:t>
      </w:r>
      <w:r>
        <w:rPr>
          <w:noProof/>
        </w:rPr>
        <w:tab/>
      </w:r>
      <w:r>
        <w:rPr>
          <w:noProof/>
        </w:rPr>
        <w:fldChar w:fldCharType="begin" w:fldLock="1"/>
      </w:r>
      <w:r>
        <w:rPr>
          <w:noProof/>
        </w:rPr>
        <w:instrText xml:space="preserve"> PAGEREF _Toc178154545 \h </w:instrText>
      </w:r>
      <w:r>
        <w:rPr>
          <w:noProof/>
        </w:rPr>
      </w:r>
      <w:r>
        <w:rPr>
          <w:noProof/>
        </w:rPr>
        <w:fldChar w:fldCharType="separate"/>
      </w:r>
      <w:r>
        <w:rPr>
          <w:noProof/>
        </w:rPr>
        <w:t>14</w:t>
      </w:r>
      <w:r>
        <w:rPr>
          <w:noProof/>
        </w:rPr>
        <w:fldChar w:fldCharType="end"/>
      </w:r>
    </w:p>
    <w:p w14:paraId="7B4FBDA3" w14:textId="717889A8" w:rsidR="00260E27" w:rsidRDefault="00260E27">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Design pattern for creating a resource</w:t>
      </w:r>
      <w:r>
        <w:rPr>
          <w:noProof/>
        </w:rPr>
        <w:tab/>
      </w:r>
      <w:r>
        <w:rPr>
          <w:noProof/>
        </w:rPr>
        <w:fldChar w:fldCharType="begin" w:fldLock="1"/>
      </w:r>
      <w:r>
        <w:rPr>
          <w:noProof/>
        </w:rPr>
        <w:instrText xml:space="preserve"> PAGEREF _Toc178154546 \h </w:instrText>
      </w:r>
      <w:r>
        <w:rPr>
          <w:noProof/>
        </w:rPr>
      </w:r>
      <w:r>
        <w:rPr>
          <w:noProof/>
        </w:rPr>
        <w:fldChar w:fldCharType="separate"/>
      </w:r>
      <w:r>
        <w:rPr>
          <w:noProof/>
        </w:rPr>
        <w:t>14</w:t>
      </w:r>
      <w:r>
        <w:rPr>
          <w:noProof/>
        </w:rPr>
        <w:fldChar w:fldCharType="end"/>
      </w:r>
    </w:p>
    <w:p w14:paraId="3D2B0BB4" w14:textId="09A83DAA" w:rsidR="00260E27" w:rsidRDefault="00260E27">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Creating a resource with identifier creation by the MnS Producer</w:t>
      </w:r>
      <w:r>
        <w:rPr>
          <w:noProof/>
        </w:rPr>
        <w:tab/>
      </w:r>
      <w:r>
        <w:rPr>
          <w:noProof/>
        </w:rPr>
        <w:fldChar w:fldCharType="begin" w:fldLock="1"/>
      </w:r>
      <w:r>
        <w:rPr>
          <w:noProof/>
        </w:rPr>
        <w:instrText xml:space="preserve"> PAGEREF _Toc178154547 \h </w:instrText>
      </w:r>
      <w:r>
        <w:rPr>
          <w:noProof/>
        </w:rPr>
      </w:r>
      <w:r>
        <w:rPr>
          <w:noProof/>
        </w:rPr>
        <w:fldChar w:fldCharType="separate"/>
      </w:r>
      <w:r>
        <w:rPr>
          <w:noProof/>
        </w:rPr>
        <w:t>14</w:t>
      </w:r>
      <w:r>
        <w:rPr>
          <w:noProof/>
        </w:rPr>
        <w:fldChar w:fldCharType="end"/>
      </w:r>
    </w:p>
    <w:p w14:paraId="376CCB0A" w14:textId="0CD2B7CF" w:rsidR="00260E27" w:rsidRDefault="00260E27">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Creating a resource with identifier creation by the MnS Consumer</w:t>
      </w:r>
      <w:r>
        <w:rPr>
          <w:noProof/>
        </w:rPr>
        <w:tab/>
      </w:r>
      <w:r>
        <w:rPr>
          <w:noProof/>
        </w:rPr>
        <w:fldChar w:fldCharType="begin" w:fldLock="1"/>
      </w:r>
      <w:r>
        <w:rPr>
          <w:noProof/>
        </w:rPr>
        <w:instrText xml:space="preserve"> PAGEREF _Toc178154548 \h </w:instrText>
      </w:r>
      <w:r>
        <w:rPr>
          <w:noProof/>
        </w:rPr>
      </w:r>
      <w:r>
        <w:rPr>
          <w:noProof/>
        </w:rPr>
        <w:fldChar w:fldCharType="separate"/>
      </w:r>
      <w:r>
        <w:rPr>
          <w:noProof/>
        </w:rPr>
        <w:t>15</w:t>
      </w:r>
      <w:r>
        <w:rPr>
          <w:noProof/>
        </w:rPr>
        <w:fldChar w:fldCharType="end"/>
      </w:r>
    </w:p>
    <w:p w14:paraId="63B5FF85" w14:textId="5438669E" w:rsidR="00260E27" w:rsidRDefault="00260E27">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Design pattern for reading a resource</w:t>
      </w:r>
      <w:r>
        <w:rPr>
          <w:noProof/>
        </w:rPr>
        <w:tab/>
      </w:r>
      <w:r>
        <w:rPr>
          <w:noProof/>
        </w:rPr>
        <w:fldChar w:fldCharType="begin" w:fldLock="1"/>
      </w:r>
      <w:r>
        <w:rPr>
          <w:noProof/>
        </w:rPr>
        <w:instrText xml:space="preserve"> PAGEREF _Toc178154549 \h </w:instrText>
      </w:r>
      <w:r>
        <w:rPr>
          <w:noProof/>
        </w:rPr>
      </w:r>
      <w:r>
        <w:rPr>
          <w:noProof/>
        </w:rPr>
        <w:fldChar w:fldCharType="separate"/>
      </w:r>
      <w:r>
        <w:rPr>
          <w:noProof/>
        </w:rPr>
        <w:t>15</w:t>
      </w:r>
      <w:r>
        <w:rPr>
          <w:noProof/>
        </w:rPr>
        <w:fldChar w:fldCharType="end"/>
      </w:r>
    </w:p>
    <w:p w14:paraId="581876B1" w14:textId="3BFFA344" w:rsidR="00260E27" w:rsidRDefault="00260E27">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Design pattern for updating a resource</w:t>
      </w:r>
      <w:r>
        <w:rPr>
          <w:noProof/>
        </w:rPr>
        <w:tab/>
      </w:r>
      <w:r>
        <w:rPr>
          <w:noProof/>
        </w:rPr>
        <w:fldChar w:fldCharType="begin" w:fldLock="1"/>
      </w:r>
      <w:r>
        <w:rPr>
          <w:noProof/>
        </w:rPr>
        <w:instrText xml:space="preserve"> PAGEREF _Toc178154550 \h </w:instrText>
      </w:r>
      <w:r>
        <w:rPr>
          <w:noProof/>
        </w:rPr>
      </w:r>
      <w:r>
        <w:rPr>
          <w:noProof/>
        </w:rPr>
        <w:fldChar w:fldCharType="separate"/>
      </w:r>
      <w:r>
        <w:rPr>
          <w:noProof/>
        </w:rPr>
        <w:t>16</w:t>
      </w:r>
      <w:r>
        <w:rPr>
          <w:noProof/>
        </w:rPr>
        <w:fldChar w:fldCharType="end"/>
      </w:r>
    </w:p>
    <w:p w14:paraId="3D8E5B4A" w14:textId="45598F63" w:rsidR="00260E27" w:rsidRDefault="00260E27">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Design pattern for deleting a resource</w:t>
      </w:r>
      <w:r>
        <w:rPr>
          <w:noProof/>
        </w:rPr>
        <w:tab/>
      </w:r>
      <w:r>
        <w:rPr>
          <w:noProof/>
        </w:rPr>
        <w:fldChar w:fldCharType="begin" w:fldLock="1"/>
      </w:r>
      <w:r>
        <w:rPr>
          <w:noProof/>
        </w:rPr>
        <w:instrText xml:space="preserve"> PAGEREF _Toc178154551 \h </w:instrText>
      </w:r>
      <w:r>
        <w:rPr>
          <w:noProof/>
        </w:rPr>
      </w:r>
      <w:r>
        <w:rPr>
          <w:noProof/>
        </w:rPr>
        <w:fldChar w:fldCharType="separate"/>
      </w:r>
      <w:r>
        <w:rPr>
          <w:noProof/>
        </w:rPr>
        <w:t>17</w:t>
      </w:r>
      <w:r>
        <w:rPr>
          <w:noProof/>
        </w:rPr>
        <w:fldChar w:fldCharType="end"/>
      </w:r>
    </w:p>
    <w:p w14:paraId="1950EA72" w14:textId="5BE5FC71" w:rsidR="00260E27" w:rsidRDefault="00260E27">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Design pattern for subscribe/notify</w:t>
      </w:r>
      <w:r>
        <w:rPr>
          <w:noProof/>
        </w:rPr>
        <w:tab/>
      </w:r>
      <w:r>
        <w:rPr>
          <w:noProof/>
        </w:rPr>
        <w:fldChar w:fldCharType="begin" w:fldLock="1"/>
      </w:r>
      <w:r>
        <w:rPr>
          <w:noProof/>
        </w:rPr>
        <w:instrText xml:space="preserve"> PAGEREF _Toc178154552 \h </w:instrText>
      </w:r>
      <w:r>
        <w:rPr>
          <w:noProof/>
        </w:rPr>
      </w:r>
      <w:r>
        <w:rPr>
          <w:noProof/>
        </w:rPr>
        <w:fldChar w:fldCharType="separate"/>
      </w:r>
      <w:r>
        <w:rPr>
          <w:noProof/>
        </w:rPr>
        <w:t>17</w:t>
      </w:r>
      <w:r>
        <w:rPr>
          <w:noProof/>
        </w:rPr>
        <w:fldChar w:fldCharType="end"/>
      </w:r>
    </w:p>
    <w:p w14:paraId="503ED29B" w14:textId="0610CFFE" w:rsidR="00260E27" w:rsidRDefault="00260E27">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Concept</w:t>
      </w:r>
      <w:r>
        <w:rPr>
          <w:noProof/>
        </w:rPr>
        <w:tab/>
      </w:r>
      <w:r>
        <w:rPr>
          <w:noProof/>
        </w:rPr>
        <w:fldChar w:fldCharType="begin" w:fldLock="1"/>
      </w:r>
      <w:r>
        <w:rPr>
          <w:noProof/>
        </w:rPr>
        <w:instrText xml:space="preserve"> PAGEREF _Toc178154553 \h </w:instrText>
      </w:r>
      <w:r>
        <w:rPr>
          <w:noProof/>
        </w:rPr>
      </w:r>
      <w:r>
        <w:rPr>
          <w:noProof/>
        </w:rPr>
        <w:fldChar w:fldCharType="separate"/>
      </w:r>
      <w:r>
        <w:rPr>
          <w:noProof/>
        </w:rPr>
        <w:t>17</w:t>
      </w:r>
      <w:r>
        <w:rPr>
          <w:noProof/>
        </w:rPr>
        <w:fldChar w:fldCharType="end"/>
      </w:r>
    </w:p>
    <w:p w14:paraId="1522712F" w14:textId="01578D0F" w:rsidR="00260E27" w:rsidRDefault="00260E27">
      <w:pPr>
        <w:pStyle w:val="TOC3"/>
        <w:rPr>
          <w:rFonts w:ascii="Calibri" w:hAnsi="Calibri"/>
          <w:noProof/>
          <w:kern w:val="2"/>
          <w:sz w:val="22"/>
          <w:szCs w:val="22"/>
          <w:lang w:eastAsia="en-GB"/>
        </w:rPr>
      </w:pPr>
      <w:r>
        <w:rPr>
          <w:noProof/>
          <w:lang w:eastAsia="fr-FR"/>
        </w:rPr>
        <w:t>5.5.2</w:t>
      </w:r>
      <w:r>
        <w:rPr>
          <w:rFonts w:ascii="Calibri" w:hAnsi="Calibri"/>
          <w:noProof/>
          <w:kern w:val="2"/>
          <w:sz w:val="22"/>
          <w:szCs w:val="22"/>
          <w:lang w:eastAsia="en-GB"/>
        </w:rPr>
        <w:tab/>
      </w:r>
      <w:r>
        <w:rPr>
          <w:noProof/>
          <w:lang w:eastAsia="fr-FR"/>
        </w:rPr>
        <w:t>Subscription creation</w:t>
      </w:r>
      <w:r>
        <w:rPr>
          <w:noProof/>
        </w:rPr>
        <w:tab/>
      </w:r>
      <w:r>
        <w:rPr>
          <w:noProof/>
        </w:rPr>
        <w:fldChar w:fldCharType="begin" w:fldLock="1"/>
      </w:r>
      <w:r>
        <w:rPr>
          <w:noProof/>
        </w:rPr>
        <w:instrText xml:space="preserve"> PAGEREF _Toc178154554 \h </w:instrText>
      </w:r>
      <w:r>
        <w:rPr>
          <w:noProof/>
        </w:rPr>
      </w:r>
      <w:r>
        <w:rPr>
          <w:noProof/>
        </w:rPr>
        <w:fldChar w:fldCharType="separate"/>
      </w:r>
      <w:r>
        <w:rPr>
          <w:noProof/>
        </w:rPr>
        <w:t>17</w:t>
      </w:r>
      <w:r>
        <w:rPr>
          <w:noProof/>
        </w:rPr>
        <w:fldChar w:fldCharType="end"/>
      </w:r>
    </w:p>
    <w:p w14:paraId="655CC8A0" w14:textId="2381F286" w:rsidR="00260E27" w:rsidRDefault="00260E27">
      <w:pPr>
        <w:pStyle w:val="TOC3"/>
        <w:rPr>
          <w:rFonts w:ascii="Calibri" w:hAnsi="Calibri"/>
          <w:noProof/>
          <w:kern w:val="2"/>
          <w:sz w:val="22"/>
          <w:szCs w:val="22"/>
          <w:lang w:eastAsia="en-GB"/>
        </w:rPr>
      </w:pPr>
      <w:r>
        <w:rPr>
          <w:noProof/>
          <w:lang w:eastAsia="fr-FR"/>
        </w:rPr>
        <w:t>5.5.3</w:t>
      </w:r>
      <w:r>
        <w:rPr>
          <w:rFonts w:ascii="Calibri" w:hAnsi="Calibri"/>
          <w:noProof/>
          <w:kern w:val="2"/>
          <w:sz w:val="22"/>
          <w:szCs w:val="22"/>
          <w:lang w:eastAsia="en-GB"/>
        </w:rPr>
        <w:tab/>
      </w:r>
      <w:r>
        <w:rPr>
          <w:noProof/>
          <w:lang w:eastAsia="fr-FR"/>
        </w:rPr>
        <w:t>Subscription deletion</w:t>
      </w:r>
      <w:r>
        <w:rPr>
          <w:noProof/>
        </w:rPr>
        <w:tab/>
      </w:r>
      <w:r>
        <w:rPr>
          <w:noProof/>
        </w:rPr>
        <w:fldChar w:fldCharType="begin" w:fldLock="1"/>
      </w:r>
      <w:r>
        <w:rPr>
          <w:noProof/>
        </w:rPr>
        <w:instrText xml:space="preserve"> PAGEREF _Toc178154555 \h </w:instrText>
      </w:r>
      <w:r>
        <w:rPr>
          <w:noProof/>
        </w:rPr>
      </w:r>
      <w:r>
        <w:rPr>
          <w:noProof/>
        </w:rPr>
        <w:fldChar w:fldCharType="separate"/>
      </w:r>
      <w:r>
        <w:rPr>
          <w:noProof/>
        </w:rPr>
        <w:t>18</w:t>
      </w:r>
      <w:r>
        <w:rPr>
          <w:noProof/>
        </w:rPr>
        <w:fldChar w:fldCharType="end"/>
      </w:r>
    </w:p>
    <w:p w14:paraId="338996F0" w14:textId="1C6F2B36" w:rsidR="00260E27" w:rsidRDefault="00260E27">
      <w:pPr>
        <w:pStyle w:val="TOC3"/>
        <w:rPr>
          <w:rFonts w:ascii="Calibri" w:hAnsi="Calibri"/>
          <w:noProof/>
          <w:kern w:val="2"/>
          <w:sz w:val="22"/>
          <w:szCs w:val="22"/>
          <w:lang w:eastAsia="en-GB"/>
        </w:rPr>
      </w:pPr>
      <w:r>
        <w:rPr>
          <w:noProof/>
          <w:lang w:eastAsia="fr-FR"/>
        </w:rPr>
        <w:t>5.5.4</w:t>
      </w:r>
      <w:r>
        <w:rPr>
          <w:rFonts w:ascii="Calibri" w:hAnsi="Calibri"/>
          <w:noProof/>
          <w:kern w:val="2"/>
          <w:sz w:val="22"/>
          <w:szCs w:val="22"/>
          <w:lang w:eastAsia="en-GB"/>
        </w:rPr>
        <w:tab/>
      </w:r>
      <w:r>
        <w:rPr>
          <w:noProof/>
          <w:lang w:eastAsia="fr-FR"/>
        </w:rPr>
        <w:t>Notification emission</w:t>
      </w:r>
      <w:r>
        <w:rPr>
          <w:noProof/>
        </w:rPr>
        <w:tab/>
      </w:r>
      <w:r>
        <w:rPr>
          <w:noProof/>
        </w:rPr>
        <w:fldChar w:fldCharType="begin" w:fldLock="1"/>
      </w:r>
      <w:r>
        <w:rPr>
          <w:noProof/>
        </w:rPr>
        <w:instrText xml:space="preserve"> PAGEREF _Toc178154556 \h </w:instrText>
      </w:r>
      <w:r>
        <w:rPr>
          <w:noProof/>
        </w:rPr>
      </w:r>
      <w:r>
        <w:rPr>
          <w:noProof/>
        </w:rPr>
        <w:fldChar w:fldCharType="separate"/>
      </w:r>
      <w:r>
        <w:rPr>
          <w:noProof/>
        </w:rPr>
        <w:t>18</w:t>
      </w:r>
      <w:r>
        <w:rPr>
          <w:noProof/>
        </w:rPr>
        <w:fldChar w:fldCharType="end"/>
      </w:r>
    </w:p>
    <w:p w14:paraId="407055D8" w14:textId="24EE0D02" w:rsidR="00260E27" w:rsidRDefault="00260E27">
      <w:pPr>
        <w:pStyle w:val="TOC3"/>
        <w:rPr>
          <w:rFonts w:ascii="Calibri" w:hAnsi="Calibri"/>
          <w:noProof/>
          <w:kern w:val="2"/>
          <w:sz w:val="22"/>
          <w:szCs w:val="22"/>
          <w:lang w:eastAsia="en-GB"/>
        </w:rPr>
      </w:pPr>
      <w:r>
        <w:rPr>
          <w:noProof/>
          <w:lang w:eastAsia="fr-FR"/>
        </w:rPr>
        <w:t>5.5.5</w:t>
      </w:r>
      <w:r>
        <w:rPr>
          <w:rFonts w:ascii="Calibri" w:hAnsi="Calibri"/>
          <w:noProof/>
          <w:kern w:val="2"/>
          <w:sz w:val="22"/>
          <w:szCs w:val="22"/>
          <w:lang w:eastAsia="en-GB"/>
        </w:rPr>
        <w:tab/>
      </w:r>
      <w:r>
        <w:rPr>
          <w:noProof/>
          <w:lang w:eastAsia="fr-FR"/>
        </w:rPr>
        <w:t>Subscription retrieval</w:t>
      </w:r>
      <w:r>
        <w:rPr>
          <w:noProof/>
        </w:rPr>
        <w:tab/>
      </w:r>
      <w:r>
        <w:rPr>
          <w:noProof/>
        </w:rPr>
        <w:fldChar w:fldCharType="begin" w:fldLock="1"/>
      </w:r>
      <w:r>
        <w:rPr>
          <w:noProof/>
        </w:rPr>
        <w:instrText xml:space="preserve"> PAGEREF _Toc178154557 \h </w:instrText>
      </w:r>
      <w:r>
        <w:rPr>
          <w:noProof/>
        </w:rPr>
      </w:r>
      <w:r>
        <w:rPr>
          <w:noProof/>
        </w:rPr>
        <w:fldChar w:fldCharType="separate"/>
      </w:r>
      <w:r>
        <w:rPr>
          <w:noProof/>
        </w:rPr>
        <w:t>19</w:t>
      </w:r>
      <w:r>
        <w:rPr>
          <w:noProof/>
        </w:rPr>
        <w:fldChar w:fldCharType="end"/>
      </w:r>
    </w:p>
    <w:p w14:paraId="309A2573" w14:textId="3223DE15" w:rsidR="00260E27" w:rsidRDefault="00260E27">
      <w:pPr>
        <w:pStyle w:val="TOC1"/>
        <w:rPr>
          <w:rFonts w:ascii="Calibri" w:hAnsi="Calibri"/>
          <w:noProof/>
          <w:kern w:val="2"/>
          <w:szCs w:val="22"/>
          <w:lang w:eastAsia="en-GB"/>
        </w:rPr>
      </w:pPr>
      <w:r>
        <w:rPr>
          <w:noProof/>
          <w:lang w:eastAsia="fr-FR"/>
        </w:rPr>
        <w:t>6</w:t>
      </w:r>
      <w:r>
        <w:rPr>
          <w:rFonts w:ascii="Calibri" w:hAnsi="Calibri"/>
          <w:noProof/>
          <w:kern w:val="2"/>
          <w:szCs w:val="22"/>
          <w:lang w:eastAsia="en-GB"/>
        </w:rPr>
        <w:tab/>
      </w:r>
      <w:r>
        <w:rPr>
          <w:noProof/>
          <w:lang w:eastAsia="fr-FR"/>
        </w:rPr>
        <w:t>Advanced design patterns</w:t>
      </w:r>
      <w:r>
        <w:rPr>
          <w:noProof/>
        </w:rPr>
        <w:tab/>
      </w:r>
      <w:r>
        <w:rPr>
          <w:noProof/>
        </w:rPr>
        <w:fldChar w:fldCharType="begin" w:fldLock="1"/>
      </w:r>
      <w:r>
        <w:rPr>
          <w:noProof/>
        </w:rPr>
        <w:instrText xml:space="preserve"> PAGEREF _Toc178154558 \h </w:instrText>
      </w:r>
      <w:r>
        <w:rPr>
          <w:noProof/>
        </w:rPr>
      </w:r>
      <w:r>
        <w:rPr>
          <w:noProof/>
        </w:rPr>
        <w:fldChar w:fldCharType="separate"/>
      </w:r>
      <w:r>
        <w:rPr>
          <w:noProof/>
        </w:rPr>
        <w:t>19</w:t>
      </w:r>
      <w:r>
        <w:rPr>
          <w:noProof/>
        </w:rPr>
        <w:fldChar w:fldCharType="end"/>
      </w:r>
    </w:p>
    <w:p w14:paraId="249B686C" w14:textId="03A59BD5" w:rsidR="00260E27" w:rsidRDefault="00260E27">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Design pattern for scoping and filtering</w:t>
      </w:r>
      <w:r>
        <w:rPr>
          <w:noProof/>
        </w:rPr>
        <w:tab/>
      </w:r>
      <w:r>
        <w:rPr>
          <w:noProof/>
        </w:rPr>
        <w:fldChar w:fldCharType="begin" w:fldLock="1"/>
      </w:r>
      <w:r>
        <w:rPr>
          <w:noProof/>
        </w:rPr>
        <w:instrText xml:space="preserve"> PAGEREF _Toc178154559 \h </w:instrText>
      </w:r>
      <w:r>
        <w:rPr>
          <w:noProof/>
        </w:rPr>
      </w:r>
      <w:r>
        <w:rPr>
          <w:noProof/>
        </w:rPr>
        <w:fldChar w:fldCharType="separate"/>
      </w:r>
      <w:r>
        <w:rPr>
          <w:noProof/>
        </w:rPr>
        <w:t>19</w:t>
      </w:r>
      <w:r>
        <w:rPr>
          <w:noProof/>
        </w:rPr>
        <w:fldChar w:fldCharType="end"/>
      </w:r>
    </w:p>
    <w:p w14:paraId="7901C12F" w14:textId="066FBA87" w:rsidR="00260E27" w:rsidRDefault="00260E27">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_Toc178154560 \h </w:instrText>
      </w:r>
      <w:r>
        <w:rPr>
          <w:noProof/>
        </w:rPr>
      </w:r>
      <w:r>
        <w:rPr>
          <w:noProof/>
        </w:rPr>
        <w:fldChar w:fldCharType="separate"/>
      </w:r>
      <w:r>
        <w:rPr>
          <w:noProof/>
        </w:rPr>
        <w:t>19</w:t>
      </w:r>
      <w:r>
        <w:rPr>
          <w:noProof/>
        </w:rPr>
        <w:fldChar w:fldCharType="end"/>
      </w:r>
    </w:p>
    <w:p w14:paraId="535D32FE" w14:textId="0B8C05C4" w:rsidR="00260E27" w:rsidRDefault="00260E27">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Query parameters for scoping</w:t>
      </w:r>
      <w:r>
        <w:rPr>
          <w:noProof/>
        </w:rPr>
        <w:tab/>
      </w:r>
      <w:r>
        <w:rPr>
          <w:noProof/>
        </w:rPr>
        <w:fldChar w:fldCharType="begin" w:fldLock="1"/>
      </w:r>
      <w:r>
        <w:rPr>
          <w:noProof/>
        </w:rPr>
        <w:instrText xml:space="preserve"> PAGEREF _Toc178154561 \h </w:instrText>
      </w:r>
      <w:r>
        <w:rPr>
          <w:noProof/>
        </w:rPr>
      </w:r>
      <w:r>
        <w:rPr>
          <w:noProof/>
        </w:rPr>
        <w:fldChar w:fldCharType="separate"/>
      </w:r>
      <w:r>
        <w:rPr>
          <w:noProof/>
        </w:rPr>
        <w:t>20</w:t>
      </w:r>
      <w:r>
        <w:rPr>
          <w:noProof/>
        </w:rPr>
        <w:fldChar w:fldCharType="end"/>
      </w:r>
    </w:p>
    <w:p w14:paraId="397A0B1F" w14:textId="405716CA" w:rsidR="00260E27" w:rsidRDefault="00260E27">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Query parameters for filtering</w:t>
      </w:r>
      <w:r>
        <w:rPr>
          <w:noProof/>
        </w:rPr>
        <w:tab/>
      </w:r>
      <w:r>
        <w:rPr>
          <w:noProof/>
        </w:rPr>
        <w:fldChar w:fldCharType="begin" w:fldLock="1"/>
      </w:r>
      <w:r>
        <w:rPr>
          <w:noProof/>
        </w:rPr>
        <w:instrText xml:space="preserve"> PAGEREF _Toc178154562 \h </w:instrText>
      </w:r>
      <w:r>
        <w:rPr>
          <w:noProof/>
        </w:rPr>
      </w:r>
      <w:r>
        <w:rPr>
          <w:noProof/>
        </w:rPr>
        <w:fldChar w:fldCharType="separate"/>
      </w:r>
      <w:r>
        <w:rPr>
          <w:noProof/>
        </w:rPr>
        <w:t>20</w:t>
      </w:r>
      <w:r>
        <w:rPr>
          <w:noProof/>
        </w:rPr>
        <w:fldChar w:fldCharType="end"/>
      </w:r>
    </w:p>
    <w:p w14:paraId="1A097DBB" w14:textId="56A4080E" w:rsidR="00260E27" w:rsidRDefault="00260E27">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Construction rules for the response message body</w:t>
      </w:r>
      <w:r>
        <w:rPr>
          <w:noProof/>
        </w:rPr>
        <w:tab/>
      </w:r>
      <w:r>
        <w:rPr>
          <w:noProof/>
        </w:rPr>
        <w:fldChar w:fldCharType="begin" w:fldLock="1"/>
      </w:r>
      <w:r>
        <w:rPr>
          <w:noProof/>
        </w:rPr>
        <w:instrText xml:space="preserve"> PAGEREF _Toc178154563 \h </w:instrText>
      </w:r>
      <w:r>
        <w:rPr>
          <w:noProof/>
        </w:rPr>
      </w:r>
      <w:r>
        <w:rPr>
          <w:noProof/>
        </w:rPr>
        <w:fldChar w:fldCharType="separate"/>
      </w:r>
      <w:r>
        <w:rPr>
          <w:noProof/>
        </w:rPr>
        <w:t>22</w:t>
      </w:r>
      <w:r>
        <w:rPr>
          <w:noProof/>
        </w:rPr>
        <w:fldChar w:fldCharType="end"/>
      </w:r>
    </w:p>
    <w:p w14:paraId="79291DC3" w14:textId="5178EB2C" w:rsidR="00260E27" w:rsidRDefault="00260E27">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Design patterns for attribute and attribute field selection</w:t>
      </w:r>
      <w:r>
        <w:rPr>
          <w:noProof/>
        </w:rPr>
        <w:tab/>
      </w:r>
      <w:r>
        <w:rPr>
          <w:noProof/>
        </w:rPr>
        <w:fldChar w:fldCharType="begin" w:fldLock="1"/>
      </w:r>
      <w:r>
        <w:rPr>
          <w:noProof/>
        </w:rPr>
        <w:instrText xml:space="preserve"> PAGEREF _Toc178154564 \h </w:instrText>
      </w:r>
      <w:r>
        <w:rPr>
          <w:noProof/>
        </w:rPr>
      </w:r>
      <w:r>
        <w:rPr>
          <w:noProof/>
        </w:rPr>
        <w:fldChar w:fldCharType="separate"/>
      </w:r>
      <w:r>
        <w:rPr>
          <w:noProof/>
        </w:rPr>
        <w:t>22</w:t>
      </w:r>
      <w:r>
        <w:rPr>
          <w:noProof/>
        </w:rPr>
        <w:fldChar w:fldCharType="end"/>
      </w:r>
    </w:p>
    <w:p w14:paraId="3967AFD6" w14:textId="7EDB2A09" w:rsidR="00260E27" w:rsidRDefault="00260E27">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_Toc178154565 \h </w:instrText>
      </w:r>
      <w:r>
        <w:rPr>
          <w:noProof/>
        </w:rPr>
      </w:r>
      <w:r>
        <w:rPr>
          <w:noProof/>
        </w:rPr>
        <w:fldChar w:fldCharType="separate"/>
      </w:r>
      <w:r>
        <w:rPr>
          <w:noProof/>
        </w:rPr>
        <w:t>22</w:t>
      </w:r>
      <w:r>
        <w:rPr>
          <w:noProof/>
        </w:rPr>
        <w:fldChar w:fldCharType="end"/>
      </w:r>
    </w:p>
    <w:p w14:paraId="59D17118" w14:textId="7222C11F" w:rsidR="00260E27" w:rsidRDefault="00260E27">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Query parameters for attribute and attribute field selection</w:t>
      </w:r>
      <w:r>
        <w:rPr>
          <w:noProof/>
        </w:rPr>
        <w:tab/>
      </w:r>
      <w:r>
        <w:rPr>
          <w:noProof/>
        </w:rPr>
        <w:fldChar w:fldCharType="begin" w:fldLock="1"/>
      </w:r>
      <w:r>
        <w:rPr>
          <w:noProof/>
        </w:rPr>
        <w:instrText xml:space="preserve"> PAGEREF _Toc178154566 \h </w:instrText>
      </w:r>
      <w:r>
        <w:rPr>
          <w:noProof/>
        </w:rPr>
      </w:r>
      <w:r>
        <w:rPr>
          <w:noProof/>
        </w:rPr>
        <w:fldChar w:fldCharType="separate"/>
      </w:r>
      <w:r>
        <w:rPr>
          <w:noProof/>
        </w:rPr>
        <w:t>23</w:t>
      </w:r>
      <w:r>
        <w:rPr>
          <w:noProof/>
        </w:rPr>
        <w:fldChar w:fldCharType="end"/>
      </w:r>
    </w:p>
    <w:p w14:paraId="52EC8314" w14:textId="1458BD05" w:rsidR="00260E27" w:rsidRDefault="00260E27">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Construction rules for the response message body</w:t>
      </w:r>
      <w:r>
        <w:rPr>
          <w:noProof/>
        </w:rPr>
        <w:tab/>
      </w:r>
      <w:r>
        <w:rPr>
          <w:noProof/>
        </w:rPr>
        <w:fldChar w:fldCharType="begin" w:fldLock="1"/>
      </w:r>
      <w:r>
        <w:rPr>
          <w:noProof/>
        </w:rPr>
        <w:instrText xml:space="preserve"> PAGEREF _Toc178154567 \h </w:instrText>
      </w:r>
      <w:r>
        <w:rPr>
          <w:noProof/>
        </w:rPr>
      </w:r>
      <w:r>
        <w:rPr>
          <w:noProof/>
        </w:rPr>
        <w:fldChar w:fldCharType="separate"/>
      </w:r>
      <w:r>
        <w:rPr>
          <w:noProof/>
        </w:rPr>
        <w:t>23</w:t>
      </w:r>
      <w:r>
        <w:rPr>
          <w:noProof/>
        </w:rPr>
        <w:fldChar w:fldCharType="end"/>
      </w:r>
    </w:p>
    <w:p w14:paraId="566D7C8B" w14:textId="49F9B2F6" w:rsidR="00260E27" w:rsidRDefault="00260E27">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Design pattern for partially updating a resource</w:t>
      </w:r>
      <w:r>
        <w:rPr>
          <w:noProof/>
        </w:rPr>
        <w:tab/>
      </w:r>
      <w:r>
        <w:rPr>
          <w:noProof/>
        </w:rPr>
        <w:fldChar w:fldCharType="begin" w:fldLock="1"/>
      </w:r>
      <w:r>
        <w:rPr>
          <w:noProof/>
        </w:rPr>
        <w:instrText xml:space="preserve"> PAGEREF _Toc178154568 \h </w:instrText>
      </w:r>
      <w:r>
        <w:rPr>
          <w:noProof/>
        </w:rPr>
      </w:r>
      <w:r>
        <w:rPr>
          <w:noProof/>
        </w:rPr>
        <w:fldChar w:fldCharType="separate"/>
      </w:r>
      <w:r>
        <w:rPr>
          <w:noProof/>
        </w:rPr>
        <w:t>23</w:t>
      </w:r>
      <w:r>
        <w:rPr>
          <w:noProof/>
        </w:rPr>
        <w:fldChar w:fldCharType="end"/>
      </w:r>
    </w:p>
    <w:p w14:paraId="414FB803" w14:textId="585CC646" w:rsidR="00260E27" w:rsidRDefault="00260E27">
      <w:pPr>
        <w:pStyle w:val="TOC3"/>
        <w:rPr>
          <w:rFonts w:ascii="Calibri" w:hAnsi="Calibri"/>
          <w:noProof/>
          <w:kern w:val="2"/>
          <w:sz w:val="22"/>
          <w:szCs w:val="22"/>
          <w:lang w:eastAsia="en-GB"/>
        </w:rPr>
      </w:pPr>
      <w:r>
        <w:rPr>
          <w:noProof/>
        </w:rPr>
        <w:lastRenderedPageBreak/>
        <w:t>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_Toc178154569 \h </w:instrText>
      </w:r>
      <w:r>
        <w:rPr>
          <w:noProof/>
        </w:rPr>
      </w:r>
      <w:r>
        <w:rPr>
          <w:noProof/>
        </w:rPr>
        <w:fldChar w:fldCharType="separate"/>
      </w:r>
      <w:r>
        <w:rPr>
          <w:noProof/>
        </w:rPr>
        <w:t>23</w:t>
      </w:r>
      <w:r>
        <w:rPr>
          <w:noProof/>
        </w:rPr>
        <w:fldChar w:fldCharType="end"/>
      </w:r>
    </w:p>
    <w:p w14:paraId="2A532AED" w14:textId="5FE3D8FB" w:rsidR="00260E27" w:rsidRDefault="00260E27">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JSON Merge Patch</w:t>
      </w:r>
      <w:r>
        <w:rPr>
          <w:noProof/>
        </w:rPr>
        <w:tab/>
      </w:r>
      <w:r>
        <w:rPr>
          <w:noProof/>
        </w:rPr>
        <w:fldChar w:fldCharType="begin" w:fldLock="1"/>
      </w:r>
      <w:r>
        <w:rPr>
          <w:noProof/>
        </w:rPr>
        <w:instrText xml:space="preserve"> PAGEREF _Toc178154570 \h </w:instrText>
      </w:r>
      <w:r>
        <w:rPr>
          <w:noProof/>
        </w:rPr>
      </w:r>
      <w:r>
        <w:rPr>
          <w:noProof/>
        </w:rPr>
        <w:fldChar w:fldCharType="separate"/>
      </w:r>
      <w:r>
        <w:rPr>
          <w:noProof/>
        </w:rPr>
        <w:t>23</w:t>
      </w:r>
      <w:r>
        <w:rPr>
          <w:noProof/>
        </w:rPr>
        <w:fldChar w:fldCharType="end"/>
      </w:r>
    </w:p>
    <w:p w14:paraId="53A285C9" w14:textId="03D818FA" w:rsidR="00260E27" w:rsidRDefault="00260E27">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JSON Patch</w:t>
      </w:r>
      <w:r>
        <w:rPr>
          <w:noProof/>
        </w:rPr>
        <w:tab/>
      </w:r>
      <w:r>
        <w:rPr>
          <w:noProof/>
        </w:rPr>
        <w:fldChar w:fldCharType="begin" w:fldLock="1"/>
      </w:r>
      <w:r>
        <w:rPr>
          <w:noProof/>
        </w:rPr>
        <w:instrText xml:space="preserve"> PAGEREF _Toc178154571 \h </w:instrText>
      </w:r>
      <w:r>
        <w:rPr>
          <w:noProof/>
        </w:rPr>
      </w:r>
      <w:r>
        <w:rPr>
          <w:noProof/>
        </w:rPr>
        <w:fldChar w:fldCharType="separate"/>
      </w:r>
      <w:r>
        <w:rPr>
          <w:noProof/>
        </w:rPr>
        <w:t>25</w:t>
      </w:r>
      <w:r>
        <w:rPr>
          <w:noProof/>
        </w:rPr>
        <w:fldChar w:fldCharType="end"/>
      </w:r>
    </w:p>
    <w:p w14:paraId="1CF358FF" w14:textId="680050B1" w:rsidR="00260E27" w:rsidRDefault="00260E27">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Design patterns for patching multiple resources</w:t>
      </w:r>
      <w:r>
        <w:rPr>
          <w:noProof/>
        </w:rPr>
        <w:tab/>
      </w:r>
      <w:r>
        <w:rPr>
          <w:noProof/>
        </w:rPr>
        <w:fldChar w:fldCharType="begin" w:fldLock="1"/>
      </w:r>
      <w:r>
        <w:rPr>
          <w:noProof/>
        </w:rPr>
        <w:instrText xml:space="preserve"> PAGEREF _Toc178154572 \h </w:instrText>
      </w:r>
      <w:r>
        <w:rPr>
          <w:noProof/>
        </w:rPr>
      </w:r>
      <w:r>
        <w:rPr>
          <w:noProof/>
        </w:rPr>
        <w:fldChar w:fldCharType="separate"/>
      </w:r>
      <w:r>
        <w:rPr>
          <w:noProof/>
        </w:rPr>
        <w:t>28</w:t>
      </w:r>
      <w:r>
        <w:rPr>
          <w:noProof/>
        </w:rPr>
        <w:fldChar w:fldCharType="end"/>
      </w:r>
    </w:p>
    <w:p w14:paraId="3EA9F478" w14:textId="5B0B2ACC" w:rsidR="00260E27" w:rsidRDefault="00260E27">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_Toc178154573 \h </w:instrText>
      </w:r>
      <w:r>
        <w:rPr>
          <w:noProof/>
        </w:rPr>
      </w:r>
      <w:r>
        <w:rPr>
          <w:noProof/>
        </w:rPr>
        <w:fldChar w:fldCharType="separate"/>
      </w:r>
      <w:r>
        <w:rPr>
          <w:noProof/>
        </w:rPr>
        <w:t>28</w:t>
      </w:r>
      <w:r>
        <w:rPr>
          <w:noProof/>
        </w:rPr>
        <w:fldChar w:fldCharType="end"/>
      </w:r>
    </w:p>
    <w:p w14:paraId="19148486" w14:textId="48155EE8" w:rsidR="00260E27" w:rsidRDefault="00260E27">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3GPP JSON Merge Patch</w:t>
      </w:r>
      <w:r>
        <w:rPr>
          <w:noProof/>
        </w:rPr>
        <w:tab/>
      </w:r>
      <w:r>
        <w:rPr>
          <w:noProof/>
        </w:rPr>
        <w:fldChar w:fldCharType="begin" w:fldLock="1"/>
      </w:r>
      <w:r>
        <w:rPr>
          <w:noProof/>
        </w:rPr>
        <w:instrText xml:space="preserve"> PAGEREF _Toc178154574 \h </w:instrText>
      </w:r>
      <w:r>
        <w:rPr>
          <w:noProof/>
        </w:rPr>
      </w:r>
      <w:r>
        <w:rPr>
          <w:noProof/>
        </w:rPr>
        <w:fldChar w:fldCharType="separate"/>
      </w:r>
      <w:r>
        <w:rPr>
          <w:noProof/>
        </w:rPr>
        <w:t>28</w:t>
      </w:r>
      <w:r>
        <w:rPr>
          <w:noProof/>
        </w:rPr>
        <w:fldChar w:fldCharType="end"/>
      </w:r>
    </w:p>
    <w:p w14:paraId="432CD5DB" w14:textId="7023BB7C" w:rsidR="00260E27" w:rsidRDefault="00260E27">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3GPP JSON Patch</w:t>
      </w:r>
      <w:r>
        <w:rPr>
          <w:noProof/>
        </w:rPr>
        <w:tab/>
      </w:r>
      <w:r>
        <w:rPr>
          <w:noProof/>
        </w:rPr>
        <w:fldChar w:fldCharType="begin" w:fldLock="1"/>
      </w:r>
      <w:r>
        <w:rPr>
          <w:noProof/>
        </w:rPr>
        <w:instrText xml:space="preserve"> PAGEREF _Toc178154575 \h </w:instrText>
      </w:r>
      <w:r>
        <w:rPr>
          <w:noProof/>
        </w:rPr>
      </w:r>
      <w:r>
        <w:rPr>
          <w:noProof/>
        </w:rPr>
        <w:fldChar w:fldCharType="separate"/>
      </w:r>
      <w:r>
        <w:rPr>
          <w:noProof/>
        </w:rPr>
        <w:t>29</w:t>
      </w:r>
      <w:r>
        <w:rPr>
          <w:noProof/>
        </w:rPr>
        <w:fldChar w:fldCharType="end"/>
      </w:r>
    </w:p>
    <w:p w14:paraId="2A150FD9" w14:textId="5EE8C11A" w:rsidR="00260E27" w:rsidRDefault="00260E27">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Design pattern for large queries</w:t>
      </w:r>
      <w:r>
        <w:rPr>
          <w:noProof/>
        </w:rPr>
        <w:tab/>
      </w:r>
      <w:r>
        <w:rPr>
          <w:noProof/>
        </w:rPr>
        <w:fldChar w:fldCharType="begin" w:fldLock="1"/>
      </w:r>
      <w:r>
        <w:rPr>
          <w:noProof/>
        </w:rPr>
        <w:instrText xml:space="preserve"> PAGEREF _Toc178154576 \h </w:instrText>
      </w:r>
      <w:r>
        <w:rPr>
          <w:noProof/>
        </w:rPr>
      </w:r>
      <w:r>
        <w:rPr>
          <w:noProof/>
        </w:rPr>
        <w:fldChar w:fldCharType="separate"/>
      </w:r>
      <w:r>
        <w:rPr>
          <w:noProof/>
        </w:rPr>
        <w:t>32</w:t>
      </w:r>
      <w:r>
        <w:rPr>
          <w:noProof/>
        </w:rPr>
        <w:fldChar w:fldCharType="end"/>
      </w:r>
    </w:p>
    <w:p w14:paraId="050DB0C8" w14:textId="20BFA15A" w:rsidR="00260E27" w:rsidRDefault="00260E27">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Resource representation formats</w:t>
      </w:r>
      <w:r>
        <w:rPr>
          <w:noProof/>
        </w:rPr>
        <w:tab/>
      </w:r>
      <w:r>
        <w:rPr>
          <w:noProof/>
        </w:rPr>
        <w:fldChar w:fldCharType="begin" w:fldLock="1"/>
      </w:r>
      <w:r>
        <w:rPr>
          <w:noProof/>
        </w:rPr>
        <w:instrText xml:space="preserve"> PAGEREF _Toc178154577 \h </w:instrText>
      </w:r>
      <w:r>
        <w:rPr>
          <w:noProof/>
        </w:rPr>
      </w:r>
      <w:r>
        <w:rPr>
          <w:noProof/>
        </w:rPr>
        <w:fldChar w:fldCharType="separate"/>
      </w:r>
      <w:r>
        <w:rPr>
          <w:noProof/>
        </w:rPr>
        <w:t>32</w:t>
      </w:r>
      <w:r>
        <w:rPr>
          <w:noProof/>
        </w:rPr>
        <w:fldChar w:fldCharType="end"/>
      </w:r>
    </w:p>
    <w:p w14:paraId="79439DED" w14:textId="5F73063D" w:rsidR="00260E27" w:rsidRDefault="00260E27">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_Toc178154578 \h </w:instrText>
      </w:r>
      <w:r>
        <w:rPr>
          <w:noProof/>
        </w:rPr>
      </w:r>
      <w:r>
        <w:rPr>
          <w:noProof/>
        </w:rPr>
        <w:fldChar w:fldCharType="separate"/>
      </w:r>
      <w:r>
        <w:rPr>
          <w:noProof/>
        </w:rPr>
        <w:t>32</w:t>
      </w:r>
      <w:r>
        <w:rPr>
          <w:noProof/>
        </w:rPr>
        <w:fldChar w:fldCharType="end"/>
      </w:r>
    </w:p>
    <w:p w14:paraId="320E92EC" w14:textId="158D0058" w:rsidR="00260E27" w:rsidRDefault="00260E27">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Top-level object</w:t>
      </w:r>
      <w:r>
        <w:rPr>
          <w:noProof/>
        </w:rPr>
        <w:tab/>
      </w:r>
      <w:r>
        <w:rPr>
          <w:noProof/>
        </w:rPr>
        <w:fldChar w:fldCharType="begin" w:fldLock="1"/>
      </w:r>
      <w:r>
        <w:rPr>
          <w:noProof/>
        </w:rPr>
        <w:instrText xml:space="preserve"> PAGEREF _Toc178154579 \h </w:instrText>
      </w:r>
      <w:r>
        <w:rPr>
          <w:noProof/>
        </w:rPr>
      </w:r>
      <w:r>
        <w:rPr>
          <w:noProof/>
        </w:rPr>
        <w:fldChar w:fldCharType="separate"/>
      </w:r>
      <w:r>
        <w:rPr>
          <w:noProof/>
        </w:rPr>
        <w:t>32</w:t>
      </w:r>
      <w:r>
        <w:rPr>
          <w:noProof/>
        </w:rPr>
        <w:fldChar w:fldCharType="end"/>
      </w:r>
    </w:p>
    <w:p w14:paraId="74272B18" w14:textId="23BF5B9D" w:rsidR="00260E27" w:rsidRDefault="00260E27">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Data objects</w:t>
      </w:r>
      <w:r>
        <w:rPr>
          <w:noProof/>
        </w:rPr>
        <w:tab/>
      </w:r>
      <w:r>
        <w:rPr>
          <w:noProof/>
        </w:rPr>
        <w:fldChar w:fldCharType="begin" w:fldLock="1"/>
      </w:r>
      <w:r>
        <w:rPr>
          <w:noProof/>
        </w:rPr>
        <w:instrText xml:space="preserve"> PAGEREF _Toc178154580 \h </w:instrText>
      </w:r>
      <w:r>
        <w:rPr>
          <w:noProof/>
        </w:rPr>
      </w:r>
      <w:r>
        <w:rPr>
          <w:noProof/>
        </w:rPr>
        <w:fldChar w:fldCharType="separate"/>
      </w:r>
      <w:r>
        <w:rPr>
          <w:noProof/>
        </w:rPr>
        <w:t>33</w:t>
      </w:r>
      <w:r>
        <w:rPr>
          <w:noProof/>
        </w:rPr>
        <w:fldChar w:fldCharType="end"/>
      </w:r>
    </w:p>
    <w:p w14:paraId="1DAD1CE0" w14:textId="01129FDC" w:rsidR="00260E27" w:rsidRDefault="00260E27">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Data arrays</w:t>
      </w:r>
      <w:r>
        <w:rPr>
          <w:noProof/>
        </w:rPr>
        <w:tab/>
      </w:r>
      <w:r>
        <w:rPr>
          <w:noProof/>
        </w:rPr>
        <w:fldChar w:fldCharType="begin" w:fldLock="1"/>
      </w:r>
      <w:r>
        <w:rPr>
          <w:noProof/>
        </w:rPr>
        <w:instrText xml:space="preserve"> PAGEREF _Toc178154581 \h </w:instrText>
      </w:r>
      <w:r>
        <w:rPr>
          <w:noProof/>
        </w:rPr>
      </w:r>
      <w:r>
        <w:rPr>
          <w:noProof/>
        </w:rPr>
        <w:fldChar w:fldCharType="separate"/>
      </w:r>
      <w:r>
        <w:rPr>
          <w:noProof/>
        </w:rPr>
        <w:t>33</w:t>
      </w:r>
      <w:r>
        <w:rPr>
          <w:noProof/>
        </w:rPr>
        <w:fldChar w:fldCharType="end"/>
      </w:r>
    </w:p>
    <w:p w14:paraId="1539793F" w14:textId="1F2E5B70" w:rsidR="00260E27" w:rsidRDefault="00260E27">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Error objects</w:t>
      </w:r>
      <w:r>
        <w:rPr>
          <w:noProof/>
        </w:rPr>
        <w:tab/>
      </w:r>
      <w:r>
        <w:rPr>
          <w:noProof/>
        </w:rPr>
        <w:fldChar w:fldCharType="begin" w:fldLock="1"/>
      </w:r>
      <w:r>
        <w:rPr>
          <w:noProof/>
        </w:rPr>
        <w:instrText xml:space="preserve"> PAGEREF _Toc178154582 \h </w:instrText>
      </w:r>
      <w:r>
        <w:rPr>
          <w:noProof/>
        </w:rPr>
      </w:r>
      <w:r>
        <w:rPr>
          <w:noProof/>
        </w:rPr>
        <w:fldChar w:fldCharType="separate"/>
      </w:r>
      <w:r>
        <w:rPr>
          <w:noProof/>
        </w:rPr>
        <w:t>33</w:t>
      </w:r>
      <w:r>
        <w:rPr>
          <w:noProof/>
        </w:rPr>
        <w:fldChar w:fldCharType="end"/>
      </w:r>
    </w:p>
    <w:p w14:paraId="58ED1E62" w14:textId="0C31507C" w:rsidR="00260E27" w:rsidRDefault="00260E27">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Resource objects</w:t>
      </w:r>
      <w:r>
        <w:rPr>
          <w:noProof/>
        </w:rPr>
        <w:tab/>
      </w:r>
      <w:r>
        <w:rPr>
          <w:noProof/>
        </w:rPr>
        <w:fldChar w:fldCharType="begin" w:fldLock="1"/>
      </w:r>
      <w:r>
        <w:rPr>
          <w:noProof/>
        </w:rPr>
        <w:instrText xml:space="preserve"> PAGEREF _Toc178154583 \h </w:instrText>
      </w:r>
      <w:r>
        <w:rPr>
          <w:noProof/>
        </w:rPr>
      </w:r>
      <w:r>
        <w:rPr>
          <w:noProof/>
        </w:rPr>
        <w:fldChar w:fldCharType="separate"/>
      </w:r>
      <w:r>
        <w:rPr>
          <w:noProof/>
        </w:rPr>
        <w:t>34</w:t>
      </w:r>
      <w:r>
        <w:rPr>
          <w:noProof/>
        </w:rPr>
        <w:fldChar w:fldCharType="end"/>
      </w:r>
    </w:p>
    <w:p w14:paraId="1BB36DCB" w14:textId="1B3BF510" w:rsidR="00260E27" w:rsidRDefault="00260E27">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Resource objects carried in data objects and arrays</w:t>
      </w:r>
      <w:r>
        <w:rPr>
          <w:noProof/>
        </w:rPr>
        <w:tab/>
      </w:r>
      <w:r>
        <w:rPr>
          <w:noProof/>
        </w:rPr>
        <w:fldChar w:fldCharType="begin" w:fldLock="1"/>
      </w:r>
      <w:r>
        <w:rPr>
          <w:noProof/>
        </w:rPr>
        <w:instrText xml:space="preserve"> PAGEREF _Toc178154584 \h </w:instrText>
      </w:r>
      <w:r>
        <w:rPr>
          <w:noProof/>
        </w:rPr>
      </w:r>
      <w:r>
        <w:rPr>
          <w:noProof/>
        </w:rPr>
        <w:fldChar w:fldCharType="separate"/>
      </w:r>
      <w:r>
        <w:rPr>
          <w:noProof/>
        </w:rPr>
        <w:t>34</w:t>
      </w:r>
      <w:r>
        <w:rPr>
          <w:noProof/>
        </w:rPr>
        <w:fldChar w:fldCharType="end"/>
      </w:r>
    </w:p>
    <w:p w14:paraId="4D87D691" w14:textId="4AFACAC8" w:rsidR="00260E27" w:rsidRDefault="00260E27">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REST SS specification template</w:t>
      </w:r>
      <w:r>
        <w:rPr>
          <w:noProof/>
        </w:rPr>
        <w:tab/>
      </w:r>
      <w:r>
        <w:rPr>
          <w:noProof/>
        </w:rPr>
        <w:fldChar w:fldCharType="begin" w:fldLock="1"/>
      </w:r>
      <w:r>
        <w:rPr>
          <w:noProof/>
        </w:rPr>
        <w:instrText xml:space="preserve"> PAGEREF _Toc178154585 \h </w:instrText>
      </w:r>
      <w:r>
        <w:rPr>
          <w:noProof/>
        </w:rPr>
      </w:r>
      <w:r>
        <w:rPr>
          <w:noProof/>
        </w:rPr>
        <w:fldChar w:fldCharType="separate"/>
      </w:r>
      <w:r>
        <w:rPr>
          <w:noProof/>
        </w:rPr>
        <w:t>35</w:t>
      </w:r>
      <w:r>
        <w:rPr>
          <w:noProof/>
        </w:rPr>
        <w:fldChar w:fldCharType="end"/>
      </w:r>
    </w:p>
    <w:p w14:paraId="6F3F6000" w14:textId="02886590" w:rsidR="00260E27" w:rsidRDefault="00260E27" w:rsidP="00260E27">
      <w:pPr>
        <w:pStyle w:val="TOC8"/>
        <w:rPr>
          <w:rFonts w:ascii="Calibri" w:hAnsi="Calibri"/>
          <w:b w:val="0"/>
          <w:noProof/>
          <w:kern w:val="2"/>
          <w:szCs w:val="22"/>
          <w:lang w:eastAsia="en-GB"/>
        </w:rPr>
      </w:pPr>
      <w:r>
        <w:rPr>
          <w:noProof/>
        </w:rPr>
        <w:t>Annex A (informative):</w:t>
      </w:r>
      <w:r>
        <w:rPr>
          <w:noProof/>
        </w:rPr>
        <w:tab/>
        <w:t>Examples</w:t>
      </w:r>
      <w:r>
        <w:rPr>
          <w:noProof/>
        </w:rPr>
        <w:tab/>
      </w:r>
      <w:r>
        <w:rPr>
          <w:noProof/>
        </w:rPr>
        <w:fldChar w:fldCharType="begin" w:fldLock="1"/>
      </w:r>
      <w:r>
        <w:rPr>
          <w:noProof/>
        </w:rPr>
        <w:instrText xml:space="preserve"> PAGEREF _Toc178154586 \h </w:instrText>
      </w:r>
      <w:r>
        <w:rPr>
          <w:noProof/>
        </w:rPr>
      </w:r>
      <w:r>
        <w:rPr>
          <w:noProof/>
        </w:rPr>
        <w:fldChar w:fldCharType="separate"/>
      </w:r>
      <w:r>
        <w:rPr>
          <w:noProof/>
        </w:rPr>
        <w:t>40</w:t>
      </w:r>
      <w:r>
        <w:rPr>
          <w:noProof/>
        </w:rPr>
        <w:fldChar w:fldCharType="end"/>
      </w:r>
    </w:p>
    <w:p w14:paraId="6D52CC58" w14:textId="6F02F5EC" w:rsidR="00260E27" w:rsidRDefault="00260E27">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Example data model</w:t>
      </w:r>
      <w:r>
        <w:rPr>
          <w:noProof/>
        </w:rPr>
        <w:tab/>
      </w:r>
      <w:r>
        <w:rPr>
          <w:noProof/>
        </w:rPr>
        <w:fldChar w:fldCharType="begin" w:fldLock="1"/>
      </w:r>
      <w:r>
        <w:rPr>
          <w:noProof/>
        </w:rPr>
        <w:instrText xml:space="preserve"> PAGEREF _Toc178154587 \h </w:instrText>
      </w:r>
      <w:r>
        <w:rPr>
          <w:noProof/>
        </w:rPr>
      </w:r>
      <w:r>
        <w:rPr>
          <w:noProof/>
        </w:rPr>
        <w:fldChar w:fldCharType="separate"/>
      </w:r>
      <w:r>
        <w:rPr>
          <w:noProof/>
        </w:rPr>
        <w:t>40</w:t>
      </w:r>
      <w:r>
        <w:rPr>
          <w:noProof/>
        </w:rPr>
        <w:fldChar w:fldCharType="end"/>
      </w:r>
    </w:p>
    <w:p w14:paraId="1C763EFC" w14:textId="4B9F9952" w:rsidR="00260E27" w:rsidRDefault="00260E27">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Retrieval of resources</w:t>
      </w:r>
      <w:r>
        <w:rPr>
          <w:noProof/>
        </w:rPr>
        <w:tab/>
      </w:r>
      <w:r>
        <w:rPr>
          <w:noProof/>
        </w:rPr>
        <w:fldChar w:fldCharType="begin" w:fldLock="1"/>
      </w:r>
      <w:r>
        <w:rPr>
          <w:noProof/>
        </w:rPr>
        <w:instrText xml:space="preserve"> PAGEREF _Toc178154588 \h </w:instrText>
      </w:r>
      <w:r>
        <w:rPr>
          <w:noProof/>
        </w:rPr>
      </w:r>
      <w:r>
        <w:rPr>
          <w:noProof/>
        </w:rPr>
        <w:fldChar w:fldCharType="separate"/>
      </w:r>
      <w:r>
        <w:rPr>
          <w:noProof/>
        </w:rPr>
        <w:t>45</w:t>
      </w:r>
      <w:r>
        <w:rPr>
          <w:noProof/>
        </w:rPr>
        <w:fldChar w:fldCharType="end"/>
      </w:r>
    </w:p>
    <w:p w14:paraId="7F5B1C7D" w14:textId="0CA7A60C" w:rsidR="00260E27" w:rsidRDefault="00260E27">
      <w:pPr>
        <w:pStyle w:val="TOC2"/>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Retrieval of a single complete resource with HTTP GET</w:t>
      </w:r>
      <w:r>
        <w:rPr>
          <w:noProof/>
        </w:rPr>
        <w:tab/>
      </w:r>
      <w:r>
        <w:rPr>
          <w:noProof/>
        </w:rPr>
        <w:fldChar w:fldCharType="begin" w:fldLock="1"/>
      </w:r>
      <w:r>
        <w:rPr>
          <w:noProof/>
        </w:rPr>
        <w:instrText xml:space="preserve"> PAGEREF _Toc178154589 \h </w:instrText>
      </w:r>
      <w:r>
        <w:rPr>
          <w:noProof/>
        </w:rPr>
      </w:r>
      <w:r>
        <w:rPr>
          <w:noProof/>
        </w:rPr>
        <w:fldChar w:fldCharType="separate"/>
      </w:r>
      <w:r>
        <w:rPr>
          <w:noProof/>
        </w:rPr>
        <w:t>45</w:t>
      </w:r>
      <w:r>
        <w:rPr>
          <w:noProof/>
        </w:rPr>
        <w:fldChar w:fldCharType="end"/>
      </w:r>
    </w:p>
    <w:p w14:paraId="6560EA88" w14:textId="6DFED799" w:rsidR="00260E27" w:rsidRDefault="00260E27">
      <w:pPr>
        <w:pStyle w:val="TOC2"/>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Attribute and attribute field selection on a single resource</w:t>
      </w:r>
      <w:r>
        <w:rPr>
          <w:noProof/>
        </w:rPr>
        <w:tab/>
      </w:r>
      <w:r>
        <w:rPr>
          <w:noProof/>
        </w:rPr>
        <w:fldChar w:fldCharType="begin" w:fldLock="1"/>
      </w:r>
      <w:r>
        <w:rPr>
          <w:noProof/>
        </w:rPr>
        <w:instrText xml:space="preserve"> PAGEREF _Toc178154590 \h </w:instrText>
      </w:r>
      <w:r>
        <w:rPr>
          <w:noProof/>
        </w:rPr>
      </w:r>
      <w:r>
        <w:rPr>
          <w:noProof/>
        </w:rPr>
        <w:fldChar w:fldCharType="separate"/>
      </w:r>
      <w:r>
        <w:rPr>
          <w:noProof/>
        </w:rPr>
        <w:t>46</w:t>
      </w:r>
      <w:r>
        <w:rPr>
          <w:noProof/>
        </w:rPr>
        <w:fldChar w:fldCharType="end"/>
      </w:r>
    </w:p>
    <w:p w14:paraId="52125ED0" w14:textId="6AC30907" w:rsidR="00260E27" w:rsidRDefault="00260E27">
      <w:pPr>
        <w:pStyle w:val="TOC2"/>
        <w:rPr>
          <w:rFonts w:ascii="Calibri" w:hAnsi="Calibri"/>
          <w:noProof/>
          <w:kern w:val="2"/>
          <w:sz w:val="22"/>
          <w:szCs w:val="22"/>
          <w:lang w:eastAsia="en-GB"/>
        </w:rPr>
      </w:pPr>
      <w:r>
        <w:rPr>
          <w:noProof/>
        </w:rPr>
        <w:t>A.2.3</w:t>
      </w:r>
      <w:r>
        <w:rPr>
          <w:rFonts w:ascii="Calibri" w:hAnsi="Calibri"/>
          <w:noProof/>
          <w:kern w:val="2"/>
          <w:sz w:val="22"/>
          <w:szCs w:val="22"/>
          <w:lang w:eastAsia="en-GB"/>
        </w:rPr>
        <w:tab/>
      </w:r>
      <w:r>
        <w:rPr>
          <w:noProof/>
        </w:rPr>
        <w:t>Retrieval of multiple complete resources using scoping and filtering</w:t>
      </w:r>
      <w:r>
        <w:rPr>
          <w:noProof/>
        </w:rPr>
        <w:tab/>
      </w:r>
      <w:r>
        <w:rPr>
          <w:noProof/>
        </w:rPr>
        <w:fldChar w:fldCharType="begin" w:fldLock="1"/>
      </w:r>
      <w:r>
        <w:rPr>
          <w:noProof/>
        </w:rPr>
        <w:instrText xml:space="preserve"> PAGEREF _Toc178154591 \h </w:instrText>
      </w:r>
      <w:r>
        <w:rPr>
          <w:noProof/>
        </w:rPr>
      </w:r>
      <w:r>
        <w:rPr>
          <w:noProof/>
        </w:rPr>
        <w:fldChar w:fldCharType="separate"/>
      </w:r>
      <w:r>
        <w:rPr>
          <w:noProof/>
        </w:rPr>
        <w:t>47</w:t>
      </w:r>
      <w:r>
        <w:rPr>
          <w:noProof/>
        </w:rPr>
        <w:fldChar w:fldCharType="end"/>
      </w:r>
    </w:p>
    <w:p w14:paraId="25CC319F" w14:textId="6A177922" w:rsidR="00260E27" w:rsidRDefault="00260E27">
      <w:pPr>
        <w:pStyle w:val="TOC2"/>
        <w:rPr>
          <w:rFonts w:ascii="Calibri" w:hAnsi="Calibri"/>
          <w:noProof/>
          <w:kern w:val="2"/>
          <w:sz w:val="22"/>
          <w:szCs w:val="22"/>
          <w:lang w:eastAsia="en-GB"/>
        </w:rPr>
      </w:pPr>
      <w:r>
        <w:rPr>
          <w:noProof/>
        </w:rPr>
        <w:t>A.2.4</w:t>
      </w:r>
      <w:r>
        <w:rPr>
          <w:rFonts w:ascii="Calibri" w:hAnsi="Calibri"/>
          <w:noProof/>
          <w:kern w:val="2"/>
          <w:sz w:val="22"/>
          <w:szCs w:val="22"/>
          <w:lang w:eastAsia="en-GB"/>
        </w:rPr>
        <w:tab/>
      </w:r>
      <w:r>
        <w:rPr>
          <w:noProof/>
        </w:rPr>
        <w:t>Large queries</w:t>
      </w:r>
      <w:r>
        <w:rPr>
          <w:noProof/>
        </w:rPr>
        <w:tab/>
      </w:r>
      <w:r>
        <w:rPr>
          <w:noProof/>
        </w:rPr>
        <w:fldChar w:fldCharType="begin" w:fldLock="1"/>
      </w:r>
      <w:r>
        <w:rPr>
          <w:noProof/>
        </w:rPr>
        <w:instrText xml:space="preserve"> PAGEREF _Toc178154592 \h </w:instrText>
      </w:r>
      <w:r>
        <w:rPr>
          <w:noProof/>
        </w:rPr>
      </w:r>
      <w:r>
        <w:rPr>
          <w:noProof/>
        </w:rPr>
        <w:fldChar w:fldCharType="separate"/>
      </w:r>
      <w:r>
        <w:rPr>
          <w:noProof/>
        </w:rPr>
        <w:t>57</w:t>
      </w:r>
      <w:r>
        <w:rPr>
          <w:noProof/>
        </w:rPr>
        <w:fldChar w:fldCharType="end"/>
      </w:r>
    </w:p>
    <w:p w14:paraId="2598755C" w14:textId="5D27ADDD" w:rsidR="00260E27" w:rsidRDefault="00260E27">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Creation of resources</w:t>
      </w:r>
      <w:r>
        <w:rPr>
          <w:noProof/>
        </w:rPr>
        <w:tab/>
      </w:r>
      <w:r>
        <w:rPr>
          <w:noProof/>
        </w:rPr>
        <w:fldChar w:fldCharType="begin" w:fldLock="1"/>
      </w:r>
      <w:r>
        <w:rPr>
          <w:noProof/>
        </w:rPr>
        <w:instrText xml:space="preserve"> PAGEREF _Toc178154593 \h </w:instrText>
      </w:r>
      <w:r>
        <w:rPr>
          <w:noProof/>
        </w:rPr>
      </w:r>
      <w:r>
        <w:rPr>
          <w:noProof/>
        </w:rPr>
        <w:fldChar w:fldCharType="separate"/>
      </w:r>
      <w:r>
        <w:rPr>
          <w:noProof/>
        </w:rPr>
        <w:t>57</w:t>
      </w:r>
      <w:r>
        <w:rPr>
          <w:noProof/>
        </w:rPr>
        <w:fldChar w:fldCharType="end"/>
      </w:r>
    </w:p>
    <w:p w14:paraId="64DB00AB" w14:textId="26AF6A8C" w:rsidR="00260E27" w:rsidRDefault="00260E27">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Creation of a resource with HTTP PUT</w:t>
      </w:r>
      <w:r>
        <w:rPr>
          <w:noProof/>
        </w:rPr>
        <w:tab/>
      </w:r>
      <w:r>
        <w:rPr>
          <w:noProof/>
        </w:rPr>
        <w:fldChar w:fldCharType="begin" w:fldLock="1"/>
      </w:r>
      <w:r>
        <w:rPr>
          <w:noProof/>
        </w:rPr>
        <w:instrText xml:space="preserve"> PAGEREF _Toc178154594 \h </w:instrText>
      </w:r>
      <w:r>
        <w:rPr>
          <w:noProof/>
        </w:rPr>
      </w:r>
      <w:r>
        <w:rPr>
          <w:noProof/>
        </w:rPr>
        <w:fldChar w:fldCharType="separate"/>
      </w:r>
      <w:r>
        <w:rPr>
          <w:noProof/>
        </w:rPr>
        <w:t>57</w:t>
      </w:r>
      <w:r>
        <w:rPr>
          <w:noProof/>
        </w:rPr>
        <w:fldChar w:fldCharType="end"/>
      </w:r>
    </w:p>
    <w:p w14:paraId="40B58D71" w14:textId="691EC303" w:rsidR="00260E27" w:rsidRDefault="00260E27">
      <w:pPr>
        <w:pStyle w:val="TOC2"/>
        <w:rPr>
          <w:rFonts w:ascii="Calibri" w:hAnsi="Calibri"/>
          <w:noProof/>
          <w:kern w:val="2"/>
          <w:sz w:val="22"/>
          <w:szCs w:val="22"/>
          <w:lang w:eastAsia="en-GB"/>
        </w:rPr>
      </w:pPr>
      <w:r>
        <w:rPr>
          <w:noProof/>
        </w:rPr>
        <w:t>A.3.2</w:t>
      </w:r>
      <w:r>
        <w:rPr>
          <w:rFonts w:ascii="Calibri" w:hAnsi="Calibri"/>
          <w:noProof/>
          <w:kern w:val="2"/>
          <w:sz w:val="22"/>
          <w:szCs w:val="22"/>
          <w:lang w:eastAsia="en-GB"/>
        </w:rPr>
        <w:tab/>
      </w:r>
      <w:r>
        <w:rPr>
          <w:noProof/>
        </w:rPr>
        <w:t>Creation of a resource with HTTP POST</w:t>
      </w:r>
      <w:r>
        <w:rPr>
          <w:noProof/>
        </w:rPr>
        <w:tab/>
      </w:r>
      <w:r>
        <w:rPr>
          <w:noProof/>
        </w:rPr>
        <w:fldChar w:fldCharType="begin" w:fldLock="1"/>
      </w:r>
      <w:r>
        <w:rPr>
          <w:noProof/>
        </w:rPr>
        <w:instrText xml:space="preserve"> PAGEREF _Toc178154595 \h </w:instrText>
      </w:r>
      <w:r>
        <w:rPr>
          <w:noProof/>
        </w:rPr>
      </w:r>
      <w:r>
        <w:rPr>
          <w:noProof/>
        </w:rPr>
        <w:fldChar w:fldCharType="separate"/>
      </w:r>
      <w:r>
        <w:rPr>
          <w:noProof/>
        </w:rPr>
        <w:t>58</w:t>
      </w:r>
      <w:r>
        <w:rPr>
          <w:noProof/>
        </w:rPr>
        <w:fldChar w:fldCharType="end"/>
      </w:r>
    </w:p>
    <w:p w14:paraId="1000026B" w14:textId="62CA6ABE" w:rsidR="00260E27" w:rsidRDefault="00260E27">
      <w:pPr>
        <w:pStyle w:val="TOC2"/>
        <w:rPr>
          <w:rFonts w:ascii="Calibri" w:hAnsi="Calibri"/>
          <w:noProof/>
          <w:kern w:val="2"/>
          <w:sz w:val="22"/>
          <w:szCs w:val="22"/>
          <w:lang w:eastAsia="en-GB"/>
        </w:rPr>
      </w:pPr>
      <w:r>
        <w:rPr>
          <w:noProof/>
        </w:rPr>
        <w:t>A.3.3</w:t>
      </w:r>
      <w:r>
        <w:rPr>
          <w:rFonts w:ascii="Calibri" w:hAnsi="Calibri"/>
          <w:noProof/>
          <w:kern w:val="2"/>
          <w:sz w:val="22"/>
          <w:szCs w:val="22"/>
          <w:lang w:eastAsia="en-GB"/>
        </w:rPr>
        <w:tab/>
      </w:r>
      <w:r>
        <w:rPr>
          <w:noProof/>
        </w:rPr>
        <w:t>Creation of multiple resources with 3GPP JSON Merge Patch</w:t>
      </w:r>
      <w:r>
        <w:rPr>
          <w:noProof/>
        </w:rPr>
        <w:tab/>
      </w:r>
      <w:r>
        <w:rPr>
          <w:noProof/>
        </w:rPr>
        <w:fldChar w:fldCharType="begin" w:fldLock="1"/>
      </w:r>
      <w:r>
        <w:rPr>
          <w:noProof/>
        </w:rPr>
        <w:instrText xml:space="preserve"> PAGEREF _Toc178154596 \h </w:instrText>
      </w:r>
      <w:r>
        <w:rPr>
          <w:noProof/>
        </w:rPr>
      </w:r>
      <w:r>
        <w:rPr>
          <w:noProof/>
        </w:rPr>
        <w:fldChar w:fldCharType="separate"/>
      </w:r>
      <w:r>
        <w:rPr>
          <w:noProof/>
        </w:rPr>
        <w:t>59</w:t>
      </w:r>
      <w:r>
        <w:rPr>
          <w:noProof/>
        </w:rPr>
        <w:fldChar w:fldCharType="end"/>
      </w:r>
    </w:p>
    <w:p w14:paraId="6B697898" w14:textId="2981745E" w:rsidR="00260E27" w:rsidRDefault="00260E27">
      <w:pPr>
        <w:pStyle w:val="TOC2"/>
        <w:rPr>
          <w:rFonts w:ascii="Calibri" w:hAnsi="Calibri"/>
          <w:noProof/>
          <w:kern w:val="2"/>
          <w:sz w:val="22"/>
          <w:szCs w:val="22"/>
          <w:lang w:eastAsia="en-GB"/>
        </w:rPr>
      </w:pPr>
      <w:r>
        <w:rPr>
          <w:noProof/>
        </w:rPr>
        <w:t>A.3.4</w:t>
      </w:r>
      <w:r>
        <w:rPr>
          <w:rFonts w:ascii="Calibri" w:hAnsi="Calibri"/>
          <w:noProof/>
          <w:kern w:val="2"/>
          <w:sz w:val="22"/>
          <w:szCs w:val="22"/>
          <w:lang w:eastAsia="en-GB"/>
        </w:rPr>
        <w:tab/>
      </w:r>
      <w:r>
        <w:rPr>
          <w:noProof/>
        </w:rPr>
        <w:t>Creation of multiple resources with 3GPP JSON Patch</w:t>
      </w:r>
      <w:r>
        <w:rPr>
          <w:noProof/>
        </w:rPr>
        <w:tab/>
      </w:r>
      <w:r>
        <w:rPr>
          <w:noProof/>
        </w:rPr>
        <w:fldChar w:fldCharType="begin" w:fldLock="1"/>
      </w:r>
      <w:r>
        <w:rPr>
          <w:noProof/>
        </w:rPr>
        <w:instrText xml:space="preserve"> PAGEREF _Toc178154597 \h </w:instrText>
      </w:r>
      <w:r>
        <w:rPr>
          <w:noProof/>
        </w:rPr>
      </w:r>
      <w:r>
        <w:rPr>
          <w:noProof/>
        </w:rPr>
        <w:fldChar w:fldCharType="separate"/>
      </w:r>
      <w:r>
        <w:rPr>
          <w:noProof/>
        </w:rPr>
        <w:t>61</w:t>
      </w:r>
      <w:r>
        <w:rPr>
          <w:noProof/>
        </w:rPr>
        <w:fldChar w:fldCharType="end"/>
      </w:r>
    </w:p>
    <w:p w14:paraId="48444220" w14:textId="224F133A" w:rsidR="00260E27" w:rsidRDefault="00260E27">
      <w:pPr>
        <w:pStyle w:val="TOC1"/>
        <w:rPr>
          <w:rFonts w:ascii="Calibri" w:hAnsi="Calibri"/>
          <w:noProof/>
          <w:kern w:val="2"/>
          <w:szCs w:val="22"/>
          <w:lang w:eastAsia="en-GB"/>
        </w:rPr>
      </w:pPr>
      <w:r w:rsidRPr="00665EDE">
        <w:rPr>
          <w:noProof/>
          <w:lang w:val="en-US"/>
        </w:rPr>
        <w:t>A.4</w:t>
      </w:r>
      <w:r>
        <w:rPr>
          <w:rFonts w:ascii="Calibri" w:hAnsi="Calibri"/>
          <w:noProof/>
          <w:kern w:val="2"/>
          <w:szCs w:val="22"/>
          <w:lang w:eastAsia="en-GB"/>
        </w:rPr>
        <w:tab/>
      </w:r>
      <w:r w:rsidRPr="00665EDE">
        <w:rPr>
          <w:noProof/>
          <w:lang w:val="en-US"/>
        </w:rPr>
        <w:t>Deletion of  resources</w:t>
      </w:r>
      <w:r>
        <w:rPr>
          <w:noProof/>
        </w:rPr>
        <w:tab/>
      </w:r>
      <w:r>
        <w:rPr>
          <w:noProof/>
        </w:rPr>
        <w:fldChar w:fldCharType="begin" w:fldLock="1"/>
      </w:r>
      <w:r>
        <w:rPr>
          <w:noProof/>
        </w:rPr>
        <w:instrText xml:space="preserve"> PAGEREF _Toc178154598 \h </w:instrText>
      </w:r>
      <w:r>
        <w:rPr>
          <w:noProof/>
        </w:rPr>
      </w:r>
      <w:r>
        <w:rPr>
          <w:noProof/>
        </w:rPr>
        <w:fldChar w:fldCharType="separate"/>
      </w:r>
      <w:r>
        <w:rPr>
          <w:noProof/>
        </w:rPr>
        <w:t>63</w:t>
      </w:r>
      <w:r>
        <w:rPr>
          <w:noProof/>
        </w:rPr>
        <w:fldChar w:fldCharType="end"/>
      </w:r>
    </w:p>
    <w:p w14:paraId="7DA99678" w14:textId="148C775D" w:rsidR="00260E27" w:rsidRDefault="00260E27">
      <w:pPr>
        <w:pStyle w:val="TOC2"/>
        <w:rPr>
          <w:rFonts w:ascii="Calibri" w:hAnsi="Calibri"/>
          <w:noProof/>
          <w:kern w:val="2"/>
          <w:sz w:val="22"/>
          <w:szCs w:val="22"/>
          <w:lang w:eastAsia="en-GB"/>
        </w:rPr>
      </w:pPr>
      <w:r w:rsidRPr="00665EDE">
        <w:rPr>
          <w:noProof/>
          <w:lang w:val="en-US"/>
        </w:rPr>
        <w:t>A.4.1</w:t>
      </w:r>
      <w:r>
        <w:rPr>
          <w:rFonts w:ascii="Calibri" w:hAnsi="Calibri"/>
          <w:noProof/>
          <w:kern w:val="2"/>
          <w:sz w:val="22"/>
          <w:szCs w:val="22"/>
          <w:lang w:eastAsia="en-GB"/>
        </w:rPr>
        <w:tab/>
      </w:r>
      <w:r w:rsidRPr="00665EDE">
        <w:rPr>
          <w:noProof/>
          <w:lang w:val="en-US"/>
        </w:rPr>
        <w:t>Deletion of a resource with HTTP DELETE</w:t>
      </w:r>
      <w:r>
        <w:rPr>
          <w:noProof/>
        </w:rPr>
        <w:tab/>
      </w:r>
      <w:r>
        <w:rPr>
          <w:noProof/>
        </w:rPr>
        <w:fldChar w:fldCharType="begin" w:fldLock="1"/>
      </w:r>
      <w:r>
        <w:rPr>
          <w:noProof/>
        </w:rPr>
        <w:instrText xml:space="preserve"> PAGEREF _Toc178154599 \h </w:instrText>
      </w:r>
      <w:r>
        <w:rPr>
          <w:noProof/>
        </w:rPr>
      </w:r>
      <w:r>
        <w:rPr>
          <w:noProof/>
        </w:rPr>
        <w:fldChar w:fldCharType="separate"/>
      </w:r>
      <w:r>
        <w:rPr>
          <w:noProof/>
        </w:rPr>
        <w:t>63</w:t>
      </w:r>
      <w:r>
        <w:rPr>
          <w:noProof/>
        </w:rPr>
        <w:fldChar w:fldCharType="end"/>
      </w:r>
    </w:p>
    <w:p w14:paraId="6DFE796B" w14:textId="4A477D51" w:rsidR="00260E27" w:rsidRDefault="00260E27">
      <w:pPr>
        <w:pStyle w:val="TOC2"/>
        <w:rPr>
          <w:rFonts w:ascii="Calibri" w:hAnsi="Calibri"/>
          <w:noProof/>
          <w:kern w:val="2"/>
          <w:sz w:val="22"/>
          <w:szCs w:val="22"/>
          <w:lang w:eastAsia="en-GB"/>
        </w:rPr>
      </w:pPr>
      <w:r w:rsidRPr="00665EDE">
        <w:rPr>
          <w:noProof/>
          <w:lang w:val="en-US"/>
        </w:rPr>
        <w:t>A.4.2</w:t>
      </w:r>
      <w:r>
        <w:rPr>
          <w:rFonts w:ascii="Calibri" w:hAnsi="Calibri"/>
          <w:noProof/>
          <w:kern w:val="2"/>
          <w:sz w:val="22"/>
          <w:szCs w:val="22"/>
          <w:lang w:eastAsia="en-GB"/>
        </w:rPr>
        <w:tab/>
      </w:r>
      <w:r w:rsidRPr="00665EDE">
        <w:rPr>
          <w:noProof/>
          <w:lang w:val="en-US"/>
        </w:rPr>
        <w:t>Deletion of multiple resources with HTTP DELETE</w:t>
      </w:r>
      <w:r>
        <w:rPr>
          <w:noProof/>
        </w:rPr>
        <w:tab/>
      </w:r>
      <w:r>
        <w:rPr>
          <w:noProof/>
        </w:rPr>
        <w:fldChar w:fldCharType="begin" w:fldLock="1"/>
      </w:r>
      <w:r>
        <w:rPr>
          <w:noProof/>
        </w:rPr>
        <w:instrText xml:space="preserve"> PAGEREF _Toc178154600 \h </w:instrText>
      </w:r>
      <w:r>
        <w:rPr>
          <w:noProof/>
        </w:rPr>
      </w:r>
      <w:r>
        <w:rPr>
          <w:noProof/>
        </w:rPr>
        <w:fldChar w:fldCharType="separate"/>
      </w:r>
      <w:r>
        <w:rPr>
          <w:noProof/>
        </w:rPr>
        <w:t>63</w:t>
      </w:r>
      <w:r>
        <w:rPr>
          <w:noProof/>
        </w:rPr>
        <w:fldChar w:fldCharType="end"/>
      </w:r>
    </w:p>
    <w:p w14:paraId="5684F994" w14:textId="603FB050" w:rsidR="00260E27" w:rsidRDefault="00260E27">
      <w:pPr>
        <w:pStyle w:val="TOC2"/>
        <w:rPr>
          <w:rFonts w:ascii="Calibri" w:hAnsi="Calibri"/>
          <w:noProof/>
          <w:kern w:val="2"/>
          <w:sz w:val="22"/>
          <w:szCs w:val="22"/>
          <w:lang w:eastAsia="en-GB"/>
        </w:rPr>
      </w:pPr>
      <w:r w:rsidRPr="00665EDE">
        <w:rPr>
          <w:noProof/>
          <w:lang w:val="en-US"/>
        </w:rPr>
        <w:t>A.4.3</w:t>
      </w:r>
      <w:r>
        <w:rPr>
          <w:rFonts w:ascii="Calibri" w:hAnsi="Calibri"/>
          <w:noProof/>
          <w:kern w:val="2"/>
          <w:sz w:val="22"/>
          <w:szCs w:val="22"/>
          <w:lang w:eastAsia="en-GB"/>
        </w:rPr>
        <w:tab/>
      </w:r>
      <w:r w:rsidRPr="00665EDE">
        <w:rPr>
          <w:noProof/>
          <w:lang w:val="en-US"/>
        </w:rPr>
        <w:t>Deletion of multiple resources with 3GPP JSON Merge Patch</w:t>
      </w:r>
      <w:r>
        <w:rPr>
          <w:noProof/>
        </w:rPr>
        <w:tab/>
      </w:r>
      <w:r>
        <w:rPr>
          <w:noProof/>
        </w:rPr>
        <w:fldChar w:fldCharType="begin" w:fldLock="1"/>
      </w:r>
      <w:r>
        <w:rPr>
          <w:noProof/>
        </w:rPr>
        <w:instrText xml:space="preserve"> PAGEREF _Toc178154601 \h </w:instrText>
      </w:r>
      <w:r>
        <w:rPr>
          <w:noProof/>
        </w:rPr>
      </w:r>
      <w:r>
        <w:rPr>
          <w:noProof/>
        </w:rPr>
        <w:fldChar w:fldCharType="separate"/>
      </w:r>
      <w:r>
        <w:rPr>
          <w:noProof/>
        </w:rPr>
        <w:t>63</w:t>
      </w:r>
      <w:r>
        <w:rPr>
          <w:noProof/>
        </w:rPr>
        <w:fldChar w:fldCharType="end"/>
      </w:r>
    </w:p>
    <w:p w14:paraId="46677869" w14:textId="39995A72" w:rsidR="00260E27" w:rsidRDefault="00260E27">
      <w:pPr>
        <w:pStyle w:val="TOC2"/>
        <w:rPr>
          <w:rFonts w:ascii="Calibri" w:hAnsi="Calibri"/>
          <w:noProof/>
          <w:kern w:val="2"/>
          <w:sz w:val="22"/>
          <w:szCs w:val="22"/>
          <w:lang w:eastAsia="en-GB"/>
        </w:rPr>
      </w:pPr>
      <w:r w:rsidRPr="00665EDE">
        <w:rPr>
          <w:noProof/>
          <w:lang w:val="en-US"/>
        </w:rPr>
        <w:t>A.4.4</w:t>
      </w:r>
      <w:r>
        <w:rPr>
          <w:rFonts w:ascii="Calibri" w:hAnsi="Calibri"/>
          <w:noProof/>
          <w:kern w:val="2"/>
          <w:sz w:val="22"/>
          <w:szCs w:val="22"/>
          <w:lang w:eastAsia="en-GB"/>
        </w:rPr>
        <w:tab/>
      </w:r>
      <w:r w:rsidRPr="00665EDE">
        <w:rPr>
          <w:noProof/>
          <w:lang w:val="en-US"/>
        </w:rPr>
        <w:t>Deletion of multiple resources with 3GPP JSON Patch</w:t>
      </w:r>
      <w:r>
        <w:rPr>
          <w:noProof/>
        </w:rPr>
        <w:tab/>
      </w:r>
      <w:r>
        <w:rPr>
          <w:noProof/>
        </w:rPr>
        <w:fldChar w:fldCharType="begin" w:fldLock="1"/>
      </w:r>
      <w:r>
        <w:rPr>
          <w:noProof/>
        </w:rPr>
        <w:instrText xml:space="preserve"> PAGEREF _Toc178154602 \h </w:instrText>
      </w:r>
      <w:r>
        <w:rPr>
          <w:noProof/>
        </w:rPr>
      </w:r>
      <w:r>
        <w:rPr>
          <w:noProof/>
        </w:rPr>
        <w:fldChar w:fldCharType="separate"/>
      </w:r>
      <w:r>
        <w:rPr>
          <w:noProof/>
        </w:rPr>
        <w:t>64</w:t>
      </w:r>
      <w:r>
        <w:rPr>
          <w:noProof/>
        </w:rPr>
        <w:fldChar w:fldCharType="end"/>
      </w:r>
    </w:p>
    <w:p w14:paraId="0A831F3A" w14:textId="563D24CB" w:rsidR="00260E27" w:rsidRDefault="00260E27">
      <w:pPr>
        <w:pStyle w:val="TOC1"/>
        <w:rPr>
          <w:rFonts w:ascii="Calibri" w:hAnsi="Calibri"/>
          <w:noProof/>
          <w:kern w:val="2"/>
          <w:szCs w:val="22"/>
          <w:lang w:eastAsia="en-GB"/>
        </w:rPr>
      </w:pPr>
      <w:r w:rsidRPr="00665EDE">
        <w:rPr>
          <w:noProof/>
          <w:lang w:val="en-US"/>
        </w:rPr>
        <w:t>A.5</w:t>
      </w:r>
      <w:r>
        <w:rPr>
          <w:rFonts w:ascii="Calibri" w:hAnsi="Calibri"/>
          <w:noProof/>
          <w:kern w:val="2"/>
          <w:szCs w:val="22"/>
          <w:lang w:eastAsia="en-GB"/>
        </w:rPr>
        <w:tab/>
      </w:r>
      <w:r w:rsidRPr="00665EDE">
        <w:rPr>
          <w:noProof/>
          <w:lang w:val="en-US"/>
        </w:rPr>
        <w:t>Complete update of a resource</w:t>
      </w:r>
      <w:r>
        <w:rPr>
          <w:noProof/>
        </w:rPr>
        <w:tab/>
      </w:r>
      <w:r>
        <w:rPr>
          <w:noProof/>
        </w:rPr>
        <w:fldChar w:fldCharType="begin" w:fldLock="1"/>
      </w:r>
      <w:r>
        <w:rPr>
          <w:noProof/>
        </w:rPr>
        <w:instrText xml:space="preserve"> PAGEREF _Toc178154603 \h </w:instrText>
      </w:r>
      <w:r>
        <w:rPr>
          <w:noProof/>
        </w:rPr>
      </w:r>
      <w:r>
        <w:rPr>
          <w:noProof/>
        </w:rPr>
        <w:fldChar w:fldCharType="separate"/>
      </w:r>
      <w:r>
        <w:rPr>
          <w:noProof/>
        </w:rPr>
        <w:t>64</w:t>
      </w:r>
      <w:r>
        <w:rPr>
          <w:noProof/>
        </w:rPr>
        <w:fldChar w:fldCharType="end"/>
      </w:r>
    </w:p>
    <w:p w14:paraId="6351A7B2" w14:textId="664EE2D5" w:rsidR="00260E27" w:rsidRDefault="00260E27">
      <w:pPr>
        <w:pStyle w:val="TOC1"/>
        <w:rPr>
          <w:rFonts w:ascii="Calibri" w:hAnsi="Calibri"/>
          <w:noProof/>
          <w:kern w:val="2"/>
          <w:szCs w:val="22"/>
          <w:lang w:eastAsia="en-GB"/>
        </w:rPr>
      </w:pPr>
      <w:r w:rsidRPr="00665EDE">
        <w:rPr>
          <w:noProof/>
          <w:lang w:val="en-US"/>
        </w:rPr>
        <w:t>A.6</w:t>
      </w:r>
      <w:r>
        <w:rPr>
          <w:rFonts w:ascii="Calibri" w:hAnsi="Calibri"/>
          <w:noProof/>
          <w:kern w:val="2"/>
          <w:szCs w:val="22"/>
          <w:lang w:eastAsia="en-GB"/>
        </w:rPr>
        <w:tab/>
      </w:r>
      <w:r w:rsidRPr="00665EDE">
        <w:rPr>
          <w:noProof/>
          <w:lang w:val="en-US"/>
        </w:rPr>
        <w:t>Partial update of a resource</w:t>
      </w:r>
      <w:r>
        <w:rPr>
          <w:noProof/>
        </w:rPr>
        <w:tab/>
      </w:r>
      <w:r>
        <w:rPr>
          <w:noProof/>
        </w:rPr>
        <w:fldChar w:fldCharType="begin" w:fldLock="1"/>
      </w:r>
      <w:r>
        <w:rPr>
          <w:noProof/>
        </w:rPr>
        <w:instrText xml:space="preserve"> PAGEREF _Toc178154604 \h </w:instrText>
      </w:r>
      <w:r>
        <w:rPr>
          <w:noProof/>
        </w:rPr>
      </w:r>
      <w:r>
        <w:rPr>
          <w:noProof/>
        </w:rPr>
        <w:fldChar w:fldCharType="separate"/>
      </w:r>
      <w:r>
        <w:rPr>
          <w:noProof/>
        </w:rPr>
        <w:t>65</w:t>
      </w:r>
      <w:r>
        <w:rPr>
          <w:noProof/>
        </w:rPr>
        <w:fldChar w:fldCharType="end"/>
      </w:r>
    </w:p>
    <w:p w14:paraId="4E9B3746" w14:textId="77951550" w:rsidR="00260E27" w:rsidRDefault="00260E27">
      <w:pPr>
        <w:pStyle w:val="TOC2"/>
        <w:rPr>
          <w:rFonts w:ascii="Calibri" w:hAnsi="Calibri"/>
          <w:noProof/>
          <w:kern w:val="2"/>
          <w:sz w:val="22"/>
          <w:szCs w:val="22"/>
          <w:lang w:eastAsia="en-GB"/>
        </w:rPr>
      </w:pPr>
      <w:r w:rsidRPr="00665EDE">
        <w:rPr>
          <w:noProof/>
          <w:lang w:val="en-US"/>
        </w:rPr>
        <w:t>A.6.1</w:t>
      </w:r>
      <w:r>
        <w:rPr>
          <w:rFonts w:ascii="Calibri" w:hAnsi="Calibri"/>
          <w:noProof/>
          <w:kern w:val="2"/>
          <w:sz w:val="22"/>
          <w:szCs w:val="22"/>
          <w:lang w:eastAsia="en-GB"/>
        </w:rPr>
        <w:tab/>
      </w:r>
      <w:r w:rsidRPr="00665EDE">
        <w:rPr>
          <w:noProof/>
          <w:lang w:val="en-US"/>
        </w:rPr>
        <w:t>Partial update of a resource with JSON Merge Patch</w:t>
      </w:r>
      <w:r>
        <w:rPr>
          <w:noProof/>
        </w:rPr>
        <w:tab/>
      </w:r>
      <w:r>
        <w:rPr>
          <w:noProof/>
        </w:rPr>
        <w:fldChar w:fldCharType="begin" w:fldLock="1"/>
      </w:r>
      <w:r>
        <w:rPr>
          <w:noProof/>
        </w:rPr>
        <w:instrText xml:space="preserve"> PAGEREF _Toc178154605 \h </w:instrText>
      </w:r>
      <w:r>
        <w:rPr>
          <w:noProof/>
        </w:rPr>
      </w:r>
      <w:r>
        <w:rPr>
          <w:noProof/>
        </w:rPr>
        <w:fldChar w:fldCharType="separate"/>
      </w:r>
      <w:r>
        <w:rPr>
          <w:noProof/>
        </w:rPr>
        <w:t>65</w:t>
      </w:r>
      <w:r>
        <w:rPr>
          <w:noProof/>
        </w:rPr>
        <w:fldChar w:fldCharType="end"/>
      </w:r>
    </w:p>
    <w:p w14:paraId="33A44994" w14:textId="321DE12B" w:rsidR="00260E27" w:rsidRDefault="00260E27">
      <w:pPr>
        <w:pStyle w:val="TOC2"/>
        <w:rPr>
          <w:rFonts w:ascii="Calibri" w:hAnsi="Calibri"/>
          <w:noProof/>
          <w:kern w:val="2"/>
          <w:sz w:val="22"/>
          <w:szCs w:val="22"/>
          <w:lang w:eastAsia="en-GB"/>
        </w:rPr>
      </w:pPr>
      <w:r w:rsidRPr="00665EDE">
        <w:rPr>
          <w:noProof/>
          <w:lang w:val="en-US"/>
        </w:rPr>
        <w:t>A.6.2</w:t>
      </w:r>
      <w:r>
        <w:rPr>
          <w:rFonts w:ascii="Calibri" w:hAnsi="Calibri"/>
          <w:noProof/>
          <w:kern w:val="2"/>
          <w:sz w:val="22"/>
          <w:szCs w:val="22"/>
          <w:lang w:eastAsia="en-GB"/>
        </w:rPr>
        <w:tab/>
      </w:r>
      <w:r w:rsidRPr="00665EDE">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_Toc178154606 \h </w:instrText>
      </w:r>
      <w:r>
        <w:rPr>
          <w:noProof/>
        </w:rPr>
      </w:r>
      <w:r>
        <w:rPr>
          <w:noProof/>
        </w:rPr>
        <w:fldChar w:fldCharType="separate"/>
      </w:r>
      <w:r>
        <w:rPr>
          <w:noProof/>
        </w:rPr>
        <w:t>66</w:t>
      </w:r>
      <w:r>
        <w:rPr>
          <w:noProof/>
        </w:rPr>
        <w:fldChar w:fldCharType="end"/>
      </w:r>
    </w:p>
    <w:p w14:paraId="40A781BE" w14:textId="60BC9C5C" w:rsidR="00260E27" w:rsidRDefault="00260E27">
      <w:pPr>
        <w:pStyle w:val="TOC2"/>
        <w:rPr>
          <w:rFonts w:ascii="Calibri" w:hAnsi="Calibri"/>
          <w:noProof/>
          <w:kern w:val="2"/>
          <w:sz w:val="22"/>
          <w:szCs w:val="22"/>
          <w:lang w:eastAsia="en-GB"/>
        </w:rPr>
      </w:pPr>
      <w:r w:rsidRPr="00665EDE">
        <w:rPr>
          <w:noProof/>
          <w:lang w:val="en-US"/>
        </w:rPr>
        <w:t>A.6.3</w:t>
      </w:r>
      <w:r>
        <w:rPr>
          <w:rFonts w:ascii="Calibri" w:hAnsi="Calibri"/>
          <w:noProof/>
          <w:kern w:val="2"/>
          <w:sz w:val="22"/>
          <w:szCs w:val="22"/>
          <w:lang w:eastAsia="en-GB"/>
        </w:rPr>
        <w:tab/>
      </w:r>
      <w:r w:rsidRPr="00665EDE">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_Toc178154607 \h </w:instrText>
      </w:r>
      <w:r>
        <w:rPr>
          <w:noProof/>
        </w:rPr>
      </w:r>
      <w:r>
        <w:rPr>
          <w:noProof/>
        </w:rPr>
        <w:fldChar w:fldCharType="separate"/>
      </w:r>
      <w:r>
        <w:rPr>
          <w:noProof/>
        </w:rPr>
        <w:t>66</w:t>
      </w:r>
      <w:r>
        <w:rPr>
          <w:noProof/>
        </w:rPr>
        <w:fldChar w:fldCharType="end"/>
      </w:r>
    </w:p>
    <w:p w14:paraId="75291ABB" w14:textId="5D0E32A7" w:rsidR="00260E27" w:rsidRDefault="00260E27">
      <w:pPr>
        <w:pStyle w:val="TOC2"/>
        <w:rPr>
          <w:rFonts w:ascii="Calibri" w:hAnsi="Calibri"/>
          <w:noProof/>
          <w:kern w:val="2"/>
          <w:sz w:val="22"/>
          <w:szCs w:val="22"/>
          <w:lang w:eastAsia="en-GB"/>
        </w:rPr>
      </w:pPr>
      <w:r w:rsidRPr="00665EDE">
        <w:rPr>
          <w:noProof/>
          <w:lang w:val="en-US"/>
        </w:rPr>
        <w:t>A.6.4</w:t>
      </w:r>
      <w:r>
        <w:rPr>
          <w:rFonts w:ascii="Calibri" w:hAnsi="Calibri"/>
          <w:noProof/>
          <w:kern w:val="2"/>
          <w:sz w:val="22"/>
          <w:szCs w:val="22"/>
          <w:lang w:eastAsia="en-GB"/>
        </w:rPr>
        <w:tab/>
      </w:r>
      <w:r w:rsidRPr="00665EDE">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_Toc178154608 \h </w:instrText>
      </w:r>
      <w:r>
        <w:rPr>
          <w:noProof/>
        </w:rPr>
      </w:r>
      <w:r>
        <w:rPr>
          <w:noProof/>
        </w:rPr>
        <w:fldChar w:fldCharType="separate"/>
      </w:r>
      <w:r>
        <w:rPr>
          <w:noProof/>
        </w:rPr>
        <w:t>68</w:t>
      </w:r>
      <w:r>
        <w:rPr>
          <w:noProof/>
        </w:rPr>
        <w:fldChar w:fldCharType="end"/>
      </w:r>
    </w:p>
    <w:p w14:paraId="44F3676D" w14:textId="3E5350F1" w:rsidR="00260E27" w:rsidRDefault="00260E27">
      <w:pPr>
        <w:pStyle w:val="TOC1"/>
        <w:rPr>
          <w:rFonts w:ascii="Calibri" w:hAnsi="Calibri"/>
          <w:noProof/>
          <w:kern w:val="2"/>
          <w:szCs w:val="22"/>
          <w:lang w:eastAsia="en-GB"/>
        </w:rPr>
      </w:pPr>
      <w:r>
        <w:rPr>
          <w:noProof/>
        </w:rPr>
        <w:t>A.7</w:t>
      </w:r>
      <w:r>
        <w:rPr>
          <w:rFonts w:ascii="Calibri" w:hAnsi="Calibri"/>
          <w:noProof/>
          <w:kern w:val="2"/>
          <w:szCs w:val="22"/>
          <w:lang w:eastAsia="en-GB"/>
        </w:rPr>
        <w:tab/>
      </w:r>
      <w:r>
        <w:rPr>
          <w:noProof/>
        </w:rPr>
        <w:t>Manipulating multiple resources</w:t>
      </w:r>
      <w:r>
        <w:rPr>
          <w:noProof/>
        </w:rPr>
        <w:tab/>
      </w:r>
      <w:r>
        <w:rPr>
          <w:noProof/>
        </w:rPr>
        <w:fldChar w:fldCharType="begin" w:fldLock="1"/>
      </w:r>
      <w:r>
        <w:rPr>
          <w:noProof/>
        </w:rPr>
        <w:instrText xml:space="preserve"> PAGEREF _Toc178154609 \h </w:instrText>
      </w:r>
      <w:r>
        <w:rPr>
          <w:noProof/>
        </w:rPr>
      </w:r>
      <w:r>
        <w:rPr>
          <w:noProof/>
        </w:rPr>
        <w:fldChar w:fldCharType="separate"/>
      </w:r>
      <w:r>
        <w:rPr>
          <w:noProof/>
        </w:rPr>
        <w:t>69</w:t>
      </w:r>
      <w:r>
        <w:rPr>
          <w:noProof/>
        </w:rPr>
        <w:fldChar w:fldCharType="end"/>
      </w:r>
    </w:p>
    <w:p w14:paraId="48D3A53A" w14:textId="1263F449" w:rsidR="00260E27" w:rsidRDefault="00260E27">
      <w:pPr>
        <w:pStyle w:val="TOC2"/>
        <w:rPr>
          <w:rFonts w:ascii="Calibri" w:hAnsi="Calibri"/>
          <w:noProof/>
          <w:kern w:val="2"/>
          <w:sz w:val="22"/>
          <w:szCs w:val="22"/>
          <w:lang w:eastAsia="en-GB"/>
        </w:rPr>
      </w:pPr>
      <w:r>
        <w:rPr>
          <w:noProof/>
        </w:rPr>
        <w:t>A.7.1</w:t>
      </w:r>
      <w:r>
        <w:rPr>
          <w:rFonts w:ascii="Calibri" w:hAnsi="Calibri"/>
          <w:noProof/>
          <w:kern w:val="2"/>
          <w:sz w:val="22"/>
          <w:szCs w:val="22"/>
          <w:lang w:eastAsia="en-GB"/>
        </w:rPr>
        <w:tab/>
      </w:r>
      <w:r>
        <w:rPr>
          <w:noProof/>
        </w:rPr>
        <w:t>Manipulating multiple resources with 3GPP JSON Merge Patch</w:t>
      </w:r>
      <w:r>
        <w:rPr>
          <w:noProof/>
        </w:rPr>
        <w:tab/>
      </w:r>
      <w:r>
        <w:rPr>
          <w:noProof/>
        </w:rPr>
        <w:fldChar w:fldCharType="begin" w:fldLock="1"/>
      </w:r>
      <w:r>
        <w:rPr>
          <w:noProof/>
        </w:rPr>
        <w:instrText xml:space="preserve"> PAGEREF _Toc178154610 \h </w:instrText>
      </w:r>
      <w:r>
        <w:rPr>
          <w:noProof/>
        </w:rPr>
      </w:r>
      <w:r>
        <w:rPr>
          <w:noProof/>
        </w:rPr>
        <w:fldChar w:fldCharType="separate"/>
      </w:r>
      <w:r>
        <w:rPr>
          <w:noProof/>
        </w:rPr>
        <w:t>69</w:t>
      </w:r>
      <w:r>
        <w:rPr>
          <w:noProof/>
        </w:rPr>
        <w:fldChar w:fldCharType="end"/>
      </w:r>
    </w:p>
    <w:p w14:paraId="7A7679BC" w14:textId="34A43796" w:rsidR="00260E27" w:rsidRDefault="00260E27">
      <w:pPr>
        <w:pStyle w:val="TOC2"/>
        <w:rPr>
          <w:rFonts w:ascii="Calibri" w:hAnsi="Calibri"/>
          <w:noProof/>
          <w:kern w:val="2"/>
          <w:sz w:val="22"/>
          <w:szCs w:val="22"/>
          <w:lang w:eastAsia="en-GB"/>
        </w:rPr>
      </w:pPr>
      <w:r>
        <w:rPr>
          <w:noProof/>
        </w:rPr>
        <w:t>A.7.2</w:t>
      </w:r>
      <w:r>
        <w:rPr>
          <w:rFonts w:ascii="Calibri" w:hAnsi="Calibri"/>
          <w:noProof/>
          <w:kern w:val="2"/>
          <w:sz w:val="22"/>
          <w:szCs w:val="22"/>
          <w:lang w:eastAsia="en-GB"/>
        </w:rPr>
        <w:tab/>
      </w:r>
      <w:r>
        <w:rPr>
          <w:noProof/>
        </w:rPr>
        <w:t>Manipulating multiple resources with 3GPP JSON PATCH</w:t>
      </w:r>
      <w:r>
        <w:rPr>
          <w:noProof/>
        </w:rPr>
        <w:tab/>
      </w:r>
      <w:r>
        <w:rPr>
          <w:noProof/>
        </w:rPr>
        <w:fldChar w:fldCharType="begin" w:fldLock="1"/>
      </w:r>
      <w:r>
        <w:rPr>
          <w:noProof/>
        </w:rPr>
        <w:instrText xml:space="preserve"> PAGEREF _Toc178154611 \h </w:instrText>
      </w:r>
      <w:r>
        <w:rPr>
          <w:noProof/>
        </w:rPr>
      </w:r>
      <w:r>
        <w:rPr>
          <w:noProof/>
        </w:rPr>
        <w:fldChar w:fldCharType="separate"/>
      </w:r>
      <w:r>
        <w:rPr>
          <w:noProof/>
        </w:rPr>
        <w:t>70</w:t>
      </w:r>
      <w:r>
        <w:rPr>
          <w:noProof/>
        </w:rPr>
        <w:fldChar w:fldCharType="end"/>
      </w:r>
    </w:p>
    <w:p w14:paraId="2E290F11" w14:textId="4C0684FD" w:rsidR="00260E27" w:rsidRDefault="00260E27">
      <w:pPr>
        <w:pStyle w:val="TOC1"/>
        <w:rPr>
          <w:rFonts w:ascii="Calibri" w:hAnsi="Calibri"/>
          <w:noProof/>
          <w:kern w:val="2"/>
          <w:szCs w:val="22"/>
          <w:lang w:eastAsia="en-GB"/>
        </w:rPr>
      </w:pPr>
      <w:r>
        <w:rPr>
          <w:noProof/>
        </w:rPr>
        <w:t>A.8</w:t>
      </w:r>
      <w:r>
        <w:rPr>
          <w:rFonts w:ascii="Calibri" w:hAnsi="Calibri"/>
          <w:noProof/>
          <w:kern w:val="2"/>
          <w:szCs w:val="22"/>
          <w:lang w:eastAsia="en-GB"/>
        </w:rPr>
        <w:tab/>
      </w:r>
      <w:r>
        <w:rPr>
          <w:noProof/>
        </w:rPr>
        <w:t>Partitioning a data model</w:t>
      </w:r>
      <w:r>
        <w:rPr>
          <w:noProof/>
        </w:rPr>
        <w:tab/>
      </w:r>
      <w:r>
        <w:rPr>
          <w:noProof/>
        </w:rPr>
        <w:fldChar w:fldCharType="begin" w:fldLock="1"/>
      </w:r>
      <w:r>
        <w:rPr>
          <w:noProof/>
        </w:rPr>
        <w:instrText xml:space="preserve"> PAGEREF _Toc178154612 \h </w:instrText>
      </w:r>
      <w:r>
        <w:rPr>
          <w:noProof/>
        </w:rPr>
      </w:r>
      <w:r>
        <w:rPr>
          <w:noProof/>
        </w:rPr>
        <w:fldChar w:fldCharType="separate"/>
      </w:r>
      <w:r>
        <w:rPr>
          <w:noProof/>
        </w:rPr>
        <w:t>72</w:t>
      </w:r>
      <w:r>
        <w:rPr>
          <w:noProof/>
        </w:rPr>
        <w:fldChar w:fldCharType="end"/>
      </w:r>
    </w:p>
    <w:p w14:paraId="7833DD0F" w14:textId="1866A856" w:rsidR="00260E27" w:rsidRDefault="00260E27" w:rsidP="00260E27">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_Toc178154613 \h </w:instrText>
      </w:r>
      <w:r>
        <w:rPr>
          <w:noProof/>
        </w:rPr>
      </w:r>
      <w:r>
        <w:rPr>
          <w:noProof/>
        </w:rPr>
        <w:fldChar w:fldCharType="separate"/>
      </w:r>
      <w:r>
        <w:rPr>
          <w:noProof/>
        </w:rPr>
        <w:t>73</w:t>
      </w:r>
      <w:r>
        <w:rPr>
          <w:noProof/>
        </w:rPr>
        <w:fldChar w:fldCharType="end"/>
      </w:r>
    </w:p>
    <w:p w14:paraId="3D4644BB" w14:textId="78B47923" w:rsidR="00080512" w:rsidRPr="00413E21" w:rsidRDefault="000D0E28">
      <w:pPr>
        <w:rPr>
          <w:sz w:val="22"/>
        </w:rPr>
      </w:pPr>
      <w:r>
        <w:rPr>
          <w:sz w:val="22"/>
        </w:rPr>
        <w:fldChar w:fldCharType="end"/>
      </w:r>
    </w:p>
    <w:p w14:paraId="4BC78430" w14:textId="77777777" w:rsidR="00302B52" w:rsidRPr="00413E21" w:rsidRDefault="00302B52" w:rsidP="00302B52">
      <w:pPr>
        <w:pStyle w:val="Heading1"/>
      </w:pPr>
      <w:bookmarkStart w:id="3" w:name="_Toc532836844"/>
      <w:bookmarkStart w:id="4" w:name="_Toc27559676"/>
      <w:bookmarkStart w:id="5" w:name="_Toc36039421"/>
      <w:bookmarkStart w:id="6" w:name="_Toc178154516"/>
      <w:r w:rsidRPr="00413E21">
        <w:t>Foreword</w:t>
      </w:r>
      <w:bookmarkEnd w:id="3"/>
      <w:bookmarkEnd w:id="4"/>
      <w:bookmarkEnd w:id="5"/>
      <w:bookmarkEnd w:id="6"/>
    </w:p>
    <w:p w14:paraId="4026FF80" w14:textId="77777777" w:rsidR="00302B52" w:rsidRPr="00413E21" w:rsidRDefault="00302B52" w:rsidP="00302B52">
      <w:r w:rsidRPr="00413E21">
        <w:t>This Technical Specification has been produced by the 3rd Generation Partnership Project (3GPP).</w:t>
      </w:r>
    </w:p>
    <w:p w14:paraId="3324B814" w14:textId="77777777" w:rsidR="00302B52" w:rsidRPr="00413E21" w:rsidRDefault="00302B52" w:rsidP="00302B52">
      <w:r w:rsidRPr="00413E21">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B6A44B" w14:textId="77777777" w:rsidR="00302B52" w:rsidRPr="00413E21" w:rsidRDefault="00302B52" w:rsidP="00302B52">
      <w:pPr>
        <w:pStyle w:val="B1"/>
      </w:pPr>
      <w:r w:rsidRPr="00413E21">
        <w:t>Version x.y.z</w:t>
      </w:r>
    </w:p>
    <w:p w14:paraId="53C9A098" w14:textId="77777777" w:rsidR="00302B52" w:rsidRPr="00413E21" w:rsidRDefault="00302B52" w:rsidP="00302B52">
      <w:pPr>
        <w:pStyle w:val="B1"/>
      </w:pPr>
      <w:r w:rsidRPr="00413E21">
        <w:t>where:</w:t>
      </w:r>
    </w:p>
    <w:p w14:paraId="7922CEC4" w14:textId="77777777" w:rsidR="00302B52" w:rsidRPr="00413E21" w:rsidRDefault="00302B52" w:rsidP="00302B52">
      <w:pPr>
        <w:pStyle w:val="B2"/>
      </w:pPr>
      <w:r w:rsidRPr="00413E21">
        <w:t>x</w:t>
      </w:r>
      <w:r w:rsidRPr="00413E21">
        <w:tab/>
        <w:t>the first digit:</w:t>
      </w:r>
    </w:p>
    <w:p w14:paraId="47633674" w14:textId="77777777" w:rsidR="00302B52" w:rsidRPr="00413E21" w:rsidRDefault="00302B52" w:rsidP="00302B52">
      <w:pPr>
        <w:pStyle w:val="B3"/>
      </w:pPr>
      <w:r w:rsidRPr="00413E21">
        <w:t>1</w:t>
      </w:r>
      <w:r w:rsidRPr="00413E21">
        <w:tab/>
        <w:t>presented to TSG for information;</w:t>
      </w:r>
    </w:p>
    <w:p w14:paraId="442CE6B8" w14:textId="77777777" w:rsidR="00302B52" w:rsidRPr="00413E21" w:rsidRDefault="00302B52" w:rsidP="00302B52">
      <w:pPr>
        <w:pStyle w:val="B3"/>
      </w:pPr>
      <w:r w:rsidRPr="00413E21">
        <w:t>2</w:t>
      </w:r>
      <w:r w:rsidRPr="00413E21">
        <w:tab/>
        <w:t>presented to TSG for approval;</w:t>
      </w:r>
    </w:p>
    <w:p w14:paraId="099BEDE0" w14:textId="77777777" w:rsidR="00302B52" w:rsidRPr="00413E21" w:rsidRDefault="00302B52" w:rsidP="00302B52">
      <w:pPr>
        <w:pStyle w:val="B3"/>
      </w:pPr>
      <w:r w:rsidRPr="00413E21">
        <w:t>3</w:t>
      </w:r>
      <w:r w:rsidRPr="00413E21">
        <w:tab/>
        <w:t>or greater indicates TSG approved document under change control.</w:t>
      </w:r>
    </w:p>
    <w:p w14:paraId="3E01535C"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53E7D7F9"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00554659" w14:textId="77777777" w:rsidR="00302B52" w:rsidRPr="00413E21" w:rsidRDefault="00CF70FD" w:rsidP="00302B52">
      <w:pPr>
        <w:pStyle w:val="Heading1"/>
      </w:pPr>
      <w:r w:rsidRPr="00413E21">
        <w:br w:type="page"/>
      </w:r>
      <w:bookmarkStart w:id="7" w:name="_Toc532836845"/>
      <w:bookmarkStart w:id="8" w:name="_Toc27559677"/>
      <w:bookmarkStart w:id="9" w:name="_Toc36039422"/>
      <w:bookmarkStart w:id="10" w:name="_Toc178154517"/>
      <w:r w:rsidR="00302B52" w:rsidRPr="00413E21">
        <w:lastRenderedPageBreak/>
        <w:t>1</w:t>
      </w:r>
      <w:r w:rsidR="00302B52" w:rsidRPr="00413E21">
        <w:tab/>
        <w:t>Scope</w:t>
      </w:r>
      <w:bookmarkEnd w:id="7"/>
      <w:bookmarkEnd w:id="8"/>
      <w:bookmarkEnd w:id="9"/>
      <w:bookmarkEnd w:id="10"/>
    </w:p>
    <w:p w14:paraId="62788478"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447EDC04" w14:textId="77777777" w:rsidR="00302B52" w:rsidRPr="00413E21" w:rsidRDefault="00302B52" w:rsidP="00302B52">
      <w:pPr>
        <w:pStyle w:val="Heading1"/>
      </w:pPr>
      <w:bookmarkStart w:id="11" w:name="_Toc532836846"/>
      <w:bookmarkStart w:id="12" w:name="_Toc27559678"/>
      <w:bookmarkStart w:id="13" w:name="_Toc36039423"/>
      <w:bookmarkStart w:id="14" w:name="_Toc178154518"/>
      <w:r w:rsidRPr="00413E21">
        <w:t>2</w:t>
      </w:r>
      <w:r w:rsidRPr="00413E21">
        <w:tab/>
        <w:t>References</w:t>
      </w:r>
      <w:bookmarkEnd w:id="11"/>
      <w:bookmarkEnd w:id="12"/>
      <w:bookmarkEnd w:id="13"/>
      <w:bookmarkEnd w:id="14"/>
    </w:p>
    <w:p w14:paraId="51CB674F" w14:textId="77777777" w:rsidR="00302B52" w:rsidRPr="00413E21" w:rsidRDefault="00302B52" w:rsidP="00302B52">
      <w:r w:rsidRPr="00413E21">
        <w:t>The following documents contain provisions which, through reference in this text, constitute provisions of the present document.</w:t>
      </w:r>
    </w:p>
    <w:p w14:paraId="03472416" w14:textId="77777777" w:rsidR="00302B52" w:rsidRPr="00413E21" w:rsidRDefault="00302B52" w:rsidP="00302B52">
      <w:pPr>
        <w:pStyle w:val="B1"/>
      </w:pPr>
      <w:bookmarkStart w:id="15" w:name="OLE_LINK1"/>
      <w:bookmarkStart w:id="16" w:name="OLE_LINK2"/>
      <w:bookmarkStart w:id="17" w:name="OLE_LINK3"/>
      <w:bookmarkStart w:id="18" w:name="OLE_LINK4"/>
      <w:r w:rsidRPr="00413E21">
        <w:t>-</w:t>
      </w:r>
      <w:r w:rsidRPr="00413E21">
        <w:tab/>
        <w:t>References are either specific (identified by date of publication, edition number, version number, etc.) or non</w:t>
      </w:r>
      <w:r w:rsidRPr="00413E21">
        <w:noBreakHyphen/>
        <w:t>specific.</w:t>
      </w:r>
    </w:p>
    <w:p w14:paraId="5B40000F" w14:textId="77777777" w:rsidR="00302B52" w:rsidRPr="00413E21" w:rsidRDefault="00302B52" w:rsidP="00302B52">
      <w:pPr>
        <w:pStyle w:val="B1"/>
      </w:pPr>
      <w:r w:rsidRPr="00413E21">
        <w:t>-</w:t>
      </w:r>
      <w:r w:rsidRPr="00413E21">
        <w:tab/>
        <w:t>For a specific reference, subsequent revisions do not apply.</w:t>
      </w:r>
    </w:p>
    <w:p w14:paraId="414F35C3"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5"/>
    <w:bookmarkEnd w:id="16"/>
    <w:bookmarkEnd w:id="17"/>
    <w:bookmarkEnd w:id="18"/>
    <w:p w14:paraId="16CE636B" w14:textId="77777777" w:rsidR="00302B52" w:rsidRPr="00413E21" w:rsidRDefault="00302B52" w:rsidP="00302B52">
      <w:pPr>
        <w:pStyle w:val="EX"/>
      </w:pPr>
      <w:r w:rsidRPr="00413E21">
        <w:t>[1]</w:t>
      </w:r>
      <w:r w:rsidRPr="00413E21">
        <w:tab/>
        <w:t>3GPP TR 21.905: "Vocabulary for 3GPP Specifications".</w:t>
      </w:r>
    </w:p>
    <w:p w14:paraId="06C8B0BA"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5C309387"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4E989894"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4F224D3E"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71FA1771"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4E348A61" w14:textId="771706C9" w:rsidR="00B715BA" w:rsidRPr="00B715BA" w:rsidRDefault="00B715BA" w:rsidP="00B715BA">
      <w:pPr>
        <w:pStyle w:val="EX"/>
        <w:rPr>
          <w:lang w:eastAsia="fr-FR"/>
        </w:rPr>
      </w:pPr>
      <w:r w:rsidRPr="00B715BA">
        <w:rPr>
          <w:lang w:eastAsia="fr-FR"/>
        </w:rPr>
        <w:t>[7]</w:t>
      </w:r>
      <w:r w:rsidRPr="00B715BA">
        <w:rPr>
          <w:lang w:eastAsia="fr-FR"/>
        </w:rPr>
        <w:tab/>
        <w:t>draft-bhutton-json-schema-01 (June 2022): "JSON Schema: A Media Type for Describing JSON Documents".</w:t>
      </w:r>
    </w:p>
    <w:p w14:paraId="50AD9D5A" w14:textId="6198BE09" w:rsidR="00B715BA" w:rsidRPr="00B715BA" w:rsidRDefault="00B715BA" w:rsidP="00B715BA">
      <w:pPr>
        <w:pStyle w:val="EX"/>
        <w:spacing w:after="0"/>
        <w:rPr>
          <w:lang w:eastAsia="fr-FR"/>
        </w:rPr>
      </w:pPr>
      <w:r w:rsidRPr="00B715BA">
        <w:rPr>
          <w:lang w:eastAsia="fr-FR"/>
        </w:rPr>
        <w:tab/>
        <w:t xml:space="preserve">Note: The above document is an individual draft from IETF. It cannot be formally referenced until it is published as an RFC. It is available from the following link: </w:t>
      </w:r>
      <w:hyperlink r:id="rId11" w:history="1">
        <w:r w:rsidRPr="00B715BA">
          <w:rPr>
            <w:rStyle w:val="Hyperlink"/>
            <w:lang w:eastAsia="fr-FR"/>
          </w:rPr>
          <w:t>https://datatracker.ietf.org/doc/html/draft-bhutton-json-schema-01</w:t>
        </w:r>
      </w:hyperlink>
      <w:r w:rsidRPr="00B715BA">
        <w:rPr>
          <w:lang w:eastAsia="fr-FR"/>
        </w:rPr>
        <w:t xml:space="preserve">. </w:t>
      </w:r>
    </w:p>
    <w:p w14:paraId="2F7A780A" w14:textId="2708800E" w:rsidR="00B715BA" w:rsidRPr="00B715BA" w:rsidRDefault="00B715BA" w:rsidP="00B715BA">
      <w:pPr>
        <w:pStyle w:val="EX"/>
        <w:rPr>
          <w:lang w:eastAsia="fr-FR"/>
        </w:rPr>
      </w:pPr>
      <w:r w:rsidRPr="00B715BA">
        <w:rPr>
          <w:lang w:eastAsia="fr-FR"/>
        </w:rPr>
        <w:t>[8]</w:t>
      </w:r>
      <w:r w:rsidRPr="00B715BA">
        <w:rPr>
          <w:lang w:eastAsia="fr-FR"/>
        </w:rPr>
        <w:tab/>
        <w:t>draft-bhutton-json-schema-validation-01 (June</w:t>
      </w:r>
      <w:r>
        <w:rPr>
          <w:lang w:eastAsia="fr-FR"/>
        </w:rPr>
        <w:t xml:space="preserve"> </w:t>
      </w:r>
      <w:r w:rsidRPr="00B715BA">
        <w:rPr>
          <w:lang w:eastAsia="fr-FR"/>
        </w:rPr>
        <w:t>2022</w:t>
      </w:r>
      <w:r>
        <w:rPr>
          <w:lang w:eastAsia="fr-FR"/>
        </w:rPr>
        <w:t>)</w:t>
      </w:r>
      <w:r w:rsidRPr="00B715BA">
        <w:rPr>
          <w:lang w:eastAsia="fr-FR"/>
        </w:rPr>
        <w:t>: "JSON Schema Validation: A Vocabulary for Structural Validation of JSON".</w:t>
      </w:r>
      <w:hyperlink w:history="1"/>
    </w:p>
    <w:p w14:paraId="085BD228" w14:textId="6BBD588E" w:rsidR="00B715BA" w:rsidRPr="00B715BA" w:rsidRDefault="00B715BA" w:rsidP="00B715BA">
      <w:pPr>
        <w:pStyle w:val="EX"/>
        <w:spacing w:after="0"/>
        <w:rPr>
          <w:lang w:eastAsia="fr-FR"/>
        </w:rPr>
      </w:pPr>
      <w:r w:rsidRPr="00B715BA">
        <w:rPr>
          <w:lang w:eastAsia="fr-FR"/>
        </w:rPr>
        <w:tab/>
      </w:r>
      <w:r w:rsidRPr="00B715BA">
        <w:rPr>
          <w:rFonts w:hint="eastAsia"/>
          <w:lang w:eastAsia="fr-FR"/>
        </w:rPr>
        <w:t>N</w:t>
      </w:r>
      <w:r w:rsidRPr="00B715BA">
        <w:rPr>
          <w:lang w:eastAsia="fr-FR"/>
        </w:rPr>
        <w:t xml:space="preserve">ote: The above document is an individual draft from IETF. It cannot be formally referenced until it is published as an RFC. It is available from the following link: </w:t>
      </w:r>
      <w:hyperlink r:id="rId12" w:history="1">
        <w:r w:rsidRPr="00B715BA">
          <w:rPr>
            <w:rStyle w:val="Hyperlink"/>
            <w:lang w:eastAsia="fr-FR"/>
          </w:rPr>
          <w:t>https://datatracker.ietf.org/doc/html/draft-bhutton-json-schema-validation-01</w:t>
        </w:r>
      </w:hyperlink>
      <w:r w:rsidRPr="00B715BA">
        <w:rPr>
          <w:lang w:eastAsia="fr-FR"/>
        </w:rPr>
        <w:t xml:space="preserve">. </w:t>
      </w:r>
    </w:p>
    <w:p w14:paraId="4599F6B0" w14:textId="441D0224" w:rsidR="00B715BA" w:rsidRPr="00B715BA" w:rsidRDefault="00B715BA" w:rsidP="00B715BA">
      <w:pPr>
        <w:pStyle w:val="EX"/>
        <w:rPr>
          <w:lang w:eastAsia="fr-FR"/>
        </w:rPr>
      </w:pPr>
      <w:r w:rsidRPr="00B715BA">
        <w:rPr>
          <w:lang w:eastAsia="fr-FR"/>
        </w:rPr>
        <w:t>[9]</w:t>
      </w:r>
      <w:r w:rsidRPr="00B715BA">
        <w:rPr>
          <w:lang w:eastAsia="fr-FR"/>
        </w:rPr>
        <w:tab/>
        <w:t>draft-handrews-json-schema-hyperschema-02 (September 2019): "JSON Hyper-Schema: A Vocabulary for Hypermedia Annotation of JSON.</w:t>
      </w:r>
    </w:p>
    <w:p w14:paraId="3E999395" w14:textId="6F3E4A06" w:rsidR="00B715BA" w:rsidRPr="00B715BA" w:rsidRDefault="00B715BA" w:rsidP="00B715BA">
      <w:pPr>
        <w:pStyle w:val="EX"/>
        <w:spacing w:after="0"/>
        <w:rPr>
          <w:lang w:eastAsia="fr-FR"/>
        </w:rPr>
      </w:pPr>
      <w:r w:rsidRPr="00B715BA">
        <w:rPr>
          <w:lang w:eastAsia="fr-FR"/>
        </w:rPr>
        <w:tab/>
        <w:t xml:space="preserve">Note: The above document is an individual draft from IETF. It cannot be formally referenced until it is published as an RFC. It is available from the following link: </w:t>
      </w:r>
      <w:hyperlink r:id="rId13" w:history="1">
        <w:r w:rsidRPr="00B715BA">
          <w:rPr>
            <w:rStyle w:val="Hyperlink"/>
            <w:lang w:eastAsia="fr-FR"/>
          </w:rPr>
          <w:t>https://datatracker.ietf.org/doc/html/draft-handrews-json-schema-hyperschema-02</w:t>
        </w:r>
      </w:hyperlink>
      <w:r w:rsidRPr="00B715BA">
        <w:rPr>
          <w:lang w:eastAsia="fr-FR"/>
        </w:rPr>
        <w:t xml:space="preserve">. </w:t>
      </w:r>
    </w:p>
    <w:p w14:paraId="1806A751"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4" w:history="1">
        <w:r w:rsidRPr="00413E21">
          <w:rPr>
            <w:rStyle w:val="Hyperlink"/>
            <w:lang w:eastAsia="fr-FR"/>
          </w:rPr>
          <w:t>https://github.com/OAI/OpenAPI-Specification</w:t>
        </w:r>
      </w:hyperlink>
      <w:r w:rsidRPr="00413E21">
        <w:rPr>
          <w:lang w:eastAsia="fr-FR"/>
        </w:rPr>
        <w:t>)</w:t>
      </w:r>
    </w:p>
    <w:p w14:paraId="524D868C"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032F8493"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50FDBB77"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310DA9B0"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74338D2A"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5" w:history="1">
        <w:r w:rsidRPr="00A72A87">
          <w:rPr>
            <w:rStyle w:val="Hyperlink"/>
            <w:lang w:eastAsia="zh-CN" w:bidi="ar-KW"/>
          </w:rPr>
          <w:t>https://www.w3.org/TR/xpath-10/</w:t>
        </w:r>
      </w:hyperlink>
      <w:r>
        <w:rPr>
          <w:lang w:eastAsia="zh-CN" w:bidi="ar-KW"/>
        </w:rPr>
        <w:t>)</w:t>
      </w:r>
    </w:p>
    <w:p w14:paraId="78BB885A" w14:textId="77777777" w:rsidR="009B0917" w:rsidRPr="00413E21" w:rsidRDefault="00913AA8" w:rsidP="009B0917">
      <w:pPr>
        <w:pStyle w:val="EX"/>
        <w:rPr>
          <w:lang w:eastAsia="zh-CN" w:bidi="ar-KW"/>
        </w:rPr>
      </w:pPr>
      <w:r>
        <w:rPr>
          <w:lang w:eastAsia="zh-CN" w:bidi="ar-KW"/>
        </w:rPr>
        <w:lastRenderedPageBreak/>
        <w:t>[16]</w:t>
      </w:r>
      <w:r>
        <w:rPr>
          <w:lang w:eastAsia="zh-CN" w:bidi="ar-KW"/>
        </w:rPr>
        <w:tab/>
      </w:r>
      <w:r w:rsidRPr="00413E21">
        <w:t>3GPP</w:t>
      </w:r>
      <w:r>
        <w:t xml:space="preserve"> </w:t>
      </w:r>
      <w:r w:rsidRPr="00413E21">
        <w:t>TR</w:t>
      </w:r>
      <w:r>
        <w:t xml:space="preserve"> 32</w:t>
      </w:r>
      <w:r w:rsidRPr="00413E21">
        <w:t>.</w:t>
      </w:r>
      <w:r>
        <w:t>160</w:t>
      </w:r>
      <w:r w:rsidRPr="00413E21">
        <w:t>: "</w:t>
      </w:r>
      <w:r>
        <w:t>Management and orchestration; Management service template</w:t>
      </w:r>
      <w:r w:rsidRPr="00413E21">
        <w:t>".</w:t>
      </w:r>
    </w:p>
    <w:p w14:paraId="4D6AEDE3" w14:textId="77777777" w:rsidR="00302B52" w:rsidRPr="00413E21" w:rsidRDefault="00302B52" w:rsidP="00302B52">
      <w:pPr>
        <w:pStyle w:val="Heading1"/>
      </w:pPr>
      <w:bookmarkStart w:id="19" w:name="_Toc532836847"/>
      <w:bookmarkStart w:id="20" w:name="_Toc27559679"/>
      <w:bookmarkStart w:id="21" w:name="_Toc36039424"/>
      <w:bookmarkStart w:id="22" w:name="_Toc178154519"/>
      <w:r w:rsidRPr="00413E21">
        <w:t>3</w:t>
      </w:r>
      <w:r w:rsidRPr="00413E21">
        <w:tab/>
        <w:t>Definitions</w:t>
      </w:r>
      <w:r w:rsidR="00153FF5">
        <w:t xml:space="preserve"> </w:t>
      </w:r>
      <w:r w:rsidRPr="00413E21">
        <w:t>and abbreviations</w:t>
      </w:r>
      <w:bookmarkEnd w:id="19"/>
      <w:bookmarkEnd w:id="20"/>
      <w:bookmarkEnd w:id="21"/>
      <w:bookmarkEnd w:id="22"/>
    </w:p>
    <w:p w14:paraId="1A350DC9" w14:textId="77777777" w:rsidR="00302B52" w:rsidRPr="00413E21" w:rsidRDefault="00302B52" w:rsidP="00302B52">
      <w:pPr>
        <w:pStyle w:val="Heading2"/>
      </w:pPr>
      <w:bookmarkStart w:id="23" w:name="_Toc532836848"/>
      <w:bookmarkStart w:id="24" w:name="_Toc27559680"/>
      <w:bookmarkStart w:id="25" w:name="_Toc36039425"/>
      <w:bookmarkStart w:id="26" w:name="_Toc178154520"/>
      <w:r w:rsidRPr="00413E21">
        <w:t>3.1</w:t>
      </w:r>
      <w:r w:rsidRPr="00413E21">
        <w:tab/>
        <w:t>Definitions</w:t>
      </w:r>
      <w:bookmarkEnd w:id="23"/>
      <w:bookmarkEnd w:id="24"/>
      <w:bookmarkEnd w:id="25"/>
      <w:bookmarkEnd w:id="26"/>
    </w:p>
    <w:p w14:paraId="005E9637"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47B56651" w14:textId="77777777" w:rsidR="00302B52" w:rsidRPr="00413E21" w:rsidRDefault="00302B52" w:rsidP="00302B52">
      <w:pPr>
        <w:pStyle w:val="Heading2"/>
      </w:pPr>
      <w:bookmarkStart w:id="27" w:name="_Toc532836849"/>
      <w:bookmarkStart w:id="28" w:name="_Toc27559681"/>
      <w:bookmarkStart w:id="29" w:name="_Toc36039426"/>
      <w:bookmarkStart w:id="30" w:name="_Toc178154521"/>
      <w:r w:rsidRPr="00413E21">
        <w:t>3.2</w:t>
      </w:r>
      <w:r w:rsidRPr="00413E21">
        <w:tab/>
        <w:t>Abbreviations</w:t>
      </w:r>
      <w:bookmarkEnd w:id="27"/>
      <w:bookmarkEnd w:id="28"/>
      <w:bookmarkEnd w:id="29"/>
      <w:bookmarkEnd w:id="30"/>
    </w:p>
    <w:p w14:paraId="1522FCF5"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7A4F0876" w14:textId="77777777" w:rsidR="00B078FA" w:rsidRDefault="00302B52" w:rsidP="00B078FA">
      <w:pPr>
        <w:pStyle w:val="EW"/>
      </w:pPr>
      <w:r w:rsidRPr="00413E21">
        <w:t>CRUD</w:t>
      </w:r>
      <w:r w:rsidRPr="00413E21">
        <w:tab/>
        <w:t>Create, Retrieve, Update, Delete</w:t>
      </w:r>
    </w:p>
    <w:p w14:paraId="45047F51" w14:textId="77777777" w:rsidR="00302B52" w:rsidRPr="00413E21" w:rsidRDefault="00B078FA" w:rsidP="00B078FA">
      <w:pPr>
        <w:pStyle w:val="EW"/>
      </w:pPr>
      <w:r>
        <w:t>DC</w:t>
      </w:r>
      <w:r>
        <w:tab/>
        <w:t>Domain Component</w:t>
      </w:r>
    </w:p>
    <w:p w14:paraId="5895285B" w14:textId="77777777" w:rsidR="00B078FA" w:rsidRDefault="00302B52" w:rsidP="00B078FA">
      <w:pPr>
        <w:pStyle w:val="EW"/>
      </w:pPr>
      <w:r w:rsidRPr="00413E21">
        <w:t>DN</w:t>
      </w:r>
      <w:r w:rsidRPr="00413E21">
        <w:tab/>
        <w:t>Distinguished Name</w:t>
      </w:r>
    </w:p>
    <w:p w14:paraId="6D3A1468" w14:textId="77777777" w:rsidR="00B078FA" w:rsidRDefault="00B078FA" w:rsidP="00B078FA">
      <w:pPr>
        <w:pStyle w:val="EW"/>
      </w:pPr>
      <w:r>
        <w:t>DNS</w:t>
      </w:r>
      <w:r>
        <w:tab/>
        <w:t>Domain Name Service</w:t>
      </w:r>
    </w:p>
    <w:p w14:paraId="682DC274" w14:textId="77777777" w:rsidR="00302B52" w:rsidRPr="00413E21" w:rsidRDefault="00B078FA" w:rsidP="00B078FA">
      <w:pPr>
        <w:pStyle w:val="EW"/>
      </w:pPr>
      <w:r>
        <w:t>FQDN</w:t>
      </w:r>
      <w:r>
        <w:tab/>
        <w:t>Fully Qualified Doman Name</w:t>
      </w:r>
    </w:p>
    <w:p w14:paraId="3E89D2E7" w14:textId="77777777" w:rsidR="00302B52" w:rsidRPr="00413E21" w:rsidRDefault="00302B52" w:rsidP="00302B52">
      <w:pPr>
        <w:pStyle w:val="EW"/>
      </w:pPr>
      <w:r w:rsidRPr="00413E21">
        <w:t>HTTP</w:t>
      </w:r>
      <w:r w:rsidRPr="00413E21">
        <w:tab/>
        <w:t>Hypertext Transfer Protocol</w:t>
      </w:r>
    </w:p>
    <w:p w14:paraId="486CBDEF" w14:textId="77777777" w:rsidR="00302B52" w:rsidRPr="00413E21" w:rsidRDefault="00302B52" w:rsidP="00302B52">
      <w:pPr>
        <w:pStyle w:val="EW"/>
      </w:pPr>
      <w:r w:rsidRPr="00413E21">
        <w:t>JSON</w:t>
      </w:r>
      <w:r w:rsidRPr="00413E21">
        <w:tab/>
        <w:t>JavaScript Object Notation</w:t>
      </w:r>
    </w:p>
    <w:p w14:paraId="0EBF67BF" w14:textId="77777777" w:rsidR="00302B52" w:rsidRPr="00413E21" w:rsidRDefault="00302B52" w:rsidP="00302B52">
      <w:pPr>
        <w:pStyle w:val="EW"/>
      </w:pPr>
      <w:r w:rsidRPr="00413E21">
        <w:t>LDN</w:t>
      </w:r>
      <w:r w:rsidRPr="00413E21">
        <w:tab/>
        <w:t>Local Distinguished Name</w:t>
      </w:r>
    </w:p>
    <w:p w14:paraId="5FFBCFC5" w14:textId="77777777" w:rsidR="00302B52" w:rsidRPr="00413E21" w:rsidRDefault="00302B52" w:rsidP="00302B52">
      <w:pPr>
        <w:pStyle w:val="EW"/>
      </w:pPr>
      <w:r w:rsidRPr="00413E21">
        <w:t>MnS</w:t>
      </w:r>
      <w:r w:rsidRPr="00413E21">
        <w:tab/>
        <w:t>Management Service</w:t>
      </w:r>
    </w:p>
    <w:p w14:paraId="5A5E9A0C" w14:textId="77777777" w:rsidR="00302B52" w:rsidRPr="00413E21" w:rsidRDefault="00302B52" w:rsidP="00302B52">
      <w:pPr>
        <w:pStyle w:val="EW"/>
      </w:pPr>
      <w:r w:rsidRPr="00413E21">
        <w:t>REST</w:t>
      </w:r>
      <w:r w:rsidRPr="00413E21">
        <w:tab/>
        <w:t>REpresentational State Transfer</w:t>
      </w:r>
    </w:p>
    <w:p w14:paraId="7A48A442" w14:textId="77777777" w:rsidR="00B078FA" w:rsidRDefault="00302B52" w:rsidP="00B078FA">
      <w:pPr>
        <w:pStyle w:val="EW"/>
      </w:pPr>
      <w:r w:rsidRPr="00413E21">
        <w:t>RPC</w:t>
      </w:r>
      <w:r w:rsidRPr="00413E21">
        <w:tab/>
        <w:t>Remote Procedure Call</w:t>
      </w:r>
    </w:p>
    <w:p w14:paraId="4FD27961" w14:textId="77777777" w:rsidR="00302B52" w:rsidRPr="00413E21" w:rsidRDefault="00B078FA" w:rsidP="00B078FA">
      <w:pPr>
        <w:pStyle w:val="EW"/>
      </w:pPr>
      <w:r>
        <w:t>TCP</w:t>
      </w:r>
      <w:r>
        <w:tab/>
        <w:t>Transmission Control Protocol</w:t>
      </w:r>
    </w:p>
    <w:p w14:paraId="58874C63" w14:textId="77777777" w:rsidR="00302B52" w:rsidRPr="00413E21" w:rsidRDefault="00302B52" w:rsidP="00302B52">
      <w:pPr>
        <w:pStyle w:val="EW"/>
      </w:pPr>
      <w:r w:rsidRPr="00413E21">
        <w:t>URI</w:t>
      </w:r>
      <w:r w:rsidRPr="00413E21">
        <w:tab/>
        <w:t>Uniform Resource Identifier</w:t>
      </w:r>
    </w:p>
    <w:p w14:paraId="598A5D1C" w14:textId="77777777" w:rsidR="00302B52" w:rsidRPr="00413E21" w:rsidRDefault="00302B52" w:rsidP="00302B52">
      <w:pPr>
        <w:pStyle w:val="Heading1"/>
      </w:pPr>
      <w:bookmarkStart w:id="31" w:name="_Toc532836850"/>
      <w:bookmarkStart w:id="32" w:name="_Toc27559682"/>
      <w:bookmarkStart w:id="33" w:name="_Toc36039427"/>
      <w:bookmarkStart w:id="34" w:name="_Toc178154522"/>
      <w:r w:rsidRPr="00413E21">
        <w:t>4</w:t>
      </w:r>
      <w:r w:rsidRPr="00413E21">
        <w:tab/>
        <w:t>General rules</w:t>
      </w:r>
      <w:bookmarkEnd w:id="31"/>
      <w:bookmarkEnd w:id="32"/>
      <w:bookmarkEnd w:id="33"/>
      <w:bookmarkEnd w:id="34"/>
    </w:p>
    <w:p w14:paraId="2C22F1A3" w14:textId="77777777" w:rsidR="00302B52" w:rsidRPr="00413E21" w:rsidRDefault="00302B52" w:rsidP="00302B52">
      <w:pPr>
        <w:pStyle w:val="Heading2"/>
      </w:pPr>
      <w:bookmarkStart w:id="35" w:name="_Toc532836851"/>
      <w:bookmarkStart w:id="36" w:name="_Toc27559683"/>
      <w:bookmarkStart w:id="37" w:name="_Toc36039428"/>
      <w:bookmarkStart w:id="38" w:name="_Toc178154523"/>
      <w:r w:rsidRPr="00413E21">
        <w:t>4.1</w:t>
      </w:r>
      <w:r w:rsidRPr="00413E21">
        <w:tab/>
        <w:t>Information models and resources</w:t>
      </w:r>
      <w:bookmarkEnd w:id="35"/>
      <w:bookmarkEnd w:id="36"/>
      <w:bookmarkEnd w:id="37"/>
      <w:bookmarkEnd w:id="38"/>
    </w:p>
    <w:p w14:paraId="539CB45C" w14:textId="77777777" w:rsidR="00302B52" w:rsidRPr="00413E21" w:rsidRDefault="00302B52" w:rsidP="00302B52">
      <w:pPr>
        <w:pStyle w:val="Heading3"/>
      </w:pPr>
      <w:bookmarkStart w:id="39" w:name="_Toc532836852"/>
      <w:bookmarkStart w:id="40" w:name="_Toc27559684"/>
      <w:bookmarkStart w:id="41" w:name="_Toc36039429"/>
      <w:bookmarkStart w:id="42" w:name="_Toc178154524"/>
      <w:r w:rsidRPr="00413E21">
        <w:t>4.1.1</w:t>
      </w:r>
      <w:r w:rsidRPr="00413E21">
        <w:tab/>
        <w:t>Information models</w:t>
      </w:r>
      <w:bookmarkEnd w:id="39"/>
      <w:bookmarkEnd w:id="40"/>
      <w:bookmarkEnd w:id="41"/>
      <w:bookmarkEnd w:id="42"/>
    </w:p>
    <w:p w14:paraId="3DC00577"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0A9E6A1E"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7A59CA1A" w14:textId="77777777" w:rsidR="00302B52" w:rsidRPr="00413E21" w:rsidRDefault="00302B52" w:rsidP="00302B52">
      <w:pPr>
        <w:pStyle w:val="Heading3"/>
      </w:pPr>
      <w:bookmarkStart w:id="43" w:name="_Toc532836853"/>
      <w:bookmarkStart w:id="44" w:name="_Toc27559685"/>
      <w:bookmarkStart w:id="45" w:name="_Toc36039430"/>
      <w:bookmarkStart w:id="46" w:name="_Toc178154525"/>
      <w:r w:rsidRPr="00413E21">
        <w:t>4.1.2</w:t>
      </w:r>
      <w:r w:rsidRPr="00413E21">
        <w:tab/>
        <w:t>Resources</w:t>
      </w:r>
      <w:bookmarkEnd w:id="43"/>
      <w:bookmarkEnd w:id="44"/>
      <w:bookmarkEnd w:id="45"/>
      <w:bookmarkEnd w:id="46"/>
    </w:p>
    <w:p w14:paraId="61AB330A"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7FD2008A"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366B9C47" w14:textId="77777777" w:rsidR="00302B52" w:rsidRPr="00413E21" w:rsidRDefault="00302B52" w:rsidP="00302B52">
      <w:pPr>
        <w:pStyle w:val="Heading3"/>
      </w:pPr>
      <w:bookmarkStart w:id="47" w:name="_Toc532836854"/>
      <w:bookmarkStart w:id="48" w:name="_Toc27559686"/>
      <w:bookmarkStart w:id="49" w:name="_Toc36039431"/>
      <w:bookmarkStart w:id="50" w:name="_Toc178154526"/>
      <w:r w:rsidRPr="00413E21">
        <w:lastRenderedPageBreak/>
        <w:t>4.1.3</w:t>
      </w:r>
      <w:r w:rsidRPr="00413E21">
        <w:tab/>
        <w:t>Resource archetypes</w:t>
      </w:r>
      <w:bookmarkEnd w:id="47"/>
      <w:bookmarkEnd w:id="48"/>
      <w:bookmarkEnd w:id="49"/>
      <w:bookmarkEnd w:id="50"/>
    </w:p>
    <w:p w14:paraId="59572A3B"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7FFBFC7C"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1122633"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30501D76"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0C8714C8" w14:textId="77777777" w:rsidR="00302B52" w:rsidRPr="00413E21" w:rsidRDefault="00302B52" w:rsidP="00302B52">
      <w:pPr>
        <w:pStyle w:val="Heading3"/>
      </w:pPr>
      <w:bookmarkStart w:id="51" w:name="_Toc532836855"/>
      <w:bookmarkStart w:id="52" w:name="_Toc27559687"/>
      <w:bookmarkStart w:id="53" w:name="_Toc36039432"/>
      <w:bookmarkStart w:id="54" w:name="_Toc178154527"/>
      <w:r w:rsidRPr="00413E21">
        <w:t>4.1.4</w:t>
      </w:r>
      <w:r w:rsidRPr="00413E21">
        <w:tab/>
        <w:t>Mapping of information models to resources</w:t>
      </w:r>
      <w:bookmarkEnd w:id="51"/>
      <w:bookmarkEnd w:id="52"/>
      <w:bookmarkEnd w:id="53"/>
      <w:bookmarkEnd w:id="54"/>
    </w:p>
    <w:p w14:paraId="353504A0"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4DFF46A7" w14:textId="77777777" w:rsidR="00D42EBB" w:rsidRDefault="00D42EBB" w:rsidP="00302B52">
      <w:r>
        <w:t>Attributes are mapped to secondary resources.</w:t>
      </w:r>
    </w:p>
    <w:p w14:paraId="554652AA" w14:textId="77777777" w:rsidR="001D5686" w:rsidRDefault="001D5686" w:rsidP="001D5686">
      <w:pPr>
        <w:pStyle w:val="Heading3"/>
      </w:pPr>
      <w:bookmarkStart w:id="55" w:name="_Toc178154528"/>
      <w:r>
        <w:t>4.1.5</w:t>
      </w:r>
      <w:r>
        <w:tab/>
        <w:t>Usage of information models</w:t>
      </w:r>
      <w:bookmarkEnd w:id="55"/>
    </w:p>
    <w:p w14:paraId="05DE2BC3"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37418FD0"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6936EC56" w14:textId="1F34E67E" w:rsidR="001D5686"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7B158DE8" w14:textId="77777777" w:rsidR="007B2CC7" w:rsidRDefault="007B2CC7" w:rsidP="007B2CC7">
      <w:pPr>
        <w:pStyle w:val="B1"/>
        <w:rPr>
          <w:noProof/>
          <w:lang w:val="en-US"/>
        </w:rPr>
      </w:pPr>
      <w:r>
        <w:rPr>
          <w:noProof/>
          <w:lang w:val="en-US"/>
        </w:rPr>
        <w:t>-</w:t>
      </w:r>
      <w:r>
        <w:rPr>
          <w:noProof/>
          <w:lang w:val="en-US"/>
        </w:rPr>
        <w:tab/>
        <w:t>They provide constraints on the structure of information on the MnS Producer.</w:t>
      </w:r>
    </w:p>
    <w:p w14:paraId="04F2085A" w14:textId="77777777" w:rsidR="007B2CC7" w:rsidRDefault="007B2CC7" w:rsidP="007B2CC7">
      <w:pPr>
        <w:pStyle w:val="B1"/>
        <w:rPr>
          <w:noProof/>
          <w:lang w:val="en-US"/>
        </w:rPr>
      </w:pPr>
      <w:r>
        <w:rPr>
          <w:noProof/>
          <w:lang w:val="en-US"/>
        </w:rPr>
        <w:t>-</w:t>
      </w:r>
      <w:r>
        <w:rPr>
          <w:noProof/>
          <w:lang w:val="en-US"/>
        </w:rPr>
        <w:tab/>
        <w:t>They provide constraints on the possibilities to update information on the MnS Producer.</w:t>
      </w:r>
    </w:p>
    <w:p w14:paraId="54371CF7"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615F1961"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185D7C6D" w14:textId="77777777" w:rsidR="00302B52" w:rsidRPr="00413E21" w:rsidRDefault="00302B52" w:rsidP="00302B52">
      <w:pPr>
        <w:pStyle w:val="Heading2"/>
      </w:pPr>
      <w:bookmarkStart w:id="56" w:name="_Toc532836856"/>
      <w:bookmarkStart w:id="57" w:name="_Toc27559688"/>
      <w:bookmarkStart w:id="58" w:name="_Toc36039433"/>
      <w:bookmarkStart w:id="59" w:name="_Toc178154529"/>
      <w:r w:rsidRPr="00413E21">
        <w:t>4.2</w:t>
      </w:r>
      <w:r w:rsidRPr="00413E21">
        <w:tab/>
        <w:t>Managed object naming and resource identification</w:t>
      </w:r>
      <w:bookmarkEnd w:id="56"/>
      <w:bookmarkEnd w:id="57"/>
      <w:bookmarkEnd w:id="58"/>
      <w:bookmarkEnd w:id="59"/>
    </w:p>
    <w:p w14:paraId="557B2170" w14:textId="77777777" w:rsidR="00302B52" w:rsidRPr="00413E21" w:rsidRDefault="00302B52" w:rsidP="00302B52">
      <w:pPr>
        <w:pStyle w:val="Heading3"/>
      </w:pPr>
      <w:bookmarkStart w:id="60" w:name="_Toc532836857"/>
      <w:bookmarkStart w:id="61" w:name="_Toc27559689"/>
      <w:bookmarkStart w:id="62" w:name="_Toc36039434"/>
      <w:bookmarkStart w:id="63" w:name="_Toc178154530"/>
      <w:r w:rsidRPr="00413E21">
        <w:t>4.2.1</w:t>
      </w:r>
      <w:r w:rsidRPr="00413E21">
        <w:tab/>
        <w:t>Managed object naming</w:t>
      </w:r>
      <w:bookmarkEnd w:id="60"/>
      <w:bookmarkEnd w:id="61"/>
      <w:bookmarkEnd w:id="62"/>
      <w:bookmarkEnd w:id="63"/>
    </w:p>
    <w:p w14:paraId="6FBE963C" w14:textId="77777777" w:rsidR="001822E4" w:rsidRDefault="001822E4" w:rsidP="006C3ED8">
      <w:pPr>
        <w:pStyle w:val="Heading4"/>
      </w:pPr>
      <w:bookmarkStart w:id="64" w:name="_Toc27559690"/>
      <w:bookmarkStart w:id="65" w:name="_Toc36039435"/>
      <w:bookmarkStart w:id="66" w:name="_Toc178154531"/>
      <w:r>
        <w:t>4.2.1.0</w:t>
      </w:r>
      <w:r>
        <w:tab/>
        <w:t>Distinguished Name (DN)</w:t>
      </w:r>
      <w:bookmarkEnd w:id="64"/>
      <w:bookmarkEnd w:id="65"/>
      <w:bookmarkEnd w:id="66"/>
    </w:p>
    <w:p w14:paraId="7D965FBF"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0CE42E95"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28DBB7E9" w14:textId="77777777" w:rsidR="00F87F11" w:rsidRDefault="00F87F11" w:rsidP="00F87F11">
      <w:r>
        <w:lastRenderedPageBreak/>
        <w:t>The DN concept is described in detail in TS 32.300 [3].The following example DN has a DC.</w:t>
      </w:r>
    </w:p>
    <w:p w14:paraId="102B3ED0" w14:textId="77777777" w:rsidR="00F87F11" w:rsidRDefault="00F87F11" w:rsidP="00F87F11">
      <w:pPr>
        <w:pStyle w:val="PL"/>
        <w:spacing w:after="120"/>
        <w:rPr>
          <w:sz w:val="20"/>
        </w:rPr>
      </w:pPr>
      <w:r>
        <w:rPr>
          <w:sz w:val="20"/>
        </w:rPr>
        <w:t>DN = "DC=operatorA.com,</w:t>
      </w:r>
      <w:r w:rsidR="004E412E" w:rsidRPr="004E412E">
        <w:rPr>
          <w:sz w:val="20"/>
        </w:rPr>
        <w:t>S</w:t>
      </w:r>
      <w:r>
        <w:rPr>
          <w:sz w:val="20"/>
        </w:rPr>
        <w:t>ubNetwork=south,</w:t>
      </w:r>
      <w:r w:rsidR="004E412E" w:rsidRPr="004E412E">
        <w:rPr>
          <w:sz w:val="20"/>
        </w:rPr>
        <w:t>M</w:t>
      </w:r>
      <w:r>
        <w:rPr>
          <w:sz w:val="20"/>
        </w:rPr>
        <w:t>anagedElement=a,</w:t>
      </w:r>
      <w:r w:rsidR="004E412E" w:rsidRPr="004E412E">
        <w:rPr>
          <w:sz w:val="20"/>
        </w:rPr>
        <w:t>ENB</w:t>
      </w:r>
      <w:r>
        <w:rPr>
          <w:sz w:val="20"/>
        </w:rPr>
        <w:t>Function=1,</w:t>
      </w:r>
      <w:r w:rsidR="004E412E" w:rsidRPr="004E412E">
        <w:rPr>
          <w:sz w:val="20"/>
        </w:rPr>
        <w:t>C</w:t>
      </w:r>
      <w:r>
        <w:rPr>
          <w:sz w:val="20"/>
        </w:rPr>
        <w:t>ell=1"</w:t>
      </w:r>
    </w:p>
    <w:p w14:paraId="66156AE1" w14:textId="77777777" w:rsidR="001822E4" w:rsidRPr="00413E21" w:rsidRDefault="001822E4" w:rsidP="006C3ED8">
      <w:pPr>
        <w:pStyle w:val="Heading4"/>
      </w:pPr>
      <w:bookmarkStart w:id="67" w:name="_Toc27559691"/>
      <w:bookmarkStart w:id="68" w:name="_Toc36039436"/>
      <w:bookmarkStart w:id="69" w:name="_Toc178154532"/>
      <w:r>
        <w:t>4.2.1.1</w:t>
      </w:r>
      <w:r>
        <w:tab/>
        <w:t>Global and local namespaces</w:t>
      </w:r>
      <w:bookmarkEnd w:id="67"/>
      <w:bookmarkEnd w:id="68"/>
      <w:bookmarkEnd w:id="69"/>
    </w:p>
    <w:p w14:paraId="5EB23837"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6238732" w14:textId="77777777" w:rsidR="00302B52" w:rsidRPr="00413E21" w:rsidRDefault="00302B52" w:rsidP="00302B52">
      <w:r w:rsidRPr="00413E21">
        <w:t>The local root is typically the root of the network resource model representing the managed network.</w:t>
      </w:r>
    </w:p>
    <w:p w14:paraId="4C06749C" w14:textId="77777777" w:rsidR="00302B52" w:rsidRPr="00413E21" w:rsidRDefault="00302B52" w:rsidP="00302B52">
      <w:pPr>
        <w:pStyle w:val="Heading3"/>
      </w:pPr>
      <w:bookmarkStart w:id="70" w:name="_Toc532836858"/>
      <w:bookmarkStart w:id="71" w:name="_Toc27559692"/>
      <w:bookmarkStart w:id="72" w:name="_Toc36039437"/>
      <w:bookmarkStart w:id="73" w:name="_Toc178154533"/>
      <w:r w:rsidRPr="00413E21">
        <w:t>4.2.2</w:t>
      </w:r>
      <w:r w:rsidRPr="00413E21">
        <w:tab/>
        <w:t>Resource identification</w:t>
      </w:r>
      <w:bookmarkEnd w:id="70"/>
      <w:bookmarkEnd w:id="71"/>
      <w:bookmarkEnd w:id="72"/>
      <w:bookmarkEnd w:id="73"/>
    </w:p>
    <w:p w14:paraId="2EB470CB"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5B57F9B4" w14:textId="77777777" w:rsidR="00302B52" w:rsidRPr="00413E21" w:rsidRDefault="00302B52" w:rsidP="00302B52">
      <w:pPr>
        <w:pStyle w:val="PL"/>
        <w:spacing w:after="120"/>
        <w:rPr>
          <w:sz w:val="20"/>
        </w:rPr>
      </w:pPr>
      <w:r w:rsidRPr="00413E21">
        <w:rPr>
          <w:sz w:val="20"/>
        </w:rPr>
        <w:t>http-URI = "http:" "//" authority path-abempty [ "?" query ] [ "#" fragment ]</w:t>
      </w:r>
    </w:p>
    <w:p w14:paraId="5913660D" w14:textId="77777777" w:rsidR="00302B52" w:rsidRDefault="00302B52" w:rsidP="00302B52">
      <w:pPr>
        <w:rPr>
          <w:lang w:eastAsia="fr-FR"/>
        </w:rPr>
      </w:pPr>
      <w:r w:rsidRPr="00413E21">
        <w:rPr>
          <w:lang w:eastAsia="fr-FR"/>
        </w:rPr>
        <w:t>The path component is an absolute path (one that starts with a single slash character) or empty.</w:t>
      </w:r>
    </w:p>
    <w:p w14:paraId="583EDDA2"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7EC972AE" w14:textId="77777777" w:rsidR="0012196E" w:rsidRPr="00413E21" w:rsidRDefault="0012196E" w:rsidP="00302B52">
      <w:pPr>
        <w:rPr>
          <w:lang w:eastAsia="fr-FR"/>
        </w:rPr>
      </w:pPr>
      <w:r>
        <w:rPr>
          <w:lang w:eastAsia="fr-FR"/>
        </w:rPr>
        <w:t xml:space="preserve">URIs are used by HTTP for routing and addressing of target resources. </w:t>
      </w:r>
    </w:p>
    <w:p w14:paraId="11416D75" w14:textId="77777777" w:rsidR="00302B52" w:rsidRPr="00413E21" w:rsidRDefault="00302B52" w:rsidP="00302B52">
      <w:pPr>
        <w:pStyle w:val="Heading3"/>
      </w:pPr>
      <w:bookmarkStart w:id="74" w:name="_Toc532836859"/>
      <w:bookmarkStart w:id="75" w:name="_Toc27559693"/>
      <w:bookmarkStart w:id="76" w:name="_Toc36039438"/>
      <w:bookmarkStart w:id="77" w:name="_Toc178154534"/>
      <w:r w:rsidRPr="00413E21">
        <w:t>4.2.3</w:t>
      </w:r>
      <w:r w:rsidRPr="00413E21">
        <w:tab/>
        <w:t>Mapping of DNs to URIs</w:t>
      </w:r>
      <w:bookmarkEnd w:id="74"/>
      <w:bookmarkEnd w:id="75"/>
      <w:bookmarkEnd w:id="76"/>
      <w:bookmarkEnd w:id="77"/>
    </w:p>
    <w:p w14:paraId="1610D8E1" w14:textId="77777777" w:rsidR="0012196E" w:rsidRDefault="0012196E" w:rsidP="0012196E">
      <w:r>
        <w:t>URIs are globally unique. For this reason only a globally unique DN with DC is mappable into a URI. The mapping rules are as follow:</w:t>
      </w:r>
    </w:p>
    <w:p w14:paraId="1F5CEC2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4ADB9743" w14:textId="77777777" w:rsidR="0012196E" w:rsidRDefault="0012196E" w:rsidP="006C3ED8">
      <w:pPr>
        <w:pStyle w:val="B1"/>
      </w:pPr>
      <w:r>
        <w:t>-</w:t>
      </w:r>
      <w:r>
        <w:tab/>
        <w:t>The LDN is mapped semantically to the path component of the URI. The syntax of the LDN is modified to match the syntax of the path component.</w:t>
      </w:r>
    </w:p>
    <w:p w14:paraId="6546C70B"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674EEBCD" w14:textId="77777777" w:rsidR="00302B52" w:rsidRDefault="0012196E" w:rsidP="0012196E">
      <w:pPr>
        <w:pStyle w:val="PL"/>
        <w:rPr>
          <w:sz w:val="18"/>
          <w:szCs w:val="18"/>
        </w:rPr>
      </w:pPr>
      <w:r w:rsidRPr="004E2A95">
        <w:rPr>
          <w:sz w:val="18"/>
          <w:szCs w:val="18"/>
        </w:rPr>
        <w:t>URI-</w:t>
      </w:r>
      <w:r w:rsidR="00302B52" w:rsidRPr="004E2A95">
        <w:rPr>
          <w:sz w:val="18"/>
          <w:szCs w:val="18"/>
        </w:rPr>
        <w:t>RDN = {namingAttribute</w:t>
      </w:r>
      <w:r w:rsidRPr="004E2A95">
        <w:rPr>
          <w:sz w:val="18"/>
          <w:szCs w:val="18"/>
        </w:rPr>
        <w:t>Name</w:t>
      </w:r>
      <w:r w:rsidR="00302B52" w:rsidRPr="004E2A95">
        <w:rPr>
          <w:sz w:val="18"/>
          <w:szCs w:val="18"/>
        </w:rPr>
        <w:t xml:space="preserve">} </w:t>
      </w:r>
      <w:r w:rsidRPr="004E2A95">
        <w:rPr>
          <w:sz w:val="18"/>
          <w:szCs w:val="18"/>
        </w:rPr>
        <w:t xml:space="preserve">"=" </w:t>
      </w:r>
      <w:r w:rsidR="00302B52" w:rsidRPr="004E2A95">
        <w:rPr>
          <w:sz w:val="18"/>
          <w:szCs w:val="18"/>
        </w:rPr>
        <w:t>{namingAttributeValue}</w:t>
      </w:r>
    </w:p>
    <w:p w14:paraId="59B90C82" w14:textId="77777777" w:rsidR="008305CF" w:rsidRDefault="008305CF" w:rsidP="0012196E">
      <w:pPr>
        <w:pStyle w:val="PL"/>
      </w:pPr>
    </w:p>
    <w:p w14:paraId="2B21CCCA"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4ABA3AFF" w14:textId="77777777" w:rsidR="00302B52" w:rsidRDefault="0012196E" w:rsidP="0012196E">
      <w:pPr>
        <w:pStyle w:val="PL"/>
        <w:rPr>
          <w:lang w:eastAsia="de-DE"/>
        </w:rPr>
      </w:pPr>
      <w:r w:rsidRPr="004E2A95">
        <w:rPr>
          <w:sz w:val="18"/>
          <w:szCs w:val="18"/>
        </w:rPr>
        <w:t>URI-</w:t>
      </w:r>
      <w:r w:rsidR="00302B52" w:rsidRPr="004E2A95">
        <w:rPr>
          <w:sz w:val="18"/>
          <w:szCs w:val="18"/>
        </w:rPr>
        <w:t>LDN = *( "/" RDN )</w:t>
      </w:r>
    </w:p>
    <w:p w14:paraId="65762BC4" w14:textId="77777777" w:rsidR="0012196E" w:rsidRPr="00413E21" w:rsidRDefault="0012196E" w:rsidP="006C3ED8">
      <w:pPr>
        <w:pStyle w:val="PL"/>
        <w:rPr>
          <w:lang w:eastAsia="de-DE"/>
        </w:rPr>
      </w:pPr>
    </w:p>
    <w:p w14:paraId="0179E3F6" w14:textId="77777777" w:rsidR="0012196E" w:rsidRDefault="0012196E" w:rsidP="0012196E">
      <w:r>
        <w:t>For example, the LDN</w:t>
      </w:r>
    </w:p>
    <w:p w14:paraId="3C2AFB1B" w14:textId="77777777" w:rsidR="0012196E" w:rsidRDefault="0012196E" w:rsidP="006C3ED8">
      <w:pPr>
        <w:pStyle w:val="PL"/>
      </w:pPr>
      <w:r w:rsidRPr="004E2A95">
        <w:rPr>
          <w:sz w:val="18"/>
          <w:szCs w:val="18"/>
        </w:rPr>
        <w:t>LDN = "</w:t>
      </w:r>
      <w:r w:rsidR="004E412E" w:rsidRPr="004E2A95">
        <w:rPr>
          <w:sz w:val="18"/>
          <w:szCs w:val="18"/>
        </w:rPr>
        <w:t>S</w:t>
      </w:r>
      <w:r w:rsidRPr="004E2A95">
        <w:rPr>
          <w:sz w:val="18"/>
          <w:szCs w:val="18"/>
        </w:rPr>
        <w:t>ubNetwork=south,</w:t>
      </w:r>
      <w:r w:rsidR="004E412E"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7F01120" w14:textId="77777777" w:rsidR="0012196E" w:rsidRDefault="0012196E" w:rsidP="0012196E">
      <w:r>
        <w:t>maps to</w:t>
      </w:r>
    </w:p>
    <w:p w14:paraId="2FCDE785" w14:textId="77777777" w:rsidR="0012196E" w:rsidRDefault="0012196E" w:rsidP="006C3ED8">
      <w:pPr>
        <w:pStyle w:val="PL"/>
        <w:rPr>
          <w:sz w:val="18"/>
          <w:szCs w:val="18"/>
        </w:rPr>
      </w:pPr>
      <w:r w:rsidRPr="004E2A95">
        <w:rPr>
          <w:sz w:val="18"/>
          <w:szCs w:val="18"/>
        </w:rPr>
        <w:t>URI-LDN = "/</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0937AC91" w14:textId="77777777" w:rsidR="008305CF" w:rsidRDefault="008305CF" w:rsidP="006C3ED8">
      <w:pPr>
        <w:pStyle w:val="PL"/>
      </w:pPr>
    </w:p>
    <w:p w14:paraId="37E3E296" w14:textId="77777777" w:rsidR="0012196E" w:rsidRDefault="0012196E" w:rsidP="0012196E">
      <w:r>
        <w:t>and the LDN</w:t>
      </w:r>
    </w:p>
    <w:p w14:paraId="3C7858E7" w14:textId="77777777" w:rsidR="0012196E" w:rsidRDefault="0012196E" w:rsidP="006C3ED8">
      <w:pPr>
        <w:pStyle w:val="PL"/>
      </w:pPr>
      <w:r w:rsidRPr="004E2A95">
        <w:rPr>
          <w:sz w:val="18"/>
          <w:szCs w:val="18"/>
        </w:rPr>
        <w:t>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6FF76989" w14:textId="77777777" w:rsidR="0012196E" w:rsidRDefault="0012196E" w:rsidP="0012196E">
      <w:r>
        <w:t>to</w:t>
      </w:r>
    </w:p>
    <w:p w14:paraId="0198A1E3" w14:textId="77777777" w:rsidR="0012196E" w:rsidRDefault="0012196E" w:rsidP="0012196E">
      <w:pPr>
        <w:pStyle w:val="PL"/>
      </w:pPr>
      <w:r w:rsidRPr="004E2A95">
        <w:rPr>
          <w:sz w:val="18"/>
          <w:szCs w:val="18"/>
        </w:rPr>
        <w:t>URI-LDN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7873158" w14:textId="77777777" w:rsidR="0012196E" w:rsidRDefault="0012196E" w:rsidP="006C3ED8">
      <w:pPr>
        <w:pStyle w:val="PL"/>
      </w:pPr>
    </w:p>
    <w:p w14:paraId="787CD96E" w14:textId="77777777" w:rsidR="0012196E" w:rsidRDefault="0012196E" w:rsidP="0012196E">
      <w:r>
        <w:t>When constructing the authority part from the DN prefix, it shall be reformatted according to the name conventions applying to FQDNs. For example, the DN prefix</w:t>
      </w:r>
    </w:p>
    <w:p w14:paraId="68AE3BCE" w14:textId="77777777" w:rsidR="0012196E" w:rsidRDefault="0012196E" w:rsidP="006C3ED8">
      <w:pPr>
        <w:pStyle w:val="PL"/>
      </w:pPr>
      <w:r w:rsidRPr="004E2A95">
        <w:rPr>
          <w:sz w:val="18"/>
          <w:szCs w:val="18"/>
        </w:rPr>
        <w:lastRenderedPageBreak/>
        <w:t>DN-prefix = "DC=operatorA.com"</w:t>
      </w:r>
    </w:p>
    <w:p w14:paraId="7F394EEF" w14:textId="77777777" w:rsidR="0012196E" w:rsidRDefault="0012196E" w:rsidP="0012196E"/>
    <w:p w14:paraId="549625C0" w14:textId="77777777" w:rsidR="0012196E" w:rsidRDefault="0012196E" w:rsidP="0012196E">
      <w:r>
        <w:t>maps to</w:t>
      </w:r>
    </w:p>
    <w:p w14:paraId="1F332B91" w14:textId="77777777" w:rsidR="0012196E" w:rsidRDefault="0012196E" w:rsidP="0012196E">
      <w:pPr>
        <w:pStyle w:val="PL"/>
      </w:pPr>
      <w:r w:rsidRPr="004E2A95">
        <w:rPr>
          <w:sz w:val="18"/>
          <w:szCs w:val="18"/>
        </w:rPr>
        <w:t>URI-DN-prefix = "operatorA.com"</w:t>
      </w:r>
    </w:p>
    <w:p w14:paraId="091B13F9" w14:textId="77777777" w:rsidR="0012196E" w:rsidRDefault="0012196E" w:rsidP="006C3ED8">
      <w:pPr>
        <w:pStyle w:val="PL"/>
      </w:pPr>
    </w:p>
    <w:p w14:paraId="6ED9F712" w14:textId="77777777" w:rsidR="0012196E" w:rsidRDefault="0012196E" w:rsidP="0012196E">
      <w:r>
        <w:t>and the DN prefix</w:t>
      </w:r>
    </w:p>
    <w:p w14:paraId="3AE84F8C" w14:textId="77777777" w:rsidR="0012196E" w:rsidRDefault="0012196E" w:rsidP="0012196E">
      <w:pPr>
        <w:pStyle w:val="PL"/>
      </w:pPr>
      <w:r w:rsidRPr="004E2A95">
        <w:rPr>
          <w:sz w:val="18"/>
          <w:szCs w:val="18"/>
        </w:rPr>
        <w:t>DN-prefix = "DC=operatorA.com,</w:t>
      </w:r>
      <w:r w:rsidR="005F2BA9" w:rsidRPr="004E2A95">
        <w:rPr>
          <w:sz w:val="18"/>
          <w:szCs w:val="18"/>
        </w:rPr>
        <w:t>S</w:t>
      </w:r>
      <w:r w:rsidRPr="004E2A95">
        <w:rPr>
          <w:sz w:val="18"/>
          <w:szCs w:val="18"/>
        </w:rPr>
        <w:t>ubNetwork=south"</w:t>
      </w:r>
    </w:p>
    <w:p w14:paraId="7D4077CF" w14:textId="77777777" w:rsidR="0012196E" w:rsidRDefault="0012196E" w:rsidP="006C3ED8">
      <w:pPr>
        <w:pStyle w:val="PL"/>
      </w:pPr>
    </w:p>
    <w:p w14:paraId="2D414B1E" w14:textId="77777777" w:rsidR="0012196E" w:rsidRDefault="0012196E" w:rsidP="0012196E">
      <w:r>
        <w:t>to</w:t>
      </w:r>
    </w:p>
    <w:p w14:paraId="3CEB8EBF"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33D00EDA" w14:textId="77777777" w:rsidR="0012196E" w:rsidRDefault="0012196E" w:rsidP="0012196E"/>
    <w:p w14:paraId="4FD69663" w14:textId="77777777" w:rsidR="0012196E" w:rsidRDefault="0012196E" w:rsidP="0012196E">
      <w:r>
        <w:t>The complete URIs for the examples are</w:t>
      </w:r>
    </w:p>
    <w:p w14:paraId="765441F5"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197346B9" w14:textId="77777777" w:rsidR="0012196E" w:rsidRDefault="00000000"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66CDE47" w14:textId="77777777" w:rsidR="0012196E" w:rsidRDefault="0012196E" w:rsidP="006C3ED8">
      <w:pPr>
        <w:pStyle w:val="PL"/>
      </w:pPr>
    </w:p>
    <w:p w14:paraId="4998370A"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6F844E2D" w14:textId="77777777" w:rsidR="0012196E" w:rsidRDefault="0012196E" w:rsidP="006C3ED8">
      <w:r>
        <w:rPr>
          <w:noProof/>
          <w:lang w:val="en-US"/>
        </w:rPr>
        <w:t>Using the mapping rule, a DN is mapped predictably into the URI authority component and path component.</w:t>
      </w:r>
    </w:p>
    <w:p w14:paraId="41B8027E" w14:textId="77777777" w:rsidR="0012196E" w:rsidRDefault="0012196E" w:rsidP="006C3ED8">
      <w:pPr>
        <w:pStyle w:val="PL"/>
      </w:pPr>
    </w:p>
    <w:p w14:paraId="4B447636"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1C77D8AD"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CC01D45" w14:textId="77777777" w:rsidR="008305CF" w:rsidRPr="00951B64" w:rsidRDefault="008305CF" w:rsidP="008305CF">
      <w:pPr>
        <w:pStyle w:val="PL"/>
        <w:spacing w:after="180"/>
        <w:rPr>
          <w:sz w:val="20"/>
        </w:rPr>
      </w:pPr>
      <w:r w:rsidRPr="00951B64">
        <w:rPr>
          <w:sz w:val="20"/>
        </w:rPr>
        <w:t>http://168.212.226.204/SubNetwork=south/.../Cell=1</w:t>
      </w:r>
    </w:p>
    <w:p w14:paraId="312FB14A"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0DB139D4" w14:textId="77777777" w:rsidR="00260F98" w:rsidRDefault="00260F98" w:rsidP="00260F98">
      <w:pPr>
        <w:pStyle w:val="Heading3"/>
      </w:pPr>
      <w:bookmarkStart w:id="78" w:name="_Toc178154535"/>
      <w:r>
        <w:t>4.2.4</w:t>
      </w:r>
      <w:r>
        <w:tab/>
        <w:t>Canonical URI</w:t>
      </w:r>
      <w:bookmarkEnd w:id="78"/>
    </w:p>
    <w:p w14:paraId="63043A9A" w14:textId="77777777" w:rsidR="00260F98" w:rsidRDefault="00260F98" w:rsidP="00260F98">
      <w:pPr>
        <w:rPr>
          <w:noProof/>
        </w:rPr>
      </w:pPr>
      <w:r>
        <w:rPr>
          <w:noProof/>
        </w:rPr>
        <w:t>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canonical URI and one or more other URIs.</w:t>
      </w:r>
      <w:r w:rsidRPr="004D12AB">
        <w:rPr>
          <w:noProof/>
        </w:rPr>
        <w:t xml:space="preserve"> </w:t>
      </w:r>
      <w:r>
        <w:rPr>
          <w:noProof/>
        </w:rPr>
        <w:t>The canonical URI may be looked at as a protocol specific version of the protocol neutral DN.</w:t>
      </w:r>
    </w:p>
    <w:p w14:paraId="344915D0" w14:textId="77777777" w:rsidR="00260F98" w:rsidRDefault="00260F98" w:rsidP="00260F98">
      <w:pPr>
        <w:rPr>
          <w:noProof/>
        </w:rPr>
      </w:pPr>
      <w:r>
        <w:rPr>
          <w:noProof/>
        </w:rPr>
        <w:t>A canonical URI may or may not yield further information if dereferenced.</w:t>
      </w:r>
    </w:p>
    <w:p w14:paraId="72D6ADAB" w14:textId="77777777" w:rsidR="00260F98" w:rsidRPr="0012196E" w:rsidRDefault="00260F98" w:rsidP="00260F98">
      <w:r>
        <w:rPr>
          <w:noProof/>
        </w:rPr>
        <w:t>An example usage of a canonical URI is in event notifications such as alarm notifications for identifying the resource where the event occurred.</w:t>
      </w:r>
    </w:p>
    <w:p w14:paraId="30D1628C" w14:textId="77777777" w:rsidR="00302B52" w:rsidRPr="00413E21" w:rsidRDefault="00302B52" w:rsidP="00302B52">
      <w:pPr>
        <w:pStyle w:val="Heading2"/>
      </w:pPr>
      <w:bookmarkStart w:id="79" w:name="_Toc532836860"/>
      <w:bookmarkStart w:id="80" w:name="_Toc27559694"/>
      <w:bookmarkStart w:id="81" w:name="_Toc36039439"/>
      <w:bookmarkStart w:id="82" w:name="_Toc178154536"/>
      <w:r w:rsidRPr="00413E21">
        <w:t>4.3</w:t>
      </w:r>
      <w:r w:rsidRPr="00413E21">
        <w:tab/>
      </w:r>
      <w:r w:rsidR="006F2F0E" w:rsidRPr="006F2F0E">
        <w:t>Message content formats</w:t>
      </w:r>
      <w:bookmarkEnd w:id="79"/>
      <w:bookmarkEnd w:id="80"/>
      <w:bookmarkEnd w:id="81"/>
      <w:bookmarkEnd w:id="82"/>
    </w:p>
    <w:p w14:paraId="6BBE5E36" w14:textId="77777777" w:rsidR="006F2F0E" w:rsidRDefault="006F2F0E" w:rsidP="00976A55">
      <w:pPr>
        <w:pStyle w:val="Heading3"/>
        <w:rPr>
          <w:lang w:eastAsia="fr-FR"/>
        </w:rPr>
      </w:pPr>
      <w:bookmarkStart w:id="83" w:name="_Toc178154537"/>
      <w:r>
        <w:rPr>
          <w:lang w:eastAsia="fr-FR"/>
        </w:rPr>
        <w:t>4.3.1</w:t>
      </w:r>
      <w:r>
        <w:rPr>
          <w:lang w:eastAsia="fr-FR"/>
        </w:rPr>
        <w:tab/>
        <w:t>Media types</w:t>
      </w:r>
      <w:bookmarkEnd w:id="83"/>
    </w:p>
    <w:p w14:paraId="01313728"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581D9E9F" w14:textId="77777777" w:rsidR="006F2F0E" w:rsidRDefault="006F2F0E" w:rsidP="006F2F0E">
      <w:pPr>
        <w:rPr>
          <w:lang w:eastAsia="fr-FR"/>
        </w:rPr>
      </w:pPr>
      <w:r>
        <w:rPr>
          <w:lang w:eastAsia="fr-FR"/>
        </w:rPr>
        <w:lastRenderedPageBreak/>
        <w:t>If not otherwise stated, the media type of request and response message bodies in the REST SS is</w:t>
      </w:r>
    </w:p>
    <w:p w14:paraId="035B103C" w14:textId="77777777" w:rsidR="006F2F0E" w:rsidRDefault="006F2F0E" w:rsidP="000E145C">
      <w:pPr>
        <w:pStyle w:val="B1"/>
        <w:rPr>
          <w:lang w:eastAsia="fr-FR"/>
        </w:rPr>
      </w:pPr>
      <w:r>
        <w:rPr>
          <w:lang w:eastAsia="fr-FR"/>
        </w:rPr>
        <w:t>-</w:t>
      </w:r>
      <w:r>
        <w:rPr>
          <w:lang w:eastAsia="fr-FR"/>
        </w:rPr>
        <w:tab/>
        <w:t>application/json (RFC 7159 [6]).</w:t>
      </w:r>
    </w:p>
    <w:p w14:paraId="578A7DE6"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770CD1EB" w14:textId="77777777" w:rsidR="006F2F0E" w:rsidRDefault="006F2F0E" w:rsidP="000E145C">
      <w:pPr>
        <w:pStyle w:val="B1"/>
        <w:rPr>
          <w:lang w:eastAsia="fr-FR"/>
        </w:rPr>
      </w:pPr>
      <w:r>
        <w:rPr>
          <w:lang w:eastAsia="fr-FR"/>
        </w:rPr>
        <w:t>-</w:t>
      </w:r>
      <w:r>
        <w:rPr>
          <w:lang w:eastAsia="fr-FR"/>
        </w:rPr>
        <w:tab/>
        <w:t>application/merge-patch+json (RFC 7396 [12], and clause 6.3.2 of the present document),</w:t>
      </w:r>
    </w:p>
    <w:p w14:paraId="41DE1DC1" w14:textId="77777777" w:rsidR="006F2F0E" w:rsidRDefault="006F2F0E" w:rsidP="000E145C">
      <w:pPr>
        <w:pStyle w:val="B1"/>
        <w:rPr>
          <w:lang w:eastAsia="fr-FR"/>
        </w:rPr>
      </w:pPr>
      <w:r>
        <w:rPr>
          <w:lang w:eastAsia="fr-FR"/>
        </w:rPr>
        <w:t>-</w:t>
      </w:r>
      <w:r>
        <w:rPr>
          <w:lang w:eastAsia="fr-FR"/>
        </w:rPr>
        <w:tab/>
        <w:t>application/json-patch+json (RFC 6902 [13], and clause 6.3.3 of the present document).</w:t>
      </w:r>
    </w:p>
    <w:p w14:paraId="012858D9" w14:textId="77777777" w:rsidR="006F2F0E" w:rsidRDefault="006F2F0E" w:rsidP="006F2F0E">
      <w:pPr>
        <w:rPr>
          <w:lang w:eastAsia="fr-FR"/>
        </w:rPr>
      </w:pPr>
      <w:r>
        <w:rPr>
          <w:lang w:eastAsia="fr-FR"/>
        </w:rPr>
        <w:t>Furthermore, this specification defines four new formats. Their media types are</w:t>
      </w:r>
    </w:p>
    <w:p w14:paraId="03E5273F"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091F4806"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101ACCA2"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6F290AC4"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148F0224"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4D51CB36" w14:textId="77777777" w:rsidR="006F2F0E" w:rsidRPr="003538C2" w:rsidRDefault="006F2F0E" w:rsidP="006F2F0E">
      <w:pPr>
        <w:pStyle w:val="Heading3"/>
      </w:pPr>
      <w:bookmarkStart w:id="84" w:name="_Toc178154538"/>
      <w:r w:rsidRPr="003538C2">
        <w:t>4.3.2</w:t>
      </w:r>
      <w:r w:rsidRPr="003538C2">
        <w:tab/>
        <w:t>Response content format negotiation</w:t>
      </w:r>
      <w:bookmarkEnd w:id="84"/>
    </w:p>
    <w:p w14:paraId="55EDAFEE" w14:textId="77777777" w:rsidR="006F2F0E" w:rsidRDefault="006F2F0E" w:rsidP="00302B52">
      <w:r w:rsidRPr="003538C2">
        <w:t xml:space="preserve">The MnS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header field in HTTP requests that expect a message body in the response. The "Accept" header field indicates to the MnS Producer the media types acceptable to the MnS Consumer.</w:t>
      </w:r>
    </w:p>
    <w:p w14:paraId="1A832B15" w14:textId="77777777" w:rsidR="00265DAE" w:rsidRPr="00413E21" w:rsidRDefault="00265DAE" w:rsidP="00302B52">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35189481" w14:textId="77777777" w:rsidR="00302B52" w:rsidRPr="00413E21" w:rsidRDefault="00302B52" w:rsidP="00302B52">
      <w:pPr>
        <w:pStyle w:val="Heading2"/>
      </w:pPr>
      <w:bookmarkStart w:id="85" w:name="_Toc532836861"/>
      <w:bookmarkStart w:id="86" w:name="_Toc27559695"/>
      <w:bookmarkStart w:id="87" w:name="_Toc36039440"/>
      <w:bookmarkStart w:id="88" w:name="_Toc178154539"/>
      <w:r w:rsidRPr="00413E21">
        <w:t>4.4</w:t>
      </w:r>
      <w:r w:rsidRPr="00413E21">
        <w:tab/>
        <w:t>URI structure</w:t>
      </w:r>
      <w:bookmarkEnd w:id="85"/>
      <w:bookmarkEnd w:id="86"/>
      <w:bookmarkEnd w:id="87"/>
      <w:bookmarkEnd w:id="88"/>
    </w:p>
    <w:p w14:paraId="0B05E478" w14:textId="77777777" w:rsidR="00A730CA" w:rsidRDefault="00A730CA" w:rsidP="00A730CA">
      <w:pPr>
        <w:pStyle w:val="Heading3"/>
      </w:pPr>
      <w:bookmarkStart w:id="89" w:name="_Toc178154540"/>
      <w:r>
        <w:t>4.4.1</w:t>
      </w:r>
      <w:r>
        <w:tab/>
        <w:t>Introduction</w:t>
      </w:r>
      <w:bookmarkEnd w:id="89"/>
    </w:p>
    <w:p w14:paraId="7C1A8DA2"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90" w:name="OLE_LINK5"/>
      <w:r>
        <w:t>not representing managed object instances</w:t>
      </w:r>
      <w:bookmarkEnd w:id="90"/>
      <w:r>
        <w:t>. In this case the DN concept is not relevant. The URI structure for both categories is different.</w:t>
      </w:r>
    </w:p>
    <w:p w14:paraId="21B868FA" w14:textId="77777777" w:rsidR="00A730CA" w:rsidRPr="00900F94" w:rsidRDefault="00A730CA" w:rsidP="00C057F2">
      <w:pPr>
        <w:pStyle w:val="Heading3"/>
      </w:pPr>
      <w:bookmarkStart w:id="91" w:name="_Toc178154541"/>
      <w:r>
        <w:t>4.4.2</w:t>
      </w:r>
      <w:r>
        <w:tab/>
        <w:t>URI structure for resources representing managed object instances</w:t>
      </w:r>
      <w:bookmarkEnd w:id="91"/>
    </w:p>
    <w:p w14:paraId="3AA012AA"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29F8E76A" w14:textId="77777777" w:rsidR="00DA396A" w:rsidRPr="004E2A95" w:rsidRDefault="00A730CA" w:rsidP="00DA396A">
      <w:pPr>
        <w:pStyle w:val="PL"/>
        <w:rPr>
          <w:sz w:val="18"/>
          <w:szCs w:val="18"/>
        </w:rPr>
      </w:pPr>
      <w:r w:rsidRPr="004E2A95">
        <w:rPr>
          <w:sz w:val="18"/>
          <w:szCs w:val="18"/>
        </w:rPr>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4CD29750" w14:textId="77777777" w:rsidR="00A730CA" w:rsidRPr="00413E21" w:rsidRDefault="00A730CA" w:rsidP="00A730CA">
      <w:pPr>
        <w:spacing w:before="180"/>
        <w:rPr>
          <w:lang w:eastAsia="ko-KR"/>
        </w:rPr>
      </w:pPr>
      <w:r>
        <w:rPr>
          <w:lang w:eastAsia="ko-KR"/>
        </w:rPr>
        <w:t>with</w:t>
      </w:r>
      <w:r w:rsidRPr="00413E21">
        <w:rPr>
          <w:lang w:eastAsia="ko-KR"/>
        </w:rPr>
        <w:t>:</w:t>
      </w:r>
    </w:p>
    <w:p w14:paraId="4603AEAE" w14:textId="77777777" w:rsidR="00A730CA" w:rsidRDefault="00A730CA" w:rsidP="00C057F2">
      <w:pPr>
        <w:ind w:leftChars="1" w:left="1984" w:hangingChars="991" w:hanging="1982"/>
        <w:jc w:val="both"/>
      </w:pPr>
      <w:r>
        <w:t>{scheme}</w:t>
      </w:r>
      <w:r>
        <w:tab/>
      </w:r>
      <w:r>
        <w:tab/>
        <w:t>Scheme component "http" or "https"</w:t>
      </w:r>
    </w:p>
    <w:p w14:paraId="16512227"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4197FCF2"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7ECFB464"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0148506D" w14:textId="77777777" w:rsidR="00A730CA" w:rsidRDefault="00A730CA" w:rsidP="00C057F2">
      <w:pPr>
        <w:ind w:leftChars="1" w:left="1984" w:hangingChars="991" w:hanging="1982"/>
        <w:jc w:val="both"/>
      </w:pPr>
      <w:r>
        <w:t>{MnSVersion}</w:t>
      </w:r>
      <w:r>
        <w:tab/>
      </w:r>
      <w:r>
        <w:tab/>
        <w:t>Part of the path component, allows specifying an optional MnS version in a single path segment.</w:t>
      </w:r>
    </w:p>
    <w:p w14:paraId="4E420EE2" w14:textId="77777777" w:rsidR="00A730CA" w:rsidRDefault="00A730CA" w:rsidP="00C057F2">
      <w:pPr>
        <w:ind w:leftChars="1" w:left="1984" w:hangingChars="991" w:hanging="1982"/>
      </w:pPr>
      <w:r>
        <w:lastRenderedPageBreak/>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741D12A" w14:textId="77777777" w:rsidR="00DA396A" w:rsidRDefault="00DA396A" w:rsidP="00DA396A">
      <w:pPr>
        <w:ind w:left="1274" w:hangingChars="637" w:hanging="1274"/>
        <w:jc w:val="both"/>
      </w:pPr>
    </w:p>
    <w:p w14:paraId="13020E21" w14:textId="77777777" w:rsidR="00DA396A" w:rsidRDefault="00DA396A" w:rsidP="006C3ED8">
      <w:r>
        <w:t xml:space="preserve">As seen above, to construct the URI from a DN, it is necessary to map the "DNPrefixPlusRDNSeparator" as defined in clause 7.3 of </w:t>
      </w:r>
      <w:r w:rsidR="003722A8" w:rsidRPr="003722A8">
        <w:t xml:space="preserve">TS 32.300 </w:t>
      </w:r>
      <w:r>
        <w:t xml:space="preserve">[3], the “LocalDN” as defined in clause 7.3 of </w:t>
      </w:r>
      <w:r w:rsidR="003722A8" w:rsidRPr="003722A8">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50E4C19C" w14:textId="77777777" w:rsidR="00A730CA" w:rsidRDefault="00DA396A" w:rsidP="00A730CA">
      <w:r>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72E44B4B" w14:textId="77777777" w:rsidR="00A730CA" w:rsidRDefault="00A730CA" w:rsidP="00A730CA">
      <w:r>
        <w:t xml:space="preserve">Note it may be required when specifying a MnS to clearly identify the last RDN of "{URI-LDN}" and to use the following instead of "{URI-LDN}" </w:t>
      </w:r>
    </w:p>
    <w:p w14:paraId="3B298358" w14:textId="77777777" w:rsidR="00A730CA" w:rsidRPr="004E2A95" w:rsidRDefault="00A730CA" w:rsidP="00A730CA">
      <w:pPr>
        <w:pStyle w:val="PL"/>
        <w:spacing w:after="180"/>
        <w:rPr>
          <w:sz w:val="18"/>
          <w:szCs w:val="18"/>
        </w:rPr>
      </w:pPr>
      <w:r w:rsidRPr="004E2A95">
        <w:rPr>
          <w:sz w:val="18"/>
          <w:szCs w:val="18"/>
        </w:rPr>
        <w:t>{URI-LDN-first-part}/{RDN}</w:t>
      </w:r>
    </w:p>
    <w:p w14:paraId="42A08DA0" w14:textId="77777777" w:rsidR="00A730CA" w:rsidRDefault="00A730CA" w:rsidP="00A730CA">
      <w:r>
        <w:t>or</w:t>
      </w:r>
    </w:p>
    <w:p w14:paraId="246617FB" w14:textId="77777777" w:rsidR="00DA396A" w:rsidRPr="004E2A95" w:rsidRDefault="00A730CA" w:rsidP="00A730CA">
      <w:pPr>
        <w:pStyle w:val="PL"/>
        <w:spacing w:after="180"/>
        <w:rPr>
          <w:sz w:val="18"/>
          <w:szCs w:val="18"/>
        </w:rPr>
      </w:pPr>
      <w:r w:rsidRPr="004E2A95">
        <w:rPr>
          <w:sz w:val="18"/>
          <w:szCs w:val="18"/>
        </w:rPr>
        <w:t>{URI-LDN-first-part}/{className}={id}.</w:t>
      </w:r>
    </w:p>
    <w:p w14:paraId="7BB2BE63" w14:textId="77777777" w:rsidR="00260F98" w:rsidRDefault="00E1263B" w:rsidP="00E1263B">
      <w:r>
        <w:t xml:space="preserve">For the sake of brevity, "MnSRoot" is introduced that includes the "{scheme}" part, </w:t>
      </w:r>
      <w:r w:rsidR="00260F98" w:rsidRPr="00260F98">
        <w:t xml:space="preserve">the colon (":"), </w:t>
      </w:r>
      <w:r>
        <w:t>the two slash characters ("//"), the "{authority}" part, a single slash character ("/") and the "{root}" part.</w:t>
      </w:r>
    </w:p>
    <w:p w14:paraId="133EE3BD" w14:textId="77777777" w:rsidR="00260F98" w:rsidRDefault="00260F98" w:rsidP="00260F98">
      <w:pPr>
        <w:pStyle w:val="PL"/>
      </w:pPr>
      <w:r w:rsidRPr="004E2A95">
        <w:t>{MnSRoot}</w:t>
      </w:r>
      <w:r>
        <w:t xml:space="preserve"> := </w:t>
      </w:r>
      <w:r w:rsidRPr="004E2A95">
        <w:t>{scheme}://{URI-DN-prefix}/{root}</w:t>
      </w:r>
    </w:p>
    <w:p w14:paraId="6EB3823A" w14:textId="77777777" w:rsidR="00260F98" w:rsidRDefault="00260F98" w:rsidP="00260F98">
      <w:pPr>
        <w:pStyle w:val="PL"/>
      </w:pPr>
    </w:p>
    <w:p w14:paraId="7797F097" w14:textId="77777777" w:rsidR="00E1263B" w:rsidRDefault="00E1263B" w:rsidP="00E1263B">
      <w:r>
        <w:t>When using "{MnSRoot}" the abbreviated URI structure is given by</w:t>
      </w:r>
    </w:p>
    <w:p w14:paraId="1AF5C512" w14:textId="77777777" w:rsidR="00E1263B" w:rsidRPr="004E2A95" w:rsidRDefault="00E1263B" w:rsidP="00E1263B">
      <w:pPr>
        <w:pStyle w:val="PL"/>
        <w:spacing w:after="180"/>
        <w:rPr>
          <w:sz w:val="18"/>
          <w:szCs w:val="18"/>
        </w:rPr>
      </w:pPr>
      <w:r w:rsidRPr="004E2A95">
        <w:rPr>
          <w:sz w:val="18"/>
          <w:szCs w:val="18"/>
        </w:rPr>
        <w:t>{MnSRoot}/{MnSName}/{MnSVersion}/{URI-LDN}</w:t>
      </w:r>
    </w:p>
    <w:p w14:paraId="619612E3" w14:textId="77777777" w:rsidR="00E1263B" w:rsidRDefault="00E1263B" w:rsidP="00E1263B">
      <w:pPr>
        <w:rPr>
          <w:lang w:eastAsia="zh-CN"/>
        </w:rPr>
      </w:pPr>
      <w:r>
        <w:rPr>
          <w:lang w:eastAsia="zh-CN"/>
        </w:rPr>
        <w:t>or</w:t>
      </w:r>
    </w:p>
    <w:p w14:paraId="555F7604" w14:textId="77777777" w:rsidR="00E1263B" w:rsidRPr="004E2A95" w:rsidRDefault="00E1263B" w:rsidP="00E1263B">
      <w:pPr>
        <w:pStyle w:val="PL"/>
        <w:spacing w:after="180"/>
        <w:rPr>
          <w:sz w:val="18"/>
          <w:szCs w:val="18"/>
        </w:rPr>
      </w:pPr>
      <w:r w:rsidRPr="004E2A95">
        <w:rPr>
          <w:sz w:val="18"/>
          <w:szCs w:val="18"/>
        </w:rPr>
        <w:t>{MnSRoot}/{MnSName}/{MnSVersion}/{URI-LDN-first-part}/{className}={id}</w:t>
      </w:r>
    </w:p>
    <w:p w14:paraId="4A3F5257"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7A46BA1B" w14:textId="77777777" w:rsidR="00077541" w:rsidRDefault="00077541" w:rsidP="00077541">
      <w:pPr>
        <w:rPr>
          <w:lang w:eastAsia="zh-CN"/>
        </w:rPr>
      </w:pPr>
      <w:r>
        <w:rPr>
          <w:lang w:eastAsia="zh-CN"/>
        </w:rPr>
        <w:t>The path segment "MnSVersion" allows access to resources with different MnS versions, for example:</w:t>
      </w:r>
    </w:p>
    <w:p w14:paraId="065E8A3C" w14:textId="77777777" w:rsidR="00077541" w:rsidRDefault="00077541" w:rsidP="00077541">
      <w:pPr>
        <w:pStyle w:val="PL"/>
        <w:rPr>
          <w:lang w:eastAsia="zh-CN"/>
        </w:rPr>
      </w:pPr>
      <w:r>
        <w:rPr>
          <w:lang w:eastAsia="zh-CN"/>
        </w:rPr>
        <w:t>http://operatorA.com/ProvMnS/v1500/SubNetwork=south/.../Cell=1</w:t>
      </w:r>
    </w:p>
    <w:p w14:paraId="73E9CCFA" w14:textId="77777777" w:rsidR="00077541" w:rsidRDefault="00077541" w:rsidP="00077541">
      <w:pPr>
        <w:pStyle w:val="PL"/>
        <w:rPr>
          <w:lang w:eastAsia="zh-CN"/>
        </w:rPr>
      </w:pPr>
      <w:r w:rsidRPr="00077541">
        <w:rPr>
          <w:lang w:eastAsia="zh-CN"/>
        </w:rPr>
        <w:t>http://operatorA.com/ProvMnS/v1600/SubNetwork=south/.../Cell=1</w:t>
      </w:r>
    </w:p>
    <w:p w14:paraId="6B6980F6" w14:textId="77777777" w:rsidR="00077541" w:rsidRDefault="00077541" w:rsidP="00077541">
      <w:pPr>
        <w:pStyle w:val="PL"/>
        <w:rPr>
          <w:lang w:eastAsia="zh-CN"/>
        </w:rPr>
      </w:pPr>
    </w:p>
    <w:p w14:paraId="49855E2B" w14:textId="77777777" w:rsidR="00260F98" w:rsidRDefault="00077541" w:rsidP="00260F98">
      <w:pPr>
        <w:rPr>
          <w:lang w:eastAsia="zh-CN"/>
        </w:rPr>
      </w:pPr>
      <w:r>
        <w:rPr>
          <w:lang w:eastAsia="zh-CN"/>
        </w:rPr>
        <w:t>Note that both URIs, though different as to the path segment indicating the version number of the ProvMnS, identify the same resource</w:t>
      </w:r>
      <w:r w:rsidR="00260F98">
        <w:rPr>
          <w:lang w:eastAsia="zh-CN"/>
        </w:rPr>
        <w:t xml:space="preserve"> that is identified by the canonical URI:</w:t>
      </w:r>
    </w:p>
    <w:p w14:paraId="1C7A7AC1" w14:textId="77777777" w:rsidR="00260F98" w:rsidRDefault="00260F98" w:rsidP="00260F98">
      <w:pPr>
        <w:pStyle w:val="PL"/>
        <w:rPr>
          <w:lang w:eastAsia="zh-CN"/>
        </w:rPr>
      </w:pPr>
      <w:r>
        <w:rPr>
          <w:lang w:eastAsia="zh-CN"/>
        </w:rPr>
        <w:t>http://operatorA.com/SubNetwork=south/.../Cell=1</w:t>
      </w:r>
    </w:p>
    <w:p w14:paraId="21C3FD81" w14:textId="77777777" w:rsidR="00260F98" w:rsidRDefault="00260F98" w:rsidP="00260F98">
      <w:pPr>
        <w:spacing w:before="180"/>
      </w:pPr>
      <w:r>
        <w:t>and whose DN is:</w:t>
      </w:r>
    </w:p>
    <w:p w14:paraId="76E10AF6" w14:textId="77777777" w:rsidR="00260F98" w:rsidRDefault="00260F98" w:rsidP="00260F98">
      <w:pPr>
        <w:pStyle w:val="PL"/>
        <w:rPr>
          <w:lang w:eastAsia="zh-CN"/>
        </w:rPr>
      </w:pPr>
      <w:r>
        <w:rPr>
          <w:lang w:eastAsia="zh-CN"/>
        </w:rPr>
        <w:t>DC=operatorA.com,SubNetwork=south,...,Cell=1</w:t>
      </w:r>
    </w:p>
    <w:p w14:paraId="326E7C0D" w14:textId="77777777" w:rsidR="00260F98" w:rsidRDefault="00260F98" w:rsidP="00260F98">
      <w:pPr>
        <w:spacing w:before="180"/>
      </w:pPr>
      <w:r>
        <w:t>The optional path component "/{root}" may be used to separate the name space for 3GPP management from the name space for other domains:</w:t>
      </w:r>
    </w:p>
    <w:p w14:paraId="5399BBCA"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anagement/ProvMnS/v1600/SubNetwork=south/.../Cell=1</w:t>
      </w:r>
    </w:p>
    <w:p w14:paraId="4BC60FA5" w14:textId="77777777" w:rsidR="00260F98" w:rsidRDefault="00260F98" w:rsidP="00260F98">
      <w:pPr>
        <w:spacing w:before="180"/>
      </w:pPr>
      <w:r>
        <w:t>or to provide dedicated URIs on the same host for different tasks:</w:t>
      </w:r>
    </w:p>
    <w:p w14:paraId="08530FED"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anagement/cm/ProvMnS/v1600/SubNetwork=south/.../Cell=1</w:t>
      </w:r>
    </w:p>
    <w:p w14:paraId="7596A88C" w14:textId="77777777"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1600/SubNetwork=south/.../Cell=1</w:t>
      </w:r>
    </w:p>
    <w:p w14:paraId="2FCCFE91" w14:textId="77777777" w:rsidR="00260F98" w:rsidRDefault="00260F98" w:rsidP="00260F98">
      <w:pPr>
        <w:spacing w:before="180"/>
      </w:pPr>
      <w:r>
        <w:t>Note that when different hosts are used for different management tasks, like in</w:t>
      </w:r>
    </w:p>
    <w:p w14:paraId="664ED651" w14:textId="77777777"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anagement/ProvMnS/v1600/SubNetwork=south/.../Cell=1</w:t>
      </w:r>
    </w:p>
    <w:p w14:paraId="7980D2DD" w14:textId="77777777" w:rsidR="00260F98" w:rsidRPr="00EE0734" w:rsidRDefault="00711E29" w:rsidP="00260F98">
      <w:pPr>
        <w:pStyle w:val="PL"/>
        <w:rPr>
          <w:lang w:eastAsia="zh-CN"/>
        </w:rPr>
      </w:pPr>
      <w:r w:rsidRPr="00711E29">
        <w:rPr>
          <w:lang w:eastAsia="zh-CN"/>
        </w:rPr>
        <w:t>http://fm.operatorA.com/3gppManagement/ProvMnS/v1600/SubNetwork=south/.../Cell=1</w:t>
      </w:r>
    </w:p>
    <w:p w14:paraId="5E2668A3" w14:textId="77777777" w:rsidR="00260F98" w:rsidRPr="00EE0734" w:rsidRDefault="00260F98" w:rsidP="00260F98">
      <w:pPr>
        <w:spacing w:before="180"/>
      </w:pPr>
      <w:r w:rsidRPr="00EE0734">
        <w:t>then also the resources are different and identifierd by the canonical URI</w:t>
      </w:r>
      <w:r>
        <w:t>s</w:t>
      </w:r>
    </w:p>
    <w:p w14:paraId="028914E7" w14:textId="77777777" w:rsidR="00260F98" w:rsidRPr="00EE0734" w:rsidRDefault="00260F98" w:rsidP="00260F98">
      <w:pPr>
        <w:pStyle w:val="PL"/>
        <w:rPr>
          <w:lang w:eastAsia="zh-CN"/>
        </w:rPr>
      </w:pPr>
      <w:r w:rsidRPr="00EE0734">
        <w:rPr>
          <w:lang w:eastAsia="zh-CN"/>
        </w:rPr>
        <w:t>http://cm.operatorA.com/SubNetwork=south/.../Cell=1</w:t>
      </w:r>
    </w:p>
    <w:p w14:paraId="5FF393AB" w14:textId="77777777" w:rsidR="00260F98" w:rsidRDefault="00711E29" w:rsidP="00260F98">
      <w:pPr>
        <w:pStyle w:val="PL"/>
        <w:rPr>
          <w:lang w:eastAsia="zh-CN"/>
        </w:rPr>
      </w:pPr>
      <w:r w:rsidRPr="00711E29">
        <w:rPr>
          <w:lang w:eastAsia="zh-CN"/>
        </w:rPr>
        <w:t>http://fm.operatorA.com/SubNetwork=south/.../Cell=1</w:t>
      </w:r>
    </w:p>
    <w:p w14:paraId="1E74F858" w14:textId="77777777" w:rsidR="00260F98" w:rsidRDefault="00260F98" w:rsidP="00260F98">
      <w:pPr>
        <w:spacing w:before="180"/>
      </w:pPr>
      <w:r>
        <w:t>or the DNs</w:t>
      </w:r>
    </w:p>
    <w:p w14:paraId="0867FDB2" w14:textId="77777777" w:rsidR="00260F98" w:rsidRDefault="00260F98" w:rsidP="00260F98">
      <w:pPr>
        <w:pStyle w:val="PL"/>
        <w:rPr>
          <w:lang w:eastAsia="zh-CN"/>
        </w:rPr>
      </w:pPr>
      <w:r>
        <w:rPr>
          <w:lang w:eastAsia="zh-CN"/>
        </w:rPr>
        <w:lastRenderedPageBreak/>
        <w:t>DC=cm.operatorA.com,SubNetwork=south,...,Cell=1</w:t>
      </w:r>
    </w:p>
    <w:p w14:paraId="187C5235" w14:textId="77777777" w:rsidR="00260F98" w:rsidRDefault="00260F98" w:rsidP="00260F98">
      <w:pPr>
        <w:pStyle w:val="PL"/>
        <w:rPr>
          <w:lang w:eastAsia="zh-CN"/>
        </w:rPr>
      </w:pPr>
      <w:r>
        <w:rPr>
          <w:lang w:eastAsia="zh-CN"/>
        </w:rPr>
        <w:t>DC=fm.operatorA.com,SubNetwork=south,...,Cell=1</w:t>
      </w:r>
    </w:p>
    <w:p w14:paraId="746A8C19" w14:textId="77777777" w:rsidR="00711E29" w:rsidRDefault="00711E29" w:rsidP="00711E29"/>
    <w:p w14:paraId="368D9AE9" w14:textId="77777777" w:rsidR="00711E29" w:rsidRDefault="00260F98" w:rsidP="00711E29">
      <w:r>
        <w:t>In the example above, it is assumed that both resources represent the same cell in the network. This information cannot be derived from the DN or canonical URI, though.</w:t>
      </w:r>
    </w:p>
    <w:p w14:paraId="717CB1FC" w14:textId="77777777" w:rsidR="00B1312A" w:rsidRPr="00900F94" w:rsidRDefault="00B1312A" w:rsidP="00B1312A">
      <w:pPr>
        <w:pStyle w:val="Heading3"/>
      </w:pPr>
      <w:bookmarkStart w:id="92" w:name="_Toc178154542"/>
      <w:r>
        <w:t>4.4.3</w:t>
      </w:r>
      <w:r>
        <w:tab/>
        <w:t>URI structure for resources not representing managed object instances</w:t>
      </w:r>
      <w:bookmarkEnd w:id="92"/>
      <w:r>
        <w:t xml:space="preserve"> </w:t>
      </w:r>
    </w:p>
    <w:p w14:paraId="57C50C7A"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3D7C8EF2"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6E849F98" w14:textId="77777777" w:rsidR="00B1312A" w:rsidRDefault="00B1312A" w:rsidP="00B1312A">
      <w:pPr>
        <w:rPr>
          <w:lang w:eastAsia="zh-CN"/>
        </w:rPr>
      </w:pPr>
      <w:r>
        <w:rPr>
          <w:lang w:eastAsia="zh-CN"/>
        </w:rPr>
        <w:t>with:</w:t>
      </w:r>
    </w:p>
    <w:p w14:paraId="70EB8792" w14:textId="77777777" w:rsidR="00B1312A" w:rsidRDefault="00B1312A" w:rsidP="00B1312A">
      <w:pPr>
        <w:ind w:leftChars="1" w:left="1984" w:hangingChars="991" w:hanging="1982"/>
        <w:jc w:val="both"/>
      </w:pPr>
      <w:r>
        <w:t>{scheme}</w:t>
      </w:r>
      <w:r>
        <w:tab/>
      </w:r>
      <w:r>
        <w:tab/>
        <w:t>Scheme component "http" or "https"</w:t>
      </w:r>
    </w:p>
    <w:p w14:paraId="16BCE7E6" w14:textId="77777777" w:rsidR="00B1312A" w:rsidRDefault="00B1312A" w:rsidP="00B1312A">
      <w:pPr>
        <w:ind w:leftChars="1" w:left="1984" w:hangingChars="991" w:hanging="1982"/>
        <w:jc w:val="both"/>
      </w:pPr>
      <w:r>
        <w:t>{authority}</w:t>
      </w:r>
      <w:r>
        <w:tab/>
        <w:t>Authority component (host identifier and optional TCP port)</w:t>
      </w:r>
    </w:p>
    <w:p w14:paraId="68191FC5"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6E4B1C5"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E8486F1"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2D39A41E"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1759E134"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6E21343F" w14:textId="77777777" w:rsidR="00B1312A" w:rsidRPr="004E2A95" w:rsidRDefault="00B1312A" w:rsidP="00C057F2">
      <w:pPr>
        <w:pStyle w:val="PL"/>
        <w:spacing w:after="180"/>
        <w:rPr>
          <w:sz w:val="18"/>
          <w:szCs w:val="18"/>
        </w:rPr>
      </w:pPr>
      <w:r w:rsidRPr="004E2A95">
        <w:rPr>
          <w:sz w:val="18"/>
          <w:szCs w:val="18"/>
        </w:rPr>
        <w:t>{MnSRoot}/{MnSName}/{MnSVersion}/{MnSResourcePath}</w:t>
      </w:r>
    </w:p>
    <w:p w14:paraId="0ADE431C"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0BC14425" w14:textId="77777777" w:rsidR="000D6046" w:rsidRDefault="000D6046" w:rsidP="000D6046">
      <w:pPr>
        <w:pStyle w:val="Heading3"/>
      </w:pPr>
      <w:bookmarkStart w:id="93" w:name="_Toc178154543"/>
      <w:r>
        <w:t>4.4.4</w:t>
      </w:r>
      <w:r>
        <w:tab/>
        <w:t>Resource "..</w:t>
      </w:r>
      <w:r w:rsidRPr="005B1AE0">
        <w:t>/{MnSName}/{MnSVersion}</w:t>
      </w:r>
      <w:r>
        <w:t>"</w:t>
      </w:r>
      <w:bookmarkEnd w:id="93"/>
    </w:p>
    <w:p w14:paraId="105FF10C" w14:textId="77777777" w:rsidR="000D6046" w:rsidRDefault="000D6046" w:rsidP="000D6046">
      <w:r>
        <w:t>Th</w:t>
      </w:r>
      <w:r w:rsidR="003846B9" w:rsidRPr="003846B9">
        <w:t>e</w:t>
      </w:r>
      <w:r>
        <w:t xml:space="preserve"> resource </w:t>
      </w:r>
      <w:r w:rsidR="003846B9" w:rsidRPr="003846B9">
        <w:t xml:space="preserve">identified by "../{MnSName}/{MnSVersion}" is called NRM root. It </w:t>
      </w:r>
      <w:r>
        <w:t>represents the conceptual parent of the top-level managed object instances. It is created by the MnS Producer. A MnS Consumer cannot create or delete this resource.</w:t>
      </w:r>
    </w:p>
    <w:p w14:paraId="4BAF1647" w14:textId="77777777" w:rsidR="000D6046" w:rsidRDefault="000D6046" w:rsidP="000D6046">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16F66F1F" w14:textId="77777777" w:rsidR="00711E29" w:rsidRDefault="00711E29" w:rsidP="000D6046">
      <w:r>
        <w:t>Attempts to read the NRM root only shall return "204 No Content".</w:t>
      </w:r>
    </w:p>
    <w:p w14:paraId="0711BD20" w14:textId="77777777" w:rsidR="00302B52" w:rsidRPr="00413E21" w:rsidRDefault="00302B52" w:rsidP="00302B52">
      <w:pPr>
        <w:pStyle w:val="Heading2"/>
      </w:pPr>
      <w:bookmarkStart w:id="94" w:name="_Toc532836862"/>
      <w:bookmarkStart w:id="95" w:name="_Toc27559696"/>
      <w:bookmarkStart w:id="96" w:name="_Toc36039441"/>
      <w:bookmarkStart w:id="97" w:name="_Toc178154544"/>
      <w:r w:rsidRPr="00413E21">
        <w:t>4.5</w:t>
      </w:r>
      <w:r w:rsidRPr="00413E21">
        <w:tab/>
        <w:t>Response status codes</w:t>
      </w:r>
      <w:bookmarkEnd w:id="94"/>
      <w:bookmarkEnd w:id="95"/>
      <w:bookmarkEnd w:id="96"/>
      <w:bookmarkEnd w:id="97"/>
    </w:p>
    <w:p w14:paraId="4E912554" w14:textId="77777777" w:rsidR="00302B52" w:rsidRPr="00413E21" w:rsidRDefault="00302B52" w:rsidP="00302B52">
      <w:r w:rsidRPr="00413E21">
        <w:t>The response status codes as defined in section 6 of RFC 7231 [2] shall be supported.</w:t>
      </w:r>
    </w:p>
    <w:p w14:paraId="3151E3E7" w14:textId="77777777" w:rsidR="00302B52" w:rsidRPr="00413E21" w:rsidRDefault="00302B52" w:rsidP="00302B52">
      <w:pPr>
        <w:pStyle w:val="Heading1"/>
      </w:pPr>
      <w:bookmarkStart w:id="98" w:name="_Toc532836863"/>
      <w:bookmarkStart w:id="99" w:name="_Toc27559697"/>
      <w:bookmarkStart w:id="100" w:name="_Toc36039442"/>
      <w:bookmarkStart w:id="101" w:name="_Toc178154545"/>
      <w:r w:rsidRPr="00413E21">
        <w:lastRenderedPageBreak/>
        <w:t>5</w:t>
      </w:r>
      <w:r w:rsidRPr="00413E21">
        <w:tab/>
        <w:t>Basic design patterns</w:t>
      </w:r>
      <w:bookmarkEnd w:id="98"/>
      <w:bookmarkEnd w:id="99"/>
      <w:bookmarkEnd w:id="100"/>
      <w:bookmarkEnd w:id="101"/>
    </w:p>
    <w:p w14:paraId="2DA0ED56" w14:textId="77777777" w:rsidR="00302B52" w:rsidRPr="00413E21" w:rsidRDefault="00302B52" w:rsidP="00302B52">
      <w:pPr>
        <w:pStyle w:val="Heading2"/>
      </w:pPr>
      <w:bookmarkStart w:id="102" w:name="_Toc532836864"/>
      <w:bookmarkStart w:id="103" w:name="_Toc27559698"/>
      <w:bookmarkStart w:id="104" w:name="_Toc36039443"/>
      <w:bookmarkStart w:id="105" w:name="_Toc178154546"/>
      <w:r w:rsidRPr="00413E21">
        <w:t>5.1</w:t>
      </w:r>
      <w:r w:rsidRPr="00413E21">
        <w:tab/>
        <w:t>Design pattern for creating a resource</w:t>
      </w:r>
      <w:bookmarkEnd w:id="102"/>
      <w:bookmarkEnd w:id="103"/>
      <w:bookmarkEnd w:id="104"/>
      <w:bookmarkEnd w:id="105"/>
    </w:p>
    <w:p w14:paraId="11BDBC9C" w14:textId="77777777" w:rsidR="00302B52" w:rsidRPr="00413E21" w:rsidRDefault="00302B52" w:rsidP="00302B52">
      <w:pPr>
        <w:pStyle w:val="Heading3"/>
      </w:pPr>
      <w:bookmarkStart w:id="106" w:name="_Toc532836865"/>
      <w:bookmarkStart w:id="107" w:name="_Toc27559699"/>
      <w:bookmarkStart w:id="108" w:name="_Toc36039444"/>
      <w:bookmarkStart w:id="109" w:name="_Toc178154547"/>
      <w:r w:rsidRPr="00413E21">
        <w:t>5.1.1</w:t>
      </w:r>
      <w:r w:rsidRPr="00413E21">
        <w:tab/>
        <w:t>Creating a resource with identifier creation by the MnS Producer</w:t>
      </w:r>
      <w:bookmarkEnd w:id="106"/>
      <w:bookmarkEnd w:id="107"/>
      <w:bookmarkEnd w:id="108"/>
      <w:bookmarkEnd w:id="109"/>
    </w:p>
    <w:p w14:paraId="36F96146" w14:textId="77777777" w:rsidR="00302B52" w:rsidRPr="00413E21" w:rsidRDefault="00302B52" w:rsidP="00302B52">
      <w:r w:rsidRPr="00413E21">
        <w:t xml:space="preserve">Operations to create a </w:t>
      </w:r>
      <w:r w:rsidR="008C69AC" w:rsidRPr="008C69AC">
        <w:t xml:space="preserve">(single) </w:t>
      </w:r>
      <w:r w:rsidRPr="00413E21">
        <w:t>resource shall be specified with the HTTP POST method, when the MnS Producer shall create the identifier of the new resource.</w:t>
      </w:r>
    </w:p>
    <w:p w14:paraId="1815818A" w14:textId="77777777" w:rsidR="00302B52" w:rsidRPr="00413E21" w:rsidRDefault="001A74AE" w:rsidP="003B3A47">
      <w:pPr>
        <w:pStyle w:val="TH"/>
      </w:pPr>
      <w:r>
        <w:pict w14:anchorId="29C872F4">
          <v:shape id="_x0000_i1027" type="#_x0000_t75" style="width:296.45pt;height:97.75pt">
            <v:imagedata r:id="rId16" o:title=""/>
          </v:shape>
        </w:pict>
      </w:r>
    </w:p>
    <w:p w14:paraId="0C174D13" w14:textId="77777777" w:rsidR="00302B52" w:rsidRPr="00413E21" w:rsidRDefault="00302B52" w:rsidP="005C2BEA">
      <w:pPr>
        <w:pStyle w:val="TF"/>
      </w:pPr>
      <w:r w:rsidRPr="00413E21">
        <w:t>Figure 5.1.1-1: Flow for creating a resource with HTTP POST</w:t>
      </w:r>
    </w:p>
    <w:p w14:paraId="74F47F62" w14:textId="77777777" w:rsidR="00302B52" w:rsidRPr="00413E21" w:rsidRDefault="00302B52" w:rsidP="00302B52">
      <w:r w:rsidRPr="00413E21">
        <w:t>The procedure is as follows:</w:t>
      </w:r>
      <w:r w:rsidR="00164BF1">
        <w:t xml:space="preserve"> </w:t>
      </w:r>
    </w:p>
    <w:p w14:paraId="62C7B641" w14:textId="77777777" w:rsidR="00302B52" w:rsidRPr="00413E21" w:rsidRDefault="00A2315F" w:rsidP="00A2315F">
      <w:pPr>
        <w:pStyle w:val="B1"/>
      </w:pPr>
      <w:r>
        <w:t>1)</w:t>
      </w:r>
      <w:r>
        <w:tab/>
      </w:r>
      <w:r w:rsidR="00302B52" w:rsidRPr="00413E21">
        <w:t>The MnS Consumer sends a</w:t>
      </w:r>
      <w:r w:rsidR="008C69AC">
        <w:t>n</w:t>
      </w:r>
      <w:r w:rsidR="00302B52" w:rsidRPr="00413E21">
        <w:t xml:space="preserve"> HTTP POST request to the MnS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B975E8" w:rsidRPr="00B975E8">
        <w:t xml:space="preserve"> The object class name of the resource to be created shall be specified in the message body as well.</w:t>
      </w:r>
    </w:p>
    <w:p w14:paraId="22A7CBEF"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1A474E04" w14:textId="77777777" w:rsidR="00103403" w:rsidRDefault="00103403" w:rsidP="00103403">
      <w:r>
        <w:t xml:space="preserve">The resource representation in the request and response message may not be identical, and may not contain all properties (attributes) that </w:t>
      </w:r>
      <w:r w:rsidR="00B975E8" w:rsidRPr="00B975E8">
        <w:t xml:space="preserve">are </w:t>
      </w:r>
      <w:r>
        <w:t>defined in a schema specifying the format of the representation.</w:t>
      </w:r>
    </w:p>
    <w:p w14:paraId="3C88C027"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the </w:t>
      </w:r>
      <w:r w:rsidR="00403AB1">
        <w:t xml:space="preserve">HTTP POST </w:t>
      </w:r>
      <w:r>
        <w:t>response shall include all three attributes. Likewise, a subsequent HTTP GET request for all attributes returns all three attributes.</w:t>
      </w:r>
    </w:p>
    <w:p w14:paraId="654063B2"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723D8119" w14:textId="77777777" w:rsidR="00403AB1" w:rsidRDefault="00403AB1" w:rsidP="00094120">
      <w:r>
        <w:t>It is also possible that a MnS Producer removes attributes received in the request and includes only a subset of the received attributes in the response.</w:t>
      </w:r>
    </w:p>
    <w:p w14:paraId="3C8E8954"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43372F10" w14:textId="77777777" w:rsidR="006D64AF" w:rsidRDefault="006D64AF" w:rsidP="006D64AF">
      <w:r>
        <w:lastRenderedPageBreak/>
        <w:t>Only resources, whose parent resource does exist, can be created (directly under that parent). The MnS Producer shall consider an attempt to create a resource, whose parent resource does not exist, as an error.</w:t>
      </w:r>
    </w:p>
    <w:p w14:paraId="37154098" w14:textId="77777777" w:rsidR="006D64AF" w:rsidRPr="00413E21" w:rsidRDefault="006D64AF" w:rsidP="00B975E8">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455BE182" w14:textId="77777777" w:rsidR="00302B52" w:rsidRPr="00413E21" w:rsidRDefault="00302B52" w:rsidP="00302B52">
      <w:pPr>
        <w:pStyle w:val="Heading3"/>
      </w:pPr>
      <w:bookmarkStart w:id="110" w:name="_Toc532836866"/>
      <w:bookmarkStart w:id="111" w:name="_Toc27559700"/>
      <w:bookmarkStart w:id="112" w:name="_Toc36039445"/>
      <w:bookmarkStart w:id="113" w:name="_Toc178154548"/>
      <w:r w:rsidRPr="00413E21">
        <w:t>5.1.2</w:t>
      </w:r>
      <w:r w:rsidRPr="00413E21">
        <w:tab/>
        <w:t>Creating a resource with identifier creation by the MnS Consumer</w:t>
      </w:r>
      <w:bookmarkEnd w:id="110"/>
      <w:bookmarkEnd w:id="111"/>
      <w:bookmarkEnd w:id="112"/>
      <w:bookmarkEnd w:id="113"/>
    </w:p>
    <w:p w14:paraId="70E70D58"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when the MnS Consumer creates the identifier of the new resource.</w:t>
      </w:r>
    </w:p>
    <w:p w14:paraId="6AF7CFFE" w14:textId="77777777" w:rsidR="00302B52" w:rsidRPr="00413E21" w:rsidRDefault="001A74AE" w:rsidP="005C2BEA">
      <w:pPr>
        <w:pStyle w:val="TH"/>
      </w:pPr>
      <w:r>
        <w:pict w14:anchorId="09EEB8E9">
          <v:shape id="_x0000_i1028" type="#_x0000_t75" style="width:296.45pt;height:97.75pt">
            <v:imagedata r:id="rId17" o:title=""/>
          </v:shape>
        </w:pict>
      </w:r>
    </w:p>
    <w:p w14:paraId="3FF33A2F" w14:textId="77777777" w:rsidR="00302B52" w:rsidRPr="00413E21" w:rsidRDefault="00302B52" w:rsidP="005C2BEA">
      <w:pPr>
        <w:pStyle w:val="TF"/>
      </w:pPr>
      <w:r w:rsidRPr="00413E21">
        <w:t>Figure 5.1.2-1: Flow for creating a resource with HTTP PUT</w:t>
      </w:r>
    </w:p>
    <w:p w14:paraId="710C011A" w14:textId="77777777" w:rsidR="00302B52" w:rsidRPr="00413E21" w:rsidRDefault="00302B52" w:rsidP="00302B52">
      <w:r w:rsidRPr="00413E21">
        <w:t>The procedure is as follows:</w:t>
      </w:r>
    </w:p>
    <w:p w14:paraId="74932F17" w14:textId="77777777" w:rsidR="00302B52" w:rsidRPr="00413E21" w:rsidRDefault="004F4D4E" w:rsidP="004F4D4E">
      <w:pPr>
        <w:pStyle w:val="B1"/>
      </w:pPr>
      <w:r>
        <w:t>1)</w:t>
      </w:r>
      <w:r>
        <w:tab/>
      </w:r>
      <w:r w:rsidR="00302B52" w:rsidRPr="00413E21">
        <w:t>The MnS Consumer sends a</w:t>
      </w:r>
      <w:r w:rsidR="007E381A" w:rsidRPr="007E381A">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D826DE1" w14:textId="77777777" w:rsidR="00302B52"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1FBE3991"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MnS Producer or returned to the MnS Consumer shall not contain the representation of any child resources of the resource to be created.</w:t>
      </w:r>
    </w:p>
    <w:p w14:paraId="5FB32792" w14:textId="77777777" w:rsidR="00B55D86" w:rsidRPr="00413E21" w:rsidRDefault="00B55D86" w:rsidP="00D05ADA">
      <w:r>
        <w:t>As to the existence of parent resources for the resources to be created, the considerations set forth in the preceding clause for HTTP POST apply.</w:t>
      </w:r>
    </w:p>
    <w:p w14:paraId="7701F935" w14:textId="77777777" w:rsidR="00302B52" w:rsidRPr="00413E21" w:rsidRDefault="00302B52" w:rsidP="00302B52">
      <w:pPr>
        <w:pStyle w:val="Heading2"/>
      </w:pPr>
      <w:bookmarkStart w:id="114" w:name="_Toc532836867"/>
      <w:bookmarkStart w:id="115" w:name="_Toc27559701"/>
      <w:bookmarkStart w:id="116" w:name="_Toc36039446"/>
      <w:bookmarkStart w:id="117" w:name="_Toc178154549"/>
      <w:r w:rsidRPr="00413E21">
        <w:t>5.2</w:t>
      </w:r>
      <w:r w:rsidRPr="00413E21">
        <w:tab/>
        <w:t>Design pattern for reading a resource</w:t>
      </w:r>
      <w:bookmarkEnd w:id="114"/>
      <w:bookmarkEnd w:id="115"/>
      <w:bookmarkEnd w:id="116"/>
      <w:bookmarkEnd w:id="117"/>
    </w:p>
    <w:p w14:paraId="21C2590C" w14:textId="77777777" w:rsidR="00302B52" w:rsidRPr="00413E21" w:rsidRDefault="00302B52" w:rsidP="00302B52">
      <w:r w:rsidRPr="00413E21">
        <w:t>Operations to read the representation of a resource shall be specified with the HTTP GET method. The resource to be read is identified with a URI.</w:t>
      </w:r>
    </w:p>
    <w:p w14:paraId="37DEDF53" w14:textId="77777777" w:rsidR="00302B52" w:rsidRPr="00413E21" w:rsidRDefault="001A74AE" w:rsidP="00C556EC">
      <w:pPr>
        <w:pStyle w:val="TH"/>
      </w:pPr>
      <w:r>
        <w:pict w14:anchorId="263873F3">
          <v:shape id="_x0000_i1029" type="#_x0000_t75" style="width:217.75pt;height:96.35pt">
            <v:imagedata r:id="rId18" o:title="RESTful SS guidelines flows_002"/>
          </v:shape>
        </w:pict>
      </w:r>
    </w:p>
    <w:p w14:paraId="7C2A554E" w14:textId="77777777" w:rsidR="00302B52" w:rsidRPr="00413E21" w:rsidRDefault="00302B52" w:rsidP="00C556EC">
      <w:pPr>
        <w:pStyle w:val="TF"/>
      </w:pPr>
      <w:r w:rsidRPr="00413E21">
        <w:t>Figure 5.2-1: Flow for reading a resource</w:t>
      </w:r>
    </w:p>
    <w:p w14:paraId="7F178F96" w14:textId="77777777" w:rsidR="00302B52" w:rsidRPr="00413E21" w:rsidRDefault="00302B52" w:rsidP="00302B52">
      <w:r w:rsidRPr="00413E21">
        <w:lastRenderedPageBreak/>
        <w:t>The procedure is as follows:</w:t>
      </w:r>
    </w:p>
    <w:p w14:paraId="45EC703E" w14:textId="77777777" w:rsidR="00302B52" w:rsidRPr="00413E21" w:rsidRDefault="004F4D4E" w:rsidP="002171FF">
      <w:pPr>
        <w:pStyle w:val="B1"/>
      </w:pPr>
      <w:r>
        <w:t>1)</w:t>
      </w:r>
      <w:r>
        <w:tab/>
      </w:r>
      <w:r w:rsidR="00302B52" w:rsidRPr="00413E21">
        <w:t xml:space="preserve">The MnS Consumer sends a HTTP GET request to the MnS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MnS Consumer. </w:t>
      </w:r>
      <w:r w:rsidR="00302B52" w:rsidRPr="00413E21">
        <w:t>The message body shall be empty.</w:t>
      </w:r>
    </w:p>
    <w:p w14:paraId="1A9AD304"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409E07C9" w14:textId="77777777" w:rsidR="00302B52" w:rsidRPr="00413E21" w:rsidRDefault="00302B52" w:rsidP="00302B52">
      <w:pPr>
        <w:pStyle w:val="Heading2"/>
      </w:pPr>
      <w:bookmarkStart w:id="118" w:name="_Toc532836868"/>
      <w:bookmarkStart w:id="119" w:name="_Toc27559702"/>
      <w:bookmarkStart w:id="120" w:name="_Toc36039447"/>
      <w:bookmarkStart w:id="121" w:name="_Toc178154550"/>
      <w:r w:rsidRPr="00413E21">
        <w:t>5.3</w:t>
      </w:r>
      <w:r w:rsidRPr="00413E21">
        <w:tab/>
        <w:t>Design pattern for updating a resource</w:t>
      </w:r>
      <w:bookmarkEnd w:id="118"/>
      <w:bookmarkEnd w:id="119"/>
      <w:bookmarkEnd w:id="120"/>
      <w:bookmarkEnd w:id="121"/>
    </w:p>
    <w:p w14:paraId="099D80DD"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7A6565C3" w14:textId="77777777" w:rsidR="00302B52" w:rsidRPr="00413E21" w:rsidRDefault="001A74AE" w:rsidP="005C2BEA">
      <w:pPr>
        <w:pStyle w:val="TH"/>
      </w:pPr>
      <w:r>
        <w:pict w14:anchorId="5EC4F8AF">
          <v:shape id="_x0000_i1030" type="#_x0000_t75" style="width:282.7pt;height:96.35pt">
            <v:imagedata r:id="rId19" o:title="RESTful SS guidelines flows_003"/>
          </v:shape>
        </w:pict>
      </w:r>
    </w:p>
    <w:p w14:paraId="1EFDF4FC"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0FAC26DD" w14:textId="77777777" w:rsidR="00302B52" w:rsidRPr="00413E21" w:rsidRDefault="00302B52" w:rsidP="00302B52">
      <w:r w:rsidRPr="00413E21">
        <w:t>The procedure is as follows:</w:t>
      </w:r>
    </w:p>
    <w:p w14:paraId="5A5BB26B" w14:textId="77777777" w:rsidR="00302B52" w:rsidRPr="00413E21" w:rsidRDefault="00941FE4" w:rsidP="00941FE4">
      <w:pPr>
        <w:pStyle w:val="B1"/>
      </w:pPr>
      <w:r>
        <w:t>1)</w:t>
      </w:r>
      <w:r>
        <w:tab/>
      </w:r>
      <w:r w:rsidR="00302B52" w:rsidRPr="00413E21">
        <w:t>The MnS Consumer sends a</w:t>
      </w:r>
      <w:r w:rsidR="00E507C1" w:rsidRPr="00E507C1">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AD88D50"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22" w:name="_Hlk19876768"/>
      <w:r w:rsidR="009B0917">
        <w:t>A "200 OK" response including the representation of the updated resource shall be sent when the updated representation of the resource is not identical to the representation received in the request.</w:t>
      </w:r>
      <w:bookmarkEnd w:id="122"/>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30B1F2C1"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v</w:t>
      </w:r>
      <w:r w:rsidR="00E507C1" w:rsidRPr="00E507C1">
        <w:t>a</w:t>
      </w:r>
      <w:r>
        <w:t>lue).</w:t>
      </w:r>
    </w:p>
    <w:p w14:paraId="35BAB4E6"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56BAACC7" w14:textId="77777777" w:rsidR="00403AB1" w:rsidRDefault="00403AB1" w:rsidP="00094120">
      <w:pPr>
        <w:pStyle w:val="B1"/>
      </w:pPr>
      <w:r>
        <w:t>-</w:t>
      </w:r>
      <w:r>
        <w:tab/>
        <w:t>To update "attrA" and "attrB", the received resource representation needs to contain "attrA" with the new value and "attrB" with the new value.</w:t>
      </w:r>
    </w:p>
    <w:p w14:paraId="5283243C"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0C11F8C0"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2880A742" w14:textId="77777777" w:rsidR="00403AB1" w:rsidRDefault="00403AB1" w:rsidP="00403AB1">
      <w:pPr>
        <w:rPr>
          <w:noProof/>
        </w:rPr>
      </w:pPr>
      <w:r>
        <w:rPr>
          <w:noProof/>
        </w:rPr>
        <w:lastRenderedPageBreak/>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6A9D49B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2F220145"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46977D59" w14:textId="77777777" w:rsidR="00302B52" w:rsidRPr="00413E21" w:rsidRDefault="00302B52" w:rsidP="00302B52">
      <w:pPr>
        <w:pStyle w:val="Heading2"/>
      </w:pPr>
      <w:bookmarkStart w:id="123" w:name="_Toc532836869"/>
      <w:bookmarkStart w:id="124" w:name="_Toc27559703"/>
      <w:bookmarkStart w:id="125" w:name="_Toc36039448"/>
      <w:bookmarkStart w:id="126" w:name="_Toc178154551"/>
      <w:r w:rsidRPr="00413E21">
        <w:t>5.4</w:t>
      </w:r>
      <w:r w:rsidRPr="00413E21">
        <w:tab/>
        <w:t>Design pattern for deleting a resource</w:t>
      </w:r>
      <w:bookmarkEnd w:id="123"/>
      <w:bookmarkEnd w:id="124"/>
      <w:bookmarkEnd w:id="125"/>
      <w:bookmarkEnd w:id="126"/>
    </w:p>
    <w:p w14:paraId="3CB08B89"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5BE5D631" w14:textId="77777777" w:rsidR="00302B52" w:rsidRPr="00413E21" w:rsidRDefault="001A74AE" w:rsidP="005C2BEA">
      <w:pPr>
        <w:pStyle w:val="TH"/>
      </w:pPr>
      <w:r>
        <w:pict w14:anchorId="45852F62">
          <v:shape id="_x0000_i1031" type="#_x0000_t75" style="width:171.55pt;height:96.35pt">
            <v:imagedata r:id="rId20" o:title="RESTful SS guidelines flows_004"/>
          </v:shape>
        </w:pict>
      </w:r>
    </w:p>
    <w:p w14:paraId="1B570453" w14:textId="77777777" w:rsidR="00302B52" w:rsidRPr="00413E21" w:rsidRDefault="00302B52" w:rsidP="005C2BEA">
      <w:pPr>
        <w:pStyle w:val="TF"/>
      </w:pPr>
      <w:r w:rsidRPr="00413E21">
        <w:t>Figure 5.4-1: Flow for deleting a resource</w:t>
      </w:r>
    </w:p>
    <w:p w14:paraId="744D948E" w14:textId="77777777" w:rsidR="00302B52" w:rsidRPr="00413E21" w:rsidRDefault="00302B52" w:rsidP="00302B52">
      <w:r w:rsidRPr="00413E21">
        <w:t>The procedure is as follows:</w:t>
      </w:r>
    </w:p>
    <w:p w14:paraId="5F48F276" w14:textId="77777777" w:rsidR="00302B52" w:rsidRPr="00413E21" w:rsidRDefault="00CF70FD" w:rsidP="00CF70FD">
      <w:pPr>
        <w:pStyle w:val="B1"/>
      </w:pPr>
      <w:r w:rsidRPr="00413E21">
        <w:t>1)</w:t>
      </w:r>
      <w:r w:rsidRPr="00413E21">
        <w:tab/>
      </w:r>
      <w:r w:rsidR="00302B52" w:rsidRPr="00413E21">
        <w:t>The MnS Consumer sends a</w:t>
      </w:r>
      <w:r w:rsidR="00993DCB" w:rsidRPr="00993DCB">
        <w:t>n</w:t>
      </w:r>
      <w:r w:rsidR="00302B52" w:rsidRPr="00413E21">
        <w:t xml:space="preserve"> HTTP DELETE request to the MnS Producer. The resource to be deleted is identified with the URI. </w:t>
      </w:r>
      <w:r w:rsidR="00993DCB" w:rsidRPr="00993DCB">
        <w:t xml:space="preserve">The target URI shall have no query and no fragment component. </w:t>
      </w:r>
      <w:r w:rsidR="00302B52" w:rsidRPr="00413E21">
        <w:t>The message body is empty.</w:t>
      </w:r>
    </w:p>
    <w:p w14:paraId="0C8A81D8"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38A4014D"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06D2CBE8" w14:textId="77777777" w:rsidR="00302B52" w:rsidRPr="00413E21" w:rsidRDefault="00302B52" w:rsidP="00302B52">
      <w:pPr>
        <w:pStyle w:val="Heading2"/>
      </w:pPr>
      <w:bookmarkStart w:id="127" w:name="_Toc532836870"/>
      <w:bookmarkStart w:id="128" w:name="_Toc27559704"/>
      <w:bookmarkStart w:id="129" w:name="_Toc36039449"/>
      <w:bookmarkStart w:id="130" w:name="_Toc178154552"/>
      <w:r w:rsidRPr="00413E21">
        <w:t>5.5</w:t>
      </w:r>
      <w:r w:rsidRPr="00413E21">
        <w:tab/>
        <w:t>Design pattern for subscribe/notify</w:t>
      </w:r>
      <w:bookmarkEnd w:id="127"/>
      <w:bookmarkEnd w:id="128"/>
      <w:bookmarkEnd w:id="129"/>
      <w:bookmarkEnd w:id="130"/>
    </w:p>
    <w:p w14:paraId="5FE52A18" w14:textId="77777777" w:rsidR="00302B52" w:rsidRPr="00413E21" w:rsidRDefault="00302B52" w:rsidP="00302B52">
      <w:pPr>
        <w:pStyle w:val="Heading3"/>
      </w:pPr>
      <w:bookmarkStart w:id="131" w:name="_Toc532836871"/>
      <w:bookmarkStart w:id="132" w:name="_Toc27559705"/>
      <w:bookmarkStart w:id="133" w:name="_Toc36039450"/>
      <w:bookmarkStart w:id="134" w:name="_Toc178154553"/>
      <w:r w:rsidRPr="00413E21">
        <w:t>5.5.1</w:t>
      </w:r>
      <w:r w:rsidRPr="00413E21">
        <w:tab/>
        <w:t>Concept</w:t>
      </w:r>
      <w:bookmarkEnd w:id="131"/>
      <w:bookmarkEnd w:id="132"/>
      <w:bookmarkEnd w:id="133"/>
      <w:bookmarkEnd w:id="134"/>
    </w:p>
    <w:p w14:paraId="758CB800"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327BDDAC" w14:textId="77777777" w:rsidR="00302B52" w:rsidRPr="00413E21" w:rsidRDefault="00302B52" w:rsidP="00302B52">
      <w:pPr>
        <w:pStyle w:val="Heading3"/>
        <w:rPr>
          <w:lang w:eastAsia="fr-FR"/>
        </w:rPr>
      </w:pPr>
      <w:bookmarkStart w:id="135" w:name="_Toc532836872"/>
      <w:bookmarkStart w:id="136" w:name="_Toc27559706"/>
      <w:bookmarkStart w:id="137" w:name="_Toc36039451"/>
      <w:bookmarkStart w:id="138" w:name="_Toc178154554"/>
      <w:r w:rsidRPr="00413E21">
        <w:rPr>
          <w:lang w:eastAsia="fr-FR"/>
        </w:rPr>
        <w:t>5.5.2</w:t>
      </w:r>
      <w:r w:rsidRPr="00413E21">
        <w:rPr>
          <w:lang w:eastAsia="fr-FR"/>
        </w:rPr>
        <w:tab/>
        <w:t>Subscription creation</w:t>
      </w:r>
      <w:bookmarkEnd w:id="135"/>
      <w:bookmarkEnd w:id="136"/>
      <w:bookmarkEnd w:id="137"/>
      <w:bookmarkEnd w:id="138"/>
    </w:p>
    <w:p w14:paraId="54F3EB1F"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2C8FE3B9" w14:textId="77777777" w:rsidR="00302B52" w:rsidRPr="00413E21" w:rsidRDefault="001A74AE" w:rsidP="005C2BEA">
      <w:pPr>
        <w:pStyle w:val="TH"/>
        <w:rPr>
          <w:lang w:eastAsia="fr-FR"/>
        </w:rPr>
      </w:pPr>
      <w:r>
        <w:rPr>
          <w:lang w:eastAsia="fr-FR"/>
        </w:rPr>
        <w:lastRenderedPageBreak/>
        <w:pict w14:anchorId="2177AC54">
          <v:shape id="_x0000_i1032" type="#_x0000_t75" style="width:293.65pt;height:96.35pt">
            <v:imagedata r:id="rId21" o:title="RESTful SS guidelines flows_005"/>
          </v:shape>
        </w:pict>
      </w:r>
    </w:p>
    <w:p w14:paraId="271FF36B" w14:textId="77777777" w:rsidR="00302B52" w:rsidRPr="00413E21" w:rsidRDefault="00302B52" w:rsidP="005C2BEA">
      <w:pPr>
        <w:pStyle w:val="TF"/>
      </w:pPr>
      <w:r w:rsidRPr="00413E21">
        <w:t>Figure 5.5.2-1: Flow for creating a subscription</w:t>
      </w:r>
    </w:p>
    <w:p w14:paraId="0FCA2717" w14:textId="77777777" w:rsidR="00302B52" w:rsidRPr="00413E21" w:rsidRDefault="00302B52" w:rsidP="00302B52">
      <w:r w:rsidRPr="00413E21">
        <w:t>The procedure is as follows:</w:t>
      </w:r>
    </w:p>
    <w:p w14:paraId="594A6150" w14:textId="77777777" w:rsidR="00302B52" w:rsidRPr="00413E21" w:rsidRDefault="00CF70FD" w:rsidP="00CF70FD">
      <w:pPr>
        <w:pStyle w:val="B1"/>
      </w:pPr>
      <w:r w:rsidRPr="00413E21">
        <w:t>1)</w:t>
      </w:r>
      <w:r w:rsidRPr="00413E21">
        <w:tab/>
      </w:r>
      <w:r w:rsidR="00302B52" w:rsidRPr="00413E21">
        <w:t>The MnS Consumer (notification subscriber) sends a</w:t>
      </w:r>
      <w:r w:rsidR="005210BC" w:rsidRPr="005210BC">
        <w:t>n</w:t>
      </w:r>
      <w:r w:rsidR="00302B52" w:rsidRPr="00413E21">
        <w:t xml:space="preserve"> HTTP POST </w:t>
      </w:r>
      <w:r w:rsidR="005210BC" w:rsidRPr="005210BC">
        <w:t xml:space="preserve">request </w:t>
      </w:r>
      <w:r w:rsidR="00302B52" w:rsidRPr="00413E21">
        <w:t>to the MnS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1584309A" w14:textId="77777777" w:rsidR="00302B52" w:rsidRPr="00413E21" w:rsidRDefault="00CF70FD" w:rsidP="00CF70FD">
      <w:pPr>
        <w:pStyle w:val="B1"/>
      </w:pPr>
      <w:r w:rsidRPr="00413E21">
        <w:t>2)</w:t>
      </w:r>
      <w:r w:rsidRPr="00413E21">
        <w:tab/>
      </w:r>
      <w:r w:rsidR="00302B52" w:rsidRPr="00413E21">
        <w:t xml:space="preserve">The MnS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B494510" w14:textId="77777777" w:rsidR="00302B52" w:rsidRPr="00413E21" w:rsidRDefault="00302B52" w:rsidP="00302B52">
      <w:pPr>
        <w:pStyle w:val="Heading3"/>
        <w:rPr>
          <w:lang w:eastAsia="fr-FR"/>
        </w:rPr>
      </w:pPr>
      <w:bookmarkStart w:id="139" w:name="_Toc532836873"/>
      <w:bookmarkStart w:id="140" w:name="_Toc27559707"/>
      <w:bookmarkStart w:id="141" w:name="_Toc36039452"/>
      <w:bookmarkStart w:id="142" w:name="_Toc178154555"/>
      <w:r w:rsidRPr="00413E21">
        <w:rPr>
          <w:lang w:eastAsia="fr-FR"/>
        </w:rPr>
        <w:t>5.5.3</w:t>
      </w:r>
      <w:r w:rsidRPr="00413E21">
        <w:rPr>
          <w:lang w:eastAsia="fr-FR"/>
        </w:rPr>
        <w:tab/>
        <w:t>Subscription deletion</w:t>
      </w:r>
      <w:bookmarkEnd w:id="139"/>
      <w:bookmarkEnd w:id="140"/>
      <w:bookmarkEnd w:id="141"/>
      <w:bookmarkEnd w:id="142"/>
    </w:p>
    <w:p w14:paraId="14EB245F"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1BDF14C6" w14:textId="77777777" w:rsidR="00302B52" w:rsidRPr="00413E21" w:rsidRDefault="001A74AE" w:rsidP="005C2BEA">
      <w:pPr>
        <w:pStyle w:val="TH"/>
        <w:rPr>
          <w:lang w:eastAsia="fr-FR"/>
        </w:rPr>
      </w:pPr>
      <w:r>
        <w:rPr>
          <w:lang w:eastAsia="fr-FR"/>
        </w:rPr>
        <w:pict w14:anchorId="071AD14F">
          <v:shape id="_x0000_i1033" type="#_x0000_t75" style="width:216.35pt;height:96.35pt">
            <v:imagedata r:id="rId22" o:title="RESTful SS guidelines flows_006"/>
          </v:shape>
        </w:pict>
      </w:r>
    </w:p>
    <w:p w14:paraId="582CB59D" w14:textId="77777777" w:rsidR="00302B52" w:rsidRPr="00413E21" w:rsidRDefault="00302B52" w:rsidP="00174511">
      <w:pPr>
        <w:pStyle w:val="TF"/>
      </w:pPr>
      <w:r w:rsidRPr="00413E21">
        <w:t>Figure 5.5.3-1: Flow for deleting a subscription</w:t>
      </w:r>
    </w:p>
    <w:p w14:paraId="46401F07" w14:textId="77777777" w:rsidR="00302B52" w:rsidRPr="00413E21" w:rsidRDefault="00302B52" w:rsidP="00302B52">
      <w:pPr>
        <w:rPr>
          <w:lang w:eastAsia="fr-FR"/>
        </w:rPr>
      </w:pPr>
      <w:r w:rsidRPr="00413E21">
        <w:t>The procedure is as follows:</w:t>
      </w:r>
    </w:p>
    <w:p w14:paraId="24F324F7" w14:textId="77777777" w:rsidR="00302B52" w:rsidRPr="00413E21" w:rsidRDefault="00093CF1" w:rsidP="00093CF1">
      <w:pPr>
        <w:pStyle w:val="B1"/>
      </w:pPr>
      <w:r w:rsidRPr="00413E21">
        <w:t>1)</w:t>
      </w:r>
      <w:r w:rsidRPr="00413E21">
        <w:tab/>
      </w:r>
      <w:r w:rsidR="00302B52" w:rsidRPr="00413E21">
        <w:t>The MnS Consumer (notification subscriber) sends a</w:t>
      </w:r>
      <w:r w:rsidR="005210BC" w:rsidRPr="005210BC">
        <w:t>n</w:t>
      </w:r>
      <w:r w:rsidR="00302B52" w:rsidRPr="00413E21">
        <w:t xml:space="preserve"> HTTP DELETE </w:t>
      </w:r>
      <w:r w:rsidR="005210BC" w:rsidRPr="005210BC">
        <w:t xml:space="preserve">request </w:t>
      </w:r>
      <w:r w:rsidR="00302B52" w:rsidRPr="00413E21">
        <w:t>to the MnS Producer. The URI shall indicate the subscription resource to be deleted.</w:t>
      </w:r>
    </w:p>
    <w:p w14:paraId="1EDDCDE8"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3E30FD45" w14:textId="77777777" w:rsidR="00302B52" w:rsidRPr="00413E21" w:rsidRDefault="00302B52" w:rsidP="00302B52">
      <w:pPr>
        <w:pStyle w:val="Heading3"/>
        <w:rPr>
          <w:lang w:eastAsia="fr-FR"/>
        </w:rPr>
      </w:pPr>
      <w:bookmarkStart w:id="143" w:name="_Toc532836874"/>
      <w:bookmarkStart w:id="144" w:name="_Toc27559708"/>
      <w:bookmarkStart w:id="145" w:name="_Toc36039453"/>
      <w:bookmarkStart w:id="146" w:name="_Toc178154556"/>
      <w:r w:rsidRPr="00413E21">
        <w:rPr>
          <w:lang w:eastAsia="fr-FR"/>
        </w:rPr>
        <w:t>5.5.4</w:t>
      </w:r>
      <w:r w:rsidRPr="00413E21">
        <w:rPr>
          <w:lang w:eastAsia="fr-FR"/>
        </w:rPr>
        <w:tab/>
        <w:t>Notification emission</w:t>
      </w:r>
      <w:bookmarkEnd w:id="143"/>
      <w:bookmarkEnd w:id="144"/>
      <w:bookmarkEnd w:id="145"/>
      <w:bookmarkEnd w:id="146"/>
    </w:p>
    <w:p w14:paraId="78711E8C"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5210BC" w:rsidRPr="005210BC">
        <w:rPr>
          <w:lang w:eastAsia="fr-FR"/>
        </w:rPr>
        <w:t>n</w:t>
      </w:r>
      <w:r w:rsidRPr="00413E21">
        <w:rPr>
          <w:lang w:eastAsia="fr-FR"/>
        </w:rPr>
        <w:t xml:space="preserve"> HTTP POST request to the notification sink.</w:t>
      </w:r>
    </w:p>
    <w:p w14:paraId="26ADE2F0" w14:textId="77777777" w:rsidR="00302B52" w:rsidRPr="00413E21" w:rsidRDefault="001A74AE" w:rsidP="005C2BEA">
      <w:pPr>
        <w:pStyle w:val="TH"/>
        <w:rPr>
          <w:lang w:eastAsia="fr-FR"/>
        </w:rPr>
      </w:pPr>
      <w:r>
        <w:rPr>
          <w:lang w:eastAsia="fr-FR"/>
        </w:rPr>
        <w:lastRenderedPageBreak/>
        <w:pict w14:anchorId="2ADC7F6B">
          <v:shape id="_x0000_i1034" type="#_x0000_t75" style="width:255.55pt;height:96.35pt">
            <v:imagedata r:id="rId23" o:title="RESTful SS guidelines flows_007"/>
          </v:shape>
        </w:pict>
      </w:r>
    </w:p>
    <w:p w14:paraId="77E7D140" w14:textId="77777777" w:rsidR="00302B52" w:rsidRPr="00413E21" w:rsidRDefault="00302B52" w:rsidP="00093CF1">
      <w:pPr>
        <w:pStyle w:val="TF"/>
      </w:pPr>
      <w:r w:rsidRPr="00413E21">
        <w:t>Figure 5.5.4-1: Flow for sending a notification</w:t>
      </w:r>
    </w:p>
    <w:p w14:paraId="135369B5" w14:textId="77777777" w:rsidR="00302B52" w:rsidRPr="00413E21" w:rsidRDefault="00302B52" w:rsidP="00302B52">
      <w:pPr>
        <w:rPr>
          <w:lang w:eastAsia="fr-FR"/>
        </w:rPr>
      </w:pPr>
      <w:r w:rsidRPr="00413E21">
        <w:t>The procedure is as follows:</w:t>
      </w:r>
    </w:p>
    <w:p w14:paraId="020AF623"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MnS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799144B9"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55066D43"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CC790C" w:rsidRPr="00CC790C">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729A7E13" w14:textId="77777777" w:rsidR="00302B52" w:rsidRPr="00413E21" w:rsidRDefault="00302B52" w:rsidP="00302B52">
      <w:pPr>
        <w:pStyle w:val="Heading3"/>
        <w:rPr>
          <w:lang w:eastAsia="fr-FR"/>
        </w:rPr>
      </w:pPr>
      <w:bookmarkStart w:id="147" w:name="_Toc532836875"/>
      <w:bookmarkStart w:id="148" w:name="_Toc27559709"/>
      <w:bookmarkStart w:id="149" w:name="_Toc36039454"/>
      <w:bookmarkStart w:id="150" w:name="_Toc178154557"/>
      <w:r w:rsidRPr="00413E21">
        <w:rPr>
          <w:lang w:eastAsia="fr-FR"/>
        </w:rPr>
        <w:t>5.5.5</w:t>
      </w:r>
      <w:r w:rsidRPr="00413E21">
        <w:rPr>
          <w:lang w:eastAsia="fr-FR"/>
        </w:rPr>
        <w:tab/>
        <w:t>Subscription retrieval</w:t>
      </w:r>
      <w:bookmarkEnd w:id="147"/>
      <w:bookmarkEnd w:id="148"/>
      <w:bookmarkEnd w:id="149"/>
      <w:bookmarkEnd w:id="150"/>
    </w:p>
    <w:p w14:paraId="2BE39DD5"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CC790C" w:rsidRPr="00CC790C">
        <w:t xml:space="preserve"> </w:t>
      </w:r>
      <w:r w:rsidR="00CC790C" w:rsidRPr="00CC790C">
        <w:rPr>
          <w:lang w:eastAsia="fr-FR"/>
        </w:rPr>
        <w:t>invoking the</w:t>
      </w:r>
      <w:r w:rsidRPr="00413E21">
        <w:rPr>
          <w:lang w:eastAsia="fr-FR"/>
        </w:rPr>
        <w:t xml:space="preserve"> HTTP GET</w:t>
      </w:r>
      <w:r w:rsidR="00CC790C" w:rsidRPr="00CC790C">
        <w:rPr>
          <w:lang w:eastAsia="fr-FR"/>
        </w:rPr>
        <w:t>method on</w:t>
      </w:r>
      <w:r w:rsidRPr="00413E21">
        <w:rPr>
          <w:lang w:eastAsia="fr-FR"/>
        </w:rPr>
        <w:t xml:space="preserve">  the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2AC2D4" w14:textId="77777777" w:rsidR="00302B52" w:rsidRPr="00413E21" w:rsidRDefault="001A74AE" w:rsidP="00C556EC">
      <w:pPr>
        <w:pStyle w:val="TH"/>
        <w:rPr>
          <w:lang w:eastAsia="fr-FR"/>
        </w:rPr>
      </w:pPr>
      <w:r>
        <w:rPr>
          <w:lang w:eastAsia="fr-FR"/>
        </w:rPr>
        <w:pict w14:anchorId="6810FCCB">
          <v:shape id="_x0000_i1035" type="#_x0000_t75" style="width:217.75pt;height:96.35pt">
            <v:imagedata r:id="rId24" o:title="RESTful SS guidelines flows_008"/>
          </v:shape>
        </w:pict>
      </w:r>
    </w:p>
    <w:p w14:paraId="41811FAC" w14:textId="77777777" w:rsidR="00302B52" w:rsidRPr="00413E21" w:rsidRDefault="00302B52" w:rsidP="00C556EC">
      <w:pPr>
        <w:pStyle w:val="TF"/>
      </w:pPr>
      <w:r w:rsidRPr="00413E21">
        <w:t>Figure 5.5.5-1: Flow for subscription retrieval</w:t>
      </w:r>
    </w:p>
    <w:p w14:paraId="11A8EF77" w14:textId="77777777" w:rsidR="00302B52" w:rsidRPr="00413E21" w:rsidRDefault="00302B52" w:rsidP="00302B52">
      <w:pPr>
        <w:rPr>
          <w:lang w:eastAsia="fr-FR"/>
        </w:rPr>
      </w:pPr>
      <w:r w:rsidRPr="00413E21">
        <w:rPr>
          <w:lang w:eastAsia="fr-FR"/>
        </w:rPr>
        <w:t>The procedure is as follows:</w:t>
      </w:r>
    </w:p>
    <w:p w14:paraId="18F763E0"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to the MnS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5BF5254"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77C64511" w14:textId="77777777" w:rsidR="00302B52" w:rsidRPr="00413E21" w:rsidRDefault="00302B52" w:rsidP="00302B52">
      <w:pPr>
        <w:pStyle w:val="Heading1"/>
        <w:rPr>
          <w:lang w:eastAsia="fr-FR"/>
        </w:rPr>
      </w:pPr>
      <w:bookmarkStart w:id="151" w:name="_Toc532836876"/>
      <w:bookmarkStart w:id="152" w:name="_Toc27559710"/>
      <w:bookmarkStart w:id="153" w:name="_Toc36039455"/>
      <w:bookmarkStart w:id="154" w:name="_Toc178154558"/>
      <w:r w:rsidRPr="00413E21">
        <w:rPr>
          <w:lang w:eastAsia="fr-FR"/>
        </w:rPr>
        <w:t>6</w:t>
      </w:r>
      <w:r w:rsidRPr="00413E21">
        <w:rPr>
          <w:lang w:eastAsia="fr-FR"/>
        </w:rPr>
        <w:tab/>
        <w:t>Advanced design patterns</w:t>
      </w:r>
      <w:bookmarkEnd w:id="151"/>
      <w:bookmarkEnd w:id="152"/>
      <w:bookmarkEnd w:id="153"/>
      <w:bookmarkEnd w:id="154"/>
    </w:p>
    <w:p w14:paraId="0C54943E" w14:textId="77777777" w:rsidR="00302B52" w:rsidRPr="00413E21" w:rsidRDefault="00302B52" w:rsidP="00302B52">
      <w:pPr>
        <w:pStyle w:val="Heading2"/>
      </w:pPr>
      <w:bookmarkStart w:id="155" w:name="_Toc532836877"/>
      <w:bookmarkStart w:id="156" w:name="_Toc27559711"/>
      <w:bookmarkStart w:id="157" w:name="_Toc36039456"/>
      <w:bookmarkStart w:id="158" w:name="_Toc178154559"/>
      <w:r w:rsidRPr="00413E21">
        <w:t>6.1</w:t>
      </w:r>
      <w:r w:rsidRPr="00413E21">
        <w:tab/>
        <w:t>Design pattern for scoping and filtering</w:t>
      </w:r>
      <w:bookmarkEnd w:id="155"/>
      <w:bookmarkEnd w:id="156"/>
      <w:bookmarkEnd w:id="157"/>
      <w:bookmarkEnd w:id="158"/>
    </w:p>
    <w:p w14:paraId="23C7B3C4" w14:textId="77777777" w:rsidR="00B44620" w:rsidRDefault="00B44620" w:rsidP="00B44620">
      <w:pPr>
        <w:pStyle w:val="Heading3"/>
      </w:pPr>
      <w:bookmarkStart w:id="159" w:name="_Toc27559712"/>
      <w:bookmarkStart w:id="160" w:name="_Toc36039457"/>
      <w:bookmarkStart w:id="161" w:name="_Toc178154560"/>
      <w:r>
        <w:t>6.1.1</w:t>
      </w:r>
      <w:r>
        <w:tab/>
        <w:t>Introduction</w:t>
      </w:r>
      <w:bookmarkEnd w:id="159"/>
      <w:bookmarkEnd w:id="160"/>
      <w:bookmarkEnd w:id="161"/>
    </w:p>
    <w:p w14:paraId="3F48243E"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w:t>
      </w:r>
      <w:r>
        <w:rPr>
          <w:lang w:val="en-US"/>
        </w:rPr>
        <w:lastRenderedPageBreak/>
        <w:t>containment tree</w:t>
      </w:r>
      <w:r w:rsidR="003836D7">
        <w:rPr>
          <w:lang w:val="en-US"/>
        </w:rPr>
        <w:t xml:space="preserve"> starting at the document root. This set contains some or all object instances name-contained by the base object instance. It may contain the base object itself.</w:t>
      </w:r>
    </w:p>
    <w:p w14:paraId="4DA347A6"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0C007F14"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0A17D898"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4FDCE6C8" w14:textId="77777777" w:rsidR="00B44620" w:rsidRDefault="00B44620" w:rsidP="00B44620">
      <w:r>
        <w:t>When scoping and filtering is specified as part of the input parameters of an operation, however, it is necessary to define how to map these parameters in the REST SS.</w:t>
      </w:r>
    </w:p>
    <w:p w14:paraId="688E5CE6" w14:textId="77777777" w:rsidR="003836D7" w:rsidRDefault="00B44620" w:rsidP="004F1033">
      <w:pPr>
        <w:pStyle w:val="Heading3"/>
      </w:pPr>
      <w:bookmarkStart w:id="162" w:name="_Toc27559713"/>
      <w:bookmarkStart w:id="163" w:name="_Toc36039458"/>
      <w:bookmarkStart w:id="164" w:name="_Toc178154561"/>
      <w:r>
        <w:t>6.1.2</w:t>
      </w:r>
      <w:r>
        <w:tab/>
        <w:t>Query parameters for scoping</w:t>
      </w:r>
      <w:bookmarkEnd w:id="162"/>
      <w:bookmarkEnd w:id="163"/>
      <w:bookmarkEnd w:id="164"/>
    </w:p>
    <w:p w14:paraId="388EC004" w14:textId="77777777" w:rsidR="00B44620" w:rsidRDefault="00B44620" w:rsidP="00B44620">
      <w:r>
        <w:t>Scoping may be supported by the HTTP GET method. It is not supported by any other method.</w:t>
      </w:r>
    </w:p>
    <w:p w14:paraId="576938D6"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7AB64C58"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3E9BCDAC" w14:textId="77777777" w:rsidR="00B44620" w:rsidRDefault="00B44620" w:rsidP="00B44620">
      <w:r>
        <w:t>Two query parameters for scoping allow for more sophisticated selection methods.</w:t>
      </w:r>
    </w:p>
    <w:p w14:paraId="7A2E0324" w14:textId="77777777" w:rsidR="00B44620" w:rsidRDefault="00B44620" w:rsidP="00B44620">
      <w:r>
        <w:t>An example scoping method uses a "scopeType" and a "scopeLevel" query parameter. The allowed values are defined in Table 6.1.2-1.</w:t>
      </w:r>
    </w:p>
    <w:p w14:paraId="523B7D1B"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A9B2F05"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4F3B468E"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300E95F2" w14:textId="77777777" w:rsidR="00B44620" w:rsidRDefault="00B44620" w:rsidP="004F1033">
            <w:pPr>
              <w:pStyle w:val="TAH"/>
              <w:rPr>
                <w:lang w:val="fr-FR"/>
              </w:rPr>
            </w:pPr>
            <w:r>
              <w:rPr>
                <w:lang w:val="fr-FR"/>
              </w:rPr>
              <w:t>Description</w:t>
            </w:r>
          </w:p>
        </w:tc>
      </w:tr>
      <w:tr w:rsidR="00B44620" w14:paraId="54B572DD"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6E679EF1"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1849725F"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7A84A8DB"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500465A5"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53BC5138" w14:textId="77777777" w:rsidR="00B44620" w:rsidRPr="004F1033" w:rsidRDefault="00B44620" w:rsidP="004F1033">
            <w:pPr>
              <w:pStyle w:val="TAL"/>
            </w:pPr>
            <w:r w:rsidRPr="004F1033">
              <w:t xml:space="preserve">Selects the base resource and all of its </w:t>
            </w:r>
            <w:r w:rsidR="00940711" w:rsidRPr="00940711">
              <w:t>descendant</w:t>
            </w:r>
            <w:r w:rsidRPr="004F1033">
              <w:t xml:space="preserve"> resources (incl. the leaf resources). The "scopeLevel" parameter shall be absent or ignored if present.</w:t>
            </w:r>
          </w:p>
        </w:tc>
      </w:tr>
      <w:tr w:rsidR="00B44620" w14:paraId="4603751A"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4E4EDFC1"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42EAD53E"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7066826A"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0DB04E86"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3FC1299F" w14:textId="77777777" w:rsidR="00B44620" w:rsidRPr="00940711" w:rsidRDefault="00B44620" w:rsidP="004F1033">
            <w:pPr>
              <w:pStyle w:val="TAL"/>
            </w:pPr>
            <w:r w:rsidRPr="004F1033">
              <w:t xml:space="preserve">Selects the base resource and all of its </w:t>
            </w:r>
            <w:r w:rsidR="00940711" w:rsidRPr="00940711">
              <w:t>descendant</w:t>
            </w:r>
            <w:r w:rsidRPr="004F1033">
              <w:t xml:space="preserve"> resources down to and including the resources on the level indicated by the "scopeLevel" parameter. </w:t>
            </w:r>
            <w:r w:rsidRPr="00940711">
              <w:t>The base resource is at "scopeLevel" zero.</w:t>
            </w:r>
          </w:p>
        </w:tc>
      </w:tr>
    </w:tbl>
    <w:p w14:paraId="27A60B8E" w14:textId="77777777" w:rsidR="00B44620" w:rsidRDefault="00B44620" w:rsidP="00B44620"/>
    <w:p w14:paraId="2816018E" w14:textId="77777777" w:rsidR="00B44620" w:rsidRDefault="00B44620" w:rsidP="00B44620">
      <w:pPr>
        <w:pStyle w:val="Heading3"/>
      </w:pPr>
      <w:bookmarkStart w:id="165" w:name="_Toc27559714"/>
      <w:bookmarkStart w:id="166" w:name="_Toc36039459"/>
      <w:bookmarkStart w:id="167" w:name="_Toc178154562"/>
      <w:r>
        <w:t>6.1.3</w:t>
      </w:r>
      <w:r>
        <w:tab/>
        <w:t>Query parameters for filtering</w:t>
      </w:r>
      <w:bookmarkEnd w:id="165"/>
      <w:bookmarkEnd w:id="166"/>
      <w:bookmarkEnd w:id="167"/>
    </w:p>
    <w:p w14:paraId="6F467C8D" w14:textId="77777777" w:rsidR="00B44620" w:rsidRDefault="00B44620" w:rsidP="00B44620">
      <w:r>
        <w:t>Filtering may be supported by the HTTP GET method. It is not supported by any other method.</w:t>
      </w:r>
    </w:p>
    <w:p w14:paraId="7E251080"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6EF6F243" w14:textId="77777777" w:rsidR="00D94590" w:rsidRDefault="00B44620" w:rsidP="00D94590">
      <w:r>
        <w:t xml:space="preserve">XPath 1.0 [15] shall be used for specifying the filter </w:t>
      </w:r>
      <w:r w:rsidR="00711E29" w:rsidRPr="00711E29">
        <w:t>expression</w:t>
      </w:r>
      <w:r>
        <w:t xml:space="preserve">. </w:t>
      </w:r>
    </w:p>
    <w:p w14:paraId="12B8E69C" w14:textId="77777777" w:rsidR="00D94590" w:rsidRDefault="00D94590" w:rsidP="00D94590">
      <w:r>
        <w:t>The XPath expression is applied to a</w:t>
      </w:r>
      <w:r w:rsidR="00940711" w:rsidRPr="00940711">
        <w:t>n</w:t>
      </w:r>
      <w:r>
        <w:t xml:space="preserve"> XML document constructed based on the following rules:</w:t>
      </w:r>
    </w:p>
    <w:p w14:paraId="5A73A24C"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"nrmRoot".</w:t>
      </w:r>
      <w:r w:rsidR="00711E29" w:rsidRPr="00711E29">
        <w:t xml:space="preserve"> The "nrmRoot" element contains the element nodes coming from the top-level objects as its children.</w:t>
      </w:r>
    </w:p>
    <w:p w14:paraId="21261D38" w14:textId="77777777" w:rsidR="00D94590" w:rsidRDefault="00D94590" w:rsidP="00094120">
      <w:pPr>
        <w:pStyle w:val="B1"/>
      </w:pPr>
      <w:r>
        <w:t>-</w:t>
      </w:r>
      <w:r>
        <w:tab/>
        <w:t>The document includes scoped objects only.</w:t>
      </w:r>
    </w:p>
    <w:p w14:paraId="4E3BBE7E" w14:textId="77777777" w:rsidR="00D94590" w:rsidRDefault="00D94590" w:rsidP="00094120">
      <w:pPr>
        <w:pStyle w:val="B1"/>
      </w:pPr>
      <w:r>
        <w:lastRenderedPageBreak/>
        <w:t>-</w:t>
      </w:r>
      <w:r>
        <w:tab/>
        <w:t>The document is constructed with the scoped objects using the hierarchical response construction method defined in clause.6.1.4.</w:t>
      </w:r>
    </w:p>
    <w:p w14:paraId="6507B6BF" w14:textId="77777777" w:rsidR="00D94590" w:rsidRDefault="00D94590" w:rsidP="00094120">
      <w:pPr>
        <w:pStyle w:val="B1"/>
      </w:pPr>
      <w:r>
        <w:t>-</w:t>
      </w:r>
      <w:r>
        <w:tab/>
        <w:t>The JSON document constructed according to the first three bullet points is mapped into a conceptual XML document.</w:t>
      </w:r>
    </w:p>
    <w:p w14:paraId="73FAA875" w14:textId="77777777" w:rsidR="00632333" w:rsidRDefault="00D94590" w:rsidP="00632333">
      <w:r>
        <w:t>The XPath expression shall be an ab</w:t>
      </w:r>
      <w:r w:rsidR="00940711" w:rsidRPr="00940711">
        <w:t>s</w:t>
      </w:r>
      <w:r>
        <w:t>olute path expression, and hence always start with a backslash "/", that identifies the root node of the input document.</w:t>
      </w:r>
      <w:r w:rsidR="00711E29" w:rsidRPr="00711E29">
        <w:t xml:space="preserve"> The set of variable bindings is empty.</w:t>
      </w:r>
      <w:r w:rsidR="00711E29">
        <w:t xml:space="preserve"> </w:t>
      </w:r>
      <w:r w:rsidR="00711E29" w:rsidRPr="00711E29">
        <w:t>The function library is the core function library. The set of namespace declarations is empty (JSON has no namespace concept).</w:t>
      </w:r>
      <w:bookmarkStart w:id="168" w:name="_Toc27559715"/>
      <w:bookmarkStart w:id="169" w:name="_Toc36039460"/>
    </w:p>
    <w:p w14:paraId="721D7FFF" w14:textId="77777777" w:rsidR="00632333" w:rsidRDefault="00632333" w:rsidP="00632333">
      <w:r>
        <w:t>The XPath expression needs to be percent-encoded as described in clause 2 and 3.4 of RFC 3986 [4].</w:t>
      </w:r>
    </w:p>
    <w:p w14:paraId="70C43E43" w14:textId="77777777" w:rsidR="00587816" w:rsidRDefault="00587816" w:rsidP="00632333">
      <w:r>
        <w:t xml:space="preserve">Note that NRM objects and NRM attributes are both mapped to element nodes. The children of an element node representing a NRM object are hence the NRM attributes of that NRM object </w:t>
      </w:r>
      <w:r w:rsidR="00610A37">
        <w:t>and</w:t>
      </w:r>
      <w:r>
        <w:t xml:space="preserve"> the name-contained NRM objects. This needs to be taken into account when constructing a location path for selecting element nodes representing NRM objects or NRM attributes.</w:t>
      </w:r>
      <w:r w:rsidR="00610A37" w:rsidRPr="00610A37">
        <w:t xml:space="preserve"> </w:t>
      </w:r>
      <w:r w:rsidR="00610A37">
        <w:t>For example, assume the object tree defined in annex A.1. To retrieve a specific "ManagedElement" the MnS Consumer might simply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0A37" w:rsidRPr="00954EB2" w14:paraId="69844A87" w14:textId="77777777">
        <w:tc>
          <w:tcPr>
            <w:tcW w:w="9779" w:type="dxa"/>
            <w:shd w:val="clear" w:color="auto" w:fill="F2F2F2"/>
          </w:tcPr>
          <w:p w14:paraId="33958E72"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w:t>
            </w:r>
          </w:p>
          <w:p w14:paraId="0B8679DE"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0FDF3F1" w14:textId="77777777" w:rsidR="00610A37" w:rsidRPr="00954EB2" w:rsidRDefault="00610A37">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32BFF0D" w14:textId="77777777" w:rsidR="00610A37" w:rsidRDefault="00610A37" w:rsidP="00610A37">
      <w:pPr>
        <w:spacing w:before="180"/>
      </w:pPr>
      <w:r>
        <w:t>The MnS Producer may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0A37" w:rsidRPr="00954EB2" w14:paraId="18318260" w14:textId="77777777">
        <w:tc>
          <w:tcPr>
            <w:tcW w:w="9779" w:type="dxa"/>
            <w:shd w:val="clear" w:color="auto" w:fill="F2F2F2"/>
          </w:tcPr>
          <w:p w14:paraId="19E45FAE" w14:textId="77777777" w:rsidR="00610A37" w:rsidRPr="0071280C" w:rsidRDefault="00610A37">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9375466" w14:textId="77777777" w:rsidR="00610A37" w:rsidRPr="0071280C" w:rsidRDefault="00610A37">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AADC41F" w14:textId="77777777" w:rsidR="00610A37" w:rsidRPr="00A32F57" w:rsidRDefault="00610A37">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47497E6D" w14:textId="77777777" w:rsidR="00610A37" w:rsidRPr="00A32F57" w:rsidRDefault="00610A37">
            <w:pPr>
              <w:spacing w:after="0"/>
              <w:rPr>
                <w:rFonts w:ascii="Courier New" w:hAnsi="Courier New" w:cs="Courier New"/>
                <w:sz w:val="16"/>
                <w:szCs w:val="16"/>
                <w:lang w:val="fr-FR"/>
              </w:rPr>
            </w:pPr>
          </w:p>
          <w:p w14:paraId="6983F908" w14:textId="77777777" w:rsidR="00610A37" w:rsidRPr="0041016B" w:rsidRDefault="00610A37">
            <w:pPr>
              <w:pStyle w:val="PL"/>
              <w:rPr>
                <w:lang w:val="en-US"/>
              </w:rPr>
            </w:pPr>
            <w:r w:rsidRPr="0041016B">
              <w:rPr>
                <w:lang w:val="en-US"/>
              </w:rPr>
              <w:t>{</w:t>
            </w:r>
          </w:p>
          <w:p w14:paraId="06F59528" w14:textId="77777777" w:rsidR="00610A37" w:rsidRDefault="00610A37">
            <w:pPr>
              <w:pStyle w:val="PL"/>
              <w:rPr>
                <w:lang w:val="en-US"/>
              </w:rPr>
            </w:pPr>
            <w:r w:rsidRPr="0041016B">
              <w:rPr>
                <w:lang w:val="en-US"/>
              </w:rPr>
              <w:t xml:space="preserve">  "id": "ME1",</w:t>
            </w:r>
          </w:p>
          <w:p w14:paraId="1667CC91" w14:textId="77777777" w:rsidR="00610A37" w:rsidRPr="0041016B" w:rsidRDefault="00610A37">
            <w:pPr>
              <w:pStyle w:val="PL"/>
              <w:rPr>
                <w:lang w:val="en-US"/>
              </w:rPr>
            </w:pPr>
            <w:r w:rsidRPr="0041016B">
              <w:rPr>
                <w:lang w:val="en-US"/>
              </w:rPr>
              <w:t xml:space="preserve">  "attributes": {</w:t>
            </w:r>
          </w:p>
          <w:p w14:paraId="271F9086" w14:textId="77777777" w:rsidR="00610A37" w:rsidRPr="0041016B" w:rsidRDefault="00610A37">
            <w:pPr>
              <w:pStyle w:val="PL"/>
              <w:rPr>
                <w:lang w:val="en-US"/>
              </w:rPr>
            </w:pPr>
            <w:r w:rsidRPr="0041016B">
              <w:rPr>
                <w:lang w:val="en-US"/>
              </w:rPr>
              <w:t xml:space="preserve">    "userLabel": "Berlin NW 1",</w:t>
            </w:r>
          </w:p>
          <w:p w14:paraId="00F820DA" w14:textId="77777777" w:rsidR="00610A37" w:rsidRPr="0041016B" w:rsidRDefault="00610A37">
            <w:pPr>
              <w:pStyle w:val="PL"/>
              <w:rPr>
                <w:lang w:val="en-US"/>
              </w:rPr>
            </w:pPr>
            <w:r w:rsidRPr="0041016B">
              <w:rPr>
                <w:lang w:val="en-US"/>
              </w:rPr>
              <w:t xml:space="preserve">    "vendorName": "Company XY",</w:t>
            </w:r>
          </w:p>
          <w:p w14:paraId="4A10F933" w14:textId="77777777" w:rsidR="00610A37" w:rsidRPr="0041016B" w:rsidRDefault="00610A37">
            <w:pPr>
              <w:pStyle w:val="PL"/>
              <w:rPr>
                <w:lang w:val="en-US"/>
              </w:rPr>
            </w:pPr>
            <w:r w:rsidRPr="0041016B">
              <w:rPr>
                <w:lang w:val="en-US"/>
              </w:rPr>
              <w:t xml:space="preserve">    "location": "TV Tower"</w:t>
            </w:r>
          </w:p>
          <w:p w14:paraId="0835079A" w14:textId="77777777" w:rsidR="00610A37" w:rsidRDefault="00610A37">
            <w:pPr>
              <w:pStyle w:val="PL"/>
              <w:rPr>
                <w:lang w:val="en-US"/>
              </w:rPr>
            </w:pPr>
            <w:r w:rsidRPr="0041016B">
              <w:rPr>
                <w:lang w:val="en-US"/>
              </w:rPr>
              <w:t xml:space="preserve">  }</w:t>
            </w:r>
          </w:p>
          <w:p w14:paraId="7571575D" w14:textId="77777777" w:rsidR="00610A37" w:rsidRPr="000D011D" w:rsidRDefault="00610A37">
            <w:pPr>
              <w:pStyle w:val="PL"/>
              <w:rPr>
                <w:lang w:val="en-US"/>
              </w:rPr>
            </w:pPr>
            <w:r>
              <w:rPr>
                <w:lang w:val="en-US"/>
              </w:rPr>
              <w:t>}</w:t>
            </w:r>
          </w:p>
        </w:tc>
      </w:tr>
    </w:tbl>
    <w:p w14:paraId="3E634C74" w14:textId="77777777" w:rsidR="00610A37" w:rsidRDefault="00610A37" w:rsidP="00610A37">
      <w:pPr>
        <w:spacing w:before="180"/>
      </w:pPr>
      <w:r>
        <w:t xml:space="preserve">If, for whatever reason, the MnS Consumer wants to retrieve the same "ManagedElement" with scoping and filtering care needs to be taken when building the XPath filter expression. Note that the following request does not yield the desired result.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0A37" w:rsidRPr="00954EB2" w14:paraId="18143F33" w14:textId="77777777">
        <w:tc>
          <w:tcPr>
            <w:tcW w:w="9779" w:type="dxa"/>
            <w:shd w:val="clear" w:color="auto" w:fill="F2F2F2"/>
          </w:tcPr>
          <w:p w14:paraId="0278E519"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72F99338"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6B91D2D0" w14:textId="77777777" w:rsidR="00610A37" w:rsidRDefault="00610A37">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w:t>
            </w:r>
            <w:r>
              <w:rPr>
                <w:rFonts w:ascii="Courier New" w:hAnsi="Courier New" w:cs="Courier New"/>
                <w:sz w:val="16"/>
                <w:szCs w:val="16"/>
                <w:lang w:val="en-US"/>
              </w:rPr>
              <w:t>SubNetwork[id="SN1"]/ManagedElement[id="ME1"]</w:t>
            </w:r>
            <w:r w:rsidRPr="00632333">
              <w:rPr>
                <w:rFonts w:ascii="Courier New" w:hAnsi="Courier New" w:cs="Courier New"/>
                <w:sz w:val="16"/>
                <w:szCs w:val="16"/>
                <w:lang w:val="en-US"/>
              </w:rPr>
              <w:t xml:space="preserve"> HTTP/1.1</w:t>
            </w:r>
          </w:p>
          <w:p w14:paraId="54517610"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42B316F" w14:textId="77777777" w:rsidR="00610A37" w:rsidRPr="00954EB2" w:rsidRDefault="00610A37">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5BC95321" w14:textId="77777777" w:rsidR="00610A37" w:rsidRDefault="00610A37" w:rsidP="00610A37">
      <w:pPr>
        <w:spacing w:before="180"/>
      </w:pPr>
      <w:r>
        <w:t>It does not select the "ManagedElement" resource only, but also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0A37" w:rsidRPr="00954EB2" w14:paraId="17F3B8C0" w14:textId="77777777">
        <w:tc>
          <w:tcPr>
            <w:tcW w:w="9779" w:type="dxa"/>
            <w:shd w:val="clear" w:color="auto" w:fill="F2F2F2"/>
          </w:tcPr>
          <w:p w14:paraId="5586FD64" w14:textId="77777777" w:rsidR="00610A37" w:rsidRPr="0071280C" w:rsidRDefault="00610A37">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36B3CE74" w14:textId="77777777" w:rsidR="00610A37" w:rsidRPr="0071280C" w:rsidRDefault="00610A37">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B040BE9" w14:textId="77777777" w:rsidR="00610A37" w:rsidRPr="007B2CC7" w:rsidRDefault="00610A37">
            <w:pPr>
              <w:spacing w:after="0"/>
              <w:rPr>
                <w:rFonts w:ascii="Courier New" w:hAnsi="Courier New" w:cs="Courier New"/>
                <w:sz w:val="16"/>
                <w:szCs w:val="16"/>
                <w:lang w:val="en-US"/>
              </w:rPr>
            </w:pPr>
            <w:r w:rsidRPr="007B2CC7">
              <w:rPr>
                <w:rFonts w:ascii="Courier New" w:hAnsi="Courier New" w:cs="Courier New"/>
                <w:sz w:val="16"/>
                <w:szCs w:val="16"/>
                <w:lang w:val="en-US"/>
              </w:rPr>
              <w:t>Content-Type: application/json</w:t>
            </w:r>
          </w:p>
          <w:p w14:paraId="5549C654" w14:textId="77777777" w:rsidR="00610A37" w:rsidRPr="007B2CC7" w:rsidRDefault="00610A37">
            <w:pPr>
              <w:spacing w:after="0"/>
              <w:rPr>
                <w:rFonts w:ascii="Courier New" w:hAnsi="Courier New" w:cs="Courier New"/>
                <w:sz w:val="16"/>
                <w:szCs w:val="16"/>
                <w:lang w:val="en-US"/>
              </w:rPr>
            </w:pPr>
          </w:p>
          <w:p w14:paraId="0A4A78CF" w14:textId="77777777" w:rsidR="00610A37" w:rsidRPr="0041016B" w:rsidRDefault="00610A37">
            <w:pPr>
              <w:pStyle w:val="PL"/>
              <w:rPr>
                <w:lang w:val="en-US"/>
              </w:rPr>
            </w:pPr>
            <w:r w:rsidRPr="0041016B">
              <w:rPr>
                <w:lang w:val="en-US"/>
              </w:rPr>
              <w:t>{</w:t>
            </w:r>
          </w:p>
          <w:p w14:paraId="66094D14" w14:textId="77777777" w:rsidR="00610A37" w:rsidRDefault="00610A37">
            <w:pPr>
              <w:pStyle w:val="PL"/>
              <w:rPr>
                <w:lang w:val="en-US"/>
              </w:rPr>
            </w:pPr>
            <w:r w:rsidRPr="0041016B">
              <w:rPr>
                <w:lang w:val="en-US"/>
              </w:rPr>
              <w:t xml:space="preserve">  "id": "ME1",</w:t>
            </w:r>
          </w:p>
          <w:p w14:paraId="0DDED4BB" w14:textId="77777777" w:rsidR="00610A37" w:rsidRPr="0041016B" w:rsidRDefault="00610A37">
            <w:pPr>
              <w:pStyle w:val="PL"/>
              <w:rPr>
                <w:lang w:val="en-US"/>
              </w:rPr>
            </w:pPr>
            <w:r w:rsidRPr="0041016B">
              <w:rPr>
                <w:lang w:val="en-US"/>
              </w:rPr>
              <w:t xml:space="preserve">  "attributes": {</w:t>
            </w:r>
          </w:p>
          <w:p w14:paraId="3893C2F4" w14:textId="77777777" w:rsidR="00610A37" w:rsidRPr="0041016B" w:rsidRDefault="00610A37">
            <w:pPr>
              <w:pStyle w:val="PL"/>
              <w:rPr>
                <w:lang w:val="en-US"/>
              </w:rPr>
            </w:pPr>
            <w:r w:rsidRPr="0041016B">
              <w:rPr>
                <w:lang w:val="en-US"/>
              </w:rPr>
              <w:t xml:space="preserve">    "userLabel": "Berlin NW 1",</w:t>
            </w:r>
          </w:p>
          <w:p w14:paraId="17AAED40" w14:textId="77777777" w:rsidR="00610A37" w:rsidRPr="0041016B" w:rsidRDefault="00610A37">
            <w:pPr>
              <w:pStyle w:val="PL"/>
              <w:rPr>
                <w:lang w:val="en-US"/>
              </w:rPr>
            </w:pPr>
            <w:r w:rsidRPr="0041016B">
              <w:rPr>
                <w:lang w:val="en-US"/>
              </w:rPr>
              <w:t xml:space="preserve">    "vendorName": "Company XY",</w:t>
            </w:r>
          </w:p>
          <w:p w14:paraId="135C653A" w14:textId="77777777" w:rsidR="00610A37" w:rsidRPr="0041016B" w:rsidRDefault="00610A37">
            <w:pPr>
              <w:pStyle w:val="PL"/>
              <w:rPr>
                <w:lang w:val="en-US"/>
              </w:rPr>
            </w:pPr>
            <w:r w:rsidRPr="0041016B">
              <w:rPr>
                <w:lang w:val="en-US"/>
              </w:rPr>
              <w:t xml:space="preserve">    "location": "TV Tower"</w:t>
            </w:r>
          </w:p>
          <w:p w14:paraId="5AA425A8" w14:textId="77777777" w:rsidR="00610A37" w:rsidRPr="0041016B" w:rsidRDefault="00610A37">
            <w:pPr>
              <w:pStyle w:val="PL"/>
              <w:rPr>
                <w:lang w:val="en-US"/>
              </w:rPr>
            </w:pPr>
            <w:r w:rsidRPr="0041016B">
              <w:rPr>
                <w:lang w:val="en-US"/>
              </w:rPr>
              <w:t xml:space="preserve">  },</w:t>
            </w:r>
          </w:p>
          <w:p w14:paraId="664571B9" w14:textId="77777777" w:rsidR="00610A37" w:rsidRPr="0041016B" w:rsidRDefault="00610A37">
            <w:pPr>
              <w:pStyle w:val="PL"/>
              <w:rPr>
                <w:lang w:val="en-US"/>
              </w:rPr>
            </w:pPr>
            <w:r w:rsidRPr="0041016B">
              <w:rPr>
                <w:lang w:val="en-US"/>
              </w:rPr>
              <w:t xml:space="preserve">  "XyzFunction": [</w:t>
            </w:r>
          </w:p>
          <w:p w14:paraId="1128C24B" w14:textId="77777777" w:rsidR="00610A37" w:rsidRPr="0041016B" w:rsidRDefault="00610A37">
            <w:pPr>
              <w:pStyle w:val="PL"/>
              <w:rPr>
                <w:lang w:val="en-US"/>
              </w:rPr>
            </w:pPr>
            <w:r w:rsidRPr="0041016B">
              <w:rPr>
                <w:lang w:val="en-US"/>
              </w:rPr>
              <w:t xml:space="preserve">    {</w:t>
            </w:r>
          </w:p>
          <w:p w14:paraId="63B262ED" w14:textId="77777777" w:rsidR="00610A37" w:rsidRDefault="00610A37">
            <w:pPr>
              <w:pStyle w:val="PL"/>
              <w:rPr>
                <w:lang w:val="en-US"/>
              </w:rPr>
            </w:pPr>
            <w:r w:rsidRPr="0041016B">
              <w:rPr>
                <w:lang w:val="en-US"/>
              </w:rPr>
              <w:t xml:space="preserve">      "id": "XYZF1",</w:t>
            </w:r>
          </w:p>
          <w:p w14:paraId="4D8A1A54" w14:textId="77777777" w:rsidR="00610A37" w:rsidRPr="00C76A97" w:rsidRDefault="00610A37">
            <w:pPr>
              <w:pStyle w:val="PL"/>
              <w:rPr>
                <w:lang w:val="en-US"/>
              </w:rPr>
            </w:pPr>
            <w:r w:rsidRPr="0041016B">
              <w:rPr>
                <w:lang w:val="en-US"/>
              </w:rPr>
              <w:t xml:space="preserve">      </w:t>
            </w:r>
            <w:r w:rsidRPr="00C76A97">
              <w:rPr>
                <w:lang w:val="en-US"/>
              </w:rPr>
              <w:t>"attributes": {</w:t>
            </w:r>
          </w:p>
          <w:p w14:paraId="4620E880" w14:textId="77777777" w:rsidR="00610A37" w:rsidRPr="00C76A97" w:rsidRDefault="00610A37">
            <w:pPr>
              <w:pStyle w:val="PL"/>
              <w:rPr>
                <w:lang w:val="en-US"/>
              </w:rPr>
            </w:pPr>
            <w:r w:rsidRPr="00C76A97">
              <w:rPr>
                <w:lang w:val="en-US"/>
              </w:rPr>
              <w:t xml:space="preserve">        "attrA": "xyz",</w:t>
            </w:r>
          </w:p>
          <w:p w14:paraId="7784441F" w14:textId="77777777" w:rsidR="00610A37" w:rsidRPr="00C76A97" w:rsidRDefault="00610A37">
            <w:pPr>
              <w:pStyle w:val="PL"/>
              <w:rPr>
                <w:lang w:val="en-US"/>
              </w:rPr>
            </w:pPr>
            <w:r w:rsidRPr="00C76A97">
              <w:rPr>
                <w:lang w:val="en-US"/>
              </w:rPr>
              <w:t xml:space="preserve">        "attrB": 551</w:t>
            </w:r>
          </w:p>
          <w:p w14:paraId="2836605C" w14:textId="77777777" w:rsidR="00610A37" w:rsidRPr="00C76A97" w:rsidRDefault="00610A37">
            <w:pPr>
              <w:pStyle w:val="PL"/>
              <w:rPr>
                <w:lang w:val="en-US"/>
              </w:rPr>
            </w:pPr>
            <w:r w:rsidRPr="00C76A97">
              <w:rPr>
                <w:lang w:val="en-US"/>
              </w:rPr>
              <w:t xml:space="preserve">      }</w:t>
            </w:r>
          </w:p>
          <w:p w14:paraId="491B7014" w14:textId="77777777" w:rsidR="00610A37" w:rsidRPr="00C76A97" w:rsidRDefault="00610A37">
            <w:pPr>
              <w:pStyle w:val="PL"/>
              <w:rPr>
                <w:lang w:val="en-US"/>
              </w:rPr>
            </w:pPr>
            <w:r w:rsidRPr="00C76A97">
              <w:rPr>
                <w:lang w:val="en-US"/>
              </w:rPr>
              <w:t xml:space="preserve">    },</w:t>
            </w:r>
          </w:p>
          <w:p w14:paraId="3CA7941F" w14:textId="77777777" w:rsidR="00610A37" w:rsidRPr="00C76A97" w:rsidRDefault="00610A37">
            <w:pPr>
              <w:pStyle w:val="PL"/>
              <w:rPr>
                <w:lang w:val="en-US"/>
              </w:rPr>
            </w:pPr>
            <w:r w:rsidRPr="00C76A97">
              <w:rPr>
                <w:lang w:val="en-US"/>
              </w:rPr>
              <w:t xml:space="preserve">    {</w:t>
            </w:r>
          </w:p>
          <w:p w14:paraId="03EA2F79" w14:textId="77777777" w:rsidR="00610A37" w:rsidRPr="00C76A97" w:rsidRDefault="00610A37">
            <w:pPr>
              <w:pStyle w:val="PL"/>
              <w:rPr>
                <w:lang w:val="en-US"/>
              </w:rPr>
            </w:pPr>
            <w:r w:rsidRPr="00C76A97">
              <w:rPr>
                <w:lang w:val="en-US"/>
              </w:rPr>
              <w:t xml:space="preserve">      "id": "XYZF2",</w:t>
            </w:r>
          </w:p>
          <w:p w14:paraId="4A2BF000" w14:textId="77777777" w:rsidR="00610A37" w:rsidRPr="00F354A6" w:rsidRDefault="00610A37">
            <w:pPr>
              <w:pStyle w:val="PL"/>
            </w:pPr>
            <w:r w:rsidRPr="00F354A6">
              <w:t xml:space="preserve">      "attributes": {</w:t>
            </w:r>
          </w:p>
          <w:p w14:paraId="12A30EF0" w14:textId="77777777" w:rsidR="00610A37" w:rsidRPr="00F354A6" w:rsidRDefault="00610A37">
            <w:pPr>
              <w:pStyle w:val="PL"/>
            </w:pPr>
            <w:r w:rsidRPr="00F354A6">
              <w:t xml:space="preserve">        "attrA": "abc",</w:t>
            </w:r>
          </w:p>
          <w:p w14:paraId="1480C5FC" w14:textId="77777777" w:rsidR="00610A37" w:rsidRPr="00F354A6" w:rsidRDefault="00610A37">
            <w:pPr>
              <w:pStyle w:val="PL"/>
            </w:pPr>
            <w:r w:rsidRPr="00F354A6">
              <w:t xml:space="preserve">        "attrB": 552</w:t>
            </w:r>
          </w:p>
          <w:p w14:paraId="2B382240" w14:textId="77777777" w:rsidR="00610A37" w:rsidRPr="00F354A6" w:rsidRDefault="00610A37">
            <w:pPr>
              <w:pStyle w:val="PL"/>
            </w:pPr>
            <w:r w:rsidRPr="00F354A6">
              <w:lastRenderedPageBreak/>
              <w:t xml:space="preserve">   </w:t>
            </w:r>
            <w:r>
              <w:t xml:space="preserve">  </w:t>
            </w:r>
            <w:r w:rsidRPr="00F354A6">
              <w:t xml:space="preserve"> }</w:t>
            </w:r>
          </w:p>
          <w:p w14:paraId="2386B297" w14:textId="77777777" w:rsidR="00610A37" w:rsidRPr="00F354A6" w:rsidRDefault="00610A37">
            <w:pPr>
              <w:pStyle w:val="PL"/>
            </w:pPr>
            <w:r w:rsidRPr="00F354A6">
              <w:t xml:space="preserve"> </w:t>
            </w:r>
            <w:r>
              <w:t xml:space="preserve">  </w:t>
            </w:r>
            <w:r w:rsidRPr="00F354A6">
              <w:t xml:space="preserve"> }</w:t>
            </w:r>
          </w:p>
          <w:p w14:paraId="017E0D52" w14:textId="77777777" w:rsidR="00610A37" w:rsidRPr="00F354A6" w:rsidRDefault="00610A37">
            <w:pPr>
              <w:pStyle w:val="PL"/>
            </w:pPr>
            <w:r w:rsidRPr="00F354A6">
              <w:t xml:space="preserve">  ]</w:t>
            </w:r>
          </w:p>
          <w:p w14:paraId="5BD1BAAF" w14:textId="77777777" w:rsidR="00610A37" w:rsidRPr="00491169" w:rsidRDefault="00610A37">
            <w:pPr>
              <w:pStyle w:val="PL"/>
            </w:pPr>
            <w:r w:rsidRPr="00F354A6">
              <w:t>}</w:t>
            </w:r>
          </w:p>
        </w:tc>
      </w:tr>
    </w:tbl>
    <w:p w14:paraId="7C034F46" w14:textId="77777777" w:rsidR="00610A37" w:rsidRDefault="00610A37" w:rsidP="00610A37">
      <w:pPr>
        <w:spacing w:before="180"/>
      </w:pPr>
      <w:r>
        <w:lastRenderedPageBreak/>
        <w:t>The following request selects the "attributes" container of the "ManagedElement". The contained "YxzFunction" resources are not selected. After applying the construction rules for the response message body defined in clause 6.1.4 the response has the desired content and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0A37" w:rsidRPr="00954EB2" w14:paraId="652B92E4" w14:textId="77777777">
        <w:tc>
          <w:tcPr>
            <w:tcW w:w="9779" w:type="dxa"/>
            <w:shd w:val="clear" w:color="auto" w:fill="F2F2F2"/>
          </w:tcPr>
          <w:p w14:paraId="2605331B"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30866442"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2EC0FC76" w14:textId="77777777" w:rsidR="00610A37" w:rsidRDefault="00610A37">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w:t>
            </w:r>
            <w:r>
              <w:rPr>
                <w:rFonts w:ascii="Courier New" w:hAnsi="Courier New" w:cs="Courier New"/>
                <w:sz w:val="16"/>
                <w:szCs w:val="16"/>
                <w:lang w:val="en-US"/>
              </w:rPr>
              <w:t>SubNetwork[id="SN1"]/ManagedElement[id="ME1"]/attributes</w:t>
            </w:r>
            <w:r w:rsidRPr="00632333">
              <w:rPr>
                <w:rFonts w:ascii="Courier New" w:hAnsi="Courier New" w:cs="Courier New"/>
                <w:sz w:val="16"/>
                <w:szCs w:val="16"/>
                <w:lang w:val="en-US"/>
              </w:rPr>
              <w:t xml:space="preserve"> HTTP/1.1</w:t>
            </w:r>
          </w:p>
          <w:p w14:paraId="3CA21575"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11DF422" w14:textId="77777777" w:rsidR="00610A37" w:rsidRPr="00954EB2" w:rsidRDefault="00610A37">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53AF2D29" w14:textId="77777777" w:rsidR="00610A37" w:rsidRDefault="00610A37" w:rsidP="00632333"/>
    <w:p w14:paraId="02647329" w14:textId="77777777" w:rsidR="00B44620" w:rsidRDefault="00B44620" w:rsidP="00587816">
      <w:pPr>
        <w:pStyle w:val="Heading3"/>
      </w:pPr>
      <w:bookmarkStart w:id="170" w:name="_Toc178154563"/>
      <w:r>
        <w:t>6.1.4</w:t>
      </w:r>
      <w:r>
        <w:tab/>
        <w:t>Construction rules for the response message body</w:t>
      </w:r>
      <w:bookmarkEnd w:id="168"/>
      <w:bookmarkEnd w:id="169"/>
      <w:bookmarkEnd w:id="170"/>
    </w:p>
    <w:p w14:paraId="62A2A9A2"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15529F79"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e.g.</w:t>
      </w:r>
      <w:r w:rsidR="00940711" w:rsidRPr="00940711">
        <w:t xml:space="preserve"> ,</w:t>
      </w:r>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1DBC937D" w14:textId="77777777" w:rsidR="00940711" w:rsidRDefault="00B44620" w:rsidP="00302B52">
      <w:bookmarkStart w:id="171" w:name="_Hlk19529522"/>
      <w:r>
        <w:t>Hierarchical response construction method</w:t>
      </w:r>
      <w:bookmarkEnd w:id="171"/>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6672F488" w14:textId="77777777" w:rsidR="00940711" w:rsidRDefault="00940711" w:rsidP="00940711">
      <w:pPr>
        <w:pStyle w:val="B1"/>
      </w:pPr>
      <w:r>
        <w:t>-</w:t>
      </w:r>
      <w:r>
        <w:tab/>
        <w:t xml:space="preserve">A resource is not returned at all if it is not an ancestor of any of the selected resources. </w:t>
      </w:r>
    </w:p>
    <w:p w14:paraId="631BE23E"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3FC34063" w14:textId="77777777" w:rsidR="00302B52" w:rsidRDefault="00B44620" w:rsidP="00302B52">
      <w:r>
        <w:t>The containment tree present in the response message shall always start with the base resource.</w:t>
      </w:r>
    </w:p>
    <w:p w14:paraId="4089E3F7" w14:textId="77777777" w:rsidR="00813BCF" w:rsidRPr="003538C2" w:rsidRDefault="00813BCF" w:rsidP="00813BCF">
      <w:r w:rsidRPr="003538C2">
        <w:t xml:space="preserve">If no resource is identified in the retrieval request the MnS </w:t>
      </w:r>
      <w:r w:rsidR="003722A8" w:rsidRPr="003722A8">
        <w:t>P</w:t>
      </w:r>
      <w:r w:rsidRPr="003538C2">
        <w:t xml:space="preserve">roducer shall return </w:t>
      </w:r>
      <w:r w:rsidR="003722A8" w:rsidRPr="003722A8">
        <w:t>a "204 No Content" response.</w:t>
      </w:r>
    </w:p>
    <w:p w14:paraId="04FB57F2" w14:textId="77777777" w:rsidR="00813BCF" w:rsidRPr="003538C2" w:rsidRDefault="00813BCF" w:rsidP="00813BCF">
      <w:r w:rsidRPr="003538C2">
        <w:t>The following media types shall be used to distinguish the flat and the hierarchical response representation:</w:t>
      </w:r>
    </w:p>
    <w:p w14:paraId="396990E4" w14:textId="77777777" w:rsidR="00813BCF" w:rsidRPr="003538C2" w:rsidRDefault="00813BCF" w:rsidP="00813BCF">
      <w:pPr>
        <w:pStyle w:val="B1"/>
      </w:pPr>
      <w:r>
        <w:t>-</w:t>
      </w:r>
      <w:r>
        <w:tab/>
      </w:r>
      <w:r w:rsidRPr="003538C2">
        <w:t>application/vnd.3gpp.object-tree-flat+json</w:t>
      </w:r>
      <w:r>
        <w:t>,</w:t>
      </w:r>
    </w:p>
    <w:p w14:paraId="21E85A97" w14:textId="77777777" w:rsidR="00813BCF" w:rsidRPr="003538C2" w:rsidRDefault="00813BCF" w:rsidP="00813BCF">
      <w:pPr>
        <w:pStyle w:val="B1"/>
      </w:pPr>
      <w:r>
        <w:t>-</w:t>
      </w:r>
      <w:r>
        <w:tab/>
      </w:r>
      <w:r w:rsidRPr="003538C2">
        <w:t>application/vnd.3gpp.object-tree-hierarchical+json</w:t>
      </w:r>
      <w:r>
        <w:t>.</w:t>
      </w:r>
    </w:p>
    <w:p w14:paraId="69E80B93" w14:textId="77777777" w:rsidR="00813BCF" w:rsidRPr="003538C2" w:rsidRDefault="00813BCF" w:rsidP="00813BCF">
      <w:pPr>
        <w:spacing w:after="0"/>
        <w:ind w:left="720"/>
      </w:pPr>
    </w:p>
    <w:p w14:paraId="0610F380" w14:textId="77777777" w:rsidR="00813BCF" w:rsidRPr="003538C2" w:rsidRDefault="00813BCF" w:rsidP="00813BCF">
      <w:r w:rsidRPr="003538C2">
        <w:t>The "application/json" media type may be used alternatively and defaults to the hierarchical representation format.</w:t>
      </w:r>
    </w:p>
    <w:p w14:paraId="535A3AF5"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4794B174" w14:textId="77777777" w:rsidR="00302B52" w:rsidRPr="00413E21" w:rsidRDefault="00302B52" w:rsidP="00302B52">
      <w:pPr>
        <w:pStyle w:val="Heading2"/>
      </w:pPr>
      <w:bookmarkStart w:id="172" w:name="_Toc532836878"/>
      <w:bookmarkStart w:id="173" w:name="_Toc27559716"/>
      <w:bookmarkStart w:id="174" w:name="_Toc36039461"/>
      <w:bookmarkStart w:id="175" w:name="_Toc178154564"/>
      <w:r w:rsidRPr="00413E21">
        <w:t>6.2</w:t>
      </w:r>
      <w:r w:rsidRPr="00413E21">
        <w:tab/>
        <w:t>Design pattern</w:t>
      </w:r>
      <w:r w:rsidR="005A1158">
        <w:t>s</w:t>
      </w:r>
      <w:r w:rsidRPr="00413E21">
        <w:t xml:space="preserve"> for attribute </w:t>
      </w:r>
      <w:r w:rsidR="00FB1608">
        <w:t xml:space="preserve">and attribute field </w:t>
      </w:r>
      <w:r w:rsidRPr="00413E21">
        <w:t>selection</w:t>
      </w:r>
      <w:bookmarkEnd w:id="172"/>
      <w:bookmarkEnd w:id="173"/>
      <w:bookmarkEnd w:id="174"/>
      <w:bookmarkEnd w:id="175"/>
    </w:p>
    <w:p w14:paraId="2E6890EC" w14:textId="77777777" w:rsidR="00FB1608" w:rsidRDefault="00FB1608" w:rsidP="00FB1608">
      <w:pPr>
        <w:pStyle w:val="Heading3"/>
      </w:pPr>
      <w:bookmarkStart w:id="176" w:name="_Toc27559717"/>
      <w:bookmarkStart w:id="177" w:name="_Toc36039462"/>
      <w:bookmarkStart w:id="178" w:name="_Toc178154565"/>
      <w:r>
        <w:t>6.2.1</w:t>
      </w:r>
      <w:r>
        <w:tab/>
        <w:t>Introduction</w:t>
      </w:r>
      <w:bookmarkEnd w:id="176"/>
      <w:bookmarkEnd w:id="177"/>
      <w:bookmarkEnd w:id="178"/>
    </w:p>
    <w:p w14:paraId="7C8C8925"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3676415C"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71B63611"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76452D99" w14:textId="77777777" w:rsidR="00FB1608" w:rsidRDefault="00FB1608" w:rsidP="00FB1608">
      <w:r>
        <w:t>Attribute selection or attribute field selection may be supported by the HTTP GET method. It is not applicable to any other method.</w:t>
      </w:r>
    </w:p>
    <w:p w14:paraId="56F3377F" w14:textId="77777777" w:rsidR="00FB1608" w:rsidRPr="00413E21" w:rsidRDefault="00FB1608" w:rsidP="00FB1608">
      <w:pPr>
        <w:pStyle w:val="Heading3"/>
      </w:pPr>
      <w:bookmarkStart w:id="179" w:name="_Toc27559718"/>
      <w:bookmarkStart w:id="180" w:name="_Toc36039463"/>
      <w:bookmarkStart w:id="181" w:name="_Toc178154566"/>
      <w:r>
        <w:lastRenderedPageBreak/>
        <w:t>6.2.2</w:t>
      </w:r>
      <w:r>
        <w:tab/>
        <w:t>Query parameters for attribute and attribute field selection</w:t>
      </w:r>
      <w:bookmarkEnd w:id="179"/>
      <w:bookmarkEnd w:id="180"/>
      <w:bookmarkEnd w:id="181"/>
    </w:p>
    <w:p w14:paraId="4BA4F926"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5A1158" w:rsidRPr="005A1158">
        <w:t>.T</w:t>
      </w:r>
      <w:r>
        <w:t>he naming attribute "id"</w:t>
      </w:r>
      <w:r w:rsidR="005A1158" w:rsidRPr="005A1158">
        <w:t xml:space="preserve"> shall always be returned</w:t>
      </w:r>
      <w:r>
        <w:t>.</w:t>
      </w:r>
    </w:p>
    <w:p w14:paraId="12F703DE" w14:textId="77777777" w:rsidR="00FB1608" w:rsidRDefault="005A1158" w:rsidP="005A1158">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295C260E" w14:textId="77777777" w:rsidR="00DB1F83" w:rsidRDefault="00DB1F83" w:rsidP="00DB1F83">
      <w:pPr>
        <w:pStyle w:val="Heading3"/>
      </w:pPr>
      <w:bookmarkStart w:id="182" w:name="_Toc178154567"/>
      <w:r>
        <w:t>6.2.3</w:t>
      </w:r>
      <w:r>
        <w:tab/>
        <w:t>Construction rules for the response message body</w:t>
      </w:r>
      <w:bookmarkEnd w:id="182"/>
    </w:p>
    <w:p w14:paraId="4F2CA8B9" w14:textId="77777777" w:rsidR="00DB1F83" w:rsidRDefault="00DB1F83" w:rsidP="00DB1F83">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7F519F8A" w14:textId="77777777" w:rsidR="00DB1F83" w:rsidRDefault="00DB1F83" w:rsidP="00DB1F83">
      <w:r>
        <w:t>This result set is then used to construct the final response using either the hierarchical or the flat construction method, both defined in clause 6.1.4.</w:t>
      </w:r>
    </w:p>
    <w:p w14:paraId="79626545" w14:textId="77777777" w:rsidR="00302B52" w:rsidRPr="00413E21" w:rsidRDefault="00DB1F83" w:rsidP="00DB1F83">
      <w:pPr>
        <w:rPr>
          <w:lang w:eastAsia="fr-FR"/>
        </w:rPr>
      </w:pPr>
      <w:r>
        <w:t>If no resource is identified in the retrieval request the MnS producer shall return an error response with "404 Not Found" in the status line.</w:t>
      </w:r>
    </w:p>
    <w:p w14:paraId="4ED3F6E3" w14:textId="77777777" w:rsidR="00302B52" w:rsidRPr="00413E21" w:rsidRDefault="00302B52" w:rsidP="00302B52">
      <w:pPr>
        <w:pStyle w:val="Heading2"/>
      </w:pPr>
      <w:bookmarkStart w:id="183" w:name="_Toc532836879"/>
      <w:bookmarkStart w:id="184" w:name="_Toc27559719"/>
      <w:bookmarkStart w:id="185" w:name="_Toc36039464"/>
      <w:bookmarkStart w:id="186" w:name="_Toc178154568"/>
      <w:r w:rsidRPr="00413E21">
        <w:t>6.3</w:t>
      </w:r>
      <w:r w:rsidRPr="00413E21">
        <w:tab/>
        <w:t>Design pattern for partially updating a resource</w:t>
      </w:r>
      <w:bookmarkEnd w:id="183"/>
      <w:bookmarkEnd w:id="184"/>
      <w:bookmarkEnd w:id="185"/>
      <w:bookmarkEnd w:id="186"/>
    </w:p>
    <w:p w14:paraId="34B32ED1" w14:textId="77777777" w:rsidR="00A018A7" w:rsidRPr="00733C88" w:rsidRDefault="00A018A7" w:rsidP="00A018A7">
      <w:pPr>
        <w:pStyle w:val="Heading3"/>
      </w:pPr>
      <w:bookmarkStart w:id="187" w:name="_Toc178154569"/>
      <w:r>
        <w:t>6.3.1</w:t>
      </w:r>
      <w:r>
        <w:tab/>
        <w:t>Introduction</w:t>
      </w:r>
      <w:bookmarkEnd w:id="187"/>
    </w:p>
    <w:p w14:paraId="5917E549"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04C407CD"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6F6BF4A0" w14:textId="77777777" w:rsidR="00A018A7" w:rsidRDefault="00A018A7" w:rsidP="00A018A7">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1B947DF6" w14:textId="77777777" w:rsidR="00A018A7" w:rsidRDefault="00A018A7" w:rsidP="00A018A7">
      <w:r>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2AB10622" w14:textId="77777777" w:rsidR="00A018A7" w:rsidRDefault="00A018A7" w:rsidP="00A018A7">
      <w:pPr>
        <w:pStyle w:val="Heading3"/>
      </w:pPr>
      <w:bookmarkStart w:id="188" w:name="_Toc178154570"/>
      <w:r>
        <w:t>6.3.2</w:t>
      </w:r>
      <w:r>
        <w:tab/>
        <w:t>JSON Merge Patch</w:t>
      </w:r>
      <w:bookmarkEnd w:id="188"/>
    </w:p>
    <w:p w14:paraId="64450FEE"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4881058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18BE3E13"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560288E"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6500BEA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689E07AB" w14:textId="77777777" w:rsidR="00A018A7" w:rsidRPr="00F4335B" w:rsidRDefault="00A018A7" w:rsidP="00A018A7">
      <w:r w:rsidRPr="00A40270">
        <w:lastRenderedPageBreak/>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11991B84"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39C15C1D"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9F7911D" w14:textId="77777777" w:rsidR="00616B49" w:rsidRDefault="00616B49" w:rsidP="00616B49">
      <w:pPr>
        <w:pStyle w:val="TH"/>
        <w:rPr>
          <w:lang w:eastAsia="fr-FR"/>
        </w:rPr>
      </w:pPr>
    </w:p>
    <w:p w14:paraId="3986D170" w14:textId="77777777" w:rsidR="00A018A7" w:rsidRPr="00413E21" w:rsidRDefault="001A74AE" w:rsidP="00616B49">
      <w:pPr>
        <w:pStyle w:val="TH"/>
        <w:rPr>
          <w:lang w:eastAsia="fr-FR"/>
        </w:rPr>
      </w:pPr>
      <w:r>
        <w:rPr>
          <w:noProof/>
        </w:rPr>
        <w:pict w14:anchorId="6EBED82D">
          <v:shape id="Picture 1" o:spid="_x0000_i1036" type="#_x0000_t75" alt="A close-up of a code&#10;&#10;Description automatically generated" style="width:280.6pt;height:96.7pt;visibility:visible">
            <v:imagedata r:id="rId25" o:title="A close-up of a code&#10;&#10;Description automatically generated"/>
          </v:shape>
        </w:pict>
      </w:r>
    </w:p>
    <w:p w14:paraId="041D8F9B"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7D1ADF95" w14:textId="77777777" w:rsidR="00A018A7" w:rsidRPr="00413E21" w:rsidRDefault="00A018A7" w:rsidP="00A018A7">
      <w:r w:rsidRPr="00413E21">
        <w:t>The procedure flow is as follows:</w:t>
      </w:r>
    </w:p>
    <w:p w14:paraId="0B0052C4"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2673D197"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3C6406"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5BD60FAC" w14:textId="77777777" w:rsidR="00A018A7" w:rsidRDefault="006B3CC9" w:rsidP="00A018A7">
      <w:r w:rsidRPr="006B3CC9">
        <w:t xml:space="preserve">The following examples demonstrate the usage of JSON Merge Patch. </w:t>
      </w:r>
      <w:r w:rsidR="00A018A7">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26EEDAC0" w14:textId="77777777" w:rsidTr="00AA545C">
        <w:tc>
          <w:tcPr>
            <w:tcW w:w="9779" w:type="dxa"/>
            <w:shd w:val="clear" w:color="auto" w:fill="F2F2F2"/>
          </w:tcPr>
          <w:p w14:paraId="3E241CFD" w14:textId="77777777" w:rsidR="00A018A7" w:rsidRPr="00394089" w:rsidRDefault="00A018A7" w:rsidP="00AA545C">
            <w:pPr>
              <w:spacing w:after="0"/>
              <w:rPr>
                <w:rFonts w:ascii="Courier New" w:hAnsi="Courier New" w:cs="Courier New"/>
                <w:sz w:val="16"/>
                <w:szCs w:val="16"/>
                <w:lang w:val="en-US"/>
              </w:rPr>
            </w:pPr>
            <w:bookmarkStart w:id="189" w:name="MCCQCTEMPBM_0000002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189"/>
          <w:p w14:paraId="0A78F825"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DD45BF0"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36D7DE61" w14:textId="77777777" w:rsidR="00A018A7" w:rsidRDefault="00A018A7" w:rsidP="00AA545C">
            <w:pPr>
              <w:spacing w:after="0"/>
              <w:rPr>
                <w:rFonts w:ascii="Courier New" w:hAnsi="Courier New" w:cs="Courier New"/>
                <w:sz w:val="16"/>
                <w:szCs w:val="16"/>
                <w:lang w:val="en-US"/>
              </w:rPr>
            </w:pPr>
          </w:p>
          <w:p w14:paraId="127B0110"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3E483C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0A02F47"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C42834B"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7EB3BF8A"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0C8158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44AB125" w14:textId="77777777" w:rsidR="00A018A7" w:rsidRDefault="00A018A7" w:rsidP="00A018A7"/>
    <w:p w14:paraId="307AB787"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145011C4" w14:textId="77777777" w:rsidTr="00AA545C">
        <w:tc>
          <w:tcPr>
            <w:tcW w:w="9779" w:type="dxa"/>
            <w:shd w:val="clear" w:color="auto" w:fill="F2F2F2"/>
          </w:tcPr>
          <w:p w14:paraId="6EDF7CC6" w14:textId="77777777" w:rsidR="00A018A7" w:rsidRPr="00394089" w:rsidRDefault="00A018A7" w:rsidP="00AA545C">
            <w:pPr>
              <w:spacing w:after="0"/>
              <w:rPr>
                <w:rFonts w:ascii="Courier New" w:hAnsi="Courier New" w:cs="Courier New"/>
                <w:sz w:val="16"/>
                <w:szCs w:val="16"/>
                <w:lang w:val="en-US"/>
              </w:rPr>
            </w:pPr>
            <w:bookmarkStart w:id="190" w:name="MCCQCTEMPBM_00000021"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EC2A3C1"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C10E546"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0F38972F" w14:textId="77777777" w:rsidR="00A018A7" w:rsidRDefault="00A018A7" w:rsidP="00AA545C">
            <w:pPr>
              <w:spacing w:after="0"/>
              <w:rPr>
                <w:rFonts w:ascii="Courier New" w:hAnsi="Courier New" w:cs="Courier New"/>
                <w:sz w:val="16"/>
                <w:szCs w:val="16"/>
                <w:lang w:val="en-US"/>
              </w:rPr>
            </w:pPr>
          </w:p>
          <w:p w14:paraId="090C9702"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4309CC4B"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lastRenderedPageBreak/>
              <w:t xml:space="preserve">  "id": "XYZF1",</w:t>
            </w:r>
          </w:p>
          <w:p w14:paraId="69EF254C"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1676BC76"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6428CB43"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0C0AC5B9"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190"/>
    <w:p w14:paraId="5EC65196" w14:textId="77777777" w:rsidR="0068585D" w:rsidRDefault="0068585D" w:rsidP="0068585D">
      <w:pPr>
        <w:spacing w:before="180"/>
      </w:pPr>
      <w:r>
        <w:lastRenderedPageBreak/>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1DC76940" w14:textId="77777777" w:rsidTr="00C51523">
        <w:tc>
          <w:tcPr>
            <w:tcW w:w="9779" w:type="dxa"/>
            <w:shd w:val="clear" w:color="auto" w:fill="F2F2F2"/>
          </w:tcPr>
          <w:p w14:paraId="7934C8F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790EDE5B"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A754A76"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10B65F05" w14:textId="77777777" w:rsidR="0068585D" w:rsidRDefault="0068585D" w:rsidP="00C51523">
            <w:pPr>
              <w:spacing w:after="0"/>
              <w:rPr>
                <w:rFonts w:ascii="Courier New" w:hAnsi="Courier New" w:cs="Courier New"/>
                <w:sz w:val="16"/>
                <w:szCs w:val="16"/>
                <w:lang w:val="en-US"/>
              </w:rPr>
            </w:pPr>
          </w:p>
          <w:p w14:paraId="3F68079A"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F86F0C"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19C8D982"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94D01E7"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2A4EE52B"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FBA6BD4"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1D8FCD" w14:textId="77777777" w:rsidR="00A018A7" w:rsidRDefault="00A018A7" w:rsidP="00A018A7"/>
    <w:p w14:paraId="37224CE4" w14:textId="77777777" w:rsidR="00A018A7" w:rsidRDefault="00A018A7" w:rsidP="00A018A7">
      <w:pPr>
        <w:pStyle w:val="Heading3"/>
      </w:pPr>
      <w:bookmarkStart w:id="191" w:name="_Toc178154571"/>
      <w:r>
        <w:t>6.3.3</w:t>
      </w:r>
      <w:r>
        <w:tab/>
        <w:t>JSON Patch</w:t>
      </w:r>
      <w:bookmarkEnd w:id="191"/>
    </w:p>
    <w:p w14:paraId="39ECA11E"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45EDD104"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the "value"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4F786D7B"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5A0CD828"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39CD5385" w14:textId="77777777" w:rsidR="00A018A7" w:rsidRPr="00413E21" w:rsidRDefault="001A74AE" w:rsidP="00A018A7">
      <w:pPr>
        <w:pStyle w:val="TH"/>
        <w:rPr>
          <w:lang w:eastAsia="fr-FR"/>
        </w:rPr>
      </w:pPr>
      <w:r>
        <w:rPr>
          <w:noProof/>
        </w:rPr>
        <w:pict w14:anchorId="2A782DC9">
          <v:shape id="Picture 23" o:spid="_x0000_i1037" type="#_x0000_t75" alt="Generated by PlantUML" style="width:282.7pt;height:96.35pt;visibility:visible">
            <v:imagedata r:id="rId26" o:title="Generated by PlantUML"/>
            <o:lock v:ext="edit" aspectratio="f"/>
          </v:shape>
        </w:pict>
      </w:r>
    </w:p>
    <w:p w14:paraId="1509D8C1"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35CD29DF" w14:textId="77777777" w:rsidR="00A018A7" w:rsidRPr="00413E21" w:rsidRDefault="00A018A7" w:rsidP="00A018A7">
      <w:r w:rsidRPr="00413E21">
        <w:t>The procedure flow is as follows:</w:t>
      </w:r>
    </w:p>
    <w:p w14:paraId="1ACC2DF9"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260C7AC2"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7CE1B06" w14:textId="77777777" w:rsidR="00A018A7" w:rsidRDefault="00A018A7" w:rsidP="00A018A7">
      <w:r>
        <w:lastRenderedPageBreak/>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48EF9803" w14:textId="77777777" w:rsidR="002C409D" w:rsidRDefault="002C409D" w:rsidP="002C409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CE7C3E" w14:textId="77777777" w:rsidTr="00997A3F">
        <w:tc>
          <w:tcPr>
            <w:tcW w:w="9779" w:type="dxa"/>
            <w:shd w:val="clear" w:color="auto" w:fill="F2F2F2"/>
          </w:tcPr>
          <w:p w14:paraId="2AA774F9"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753F2BAD"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137B870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04F8091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3A80656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6ABF2244"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41928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CA8A64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5D00FB2A"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09B06B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501DAC2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D61EB2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5087C7C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04072FFA"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22C83C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D03F2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2E14E4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72879CD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5797C9E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752983F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54B7E3B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2DA870D9"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31FE0E99"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7A82CE48"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0730A409"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701194C1"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84A5C0"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14D7977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2DDB36B5"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05814319" w14:textId="77777777" w:rsidR="002C409D" w:rsidRDefault="002C409D" w:rsidP="00A018A7"/>
    <w:p w14:paraId="4AF7D120" w14:textId="77777777" w:rsidR="002C409D" w:rsidRDefault="002C409D" w:rsidP="00A018A7">
      <w:r>
        <w:t>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cannt be related by the schema itself to its value schema. For these reasons, the schema "{}" is normally used, which is the shorthand syntax for a schema without any type.</w:t>
      </w:r>
    </w:p>
    <w:p w14:paraId="201E9790" w14:textId="77777777" w:rsidR="00A018A7" w:rsidRDefault="00A018A7" w:rsidP="00A018A7">
      <w:r>
        <w:t>The following example adds a new attribute "attrA" to an "XyzFunction"</w:t>
      </w:r>
      <w:r w:rsidR="006B54B0"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113C8613" w14:textId="77777777" w:rsidTr="00AA545C">
        <w:tc>
          <w:tcPr>
            <w:tcW w:w="9779" w:type="dxa"/>
            <w:shd w:val="clear" w:color="auto" w:fill="F2F2F2"/>
          </w:tcPr>
          <w:p w14:paraId="50A9281C" w14:textId="77777777" w:rsidR="00A018A7" w:rsidRPr="00394089" w:rsidRDefault="00A018A7" w:rsidP="00AA545C">
            <w:pPr>
              <w:spacing w:after="0"/>
              <w:rPr>
                <w:rFonts w:ascii="Courier New" w:hAnsi="Courier New" w:cs="Courier New"/>
                <w:sz w:val="16"/>
                <w:szCs w:val="16"/>
                <w:lang w:val="en-US"/>
              </w:rPr>
            </w:pPr>
            <w:bookmarkStart w:id="192"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47487E0"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58D5DB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1B50F7F2" w14:textId="77777777" w:rsidR="00A018A7" w:rsidRPr="008B6026" w:rsidRDefault="00A018A7" w:rsidP="00AA545C">
            <w:pPr>
              <w:spacing w:after="0"/>
              <w:rPr>
                <w:rFonts w:ascii="Courier New" w:hAnsi="Courier New" w:cs="Courier New"/>
                <w:sz w:val="16"/>
                <w:szCs w:val="16"/>
                <w:lang w:val="en-US"/>
              </w:rPr>
            </w:pPr>
          </w:p>
          <w:p w14:paraId="0C44B6D0"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326105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64ED8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39E55384"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2DC1D11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7F7FF70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B35FD1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2"/>
    </w:tbl>
    <w:p w14:paraId="59F04B76" w14:textId="77777777" w:rsidR="00A018A7" w:rsidRDefault="00A018A7" w:rsidP="00A018A7"/>
    <w:p w14:paraId="728BCF6C" w14:textId="77777777" w:rsidR="00A018A7" w:rsidRDefault="00A018A7" w:rsidP="00A018A7">
      <w:r>
        <w:t xml:space="preserve">The following example replaces </w:t>
      </w:r>
      <w:r w:rsidR="006B54B0"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53374917" w14:textId="77777777" w:rsidTr="00AA545C">
        <w:tc>
          <w:tcPr>
            <w:tcW w:w="9779" w:type="dxa"/>
            <w:shd w:val="clear" w:color="auto" w:fill="F2F2F2"/>
          </w:tcPr>
          <w:p w14:paraId="78A14F1A" w14:textId="77777777" w:rsidR="00A018A7" w:rsidRPr="00394089" w:rsidRDefault="00A018A7" w:rsidP="00AA545C">
            <w:pPr>
              <w:spacing w:after="0"/>
              <w:rPr>
                <w:rFonts w:ascii="Courier New" w:hAnsi="Courier New" w:cs="Courier New"/>
                <w:sz w:val="16"/>
                <w:szCs w:val="16"/>
                <w:lang w:val="en-US"/>
              </w:rPr>
            </w:pPr>
            <w:bookmarkStart w:id="193"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6495CC"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0D3AEF8"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3EC1D3C" w14:textId="77777777" w:rsidR="00A018A7" w:rsidRPr="008B6026" w:rsidRDefault="00A018A7" w:rsidP="00AA545C">
            <w:pPr>
              <w:spacing w:after="0"/>
              <w:rPr>
                <w:rFonts w:ascii="Courier New" w:hAnsi="Courier New" w:cs="Courier New"/>
                <w:sz w:val="16"/>
                <w:szCs w:val="16"/>
                <w:lang w:val="en-US"/>
              </w:rPr>
            </w:pPr>
          </w:p>
          <w:p w14:paraId="542A6907"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A0C106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BDE179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23C8D91"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lastRenderedPageBreak/>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780FE1F8"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145CCF52" w14:textId="77777777" w:rsidR="00A018A7" w:rsidRPr="00E2080A" w:rsidRDefault="00A018A7" w:rsidP="00AA545C">
            <w:pPr>
              <w:spacing w:after="0"/>
              <w:rPr>
                <w:rFonts w:ascii="Courier New" w:hAnsi="Courier New" w:cs="Courier New"/>
                <w:sz w:val="16"/>
                <w:szCs w:val="16"/>
                <w:lang w:val="en-US"/>
              </w:rPr>
            </w:pPr>
          </w:p>
          <w:p w14:paraId="478A49B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F3BC668"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AFBD1DF" w14:textId="77777777" w:rsidR="006F24A7" w:rsidRDefault="006F24A7" w:rsidP="006F24A7">
      <w:bookmarkStart w:id="194" w:name="_Toc27559720"/>
      <w:bookmarkStart w:id="195" w:name="_Toc36039465"/>
      <w:bookmarkEnd w:id="193"/>
    </w:p>
    <w:p w14:paraId="79AF1BAB"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52F3D3D9" w14:textId="77777777">
        <w:tc>
          <w:tcPr>
            <w:tcW w:w="9779" w:type="dxa"/>
            <w:shd w:val="clear" w:color="auto" w:fill="F2F2F2"/>
          </w:tcPr>
          <w:p w14:paraId="4DC57026" w14:textId="77777777" w:rsidR="006F24A7" w:rsidRPr="00394089" w:rsidRDefault="006F24A7">
            <w:pPr>
              <w:spacing w:after="0"/>
              <w:rPr>
                <w:rFonts w:ascii="Courier New" w:hAnsi="Courier New" w:cs="Courier New"/>
                <w:sz w:val="16"/>
                <w:szCs w:val="16"/>
                <w:lang w:val="en-US"/>
              </w:rPr>
            </w:pPr>
            <w:bookmarkStart w:id="196"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A6C33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4028895"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03E863C" w14:textId="77777777" w:rsidR="006F24A7" w:rsidRPr="008B6026" w:rsidRDefault="006F24A7">
            <w:pPr>
              <w:spacing w:after="0"/>
              <w:rPr>
                <w:rFonts w:ascii="Courier New" w:hAnsi="Courier New" w:cs="Courier New"/>
                <w:sz w:val="16"/>
                <w:szCs w:val="16"/>
                <w:lang w:val="en-US"/>
              </w:rPr>
            </w:pPr>
          </w:p>
          <w:p w14:paraId="39B077ED"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1F5878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35E1ED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4CD2DAAD"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01C093F"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5E9B8D07"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07E28E7"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6"/>
    </w:tbl>
    <w:p w14:paraId="6F1312EE" w14:textId="77777777" w:rsidR="006F24A7" w:rsidRDefault="006F24A7" w:rsidP="006F24A7"/>
    <w:p w14:paraId="49CA3244" w14:textId="77777777" w:rsidR="006F24A7" w:rsidRPr="008C33EC" w:rsidRDefault="006F24A7" w:rsidP="006F24A7">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8C33EC" w14:paraId="7F8F34C3" w14:textId="77777777">
        <w:tc>
          <w:tcPr>
            <w:tcW w:w="9779" w:type="dxa"/>
            <w:shd w:val="clear" w:color="auto" w:fill="F2F2F2"/>
          </w:tcPr>
          <w:p w14:paraId="6CF733A4" w14:textId="77777777" w:rsidR="006F24A7" w:rsidRPr="008C33EC" w:rsidRDefault="006F24A7">
            <w:pPr>
              <w:spacing w:after="0"/>
              <w:rPr>
                <w:rFonts w:ascii="Courier New" w:hAnsi="Courier New" w:cs="Courier New"/>
                <w:sz w:val="16"/>
                <w:szCs w:val="16"/>
                <w:lang w:val="en-US"/>
              </w:rPr>
            </w:pPr>
            <w:bookmarkStart w:id="197" w:name="MCCQCTEMPBM_00000025" w:colFirst="0" w:colLast="0"/>
            <w:r w:rsidRPr="008C33EC">
              <w:rPr>
                <w:rFonts w:ascii="Courier New" w:hAnsi="Courier New" w:cs="Courier New"/>
                <w:sz w:val="16"/>
                <w:szCs w:val="16"/>
                <w:lang w:val="en-US"/>
              </w:rPr>
              <w:t>PATCH /SubNetwork=SN1/ManagedElement=ME1/XyzFunction=XYZF1 HTTP/1.1</w:t>
            </w:r>
          </w:p>
          <w:p w14:paraId="62850BB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1F767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4310D7A0" w14:textId="77777777" w:rsidR="006F24A7" w:rsidRPr="008C33EC" w:rsidRDefault="006F24A7">
            <w:pPr>
              <w:spacing w:after="0"/>
              <w:rPr>
                <w:rFonts w:ascii="Courier New" w:hAnsi="Courier New" w:cs="Courier New"/>
                <w:sz w:val="16"/>
                <w:szCs w:val="16"/>
                <w:lang w:val="en-US"/>
              </w:rPr>
            </w:pPr>
          </w:p>
          <w:p w14:paraId="782CDC87"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6C152B37"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0327C6B5"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27FECC9F"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74FCB27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1D56C996"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258030DF"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41DFA96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C7214A8"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197"/>
    <w:p w14:paraId="33E824D6" w14:textId="77777777" w:rsidR="0068585D" w:rsidRDefault="0068585D" w:rsidP="0068585D">
      <w:pPr>
        <w:spacing w:before="180"/>
        <w:rPr>
          <w:lang w:eastAsia="fr-FR"/>
        </w:rPr>
      </w:pPr>
      <w:r>
        <w:rPr>
          <w:lang w:eastAsia="fr-FR"/>
        </w:rPr>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6140A4D0" w14:textId="77777777" w:rsidTr="00C51523">
        <w:tc>
          <w:tcPr>
            <w:tcW w:w="9779" w:type="dxa"/>
            <w:shd w:val="clear" w:color="auto" w:fill="F2F2F2"/>
          </w:tcPr>
          <w:p w14:paraId="6BD9F34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3575E0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BE63F1"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80CFFFF" w14:textId="77777777" w:rsidR="0068585D" w:rsidRPr="008B6026" w:rsidRDefault="0068585D" w:rsidP="00C51523">
            <w:pPr>
              <w:spacing w:after="0"/>
              <w:rPr>
                <w:rFonts w:ascii="Courier New" w:hAnsi="Courier New" w:cs="Courier New"/>
                <w:sz w:val="16"/>
                <w:szCs w:val="16"/>
                <w:lang w:val="en-US"/>
              </w:rPr>
            </w:pPr>
          </w:p>
          <w:p w14:paraId="35C5C59C"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F3AC1B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C25A335"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1AF2DE2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72406277"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B0E5E33"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7FFBB0C" w14:textId="77777777" w:rsidR="006F24A7" w:rsidRDefault="006F24A7" w:rsidP="006F24A7"/>
    <w:p w14:paraId="78B77C05"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66DE1C93" w14:textId="77777777" w:rsidTr="00997A3F">
        <w:tc>
          <w:tcPr>
            <w:tcW w:w="9779" w:type="dxa"/>
            <w:shd w:val="clear" w:color="auto" w:fill="F2F2F2"/>
          </w:tcPr>
          <w:p w14:paraId="321DC2A7"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AC15DCE"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7387936"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3C8ECA22" w14:textId="77777777" w:rsidR="002C409D" w:rsidRPr="008C33EC" w:rsidRDefault="002C409D" w:rsidP="00997A3F">
            <w:pPr>
              <w:spacing w:after="0"/>
              <w:rPr>
                <w:rFonts w:ascii="Courier New" w:hAnsi="Courier New" w:cs="Courier New"/>
                <w:sz w:val="16"/>
                <w:szCs w:val="16"/>
                <w:lang w:val="en-US"/>
              </w:rPr>
            </w:pPr>
          </w:p>
          <w:p w14:paraId="4CED590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87E8511"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C3B73E"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475985BD"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506C70B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6B2BDF49"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D21DB13"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71FB27D7" w14:textId="77777777" w:rsidR="002C409D" w:rsidRDefault="002C409D" w:rsidP="002C409D"/>
    <w:p w14:paraId="4B344749" w14:textId="77777777" w:rsidR="002C409D" w:rsidRDefault="002C409D" w:rsidP="002C409D">
      <w:r>
        <w:lastRenderedPageBreak/>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6A377C2B" w14:textId="77777777" w:rsidTr="00997A3F">
        <w:tc>
          <w:tcPr>
            <w:tcW w:w="9779" w:type="dxa"/>
            <w:shd w:val="clear" w:color="auto" w:fill="F2F2F2"/>
          </w:tcPr>
          <w:p w14:paraId="2F9F8FD1"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175D05A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66AF223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67BFD764" w14:textId="77777777" w:rsidR="002C409D" w:rsidRPr="008C33EC" w:rsidRDefault="002C409D" w:rsidP="00997A3F">
            <w:pPr>
              <w:spacing w:after="0"/>
              <w:rPr>
                <w:rFonts w:ascii="Courier New" w:hAnsi="Courier New" w:cs="Courier New"/>
                <w:sz w:val="16"/>
                <w:szCs w:val="16"/>
                <w:lang w:val="en-US"/>
              </w:rPr>
            </w:pPr>
          </w:p>
          <w:p w14:paraId="45B70180"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8C1741A"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8FD2C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896D5A5"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0D8EE63F"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3E23C76B"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DA6271D"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6DA3688B" w14:textId="77777777" w:rsidR="002C409D" w:rsidRPr="008C33EC" w:rsidRDefault="002C409D" w:rsidP="006F24A7"/>
    <w:p w14:paraId="30EE7E0E" w14:textId="77777777" w:rsidR="006F24A7" w:rsidRDefault="006F24A7" w:rsidP="006F24A7">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3156697C" w14:textId="77777777">
        <w:tc>
          <w:tcPr>
            <w:tcW w:w="9779" w:type="dxa"/>
            <w:shd w:val="clear" w:color="auto" w:fill="F2F2F2"/>
          </w:tcPr>
          <w:p w14:paraId="4866A5BE" w14:textId="77777777" w:rsidR="006F24A7" w:rsidRPr="00394089" w:rsidRDefault="006F24A7">
            <w:pPr>
              <w:spacing w:after="0"/>
              <w:rPr>
                <w:rFonts w:ascii="Courier New" w:hAnsi="Courier New" w:cs="Courier New"/>
                <w:sz w:val="16"/>
                <w:szCs w:val="16"/>
                <w:lang w:val="en-US"/>
              </w:rPr>
            </w:pPr>
            <w:bookmarkStart w:id="198"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4F14EE1"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6BD3F2"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BAECC52" w14:textId="77777777" w:rsidR="006F24A7" w:rsidRPr="008B6026" w:rsidRDefault="006F24A7">
            <w:pPr>
              <w:spacing w:after="0"/>
              <w:rPr>
                <w:rFonts w:ascii="Courier New" w:hAnsi="Courier New" w:cs="Courier New"/>
                <w:sz w:val="16"/>
                <w:szCs w:val="16"/>
                <w:lang w:val="en-US"/>
              </w:rPr>
            </w:pPr>
          </w:p>
          <w:p w14:paraId="3BE144B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C164C5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E7C7FDA"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9418F88"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32C3D3B"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335DEB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14AD197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FB7036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09AAEE"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7CEF4E9D"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03A7DB4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9948245"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8"/>
    </w:tbl>
    <w:p w14:paraId="5B197A69" w14:textId="77777777" w:rsidR="006F24A7" w:rsidRDefault="006F24A7" w:rsidP="006F24A7"/>
    <w:p w14:paraId="7B79E91B" w14:textId="77777777" w:rsidR="006F24A7" w:rsidRDefault="006F24A7" w:rsidP="006F24A7">
      <w:r>
        <w:t>Conditional patch requests based on the "test" operation are limited to conditions related to secondary rersources (attributes) of the target resource. It is not possible to point to secondary resources outside of the target resource using the "path" property.</w:t>
      </w:r>
    </w:p>
    <w:p w14:paraId="0EF09E48"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FF4F22B" w14:textId="77777777" w:rsidR="00011DAA" w:rsidRPr="00413E21" w:rsidRDefault="00011DAA" w:rsidP="00011DAA">
      <w:pPr>
        <w:pStyle w:val="Heading2"/>
      </w:pPr>
      <w:bookmarkStart w:id="199" w:name="_Toc178154572"/>
      <w:r w:rsidRPr="00413E21">
        <w:t>6.</w:t>
      </w:r>
      <w:r>
        <w:t>4</w:t>
      </w:r>
      <w:r w:rsidRPr="00413E21">
        <w:tab/>
      </w:r>
      <w:r>
        <w:t>Design pattern</w:t>
      </w:r>
      <w:r w:rsidR="007B0B81">
        <w:t>s</w:t>
      </w:r>
      <w:r>
        <w:t xml:space="preserve"> for patching multiple </w:t>
      </w:r>
      <w:r w:rsidRPr="00413E21">
        <w:t>resource</w:t>
      </w:r>
      <w:r>
        <w:t>s</w:t>
      </w:r>
      <w:bookmarkEnd w:id="194"/>
      <w:bookmarkEnd w:id="195"/>
      <w:bookmarkEnd w:id="199"/>
    </w:p>
    <w:p w14:paraId="32FB366F" w14:textId="77777777" w:rsidR="00011DAA" w:rsidRDefault="00011DAA" w:rsidP="00EE4FBE">
      <w:pPr>
        <w:pStyle w:val="Heading3"/>
      </w:pPr>
      <w:bookmarkStart w:id="200" w:name="_Toc27559721"/>
      <w:bookmarkStart w:id="201" w:name="_Toc36039466"/>
      <w:bookmarkStart w:id="202" w:name="_Toc178154573"/>
      <w:r>
        <w:t>6.4.1</w:t>
      </w:r>
      <w:r>
        <w:tab/>
        <w:t>Introduction</w:t>
      </w:r>
      <w:bookmarkEnd w:id="200"/>
      <w:bookmarkEnd w:id="201"/>
      <w:bookmarkEnd w:id="202"/>
    </w:p>
    <w:p w14:paraId="6A641FDB"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1E27051A" w14:textId="77777777" w:rsidR="007B0B81" w:rsidRDefault="006B54B0" w:rsidP="006B54B0">
      <w:r w:rsidRPr="006B54B0">
        <w:rPr>
          <w:lang w:eastAsia="fr-FR"/>
        </w:rPr>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r w:rsidR="007B0B81">
        <w:t xml:space="preserve"> The extended patch formats are called 3GPP JSON Merge Patch and 3GPP JSON Patch.</w:t>
      </w:r>
    </w:p>
    <w:p w14:paraId="59FB898A" w14:textId="77777777" w:rsidR="006B54B0" w:rsidRDefault="006B54B0" w:rsidP="006B54B0">
      <w:r>
        <w:rPr>
          <w:lang w:eastAsia="fr-FR"/>
        </w:rPr>
        <w:t>Note</w:t>
      </w:r>
      <w:r w:rsidRPr="007B6CA0">
        <w:rPr>
          <w:lang w:eastAsia="fr-FR"/>
        </w:rPr>
        <w:t xml:space="preserve"> that the HTTP PATCH method is atomic as explained in clause 6.3.1.</w:t>
      </w:r>
    </w:p>
    <w:p w14:paraId="21D85DD5" w14:textId="77777777" w:rsidR="00011DAA" w:rsidRDefault="00011DAA" w:rsidP="00EE4FBE">
      <w:pPr>
        <w:pStyle w:val="Heading3"/>
      </w:pPr>
      <w:bookmarkStart w:id="203" w:name="_Toc27559722"/>
      <w:bookmarkStart w:id="204" w:name="_Toc36039467"/>
      <w:bookmarkStart w:id="205" w:name="_Toc178154574"/>
      <w:r>
        <w:t>6.4.2</w:t>
      </w:r>
      <w:r>
        <w:tab/>
      </w:r>
      <w:r w:rsidR="003836D7">
        <w:t>3GPP</w:t>
      </w:r>
      <w:r>
        <w:t xml:space="preserve"> JSON Merge Patch</w:t>
      </w:r>
      <w:bookmarkEnd w:id="203"/>
      <w:bookmarkEnd w:id="204"/>
      <w:bookmarkEnd w:id="205"/>
    </w:p>
    <w:p w14:paraId="04948109"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w:t>
      </w:r>
      <w:r>
        <w:lastRenderedPageBreak/>
        <w:t xml:space="preserve">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5026E2C7"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7ED6C215"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0FE09F03"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3740E179" w14:textId="77777777" w:rsidR="007B0B81" w:rsidRPr="006F434A" w:rsidRDefault="007B0B81" w:rsidP="007B0B81">
      <w:r>
        <w:t>The media type of 3GPP JSON Merge Patch is "</w:t>
      </w:r>
      <w:r w:rsidR="00976A55" w:rsidRPr="00976A55">
        <w:t>vnd.3gpp.merge-patch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"application/json" media type.</w:t>
      </w:r>
    </w:p>
    <w:p w14:paraId="4F16BF50"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36B65088" w14:textId="77777777" w:rsidR="00011DAA" w:rsidRDefault="008A50F5" w:rsidP="008A50F5">
      <w:pPr>
        <w:pStyle w:val="B1"/>
      </w:pPr>
      <w:bookmarkStart w:id="206" w:name="MCCQCTEMPBM_00000120"/>
      <w:r>
        <w:t>1)</w:t>
      </w:r>
      <w:r>
        <w:tab/>
      </w:r>
      <w:r w:rsidR="00011DAA" w:rsidRPr="00907395">
        <w:t>The MnS Consumer sends a</w:t>
      </w:r>
      <w:r w:rsidR="007B0B81">
        <w:t>n</w:t>
      </w:r>
      <w:r w:rsidR="00011DAA" w:rsidRPr="00907395">
        <w:t xml:space="preserve"> HTTP PATCH request to the MnS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0B3C3D89" w14:textId="77777777" w:rsidR="00011DAA" w:rsidRPr="00413E21" w:rsidRDefault="008A50F5" w:rsidP="008A50F5">
      <w:pPr>
        <w:pStyle w:val="B1"/>
      </w:pPr>
      <w:bookmarkStart w:id="207" w:name="MCCQCTEMPBM_00000121"/>
      <w:bookmarkEnd w:id="206"/>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2111793A" w14:textId="77777777" w:rsidR="00011DAA" w:rsidRDefault="00011DAA" w:rsidP="00011DAA">
      <w:pPr>
        <w:pStyle w:val="Heading3"/>
      </w:pPr>
      <w:bookmarkStart w:id="208" w:name="_Toc27559723"/>
      <w:bookmarkStart w:id="209" w:name="_Toc36039468"/>
      <w:bookmarkStart w:id="210" w:name="_Toc178154575"/>
      <w:bookmarkEnd w:id="207"/>
      <w:r>
        <w:t>6.4.3</w:t>
      </w:r>
      <w:r>
        <w:tab/>
      </w:r>
      <w:r w:rsidR="003836D7">
        <w:t xml:space="preserve">3GPP </w:t>
      </w:r>
      <w:r>
        <w:t>JSON Patch</w:t>
      </w:r>
      <w:bookmarkEnd w:id="208"/>
      <w:bookmarkEnd w:id="209"/>
      <w:bookmarkEnd w:id="210"/>
    </w:p>
    <w:p w14:paraId="36647259" w14:textId="77777777" w:rsidR="007B0B81" w:rsidRDefault="007B0B81" w:rsidP="007B0B81">
      <w:r>
        <w:t>3GPP JSON Patch is a 3GPP defined extension to JSON Merge Patch (</w:t>
      </w:r>
      <w:r>
        <w:rPr>
          <w:lang w:eastAsia="de-DE"/>
        </w:rPr>
        <w:t>RFC 6902 [13]</w:t>
      </w:r>
      <w:r>
        <w:t>).</w:t>
      </w:r>
    </w:p>
    <w:p w14:paraId="468396B9" w14:textId="77777777" w:rsidR="007B0B81" w:rsidRDefault="007B0B81" w:rsidP="007B0B81">
      <w:r>
        <w:t>Like 3GPP JSON Merge Patch, it allows, using a single patch document, to update the target resource (as does JSON Patch) and to update, create or delete descendant resources, which JSON Patch does not allow, at least not based on resource identifiers.</w:t>
      </w:r>
    </w:p>
    <w:p w14:paraId="413A219B" w14:textId="77777777" w:rsidR="007B0B81" w:rsidRDefault="007B0B81" w:rsidP="007B0B81">
      <w:r w:rsidRPr="002A1871">
        <w:t>Th</w:t>
      </w:r>
      <w:r>
        <w:t xml:space="preserve">is </w:t>
      </w:r>
      <w:r w:rsidRPr="002A1871">
        <w:t xml:space="preserve">extension is that the "path" and "from" properties </w:t>
      </w:r>
      <w:r>
        <w:t xml:space="preserve">of a patch operation define an offset to the target resource as specified by the request URI. This offset is relative to the target URI. It has a first component pointing to a resource below the target resource, and a second component pointing to a </w:t>
      </w:r>
      <w:r w:rsidRPr="001B7589">
        <w:t>secondary resource</w:t>
      </w:r>
      <w:r>
        <w:t xml:space="preserve"> within the </w:t>
      </w:r>
      <w:r w:rsidRPr="00A9489B">
        <w:t>resource</w:t>
      </w:r>
      <w:r>
        <w:t xml:space="preserve"> identified by the first component.</w:t>
      </w:r>
    </w:p>
    <w:p w14:paraId="6E280E73" w14:textId="77777777" w:rsidR="007B0B81" w:rsidRDefault="007B0B81" w:rsidP="007B0B81">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11BF3523" w14:textId="77777777" w:rsidR="007B0B81" w:rsidRDefault="007B0B81" w:rsidP="007B0B81">
      <w:r>
        <w:t>For example, assume the target URI is "/SubNetwork=SN1" and the "userLabel" attribute of a child of class "ManagedElement" with the id "ME1" is to be patched, then the first path component is "/ManagedElement=ME1/" and the second path component is "#attributes/userLabel". This results in the following path:</w:t>
      </w:r>
    </w:p>
    <w:p w14:paraId="6F662DCB" w14:textId="77777777" w:rsidR="007B0B81" w:rsidRDefault="007B0B81" w:rsidP="007B6BEF">
      <w:pPr>
        <w:pStyle w:val="B1"/>
      </w:pPr>
      <w:r>
        <w:t>"path": "/ManagedElement=ME1/#attributes/userLabel".</w:t>
      </w:r>
    </w:p>
    <w:p w14:paraId="3DF7B9C9" w14:textId="77777777" w:rsidR="007B0B81" w:rsidRDefault="007B0B81" w:rsidP="007B0B81">
      <w:r>
        <w:t>The target URI shall identify a common ancestor resource of the resources to be patched</w:t>
      </w:r>
      <w:r w:rsidR="003846B9" w:rsidRPr="003846B9">
        <w:t>, or the NRM root</w:t>
      </w:r>
      <w:r>
        <w:t>.</w:t>
      </w:r>
    </w:p>
    <w:p w14:paraId="639F235E" w14:textId="77777777" w:rsidR="003846B9" w:rsidRDefault="003846B9" w:rsidP="003846B9">
      <w:r>
        <w:t xml:space="preserve">Note </w:t>
      </w:r>
      <w:r w:rsidR="00976A55" w:rsidRPr="00976A55">
        <w:t xml:space="preserve">that </w:t>
      </w:r>
      <w:r>
        <w:t xml:space="preserve">when one or more root resources are patched, the target URI identifies always the </w:t>
      </w:r>
      <w:r w:rsidR="00976A55" w:rsidRPr="00976A55">
        <w:t>NRM</w:t>
      </w:r>
      <w:r>
        <w:t xml:space="preserve"> root. When no root resources are patched, the MnS producer has a choice as to the target resource. For example, assume the resource with the URI</w:t>
      </w:r>
    </w:p>
    <w:p w14:paraId="6B1CB4B2" w14:textId="77777777" w:rsidR="003846B9" w:rsidRDefault="003846B9" w:rsidP="003846B9">
      <w:pPr>
        <w:pStyle w:val="B1"/>
      </w:pPr>
      <w:r>
        <w:lastRenderedPageBreak/>
        <w:t>"http://example.com/3gpp/ProvMnS/</w:t>
      </w:r>
      <w:r w:rsidR="00802C88" w:rsidRPr="00802C88">
        <w:t xml:space="preserve">v </w:t>
      </w:r>
      <w:r>
        <w:t>1700/ManagedElement=ME1/XyzFunction=XYZF1"</w:t>
      </w:r>
    </w:p>
    <w:p w14:paraId="474D11EA" w14:textId="77777777" w:rsidR="003846B9" w:rsidRDefault="003846B9" w:rsidP="003846B9">
      <w:r>
        <w:t>is patched. Then the target resource is either the parent resource of the patched resource, in this case the root resource,</w:t>
      </w:r>
    </w:p>
    <w:p w14:paraId="72B52495" w14:textId="77777777" w:rsidR="003846B9" w:rsidRDefault="003846B9" w:rsidP="003846B9">
      <w:pPr>
        <w:pStyle w:val="B1"/>
      </w:pPr>
      <w:r>
        <w:t>"example.com/3gpp/ProvMnS/</w:t>
      </w:r>
      <w:r w:rsidR="00802C88">
        <w:t>v</w:t>
      </w:r>
      <w:r>
        <w:t>1700/ManagedElement=ME1"</w:t>
      </w:r>
    </w:p>
    <w:p w14:paraId="2A495B85" w14:textId="77777777" w:rsidR="003846B9" w:rsidRDefault="003846B9" w:rsidP="003846B9">
      <w:r>
        <w:t>or the NRM root.</w:t>
      </w:r>
    </w:p>
    <w:p w14:paraId="5B48CCAA" w14:textId="77777777" w:rsidR="003846B9" w:rsidRDefault="003846B9" w:rsidP="003846B9">
      <w:pPr>
        <w:pStyle w:val="B1"/>
      </w:pPr>
      <w:r>
        <w:t>"example.com/3gpp/ProvMnS/</w:t>
      </w:r>
      <w:r w:rsidR="00802C88">
        <w:t>v</w:t>
      </w:r>
      <w:r>
        <w:t>1700".</w:t>
      </w:r>
    </w:p>
    <w:p w14:paraId="12E07D50" w14:textId="77777777" w:rsidR="003846B9" w:rsidRDefault="003846B9" w:rsidP="003846B9">
      <w:r>
        <w:t>Setting the target resource always to the NRM root is hence a possible implementation option for MnS Consumers.</w:t>
      </w:r>
    </w:p>
    <w:p w14:paraId="49341A96" w14:textId="77777777" w:rsidR="007B0B81" w:rsidRDefault="007B0B81" w:rsidP="003846B9">
      <w:r>
        <w:t>When creating new resources ("op"="add"), the object class name of the resource to be created shall be included in the "value" property of the operation.</w:t>
      </w:r>
      <w:r w:rsidR="00976A55" w:rsidRPr="00976A55">
        <w:t xml:space="preserve"> The "replace" operation is not applicable when the "path" identifies a resource.</w:t>
      </w:r>
    </w:p>
    <w:p w14:paraId="6EECD2FE" w14:textId="77777777" w:rsidR="00011DAA" w:rsidRDefault="003836D7" w:rsidP="00011DAA">
      <w:pPr>
        <w:rPr>
          <w:lang w:eastAsia="fr-FR"/>
        </w:rPr>
      </w:pPr>
      <w:r>
        <w:t>The media type of 3GPP JSON Merge Patch is "3gpp</w:t>
      </w:r>
      <w:r w:rsidRPr="00AB5C39">
        <w:t>-patch+json</w:t>
      </w:r>
      <w:r>
        <w:t xml:space="preserve">". This media type is defined by 3GPP and is not registered with IANA. Patch documents using this media type </w:t>
      </w:r>
      <w:r w:rsidR="00C52864">
        <w:t>need to</w:t>
      </w:r>
      <w:r>
        <w:t xml:space="preserve"> conform to the "application/json" media type.</w:t>
      </w:r>
    </w:p>
    <w:p w14:paraId="0E6746B3"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B0FEE36" w14:textId="77777777" w:rsidR="00011DAA" w:rsidRDefault="003836D7" w:rsidP="004F1033">
      <w:pPr>
        <w:pStyle w:val="B1"/>
      </w:pPr>
      <w:r>
        <w:t>1)</w:t>
      </w:r>
      <w:r>
        <w:tab/>
      </w:r>
      <w:r w:rsidR="00011DAA" w:rsidRPr="00907395">
        <w:t xml:space="preserve">The MnS Consumer sends a HTTP PATCH request to the MnS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MnS Consumer for "200 OK" or "204 No Content" responses.</w:t>
      </w:r>
    </w:p>
    <w:p w14:paraId="1D325567"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2F030458" w14:textId="77777777" w:rsidR="007B0B81" w:rsidRDefault="007B0B81" w:rsidP="007B0B81">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21CA7917"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136B0A3D" w14:textId="77777777" w:rsidTr="00AA545C">
        <w:tc>
          <w:tcPr>
            <w:tcW w:w="9779" w:type="dxa"/>
            <w:shd w:val="clear" w:color="auto" w:fill="F2F2F2"/>
          </w:tcPr>
          <w:p w14:paraId="6F942804" w14:textId="77777777" w:rsidR="007B0B81" w:rsidRPr="00394089" w:rsidRDefault="007B0B81" w:rsidP="00AA545C">
            <w:pPr>
              <w:spacing w:after="0"/>
              <w:rPr>
                <w:rFonts w:ascii="Courier New" w:hAnsi="Courier New" w:cs="Courier New"/>
                <w:sz w:val="16"/>
                <w:szCs w:val="16"/>
                <w:lang w:val="en-US"/>
              </w:rPr>
            </w:pPr>
            <w:bookmarkStart w:id="211" w:name="MCCQCTEMPBM_00000027" w:colFirst="0" w:colLast="0"/>
            <w:r w:rsidRPr="00394089">
              <w:rPr>
                <w:rFonts w:ascii="Courier New" w:hAnsi="Courier New" w:cs="Courier New"/>
                <w:sz w:val="16"/>
                <w:szCs w:val="16"/>
                <w:lang w:val="en-US"/>
              </w:rPr>
              <w:t>PATCH /SubNetwork=SN1 HTTP/1.1</w:t>
            </w:r>
          </w:p>
          <w:p w14:paraId="21D0184B"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740AC0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7140D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774ACE5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0BD9D82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F4580F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871842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65E7D91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0A80D43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0B5977E1"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58B3EE"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FFB65F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0A845B0E"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12A5DEC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608F6D"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211"/>
    </w:tbl>
    <w:p w14:paraId="0C747E23" w14:textId="77777777" w:rsidR="007B0B81" w:rsidRDefault="007B0B81" w:rsidP="007B0B81"/>
    <w:p w14:paraId="6C17BA7E" w14:textId="77777777"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p>
    <w:p w14:paraId="655A657E"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4D53717C" w14:textId="77777777" w:rsidTr="00AA545C">
        <w:tc>
          <w:tcPr>
            <w:tcW w:w="9779" w:type="dxa"/>
            <w:shd w:val="clear" w:color="auto" w:fill="F2F2F2"/>
          </w:tcPr>
          <w:p w14:paraId="57F49094" w14:textId="77777777" w:rsidR="007B0B81" w:rsidRPr="00394089" w:rsidRDefault="007B0B81" w:rsidP="00AA545C">
            <w:pPr>
              <w:spacing w:after="0"/>
              <w:rPr>
                <w:rFonts w:ascii="Courier New" w:hAnsi="Courier New" w:cs="Courier New"/>
                <w:sz w:val="16"/>
                <w:szCs w:val="16"/>
                <w:lang w:val="en-US"/>
              </w:rPr>
            </w:pPr>
            <w:bookmarkStart w:id="212" w:name="MCCQCTEMPBM_00000028" w:colFirst="0" w:colLast="0"/>
            <w:r w:rsidRPr="00394089">
              <w:rPr>
                <w:rFonts w:ascii="Courier New" w:hAnsi="Courier New" w:cs="Courier New"/>
                <w:sz w:val="16"/>
                <w:szCs w:val="16"/>
                <w:lang w:val="en-US"/>
              </w:rPr>
              <w:t>PATCH /SubNetwork=SN1 HTTP/1.1</w:t>
            </w:r>
          </w:p>
          <w:p w14:paraId="5C5B56A1"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71748AA"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34B63FF"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E47F6FE"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39DB417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2B6A7DB8"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2F65C460"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6E2B6A1E"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1292F989" w14:textId="77777777" w:rsidR="007B0B81" w:rsidRPr="00892A30" w:rsidRDefault="007B0B81" w:rsidP="00AA545C">
            <w:pPr>
              <w:spacing w:after="0"/>
              <w:rPr>
                <w:rFonts w:ascii="Courier New" w:hAnsi="Courier New" w:cs="Courier New"/>
                <w:sz w:val="16"/>
                <w:szCs w:val="16"/>
                <w:lang w:val="de-DE"/>
              </w:rPr>
            </w:pPr>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2B7BC15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45B49512"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3BC7C069"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792D530F"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AD85B4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931FA13"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212"/>
    </w:tbl>
    <w:p w14:paraId="15357FEF" w14:textId="77777777" w:rsidR="007B0B81" w:rsidRDefault="007B0B81" w:rsidP="007B0B81"/>
    <w:p w14:paraId="4079BE27" w14:textId="77777777" w:rsidR="007B0B81" w:rsidRDefault="007B0B81" w:rsidP="007B0B81">
      <w:r>
        <w:t>The following example is invalid. It attempts to patch</w:t>
      </w:r>
      <w:r w:rsidR="00601C93"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082D2F53" w14:textId="77777777" w:rsidTr="00AA545C">
        <w:tc>
          <w:tcPr>
            <w:tcW w:w="9779" w:type="dxa"/>
            <w:shd w:val="clear" w:color="auto" w:fill="F2F2F2"/>
          </w:tcPr>
          <w:p w14:paraId="1980BF34" w14:textId="77777777" w:rsidR="007B0B81" w:rsidRPr="00394089" w:rsidRDefault="007B0B81" w:rsidP="00AA545C">
            <w:pPr>
              <w:spacing w:after="0"/>
              <w:rPr>
                <w:rFonts w:ascii="Courier New" w:hAnsi="Courier New" w:cs="Courier New"/>
                <w:sz w:val="16"/>
                <w:szCs w:val="16"/>
                <w:lang w:val="en-US"/>
              </w:rPr>
            </w:pPr>
            <w:bookmarkStart w:id="213" w:name="MCCQCTEMPBM_00000029" w:colFirst="0" w:colLast="0"/>
            <w:r w:rsidRPr="00394089">
              <w:rPr>
                <w:rFonts w:ascii="Courier New" w:hAnsi="Courier New" w:cs="Courier New"/>
                <w:sz w:val="16"/>
                <w:szCs w:val="16"/>
                <w:lang w:val="en-US"/>
              </w:rPr>
              <w:t>PATCH /SubNetwork=SN1 HTTP/1.1</w:t>
            </w:r>
          </w:p>
          <w:p w14:paraId="7B33E9FB"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1A435F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3B6772E"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A06F99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28A347C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B04FF79"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29C9938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352E9D2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5850CB7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2E99B72C" w14:textId="77777777" w:rsidR="007B0B81" w:rsidRPr="00892A30" w:rsidRDefault="007B0B81" w:rsidP="00AA545C">
            <w:pPr>
              <w:spacing w:after="0"/>
              <w:rPr>
                <w:rFonts w:ascii="Courier New" w:hAnsi="Courier New" w:cs="Courier New"/>
                <w:sz w:val="16"/>
                <w:szCs w:val="16"/>
                <w:lang w:val="de-DE"/>
              </w:rPr>
            </w:pPr>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5A14D5E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6C5E93E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035CB301"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164BD5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7653FCE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0F1A98D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A6739D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3523BC7C"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3702BBC9"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7EEAE695"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49CD6CC"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FE8FC8A"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213"/>
    </w:tbl>
    <w:p w14:paraId="487D39ED" w14:textId="77777777" w:rsidR="007B0B81" w:rsidRDefault="007B0B81" w:rsidP="004F1033">
      <w:pPr>
        <w:pStyle w:val="B1"/>
        <w:ind w:left="284" w:firstLine="0"/>
      </w:pPr>
    </w:p>
    <w:p w14:paraId="07240A79" w14:textId="77777777" w:rsidR="005457FF" w:rsidRDefault="005457FF" w:rsidP="005457F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0CB2817A" w14:textId="77777777" w:rsidR="005457FF" w:rsidRDefault="005457FF" w:rsidP="005457F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457FF" w:rsidRPr="00954EB2" w14:paraId="4D1F350E" w14:textId="77777777">
        <w:tc>
          <w:tcPr>
            <w:tcW w:w="9779" w:type="dxa"/>
            <w:shd w:val="clear" w:color="auto" w:fill="F2F2F2"/>
          </w:tcPr>
          <w:p w14:paraId="371DDDAB" w14:textId="77777777" w:rsidR="005457FF" w:rsidRPr="00394089" w:rsidRDefault="005457FF">
            <w:pPr>
              <w:spacing w:after="0"/>
              <w:rPr>
                <w:rFonts w:ascii="Courier New" w:hAnsi="Courier New" w:cs="Courier New"/>
                <w:sz w:val="16"/>
                <w:szCs w:val="16"/>
                <w:lang w:val="en-US"/>
              </w:rPr>
            </w:pPr>
            <w:bookmarkStart w:id="214" w:name="MCCQCTEMPBM_00000030" w:colFirst="0" w:colLast="0"/>
            <w:r w:rsidRPr="00394089">
              <w:rPr>
                <w:rFonts w:ascii="Courier New" w:hAnsi="Courier New" w:cs="Courier New"/>
                <w:sz w:val="16"/>
                <w:szCs w:val="16"/>
                <w:lang w:val="en-US"/>
              </w:rPr>
              <w:t>PATCH /SubNetwork=SN1 HTTP/1.1</w:t>
            </w:r>
          </w:p>
          <w:p w14:paraId="0FCDB361"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6743F0" w14:textId="77777777" w:rsidR="005457FF"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1A634C3" w14:textId="77777777" w:rsidR="005457FF" w:rsidRPr="008B6026" w:rsidRDefault="00880EBD">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7043103A"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7D276C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023BE4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3647B203"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7784FF78"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4498B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54754B47"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D5B55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4B9B9111"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A1922AD"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21541719"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06E22A"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14"/>
    </w:tbl>
    <w:p w14:paraId="41434515" w14:textId="77777777" w:rsidR="005457FF" w:rsidRDefault="005457FF" w:rsidP="004F1033">
      <w:pPr>
        <w:pStyle w:val="B1"/>
        <w:ind w:left="284" w:firstLine="0"/>
      </w:pPr>
    </w:p>
    <w:p w14:paraId="4CBE1F27" w14:textId="77777777" w:rsidR="00616B49" w:rsidRDefault="00616B49" w:rsidP="00616B49">
      <w:r>
        <w:t>The 3GPP JSON Patch document is described by the following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6B49" w:rsidRPr="00954EB2" w14:paraId="55335720" w14:textId="77777777">
        <w:tc>
          <w:tcPr>
            <w:tcW w:w="9779" w:type="dxa"/>
            <w:shd w:val="clear" w:color="auto" w:fill="F2F2F2"/>
          </w:tcPr>
          <w:p w14:paraId="34BE03EB"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78A925A9"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0C16B5B1"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E44ECFD"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15448DC4"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lastRenderedPageBreak/>
              <w:t xml:space="preserve">    "properties": {</w:t>
            </w:r>
          </w:p>
          <w:p w14:paraId="01FF423E"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389CF42E"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78505044"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C244374"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63C91A1"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6CABBB2E"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338D0EB" w14:textId="77777777" w:rsidR="00616B49"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05B38EEE" w14:textId="77777777" w:rsidR="00616B49" w:rsidRPr="00B70F30" w:rsidRDefault="00616B4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C2E54">
              <w:rPr>
                <w:rFonts w:ascii="Courier New" w:hAnsi="Courier New" w:cs="Courier New"/>
                <w:sz w:val="16"/>
                <w:szCs w:val="16"/>
                <w:lang w:val="en-US"/>
              </w:rPr>
              <w:t>"merge",</w:t>
            </w:r>
          </w:p>
          <w:p w14:paraId="547F05D8"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281010F4"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0B67202F"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0E4A5FC1"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564816D3"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26A080D5"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7B3F98"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7143B0B6"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CDF381E"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2A78B66F"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73FB8A80" w14:textId="77777777" w:rsidR="00616B49" w:rsidRPr="00587816"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Pr="00587816">
              <w:rPr>
                <w:rFonts w:ascii="Courier New" w:hAnsi="Courier New" w:cs="Courier New"/>
                <w:sz w:val="16"/>
                <w:szCs w:val="16"/>
                <w:lang w:val="en-US"/>
              </w:rPr>
              <w:t>,</w:t>
            </w:r>
          </w:p>
          <w:p w14:paraId="13FD49F6" w14:textId="77777777" w:rsidR="00616B49" w:rsidRPr="00587816" w:rsidRDefault="00616B49">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770B26C6" w14:textId="77777777" w:rsidR="00616B49" w:rsidRPr="00587816" w:rsidRDefault="00616B49">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01DB73EB" w14:textId="77777777" w:rsidR="00616B49" w:rsidRPr="00587816" w:rsidRDefault="00616B49">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5AFAA6C2" w14:textId="77777777" w:rsidR="00616B49" w:rsidRPr="00B70F30" w:rsidRDefault="00616B49">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5CDC36A5"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07294471" w14:textId="77777777" w:rsidR="00616B49" w:rsidRPr="00954EB2"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2DA249AF" w14:textId="77777777" w:rsidR="00616B49" w:rsidRDefault="00616B49" w:rsidP="004F1033">
      <w:pPr>
        <w:pStyle w:val="B1"/>
        <w:ind w:left="284" w:firstLine="0"/>
      </w:pPr>
    </w:p>
    <w:p w14:paraId="45F176FF" w14:textId="77777777" w:rsidR="003A236B" w:rsidRPr="00E53DE0" w:rsidRDefault="003A236B" w:rsidP="003A236B">
      <w:pPr>
        <w:pStyle w:val="Heading2"/>
      </w:pPr>
      <w:bookmarkStart w:id="215" w:name="_Toc178154576"/>
      <w:r>
        <w:t>6.5</w:t>
      </w:r>
      <w:r w:rsidRPr="00E53DE0">
        <w:tab/>
      </w:r>
      <w:r w:rsidR="00380127" w:rsidRPr="00380127">
        <w:t>Design pattern for l</w:t>
      </w:r>
      <w:r>
        <w:t>arge q</w:t>
      </w:r>
      <w:r w:rsidRPr="00E53DE0">
        <w:t>ueries</w:t>
      </w:r>
      <w:bookmarkEnd w:id="215"/>
    </w:p>
    <w:p w14:paraId="5B6EE5DC"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4874FED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4B624B3C"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14ED2CAB" w14:textId="77777777" w:rsidR="003A236B" w:rsidRPr="00413E21"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69D756DD" w14:textId="77777777" w:rsidR="00302B52" w:rsidRPr="00413E21" w:rsidRDefault="00302B52" w:rsidP="00302B52">
      <w:pPr>
        <w:pStyle w:val="Heading1"/>
      </w:pPr>
      <w:bookmarkStart w:id="216" w:name="_Toc532836880"/>
      <w:bookmarkStart w:id="217" w:name="_Toc27559724"/>
      <w:bookmarkStart w:id="218" w:name="_Toc36039469"/>
      <w:bookmarkStart w:id="219" w:name="_Toc178154577"/>
      <w:r w:rsidRPr="00413E21">
        <w:t>7</w:t>
      </w:r>
      <w:r w:rsidRPr="00413E21">
        <w:tab/>
        <w:t>Resource representation formats</w:t>
      </w:r>
      <w:bookmarkEnd w:id="216"/>
      <w:bookmarkEnd w:id="217"/>
      <w:bookmarkEnd w:id="218"/>
      <w:bookmarkEnd w:id="219"/>
    </w:p>
    <w:p w14:paraId="052C45B7" w14:textId="77777777" w:rsidR="00302B52" w:rsidRPr="00413E21" w:rsidRDefault="00302B52" w:rsidP="00302B52">
      <w:pPr>
        <w:pStyle w:val="Heading2"/>
      </w:pPr>
      <w:bookmarkStart w:id="220" w:name="_Toc532836881"/>
      <w:bookmarkStart w:id="221" w:name="_Toc27559725"/>
      <w:bookmarkStart w:id="222" w:name="_Toc36039470"/>
      <w:bookmarkStart w:id="223" w:name="_Toc178154578"/>
      <w:r w:rsidRPr="00413E21">
        <w:t>7.1</w:t>
      </w:r>
      <w:r w:rsidRPr="00413E21">
        <w:tab/>
        <w:t>Introduction</w:t>
      </w:r>
      <w:bookmarkEnd w:id="220"/>
      <w:bookmarkEnd w:id="221"/>
      <w:bookmarkEnd w:id="222"/>
      <w:bookmarkEnd w:id="223"/>
    </w:p>
    <w:p w14:paraId="0E7B2067" w14:textId="77777777" w:rsidR="00302B52" w:rsidRPr="00413E21" w:rsidRDefault="00302B52" w:rsidP="00302B52">
      <w:r w:rsidRPr="00413E21">
        <w:t>According to clause 4.3 the media type specifies only that JSON is used as resource representation format carried in the HTTP request and HTTP response message bodies. Some resource patterns are quite common and it is desirable to use a common pattern throughout different APIs. This clause identifies some patterns frequently encountered and provides a JSON schema for them.</w:t>
      </w:r>
    </w:p>
    <w:p w14:paraId="2496B542" w14:textId="77777777" w:rsidR="00302B52" w:rsidRPr="00413E21" w:rsidRDefault="00302B52" w:rsidP="00302B52">
      <w:pPr>
        <w:pStyle w:val="Heading2"/>
      </w:pPr>
      <w:bookmarkStart w:id="224" w:name="_Toc532836882"/>
      <w:bookmarkStart w:id="225" w:name="_Toc27559726"/>
      <w:bookmarkStart w:id="226" w:name="_Toc36039471"/>
      <w:bookmarkStart w:id="227" w:name="_Toc178154579"/>
      <w:r w:rsidRPr="00413E21">
        <w:t>7.2</w:t>
      </w:r>
      <w:r w:rsidRPr="00413E21">
        <w:tab/>
        <w:t>Top-level object</w:t>
      </w:r>
      <w:bookmarkEnd w:id="224"/>
      <w:bookmarkEnd w:id="225"/>
      <w:bookmarkEnd w:id="226"/>
      <w:bookmarkEnd w:id="227"/>
    </w:p>
    <w:p w14:paraId="44B47467"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59E25B93" w14:textId="77777777" w:rsidR="00302B52" w:rsidRPr="00413E21" w:rsidRDefault="00302B52" w:rsidP="00522C25">
      <w:pPr>
        <w:pStyle w:val="PL"/>
        <w:rPr>
          <w:shd w:val="clear" w:color="auto" w:fill="F2F2F2"/>
        </w:rPr>
      </w:pPr>
      <w:r w:rsidRPr="00413E21">
        <w:rPr>
          <w:shd w:val="clear" w:color="auto" w:fill="F2F2F2"/>
        </w:rPr>
        <w:t>{"type": "object"}</w:t>
      </w:r>
    </w:p>
    <w:p w14:paraId="5BDFED2B" w14:textId="77777777" w:rsidR="00302B52" w:rsidRPr="00413E21" w:rsidRDefault="00302B52" w:rsidP="00302B52">
      <w:pPr>
        <w:spacing w:before="180"/>
      </w:pPr>
      <w:r w:rsidRPr="00413E21">
        <w:lastRenderedPageBreak/>
        <w:t>Example:</w:t>
      </w:r>
    </w:p>
    <w:p w14:paraId="389A7180" w14:textId="77777777" w:rsidR="00302B52" w:rsidRPr="00413E21" w:rsidRDefault="00302B52" w:rsidP="00522C25">
      <w:pPr>
        <w:pStyle w:val="PL"/>
        <w:rPr>
          <w:shd w:val="clear" w:color="auto" w:fill="F2F2F2"/>
        </w:rPr>
      </w:pPr>
      <w:r w:rsidRPr="00413E21">
        <w:rPr>
          <w:shd w:val="clear" w:color="auto" w:fill="F2F2F2"/>
        </w:rPr>
        <w:t>{}</w:t>
      </w:r>
    </w:p>
    <w:p w14:paraId="1800FE0A" w14:textId="77777777" w:rsidR="00302B52" w:rsidRPr="00413E21" w:rsidRDefault="00302B52" w:rsidP="00302B52">
      <w:pPr>
        <w:spacing w:before="180"/>
      </w:pPr>
      <w:r w:rsidRPr="00413E21">
        <w:t>Members of the top-level object can be either a data object, a data array or an error object.</w:t>
      </w:r>
    </w:p>
    <w:p w14:paraId="791E847F" w14:textId="77777777" w:rsidR="00302B52" w:rsidRPr="00413E21" w:rsidRDefault="00302B52" w:rsidP="00302B52">
      <w:pPr>
        <w:pStyle w:val="Heading2"/>
      </w:pPr>
      <w:bookmarkStart w:id="228" w:name="_Toc532836883"/>
      <w:bookmarkStart w:id="229" w:name="_Toc27559727"/>
      <w:bookmarkStart w:id="230" w:name="_Toc36039472"/>
      <w:bookmarkStart w:id="231" w:name="_Toc178154580"/>
      <w:r w:rsidRPr="00413E21">
        <w:t>7.3</w:t>
      </w:r>
      <w:r w:rsidRPr="00413E21">
        <w:tab/>
        <w:t>Data objects</w:t>
      </w:r>
      <w:bookmarkEnd w:id="228"/>
      <w:bookmarkEnd w:id="229"/>
      <w:bookmarkEnd w:id="230"/>
      <w:bookmarkEnd w:id="231"/>
    </w:p>
    <w:p w14:paraId="22CDE530"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4FDE2F63" w14:textId="77777777" w:rsidR="00302B52" w:rsidRPr="00413E21" w:rsidRDefault="00302B52" w:rsidP="00522C25">
      <w:pPr>
        <w:pStyle w:val="PL"/>
        <w:rPr>
          <w:shd w:val="clear" w:color="auto" w:fill="F2F2F2"/>
        </w:rPr>
      </w:pPr>
      <w:r w:rsidRPr="00413E21">
        <w:rPr>
          <w:shd w:val="clear" w:color="auto" w:fill="F2F2F2"/>
        </w:rPr>
        <w:t>{</w:t>
      </w:r>
    </w:p>
    <w:p w14:paraId="19CCD7B6"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627C266D"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4FDAFE1C" w14:textId="77777777" w:rsidR="00302B52" w:rsidRPr="00413E21" w:rsidRDefault="00302B52" w:rsidP="00522C25">
      <w:pPr>
        <w:pStyle w:val="PL"/>
        <w:rPr>
          <w:shd w:val="clear" w:color="auto" w:fill="F2F2F2"/>
        </w:rPr>
      </w:pPr>
      <w:r w:rsidRPr="00413E21">
        <w:rPr>
          <w:shd w:val="clear" w:color="auto" w:fill="F2F2F2"/>
        </w:rPr>
        <w:t xml:space="preserve">    "data": {</w:t>
      </w:r>
    </w:p>
    <w:p w14:paraId="1F53623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5CEAF2D3"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3C72809D" w14:textId="77777777" w:rsidR="00302B52" w:rsidRPr="00413E21" w:rsidRDefault="00302B52" w:rsidP="00522C25">
      <w:pPr>
        <w:pStyle w:val="PL"/>
        <w:rPr>
          <w:shd w:val="clear" w:color="auto" w:fill="F2F2F2"/>
        </w:rPr>
      </w:pPr>
      <w:r w:rsidRPr="00413E21">
        <w:rPr>
          <w:shd w:val="clear" w:color="auto" w:fill="F2F2F2"/>
        </w:rPr>
        <w:t xml:space="preserve">    }</w:t>
      </w:r>
    </w:p>
    <w:p w14:paraId="0FBCD976" w14:textId="77777777" w:rsidR="00302B52" w:rsidRPr="00413E21" w:rsidRDefault="00302B52" w:rsidP="00522C25">
      <w:pPr>
        <w:pStyle w:val="PL"/>
        <w:rPr>
          <w:shd w:val="clear" w:color="auto" w:fill="F2F2F2"/>
        </w:rPr>
      </w:pPr>
      <w:r w:rsidRPr="00413E21">
        <w:rPr>
          <w:shd w:val="clear" w:color="auto" w:fill="F2F2F2"/>
        </w:rPr>
        <w:t xml:space="preserve">  }</w:t>
      </w:r>
    </w:p>
    <w:p w14:paraId="5AEF2FD9" w14:textId="77777777" w:rsidR="00302B52" w:rsidRPr="00413E21" w:rsidRDefault="00302B52" w:rsidP="00522C25">
      <w:pPr>
        <w:pStyle w:val="PL"/>
        <w:rPr>
          <w:shd w:val="clear" w:color="auto" w:fill="F2F2F2"/>
        </w:rPr>
      </w:pPr>
      <w:r w:rsidRPr="00413E21">
        <w:rPr>
          <w:shd w:val="clear" w:color="auto" w:fill="F2F2F2"/>
        </w:rPr>
        <w:t>}</w:t>
      </w:r>
    </w:p>
    <w:p w14:paraId="250B8993" w14:textId="77777777" w:rsidR="00302B52" w:rsidRPr="00413E21" w:rsidRDefault="00302B52" w:rsidP="00302B52">
      <w:pPr>
        <w:spacing w:before="180"/>
      </w:pPr>
      <w:r w:rsidRPr="00413E21">
        <w:t>Example:</w:t>
      </w:r>
    </w:p>
    <w:p w14:paraId="46A99BE7" w14:textId="77777777" w:rsidR="00302B52" w:rsidRPr="00413E21" w:rsidRDefault="00302B52" w:rsidP="00522C25">
      <w:pPr>
        <w:pStyle w:val="PL"/>
        <w:rPr>
          <w:shd w:val="clear" w:color="auto" w:fill="F2F2F2"/>
        </w:rPr>
      </w:pPr>
      <w:r w:rsidRPr="00413E21">
        <w:rPr>
          <w:shd w:val="clear" w:color="auto" w:fill="F2F2F2"/>
        </w:rPr>
        <w:t>{</w:t>
      </w:r>
    </w:p>
    <w:p w14:paraId="73CEBC0A" w14:textId="77777777" w:rsidR="00302B52" w:rsidRPr="00413E21" w:rsidRDefault="00302B52" w:rsidP="00522C25">
      <w:pPr>
        <w:pStyle w:val="PL"/>
        <w:rPr>
          <w:shd w:val="clear" w:color="auto" w:fill="F2F2F2"/>
        </w:rPr>
      </w:pPr>
      <w:r w:rsidRPr="00413E21">
        <w:rPr>
          <w:shd w:val="clear" w:color="auto" w:fill="F2F2F2"/>
        </w:rPr>
        <w:t xml:space="preserve">  "data": {}</w:t>
      </w:r>
    </w:p>
    <w:p w14:paraId="5D10C4A4" w14:textId="77777777" w:rsidR="00302B52" w:rsidRPr="00413E21" w:rsidRDefault="00302B52" w:rsidP="00522C25">
      <w:pPr>
        <w:pStyle w:val="PL"/>
        <w:rPr>
          <w:shd w:val="clear" w:color="auto" w:fill="F2F2F2"/>
        </w:rPr>
      </w:pPr>
      <w:r w:rsidRPr="00413E21">
        <w:rPr>
          <w:shd w:val="clear" w:color="auto" w:fill="F2F2F2"/>
        </w:rPr>
        <w:t>}</w:t>
      </w:r>
    </w:p>
    <w:p w14:paraId="6754AEE7" w14:textId="77777777" w:rsidR="00302B52" w:rsidRPr="00413E21" w:rsidRDefault="00302B52" w:rsidP="00302B52">
      <w:pPr>
        <w:pStyle w:val="Heading2"/>
      </w:pPr>
      <w:bookmarkStart w:id="232" w:name="_Toc532836884"/>
      <w:bookmarkStart w:id="233" w:name="_Toc27559728"/>
      <w:bookmarkStart w:id="234" w:name="_Toc36039473"/>
      <w:bookmarkStart w:id="235" w:name="_Toc178154581"/>
      <w:r w:rsidRPr="00413E21">
        <w:t>7.4</w:t>
      </w:r>
      <w:r w:rsidRPr="00413E21">
        <w:tab/>
        <w:t>Data arrays</w:t>
      </w:r>
      <w:bookmarkEnd w:id="232"/>
      <w:bookmarkEnd w:id="233"/>
      <w:bookmarkEnd w:id="234"/>
      <w:bookmarkEnd w:id="235"/>
    </w:p>
    <w:p w14:paraId="36C6C04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01CABD36" w14:textId="77777777" w:rsidR="00302B52" w:rsidRPr="00413E21" w:rsidRDefault="00302B52" w:rsidP="00522C25">
      <w:pPr>
        <w:pStyle w:val="PL"/>
        <w:rPr>
          <w:shd w:val="clear" w:color="auto" w:fill="F2F2F2"/>
        </w:rPr>
      </w:pPr>
      <w:r w:rsidRPr="00413E21">
        <w:rPr>
          <w:shd w:val="clear" w:color="auto" w:fill="F2F2F2"/>
        </w:rPr>
        <w:t>{</w:t>
      </w:r>
    </w:p>
    <w:p w14:paraId="59C95F30"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D55927A"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76E11B39" w14:textId="77777777" w:rsidR="00302B52" w:rsidRPr="00413E21" w:rsidRDefault="00302B52" w:rsidP="00522C25">
      <w:pPr>
        <w:pStyle w:val="PL"/>
        <w:rPr>
          <w:shd w:val="clear" w:color="auto" w:fill="F2F2F2"/>
        </w:rPr>
      </w:pPr>
      <w:r w:rsidRPr="00413E21">
        <w:rPr>
          <w:shd w:val="clear" w:color="auto" w:fill="F2F2F2"/>
        </w:rPr>
        <w:t xml:space="preserve">    "data": {</w:t>
      </w:r>
    </w:p>
    <w:p w14:paraId="34DE4FCC"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4FA802C6" w14:textId="77777777" w:rsidR="00302B52" w:rsidRPr="00413E21" w:rsidRDefault="00302B52" w:rsidP="00522C25">
      <w:pPr>
        <w:pStyle w:val="PL"/>
        <w:rPr>
          <w:shd w:val="clear" w:color="auto" w:fill="F2F2F2"/>
        </w:rPr>
      </w:pPr>
      <w:r w:rsidRPr="00413E21">
        <w:rPr>
          <w:shd w:val="clear" w:color="auto" w:fill="F2F2F2"/>
        </w:rPr>
        <w:t xml:space="preserve">      "items": {}</w:t>
      </w:r>
    </w:p>
    <w:p w14:paraId="7B7F5293" w14:textId="77777777" w:rsidR="00302B52" w:rsidRPr="00413E21" w:rsidRDefault="00302B52" w:rsidP="00522C25">
      <w:pPr>
        <w:pStyle w:val="PL"/>
        <w:rPr>
          <w:shd w:val="clear" w:color="auto" w:fill="F2F2F2"/>
        </w:rPr>
      </w:pPr>
      <w:r w:rsidRPr="00413E21">
        <w:rPr>
          <w:shd w:val="clear" w:color="auto" w:fill="F2F2F2"/>
        </w:rPr>
        <w:t xml:space="preserve">    }</w:t>
      </w:r>
    </w:p>
    <w:p w14:paraId="5E8FB9C7" w14:textId="77777777" w:rsidR="00302B52" w:rsidRPr="00413E21" w:rsidRDefault="00302B52" w:rsidP="00522C25">
      <w:pPr>
        <w:pStyle w:val="PL"/>
        <w:rPr>
          <w:shd w:val="clear" w:color="auto" w:fill="F2F2F2"/>
        </w:rPr>
      </w:pPr>
      <w:r w:rsidRPr="00413E21">
        <w:rPr>
          <w:shd w:val="clear" w:color="auto" w:fill="F2F2F2"/>
        </w:rPr>
        <w:t xml:space="preserve">  }</w:t>
      </w:r>
    </w:p>
    <w:p w14:paraId="4AD6E22E" w14:textId="77777777" w:rsidR="00302B52" w:rsidRPr="00413E21" w:rsidRDefault="00302B52" w:rsidP="00522C25">
      <w:pPr>
        <w:pStyle w:val="PL"/>
        <w:rPr>
          <w:shd w:val="clear" w:color="auto" w:fill="F2F2F2"/>
        </w:rPr>
      </w:pPr>
      <w:r w:rsidRPr="00413E21">
        <w:rPr>
          <w:shd w:val="clear" w:color="auto" w:fill="F2F2F2"/>
        </w:rPr>
        <w:t>}</w:t>
      </w:r>
    </w:p>
    <w:p w14:paraId="30AFE537" w14:textId="77777777" w:rsidR="00302B52" w:rsidRPr="00413E21" w:rsidRDefault="00302B52" w:rsidP="00302B52">
      <w:pPr>
        <w:spacing w:before="180"/>
      </w:pPr>
      <w:r w:rsidRPr="00413E21">
        <w:t>Example</w:t>
      </w:r>
      <w:r w:rsidR="00CC0F48">
        <w:t xml:space="preserve"> JSON instance</w:t>
      </w:r>
      <w:r w:rsidRPr="00413E21">
        <w:t>:</w:t>
      </w:r>
    </w:p>
    <w:p w14:paraId="66F93509" w14:textId="77777777" w:rsidR="00302B52" w:rsidRPr="00413E21" w:rsidRDefault="00302B52" w:rsidP="00522C25">
      <w:pPr>
        <w:pStyle w:val="PL"/>
        <w:rPr>
          <w:shd w:val="clear" w:color="auto" w:fill="F2F2F2"/>
        </w:rPr>
      </w:pPr>
      <w:r w:rsidRPr="00413E21">
        <w:rPr>
          <w:shd w:val="clear" w:color="auto" w:fill="F2F2F2"/>
        </w:rPr>
        <w:t>{</w:t>
      </w:r>
    </w:p>
    <w:p w14:paraId="0174941B" w14:textId="77777777" w:rsidR="00302B52" w:rsidRPr="00413E21" w:rsidRDefault="00302B52" w:rsidP="00522C25">
      <w:pPr>
        <w:pStyle w:val="PL"/>
        <w:rPr>
          <w:shd w:val="clear" w:color="auto" w:fill="F2F2F2"/>
        </w:rPr>
      </w:pPr>
      <w:r w:rsidRPr="00413E21">
        <w:rPr>
          <w:shd w:val="clear" w:color="auto" w:fill="F2F2F2"/>
        </w:rPr>
        <w:t xml:space="preserve">  "data": []</w:t>
      </w:r>
    </w:p>
    <w:p w14:paraId="7062909E" w14:textId="77777777" w:rsidR="00302B52" w:rsidRPr="00413E21" w:rsidRDefault="00302B52" w:rsidP="00522C25">
      <w:pPr>
        <w:pStyle w:val="PL"/>
        <w:rPr>
          <w:shd w:val="clear" w:color="auto" w:fill="F2F2F2"/>
        </w:rPr>
      </w:pPr>
      <w:r w:rsidRPr="00413E21">
        <w:rPr>
          <w:shd w:val="clear" w:color="auto" w:fill="F2F2F2"/>
        </w:rPr>
        <w:t>}</w:t>
      </w:r>
    </w:p>
    <w:p w14:paraId="1053022D" w14:textId="77777777" w:rsidR="00302B52" w:rsidRPr="00413E21" w:rsidRDefault="00302B52" w:rsidP="00302B52">
      <w:pPr>
        <w:pStyle w:val="Heading2"/>
      </w:pPr>
      <w:bookmarkStart w:id="236" w:name="_Toc532836885"/>
      <w:bookmarkStart w:id="237" w:name="_Toc27559729"/>
      <w:bookmarkStart w:id="238" w:name="_Toc36039474"/>
      <w:bookmarkStart w:id="239" w:name="_Toc178154582"/>
      <w:r w:rsidRPr="00413E21">
        <w:t>7.</w:t>
      </w:r>
      <w:r w:rsidR="00E655D1">
        <w:t>5</w:t>
      </w:r>
      <w:r w:rsidRPr="00413E21">
        <w:tab/>
        <w:t>Error objects</w:t>
      </w:r>
      <w:bookmarkEnd w:id="236"/>
      <w:bookmarkEnd w:id="237"/>
      <w:bookmarkEnd w:id="238"/>
      <w:bookmarkEnd w:id="239"/>
    </w:p>
    <w:p w14:paraId="5B873244" w14:textId="77777777" w:rsidR="00302B52" w:rsidRPr="00413E21" w:rsidRDefault="00302B52" w:rsidP="00302B52">
      <w:r w:rsidRPr="00413E21">
        <w:t>Error objects are carried in HTTP responses in case of failure. One and only one error object shall be a member of a top-level object.</w:t>
      </w:r>
    </w:p>
    <w:p w14:paraId="6CA04433" w14:textId="77777777" w:rsidR="00302B52" w:rsidRPr="00413E21" w:rsidRDefault="00302B52" w:rsidP="00522C25">
      <w:pPr>
        <w:pStyle w:val="PL"/>
        <w:rPr>
          <w:shd w:val="clear" w:color="auto" w:fill="F2F2F2"/>
        </w:rPr>
      </w:pPr>
      <w:r w:rsidRPr="00413E21">
        <w:rPr>
          <w:shd w:val="clear" w:color="auto" w:fill="F2F2F2"/>
        </w:rPr>
        <w:t>{</w:t>
      </w:r>
    </w:p>
    <w:p w14:paraId="5B654F2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5899E03C"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23C3491" w14:textId="77777777" w:rsidR="00302B52" w:rsidRPr="00413E21" w:rsidRDefault="00302B52" w:rsidP="00522C25">
      <w:pPr>
        <w:pStyle w:val="PL"/>
        <w:rPr>
          <w:shd w:val="clear" w:color="auto" w:fill="F2F2F2"/>
        </w:rPr>
      </w:pPr>
      <w:r w:rsidRPr="00413E21">
        <w:rPr>
          <w:shd w:val="clear" w:color="auto" w:fill="F2F2F2"/>
        </w:rPr>
        <w:t xml:space="preserve">    "error": {</w:t>
      </w:r>
    </w:p>
    <w:p w14:paraId="7AB95F30" w14:textId="77777777" w:rsidR="00CC0F48" w:rsidRDefault="00302B52" w:rsidP="00522C25">
      <w:pPr>
        <w:pStyle w:val="PL"/>
        <w:rPr>
          <w:shd w:val="clear" w:color="auto" w:fill="F2F2F2"/>
        </w:rPr>
      </w:pPr>
      <w:r w:rsidRPr="00413E21">
        <w:rPr>
          <w:shd w:val="clear" w:color="auto" w:fill="F2F2F2"/>
        </w:rPr>
        <w:t xml:space="preserve">      "type": "object"</w:t>
      </w:r>
    </w:p>
    <w:p w14:paraId="34859D5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04F1D179" w14:textId="77777777" w:rsidR="00302B52" w:rsidRPr="00413E21" w:rsidRDefault="00302B52" w:rsidP="00522C25">
      <w:pPr>
        <w:pStyle w:val="PL"/>
        <w:rPr>
          <w:shd w:val="clear" w:color="auto" w:fill="F2F2F2"/>
        </w:rPr>
      </w:pPr>
      <w:r w:rsidRPr="00413E21">
        <w:rPr>
          <w:shd w:val="clear" w:color="auto" w:fill="F2F2F2"/>
        </w:rPr>
        <w:t xml:space="preserve">    }</w:t>
      </w:r>
    </w:p>
    <w:p w14:paraId="4BFDD1A5" w14:textId="77777777" w:rsidR="00302B52" w:rsidRPr="00413E21" w:rsidRDefault="00302B52" w:rsidP="00522C25">
      <w:pPr>
        <w:pStyle w:val="PL"/>
        <w:rPr>
          <w:shd w:val="clear" w:color="auto" w:fill="F2F2F2"/>
        </w:rPr>
      </w:pPr>
      <w:r w:rsidRPr="00413E21">
        <w:rPr>
          <w:shd w:val="clear" w:color="auto" w:fill="F2F2F2"/>
        </w:rPr>
        <w:t xml:space="preserve">  }</w:t>
      </w:r>
    </w:p>
    <w:p w14:paraId="636073BE" w14:textId="77777777" w:rsidR="00302B52" w:rsidRPr="00413E21" w:rsidRDefault="00302B52" w:rsidP="00522C25">
      <w:pPr>
        <w:pStyle w:val="PL"/>
        <w:rPr>
          <w:shd w:val="clear" w:color="auto" w:fill="F2F2F2"/>
        </w:rPr>
      </w:pPr>
      <w:r w:rsidRPr="00413E21">
        <w:rPr>
          <w:shd w:val="clear" w:color="auto" w:fill="F2F2F2"/>
        </w:rPr>
        <w:t>}</w:t>
      </w:r>
    </w:p>
    <w:p w14:paraId="064520D6" w14:textId="77777777" w:rsidR="00302B52" w:rsidRPr="00413E21" w:rsidRDefault="00302B52" w:rsidP="00302B52">
      <w:pPr>
        <w:spacing w:before="180"/>
      </w:pPr>
      <w:r w:rsidRPr="00413E21">
        <w:t>Example</w:t>
      </w:r>
      <w:r w:rsidR="00CC0F48">
        <w:t xml:space="preserve"> JSON instance</w:t>
      </w:r>
      <w:r w:rsidRPr="00413E21">
        <w:t>:</w:t>
      </w:r>
    </w:p>
    <w:p w14:paraId="250958EF" w14:textId="77777777" w:rsidR="00302B52" w:rsidRPr="00413E21" w:rsidRDefault="00302B52" w:rsidP="00522C25">
      <w:pPr>
        <w:pStyle w:val="PL"/>
        <w:rPr>
          <w:shd w:val="clear" w:color="auto" w:fill="F2F2F2"/>
        </w:rPr>
      </w:pPr>
      <w:r w:rsidRPr="00413E21">
        <w:rPr>
          <w:shd w:val="clear" w:color="auto" w:fill="F2F2F2"/>
        </w:rPr>
        <w:t>{</w:t>
      </w:r>
    </w:p>
    <w:p w14:paraId="72A57C39" w14:textId="77777777" w:rsidR="00302B52" w:rsidRPr="00413E21" w:rsidRDefault="00302B52" w:rsidP="00522C25">
      <w:pPr>
        <w:pStyle w:val="PL"/>
        <w:rPr>
          <w:shd w:val="clear" w:color="auto" w:fill="F2F2F2"/>
        </w:rPr>
      </w:pPr>
      <w:r w:rsidRPr="00413E21">
        <w:rPr>
          <w:shd w:val="clear" w:color="auto" w:fill="F2F2F2"/>
        </w:rPr>
        <w:t xml:space="preserve">  "error": {}</w:t>
      </w:r>
    </w:p>
    <w:p w14:paraId="519B87C6" w14:textId="77777777" w:rsidR="00302B52" w:rsidRPr="00413E21" w:rsidRDefault="00302B52" w:rsidP="00522C25">
      <w:pPr>
        <w:pStyle w:val="PL"/>
        <w:rPr>
          <w:shd w:val="clear" w:color="auto" w:fill="F2F2F2"/>
        </w:rPr>
      </w:pPr>
      <w:r w:rsidRPr="00413E21">
        <w:rPr>
          <w:shd w:val="clear" w:color="auto" w:fill="F2F2F2"/>
        </w:rPr>
        <w:t>}</w:t>
      </w:r>
    </w:p>
    <w:p w14:paraId="56B49484" w14:textId="77777777" w:rsidR="00302B52" w:rsidRPr="00413E21" w:rsidRDefault="00302B52" w:rsidP="00302B52">
      <w:pPr>
        <w:pStyle w:val="Heading2"/>
      </w:pPr>
      <w:bookmarkStart w:id="240" w:name="_Toc532836886"/>
      <w:bookmarkStart w:id="241" w:name="_Toc27559730"/>
      <w:bookmarkStart w:id="242" w:name="_Toc36039475"/>
      <w:bookmarkStart w:id="243" w:name="_Toc178154583"/>
      <w:r w:rsidRPr="00413E21">
        <w:lastRenderedPageBreak/>
        <w:t>7.</w:t>
      </w:r>
      <w:r w:rsidR="00E655D1">
        <w:t>6</w:t>
      </w:r>
      <w:r w:rsidRPr="00413E21">
        <w:tab/>
        <w:t>Resource objects</w:t>
      </w:r>
      <w:bookmarkEnd w:id="240"/>
      <w:bookmarkEnd w:id="241"/>
      <w:bookmarkEnd w:id="242"/>
      <w:bookmarkEnd w:id="243"/>
    </w:p>
    <w:p w14:paraId="68B260C5"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1E375716"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4C14A196"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4E87D2FB"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4BB5B8B5"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157BC336"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47FC9EB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4161EA36"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6462ECA3"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421D0CF2"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6F8670AF"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139DE270"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2B0495B7"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69F05BB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44FAFA82"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6B691934"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39F8C0C6"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17084087"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32A0314B" w14:textId="77777777" w:rsidR="004D3CA8" w:rsidRDefault="004D3CA8" w:rsidP="00EE4FBE">
      <w:pPr>
        <w:pStyle w:val="PL"/>
        <w:shd w:val="clear" w:color="auto" w:fill="F2F2F2"/>
      </w:pPr>
      <w:r w:rsidRPr="00554948">
        <w:rPr>
          <w:shd w:val="clear" w:color="auto" w:fill="F2F2F2"/>
        </w:rPr>
        <w:t>}</w:t>
      </w:r>
    </w:p>
    <w:p w14:paraId="468FD134" w14:textId="77777777" w:rsidR="004D3CA8" w:rsidRDefault="004D3CA8" w:rsidP="004D3CA8"/>
    <w:p w14:paraId="16599242" w14:textId="77777777" w:rsidR="004D3CA8" w:rsidRDefault="004D3CA8" w:rsidP="004D3CA8">
      <w:r>
        <w:t>or by the following schema when more than one instance of a class is allowed</w:t>
      </w:r>
    </w:p>
    <w:p w14:paraId="054CA3B4"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6830ECEE"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37FE5DAC"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45C68F3"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58330778"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38B27497"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312F9135"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08E27B9E"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73AD1C4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5324009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27370D9A"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06118CA3"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A4D0BD3"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28CB89DA"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23742EC3"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3B32BC04"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2463C2BE"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2232ABF9"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0CFC24BC"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019F96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F815AE7"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60892722" w14:textId="77777777" w:rsidR="004D3CA8" w:rsidRDefault="004D3CA8" w:rsidP="004D3CA8"/>
    <w:p w14:paraId="08AF2DAE" w14:textId="77777777" w:rsidR="004D3CA8" w:rsidRDefault="004D3CA8" w:rsidP="004D3CA8">
      <w:r>
        <w:t>An object, whose name is equal to the NRM class name, encapsulates the resource representation.</w:t>
      </w:r>
    </w:p>
    <w:p w14:paraId="43781605"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70F1A54A"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015F022C" w14:textId="77777777" w:rsidR="004D3CA8" w:rsidRPr="00413E21" w:rsidRDefault="004D3CA8" w:rsidP="004D3CA8">
      <w:r>
        <w:t>TS 32.160 [16] specifies the complete mapping of stage 2 NRM definitions to stage 3 JSON schema definitions.</w:t>
      </w:r>
    </w:p>
    <w:p w14:paraId="34E2EFE2" w14:textId="77777777" w:rsidR="00CC0F48" w:rsidRDefault="00CC0F48" w:rsidP="00522C25">
      <w:pPr>
        <w:pStyle w:val="Heading2"/>
      </w:pPr>
      <w:bookmarkStart w:id="244" w:name="_Toc532836887"/>
      <w:bookmarkStart w:id="245" w:name="_Toc27559731"/>
      <w:bookmarkStart w:id="246" w:name="_Toc36039476"/>
      <w:bookmarkStart w:id="247" w:name="_Toc178154584"/>
      <w:r>
        <w:t>7.7</w:t>
      </w:r>
      <w:r>
        <w:tab/>
        <w:t>Resource objects carried in data objects and arrays</w:t>
      </w:r>
      <w:bookmarkEnd w:id="244"/>
      <w:bookmarkEnd w:id="245"/>
      <w:bookmarkEnd w:id="246"/>
      <w:bookmarkEnd w:id="247"/>
    </w:p>
    <w:p w14:paraId="011976CA" w14:textId="77777777" w:rsidR="00CC0F48" w:rsidRDefault="00CC0F48" w:rsidP="00CC0F48">
      <w:pPr>
        <w:spacing w:before="180"/>
      </w:pPr>
      <w:r>
        <w:t>When a resource object is carried in a data object the schema is given by</w:t>
      </w:r>
    </w:p>
    <w:p w14:paraId="48EEDF83"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0F0188A9"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48E47D7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00AEB978"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4A0DE5A5"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122FB580"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4B52A42D" w14:textId="77777777" w:rsidR="00913AA8" w:rsidRPr="002F39F3" w:rsidRDefault="00913AA8" w:rsidP="00913AA8">
      <w:pPr>
        <w:pStyle w:val="PL"/>
        <w:shd w:val="clear" w:color="auto" w:fill="F2F2F2"/>
        <w:rPr>
          <w:shd w:val="clear" w:color="auto" w:fill="F2F2F2"/>
        </w:rPr>
      </w:pPr>
      <w:r w:rsidRPr="002F39F3">
        <w:rPr>
          <w:shd w:val="clear" w:color="auto" w:fill="F2F2F2"/>
        </w:rPr>
        <w:lastRenderedPageBreak/>
        <w:t xml:space="preserve">   </w:t>
      </w:r>
      <w:r>
        <w:rPr>
          <w:shd w:val="clear" w:color="auto" w:fill="F2F2F2"/>
        </w:rPr>
        <w:t xml:space="preserve">    </w:t>
      </w:r>
      <w:r w:rsidRPr="002F39F3">
        <w:rPr>
          <w:shd w:val="clear" w:color="auto" w:fill="F2F2F2"/>
        </w:rPr>
        <w:t xml:space="preserve"> "ClassName": {</w:t>
      </w:r>
    </w:p>
    <w:p w14:paraId="3C71206C"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AF5B36A"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1EF0BDB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14AB68B5"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0EDC9CF5"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407E152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3FFD80AF"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B3E906A"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2A37205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FE101A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08244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51657B42"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3D36724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6CCB362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4AE97BFD"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A4682A1" w14:textId="77777777" w:rsidR="00913AA8" w:rsidRDefault="00913AA8" w:rsidP="00913AA8">
      <w:pPr>
        <w:pStyle w:val="PL"/>
        <w:shd w:val="clear" w:color="auto" w:fill="F2F2F2"/>
        <w:rPr>
          <w:shd w:val="clear" w:color="auto" w:fill="F2F2F2"/>
        </w:rPr>
      </w:pPr>
      <w:r w:rsidRPr="00D32C39">
        <w:rPr>
          <w:shd w:val="clear" w:color="auto" w:fill="F2F2F2"/>
        </w:rPr>
        <w:t>}</w:t>
      </w:r>
    </w:p>
    <w:p w14:paraId="7E0E6600" w14:textId="77777777" w:rsidR="00913AA8" w:rsidRDefault="00913AA8" w:rsidP="00913AA8">
      <w:pPr>
        <w:spacing w:before="180"/>
      </w:pPr>
      <w:r>
        <w:t>Multiple instance of the same NRM class are supported by a JSON array.</w:t>
      </w:r>
    </w:p>
    <w:p w14:paraId="096C1699"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12ABA42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5DC54B5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74E7A3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756D5CA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F89680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5568FF9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3822AB29"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250D13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1A5393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3A905EE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4F9583A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35E9A59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5F837E74"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52972319"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0B2A52B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1B33D9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44FD72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5FCC2D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CCC62C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57F5C1C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A18FC6B"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B983CA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A5BE42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524D88F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38C0D74" w14:textId="77777777" w:rsidR="00913AA8" w:rsidRDefault="00913AA8" w:rsidP="00913AA8">
      <w:pPr>
        <w:pStyle w:val="PL"/>
        <w:shd w:val="clear" w:color="auto" w:fill="F2F2F2"/>
        <w:rPr>
          <w:shd w:val="clear" w:color="auto" w:fill="F2F2F2"/>
        </w:rPr>
      </w:pPr>
      <w:r w:rsidRPr="0034147E">
        <w:rPr>
          <w:shd w:val="clear" w:color="auto" w:fill="F2F2F2"/>
        </w:rPr>
        <w:t>}</w:t>
      </w:r>
    </w:p>
    <w:p w14:paraId="2EECC494" w14:textId="77777777" w:rsidR="00302B52" w:rsidRPr="00413E21" w:rsidRDefault="00302B52" w:rsidP="00302B52">
      <w:pPr>
        <w:pStyle w:val="Heading1"/>
      </w:pPr>
      <w:bookmarkStart w:id="248" w:name="_Toc532836888"/>
      <w:bookmarkStart w:id="249" w:name="_Toc27559732"/>
      <w:bookmarkStart w:id="250" w:name="_Toc36039477"/>
      <w:bookmarkStart w:id="251" w:name="_Toc178154585"/>
      <w:r w:rsidRPr="00413E21">
        <w:t>8</w:t>
      </w:r>
      <w:r w:rsidRPr="00413E21">
        <w:tab/>
        <w:t>REST SS specification template</w:t>
      </w:r>
      <w:bookmarkEnd w:id="248"/>
      <w:bookmarkEnd w:id="249"/>
      <w:bookmarkEnd w:id="250"/>
      <w:bookmarkEnd w:id="251"/>
    </w:p>
    <w:p w14:paraId="4C3E2666" w14:textId="77777777" w:rsidR="00302B52" w:rsidRPr="00413E21" w:rsidRDefault="00302B52" w:rsidP="00302B52">
      <w:r w:rsidRPr="00413E21">
        <w:t>This clause contains the REST SS specification template.</w:t>
      </w:r>
    </w:p>
    <w:p w14:paraId="0753FF95"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3C80B984"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3159D43F"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5E303FD0" w14:textId="77777777" w:rsidR="00734250" w:rsidRDefault="00734250" w:rsidP="00734250">
      <w:r>
        <w:t>The IS operations are mapped to SS equivalents according to table W.1.1-1.</w:t>
      </w:r>
    </w:p>
    <w:p w14:paraId="7C0D00FA"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1922"/>
        <w:gridCol w:w="3432"/>
        <w:gridCol w:w="1102"/>
      </w:tblGrid>
      <w:tr w:rsidR="00734250" w14:paraId="16A0D9E6"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19EB5EAC"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59BBD08"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72AFBFDC"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5B6040C0" w14:textId="77777777" w:rsidR="00734250" w:rsidRDefault="00734250">
            <w:pPr>
              <w:pStyle w:val="TAH"/>
              <w:rPr>
                <w:lang w:eastAsia="zh-CN"/>
              </w:rPr>
            </w:pPr>
            <w:r>
              <w:rPr>
                <w:lang w:eastAsia="zh-CN"/>
              </w:rPr>
              <w:t>S</w:t>
            </w:r>
          </w:p>
        </w:tc>
      </w:tr>
      <w:tr w:rsidR="00734250" w14:paraId="45C3FAE8" w14:textId="77777777" w:rsidTr="002C23B4">
        <w:tc>
          <w:tcPr>
            <w:tcW w:w="1725" w:type="pct"/>
            <w:tcBorders>
              <w:top w:val="single" w:sz="4" w:space="0" w:color="auto"/>
              <w:left w:val="single" w:sz="4" w:space="0" w:color="auto"/>
              <w:bottom w:val="single" w:sz="4" w:space="0" w:color="auto"/>
              <w:right w:val="single" w:sz="4" w:space="0" w:color="auto"/>
            </w:tcBorders>
          </w:tcPr>
          <w:p w14:paraId="33D3FF5B" w14:textId="77777777" w:rsidR="00734250" w:rsidRDefault="00734250">
            <w:pPr>
              <w:pStyle w:val="TAC"/>
              <w:jc w:val="left"/>
              <w:rPr>
                <w:szCs w:val="18"/>
                <w:lang w:eastAsia="zh-CN"/>
              </w:rPr>
            </w:pPr>
            <w:bookmarkStart w:id="252" w:name="MCCQCTEMPBM_00000103"/>
          </w:p>
        </w:tc>
        <w:tc>
          <w:tcPr>
            <w:tcW w:w="975" w:type="pct"/>
            <w:tcBorders>
              <w:top w:val="single" w:sz="4" w:space="0" w:color="auto"/>
              <w:left w:val="single" w:sz="4" w:space="0" w:color="auto"/>
              <w:bottom w:val="single" w:sz="4" w:space="0" w:color="auto"/>
              <w:right w:val="single" w:sz="4" w:space="0" w:color="auto"/>
            </w:tcBorders>
          </w:tcPr>
          <w:p w14:paraId="66F825BD"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58CCC223"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4240A9EF" w14:textId="77777777" w:rsidR="00734250" w:rsidRDefault="00734250">
            <w:pPr>
              <w:pStyle w:val="TAC"/>
              <w:rPr>
                <w:szCs w:val="18"/>
                <w:lang w:eastAsia="zh-CN"/>
              </w:rPr>
            </w:pPr>
          </w:p>
        </w:tc>
      </w:tr>
      <w:bookmarkEnd w:id="252"/>
    </w:tbl>
    <w:p w14:paraId="0A7D8242" w14:textId="77777777" w:rsidR="00734250" w:rsidRDefault="00734250" w:rsidP="00734250"/>
    <w:p w14:paraId="0BFAC7A4"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253" w:name="MCCQCTEMPBM_00000031"/>
    </w:p>
    <w:bookmarkEnd w:id="253"/>
    <w:p w14:paraId="2EC991C1" w14:textId="77777777" w:rsidR="00734250" w:rsidRDefault="00734250" w:rsidP="00734250">
      <w:r>
        <w:t>The IS operation parameters are mapped to SS equivalents according to table W.1.2-1 and table W.1.2-2.</w:t>
      </w:r>
    </w:p>
    <w:p w14:paraId="05E97547" w14:textId="77777777" w:rsidR="00734250" w:rsidRDefault="00734250" w:rsidP="00734250">
      <w:pPr>
        <w:pStyle w:val="TH"/>
        <w:rPr>
          <w:lang w:eastAsia="zh-CN"/>
        </w:rPr>
      </w:pPr>
      <w:r>
        <w:rPr>
          <w:lang w:eastAsia="zh-CN"/>
        </w:rPr>
        <w:lastRenderedPageBreak/>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3"/>
        <w:gridCol w:w="3123"/>
        <w:gridCol w:w="390"/>
      </w:tblGrid>
      <w:tr w:rsidR="00734250" w14:paraId="7D52869A"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6844E84D"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3690C51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6AE4D0A6"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67256856"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2120AB2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7BE88F6E" w14:textId="77777777" w:rsidTr="002C23B4">
        <w:tc>
          <w:tcPr>
            <w:tcW w:w="1134" w:type="pct"/>
            <w:tcBorders>
              <w:top w:val="single" w:sz="4" w:space="0" w:color="auto"/>
              <w:left w:val="single" w:sz="4" w:space="0" w:color="auto"/>
              <w:bottom w:val="single" w:sz="4" w:space="0" w:color="auto"/>
              <w:right w:val="single" w:sz="4" w:space="0" w:color="auto"/>
            </w:tcBorders>
          </w:tcPr>
          <w:p w14:paraId="6202ABD1" w14:textId="77777777" w:rsidR="00734250" w:rsidRDefault="00734250">
            <w:pPr>
              <w:keepNext/>
              <w:keepLines/>
              <w:spacing w:after="0"/>
              <w:rPr>
                <w:rFonts w:ascii="Courier New" w:hAnsi="Courier New" w:cs="Courier New"/>
                <w:sz w:val="18"/>
                <w:szCs w:val="18"/>
                <w:lang w:eastAsia="zh-CN"/>
              </w:rPr>
            </w:pPr>
            <w:bookmarkStart w:id="254" w:name="MCCQCTEMPBM_00000104"/>
          </w:p>
        </w:tc>
        <w:tc>
          <w:tcPr>
            <w:tcW w:w="1078" w:type="pct"/>
            <w:tcBorders>
              <w:top w:val="single" w:sz="4" w:space="0" w:color="auto"/>
              <w:left w:val="single" w:sz="4" w:space="0" w:color="auto"/>
              <w:bottom w:val="single" w:sz="4" w:space="0" w:color="auto"/>
              <w:right w:val="single" w:sz="4" w:space="0" w:color="auto"/>
            </w:tcBorders>
          </w:tcPr>
          <w:p w14:paraId="1B866418"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0DBAA72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4CABC3CF"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7483B5F6" w14:textId="77777777" w:rsidR="00734250" w:rsidRDefault="00734250">
            <w:pPr>
              <w:keepNext/>
              <w:keepLines/>
              <w:spacing w:after="0"/>
              <w:jc w:val="center"/>
              <w:rPr>
                <w:rFonts w:ascii="Arial" w:hAnsi="Arial"/>
                <w:sz w:val="18"/>
                <w:szCs w:val="18"/>
                <w:lang w:eastAsia="zh-CN"/>
              </w:rPr>
            </w:pPr>
          </w:p>
        </w:tc>
      </w:tr>
      <w:bookmarkEnd w:id="254"/>
    </w:tbl>
    <w:p w14:paraId="23D372E9" w14:textId="77777777" w:rsidR="00734250" w:rsidRDefault="00734250" w:rsidP="00734250"/>
    <w:p w14:paraId="01EC298B"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5"/>
        <w:gridCol w:w="3123"/>
        <w:gridCol w:w="388"/>
      </w:tblGrid>
      <w:tr w:rsidR="00734250" w14:paraId="713EF66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5C026541"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62F34B73"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2AA26DA5"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345517E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3F81CA69"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784F1421" w14:textId="77777777" w:rsidTr="002C23B4">
        <w:tc>
          <w:tcPr>
            <w:tcW w:w="1134" w:type="pct"/>
            <w:tcBorders>
              <w:top w:val="single" w:sz="4" w:space="0" w:color="auto"/>
              <w:left w:val="single" w:sz="4" w:space="0" w:color="auto"/>
              <w:bottom w:val="single" w:sz="4" w:space="0" w:color="auto"/>
              <w:right w:val="single" w:sz="4" w:space="0" w:color="auto"/>
            </w:tcBorders>
          </w:tcPr>
          <w:p w14:paraId="177FF2F0" w14:textId="77777777" w:rsidR="00734250" w:rsidRDefault="00734250">
            <w:pPr>
              <w:keepNext/>
              <w:keepLines/>
              <w:spacing w:after="0"/>
              <w:rPr>
                <w:rFonts w:ascii="Courier New" w:hAnsi="Courier New" w:cs="Courier New"/>
                <w:sz w:val="18"/>
                <w:szCs w:val="18"/>
                <w:lang w:eastAsia="zh-CN"/>
              </w:rPr>
            </w:pPr>
            <w:bookmarkStart w:id="255" w:name="MCCQCTEMPBM_00000105"/>
          </w:p>
        </w:tc>
        <w:tc>
          <w:tcPr>
            <w:tcW w:w="1078" w:type="pct"/>
            <w:tcBorders>
              <w:top w:val="single" w:sz="4" w:space="0" w:color="auto"/>
              <w:left w:val="single" w:sz="4" w:space="0" w:color="auto"/>
              <w:bottom w:val="single" w:sz="4" w:space="0" w:color="auto"/>
              <w:right w:val="single" w:sz="4" w:space="0" w:color="auto"/>
            </w:tcBorders>
          </w:tcPr>
          <w:p w14:paraId="22979E1B"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2D993F23"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B17E692"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0EF56C79" w14:textId="77777777" w:rsidR="00734250" w:rsidRDefault="00734250">
            <w:pPr>
              <w:keepNext/>
              <w:keepLines/>
              <w:spacing w:after="0"/>
              <w:jc w:val="center"/>
              <w:rPr>
                <w:rFonts w:ascii="Arial" w:hAnsi="Arial"/>
                <w:sz w:val="18"/>
                <w:szCs w:val="18"/>
                <w:lang w:eastAsia="zh-CN"/>
              </w:rPr>
            </w:pPr>
          </w:p>
        </w:tc>
      </w:tr>
      <w:bookmarkEnd w:id="255"/>
    </w:tbl>
    <w:p w14:paraId="0CC41C58" w14:textId="77777777" w:rsidR="00734250" w:rsidRPr="00734250" w:rsidRDefault="00734250" w:rsidP="00734250"/>
    <w:p w14:paraId="5A80143D"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256" w:name="MCCQCTEMPBM_00000032"/>
    </w:p>
    <w:bookmarkEnd w:id="256"/>
    <w:p w14:paraId="7E9551CE" w14:textId="77777777" w:rsidR="00734250" w:rsidRPr="00734250" w:rsidRDefault="00734250" w:rsidP="00734250">
      <w:pPr>
        <w:rPr>
          <w:i/>
          <w:iCs/>
        </w:rPr>
      </w:pPr>
      <w:r>
        <w:rPr>
          <w:i/>
          <w:iCs/>
        </w:rPr>
        <w:t>Same as for &lt;operation 1&gt;.</w:t>
      </w:r>
    </w:p>
    <w:p w14:paraId="41705062"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0CC8A5E2"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08908042" w14:textId="77777777" w:rsidR="00734250" w:rsidRDefault="00734250" w:rsidP="00734250">
      <w:r>
        <w:t>The IS notifications are mapped to SS equivalents according to table W.2.1-1.</w:t>
      </w:r>
    </w:p>
    <w:p w14:paraId="2A951D73"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1557"/>
        <w:gridCol w:w="4112"/>
        <w:gridCol w:w="392"/>
      </w:tblGrid>
      <w:tr w:rsidR="00734250" w14:paraId="4B68C3FC"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35978478"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10C1B235"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71DE6116"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7B3F6DEB" w14:textId="77777777" w:rsidR="00734250" w:rsidRDefault="00734250">
            <w:pPr>
              <w:pStyle w:val="TAH"/>
              <w:rPr>
                <w:lang w:eastAsia="zh-CN"/>
              </w:rPr>
            </w:pPr>
            <w:r>
              <w:rPr>
                <w:lang w:eastAsia="zh-CN"/>
              </w:rPr>
              <w:t>S</w:t>
            </w:r>
          </w:p>
        </w:tc>
      </w:tr>
      <w:tr w:rsidR="00734250" w14:paraId="40FFF02F" w14:textId="77777777" w:rsidTr="002C23B4">
        <w:tc>
          <w:tcPr>
            <w:tcW w:w="1925" w:type="pct"/>
            <w:tcBorders>
              <w:top w:val="single" w:sz="4" w:space="0" w:color="auto"/>
              <w:left w:val="single" w:sz="4" w:space="0" w:color="auto"/>
              <w:bottom w:val="single" w:sz="4" w:space="0" w:color="auto"/>
              <w:right w:val="single" w:sz="4" w:space="0" w:color="auto"/>
            </w:tcBorders>
          </w:tcPr>
          <w:p w14:paraId="0D337EE1" w14:textId="77777777" w:rsidR="00734250" w:rsidRDefault="00734250">
            <w:pPr>
              <w:pStyle w:val="TAC"/>
              <w:jc w:val="left"/>
              <w:rPr>
                <w:szCs w:val="18"/>
                <w:lang w:eastAsia="zh-CN"/>
              </w:rPr>
            </w:pPr>
            <w:bookmarkStart w:id="257" w:name="MCCQCTEMPBM_00000106"/>
          </w:p>
        </w:tc>
        <w:tc>
          <w:tcPr>
            <w:tcW w:w="790" w:type="pct"/>
            <w:tcBorders>
              <w:top w:val="single" w:sz="4" w:space="0" w:color="auto"/>
              <w:left w:val="single" w:sz="4" w:space="0" w:color="auto"/>
              <w:bottom w:val="single" w:sz="4" w:space="0" w:color="auto"/>
              <w:right w:val="single" w:sz="4" w:space="0" w:color="auto"/>
            </w:tcBorders>
          </w:tcPr>
          <w:p w14:paraId="0B973989"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4386EE4C"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2A70B5EC" w14:textId="77777777" w:rsidR="00734250" w:rsidRDefault="00734250">
            <w:pPr>
              <w:pStyle w:val="TAC"/>
              <w:rPr>
                <w:szCs w:val="18"/>
                <w:lang w:eastAsia="zh-CN"/>
              </w:rPr>
            </w:pPr>
          </w:p>
        </w:tc>
      </w:tr>
      <w:tr w:rsidR="00734250" w14:paraId="1F0DC393" w14:textId="77777777" w:rsidTr="002C23B4">
        <w:tc>
          <w:tcPr>
            <w:tcW w:w="1925" w:type="pct"/>
            <w:tcBorders>
              <w:top w:val="single" w:sz="4" w:space="0" w:color="auto"/>
              <w:left w:val="single" w:sz="4" w:space="0" w:color="auto"/>
              <w:bottom w:val="single" w:sz="4" w:space="0" w:color="auto"/>
              <w:right w:val="single" w:sz="4" w:space="0" w:color="auto"/>
            </w:tcBorders>
          </w:tcPr>
          <w:p w14:paraId="35ADFF8F" w14:textId="77777777" w:rsidR="00734250" w:rsidRDefault="00734250">
            <w:pPr>
              <w:pStyle w:val="TAC"/>
              <w:jc w:val="left"/>
              <w:rPr>
                <w:szCs w:val="18"/>
                <w:lang w:eastAsia="zh-CN"/>
              </w:rPr>
            </w:pPr>
            <w:bookmarkStart w:id="258" w:name="MCCQCTEMPBM_00000107"/>
            <w:bookmarkEnd w:id="257"/>
          </w:p>
        </w:tc>
        <w:tc>
          <w:tcPr>
            <w:tcW w:w="790" w:type="pct"/>
            <w:tcBorders>
              <w:top w:val="single" w:sz="4" w:space="0" w:color="auto"/>
              <w:left w:val="single" w:sz="4" w:space="0" w:color="auto"/>
              <w:bottom w:val="single" w:sz="4" w:space="0" w:color="auto"/>
              <w:right w:val="single" w:sz="4" w:space="0" w:color="auto"/>
            </w:tcBorders>
          </w:tcPr>
          <w:p w14:paraId="6F31EB89"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925D7C2"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BD32A61" w14:textId="77777777" w:rsidR="00734250" w:rsidRDefault="00734250">
            <w:pPr>
              <w:pStyle w:val="TAC"/>
              <w:rPr>
                <w:szCs w:val="18"/>
                <w:lang w:eastAsia="zh-CN"/>
              </w:rPr>
            </w:pPr>
          </w:p>
        </w:tc>
      </w:tr>
      <w:bookmarkEnd w:id="258"/>
    </w:tbl>
    <w:p w14:paraId="6E14AD73" w14:textId="77777777" w:rsidR="00734250" w:rsidRDefault="00734250" w:rsidP="00734250"/>
    <w:p w14:paraId="2A4F06D2"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259" w:name="MCCQCTEMPBM_00000033"/>
    </w:p>
    <w:bookmarkEnd w:id="259"/>
    <w:p w14:paraId="34C56B73" w14:textId="77777777" w:rsidR="00734250" w:rsidRDefault="00734250" w:rsidP="00734250">
      <w:r>
        <w:t>The IS notification parameters are mapped to SS equivalents according to table W.2.2-1.</w:t>
      </w:r>
    </w:p>
    <w:p w14:paraId="14B7E75B"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125"/>
        <w:gridCol w:w="2127"/>
        <w:gridCol w:w="3111"/>
        <w:gridCol w:w="400"/>
      </w:tblGrid>
      <w:tr w:rsidR="00734250" w14:paraId="0D477057"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6E3359F5"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30F0C48"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3356FECC"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2B79AD61"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75FD30D6" w14:textId="77777777" w:rsidR="00734250" w:rsidRDefault="00734250">
            <w:pPr>
              <w:pStyle w:val="TAH"/>
              <w:keepNext w:val="0"/>
              <w:keepLines w:val="0"/>
              <w:rPr>
                <w:lang w:eastAsia="zh-CN"/>
              </w:rPr>
            </w:pPr>
            <w:r>
              <w:rPr>
                <w:lang w:eastAsia="zh-CN"/>
              </w:rPr>
              <w:t>S</w:t>
            </w:r>
          </w:p>
        </w:tc>
      </w:tr>
      <w:tr w:rsidR="00734250" w14:paraId="71C8C0CB" w14:textId="77777777" w:rsidTr="00734250">
        <w:tc>
          <w:tcPr>
            <w:tcW w:w="1062" w:type="pct"/>
            <w:tcBorders>
              <w:top w:val="single" w:sz="4" w:space="0" w:color="auto"/>
              <w:left w:val="single" w:sz="4" w:space="0" w:color="auto"/>
              <w:bottom w:val="single" w:sz="4" w:space="0" w:color="auto"/>
              <w:right w:val="single" w:sz="4" w:space="0" w:color="auto"/>
            </w:tcBorders>
          </w:tcPr>
          <w:p w14:paraId="08AD70FB" w14:textId="77777777" w:rsidR="00734250" w:rsidRDefault="00734250">
            <w:pPr>
              <w:pStyle w:val="TAC"/>
              <w:keepNext w:val="0"/>
              <w:keepLines w:val="0"/>
              <w:jc w:val="left"/>
              <w:rPr>
                <w:rFonts w:ascii="Courier New" w:hAnsi="Courier New" w:cs="Courier New"/>
              </w:rPr>
            </w:pPr>
            <w:bookmarkStart w:id="260" w:name="MCCQCTEMPBM_00000108"/>
          </w:p>
        </w:tc>
        <w:tc>
          <w:tcPr>
            <w:tcW w:w="1078" w:type="pct"/>
            <w:tcBorders>
              <w:top w:val="single" w:sz="4" w:space="0" w:color="auto"/>
              <w:left w:val="single" w:sz="4" w:space="0" w:color="auto"/>
              <w:bottom w:val="single" w:sz="4" w:space="0" w:color="auto"/>
              <w:right w:val="single" w:sz="4" w:space="0" w:color="auto"/>
            </w:tcBorders>
          </w:tcPr>
          <w:p w14:paraId="00D40994"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618035AD"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0E980F8F"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7A999A7E" w14:textId="77777777" w:rsidR="00734250" w:rsidRDefault="00734250">
            <w:pPr>
              <w:pStyle w:val="TAC"/>
              <w:keepNext w:val="0"/>
              <w:keepLines w:val="0"/>
              <w:rPr>
                <w:szCs w:val="18"/>
                <w:lang w:eastAsia="zh-CN"/>
              </w:rPr>
            </w:pPr>
          </w:p>
        </w:tc>
      </w:tr>
      <w:bookmarkEnd w:id="260"/>
    </w:tbl>
    <w:p w14:paraId="3D9910AD" w14:textId="77777777" w:rsidR="00734250" w:rsidRPr="00734250" w:rsidRDefault="00734250" w:rsidP="00734250"/>
    <w:p w14:paraId="34218A1A"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261" w:name="MCCQCTEMPBM_00000034"/>
    </w:p>
    <w:bookmarkEnd w:id="261"/>
    <w:p w14:paraId="05BBC557" w14:textId="77777777" w:rsidR="00734250" w:rsidRPr="00734250" w:rsidRDefault="00734250" w:rsidP="00734250">
      <w:pPr>
        <w:rPr>
          <w:i/>
          <w:iCs/>
        </w:rPr>
      </w:pPr>
      <w:r w:rsidRPr="002C23B4">
        <w:rPr>
          <w:i/>
          <w:iCs/>
        </w:rPr>
        <w:t>Same as for &lt;notification 1&gt;.</w:t>
      </w:r>
    </w:p>
    <w:p w14:paraId="0F8E4F6F"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618A0AF9"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7D3CE66"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63A1CDA9"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Resource structure on the MnS producer</w:t>
      </w:r>
    </w:p>
    <w:p w14:paraId="515BA57C" w14:textId="77777777" w:rsidR="00734250" w:rsidRDefault="00734250" w:rsidP="00734250">
      <w:pPr>
        <w:rPr>
          <w:lang w:eastAsia="zh-CN"/>
        </w:rPr>
      </w:pPr>
      <w:r>
        <w:t>Figure W.4.1.1-1 shows the resource structure of the &lt;XYZ&gt; MnS on the MnS producer.</w:t>
      </w:r>
    </w:p>
    <w:p w14:paraId="43E85EC3"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44883B14" w14:textId="77777777" w:rsidR="00734250" w:rsidRDefault="00734250" w:rsidP="00734250">
      <w:pPr>
        <w:pStyle w:val="TF"/>
        <w:rPr>
          <w:lang w:eastAsia="zh-CN"/>
        </w:rPr>
      </w:pPr>
      <w:r>
        <w:rPr>
          <w:lang w:eastAsia="zh-CN"/>
        </w:rPr>
        <w:t>Figure W.4.1.1-1: Resource URI structure of the &lt;XYZ&gt; MnS on the MnS producer</w:t>
      </w:r>
    </w:p>
    <w:p w14:paraId="394F38BF" w14:textId="77777777" w:rsidR="00734250" w:rsidRDefault="00734250" w:rsidP="00734250">
      <w:r>
        <w:t>Table W.4.1.1-1 provides an overview of the resources and applicable HTTP methods.</w:t>
      </w:r>
    </w:p>
    <w:p w14:paraId="2F40BFFE" w14:textId="77777777" w:rsidR="00734250" w:rsidRDefault="00734250" w:rsidP="00734250">
      <w:pPr>
        <w:pStyle w:val="TH"/>
      </w:pPr>
      <w:r>
        <w:lastRenderedPageBreak/>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1995E2F6"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124D7C"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33828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249319"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2BF655" w14:textId="77777777" w:rsidR="00734250" w:rsidRDefault="00734250">
            <w:pPr>
              <w:pStyle w:val="TAH"/>
            </w:pPr>
            <w:r>
              <w:t>Description</w:t>
            </w:r>
          </w:p>
        </w:tc>
      </w:tr>
      <w:tr w:rsidR="00734250" w14:paraId="334AB286"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2630C72B" w14:textId="77777777" w:rsidR="00734250" w:rsidRDefault="00734250">
            <w:pPr>
              <w:pStyle w:val="TAL"/>
            </w:pPr>
            <w:bookmarkStart w:id="262"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38558142"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434C8323"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694FBE76" w14:textId="77777777" w:rsidR="00734250" w:rsidRDefault="00734250">
            <w:pPr>
              <w:pStyle w:val="TAL"/>
            </w:pPr>
          </w:p>
        </w:tc>
      </w:tr>
      <w:bookmarkEnd w:id="262"/>
    </w:tbl>
    <w:p w14:paraId="53AF899B" w14:textId="77777777" w:rsidR="00734250" w:rsidRDefault="00734250" w:rsidP="00734250"/>
    <w:p w14:paraId="103EF1BA"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59CC2E0E" w14:textId="77777777" w:rsidR="00734250" w:rsidRDefault="00734250" w:rsidP="00734250">
      <w:pPr>
        <w:rPr>
          <w:lang w:eastAsia="zh-CN"/>
        </w:rPr>
      </w:pPr>
      <w:r>
        <w:t>Figure W.4.1.2-1 shows the resource structure of the &lt;XYZ&gt; MnS on the MnS consumer.</w:t>
      </w:r>
    </w:p>
    <w:p w14:paraId="090FC5DA" w14:textId="77777777" w:rsidR="00734250" w:rsidRDefault="00734250" w:rsidP="00734250">
      <w:pPr>
        <w:pStyle w:val="TH"/>
        <w:rPr>
          <w:b w:val="0"/>
          <w:bCs/>
          <w:noProof/>
        </w:rPr>
      </w:pPr>
      <w:r>
        <w:rPr>
          <w:b w:val="0"/>
          <w:bCs/>
          <w:noProof/>
        </w:rPr>
        <w:t>&lt;Figure&gt;</w:t>
      </w:r>
    </w:p>
    <w:p w14:paraId="3D25EBDA" w14:textId="77777777" w:rsidR="00734250" w:rsidRDefault="00734250" w:rsidP="00734250">
      <w:pPr>
        <w:pStyle w:val="TF"/>
        <w:rPr>
          <w:lang w:eastAsia="zh-CN"/>
        </w:rPr>
      </w:pPr>
      <w:r>
        <w:rPr>
          <w:lang w:eastAsia="zh-CN"/>
        </w:rPr>
        <w:t>Figure W.4.1.2-1: Resource URI structure of the &lt;XYZ&gt; MnS on the MnS consumer</w:t>
      </w:r>
    </w:p>
    <w:p w14:paraId="72D5D1C0" w14:textId="77777777" w:rsidR="00734250" w:rsidRDefault="00734250" w:rsidP="00734250">
      <w:r>
        <w:t>Table W.4.1.2-1 provides an overview of the resources and applicable HTTP methods.</w:t>
      </w:r>
    </w:p>
    <w:p w14:paraId="0FDC9E80"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0E25262E"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B94FC5"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36060A"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92A6CA"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158893" w14:textId="77777777" w:rsidR="00734250" w:rsidRDefault="00734250">
            <w:pPr>
              <w:pStyle w:val="TAH"/>
            </w:pPr>
            <w:r>
              <w:t>Description</w:t>
            </w:r>
          </w:p>
        </w:tc>
      </w:tr>
      <w:tr w:rsidR="00734250" w14:paraId="02DBFB45"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42365DB8" w14:textId="77777777" w:rsidR="00734250" w:rsidRDefault="00734250">
            <w:pPr>
              <w:pStyle w:val="TAL"/>
            </w:pPr>
            <w:bookmarkStart w:id="263"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AB63FB9"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7CB77AE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25F353A1" w14:textId="77777777" w:rsidR="00734250" w:rsidRDefault="00734250">
            <w:pPr>
              <w:pStyle w:val="TAL"/>
            </w:pPr>
          </w:p>
        </w:tc>
      </w:tr>
      <w:bookmarkEnd w:id="263"/>
    </w:tbl>
    <w:p w14:paraId="4C4326E2" w14:textId="77777777" w:rsidR="00734250" w:rsidRPr="00734250" w:rsidRDefault="00734250" w:rsidP="00734250"/>
    <w:p w14:paraId="47379B5F"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3B50723D"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183B6920"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3A3CB7BC" w14:textId="77777777" w:rsidR="00734250" w:rsidRPr="00734250" w:rsidRDefault="00734250" w:rsidP="00734250">
      <w:pPr>
        <w:rPr>
          <w:i/>
          <w:iCs/>
        </w:rPr>
      </w:pPr>
      <w:r w:rsidRPr="002C23B4">
        <w:rPr>
          <w:i/>
          <w:iCs/>
        </w:rPr>
        <w:t>Description of the resource.</w:t>
      </w:r>
    </w:p>
    <w:p w14:paraId="4661693C"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220EF6A5" w14:textId="77777777" w:rsidR="00734250" w:rsidRDefault="00734250" w:rsidP="00734250">
      <w:r>
        <w:t>Resource URI: &lt;URI&gt;</w:t>
      </w:r>
    </w:p>
    <w:p w14:paraId="3318D53C" w14:textId="77777777" w:rsidR="00734250" w:rsidRDefault="00734250" w:rsidP="00734250">
      <w:r>
        <w:t xml:space="preserve">The resource URI variables are defined in table </w:t>
      </w:r>
      <w:r>
        <w:rPr>
          <w:lang w:eastAsia="zh-CN"/>
        </w:rPr>
        <w:t>W.4.2.1.2-1</w:t>
      </w:r>
      <w:r>
        <w:t>.</w:t>
      </w:r>
    </w:p>
    <w:p w14:paraId="5AB9289A"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8"/>
      </w:tblGrid>
      <w:tr w:rsidR="00734250" w14:paraId="6098A364"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0C577291"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D2D741" w14:textId="77777777" w:rsidR="00734250" w:rsidRDefault="00734250">
            <w:pPr>
              <w:pStyle w:val="TAH"/>
            </w:pPr>
            <w:r>
              <w:t>Definition</w:t>
            </w:r>
          </w:p>
        </w:tc>
      </w:tr>
      <w:tr w:rsidR="00734250" w14:paraId="73445F1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5AC117CE" w14:textId="77777777" w:rsidR="00734250" w:rsidRDefault="00734250">
            <w:pPr>
              <w:keepNext/>
              <w:keepLines/>
              <w:spacing w:after="0"/>
              <w:rPr>
                <w:rFonts w:ascii="Arial" w:hAnsi="Arial"/>
                <w:sz w:val="18"/>
              </w:rPr>
            </w:pPr>
            <w:bookmarkStart w:id="264"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3CBB29EE" w14:textId="77777777" w:rsidR="00734250" w:rsidRDefault="00734250">
            <w:pPr>
              <w:keepNext/>
              <w:keepLines/>
              <w:spacing w:after="0"/>
              <w:rPr>
                <w:rFonts w:ascii="Arial" w:hAnsi="Arial"/>
                <w:sz w:val="18"/>
              </w:rPr>
            </w:pPr>
          </w:p>
        </w:tc>
      </w:tr>
      <w:bookmarkEnd w:id="264"/>
    </w:tbl>
    <w:p w14:paraId="2101923C" w14:textId="77777777" w:rsidR="00734250" w:rsidRDefault="00734250" w:rsidP="00734250"/>
    <w:p w14:paraId="5453D25A"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2EB99645"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20C6AB29" w14:textId="77777777" w:rsidR="00302B52" w:rsidRPr="00413E21" w:rsidRDefault="00302B52" w:rsidP="00302B52">
      <w:r w:rsidRPr="00413E21">
        <w:t xml:space="preserve">This method shall support the URI query parameters specified in table </w:t>
      </w:r>
      <w:r w:rsidR="00734250">
        <w:t>W</w:t>
      </w:r>
      <w:r w:rsidRPr="00413E21">
        <w:t>.2.1.3.1-1.</w:t>
      </w:r>
    </w:p>
    <w:p w14:paraId="00A1126C"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02B52" w:rsidRPr="00413E21" w14:paraId="45C2474E"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C7A7F"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043BFF"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7E6D1F"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2CFCAD"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65E73" w14:textId="77777777" w:rsidR="00302B52" w:rsidRPr="00413E21" w:rsidRDefault="00302B52" w:rsidP="000E0A7E">
            <w:pPr>
              <w:pStyle w:val="TAH"/>
            </w:pPr>
            <w:r w:rsidRPr="00413E21">
              <w:t>Description</w:t>
            </w:r>
          </w:p>
        </w:tc>
      </w:tr>
      <w:tr w:rsidR="00302B52" w:rsidRPr="00413E21" w14:paraId="2DF932A5"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493659E5" w14:textId="77777777" w:rsidR="00302B52" w:rsidRPr="00413E21" w:rsidRDefault="00302B52" w:rsidP="000E0A7E">
            <w:pPr>
              <w:pStyle w:val="TAL"/>
            </w:pPr>
            <w:bookmarkStart w:id="265" w:name="MCCQCTEMPBM_00000112"/>
          </w:p>
        </w:tc>
        <w:tc>
          <w:tcPr>
            <w:tcW w:w="732" w:type="pct"/>
            <w:tcBorders>
              <w:top w:val="single" w:sz="4" w:space="0" w:color="auto"/>
              <w:left w:val="single" w:sz="6" w:space="0" w:color="000000"/>
              <w:bottom w:val="single" w:sz="4" w:space="0" w:color="auto"/>
              <w:right w:val="single" w:sz="6" w:space="0" w:color="000000"/>
            </w:tcBorders>
          </w:tcPr>
          <w:p w14:paraId="452388DF"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7F46B550"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56A6CA41"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57A9F3C2" w14:textId="77777777" w:rsidR="00302B52" w:rsidRPr="00413E21" w:rsidRDefault="00302B52" w:rsidP="000E0A7E">
            <w:pPr>
              <w:pStyle w:val="TAL"/>
            </w:pPr>
          </w:p>
        </w:tc>
      </w:tr>
      <w:bookmarkEnd w:id="265"/>
    </w:tbl>
    <w:p w14:paraId="4C189D43" w14:textId="77777777" w:rsidR="00302B52" w:rsidRPr="00413E21" w:rsidRDefault="00302B52" w:rsidP="00302B52"/>
    <w:p w14:paraId="6755EB74"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6636B25B"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02B52" w:rsidRPr="00413E21" w14:paraId="65F54E2F"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65388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3598D5"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3519C5"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A4DBF" w14:textId="77777777" w:rsidR="00302B52" w:rsidRPr="00413E21" w:rsidRDefault="00302B52" w:rsidP="000E0A7E">
            <w:pPr>
              <w:pStyle w:val="TAH"/>
            </w:pPr>
            <w:r w:rsidRPr="00413E21">
              <w:t>Description</w:t>
            </w:r>
          </w:p>
        </w:tc>
      </w:tr>
      <w:tr w:rsidR="00302B52" w:rsidRPr="00413E21" w14:paraId="56C196B3"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0EC54AF4" w14:textId="77777777" w:rsidR="00302B52" w:rsidRPr="00413E21" w:rsidRDefault="00302B52" w:rsidP="000E0A7E">
            <w:pPr>
              <w:pStyle w:val="TAL"/>
            </w:pPr>
            <w:bookmarkStart w:id="266" w:name="MCCQCTEMPBM_00000113"/>
          </w:p>
        </w:tc>
        <w:tc>
          <w:tcPr>
            <w:tcW w:w="425" w:type="dxa"/>
            <w:tcBorders>
              <w:top w:val="single" w:sz="4" w:space="0" w:color="auto"/>
              <w:left w:val="single" w:sz="6" w:space="0" w:color="000000"/>
              <w:bottom w:val="single" w:sz="6" w:space="0" w:color="000000"/>
              <w:right w:val="single" w:sz="6" w:space="0" w:color="000000"/>
            </w:tcBorders>
          </w:tcPr>
          <w:p w14:paraId="41D91901"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40A11534"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7EB73D8F" w14:textId="77777777" w:rsidR="00302B52" w:rsidRPr="00413E21" w:rsidRDefault="00302B52" w:rsidP="000E0A7E">
            <w:pPr>
              <w:pStyle w:val="TAL"/>
            </w:pPr>
          </w:p>
        </w:tc>
      </w:tr>
      <w:bookmarkEnd w:id="266"/>
    </w:tbl>
    <w:p w14:paraId="5BBF45B0" w14:textId="77777777" w:rsidR="00302B52" w:rsidRPr="00413E21" w:rsidRDefault="00302B52" w:rsidP="00302B52"/>
    <w:p w14:paraId="53E16A05" w14:textId="77777777" w:rsidR="00302B52" w:rsidRPr="00413E21" w:rsidRDefault="00302B52" w:rsidP="00302B52">
      <w:pPr>
        <w:pStyle w:val="TH"/>
      </w:pPr>
      <w:r w:rsidRPr="00413E21">
        <w:lastRenderedPageBreak/>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6"/>
        <w:gridCol w:w="1187"/>
        <w:gridCol w:w="1059"/>
        <w:gridCol w:w="5190"/>
      </w:tblGrid>
      <w:tr w:rsidR="00302B52" w:rsidRPr="00413E21" w14:paraId="488A4589"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09AD300A"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5418AA87"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5152CE0A"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70B73D08" w14:textId="77777777" w:rsidR="00302B52" w:rsidRPr="00413E21" w:rsidRDefault="00302B52" w:rsidP="000E0A7E">
            <w:pPr>
              <w:pStyle w:val="TAH"/>
            </w:pPr>
            <w:r w:rsidRPr="00413E21">
              <w:t>Response</w:t>
            </w:r>
          </w:p>
          <w:p w14:paraId="40AD4F39"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53C50629" w14:textId="77777777" w:rsidR="00302B52" w:rsidRPr="00413E21" w:rsidRDefault="00302B52" w:rsidP="000E0A7E">
            <w:pPr>
              <w:pStyle w:val="TAH"/>
            </w:pPr>
            <w:r w:rsidRPr="00413E21">
              <w:t>Description</w:t>
            </w:r>
          </w:p>
        </w:tc>
      </w:tr>
      <w:tr w:rsidR="00302B52" w:rsidRPr="00413E21" w14:paraId="2571039F"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B9A6F29" w14:textId="77777777" w:rsidR="00302B52" w:rsidRPr="00413E21" w:rsidRDefault="00302B52" w:rsidP="000E0A7E">
            <w:pPr>
              <w:pStyle w:val="TAL"/>
            </w:pPr>
            <w:bookmarkStart w:id="267" w:name="MCCQCTEMPBM_00000114"/>
          </w:p>
        </w:tc>
        <w:tc>
          <w:tcPr>
            <w:tcW w:w="189" w:type="pct"/>
            <w:tcBorders>
              <w:top w:val="single" w:sz="4" w:space="0" w:color="auto"/>
              <w:left w:val="single" w:sz="6" w:space="0" w:color="000000"/>
              <w:bottom w:val="single" w:sz="4" w:space="0" w:color="auto"/>
              <w:right w:val="single" w:sz="6" w:space="0" w:color="000000"/>
            </w:tcBorders>
          </w:tcPr>
          <w:p w14:paraId="6EA7624A"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2672AE64"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1898EF66"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3E24D0F4" w14:textId="77777777" w:rsidR="00302B52" w:rsidRPr="00413E21" w:rsidRDefault="00302B52" w:rsidP="000E0A7E">
            <w:pPr>
              <w:pStyle w:val="TAL"/>
            </w:pPr>
          </w:p>
        </w:tc>
      </w:tr>
      <w:bookmarkEnd w:id="267"/>
    </w:tbl>
    <w:p w14:paraId="7BA4C293" w14:textId="77777777" w:rsidR="00302B52" w:rsidRPr="00413E21" w:rsidRDefault="00302B52" w:rsidP="00302B52"/>
    <w:p w14:paraId="7AC97D1B"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1ED170D1" w14:textId="77777777" w:rsidR="00734250" w:rsidRPr="00734250" w:rsidRDefault="00734250" w:rsidP="00734250">
      <w:pPr>
        <w:rPr>
          <w:i/>
          <w:iCs/>
        </w:rPr>
      </w:pPr>
      <w:r w:rsidRPr="002C23B4">
        <w:rPr>
          <w:i/>
          <w:iCs/>
        </w:rPr>
        <w:t>Same as for &lt;method 1&gt;.</w:t>
      </w:r>
    </w:p>
    <w:p w14:paraId="63E1CD14"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268" w:name="MCCQCTEMPBM_00000035"/>
    </w:p>
    <w:bookmarkEnd w:id="268"/>
    <w:p w14:paraId="68855938" w14:textId="77777777" w:rsidR="00734250" w:rsidRPr="00734250" w:rsidRDefault="00734250" w:rsidP="00734250">
      <w:pPr>
        <w:rPr>
          <w:i/>
          <w:iCs/>
        </w:rPr>
      </w:pPr>
      <w:r>
        <w:rPr>
          <w:i/>
          <w:iCs/>
        </w:rPr>
        <w:t>Same as for &lt;resource 1&gt;.</w:t>
      </w:r>
    </w:p>
    <w:p w14:paraId="5EBCBB31"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09663EB1"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327FB164"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67C51FCB"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02067634"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61A01E"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C484B8F"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C876A51" w14:textId="77777777" w:rsidR="00302B52" w:rsidRPr="00413E21" w:rsidRDefault="00302B52" w:rsidP="000E0A7E">
            <w:pPr>
              <w:pStyle w:val="TAH"/>
            </w:pPr>
            <w:r w:rsidRPr="00413E21">
              <w:t>Description</w:t>
            </w:r>
          </w:p>
        </w:tc>
      </w:tr>
      <w:tr w:rsidR="00302B52" w:rsidRPr="00413E21" w14:paraId="30C33DDD"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CF15506" w14:textId="77777777" w:rsidR="00302B52" w:rsidRPr="00413E21" w:rsidRDefault="00302B52" w:rsidP="000E0A7E">
            <w:pPr>
              <w:pStyle w:val="TAL"/>
            </w:pPr>
            <w:bookmarkStart w:id="269" w:name="MCCQCTEMPBM_00000115"/>
          </w:p>
        </w:tc>
        <w:tc>
          <w:tcPr>
            <w:tcW w:w="1701" w:type="dxa"/>
            <w:tcBorders>
              <w:top w:val="single" w:sz="4" w:space="0" w:color="auto"/>
              <w:left w:val="single" w:sz="4" w:space="0" w:color="auto"/>
              <w:bottom w:val="single" w:sz="4" w:space="0" w:color="auto"/>
              <w:right w:val="single" w:sz="4" w:space="0" w:color="auto"/>
            </w:tcBorders>
          </w:tcPr>
          <w:p w14:paraId="6157A07F"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79B50665" w14:textId="77777777" w:rsidR="00302B52" w:rsidRPr="00413E21" w:rsidRDefault="00302B52" w:rsidP="000E0A7E">
            <w:pPr>
              <w:pStyle w:val="TAL"/>
              <w:rPr>
                <w:rFonts w:cs="Arial"/>
                <w:szCs w:val="18"/>
              </w:rPr>
            </w:pPr>
          </w:p>
        </w:tc>
      </w:tr>
      <w:bookmarkEnd w:id="269"/>
    </w:tbl>
    <w:p w14:paraId="4D2913C9" w14:textId="77777777" w:rsidR="00302B52" w:rsidRPr="00413E21" w:rsidRDefault="00302B52" w:rsidP="00302B52"/>
    <w:p w14:paraId="3BE8F151"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D6E5A19"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27E8E75"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C1D21"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3667A4B" w14:textId="77777777" w:rsidR="00302B52" w:rsidRPr="00413E21" w:rsidRDefault="00302B52" w:rsidP="000E0A7E">
            <w:pPr>
              <w:pStyle w:val="TAH"/>
            </w:pPr>
            <w:r w:rsidRPr="00413E21">
              <w:t>Description</w:t>
            </w:r>
          </w:p>
        </w:tc>
      </w:tr>
      <w:tr w:rsidR="00302B52" w:rsidRPr="00413E21" w14:paraId="53D7B1DC"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D835C88" w14:textId="77777777" w:rsidR="00302B52" w:rsidRPr="00413E21" w:rsidRDefault="00302B52" w:rsidP="000E0A7E">
            <w:pPr>
              <w:pStyle w:val="TAL"/>
            </w:pPr>
            <w:bookmarkStart w:id="270" w:name="MCCQCTEMPBM_00000116"/>
          </w:p>
        </w:tc>
        <w:tc>
          <w:tcPr>
            <w:tcW w:w="1701" w:type="dxa"/>
            <w:tcBorders>
              <w:top w:val="single" w:sz="4" w:space="0" w:color="auto"/>
              <w:left w:val="single" w:sz="4" w:space="0" w:color="auto"/>
              <w:bottom w:val="single" w:sz="4" w:space="0" w:color="auto"/>
              <w:right w:val="single" w:sz="4" w:space="0" w:color="auto"/>
            </w:tcBorders>
          </w:tcPr>
          <w:p w14:paraId="53819304"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2CF1D07A" w14:textId="77777777" w:rsidR="00302B52" w:rsidRPr="00413E21" w:rsidRDefault="00302B52" w:rsidP="000E0A7E">
            <w:pPr>
              <w:pStyle w:val="TAL"/>
              <w:rPr>
                <w:rFonts w:cs="Arial"/>
                <w:szCs w:val="18"/>
              </w:rPr>
            </w:pPr>
          </w:p>
        </w:tc>
      </w:tr>
      <w:bookmarkEnd w:id="270"/>
    </w:tbl>
    <w:p w14:paraId="14CF2116" w14:textId="77777777" w:rsidR="00302B52" w:rsidRPr="00413E21" w:rsidRDefault="00302B52" w:rsidP="00302B52"/>
    <w:p w14:paraId="69350C80"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332D7D9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7337E3B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62916725"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26F556"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9EBDC7"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37DD1"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EA4F4"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EAD8F2"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25E3A7F8"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7F2EEF39" w14:textId="77777777" w:rsidR="00302B52" w:rsidRPr="00413E21" w:rsidRDefault="00302B52" w:rsidP="000E0A7E">
            <w:pPr>
              <w:pStyle w:val="TAL"/>
            </w:pPr>
            <w:bookmarkStart w:id="271" w:name="MCCQCTEMPBM_00000117"/>
          </w:p>
        </w:tc>
        <w:tc>
          <w:tcPr>
            <w:tcW w:w="1559" w:type="dxa"/>
            <w:tcBorders>
              <w:top w:val="single" w:sz="4" w:space="0" w:color="auto"/>
              <w:left w:val="single" w:sz="4" w:space="0" w:color="auto"/>
              <w:bottom w:val="single" w:sz="4" w:space="0" w:color="auto"/>
              <w:right w:val="single" w:sz="4" w:space="0" w:color="auto"/>
            </w:tcBorders>
          </w:tcPr>
          <w:p w14:paraId="469C566B"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76AC1252"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4247D09F"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581B2EEA" w14:textId="77777777" w:rsidR="00302B52" w:rsidRPr="00413E21" w:rsidRDefault="00302B52" w:rsidP="000E0A7E">
            <w:pPr>
              <w:pStyle w:val="TAL"/>
              <w:rPr>
                <w:rFonts w:cs="Arial"/>
                <w:szCs w:val="18"/>
              </w:rPr>
            </w:pPr>
          </w:p>
        </w:tc>
      </w:tr>
      <w:bookmarkEnd w:id="271"/>
    </w:tbl>
    <w:p w14:paraId="29AF8A38" w14:textId="77777777" w:rsidR="00302B52" w:rsidRPr="00413E21" w:rsidRDefault="00302B52" w:rsidP="00302B52"/>
    <w:p w14:paraId="4E5657DD"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6175AB19" w14:textId="77777777" w:rsidR="00302B52" w:rsidRPr="00413E21" w:rsidRDefault="00734250" w:rsidP="00302B52">
      <w:r w:rsidRPr="002C23B4">
        <w:rPr>
          <w:i/>
          <w:iCs/>
        </w:rPr>
        <w:t>Same as for &lt;TypeName 1&gt;.</w:t>
      </w:r>
    </w:p>
    <w:p w14:paraId="7A31DAE9"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65A80E02"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7B2E5C2F" w14:textId="77777777" w:rsidR="00302B52" w:rsidRPr="00413E21" w:rsidRDefault="00302B52" w:rsidP="00302B52">
      <w:r w:rsidRPr="00413E21">
        <w:t>This clause defines simple data types and enumerations that are used by the data structures defined in the previous clauses.</w:t>
      </w:r>
    </w:p>
    <w:p w14:paraId="3C9361C6"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7D1AB594"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329"/>
        <w:gridCol w:w="1845"/>
        <w:gridCol w:w="5465"/>
      </w:tblGrid>
      <w:tr w:rsidR="00302B52" w:rsidRPr="00413E21" w14:paraId="08A3575F"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B4E801"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51DF2"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2FCA8D81" w14:textId="77777777" w:rsidR="00302B52" w:rsidRPr="00413E21" w:rsidRDefault="00302B52" w:rsidP="000E0A7E">
            <w:pPr>
              <w:pStyle w:val="TAH"/>
            </w:pPr>
            <w:r w:rsidRPr="00413E21">
              <w:t>Description</w:t>
            </w:r>
          </w:p>
        </w:tc>
      </w:tr>
      <w:tr w:rsidR="00302B52" w:rsidRPr="00413E21" w14:paraId="7800DE14"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5B9241" w14:textId="77777777" w:rsidR="00302B52" w:rsidRPr="00413E21" w:rsidRDefault="00302B52" w:rsidP="000E0A7E">
            <w:pPr>
              <w:pStyle w:val="TAL"/>
            </w:pPr>
            <w:bookmarkStart w:id="272"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D06B10A"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44C295FD" w14:textId="77777777" w:rsidR="00302B52" w:rsidRPr="00413E21" w:rsidRDefault="00302B52" w:rsidP="000E0A7E">
            <w:pPr>
              <w:pStyle w:val="TAL"/>
            </w:pPr>
          </w:p>
        </w:tc>
      </w:tr>
      <w:bookmarkEnd w:id="272"/>
    </w:tbl>
    <w:p w14:paraId="545496EE" w14:textId="77777777" w:rsidR="00302B52" w:rsidRPr="00413E21" w:rsidRDefault="00302B52" w:rsidP="00302B52"/>
    <w:p w14:paraId="4C2F176E" w14:textId="77777777" w:rsidR="00302B52" w:rsidRPr="00413E21" w:rsidRDefault="00734250" w:rsidP="00302B52">
      <w:pPr>
        <w:rPr>
          <w:rFonts w:ascii="Arial" w:hAnsi="Arial" w:cs="Arial"/>
          <w:sz w:val="28"/>
          <w:szCs w:val="28"/>
        </w:rPr>
      </w:pPr>
      <w:r>
        <w:rPr>
          <w:rFonts w:ascii="Arial" w:hAnsi="Arial" w:cs="Arial"/>
          <w:sz w:val="28"/>
          <w:szCs w:val="28"/>
        </w:rPr>
        <w:lastRenderedPageBreak/>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45A2B12D"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96"/>
        <w:gridCol w:w="6242"/>
      </w:tblGrid>
      <w:tr w:rsidR="00302B52" w:rsidRPr="00413E21" w14:paraId="31EF689E"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3D980"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306BC849" w14:textId="77777777" w:rsidR="00302B52" w:rsidRPr="00413E21" w:rsidRDefault="00302B52" w:rsidP="000E0A7E">
            <w:pPr>
              <w:pStyle w:val="TAH"/>
            </w:pPr>
            <w:r w:rsidRPr="00413E21">
              <w:t>Description</w:t>
            </w:r>
          </w:p>
        </w:tc>
      </w:tr>
      <w:tr w:rsidR="00302B52" w:rsidRPr="00413E21" w14:paraId="46459D0A"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D55E8" w14:textId="77777777" w:rsidR="00302B52" w:rsidRPr="00413E21" w:rsidRDefault="00302B52" w:rsidP="000E0A7E">
            <w:pPr>
              <w:pStyle w:val="TAL"/>
            </w:pPr>
            <w:bookmarkStart w:id="273"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257D52" w14:textId="77777777" w:rsidR="00302B52" w:rsidRPr="00413E21" w:rsidRDefault="00302B52" w:rsidP="000E0A7E">
            <w:pPr>
              <w:pStyle w:val="TAL"/>
            </w:pPr>
          </w:p>
        </w:tc>
      </w:tr>
      <w:bookmarkEnd w:id="273"/>
    </w:tbl>
    <w:p w14:paraId="77A651FC" w14:textId="77777777" w:rsidR="00302B52" w:rsidRPr="00413E21" w:rsidRDefault="00302B52" w:rsidP="00302B52"/>
    <w:p w14:paraId="42A42A1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2EEF3315" w14:textId="77777777" w:rsidR="00302B52" w:rsidRPr="00413E21" w:rsidRDefault="00302B52" w:rsidP="00302B52"/>
    <w:p w14:paraId="29878319"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4EBD2116"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48AB1C03"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675E82D1" w14:textId="77777777" w:rsidR="00302B52" w:rsidRDefault="00734250" w:rsidP="00302B52">
      <w:r>
        <w:t>This clause contains the OpenAPI definition of the &lt;XYZ&gt; MnS in YAML format.</w:t>
      </w:r>
    </w:p>
    <w:p w14:paraId="2FCD8310"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7A29CF4E" w14:textId="77777777" w:rsidR="00CA00A7" w:rsidRDefault="00CA00A7" w:rsidP="00CA00A7">
      <w:r w:rsidRPr="002C23B4">
        <w:rPr>
          <w:i/>
          <w:iCs/>
        </w:rPr>
        <w:t>OpenAPI definition</w:t>
      </w:r>
    </w:p>
    <w:p w14:paraId="3102E304" w14:textId="77777777" w:rsidR="00F34BA2" w:rsidRDefault="00F34BA2" w:rsidP="00EE4FBE">
      <w:pPr>
        <w:pStyle w:val="Heading8"/>
      </w:pPr>
      <w:r>
        <w:br w:type="page"/>
      </w:r>
      <w:bookmarkStart w:id="274" w:name="_Toc27559733"/>
      <w:bookmarkStart w:id="275" w:name="_Toc36039478"/>
      <w:bookmarkStart w:id="276" w:name="_Toc178154586"/>
      <w:r w:rsidRPr="00413E21">
        <w:lastRenderedPageBreak/>
        <w:t xml:space="preserve">Annex </w:t>
      </w:r>
      <w:r>
        <w:t>A</w:t>
      </w:r>
      <w:r w:rsidRPr="00413E21">
        <w:t xml:space="preserve"> (informative):</w:t>
      </w:r>
      <w:r w:rsidRPr="00413E21">
        <w:br/>
      </w:r>
      <w:r>
        <w:t>Examples</w:t>
      </w:r>
      <w:bookmarkEnd w:id="274"/>
      <w:bookmarkEnd w:id="275"/>
      <w:bookmarkEnd w:id="276"/>
    </w:p>
    <w:p w14:paraId="56CBD7B5" w14:textId="77777777" w:rsidR="00F34BA2" w:rsidRDefault="00F34BA2" w:rsidP="00EE4FBE">
      <w:pPr>
        <w:pStyle w:val="Heading1"/>
      </w:pPr>
      <w:bookmarkStart w:id="277" w:name="_Toc27559734"/>
      <w:bookmarkStart w:id="278" w:name="_Toc36039479"/>
      <w:bookmarkStart w:id="279" w:name="_Toc178154587"/>
      <w:r>
        <w:t>A.1</w:t>
      </w:r>
      <w:r>
        <w:tab/>
        <w:t xml:space="preserve">Example </w:t>
      </w:r>
      <w:r w:rsidR="00F41E92">
        <w:t xml:space="preserve">data </w:t>
      </w:r>
      <w:r>
        <w:t>model</w:t>
      </w:r>
      <w:bookmarkEnd w:id="277"/>
      <w:bookmarkEnd w:id="278"/>
      <w:bookmarkEnd w:id="279"/>
    </w:p>
    <w:p w14:paraId="651F30FD" w14:textId="77777777" w:rsidR="00F34BA2" w:rsidRDefault="00F34BA2" w:rsidP="00F34BA2">
      <w:pPr>
        <w:rPr>
          <w:lang w:val="en-US"/>
        </w:rPr>
      </w:pPr>
      <w:r>
        <w:rPr>
          <w:lang w:val="en-US"/>
        </w:rPr>
        <w:t xml:space="preserve">The following JSON instance document is used for the examples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4F1033" w14:paraId="41CC1B59" w14:textId="77777777" w:rsidTr="00CD3700">
        <w:tc>
          <w:tcPr>
            <w:tcW w:w="9779" w:type="dxa"/>
            <w:shd w:val="clear" w:color="auto" w:fill="F2F2F2"/>
          </w:tcPr>
          <w:p w14:paraId="78A74BDF" w14:textId="77777777" w:rsidR="00F41E92" w:rsidRPr="0041016B" w:rsidRDefault="00F41E92" w:rsidP="00F41E92">
            <w:pPr>
              <w:pStyle w:val="PL"/>
              <w:rPr>
                <w:lang w:val="en-US"/>
              </w:rPr>
            </w:pPr>
            <w:bookmarkStart w:id="280" w:name="_Hlk15923890"/>
            <w:bookmarkStart w:id="281" w:name="MCCQCTEMPBM_00000036" w:colFirst="0" w:colLast="0"/>
            <w:r w:rsidRPr="0041016B">
              <w:rPr>
                <w:lang w:val="en-US"/>
              </w:rPr>
              <w:t>{</w:t>
            </w:r>
          </w:p>
          <w:p w14:paraId="4516B4C7" w14:textId="77777777" w:rsidR="00F41E92" w:rsidRPr="0041016B" w:rsidRDefault="00F41E92" w:rsidP="00F41E92">
            <w:pPr>
              <w:pStyle w:val="PL"/>
              <w:rPr>
                <w:lang w:val="en-US"/>
              </w:rPr>
            </w:pPr>
            <w:r w:rsidRPr="0041016B">
              <w:rPr>
                <w:lang w:val="en-US"/>
              </w:rPr>
              <w:t xml:space="preserve">  "SubNetwork": [</w:t>
            </w:r>
          </w:p>
          <w:p w14:paraId="13221F6C" w14:textId="77777777" w:rsidR="00F41E92" w:rsidRPr="0041016B" w:rsidRDefault="00F41E92" w:rsidP="00F41E92">
            <w:pPr>
              <w:pStyle w:val="PL"/>
              <w:rPr>
                <w:lang w:val="en-US"/>
              </w:rPr>
            </w:pPr>
            <w:r w:rsidRPr="0041016B">
              <w:rPr>
                <w:lang w:val="en-US"/>
              </w:rPr>
              <w:t xml:space="preserve">    {</w:t>
            </w:r>
          </w:p>
          <w:p w14:paraId="1F1C1FA5" w14:textId="77777777" w:rsidR="00F41E92" w:rsidRDefault="00F41E92" w:rsidP="00F41E92">
            <w:pPr>
              <w:pStyle w:val="PL"/>
              <w:rPr>
                <w:lang w:val="en-US"/>
              </w:rPr>
            </w:pPr>
            <w:r w:rsidRPr="0041016B">
              <w:rPr>
                <w:lang w:val="en-US"/>
              </w:rPr>
              <w:t xml:space="preserve">      "id": "SN1",</w:t>
            </w:r>
          </w:p>
          <w:p w14:paraId="14F6B344" w14:textId="77777777" w:rsidR="00F41E92" w:rsidRPr="0041016B" w:rsidRDefault="00F41E92" w:rsidP="00F41E92">
            <w:pPr>
              <w:pStyle w:val="PL"/>
              <w:rPr>
                <w:lang w:val="en-US"/>
              </w:rPr>
            </w:pPr>
            <w:r>
              <w:rPr>
                <w:lang w:val="en-US"/>
              </w:rPr>
              <w:t xml:space="preserve">      "objectClass": "SubNetwork",</w:t>
            </w:r>
          </w:p>
          <w:p w14:paraId="574805A1"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10CC7BC" w14:textId="77777777" w:rsidR="00F41E92" w:rsidRPr="0041016B" w:rsidRDefault="00F41E92" w:rsidP="00F41E92">
            <w:pPr>
              <w:pStyle w:val="PL"/>
              <w:rPr>
                <w:lang w:val="en-US"/>
              </w:rPr>
            </w:pPr>
            <w:r w:rsidRPr="0041016B">
              <w:rPr>
                <w:lang w:val="en-US"/>
              </w:rPr>
              <w:t xml:space="preserve">      "attributes": {</w:t>
            </w:r>
          </w:p>
          <w:p w14:paraId="62572D65" w14:textId="77777777" w:rsidR="00F41E92" w:rsidRPr="0041016B" w:rsidRDefault="00F41E92" w:rsidP="00F41E92">
            <w:pPr>
              <w:pStyle w:val="PL"/>
              <w:rPr>
                <w:lang w:val="en-US"/>
              </w:rPr>
            </w:pPr>
            <w:r w:rsidRPr="0041016B">
              <w:rPr>
                <w:lang w:val="en-US"/>
              </w:rPr>
              <w:t xml:space="preserve">        "userLabel": "Berlin NW",</w:t>
            </w:r>
          </w:p>
          <w:p w14:paraId="45755B14" w14:textId="77777777" w:rsidR="00F41E92" w:rsidRPr="0041016B" w:rsidRDefault="00F41E92" w:rsidP="00F41E92">
            <w:pPr>
              <w:pStyle w:val="PL"/>
              <w:rPr>
                <w:lang w:val="en-US"/>
              </w:rPr>
            </w:pPr>
            <w:r w:rsidRPr="0041016B">
              <w:rPr>
                <w:lang w:val="en-US"/>
              </w:rPr>
              <w:t xml:space="preserve">        "userDefinedNetworkType": "5G",</w:t>
            </w:r>
          </w:p>
          <w:p w14:paraId="4233D5F9" w14:textId="77777777" w:rsidR="00F41E92" w:rsidRPr="0041016B" w:rsidRDefault="00F41E92" w:rsidP="00F41E92">
            <w:pPr>
              <w:pStyle w:val="PL"/>
              <w:rPr>
                <w:lang w:val="en-US"/>
              </w:rPr>
            </w:pPr>
            <w:r w:rsidRPr="0041016B">
              <w:rPr>
                <w:lang w:val="en-US"/>
              </w:rPr>
              <w:t xml:space="preserve">        "plmnId": {</w:t>
            </w:r>
          </w:p>
          <w:p w14:paraId="59A484C7" w14:textId="77777777" w:rsidR="00F41E92" w:rsidRPr="0041016B" w:rsidRDefault="00F41E92" w:rsidP="00F41E92">
            <w:pPr>
              <w:pStyle w:val="PL"/>
              <w:rPr>
                <w:lang w:val="en-US"/>
              </w:rPr>
            </w:pPr>
            <w:r w:rsidRPr="0041016B">
              <w:rPr>
                <w:lang w:val="en-US"/>
              </w:rPr>
              <w:t xml:space="preserve">          "mcc": 456,</w:t>
            </w:r>
          </w:p>
          <w:p w14:paraId="17869F89" w14:textId="77777777" w:rsidR="00F41E92" w:rsidRPr="0041016B" w:rsidRDefault="00F41E92" w:rsidP="00F41E92">
            <w:pPr>
              <w:pStyle w:val="PL"/>
              <w:rPr>
                <w:lang w:val="en-US"/>
              </w:rPr>
            </w:pPr>
            <w:r w:rsidRPr="0041016B">
              <w:rPr>
                <w:lang w:val="en-US"/>
              </w:rPr>
              <w:t xml:space="preserve">          "mnc": 789</w:t>
            </w:r>
          </w:p>
          <w:p w14:paraId="22A30B0F" w14:textId="77777777" w:rsidR="00F41E92" w:rsidRPr="0041016B" w:rsidRDefault="00F41E92" w:rsidP="00F41E92">
            <w:pPr>
              <w:pStyle w:val="PL"/>
              <w:rPr>
                <w:lang w:val="en-US"/>
              </w:rPr>
            </w:pPr>
            <w:r w:rsidRPr="0041016B">
              <w:rPr>
                <w:lang w:val="en-US"/>
              </w:rPr>
              <w:t xml:space="preserve">        }</w:t>
            </w:r>
          </w:p>
          <w:p w14:paraId="63EC1271" w14:textId="77777777" w:rsidR="00F41E92" w:rsidRPr="0041016B" w:rsidRDefault="00F41E92" w:rsidP="00F41E92">
            <w:pPr>
              <w:pStyle w:val="PL"/>
              <w:rPr>
                <w:lang w:val="en-US"/>
              </w:rPr>
            </w:pPr>
            <w:r w:rsidRPr="0041016B">
              <w:rPr>
                <w:lang w:val="en-US"/>
              </w:rPr>
              <w:t xml:space="preserve">      },</w:t>
            </w:r>
          </w:p>
          <w:p w14:paraId="728C6AA4" w14:textId="77777777" w:rsidR="00F41E92" w:rsidRPr="0041016B" w:rsidRDefault="00F41E92" w:rsidP="00F41E92">
            <w:pPr>
              <w:pStyle w:val="PL"/>
              <w:rPr>
                <w:lang w:val="en-US"/>
              </w:rPr>
            </w:pPr>
            <w:r w:rsidRPr="0041016B">
              <w:rPr>
                <w:lang w:val="en-US"/>
              </w:rPr>
              <w:t xml:space="preserve">      "ManagedElement": [</w:t>
            </w:r>
          </w:p>
          <w:p w14:paraId="0FE3FD82" w14:textId="77777777" w:rsidR="00F41E92" w:rsidRPr="0041016B" w:rsidRDefault="00F41E92" w:rsidP="00F41E92">
            <w:pPr>
              <w:pStyle w:val="PL"/>
              <w:rPr>
                <w:lang w:val="en-US"/>
              </w:rPr>
            </w:pPr>
            <w:r w:rsidRPr="0041016B">
              <w:rPr>
                <w:lang w:val="en-US"/>
              </w:rPr>
              <w:t xml:space="preserve">        {</w:t>
            </w:r>
          </w:p>
          <w:p w14:paraId="3881154E" w14:textId="77777777" w:rsidR="00F41E92" w:rsidRDefault="00F41E92" w:rsidP="00F41E92">
            <w:pPr>
              <w:pStyle w:val="PL"/>
              <w:rPr>
                <w:lang w:val="en-US"/>
              </w:rPr>
            </w:pPr>
            <w:r w:rsidRPr="0041016B">
              <w:rPr>
                <w:lang w:val="en-US"/>
              </w:rPr>
              <w:t xml:space="preserve">          "id": "ME1",</w:t>
            </w:r>
          </w:p>
          <w:p w14:paraId="4B1B2A33" w14:textId="77777777" w:rsidR="00F41E92" w:rsidRPr="0041016B" w:rsidRDefault="00F41E92" w:rsidP="00F41E92">
            <w:pPr>
              <w:pStyle w:val="PL"/>
              <w:rPr>
                <w:lang w:val="en-US"/>
              </w:rPr>
            </w:pPr>
            <w:r>
              <w:rPr>
                <w:lang w:val="en-US"/>
              </w:rPr>
              <w:t xml:space="preserve">          "objectClass": "ManagedElement",</w:t>
            </w:r>
          </w:p>
          <w:p w14:paraId="6C2ED0B3"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5B094BA0"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p>
          <w:p w14:paraId="0EA728D9" w14:textId="77777777" w:rsidR="00F41E92" w:rsidRPr="0041016B" w:rsidRDefault="00F41E92" w:rsidP="00F41E92">
            <w:pPr>
              <w:pStyle w:val="PL"/>
              <w:rPr>
                <w:lang w:val="en-US"/>
              </w:rPr>
            </w:pPr>
            <w:r w:rsidRPr="0041016B">
              <w:rPr>
                <w:lang w:val="en-US"/>
              </w:rPr>
              <w:t xml:space="preserve">          "attributes": {</w:t>
            </w:r>
          </w:p>
          <w:p w14:paraId="3DD6B9A4" w14:textId="77777777" w:rsidR="00F41E92" w:rsidRPr="0041016B" w:rsidRDefault="00F41E92" w:rsidP="00F41E92">
            <w:pPr>
              <w:pStyle w:val="PL"/>
              <w:rPr>
                <w:lang w:val="en-US"/>
              </w:rPr>
            </w:pPr>
            <w:r w:rsidRPr="0041016B">
              <w:rPr>
                <w:lang w:val="en-US"/>
              </w:rPr>
              <w:t xml:space="preserve">            "userLabel": "Berlin NW 1",</w:t>
            </w:r>
          </w:p>
          <w:p w14:paraId="719C93E1" w14:textId="77777777" w:rsidR="00F41E92" w:rsidRPr="0041016B" w:rsidRDefault="00F41E92" w:rsidP="00F41E92">
            <w:pPr>
              <w:pStyle w:val="PL"/>
              <w:rPr>
                <w:lang w:val="en-US"/>
              </w:rPr>
            </w:pPr>
            <w:r w:rsidRPr="0041016B">
              <w:rPr>
                <w:lang w:val="en-US"/>
              </w:rPr>
              <w:t xml:space="preserve">            "vendorName": "Company XY",</w:t>
            </w:r>
          </w:p>
          <w:p w14:paraId="1EE20DA2" w14:textId="77777777" w:rsidR="00F41E92" w:rsidRPr="0041016B" w:rsidRDefault="00F41E92" w:rsidP="00F41E92">
            <w:pPr>
              <w:pStyle w:val="PL"/>
              <w:rPr>
                <w:lang w:val="en-US"/>
              </w:rPr>
            </w:pPr>
            <w:r w:rsidRPr="0041016B">
              <w:rPr>
                <w:lang w:val="en-US"/>
              </w:rPr>
              <w:t xml:space="preserve">            "location": "TV Tower"</w:t>
            </w:r>
          </w:p>
          <w:p w14:paraId="6131D318" w14:textId="77777777" w:rsidR="00F41E92" w:rsidRPr="0041016B" w:rsidRDefault="00F41E92" w:rsidP="00F41E92">
            <w:pPr>
              <w:pStyle w:val="PL"/>
              <w:rPr>
                <w:lang w:val="en-US"/>
              </w:rPr>
            </w:pPr>
            <w:r w:rsidRPr="0041016B">
              <w:rPr>
                <w:lang w:val="en-US"/>
              </w:rPr>
              <w:t xml:space="preserve">          },</w:t>
            </w:r>
          </w:p>
          <w:p w14:paraId="4F7C385A" w14:textId="77777777" w:rsidR="00F41E92" w:rsidRPr="0041016B" w:rsidRDefault="00F41E92" w:rsidP="00F41E92">
            <w:pPr>
              <w:pStyle w:val="PL"/>
              <w:rPr>
                <w:lang w:val="en-US"/>
              </w:rPr>
            </w:pPr>
            <w:r w:rsidRPr="0041016B">
              <w:rPr>
                <w:lang w:val="en-US"/>
              </w:rPr>
              <w:t xml:space="preserve">          "XyzFunction": [</w:t>
            </w:r>
          </w:p>
          <w:p w14:paraId="6B8ABF77" w14:textId="77777777" w:rsidR="00F41E92" w:rsidRPr="0041016B" w:rsidRDefault="00F41E92" w:rsidP="00F41E92">
            <w:pPr>
              <w:pStyle w:val="PL"/>
              <w:rPr>
                <w:lang w:val="en-US"/>
              </w:rPr>
            </w:pPr>
            <w:r w:rsidRPr="0041016B">
              <w:rPr>
                <w:lang w:val="en-US"/>
              </w:rPr>
              <w:t xml:space="preserve">            {</w:t>
            </w:r>
          </w:p>
          <w:p w14:paraId="44E03237" w14:textId="77777777" w:rsidR="00F41E92" w:rsidRDefault="00F41E92" w:rsidP="00F41E92">
            <w:pPr>
              <w:pStyle w:val="PL"/>
              <w:rPr>
                <w:lang w:val="en-US"/>
              </w:rPr>
            </w:pPr>
            <w:r w:rsidRPr="0041016B">
              <w:rPr>
                <w:lang w:val="en-US"/>
              </w:rPr>
              <w:t xml:space="preserve">              "id": "XYZF1",</w:t>
            </w:r>
          </w:p>
          <w:p w14:paraId="67F336BA" w14:textId="77777777" w:rsidR="00F41E92" w:rsidRPr="0041016B" w:rsidRDefault="00F41E92" w:rsidP="00F41E92">
            <w:pPr>
              <w:pStyle w:val="PL"/>
              <w:rPr>
                <w:lang w:val="en-US"/>
              </w:rPr>
            </w:pPr>
            <w:r>
              <w:rPr>
                <w:lang w:val="en-US"/>
              </w:rPr>
              <w:t xml:space="preserve">              "objectClass": "XyzFunction",</w:t>
            </w:r>
          </w:p>
          <w:p w14:paraId="78877A19"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00640CF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,XyzFunction=XYZF1"</w:t>
            </w:r>
            <w:r w:rsidR="00F41E92" w:rsidRPr="00B61FBA">
              <w:rPr>
                <w:rFonts w:ascii="Courier New" w:hAnsi="Courier New" w:cs="Courier New"/>
                <w:sz w:val="16"/>
                <w:szCs w:val="16"/>
                <w:lang w:val="en-US"/>
              </w:rPr>
              <w:t>,</w:t>
            </w:r>
          </w:p>
          <w:p w14:paraId="195136C5" w14:textId="77777777" w:rsidR="00F41E92" w:rsidRPr="00C76A97" w:rsidRDefault="00F41E92" w:rsidP="00F41E92">
            <w:pPr>
              <w:pStyle w:val="PL"/>
              <w:rPr>
                <w:lang w:val="en-US"/>
              </w:rPr>
            </w:pPr>
            <w:r w:rsidRPr="0041016B">
              <w:rPr>
                <w:lang w:val="en-US"/>
              </w:rPr>
              <w:t xml:space="preserve">              </w:t>
            </w:r>
            <w:r w:rsidRPr="00C76A97">
              <w:rPr>
                <w:lang w:val="en-US"/>
              </w:rPr>
              <w:t>"attributes": {</w:t>
            </w:r>
          </w:p>
          <w:p w14:paraId="5BAEE667" w14:textId="77777777" w:rsidR="00F41E92" w:rsidRPr="00C76A97" w:rsidRDefault="00F41E92" w:rsidP="00F41E92">
            <w:pPr>
              <w:pStyle w:val="PL"/>
              <w:rPr>
                <w:lang w:val="en-US"/>
              </w:rPr>
            </w:pPr>
            <w:r w:rsidRPr="00C76A97">
              <w:rPr>
                <w:lang w:val="en-US"/>
              </w:rPr>
              <w:t xml:space="preserve">                "attrA": "xyz",</w:t>
            </w:r>
          </w:p>
          <w:p w14:paraId="5FC9E686" w14:textId="77777777" w:rsidR="00F41E92" w:rsidRPr="00C76A97" w:rsidRDefault="00F41E92" w:rsidP="00F41E92">
            <w:pPr>
              <w:pStyle w:val="PL"/>
              <w:rPr>
                <w:lang w:val="en-US"/>
              </w:rPr>
            </w:pPr>
            <w:r w:rsidRPr="00C76A97">
              <w:rPr>
                <w:lang w:val="en-US"/>
              </w:rPr>
              <w:t xml:space="preserve">                "attrB": 551</w:t>
            </w:r>
          </w:p>
          <w:p w14:paraId="5F9D7E51" w14:textId="77777777" w:rsidR="00F41E92" w:rsidRPr="00C76A97" w:rsidRDefault="00F41E92" w:rsidP="00F41E92">
            <w:pPr>
              <w:pStyle w:val="PL"/>
              <w:rPr>
                <w:lang w:val="en-US"/>
              </w:rPr>
            </w:pPr>
            <w:r w:rsidRPr="00C76A97">
              <w:rPr>
                <w:lang w:val="en-US"/>
              </w:rPr>
              <w:t xml:space="preserve">              }</w:t>
            </w:r>
          </w:p>
          <w:p w14:paraId="3803C8E3" w14:textId="77777777" w:rsidR="00F41E92" w:rsidRPr="00C76A97" w:rsidRDefault="00F41E92" w:rsidP="00F41E92">
            <w:pPr>
              <w:pStyle w:val="PL"/>
              <w:rPr>
                <w:lang w:val="en-US"/>
              </w:rPr>
            </w:pPr>
            <w:r w:rsidRPr="00C76A97">
              <w:rPr>
                <w:lang w:val="en-US"/>
              </w:rPr>
              <w:t xml:space="preserve">            },</w:t>
            </w:r>
          </w:p>
          <w:p w14:paraId="043E6FAE" w14:textId="77777777" w:rsidR="00F41E92" w:rsidRPr="00C76A97" w:rsidRDefault="00F41E92" w:rsidP="00F41E92">
            <w:pPr>
              <w:pStyle w:val="PL"/>
              <w:rPr>
                <w:lang w:val="en-US"/>
              </w:rPr>
            </w:pPr>
            <w:r w:rsidRPr="00C76A97">
              <w:rPr>
                <w:lang w:val="en-US"/>
              </w:rPr>
              <w:t xml:space="preserve">            {</w:t>
            </w:r>
          </w:p>
          <w:p w14:paraId="6A4F1710" w14:textId="77777777" w:rsidR="00F41E92" w:rsidRPr="00C76A97" w:rsidRDefault="00F41E92" w:rsidP="00F41E92">
            <w:pPr>
              <w:pStyle w:val="PL"/>
              <w:rPr>
                <w:lang w:val="en-US"/>
              </w:rPr>
            </w:pPr>
            <w:r w:rsidRPr="00C76A97">
              <w:rPr>
                <w:lang w:val="en-US"/>
              </w:rPr>
              <w:t xml:space="preserve">              "id": "XYZF2",</w:t>
            </w:r>
          </w:p>
          <w:p w14:paraId="7734AB22" w14:textId="77777777" w:rsidR="00F41E92" w:rsidRPr="0041016B" w:rsidRDefault="00F41E92" w:rsidP="00F41E92">
            <w:pPr>
              <w:pStyle w:val="PL"/>
              <w:rPr>
                <w:lang w:val="en-US"/>
              </w:rPr>
            </w:pPr>
            <w:r w:rsidRPr="00C76A97">
              <w:rPr>
                <w:lang w:val="en-US"/>
              </w:rPr>
              <w:t xml:space="preserve">              </w:t>
            </w:r>
            <w:r>
              <w:rPr>
                <w:lang w:val="en-US"/>
              </w:rPr>
              <w:t>"objectClass": "XyzFunction",</w:t>
            </w:r>
          </w:p>
          <w:p w14:paraId="3A962DE4"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DE277D" w:rsidRPr="00DE277D">
              <w:rPr>
                <w:rFonts w:ascii="Courier New" w:hAnsi="Courier New" w:cs="Courier New"/>
                <w:sz w:val="16"/>
                <w:szCs w:val="16"/>
                <w:lang w:val="en-US"/>
              </w:rPr>
              <w:t>\</w:t>
            </w:r>
          </w:p>
          <w:p w14:paraId="2E6B4518"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,XyzFunction=XYZF2"</w:t>
            </w:r>
            <w:r w:rsidR="00F41E92" w:rsidRPr="00B61FBA">
              <w:rPr>
                <w:rFonts w:ascii="Courier New" w:hAnsi="Courier New" w:cs="Courier New"/>
                <w:sz w:val="16"/>
                <w:szCs w:val="16"/>
                <w:lang w:val="en-US"/>
              </w:rPr>
              <w:t>,</w:t>
            </w:r>
          </w:p>
          <w:p w14:paraId="64466536" w14:textId="77777777" w:rsidR="00F41E92" w:rsidRPr="00F354A6" w:rsidRDefault="00F41E92" w:rsidP="00F41E92">
            <w:pPr>
              <w:pStyle w:val="PL"/>
            </w:pPr>
            <w:r w:rsidRPr="00F354A6">
              <w:t xml:space="preserve">              "attributes": {</w:t>
            </w:r>
          </w:p>
          <w:p w14:paraId="7BA5AAFF" w14:textId="77777777" w:rsidR="00F41E92" w:rsidRPr="00F354A6" w:rsidRDefault="00F41E92" w:rsidP="00F41E92">
            <w:pPr>
              <w:pStyle w:val="PL"/>
            </w:pPr>
            <w:r w:rsidRPr="00F354A6">
              <w:t xml:space="preserve">                "attrA": "abc",</w:t>
            </w:r>
          </w:p>
          <w:p w14:paraId="1D9DE56F" w14:textId="77777777" w:rsidR="00F41E92" w:rsidRPr="00F354A6" w:rsidRDefault="00F41E92" w:rsidP="00F41E92">
            <w:pPr>
              <w:pStyle w:val="PL"/>
            </w:pPr>
            <w:r w:rsidRPr="00F354A6">
              <w:t xml:space="preserve">                "attrB": 552</w:t>
            </w:r>
          </w:p>
          <w:p w14:paraId="4D77A346" w14:textId="77777777" w:rsidR="00F41E92" w:rsidRPr="00F354A6" w:rsidRDefault="00F41E92" w:rsidP="00F41E92">
            <w:pPr>
              <w:pStyle w:val="PL"/>
            </w:pPr>
            <w:r w:rsidRPr="00F354A6">
              <w:t xml:space="preserve">              }</w:t>
            </w:r>
          </w:p>
          <w:p w14:paraId="01BF8701" w14:textId="77777777" w:rsidR="00F41E92" w:rsidRPr="00F354A6" w:rsidRDefault="00F41E92" w:rsidP="00F41E92">
            <w:pPr>
              <w:pStyle w:val="PL"/>
            </w:pPr>
            <w:r w:rsidRPr="00F354A6">
              <w:t xml:space="preserve">            }</w:t>
            </w:r>
          </w:p>
          <w:p w14:paraId="2BAAEB49" w14:textId="77777777" w:rsidR="00F41E92" w:rsidRPr="00F354A6" w:rsidRDefault="00F41E92" w:rsidP="00F41E92">
            <w:pPr>
              <w:pStyle w:val="PL"/>
            </w:pPr>
            <w:r w:rsidRPr="00F354A6">
              <w:t xml:space="preserve">          ]</w:t>
            </w:r>
          </w:p>
          <w:p w14:paraId="571112A8" w14:textId="77777777" w:rsidR="00F41E92" w:rsidRPr="00F354A6" w:rsidRDefault="00F41E92" w:rsidP="00F41E92">
            <w:pPr>
              <w:pStyle w:val="PL"/>
            </w:pPr>
            <w:r w:rsidRPr="00F354A6">
              <w:t xml:space="preserve">        },</w:t>
            </w:r>
          </w:p>
          <w:p w14:paraId="45059E48" w14:textId="77777777" w:rsidR="00F41E92" w:rsidRPr="00F354A6" w:rsidRDefault="00F41E92" w:rsidP="00F41E92">
            <w:pPr>
              <w:pStyle w:val="PL"/>
            </w:pPr>
            <w:r w:rsidRPr="00F354A6">
              <w:t xml:space="preserve">        {</w:t>
            </w:r>
          </w:p>
          <w:p w14:paraId="0396158A" w14:textId="77777777" w:rsidR="00F41E92" w:rsidRPr="00F354A6" w:rsidRDefault="00F41E92" w:rsidP="00F41E92">
            <w:pPr>
              <w:pStyle w:val="PL"/>
            </w:pPr>
            <w:r w:rsidRPr="00F354A6">
              <w:t xml:space="preserve">          "id": "ME2",</w:t>
            </w:r>
          </w:p>
          <w:p w14:paraId="2FC4F965" w14:textId="77777777" w:rsidR="00F41E92" w:rsidRPr="00F354A6" w:rsidRDefault="00F41E92" w:rsidP="00F41E92">
            <w:pPr>
              <w:pStyle w:val="PL"/>
            </w:pPr>
            <w:r w:rsidRPr="00F354A6">
              <w:t xml:space="preserve">          "objectClass": "ManagedElement",</w:t>
            </w:r>
          </w:p>
          <w:p w14:paraId="32A05C40"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4CFFE4CE" w14:textId="77777777" w:rsidR="00F41E92" w:rsidRPr="00F354A6" w:rsidRDefault="00F41E92" w:rsidP="00F41E92">
            <w:pPr>
              <w:pStyle w:val="PL"/>
            </w:pPr>
            <w:r w:rsidRPr="00F354A6">
              <w:t xml:space="preserve">          "attributes": {</w:t>
            </w:r>
          </w:p>
          <w:p w14:paraId="0FF99FB6" w14:textId="77777777" w:rsidR="00F41E92" w:rsidRPr="00F354A6" w:rsidRDefault="00F41E92" w:rsidP="00F41E92">
            <w:pPr>
              <w:pStyle w:val="PL"/>
            </w:pPr>
            <w:r w:rsidRPr="00F354A6">
              <w:t xml:space="preserve">            "userLabel": "Berlin NW 2",</w:t>
            </w:r>
          </w:p>
          <w:p w14:paraId="7670B9AB" w14:textId="77777777" w:rsidR="00F41E92" w:rsidRPr="00F354A6" w:rsidRDefault="00F41E92" w:rsidP="00F41E92">
            <w:pPr>
              <w:pStyle w:val="PL"/>
            </w:pPr>
            <w:r w:rsidRPr="00F354A6">
              <w:t xml:space="preserve">            "vendorName": "Company XY",</w:t>
            </w:r>
          </w:p>
          <w:p w14:paraId="5D8FC9EF" w14:textId="77777777" w:rsidR="00F41E92" w:rsidRPr="00F354A6" w:rsidRDefault="00F41E92" w:rsidP="00F41E92">
            <w:pPr>
              <w:pStyle w:val="PL"/>
            </w:pPr>
            <w:r w:rsidRPr="00F354A6">
              <w:t xml:space="preserve">            "location": "Grunewald"</w:t>
            </w:r>
          </w:p>
          <w:p w14:paraId="7042B68E" w14:textId="77777777" w:rsidR="00F41E92" w:rsidRPr="00F354A6" w:rsidRDefault="00F41E92" w:rsidP="00F41E92">
            <w:pPr>
              <w:pStyle w:val="PL"/>
            </w:pPr>
            <w:r w:rsidRPr="00F354A6">
              <w:t xml:space="preserve">          }</w:t>
            </w:r>
          </w:p>
          <w:p w14:paraId="4A625288" w14:textId="77777777" w:rsidR="00F41E92" w:rsidRPr="00F354A6" w:rsidRDefault="00F41E92" w:rsidP="00F41E92">
            <w:pPr>
              <w:pStyle w:val="PL"/>
            </w:pPr>
            <w:r w:rsidRPr="00F354A6">
              <w:t xml:space="preserve">        }</w:t>
            </w:r>
          </w:p>
          <w:p w14:paraId="39050971" w14:textId="77777777" w:rsidR="00F41E92" w:rsidRPr="00F354A6" w:rsidRDefault="00F41E92" w:rsidP="00F41E92">
            <w:pPr>
              <w:pStyle w:val="PL"/>
            </w:pPr>
            <w:r w:rsidRPr="00F354A6">
              <w:t xml:space="preserve">      ],</w:t>
            </w:r>
          </w:p>
          <w:p w14:paraId="11480C52" w14:textId="77777777" w:rsidR="00F41E92" w:rsidRPr="00F354A6" w:rsidRDefault="00F41E92" w:rsidP="00F41E92">
            <w:pPr>
              <w:pStyle w:val="PL"/>
            </w:pPr>
            <w:r w:rsidRPr="00F354A6">
              <w:t xml:space="preserve">      "PerfMetricJob": [</w:t>
            </w:r>
          </w:p>
          <w:p w14:paraId="140D5838" w14:textId="77777777" w:rsidR="00F41E92" w:rsidRPr="0041016B" w:rsidRDefault="00F41E92" w:rsidP="00F41E92">
            <w:pPr>
              <w:pStyle w:val="PL"/>
              <w:rPr>
                <w:lang w:val="en-US"/>
              </w:rPr>
            </w:pPr>
            <w:r w:rsidRPr="00F354A6">
              <w:t xml:space="preserve">        </w:t>
            </w:r>
            <w:r w:rsidRPr="0041016B">
              <w:rPr>
                <w:lang w:val="en-US"/>
              </w:rPr>
              <w:t>{</w:t>
            </w:r>
          </w:p>
          <w:p w14:paraId="5EFE192F" w14:textId="77777777" w:rsidR="00F41E92" w:rsidRDefault="00F41E92" w:rsidP="00F41E92">
            <w:pPr>
              <w:pStyle w:val="PL"/>
              <w:rPr>
                <w:lang w:val="en-US"/>
              </w:rPr>
            </w:pPr>
            <w:r w:rsidRPr="0041016B">
              <w:rPr>
                <w:lang w:val="en-US"/>
              </w:rPr>
              <w:t xml:space="preserve">          "id": "PMJ1",</w:t>
            </w:r>
          </w:p>
          <w:p w14:paraId="55190CCB" w14:textId="77777777" w:rsidR="00F41E92" w:rsidRPr="0041016B" w:rsidRDefault="00F41E92" w:rsidP="00F41E92">
            <w:pPr>
              <w:pStyle w:val="PL"/>
              <w:rPr>
                <w:lang w:val="en-US"/>
              </w:rPr>
            </w:pPr>
            <w:r>
              <w:rPr>
                <w:lang w:val="en-US"/>
              </w:rPr>
              <w:t xml:space="preserve">          "objectClass": "PerfMetricJob",</w:t>
            </w:r>
          </w:p>
          <w:p w14:paraId="3D0CB717"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2BD8C40D" w14:textId="77777777" w:rsidR="00F41E92" w:rsidRPr="0041016B" w:rsidRDefault="00F41E92" w:rsidP="00F41E92">
            <w:pPr>
              <w:pStyle w:val="PL"/>
              <w:rPr>
                <w:lang w:val="en-US"/>
              </w:rPr>
            </w:pPr>
            <w:r w:rsidRPr="0041016B">
              <w:rPr>
                <w:lang w:val="en-US"/>
              </w:rPr>
              <w:lastRenderedPageBreak/>
              <w:t xml:space="preserve">          "attributes": {</w:t>
            </w:r>
          </w:p>
          <w:p w14:paraId="35E5E045" w14:textId="77777777" w:rsidR="00F41E92" w:rsidRPr="0041016B" w:rsidRDefault="00F41E92" w:rsidP="00F41E92">
            <w:pPr>
              <w:pStyle w:val="PL"/>
              <w:rPr>
                <w:lang w:val="en-US"/>
              </w:rPr>
            </w:pPr>
            <w:r w:rsidRPr="0041016B">
              <w:rPr>
                <w:lang w:val="en-US"/>
              </w:rPr>
              <w:t xml:space="preserve">            "granularityPeriod": "5",</w:t>
            </w:r>
          </w:p>
          <w:p w14:paraId="4ED97DB9" w14:textId="77777777" w:rsidR="00F41E92" w:rsidRPr="0041016B" w:rsidRDefault="00F41E92" w:rsidP="00F41E92">
            <w:pPr>
              <w:pStyle w:val="PL"/>
              <w:rPr>
                <w:lang w:val="en-US"/>
              </w:rPr>
            </w:pPr>
            <w:r w:rsidRPr="0041016B">
              <w:rPr>
                <w:lang w:val="en-US"/>
              </w:rPr>
              <w:t xml:space="preserve">            "perfMetrics": [</w:t>
            </w:r>
          </w:p>
          <w:p w14:paraId="08B90710" w14:textId="77777777" w:rsidR="00F41E92" w:rsidRPr="0041016B" w:rsidRDefault="00F41E92" w:rsidP="00F41E92">
            <w:pPr>
              <w:pStyle w:val="PL"/>
              <w:rPr>
                <w:lang w:val="en-US"/>
              </w:rPr>
            </w:pPr>
            <w:r w:rsidRPr="0041016B">
              <w:rPr>
                <w:lang w:val="en-US"/>
              </w:rPr>
              <w:t xml:space="preserve">              "Metric1",</w:t>
            </w:r>
          </w:p>
          <w:p w14:paraId="3D50B705" w14:textId="77777777" w:rsidR="00F41E92" w:rsidRPr="0041016B" w:rsidRDefault="00F41E92" w:rsidP="00F41E92">
            <w:pPr>
              <w:pStyle w:val="PL"/>
              <w:rPr>
                <w:lang w:val="en-US"/>
              </w:rPr>
            </w:pPr>
            <w:r w:rsidRPr="0041016B">
              <w:rPr>
                <w:lang w:val="en-US"/>
              </w:rPr>
              <w:t xml:space="preserve">              "Metric2"</w:t>
            </w:r>
          </w:p>
          <w:p w14:paraId="5C8A1C39" w14:textId="77777777" w:rsidR="00F41E92" w:rsidRPr="0041016B" w:rsidRDefault="00F41E92" w:rsidP="00F41E92">
            <w:pPr>
              <w:pStyle w:val="PL"/>
              <w:rPr>
                <w:lang w:val="en-US"/>
              </w:rPr>
            </w:pPr>
            <w:r w:rsidRPr="0041016B">
              <w:rPr>
                <w:lang w:val="en-US"/>
              </w:rPr>
              <w:t xml:space="preserve">            ],</w:t>
            </w:r>
          </w:p>
          <w:p w14:paraId="396995A4" w14:textId="77777777" w:rsidR="00F41E92" w:rsidRPr="0041016B" w:rsidRDefault="00F41E92" w:rsidP="00F41E92">
            <w:pPr>
              <w:pStyle w:val="PL"/>
              <w:rPr>
                <w:lang w:val="en-US"/>
              </w:rPr>
            </w:pPr>
            <w:r w:rsidRPr="0041016B">
              <w:rPr>
                <w:lang w:val="en-US"/>
              </w:rPr>
              <w:t xml:space="preserve">            "objectInstances": [</w:t>
            </w:r>
          </w:p>
          <w:p w14:paraId="229E93BD" w14:textId="77777777" w:rsidR="00F41E92" w:rsidRPr="0041016B" w:rsidRDefault="00F41E92" w:rsidP="00F41E92">
            <w:pPr>
              <w:pStyle w:val="PL"/>
              <w:rPr>
                <w:lang w:val="en-US"/>
              </w:rPr>
            </w:pPr>
            <w:r w:rsidRPr="0041016B">
              <w:rPr>
                <w:lang w:val="en-US"/>
              </w:rPr>
              <w:t xml:space="preserve">              "Obj1",</w:t>
            </w:r>
          </w:p>
          <w:p w14:paraId="3896875D" w14:textId="77777777" w:rsidR="00F41E92" w:rsidRPr="0041016B" w:rsidRDefault="00F41E92" w:rsidP="00F41E92">
            <w:pPr>
              <w:pStyle w:val="PL"/>
              <w:rPr>
                <w:lang w:val="en-US"/>
              </w:rPr>
            </w:pPr>
            <w:r w:rsidRPr="0041016B">
              <w:rPr>
                <w:lang w:val="en-US"/>
              </w:rPr>
              <w:t xml:space="preserve">              "Obj2"</w:t>
            </w:r>
          </w:p>
          <w:p w14:paraId="01D3BC20" w14:textId="77777777" w:rsidR="00F41E92" w:rsidRPr="0041016B" w:rsidRDefault="00F41E92" w:rsidP="00F41E92">
            <w:pPr>
              <w:pStyle w:val="PL"/>
              <w:rPr>
                <w:lang w:val="en-US"/>
              </w:rPr>
            </w:pPr>
            <w:r w:rsidRPr="0041016B">
              <w:rPr>
                <w:lang w:val="en-US"/>
              </w:rPr>
              <w:t xml:space="preserve">            ]</w:t>
            </w:r>
          </w:p>
          <w:p w14:paraId="32E4DA16" w14:textId="77777777" w:rsidR="00F41E92" w:rsidRPr="0041016B" w:rsidRDefault="00F41E92" w:rsidP="00F41E92">
            <w:pPr>
              <w:pStyle w:val="PL"/>
              <w:rPr>
                <w:lang w:val="en-US"/>
              </w:rPr>
            </w:pPr>
            <w:r w:rsidRPr="0041016B">
              <w:rPr>
                <w:lang w:val="en-US"/>
              </w:rPr>
              <w:t xml:space="preserve">          }</w:t>
            </w:r>
          </w:p>
          <w:p w14:paraId="108F5C42" w14:textId="77777777" w:rsidR="00F41E92" w:rsidRPr="0041016B" w:rsidRDefault="00F41E92" w:rsidP="00F41E92">
            <w:pPr>
              <w:pStyle w:val="PL"/>
              <w:rPr>
                <w:lang w:val="en-US"/>
              </w:rPr>
            </w:pPr>
            <w:r w:rsidRPr="0041016B">
              <w:rPr>
                <w:lang w:val="en-US"/>
              </w:rPr>
              <w:t xml:space="preserve">        }</w:t>
            </w:r>
          </w:p>
          <w:p w14:paraId="66D3076C" w14:textId="77777777" w:rsidR="00F41E92" w:rsidRPr="0041016B" w:rsidRDefault="00F41E92" w:rsidP="00F41E92">
            <w:pPr>
              <w:pStyle w:val="PL"/>
              <w:rPr>
                <w:lang w:val="en-US"/>
              </w:rPr>
            </w:pPr>
            <w:r w:rsidRPr="0041016B">
              <w:rPr>
                <w:lang w:val="en-US"/>
              </w:rPr>
              <w:t xml:space="preserve">      ],</w:t>
            </w:r>
          </w:p>
          <w:p w14:paraId="48D0A3F5" w14:textId="77777777" w:rsidR="00F41E92" w:rsidRPr="0041016B" w:rsidRDefault="00F41E92" w:rsidP="00F41E92">
            <w:pPr>
              <w:pStyle w:val="PL"/>
              <w:rPr>
                <w:lang w:val="en-US"/>
              </w:rPr>
            </w:pPr>
            <w:r w:rsidRPr="0041016B">
              <w:rPr>
                <w:lang w:val="en-US"/>
              </w:rPr>
              <w:t xml:space="preserve">      "ThresholdMonitor": [</w:t>
            </w:r>
          </w:p>
          <w:p w14:paraId="072ED329" w14:textId="77777777" w:rsidR="00F41E92" w:rsidRPr="0041016B" w:rsidRDefault="00F41E92" w:rsidP="00F41E92">
            <w:pPr>
              <w:pStyle w:val="PL"/>
              <w:rPr>
                <w:lang w:val="en-US"/>
              </w:rPr>
            </w:pPr>
            <w:r w:rsidRPr="0041016B">
              <w:rPr>
                <w:lang w:val="en-US"/>
              </w:rPr>
              <w:t xml:space="preserve">        {</w:t>
            </w:r>
          </w:p>
          <w:p w14:paraId="2A67879D" w14:textId="77777777" w:rsidR="00F41E92" w:rsidRDefault="00F41E92" w:rsidP="00F41E92">
            <w:pPr>
              <w:pStyle w:val="PL"/>
              <w:rPr>
                <w:lang w:val="en-US"/>
              </w:rPr>
            </w:pPr>
            <w:r w:rsidRPr="0041016B">
              <w:rPr>
                <w:lang w:val="en-US"/>
              </w:rPr>
              <w:t xml:space="preserve">          "id": "TM1",</w:t>
            </w:r>
          </w:p>
          <w:p w14:paraId="60CA62F5" w14:textId="77777777" w:rsidR="00F41E92" w:rsidRPr="0041016B" w:rsidRDefault="00F41E92" w:rsidP="00F41E92">
            <w:pPr>
              <w:pStyle w:val="PL"/>
              <w:rPr>
                <w:lang w:val="en-US"/>
              </w:rPr>
            </w:pPr>
            <w:r>
              <w:rPr>
                <w:lang w:val="en-US"/>
              </w:rPr>
              <w:t xml:space="preserve">          "objectClass": "</w:t>
            </w:r>
            <w:r w:rsidRPr="0041016B">
              <w:rPr>
                <w:lang w:val="en-US"/>
              </w:rPr>
              <w:t>ThresholdMonitor</w:t>
            </w:r>
            <w:r>
              <w:rPr>
                <w:lang w:val="en-US"/>
              </w:rPr>
              <w:t>",</w:t>
            </w:r>
          </w:p>
          <w:p w14:paraId="4F433170"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5FCC66C2" w14:textId="77777777" w:rsidR="00F41E92" w:rsidRPr="0041016B" w:rsidRDefault="00F41E92" w:rsidP="00F41E92">
            <w:pPr>
              <w:pStyle w:val="PL"/>
              <w:rPr>
                <w:lang w:val="en-US"/>
              </w:rPr>
            </w:pPr>
            <w:r w:rsidRPr="0041016B">
              <w:rPr>
                <w:lang w:val="en-US"/>
              </w:rPr>
              <w:t xml:space="preserve">          "attributes": {</w:t>
            </w:r>
          </w:p>
          <w:p w14:paraId="3F8F0ED9" w14:textId="77777777" w:rsidR="00F41E92" w:rsidRPr="0041016B" w:rsidRDefault="00F41E92" w:rsidP="00F41E92">
            <w:pPr>
              <w:pStyle w:val="PL"/>
              <w:rPr>
                <w:lang w:val="en-US"/>
              </w:rPr>
            </w:pPr>
            <w:r w:rsidRPr="0041016B">
              <w:rPr>
                <w:lang w:val="en-US"/>
              </w:rPr>
              <w:t xml:space="preserve">            "metric": "Metric1",</w:t>
            </w:r>
          </w:p>
          <w:p w14:paraId="6E3963A9" w14:textId="77777777" w:rsidR="00F41E92" w:rsidRPr="0041016B" w:rsidRDefault="00F41E92" w:rsidP="00F41E92">
            <w:pPr>
              <w:pStyle w:val="PL"/>
              <w:rPr>
                <w:lang w:val="en-US"/>
              </w:rPr>
            </w:pPr>
            <w:r w:rsidRPr="0041016B">
              <w:rPr>
                <w:lang w:val="en-US"/>
              </w:rPr>
              <w:t xml:space="preserve">            "thresholdLevels": [</w:t>
            </w:r>
          </w:p>
          <w:p w14:paraId="2AB13984" w14:textId="77777777" w:rsidR="00F41E92" w:rsidRPr="0041016B" w:rsidRDefault="00F41E92" w:rsidP="00F41E92">
            <w:pPr>
              <w:pStyle w:val="PL"/>
              <w:rPr>
                <w:lang w:val="en-US"/>
              </w:rPr>
            </w:pPr>
            <w:r w:rsidRPr="0041016B">
              <w:rPr>
                <w:lang w:val="en-US"/>
              </w:rPr>
              <w:t xml:space="preserve">              {</w:t>
            </w:r>
          </w:p>
          <w:p w14:paraId="6BF83ED0" w14:textId="77777777" w:rsidR="00F41E92" w:rsidRPr="0041016B" w:rsidRDefault="00F41E92" w:rsidP="00F41E92">
            <w:pPr>
              <w:pStyle w:val="PL"/>
              <w:rPr>
                <w:lang w:val="en-US"/>
              </w:rPr>
            </w:pPr>
            <w:r w:rsidRPr="0041016B">
              <w:rPr>
                <w:lang w:val="en-US"/>
              </w:rPr>
              <w:t xml:space="preserve">                "level": "1",</w:t>
            </w:r>
          </w:p>
          <w:p w14:paraId="2D8EA4CE" w14:textId="77777777" w:rsidR="00F41E92" w:rsidRPr="0041016B" w:rsidRDefault="00F41E92" w:rsidP="00F41E92">
            <w:pPr>
              <w:pStyle w:val="PL"/>
              <w:rPr>
                <w:lang w:val="en-US"/>
              </w:rPr>
            </w:pPr>
            <w:r w:rsidRPr="0041016B">
              <w:rPr>
                <w:lang w:val="en-US"/>
              </w:rPr>
              <w:t xml:space="preserve">                "thresholdValue": 10</w:t>
            </w:r>
          </w:p>
          <w:p w14:paraId="54553466" w14:textId="77777777" w:rsidR="00F41E92" w:rsidRPr="0041016B" w:rsidRDefault="00F41E92" w:rsidP="00F41E92">
            <w:pPr>
              <w:pStyle w:val="PL"/>
              <w:rPr>
                <w:lang w:val="en-US"/>
              </w:rPr>
            </w:pPr>
            <w:r w:rsidRPr="0041016B">
              <w:rPr>
                <w:lang w:val="en-US"/>
              </w:rPr>
              <w:t xml:space="preserve">              },</w:t>
            </w:r>
          </w:p>
          <w:p w14:paraId="63C8046B" w14:textId="77777777" w:rsidR="00F41E92" w:rsidRPr="0041016B" w:rsidRDefault="00F41E92" w:rsidP="00F41E92">
            <w:pPr>
              <w:pStyle w:val="PL"/>
              <w:rPr>
                <w:lang w:val="en-US"/>
              </w:rPr>
            </w:pPr>
            <w:r w:rsidRPr="0041016B">
              <w:rPr>
                <w:lang w:val="en-US"/>
              </w:rPr>
              <w:t xml:space="preserve">              {</w:t>
            </w:r>
          </w:p>
          <w:p w14:paraId="0B5E7522" w14:textId="77777777" w:rsidR="00F41E92" w:rsidRPr="0041016B" w:rsidRDefault="00F41E92" w:rsidP="00F41E92">
            <w:pPr>
              <w:pStyle w:val="PL"/>
              <w:rPr>
                <w:lang w:val="en-US"/>
              </w:rPr>
            </w:pPr>
            <w:r w:rsidRPr="0041016B">
              <w:rPr>
                <w:lang w:val="en-US"/>
              </w:rPr>
              <w:t xml:space="preserve">                "level": "2",</w:t>
            </w:r>
          </w:p>
          <w:p w14:paraId="41C06148" w14:textId="77777777" w:rsidR="00F41E92" w:rsidRPr="0041016B" w:rsidRDefault="00F41E92" w:rsidP="00F41E92">
            <w:pPr>
              <w:pStyle w:val="PL"/>
              <w:rPr>
                <w:lang w:val="en-US"/>
              </w:rPr>
            </w:pPr>
            <w:r w:rsidRPr="0041016B">
              <w:rPr>
                <w:lang w:val="en-US"/>
              </w:rPr>
              <w:t xml:space="preserve">                "thresholdValue": 20</w:t>
            </w:r>
          </w:p>
          <w:p w14:paraId="0C60EF63" w14:textId="77777777" w:rsidR="00F41E92" w:rsidRPr="0041016B" w:rsidRDefault="00F41E92" w:rsidP="00F41E92">
            <w:pPr>
              <w:pStyle w:val="PL"/>
              <w:rPr>
                <w:lang w:val="en-US"/>
              </w:rPr>
            </w:pPr>
            <w:r w:rsidRPr="0041016B">
              <w:rPr>
                <w:lang w:val="en-US"/>
              </w:rPr>
              <w:t xml:space="preserve">              },</w:t>
            </w:r>
          </w:p>
          <w:p w14:paraId="7DCC4F79" w14:textId="77777777" w:rsidR="00F41E92" w:rsidRPr="0041016B" w:rsidRDefault="00F41E92" w:rsidP="00F41E92">
            <w:pPr>
              <w:pStyle w:val="PL"/>
              <w:rPr>
                <w:lang w:val="en-US"/>
              </w:rPr>
            </w:pPr>
            <w:r w:rsidRPr="0041016B">
              <w:rPr>
                <w:lang w:val="en-US"/>
              </w:rPr>
              <w:t xml:space="preserve">              {</w:t>
            </w:r>
          </w:p>
          <w:p w14:paraId="2211E319" w14:textId="77777777" w:rsidR="00F41E92" w:rsidRPr="0041016B" w:rsidRDefault="00F41E92" w:rsidP="00F41E92">
            <w:pPr>
              <w:pStyle w:val="PL"/>
              <w:rPr>
                <w:lang w:val="en-US"/>
              </w:rPr>
            </w:pPr>
            <w:r w:rsidRPr="0041016B">
              <w:rPr>
                <w:lang w:val="en-US"/>
              </w:rPr>
              <w:t xml:space="preserve">                "level": "3",</w:t>
            </w:r>
          </w:p>
          <w:p w14:paraId="2341FF97" w14:textId="77777777" w:rsidR="00F41E92" w:rsidRPr="0041016B" w:rsidRDefault="00F41E92" w:rsidP="00F41E92">
            <w:pPr>
              <w:pStyle w:val="PL"/>
              <w:rPr>
                <w:lang w:val="en-US"/>
              </w:rPr>
            </w:pPr>
            <w:r w:rsidRPr="0041016B">
              <w:rPr>
                <w:lang w:val="en-US"/>
              </w:rPr>
              <w:t xml:space="preserve">                "thresholdValue": 30</w:t>
            </w:r>
          </w:p>
          <w:p w14:paraId="35F6FE9A" w14:textId="77777777" w:rsidR="00F41E92" w:rsidRPr="0041016B" w:rsidRDefault="00F41E92" w:rsidP="00F41E92">
            <w:pPr>
              <w:pStyle w:val="PL"/>
              <w:rPr>
                <w:lang w:val="en-US"/>
              </w:rPr>
            </w:pPr>
            <w:r w:rsidRPr="0041016B">
              <w:rPr>
                <w:lang w:val="en-US"/>
              </w:rPr>
              <w:t xml:space="preserve">              }</w:t>
            </w:r>
          </w:p>
          <w:p w14:paraId="5F921D01" w14:textId="77777777" w:rsidR="00F41E92" w:rsidRPr="0041016B" w:rsidRDefault="00F41E92" w:rsidP="00F41E92">
            <w:pPr>
              <w:pStyle w:val="PL"/>
              <w:rPr>
                <w:lang w:val="en-US"/>
              </w:rPr>
            </w:pPr>
            <w:r w:rsidRPr="0041016B">
              <w:rPr>
                <w:lang w:val="en-US"/>
              </w:rPr>
              <w:t xml:space="preserve">            ]</w:t>
            </w:r>
          </w:p>
          <w:p w14:paraId="036F9F03" w14:textId="77777777" w:rsidR="00F41E92" w:rsidRPr="0041016B" w:rsidRDefault="00F41E92" w:rsidP="00F41E92">
            <w:pPr>
              <w:pStyle w:val="PL"/>
              <w:rPr>
                <w:lang w:val="en-US"/>
              </w:rPr>
            </w:pPr>
            <w:r w:rsidRPr="0041016B">
              <w:rPr>
                <w:lang w:val="en-US"/>
              </w:rPr>
              <w:t xml:space="preserve">          }</w:t>
            </w:r>
          </w:p>
          <w:p w14:paraId="6C33DBED" w14:textId="77777777" w:rsidR="00F41E92" w:rsidRPr="0041016B" w:rsidRDefault="00F41E92" w:rsidP="00F41E92">
            <w:pPr>
              <w:pStyle w:val="PL"/>
              <w:rPr>
                <w:lang w:val="en-US"/>
              </w:rPr>
            </w:pPr>
            <w:r w:rsidRPr="0041016B">
              <w:rPr>
                <w:lang w:val="en-US"/>
              </w:rPr>
              <w:t xml:space="preserve">        }</w:t>
            </w:r>
          </w:p>
          <w:p w14:paraId="1C8908E3" w14:textId="77777777" w:rsidR="00F41E92" w:rsidRPr="0041016B" w:rsidRDefault="00F41E92" w:rsidP="00F41E92">
            <w:pPr>
              <w:pStyle w:val="PL"/>
              <w:rPr>
                <w:lang w:val="en-US"/>
              </w:rPr>
            </w:pPr>
            <w:r w:rsidRPr="0041016B">
              <w:rPr>
                <w:lang w:val="en-US"/>
              </w:rPr>
              <w:t xml:space="preserve">      ]</w:t>
            </w:r>
          </w:p>
          <w:p w14:paraId="5026B49F" w14:textId="77777777" w:rsidR="00F41E92" w:rsidRPr="0041016B" w:rsidRDefault="00F41E92" w:rsidP="00F41E92">
            <w:pPr>
              <w:pStyle w:val="PL"/>
              <w:rPr>
                <w:lang w:val="en-US"/>
              </w:rPr>
            </w:pPr>
            <w:r w:rsidRPr="0041016B">
              <w:rPr>
                <w:lang w:val="en-US"/>
              </w:rPr>
              <w:t xml:space="preserve">    }</w:t>
            </w:r>
          </w:p>
          <w:p w14:paraId="77EC0E87" w14:textId="77777777" w:rsidR="00F41E92" w:rsidRPr="0041016B" w:rsidRDefault="00F41E92" w:rsidP="00F41E92">
            <w:pPr>
              <w:pStyle w:val="PL"/>
              <w:rPr>
                <w:lang w:val="en-US"/>
              </w:rPr>
            </w:pPr>
            <w:r w:rsidRPr="0041016B">
              <w:rPr>
                <w:lang w:val="en-US"/>
              </w:rPr>
              <w:t xml:space="preserve">  ]</w:t>
            </w:r>
          </w:p>
          <w:p w14:paraId="35F637EC" w14:textId="77777777" w:rsidR="00F34BA2" w:rsidRPr="004F1033" w:rsidRDefault="00F41E92" w:rsidP="004F1033">
            <w:pPr>
              <w:pStyle w:val="PL"/>
              <w:rPr>
                <w:lang w:val="fr-FR"/>
              </w:rPr>
            </w:pPr>
            <w:r w:rsidRPr="0041016B">
              <w:rPr>
                <w:lang w:val="en-US"/>
              </w:rPr>
              <w:t>}</w:t>
            </w:r>
            <w:bookmarkEnd w:id="280"/>
          </w:p>
        </w:tc>
      </w:tr>
      <w:bookmarkEnd w:id="281"/>
    </w:tbl>
    <w:p w14:paraId="4E41EB2A" w14:textId="77777777" w:rsidR="00F34BA2" w:rsidRDefault="00F34BA2" w:rsidP="00F34BA2">
      <w:pPr>
        <w:rPr>
          <w:lang w:val="fr-FR"/>
        </w:rPr>
      </w:pPr>
    </w:p>
    <w:p w14:paraId="51E78F2F"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8826F9" w:rsidRPr="00954EB2" w14:paraId="1DC79E36" w14:textId="77777777" w:rsidTr="00EF08B0">
        <w:tc>
          <w:tcPr>
            <w:tcW w:w="9779" w:type="dxa"/>
            <w:shd w:val="clear" w:color="auto" w:fill="F2F2F2"/>
          </w:tcPr>
          <w:p w14:paraId="3B6CF19D" w14:textId="77777777" w:rsidR="00F41E92" w:rsidRPr="004813FF" w:rsidRDefault="00F41E92" w:rsidP="00F41E92">
            <w:pPr>
              <w:pStyle w:val="PL"/>
              <w:rPr>
                <w:lang w:val="en-US"/>
              </w:rPr>
            </w:pPr>
            <w:r w:rsidRPr="004813FF">
              <w:rPr>
                <w:lang w:val="en-US"/>
              </w:rPr>
              <w:t>{</w:t>
            </w:r>
          </w:p>
          <w:p w14:paraId="5D7DF152" w14:textId="77777777" w:rsidR="00F41E92" w:rsidRPr="004813FF" w:rsidRDefault="00F41E92" w:rsidP="00F41E92">
            <w:pPr>
              <w:pStyle w:val="PL"/>
              <w:rPr>
                <w:lang w:val="en-US"/>
              </w:rPr>
            </w:pPr>
            <w:r w:rsidRPr="004813FF">
              <w:rPr>
                <w:lang w:val="en-US"/>
              </w:rPr>
              <w:t xml:space="preserve">  "SubNetwork": {</w:t>
            </w:r>
          </w:p>
          <w:p w14:paraId="439FB619" w14:textId="77777777" w:rsidR="00F41E92" w:rsidRPr="004813FF" w:rsidRDefault="00F41E92" w:rsidP="00F41E92">
            <w:pPr>
              <w:pStyle w:val="PL"/>
              <w:rPr>
                <w:lang w:val="en-US"/>
              </w:rPr>
            </w:pPr>
            <w:r w:rsidRPr="004813FF">
              <w:rPr>
                <w:lang w:val="en-US"/>
              </w:rPr>
              <w:t xml:space="preserve">    "type": "array",</w:t>
            </w:r>
          </w:p>
          <w:p w14:paraId="6119B8B8" w14:textId="77777777" w:rsidR="00F41E92" w:rsidRPr="004813FF" w:rsidRDefault="00F41E92" w:rsidP="00F41E92">
            <w:pPr>
              <w:pStyle w:val="PL"/>
              <w:rPr>
                <w:lang w:val="en-US"/>
              </w:rPr>
            </w:pPr>
            <w:r w:rsidRPr="004813FF">
              <w:rPr>
                <w:lang w:val="en-US"/>
              </w:rPr>
              <w:t xml:space="preserve">    "items": {</w:t>
            </w:r>
          </w:p>
          <w:p w14:paraId="32D04A4E" w14:textId="77777777" w:rsidR="00F41E92" w:rsidRPr="004813FF" w:rsidRDefault="00F41E92" w:rsidP="00F41E92">
            <w:pPr>
              <w:pStyle w:val="PL"/>
              <w:rPr>
                <w:lang w:val="en-US"/>
              </w:rPr>
            </w:pPr>
            <w:r w:rsidRPr="004813FF">
              <w:rPr>
                <w:lang w:val="en-US"/>
              </w:rPr>
              <w:t xml:space="preserve">      "type": "object",</w:t>
            </w:r>
          </w:p>
          <w:p w14:paraId="7BBF558B" w14:textId="77777777" w:rsidR="00F41E92" w:rsidRPr="004813FF" w:rsidRDefault="00F41E92" w:rsidP="00F41E92">
            <w:pPr>
              <w:pStyle w:val="PL"/>
              <w:rPr>
                <w:lang w:val="en-US"/>
              </w:rPr>
            </w:pPr>
            <w:r w:rsidRPr="004813FF">
              <w:rPr>
                <w:lang w:val="en-US"/>
              </w:rPr>
              <w:t xml:space="preserve">      "properties": {</w:t>
            </w:r>
          </w:p>
          <w:p w14:paraId="7641B313" w14:textId="77777777" w:rsidR="00F41E92" w:rsidRPr="004813FF" w:rsidRDefault="00F41E92" w:rsidP="00F41E92">
            <w:pPr>
              <w:pStyle w:val="PL"/>
              <w:rPr>
                <w:lang w:val="en-US"/>
              </w:rPr>
            </w:pPr>
            <w:r w:rsidRPr="004813FF">
              <w:rPr>
                <w:lang w:val="en-US"/>
              </w:rPr>
              <w:t xml:space="preserve">        "id": {</w:t>
            </w:r>
          </w:p>
          <w:p w14:paraId="517FCA3A" w14:textId="77777777" w:rsidR="00F41E92" w:rsidRPr="004813FF" w:rsidRDefault="00F41E92" w:rsidP="00F41E92">
            <w:pPr>
              <w:pStyle w:val="PL"/>
              <w:rPr>
                <w:lang w:val="en-US"/>
              </w:rPr>
            </w:pPr>
            <w:r w:rsidRPr="004813FF">
              <w:rPr>
                <w:lang w:val="en-US"/>
              </w:rPr>
              <w:t xml:space="preserve">          "type": "string"</w:t>
            </w:r>
          </w:p>
          <w:p w14:paraId="2E7DE352" w14:textId="77777777" w:rsidR="00F41E92" w:rsidRPr="004813FF" w:rsidRDefault="00F41E92" w:rsidP="00F41E92">
            <w:pPr>
              <w:pStyle w:val="PL"/>
              <w:rPr>
                <w:lang w:val="en-US"/>
              </w:rPr>
            </w:pPr>
            <w:r w:rsidRPr="004813FF">
              <w:rPr>
                <w:lang w:val="en-US"/>
              </w:rPr>
              <w:t xml:space="preserve">        },</w:t>
            </w:r>
          </w:p>
          <w:p w14:paraId="2E8688DF" w14:textId="77777777" w:rsidR="00F41E92" w:rsidRPr="004813FF" w:rsidRDefault="00F41E92" w:rsidP="00F41E92">
            <w:pPr>
              <w:pStyle w:val="PL"/>
              <w:rPr>
                <w:lang w:val="en-US"/>
              </w:rPr>
            </w:pPr>
            <w:r w:rsidRPr="004813FF">
              <w:rPr>
                <w:lang w:val="en-US"/>
              </w:rPr>
              <w:t xml:space="preserve">        "objectClass": {</w:t>
            </w:r>
          </w:p>
          <w:p w14:paraId="7A3DA2CF" w14:textId="77777777" w:rsidR="00F41E92" w:rsidRPr="004813FF" w:rsidRDefault="00F41E92" w:rsidP="00F41E92">
            <w:pPr>
              <w:pStyle w:val="PL"/>
              <w:rPr>
                <w:lang w:val="en-US"/>
              </w:rPr>
            </w:pPr>
            <w:r w:rsidRPr="004813FF">
              <w:rPr>
                <w:lang w:val="en-US"/>
              </w:rPr>
              <w:t xml:space="preserve">          "type": "string"</w:t>
            </w:r>
          </w:p>
          <w:p w14:paraId="299BCA33" w14:textId="77777777" w:rsidR="00F41E92" w:rsidRPr="004813FF" w:rsidRDefault="00F41E92" w:rsidP="00F41E92">
            <w:pPr>
              <w:pStyle w:val="PL"/>
              <w:rPr>
                <w:lang w:val="en-US"/>
              </w:rPr>
            </w:pPr>
            <w:r w:rsidRPr="004813FF">
              <w:rPr>
                <w:lang w:val="en-US"/>
              </w:rPr>
              <w:t xml:space="preserve">        },</w:t>
            </w:r>
          </w:p>
          <w:p w14:paraId="58A8C8B0" w14:textId="77777777" w:rsidR="00F41E92" w:rsidRPr="004813FF" w:rsidRDefault="00F41E92" w:rsidP="00F41E92">
            <w:pPr>
              <w:pStyle w:val="PL"/>
              <w:rPr>
                <w:lang w:val="en-US"/>
              </w:rPr>
            </w:pPr>
            <w:r w:rsidRPr="004813FF">
              <w:rPr>
                <w:lang w:val="en-US"/>
              </w:rPr>
              <w:t xml:space="preserve">        "objectInstance": {</w:t>
            </w:r>
          </w:p>
          <w:p w14:paraId="5E27F0B0" w14:textId="77777777" w:rsidR="00F41E92" w:rsidRPr="004813FF" w:rsidRDefault="00F41E92" w:rsidP="00F41E92">
            <w:pPr>
              <w:pStyle w:val="PL"/>
              <w:rPr>
                <w:lang w:val="en-US"/>
              </w:rPr>
            </w:pPr>
            <w:r w:rsidRPr="004813FF">
              <w:rPr>
                <w:lang w:val="en-US"/>
              </w:rPr>
              <w:t xml:space="preserve">          "type": "string"</w:t>
            </w:r>
          </w:p>
          <w:p w14:paraId="3D49673B" w14:textId="77777777" w:rsidR="00F41E92" w:rsidRPr="004813FF" w:rsidRDefault="00F41E92" w:rsidP="00F41E92">
            <w:pPr>
              <w:pStyle w:val="PL"/>
              <w:rPr>
                <w:lang w:val="en-US"/>
              </w:rPr>
            </w:pPr>
            <w:r w:rsidRPr="004813FF">
              <w:rPr>
                <w:lang w:val="en-US"/>
              </w:rPr>
              <w:t xml:space="preserve">        },</w:t>
            </w:r>
          </w:p>
          <w:p w14:paraId="440A0D5D" w14:textId="77777777" w:rsidR="00F41E92" w:rsidRPr="004813FF" w:rsidRDefault="00F41E92" w:rsidP="00F41E92">
            <w:pPr>
              <w:pStyle w:val="PL"/>
              <w:rPr>
                <w:lang w:val="en-US"/>
              </w:rPr>
            </w:pPr>
            <w:r w:rsidRPr="004813FF">
              <w:rPr>
                <w:lang w:val="en-US"/>
              </w:rPr>
              <w:t xml:space="preserve">        "attributes": {</w:t>
            </w:r>
          </w:p>
          <w:p w14:paraId="50AF74D6" w14:textId="77777777" w:rsidR="00F41E92" w:rsidRPr="004813FF" w:rsidRDefault="00F41E92" w:rsidP="00F41E92">
            <w:pPr>
              <w:pStyle w:val="PL"/>
              <w:rPr>
                <w:lang w:val="en-US"/>
              </w:rPr>
            </w:pPr>
            <w:r w:rsidRPr="004813FF">
              <w:rPr>
                <w:lang w:val="en-US"/>
              </w:rPr>
              <w:t xml:space="preserve">          "type": "object",</w:t>
            </w:r>
          </w:p>
          <w:p w14:paraId="76221D97" w14:textId="77777777" w:rsidR="00F41E92" w:rsidRPr="004813FF" w:rsidRDefault="00F41E92" w:rsidP="00F41E92">
            <w:pPr>
              <w:pStyle w:val="PL"/>
              <w:rPr>
                <w:lang w:val="en-US"/>
              </w:rPr>
            </w:pPr>
            <w:r w:rsidRPr="004813FF">
              <w:rPr>
                <w:lang w:val="en-US"/>
              </w:rPr>
              <w:t xml:space="preserve">          "properties": {</w:t>
            </w:r>
          </w:p>
          <w:p w14:paraId="15D6209F" w14:textId="77777777" w:rsidR="00F41E92" w:rsidRPr="004813FF" w:rsidRDefault="00F41E92" w:rsidP="00F41E92">
            <w:pPr>
              <w:pStyle w:val="PL"/>
              <w:rPr>
                <w:lang w:val="en-US"/>
              </w:rPr>
            </w:pPr>
            <w:r w:rsidRPr="004813FF">
              <w:rPr>
                <w:lang w:val="en-US"/>
              </w:rPr>
              <w:t xml:space="preserve">            "userLabel": {</w:t>
            </w:r>
          </w:p>
          <w:p w14:paraId="52AE237D" w14:textId="77777777" w:rsidR="00F41E92" w:rsidRPr="004813FF" w:rsidRDefault="00F41E92" w:rsidP="00F41E92">
            <w:pPr>
              <w:pStyle w:val="PL"/>
              <w:rPr>
                <w:lang w:val="en-US"/>
              </w:rPr>
            </w:pPr>
            <w:r w:rsidRPr="004813FF">
              <w:rPr>
                <w:lang w:val="en-US"/>
              </w:rPr>
              <w:t xml:space="preserve">              "type": "string"</w:t>
            </w:r>
          </w:p>
          <w:p w14:paraId="7D94674B" w14:textId="77777777" w:rsidR="00F41E92" w:rsidRPr="004813FF" w:rsidRDefault="00F41E92" w:rsidP="00F41E92">
            <w:pPr>
              <w:pStyle w:val="PL"/>
              <w:rPr>
                <w:lang w:val="en-US"/>
              </w:rPr>
            </w:pPr>
            <w:r w:rsidRPr="004813FF">
              <w:rPr>
                <w:lang w:val="en-US"/>
              </w:rPr>
              <w:t xml:space="preserve">            },</w:t>
            </w:r>
          </w:p>
          <w:p w14:paraId="414BB63C" w14:textId="77777777" w:rsidR="00F41E92" w:rsidRPr="004813FF" w:rsidRDefault="00F41E92" w:rsidP="00F41E92">
            <w:pPr>
              <w:pStyle w:val="PL"/>
              <w:rPr>
                <w:lang w:val="en-US"/>
              </w:rPr>
            </w:pPr>
            <w:r w:rsidRPr="004813FF">
              <w:rPr>
                <w:lang w:val="en-US"/>
              </w:rPr>
              <w:t xml:space="preserve">            "userDefinedNetworkType": {</w:t>
            </w:r>
          </w:p>
          <w:p w14:paraId="109AFDBB" w14:textId="77777777" w:rsidR="00F41E92" w:rsidRPr="004813FF" w:rsidRDefault="00F41E92" w:rsidP="00F41E92">
            <w:pPr>
              <w:pStyle w:val="PL"/>
              <w:rPr>
                <w:lang w:val="en-US"/>
              </w:rPr>
            </w:pPr>
            <w:r w:rsidRPr="004813FF">
              <w:rPr>
                <w:lang w:val="en-US"/>
              </w:rPr>
              <w:t xml:space="preserve">              "type": "string"</w:t>
            </w:r>
          </w:p>
          <w:p w14:paraId="2504B1EC" w14:textId="77777777" w:rsidR="00F41E92" w:rsidRPr="004813FF" w:rsidRDefault="00F41E92" w:rsidP="00F41E92">
            <w:pPr>
              <w:pStyle w:val="PL"/>
              <w:rPr>
                <w:lang w:val="en-US"/>
              </w:rPr>
            </w:pPr>
            <w:r w:rsidRPr="004813FF">
              <w:rPr>
                <w:lang w:val="en-US"/>
              </w:rPr>
              <w:t xml:space="preserve">            },</w:t>
            </w:r>
          </w:p>
          <w:p w14:paraId="402A6D0C" w14:textId="77777777" w:rsidR="00F41E92" w:rsidRPr="004813FF" w:rsidRDefault="00F41E92" w:rsidP="00F41E92">
            <w:pPr>
              <w:pStyle w:val="PL"/>
              <w:rPr>
                <w:lang w:val="en-US"/>
              </w:rPr>
            </w:pPr>
            <w:r w:rsidRPr="004813FF">
              <w:rPr>
                <w:lang w:val="en-US"/>
              </w:rPr>
              <w:t xml:space="preserve">            "plmnId": {</w:t>
            </w:r>
          </w:p>
          <w:p w14:paraId="36A635AF" w14:textId="77777777" w:rsidR="00F41E92" w:rsidRPr="004813FF" w:rsidRDefault="00F41E92" w:rsidP="00F41E92">
            <w:pPr>
              <w:pStyle w:val="PL"/>
              <w:rPr>
                <w:lang w:val="en-US"/>
              </w:rPr>
            </w:pPr>
            <w:r w:rsidRPr="004813FF">
              <w:rPr>
                <w:lang w:val="en-US"/>
              </w:rPr>
              <w:t xml:space="preserve">              "type": "object",</w:t>
            </w:r>
          </w:p>
          <w:p w14:paraId="216649A0" w14:textId="77777777" w:rsidR="00F41E92" w:rsidRPr="004813FF" w:rsidRDefault="00F41E92" w:rsidP="00F41E92">
            <w:pPr>
              <w:pStyle w:val="PL"/>
              <w:rPr>
                <w:lang w:val="en-US"/>
              </w:rPr>
            </w:pPr>
            <w:r w:rsidRPr="004813FF">
              <w:rPr>
                <w:lang w:val="en-US"/>
              </w:rPr>
              <w:t xml:space="preserve">              "properties": {</w:t>
            </w:r>
          </w:p>
          <w:p w14:paraId="6C234ACD" w14:textId="77777777" w:rsidR="00F41E92" w:rsidRPr="004813FF" w:rsidRDefault="00F41E92" w:rsidP="00F41E92">
            <w:pPr>
              <w:pStyle w:val="PL"/>
              <w:rPr>
                <w:lang w:val="en-US"/>
              </w:rPr>
            </w:pPr>
            <w:r w:rsidRPr="004813FF">
              <w:rPr>
                <w:lang w:val="en-US"/>
              </w:rPr>
              <w:t xml:space="preserve">                "mcc": {</w:t>
            </w:r>
          </w:p>
          <w:p w14:paraId="20F985D9" w14:textId="77777777" w:rsidR="00F41E92" w:rsidRPr="004813FF" w:rsidRDefault="00F41E92" w:rsidP="00F41E92">
            <w:pPr>
              <w:pStyle w:val="PL"/>
              <w:rPr>
                <w:lang w:val="en-US"/>
              </w:rPr>
            </w:pPr>
            <w:r w:rsidRPr="004813FF">
              <w:rPr>
                <w:lang w:val="en-US"/>
              </w:rPr>
              <w:t xml:space="preserve">                  "type": "integer"</w:t>
            </w:r>
          </w:p>
          <w:p w14:paraId="1F90948D" w14:textId="77777777" w:rsidR="00F41E92" w:rsidRPr="004813FF" w:rsidRDefault="00F41E92" w:rsidP="00F41E92">
            <w:pPr>
              <w:pStyle w:val="PL"/>
              <w:rPr>
                <w:lang w:val="en-US"/>
              </w:rPr>
            </w:pPr>
            <w:r w:rsidRPr="004813FF">
              <w:rPr>
                <w:lang w:val="en-US"/>
              </w:rPr>
              <w:t xml:space="preserve">                },</w:t>
            </w:r>
          </w:p>
          <w:p w14:paraId="089F99FA" w14:textId="77777777" w:rsidR="00F41E92" w:rsidRPr="004813FF" w:rsidRDefault="00F41E92" w:rsidP="00F41E92">
            <w:pPr>
              <w:pStyle w:val="PL"/>
              <w:rPr>
                <w:lang w:val="en-US"/>
              </w:rPr>
            </w:pPr>
            <w:r w:rsidRPr="004813FF">
              <w:rPr>
                <w:lang w:val="en-US"/>
              </w:rPr>
              <w:t xml:space="preserve">                "mnc": {</w:t>
            </w:r>
          </w:p>
          <w:p w14:paraId="6DE2BA80" w14:textId="77777777" w:rsidR="00F41E92" w:rsidRPr="004813FF" w:rsidRDefault="00F41E92" w:rsidP="00F41E92">
            <w:pPr>
              <w:pStyle w:val="PL"/>
              <w:rPr>
                <w:lang w:val="en-US"/>
              </w:rPr>
            </w:pPr>
            <w:r w:rsidRPr="004813FF">
              <w:rPr>
                <w:lang w:val="en-US"/>
              </w:rPr>
              <w:t xml:space="preserve">                  "type": "integer"</w:t>
            </w:r>
          </w:p>
          <w:p w14:paraId="2E19A08F" w14:textId="77777777" w:rsidR="00F41E92" w:rsidRPr="004813FF" w:rsidRDefault="00F41E92" w:rsidP="00F41E92">
            <w:pPr>
              <w:pStyle w:val="PL"/>
              <w:rPr>
                <w:lang w:val="en-US"/>
              </w:rPr>
            </w:pPr>
            <w:r w:rsidRPr="004813FF">
              <w:rPr>
                <w:lang w:val="en-US"/>
              </w:rPr>
              <w:t xml:space="preserve">                }</w:t>
            </w:r>
          </w:p>
          <w:p w14:paraId="283162B2" w14:textId="77777777" w:rsidR="00F41E92" w:rsidRPr="004813FF" w:rsidRDefault="00F41E92" w:rsidP="00F41E92">
            <w:pPr>
              <w:pStyle w:val="PL"/>
              <w:rPr>
                <w:lang w:val="en-US"/>
              </w:rPr>
            </w:pPr>
            <w:r w:rsidRPr="004813FF">
              <w:rPr>
                <w:lang w:val="en-US"/>
              </w:rPr>
              <w:t xml:space="preserve">              }</w:t>
            </w:r>
          </w:p>
          <w:p w14:paraId="09A40ADA" w14:textId="77777777" w:rsidR="00F41E92" w:rsidRPr="004813FF" w:rsidRDefault="00F41E92" w:rsidP="00F41E92">
            <w:pPr>
              <w:pStyle w:val="PL"/>
              <w:rPr>
                <w:lang w:val="en-US"/>
              </w:rPr>
            </w:pPr>
            <w:r w:rsidRPr="004813FF">
              <w:rPr>
                <w:lang w:val="en-US"/>
              </w:rPr>
              <w:lastRenderedPageBreak/>
              <w:t xml:space="preserve">            }</w:t>
            </w:r>
          </w:p>
          <w:p w14:paraId="75410BE8" w14:textId="77777777" w:rsidR="00F41E92" w:rsidRPr="004813FF" w:rsidRDefault="00F41E92" w:rsidP="00F41E92">
            <w:pPr>
              <w:pStyle w:val="PL"/>
              <w:rPr>
                <w:lang w:val="en-US"/>
              </w:rPr>
            </w:pPr>
            <w:r w:rsidRPr="004813FF">
              <w:rPr>
                <w:lang w:val="en-US"/>
              </w:rPr>
              <w:t xml:space="preserve">          }</w:t>
            </w:r>
          </w:p>
          <w:p w14:paraId="5B72C4C2" w14:textId="77777777" w:rsidR="00F41E92" w:rsidRPr="004813FF" w:rsidRDefault="00F41E92" w:rsidP="00F41E92">
            <w:pPr>
              <w:pStyle w:val="PL"/>
              <w:rPr>
                <w:lang w:val="en-US"/>
              </w:rPr>
            </w:pPr>
            <w:r w:rsidRPr="004813FF">
              <w:rPr>
                <w:lang w:val="en-US"/>
              </w:rPr>
              <w:t xml:space="preserve">        },</w:t>
            </w:r>
          </w:p>
          <w:p w14:paraId="5CF31B85" w14:textId="77777777" w:rsidR="00F41E92" w:rsidRPr="004813FF" w:rsidRDefault="00F41E92" w:rsidP="00F41E92">
            <w:pPr>
              <w:pStyle w:val="PL"/>
              <w:rPr>
                <w:lang w:val="en-US"/>
              </w:rPr>
            </w:pPr>
            <w:r w:rsidRPr="004813FF">
              <w:rPr>
                <w:lang w:val="en-US"/>
              </w:rPr>
              <w:t xml:space="preserve">        "ManagedElement": {</w:t>
            </w:r>
          </w:p>
          <w:p w14:paraId="75739D5F" w14:textId="77777777" w:rsidR="00F41E92" w:rsidRPr="004813FF" w:rsidRDefault="00F41E92" w:rsidP="00F41E92">
            <w:pPr>
              <w:pStyle w:val="PL"/>
              <w:rPr>
                <w:lang w:val="en-US"/>
              </w:rPr>
            </w:pPr>
            <w:r w:rsidRPr="004813FF">
              <w:rPr>
                <w:lang w:val="en-US"/>
              </w:rPr>
              <w:t xml:space="preserve">          "type": "array",</w:t>
            </w:r>
          </w:p>
          <w:p w14:paraId="6F694077" w14:textId="77777777" w:rsidR="00F41E92" w:rsidRPr="004813FF" w:rsidRDefault="00F41E92" w:rsidP="00F41E92">
            <w:pPr>
              <w:pStyle w:val="PL"/>
              <w:rPr>
                <w:lang w:val="en-US"/>
              </w:rPr>
            </w:pPr>
            <w:r w:rsidRPr="004813FF">
              <w:rPr>
                <w:lang w:val="en-US"/>
              </w:rPr>
              <w:t xml:space="preserve">          "items": {</w:t>
            </w:r>
          </w:p>
          <w:p w14:paraId="33DB1848" w14:textId="77777777" w:rsidR="00F41E92" w:rsidRPr="004813FF" w:rsidRDefault="00F41E92" w:rsidP="00F41E92">
            <w:pPr>
              <w:pStyle w:val="PL"/>
              <w:rPr>
                <w:lang w:val="en-US"/>
              </w:rPr>
            </w:pPr>
            <w:r w:rsidRPr="004813FF">
              <w:rPr>
                <w:lang w:val="en-US"/>
              </w:rPr>
              <w:t xml:space="preserve">            "type": "object",</w:t>
            </w:r>
          </w:p>
          <w:p w14:paraId="773F5027" w14:textId="77777777" w:rsidR="00F41E92" w:rsidRPr="004813FF" w:rsidRDefault="00F41E92" w:rsidP="00F41E92">
            <w:pPr>
              <w:pStyle w:val="PL"/>
              <w:rPr>
                <w:lang w:val="en-US"/>
              </w:rPr>
            </w:pPr>
            <w:r w:rsidRPr="004813FF">
              <w:rPr>
                <w:lang w:val="en-US"/>
              </w:rPr>
              <w:t xml:space="preserve">            "properties": {</w:t>
            </w:r>
          </w:p>
          <w:p w14:paraId="52F2EBBE" w14:textId="77777777" w:rsidR="00F41E92" w:rsidRPr="004813FF" w:rsidRDefault="00F41E92" w:rsidP="00F41E92">
            <w:pPr>
              <w:pStyle w:val="PL"/>
              <w:rPr>
                <w:lang w:val="en-US"/>
              </w:rPr>
            </w:pPr>
            <w:r w:rsidRPr="004813FF">
              <w:rPr>
                <w:lang w:val="en-US"/>
              </w:rPr>
              <w:t xml:space="preserve">              "id": {</w:t>
            </w:r>
          </w:p>
          <w:p w14:paraId="4C4AB05D" w14:textId="77777777" w:rsidR="00F41E92" w:rsidRPr="004813FF" w:rsidRDefault="00F41E92" w:rsidP="00F41E92">
            <w:pPr>
              <w:pStyle w:val="PL"/>
              <w:rPr>
                <w:lang w:val="en-US"/>
              </w:rPr>
            </w:pPr>
            <w:r w:rsidRPr="004813FF">
              <w:rPr>
                <w:lang w:val="en-US"/>
              </w:rPr>
              <w:t xml:space="preserve">                "type": "string"</w:t>
            </w:r>
          </w:p>
          <w:p w14:paraId="685CBF8B" w14:textId="77777777" w:rsidR="00F41E92" w:rsidRPr="004813FF" w:rsidRDefault="00F41E92" w:rsidP="00F41E92">
            <w:pPr>
              <w:pStyle w:val="PL"/>
              <w:rPr>
                <w:lang w:val="en-US"/>
              </w:rPr>
            </w:pPr>
            <w:r w:rsidRPr="004813FF">
              <w:rPr>
                <w:lang w:val="en-US"/>
              </w:rPr>
              <w:t xml:space="preserve">              },</w:t>
            </w:r>
          </w:p>
          <w:p w14:paraId="492D1694" w14:textId="77777777" w:rsidR="00F41E92" w:rsidRPr="004813FF" w:rsidRDefault="00F41E92" w:rsidP="00F41E92">
            <w:pPr>
              <w:pStyle w:val="PL"/>
              <w:rPr>
                <w:lang w:val="en-US"/>
              </w:rPr>
            </w:pPr>
            <w:r w:rsidRPr="004813FF">
              <w:rPr>
                <w:lang w:val="en-US"/>
              </w:rPr>
              <w:t xml:space="preserve">              "objectClass": {</w:t>
            </w:r>
          </w:p>
          <w:p w14:paraId="61C818DC" w14:textId="77777777" w:rsidR="00F41E92" w:rsidRPr="004813FF" w:rsidRDefault="00F41E92" w:rsidP="00F41E92">
            <w:pPr>
              <w:pStyle w:val="PL"/>
              <w:rPr>
                <w:lang w:val="en-US"/>
              </w:rPr>
            </w:pPr>
            <w:r w:rsidRPr="004813FF">
              <w:rPr>
                <w:lang w:val="en-US"/>
              </w:rPr>
              <w:t xml:space="preserve">                "type": "string"</w:t>
            </w:r>
          </w:p>
          <w:p w14:paraId="546E9BBE" w14:textId="77777777" w:rsidR="00F41E92" w:rsidRPr="004813FF" w:rsidRDefault="00F41E92" w:rsidP="00F41E92">
            <w:pPr>
              <w:pStyle w:val="PL"/>
              <w:rPr>
                <w:lang w:val="en-US"/>
              </w:rPr>
            </w:pPr>
            <w:r w:rsidRPr="004813FF">
              <w:rPr>
                <w:lang w:val="en-US"/>
              </w:rPr>
              <w:t xml:space="preserve">              },</w:t>
            </w:r>
          </w:p>
          <w:p w14:paraId="3259B07A" w14:textId="77777777" w:rsidR="00F41E92" w:rsidRPr="004813FF" w:rsidRDefault="00F41E92" w:rsidP="00F41E92">
            <w:pPr>
              <w:pStyle w:val="PL"/>
              <w:rPr>
                <w:lang w:val="en-US"/>
              </w:rPr>
            </w:pPr>
            <w:r w:rsidRPr="004813FF">
              <w:rPr>
                <w:lang w:val="en-US"/>
              </w:rPr>
              <w:t xml:space="preserve">              "objectInstance": {</w:t>
            </w:r>
          </w:p>
          <w:p w14:paraId="35D3F3BD" w14:textId="77777777" w:rsidR="00F41E92" w:rsidRPr="004813FF" w:rsidRDefault="00F41E92" w:rsidP="00F41E92">
            <w:pPr>
              <w:pStyle w:val="PL"/>
              <w:rPr>
                <w:lang w:val="en-US"/>
              </w:rPr>
            </w:pPr>
            <w:r w:rsidRPr="004813FF">
              <w:rPr>
                <w:lang w:val="en-US"/>
              </w:rPr>
              <w:t xml:space="preserve">                "type": "string"</w:t>
            </w:r>
          </w:p>
          <w:p w14:paraId="1F3A7513" w14:textId="77777777" w:rsidR="00F41E92" w:rsidRPr="004813FF" w:rsidRDefault="00F41E92" w:rsidP="00F41E92">
            <w:pPr>
              <w:pStyle w:val="PL"/>
              <w:rPr>
                <w:lang w:val="en-US"/>
              </w:rPr>
            </w:pPr>
            <w:r w:rsidRPr="004813FF">
              <w:rPr>
                <w:lang w:val="en-US"/>
              </w:rPr>
              <w:t xml:space="preserve">              },</w:t>
            </w:r>
          </w:p>
          <w:p w14:paraId="20AA2475" w14:textId="77777777" w:rsidR="00F41E92" w:rsidRPr="004813FF" w:rsidRDefault="00F41E92" w:rsidP="00F41E92">
            <w:pPr>
              <w:pStyle w:val="PL"/>
              <w:rPr>
                <w:lang w:val="en-US"/>
              </w:rPr>
            </w:pPr>
            <w:r w:rsidRPr="004813FF">
              <w:rPr>
                <w:lang w:val="en-US"/>
              </w:rPr>
              <w:t xml:space="preserve">              "attributes": {</w:t>
            </w:r>
          </w:p>
          <w:p w14:paraId="3A456C14" w14:textId="77777777" w:rsidR="00F41E92" w:rsidRPr="004813FF" w:rsidRDefault="00F41E92" w:rsidP="00F41E92">
            <w:pPr>
              <w:pStyle w:val="PL"/>
              <w:rPr>
                <w:lang w:val="en-US"/>
              </w:rPr>
            </w:pPr>
            <w:r w:rsidRPr="004813FF">
              <w:rPr>
                <w:lang w:val="en-US"/>
              </w:rPr>
              <w:t xml:space="preserve">                "type": "object",</w:t>
            </w:r>
          </w:p>
          <w:p w14:paraId="1450115C" w14:textId="77777777" w:rsidR="00F41E92" w:rsidRPr="004813FF" w:rsidRDefault="00F41E92" w:rsidP="00F41E92">
            <w:pPr>
              <w:pStyle w:val="PL"/>
              <w:rPr>
                <w:lang w:val="en-US"/>
              </w:rPr>
            </w:pPr>
            <w:r w:rsidRPr="004813FF">
              <w:rPr>
                <w:lang w:val="en-US"/>
              </w:rPr>
              <w:t xml:space="preserve">                "properties": {</w:t>
            </w:r>
          </w:p>
          <w:p w14:paraId="5EB6C4F2" w14:textId="77777777" w:rsidR="00F41E92" w:rsidRPr="004813FF" w:rsidRDefault="00F41E92" w:rsidP="00F41E92">
            <w:pPr>
              <w:pStyle w:val="PL"/>
              <w:rPr>
                <w:lang w:val="en-US"/>
              </w:rPr>
            </w:pPr>
            <w:r w:rsidRPr="004813FF">
              <w:rPr>
                <w:lang w:val="en-US"/>
              </w:rPr>
              <w:t xml:space="preserve">                  "userLabel": {</w:t>
            </w:r>
          </w:p>
          <w:p w14:paraId="24AE5F8B" w14:textId="77777777" w:rsidR="00F41E92" w:rsidRPr="004813FF" w:rsidRDefault="00F41E92" w:rsidP="00F41E92">
            <w:pPr>
              <w:pStyle w:val="PL"/>
              <w:rPr>
                <w:lang w:val="en-US"/>
              </w:rPr>
            </w:pPr>
            <w:r w:rsidRPr="004813FF">
              <w:rPr>
                <w:lang w:val="en-US"/>
              </w:rPr>
              <w:t xml:space="preserve">                    "type": "string"</w:t>
            </w:r>
          </w:p>
          <w:p w14:paraId="509412FD" w14:textId="77777777" w:rsidR="00F41E92" w:rsidRPr="004813FF" w:rsidRDefault="00F41E92" w:rsidP="00F41E92">
            <w:pPr>
              <w:pStyle w:val="PL"/>
              <w:rPr>
                <w:lang w:val="en-US"/>
              </w:rPr>
            </w:pPr>
            <w:r w:rsidRPr="004813FF">
              <w:rPr>
                <w:lang w:val="en-US"/>
              </w:rPr>
              <w:t xml:space="preserve">                  },</w:t>
            </w:r>
          </w:p>
          <w:p w14:paraId="5BA9564A" w14:textId="77777777" w:rsidR="00F41E92" w:rsidRPr="004813FF" w:rsidRDefault="00F41E92" w:rsidP="00F41E92">
            <w:pPr>
              <w:pStyle w:val="PL"/>
              <w:rPr>
                <w:lang w:val="en-US"/>
              </w:rPr>
            </w:pPr>
            <w:r w:rsidRPr="004813FF">
              <w:rPr>
                <w:lang w:val="en-US"/>
              </w:rPr>
              <w:t xml:space="preserve">                  "vendorName": {</w:t>
            </w:r>
          </w:p>
          <w:p w14:paraId="0A6041AF" w14:textId="77777777" w:rsidR="00F41E92" w:rsidRPr="004813FF" w:rsidRDefault="00F41E92" w:rsidP="00F41E92">
            <w:pPr>
              <w:pStyle w:val="PL"/>
              <w:rPr>
                <w:lang w:val="en-US"/>
              </w:rPr>
            </w:pPr>
            <w:r w:rsidRPr="004813FF">
              <w:rPr>
                <w:lang w:val="en-US"/>
              </w:rPr>
              <w:t xml:space="preserve">                    "type": "string"</w:t>
            </w:r>
          </w:p>
          <w:p w14:paraId="29C48029" w14:textId="77777777" w:rsidR="00F41E92" w:rsidRPr="004813FF" w:rsidRDefault="00F41E92" w:rsidP="00F41E92">
            <w:pPr>
              <w:pStyle w:val="PL"/>
              <w:rPr>
                <w:lang w:val="en-US"/>
              </w:rPr>
            </w:pPr>
            <w:r w:rsidRPr="004813FF">
              <w:rPr>
                <w:lang w:val="en-US"/>
              </w:rPr>
              <w:t xml:space="preserve">                  },</w:t>
            </w:r>
          </w:p>
          <w:p w14:paraId="72757776" w14:textId="77777777" w:rsidR="00F41E92" w:rsidRPr="004813FF" w:rsidRDefault="00F41E92" w:rsidP="00F41E92">
            <w:pPr>
              <w:pStyle w:val="PL"/>
              <w:rPr>
                <w:lang w:val="en-US"/>
              </w:rPr>
            </w:pPr>
            <w:r w:rsidRPr="004813FF">
              <w:rPr>
                <w:lang w:val="en-US"/>
              </w:rPr>
              <w:t xml:space="preserve">                  "location": {</w:t>
            </w:r>
          </w:p>
          <w:p w14:paraId="1F74F084" w14:textId="77777777" w:rsidR="00F41E92" w:rsidRPr="004813FF" w:rsidRDefault="00F41E92" w:rsidP="00F41E92">
            <w:pPr>
              <w:pStyle w:val="PL"/>
              <w:rPr>
                <w:lang w:val="en-US"/>
              </w:rPr>
            </w:pPr>
            <w:r w:rsidRPr="004813FF">
              <w:rPr>
                <w:lang w:val="en-US"/>
              </w:rPr>
              <w:t xml:space="preserve">                    "type": "string"</w:t>
            </w:r>
          </w:p>
          <w:p w14:paraId="643BBB29" w14:textId="77777777" w:rsidR="00F41E92" w:rsidRPr="004813FF" w:rsidRDefault="00F41E92" w:rsidP="00F41E92">
            <w:pPr>
              <w:pStyle w:val="PL"/>
              <w:rPr>
                <w:lang w:val="en-US"/>
              </w:rPr>
            </w:pPr>
            <w:r w:rsidRPr="004813FF">
              <w:rPr>
                <w:lang w:val="en-US"/>
              </w:rPr>
              <w:t xml:space="preserve">                  }</w:t>
            </w:r>
          </w:p>
          <w:p w14:paraId="62881179" w14:textId="77777777" w:rsidR="00F41E92" w:rsidRPr="004813FF" w:rsidRDefault="00F41E92" w:rsidP="00F41E92">
            <w:pPr>
              <w:pStyle w:val="PL"/>
              <w:rPr>
                <w:lang w:val="en-US"/>
              </w:rPr>
            </w:pPr>
            <w:r w:rsidRPr="004813FF">
              <w:rPr>
                <w:lang w:val="en-US"/>
              </w:rPr>
              <w:t xml:space="preserve">                }</w:t>
            </w:r>
          </w:p>
          <w:p w14:paraId="19133948" w14:textId="77777777" w:rsidR="00F41E92" w:rsidRPr="004813FF" w:rsidRDefault="00F41E92" w:rsidP="00F41E92">
            <w:pPr>
              <w:pStyle w:val="PL"/>
              <w:rPr>
                <w:lang w:val="en-US"/>
              </w:rPr>
            </w:pPr>
            <w:r w:rsidRPr="004813FF">
              <w:rPr>
                <w:lang w:val="en-US"/>
              </w:rPr>
              <w:t xml:space="preserve">              },</w:t>
            </w:r>
          </w:p>
          <w:p w14:paraId="11894F55" w14:textId="77777777" w:rsidR="00F41E92" w:rsidRPr="004813FF" w:rsidRDefault="00F41E92" w:rsidP="00F41E92">
            <w:pPr>
              <w:pStyle w:val="PL"/>
              <w:rPr>
                <w:lang w:val="en-US"/>
              </w:rPr>
            </w:pPr>
            <w:r w:rsidRPr="004813FF">
              <w:rPr>
                <w:lang w:val="en-US"/>
              </w:rPr>
              <w:t xml:space="preserve">              "XyzFunction": {</w:t>
            </w:r>
          </w:p>
          <w:p w14:paraId="5BB530FD" w14:textId="77777777" w:rsidR="00F41E92" w:rsidRPr="004813FF" w:rsidRDefault="00F41E92" w:rsidP="00F41E92">
            <w:pPr>
              <w:pStyle w:val="PL"/>
              <w:rPr>
                <w:lang w:val="en-US"/>
              </w:rPr>
            </w:pPr>
            <w:r w:rsidRPr="004813FF">
              <w:rPr>
                <w:lang w:val="en-US"/>
              </w:rPr>
              <w:t xml:space="preserve">                "type": "array",</w:t>
            </w:r>
          </w:p>
          <w:p w14:paraId="51255431" w14:textId="77777777" w:rsidR="00F41E92" w:rsidRPr="004813FF" w:rsidRDefault="00F41E92" w:rsidP="00F41E92">
            <w:pPr>
              <w:pStyle w:val="PL"/>
              <w:rPr>
                <w:lang w:val="en-US"/>
              </w:rPr>
            </w:pPr>
            <w:r w:rsidRPr="004813FF">
              <w:rPr>
                <w:lang w:val="en-US"/>
              </w:rPr>
              <w:t xml:space="preserve">                "items": {</w:t>
            </w:r>
          </w:p>
          <w:p w14:paraId="201BC66D" w14:textId="77777777" w:rsidR="00F41E92" w:rsidRPr="004813FF" w:rsidRDefault="00F41E92" w:rsidP="00F41E92">
            <w:pPr>
              <w:pStyle w:val="PL"/>
              <w:rPr>
                <w:lang w:val="en-US"/>
              </w:rPr>
            </w:pPr>
            <w:r w:rsidRPr="004813FF">
              <w:rPr>
                <w:lang w:val="en-US"/>
              </w:rPr>
              <w:t xml:space="preserve">                  "type": "object",</w:t>
            </w:r>
          </w:p>
          <w:p w14:paraId="64980947" w14:textId="77777777" w:rsidR="00F41E92" w:rsidRPr="004813FF" w:rsidRDefault="00F41E92" w:rsidP="00F41E92">
            <w:pPr>
              <w:pStyle w:val="PL"/>
              <w:rPr>
                <w:lang w:val="en-US"/>
              </w:rPr>
            </w:pPr>
            <w:r w:rsidRPr="004813FF">
              <w:rPr>
                <w:lang w:val="en-US"/>
              </w:rPr>
              <w:t xml:space="preserve">                  "properties": {</w:t>
            </w:r>
          </w:p>
          <w:p w14:paraId="37A8E626" w14:textId="77777777" w:rsidR="00F41E92" w:rsidRPr="004813FF" w:rsidRDefault="00F41E92" w:rsidP="00F41E92">
            <w:pPr>
              <w:pStyle w:val="PL"/>
              <w:rPr>
                <w:lang w:val="en-US"/>
              </w:rPr>
            </w:pPr>
            <w:r w:rsidRPr="004813FF">
              <w:rPr>
                <w:lang w:val="en-US"/>
              </w:rPr>
              <w:t xml:space="preserve">                    "id": {</w:t>
            </w:r>
          </w:p>
          <w:p w14:paraId="65921539" w14:textId="77777777" w:rsidR="00F41E92" w:rsidRPr="004813FF" w:rsidRDefault="00F41E92" w:rsidP="00F41E92">
            <w:pPr>
              <w:pStyle w:val="PL"/>
              <w:rPr>
                <w:lang w:val="en-US"/>
              </w:rPr>
            </w:pPr>
            <w:r w:rsidRPr="004813FF">
              <w:rPr>
                <w:lang w:val="en-US"/>
              </w:rPr>
              <w:t xml:space="preserve">                      "type": "string"</w:t>
            </w:r>
          </w:p>
          <w:p w14:paraId="3045083F" w14:textId="77777777" w:rsidR="00F41E92" w:rsidRPr="004813FF" w:rsidRDefault="00F41E92" w:rsidP="00F41E92">
            <w:pPr>
              <w:pStyle w:val="PL"/>
              <w:rPr>
                <w:lang w:val="en-US"/>
              </w:rPr>
            </w:pPr>
            <w:r w:rsidRPr="004813FF">
              <w:rPr>
                <w:lang w:val="en-US"/>
              </w:rPr>
              <w:t xml:space="preserve">                    },</w:t>
            </w:r>
          </w:p>
          <w:p w14:paraId="635A18E0" w14:textId="77777777" w:rsidR="00F41E92" w:rsidRPr="004813FF" w:rsidRDefault="00F41E92" w:rsidP="00F41E92">
            <w:pPr>
              <w:pStyle w:val="PL"/>
              <w:rPr>
                <w:lang w:val="en-US"/>
              </w:rPr>
            </w:pPr>
            <w:r w:rsidRPr="004813FF">
              <w:rPr>
                <w:lang w:val="en-US"/>
              </w:rPr>
              <w:t xml:space="preserve">                    "objectClass": {</w:t>
            </w:r>
          </w:p>
          <w:p w14:paraId="127927DD" w14:textId="77777777" w:rsidR="00F41E92" w:rsidRPr="004813FF" w:rsidRDefault="00F41E92" w:rsidP="00F41E92">
            <w:pPr>
              <w:pStyle w:val="PL"/>
              <w:rPr>
                <w:lang w:val="en-US"/>
              </w:rPr>
            </w:pPr>
            <w:r w:rsidRPr="004813FF">
              <w:rPr>
                <w:lang w:val="en-US"/>
              </w:rPr>
              <w:t xml:space="preserve">                      "type": "string"</w:t>
            </w:r>
          </w:p>
          <w:p w14:paraId="4CFAFEA2" w14:textId="77777777" w:rsidR="00F41E92" w:rsidRPr="004813FF" w:rsidRDefault="00F41E92" w:rsidP="00F41E92">
            <w:pPr>
              <w:pStyle w:val="PL"/>
              <w:rPr>
                <w:lang w:val="en-US"/>
              </w:rPr>
            </w:pPr>
            <w:r w:rsidRPr="004813FF">
              <w:rPr>
                <w:lang w:val="en-US"/>
              </w:rPr>
              <w:t xml:space="preserve">                    },</w:t>
            </w:r>
          </w:p>
          <w:p w14:paraId="54077347" w14:textId="77777777" w:rsidR="00F41E92" w:rsidRPr="004813FF" w:rsidRDefault="00F41E92" w:rsidP="00F41E92">
            <w:pPr>
              <w:pStyle w:val="PL"/>
              <w:rPr>
                <w:lang w:val="en-US"/>
              </w:rPr>
            </w:pPr>
            <w:r w:rsidRPr="004813FF">
              <w:rPr>
                <w:lang w:val="en-US"/>
              </w:rPr>
              <w:t xml:space="preserve">                    "objectInstance": {</w:t>
            </w:r>
          </w:p>
          <w:p w14:paraId="3CDE503F" w14:textId="77777777" w:rsidR="00F41E92" w:rsidRPr="004813FF" w:rsidRDefault="00F41E92" w:rsidP="00F41E92">
            <w:pPr>
              <w:pStyle w:val="PL"/>
              <w:rPr>
                <w:lang w:val="en-US"/>
              </w:rPr>
            </w:pPr>
            <w:r w:rsidRPr="004813FF">
              <w:rPr>
                <w:lang w:val="en-US"/>
              </w:rPr>
              <w:t xml:space="preserve">                      "type": "string"</w:t>
            </w:r>
          </w:p>
          <w:p w14:paraId="37B9587B" w14:textId="77777777" w:rsidR="00F41E92" w:rsidRPr="004813FF" w:rsidRDefault="00F41E92" w:rsidP="00F41E92">
            <w:pPr>
              <w:pStyle w:val="PL"/>
              <w:rPr>
                <w:lang w:val="en-US"/>
              </w:rPr>
            </w:pPr>
            <w:r w:rsidRPr="004813FF">
              <w:rPr>
                <w:lang w:val="en-US"/>
              </w:rPr>
              <w:t xml:space="preserve">                    },</w:t>
            </w:r>
          </w:p>
          <w:p w14:paraId="5C84271F" w14:textId="77777777" w:rsidR="00F41E92" w:rsidRPr="004813FF" w:rsidRDefault="00F41E92" w:rsidP="00F41E92">
            <w:pPr>
              <w:pStyle w:val="PL"/>
              <w:rPr>
                <w:lang w:val="en-US"/>
              </w:rPr>
            </w:pPr>
            <w:r w:rsidRPr="004813FF">
              <w:rPr>
                <w:lang w:val="en-US"/>
              </w:rPr>
              <w:t xml:space="preserve">                    "attributes": {</w:t>
            </w:r>
          </w:p>
          <w:p w14:paraId="54DDB231" w14:textId="77777777" w:rsidR="00F41E92" w:rsidRPr="004813FF" w:rsidRDefault="00F41E92" w:rsidP="00F41E92">
            <w:pPr>
              <w:pStyle w:val="PL"/>
              <w:rPr>
                <w:lang w:val="en-US"/>
              </w:rPr>
            </w:pPr>
            <w:r w:rsidRPr="004813FF">
              <w:rPr>
                <w:lang w:val="en-US"/>
              </w:rPr>
              <w:t xml:space="preserve">                      "type": "object",</w:t>
            </w:r>
          </w:p>
          <w:p w14:paraId="5809EB26" w14:textId="77777777" w:rsidR="00F41E92" w:rsidRPr="004813FF" w:rsidRDefault="00F41E92" w:rsidP="00F41E92">
            <w:pPr>
              <w:pStyle w:val="PL"/>
              <w:rPr>
                <w:lang w:val="en-US"/>
              </w:rPr>
            </w:pPr>
            <w:r w:rsidRPr="004813FF">
              <w:rPr>
                <w:lang w:val="en-US"/>
              </w:rPr>
              <w:t xml:space="preserve">                      "properties": {</w:t>
            </w:r>
          </w:p>
          <w:p w14:paraId="0F8EF97C" w14:textId="77777777" w:rsidR="00F41E92" w:rsidRPr="004813FF" w:rsidRDefault="00F41E92" w:rsidP="00F41E92">
            <w:pPr>
              <w:pStyle w:val="PL"/>
              <w:rPr>
                <w:lang w:val="en-US"/>
              </w:rPr>
            </w:pPr>
            <w:r w:rsidRPr="004813FF">
              <w:rPr>
                <w:lang w:val="en-US"/>
              </w:rPr>
              <w:t xml:space="preserve">                        "attributeA": {</w:t>
            </w:r>
          </w:p>
          <w:p w14:paraId="7B05B401" w14:textId="77777777" w:rsidR="00F41E92" w:rsidRPr="004813FF" w:rsidRDefault="00F41E92" w:rsidP="00F41E92">
            <w:pPr>
              <w:pStyle w:val="PL"/>
              <w:rPr>
                <w:lang w:val="en-US"/>
              </w:rPr>
            </w:pPr>
            <w:r w:rsidRPr="004813FF">
              <w:rPr>
                <w:lang w:val="en-US"/>
              </w:rPr>
              <w:t xml:space="preserve">                          "type": "string"</w:t>
            </w:r>
          </w:p>
          <w:p w14:paraId="24D77FC7" w14:textId="77777777" w:rsidR="00F41E92" w:rsidRPr="004813FF" w:rsidRDefault="00F41E92" w:rsidP="00F41E92">
            <w:pPr>
              <w:pStyle w:val="PL"/>
              <w:rPr>
                <w:lang w:val="en-US"/>
              </w:rPr>
            </w:pPr>
            <w:r w:rsidRPr="004813FF">
              <w:rPr>
                <w:lang w:val="en-US"/>
              </w:rPr>
              <w:t xml:space="preserve">                        },</w:t>
            </w:r>
          </w:p>
          <w:p w14:paraId="7A4DC10B" w14:textId="77777777" w:rsidR="00F41E92" w:rsidRPr="004813FF" w:rsidRDefault="00F41E92" w:rsidP="00F41E92">
            <w:pPr>
              <w:pStyle w:val="PL"/>
              <w:rPr>
                <w:lang w:val="en-US"/>
              </w:rPr>
            </w:pPr>
            <w:r w:rsidRPr="004813FF">
              <w:rPr>
                <w:lang w:val="en-US"/>
              </w:rPr>
              <w:t xml:space="preserve">                        "attributeB": {</w:t>
            </w:r>
          </w:p>
          <w:p w14:paraId="13F3B557" w14:textId="77777777" w:rsidR="00F41E92" w:rsidRPr="004813FF" w:rsidRDefault="00F41E92" w:rsidP="00F41E92">
            <w:pPr>
              <w:pStyle w:val="PL"/>
              <w:rPr>
                <w:lang w:val="en-US"/>
              </w:rPr>
            </w:pPr>
            <w:r w:rsidRPr="004813FF">
              <w:rPr>
                <w:lang w:val="en-US"/>
              </w:rPr>
              <w:t xml:space="preserve">                          "type": "integer"</w:t>
            </w:r>
          </w:p>
          <w:p w14:paraId="07808547" w14:textId="77777777" w:rsidR="00F41E92" w:rsidRPr="004813FF" w:rsidRDefault="00F41E92" w:rsidP="00F41E92">
            <w:pPr>
              <w:pStyle w:val="PL"/>
              <w:rPr>
                <w:lang w:val="en-US"/>
              </w:rPr>
            </w:pPr>
            <w:r w:rsidRPr="004813FF">
              <w:rPr>
                <w:lang w:val="en-US"/>
              </w:rPr>
              <w:t xml:space="preserve">                        }</w:t>
            </w:r>
          </w:p>
          <w:p w14:paraId="6885B0E2" w14:textId="77777777" w:rsidR="00F41E92" w:rsidRPr="004813FF" w:rsidRDefault="00F41E92" w:rsidP="00F41E92">
            <w:pPr>
              <w:pStyle w:val="PL"/>
              <w:rPr>
                <w:lang w:val="en-US"/>
              </w:rPr>
            </w:pPr>
            <w:r w:rsidRPr="004813FF">
              <w:rPr>
                <w:lang w:val="en-US"/>
              </w:rPr>
              <w:t xml:space="preserve">                      }</w:t>
            </w:r>
          </w:p>
          <w:p w14:paraId="6BDFC1DD" w14:textId="77777777" w:rsidR="00F41E92" w:rsidRPr="004813FF" w:rsidRDefault="00F41E92" w:rsidP="00F41E92">
            <w:pPr>
              <w:pStyle w:val="PL"/>
              <w:rPr>
                <w:lang w:val="en-US"/>
              </w:rPr>
            </w:pPr>
            <w:r w:rsidRPr="004813FF">
              <w:rPr>
                <w:lang w:val="en-US"/>
              </w:rPr>
              <w:t xml:space="preserve">                    },</w:t>
            </w:r>
          </w:p>
          <w:p w14:paraId="021D2D7B" w14:textId="77777777" w:rsidR="00F41E92" w:rsidRPr="004813FF" w:rsidRDefault="00F41E92" w:rsidP="00F41E92">
            <w:pPr>
              <w:pStyle w:val="PL"/>
              <w:rPr>
                <w:lang w:val="en-US"/>
              </w:rPr>
            </w:pPr>
            <w:r w:rsidRPr="004813FF">
              <w:rPr>
                <w:lang w:val="en-US"/>
              </w:rPr>
              <w:t xml:space="preserve">                    "required": ["id"]</w:t>
            </w:r>
          </w:p>
          <w:p w14:paraId="34667444" w14:textId="77777777" w:rsidR="00F41E92" w:rsidRPr="004813FF" w:rsidRDefault="00F41E92" w:rsidP="00F41E92">
            <w:pPr>
              <w:pStyle w:val="PL"/>
              <w:rPr>
                <w:lang w:val="en-US"/>
              </w:rPr>
            </w:pPr>
            <w:r w:rsidRPr="004813FF">
              <w:rPr>
                <w:lang w:val="en-US"/>
              </w:rPr>
              <w:t xml:space="preserve">                  }</w:t>
            </w:r>
          </w:p>
          <w:p w14:paraId="59873177" w14:textId="77777777" w:rsidR="00F41E92" w:rsidRPr="004813FF" w:rsidRDefault="00F41E92" w:rsidP="00F41E92">
            <w:pPr>
              <w:pStyle w:val="PL"/>
              <w:rPr>
                <w:lang w:val="en-US"/>
              </w:rPr>
            </w:pPr>
            <w:r w:rsidRPr="004813FF">
              <w:rPr>
                <w:lang w:val="en-US"/>
              </w:rPr>
              <w:t xml:space="preserve">                }</w:t>
            </w:r>
          </w:p>
          <w:p w14:paraId="32818E21" w14:textId="77777777" w:rsidR="00F41E92" w:rsidRPr="004813FF" w:rsidRDefault="00F41E92" w:rsidP="00F41E92">
            <w:pPr>
              <w:pStyle w:val="PL"/>
              <w:rPr>
                <w:lang w:val="en-US"/>
              </w:rPr>
            </w:pPr>
            <w:r w:rsidRPr="004813FF">
              <w:rPr>
                <w:lang w:val="en-US"/>
              </w:rPr>
              <w:t xml:space="preserve">              },</w:t>
            </w:r>
          </w:p>
          <w:p w14:paraId="2F36510B" w14:textId="77777777" w:rsidR="00F41E92" w:rsidRPr="004813FF" w:rsidRDefault="00F41E92" w:rsidP="00F41E92">
            <w:pPr>
              <w:pStyle w:val="PL"/>
              <w:rPr>
                <w:lang w:val="en-US"/>
              </w:rPr>
            </w:pPr>
            <w:r w:rsidRPr="004813FF">
              <w:rPr>
                <w:lang w:val="en-US"/>
              </w:rPr>
              <w:t xml:space="preserve">              "required": ["id"]</w:t>
            </w:r>
          </w:p>
          <w:p w14:paraId="51CFF0A8" w14:textId="77777777" w:rsidR="00F41E92" w:rsidRPr="004813FF" w:rsidRDefault="00F41E92" w:rsidP="00F41E92">
            <w:pPr>
              <w:pStyle w:val="PL"/>
              <w:rPr>
                <w:lang w:val="en-US"/>
              </w:rPr>
            </w:pPr>
            <w:r w:rsidRPr="004813FF">
              <w:rPr>
                <w:lang w:val="en-US"/>
              </w:rPr>
              <w:t xml:space="preserve">            }</w:t>
            </w:r>
          </w:p>
          <w:p w14:paraId="315038D2" w14:textId="77777777" w:rsidR="00F41E92" w:rsidRPr="004813FF" w:rsidRDefault="00F41E92" w:rsidP="00F41E92">
            <w:pPr>
              <w:pStyle w:val="PL"/>
              <w:rPr>
                <w:lang w:val="en-US"/>
              </w:rPr>
            </w:pPr>
            <w:r w:rsidRPr="004813FF">
              <w:rPr>
                <w:lang w:val="en-US"/>
              </w:rPr>
              <w:t xml:space="preserve">          }</w:t>
            </w:r>
          </w:p>
          <w:p w14:paraId="6DA09752" w14:textId="77777777" w:rsidR="00F41E92" w:rsidRPr="004813FF" w:rsidRDefault="00F41E92" w:rsidP="00F41E92">
            <w:pPr>
              <w:pStyle w:val="PL"/>
              <w:rPr>
                <w:lang w:val="en-US"/>
              </w:rPr>
            </w:pPr>
            <w:r w:rsidRPr="004813FF">
              <w:rPr>
                <w:lang w:val="en-US"/>
              </w:rPr>
              <w:t xml:space="preserve">        },</w:t>
            </w:r>
          </w:p>
          <w:p w14:paraId="44DA061F" w14:textId="77777777" w:rsidR="00F41E92" w:rsidRPr="004813FF" w:rsidRDefault="00F41E92" w:rsidP="00F41E92">
            <w:pPr>
              <w:pStyle w:val="PL"/>
              <w:rPr>
                <w:lang w:val="en-US"/>
              </w:rPr>
            </w:pPr>
            <w:r w:rsidRPr="004813FF">
              <w:rPr>
                <w:lang w:val="en-US"/>
              </w:rPr>
              <w:t xml:space="preserve">        "PerfMetricJob": {</w:t>
            </w:r>
          </w:p>
          <w:p w14:paraId="7B29AB4D" w14:textId="77777777" w:rsidR="00F41E92" w:rsidRPr="004813FF" w:rsidRDefault="00F41E92" w:rsidP="00F41E92">
            <w:pPr>
              <w:pStyle w:val="PL"/>
              <w:rPr>
                <w:lang w:val="en-US"/>
              </w:rPr>
            </w:pPr>
            <w:r w:rsidRPr="004813FF">
              <w:rPr>
                <w:lang w:val="en-US"/>
              </w:rPr>
              <w:t xml:space="preserve">          "type": "array",</w:t>
            </w:r>
          </w:p>
          <w:p w14:paraId="089D933A" w14:textId="77777777" w:rsidR="00F41E92" w:rsidRPr="004813FF" w:rsidRDefault="00F41E92" w:rsidP="00F41E92">
            <w:pPr>
              <w:pStyle w:val="PL"/>
              <w:rPr>
                <w:lang w:val="en-US"/>
              </w:rPr>
            </w:pPr>
            <w:r w:rsidRPr="004813FF">
              <w:rPr>
                <w:lang w:val="en-US"/>
              </w:rPr>
              <w:t xml:space="preserve">          "items": {</w:t>
            </w:r>
          </w:p>
          <w:p w14:paraId="2025BB10" w14:textId="77777777" w:rsidR="00F41E92" w:rsidRPr="004813FF" w:rsidRDefault="00F41E92" w:rsidP="00F41E92">
            <w:pPr>
              <w:pStyle w:val="PL"/>
              <w:rPr>
                <w:lang w:val="en-US"/>
              </w:rPr>
            </w:pPr>
            <w:r w:rsidRPr="004813FF">
              <w:rPr>
                <w:lang w:val="en-US"/>
              </w:rPr>
              <w:t xml:space="preserve">            "type": "object",</w:t>
            </w:r>
          </w:p>
          <w:p w14:paraId="628627FB" w14:textId="77777777" w:rsidR="00F41E92" w:rsidRPr="004813FF" w:rsidRDefault="00F41E92" w:rsidP="00F41E92">
            <w:pPr>
              <w:pStyle w:val="PL"/>
              <w:rPr>
                <w:lang w:val="en-US"/>
              </w:rPr>
            </w:pPr>
            <w:r w:rsidRPr="004813FF">
              <w:rPr>
                <w:lang w:val="en-US"/>
              </w:rPr>
              <w:t xml:space="preserve">            "properties": {</w:t>
            </w:r>
          </w:p>
          <w:p w14:paraId="4FB8B9D9" w14:textId="77777777" w:rsidR="00F41E92" w:rsidRPr="004813FF" w:rsidRDefault="00F41E92" w:rsidP="00F41E92">
            <w:pPr>
              <w:pStyle w:val="PL"/>
              <w:rPr>
                <w:lang w:val="en-US"/>
              </w:rPr>
            </w:pPr>
            <w:r w:rsidRPr="004813FF">
              <w:rPr>
                <w:lang w:val="en-US"/>
              </w:rPr>
              <w:t xml:space="preserve">              "id": {</w:t>
            </w:r>
          </w:p>
          <w:p w14:paraId="7CBEA8B9" w14:textId="77777777" w:rsidR="00F41E92" w:rsidRPr="004813FF" w:rsidRDefault="00F41E92" w:rsidP="00F41E92">
            <w:pPr>
              <w:pStyle w:val="PL"/>
              <w:rPr>
                <w:lang w:val="en-US"/>
              </w:rPr>
            </w:pPr>
            <w:r w:rsidRPr="004813FF">
              <w:rPr>
                <w:lang w:val="en-US"/>
              </w:rPr>
              <w:t xml:space="preserve">                "type": "string"</w:t>
            </w:r>
          </w:p>
          <w:p w14:paraId="395BBAD1" w14:textId="77777777" w:rsidR="00F41E92" w:rsidRPr="004813FF" w:rsidRDefault="00F41E92" w:rsidP="00F41E92">
            <w:pPr>
              <w:pStyle w:val="PL"/>
              <w:rPr>
                <w:lang w:val="en-US"/>
              </w:rPr>
            </w:pPr>
            <w:r w:rsidRPr="004813FF">
              <w:rPr>
                <w:lang w:val="en-US"/>
              </w:rPr>
              <w:t xml:space="preserve">              },</w:t>
            </w:r>
          </w:p>
          <w:p w14:paraId="0F1AB646" w14:textId="77777777" w:rsidR="00F41E92" w:rsidRPr="004813FF" w:rsidRDefault="00F41E92" w:rsidP="00F41E92">
            <w:pPr>
              <w:pStyle w:val="PL"/>
              <w:rPr>
                <w:lang w:val="en-US"/>
              </w:rPr>
            </w:pPr>
            <w:r w:rsidRPr="004813FF">
              <w:rPr>
                <w:lang w:val="en-US"/>
              </w:rPr>
              <w:t xml:space="preserve">              "objectClass": {</w:t>
            </w:r>
          </w:p>
          <w:p w14:paraId="0ECF66D0" w14:textId="77777777" w:rsidR="00F41E92" w:rsidRPr="004813FF" w:rsidRDefault="00F41E92" w:rsidP="00F41E92">
            <w:pPr>
              <w:pStyle w:val="PL"/>
              <w:rPr>
                <w:lang w:val="en-US"/>
              </w:rPr>
            </w:pPr>
            <w:r w:rsidRPr="004813FF">
              <w:rPr>
                <w:lang w:val="en-US"/>
              </w:rPr>
              <w:t xml:space="preserve">                "type": "string"</w:t>
            </w:r>
          </w:p>
          <w:p w14:paraId="45A7E2B3" w14:textId="77777777" w:rsidR="00F41E92" w:rsidRPr="004813FF" w:rsidRDefault="00F41E92" w:rsidP="00F41E92">
            <w:pPr>
              <w:pStyle w:val="PL"/>
              <w:rPr>
                <w:lang w:val="en-US"/>
              </w:rPr>
            </w:pPr>
            <w:r w:rsidRPr="004813FF">
              <w:rPr>
                <w:lang w:val="en-US"/>
              </w:rPr>
              <w:t xml:space="preserve">              },</w:t>
            </w:r>
          </w:p>
          <w:p w14:paraId="54B0BC27" w14:textId="77777777" w:rsidR="00F41E92" w:rsidRPr="004813FF" w:rsidRDefault="00F41E92" w:rsidP="00F41E92">
            <w:pPr>
              <w:pStyle w:val="PL"/>
              <w:rPr>
                <w:lang w:val="en-US"/>
              </w:rPr>
            </w:pPr>
            <w:r w:rsidRPr="004813FF">
              <w:rPr>
                <w:lang w:val="en-US"/>
              </w:rPr>
              <w:t xml:space="preserve">              "objectInstance": {</w:t>
            </w:r>
          </w:p>
          <w:p w14:paraId="1B2EF6D1" w14:textId="77777777" w:rsidR="00F41E92" w:rsidRPr="004813FF" w:rsidRDefault="00F41E92" w:rsidP="00F41E92">
            <w:pPr>
              <w:pStyle w:val="PL"/>
              <w:rPr>
                <w:lang w:val="en-US"/>
              </w:rPr>
            </w:pPr>
            <w:r w:rsidRPr="004813FF">
              <w:rPr>
                <w:lang w:val="en-US"/>
              </w:rPr>
              <w:t xml:space="preserve">                "type": "string"</w:t>
            </w:r>
          </w:p>
          <w:p w14:paraId="73BF70D0" w14:textId="77777777" w:rsidR="00F41E92" w:rsidRPr="004813FF" w:rsidRDefault="00F41E92" w:rsidP="00F41E92">
            <w:pPr>
              <w:pStyle w:val="PL"/>
              <w:rPr>
                <w:lang w:val="en-US"/>
              </w:rPr>
            </w:pPr>
            <w:r w:rsidRPr="004813FF">
              <w:rPr>
                <w:lang w:val="en-US"/>
              </w:rPr>
              <w:t xml:space="preserve">              },</w:t>
            </w:r>
          </w:p>
          <w:p w14:paraId="1257C0F2" w14:textId="77777777" w:rsidR="00F41E92" w:rsidRPr="004813FF" w:rsidRDefault="00F41E92" w:rsidP="00F41E92">
            <w:pPr>
              <w:pStyle w:val="PL"/>
              <w:rPr>
                <w:lang w:val="en-US"/>
              </w:rPr>
            </w:pPr>
            <w:r w:rsidRPr="004813FF">
              <w:rPr>
                <w:lang w:val="en-US"/>
              </w:rPr>
              <w:lastRenderedPageBreak/>
              <w:t xml:space="preserve">              "attributes": {</w:t>
            </w:r>
          </w:p>
          <w:p w14:paraId="4B91AE40" w14:textId="77777777" w:rsidR="00F41E92" w:rsidRPr="004813FF" w:rsidRDefault="00F41E92" w:rsidP="00F41E92">
            <w:pPr>
              <w:pStyle w:val="PL"/>
              <w:rPr>
                <w:lang w:val="en-US"/>
              </w:rPr>
            </w:pPr>
            <w:r w:rsidRPr="004813FF">
              <w:rPr>
                <w:lang w:val="en-US"/>
              </w:rPr>
              <w:t xml:space="preserve">                "type": "object",</w:t>
            </w:r>
          </w:p>
          <w:p w14:paraId="2ED698C7" w14:textId="77777777" w:rsidR="00F41E92" w:rsidRPr="004813FF" w:rsidRDefault="00F41E92" w:rsidP="00F41E92">
            <w:pPr>
              <w:pStyle w:val="PL"/>
              <w:rPr>
                <w:lang w:val="en-US"/>
              </w:rPr>
            </w:pPr>
            <w:r w:rsidRPr="004813FF">
              <w:rPr>
                <w:lang w:val="en-US"/>
              </w:rPr>
              <w:t xml:space="preserve">                "properties": {</w:t>
            </w:r>
          </w:p>
          <w:p w14:paraId="79AFE7BA" w14:textId="77777777" w:rsidR="00F41E92" w:rsidRPr="004813FF" w:rsidRDefault="00F41E92" w:rsidP="00F41E92">
            <w:pPr>
              <w:pStyle w:val="PL"/>
              <w:rPr>
                <w:lang w:val="en-US"/>
              </w:rPr>
            </w:pPr>
            <w:r w:rsidRPr="004813FF">
              <w:rPr>
                <w:lang w:val="en-US"/>
              </w:rPr>
              <w:t xml:space="preserve">                  "granularityPeriod": {</w:t>
            </w:r>
          </w:p>
          <w:p w14:paraId="6C59B7D0" w14:textId="77777777" w:rsidR="00F41E92" w:rsidRPr="004813FF" w:rsidRDefault="00F41E92" w:rsidP="00F41E92">
            <w:pPr>
              <w:pStyle w:val="PL"/>
              <w:rPr>
                <w:lang w:val="en-US"/>
              </w:rPr>
            </w:pPr>
            <w:r w:rsidRPr="004813FF">
              <w:rPr>
                <w:lang w:val="en-US"/>
              </w:rPr>
              <w:t xml:space="preserve">                    "type": "integerstring"</w:t>
            </w:r>
          </w:p>
          <w:p w14:paraId="48EDA078" w14:textId="77777777" w:rsidR="00F41E92" w:rsidRPr="004813FF" w:rsidRDefault="00F41E92" w:rsidP="00F41E92">
            <w:pPr>
              <w:pStyle w:val="PL"/>
              <w:rPr>
                <w:lang w:val="en-US"/>
              </w:rPr>
            </w:pPr>
            <w:r w:rsidRPr="004813FF">
              <w:rPr>
                <w:lang w:val="en-US"/>
              </w:rPr>
              <w:t xml:space="preserve">                  },</w:t>
            </w:r>
          </w:p>
          <w:p w14:paraId="5F3209D0" w14:textId="77777777" w:rsidR="00F41E92" w:rsidRPr="004813FF" w:rsidRDefault="00F41E92" w:rsidP="00F41E92">
            <w:pPr>
              <w:pStyle w:val="PL"/>
              <w:rPr>
                <w:lang w:val="en-US"/>
              </w:rPr>
            </w:pPr>
            <w:r w:rsidRPr="004813FF">
              <w:rPr>
                <w:lang w:val="en-US"/>
              </w:rPr>
              <w:t xml:space="preserve">                  "perfMetrics": {</w:t>
            </w:r>
          </w:p>
          <w:p w14:paraId="1DAF51D2" w14:textId="77777777" w:rsidR="00F41E92" w:rsidRPr="004813FF" w:rsidRDefault="00F41E92" w:rsidP="00F41E92">
            <w:pPr>
              <w:pStyle w:val="PL"/>
              <w:rPr>
                <w:lang w:val="en-US"/>
              </w:rPr>
            </w:pPr>
            <w:r w:rsidRPr="004813FF">
              <w:rPr>
                <w:lang w:val="en-US"/>
              </w:rPr>
              <w:t xml:space="preserve">                    "type": "array",</w:t>
            </w:r>
          </w:p>
          <w:p w14:paraId="69E2B649" w14:textId="77777777" w:rsidR="00F41E92" w:rsidRPr="004813FF" w:rsidRDefault="00F41E92" w:rsidP="00F41E92">
            <w:pPr>
              <w:pStyle w:val="PL"/>
              <w:rPr>
                <w:lang w:val="en-US"/>
              </w:rPr>
            </w:pPr>
            <w:r w:rsidRPr="004813FF">
              <w:rPr>
                <w:lang w:val="en-US"/>
              </w:rPr>
              <w:t xml:space="preserve">                    "items": {</w:t>
            </w:r>
          </w:p>
          <w:p w14:paraId="3977F5EC" w14:textId="77777777" w:rsidR="00F41E92" w:rsidRPr="004813FF" w:rsidRDefault="00F41E92" w:rsidP="00F41E92">
            <w:pPr>
              <w:pStyle w:val="PL"/>
              <w:rPr>
                <w:lang w:val="en-US"/>
              </w:rPr>
            </w:pPr>
            <w:r w:rsidRPr="004813FF">
              <w:rPr>
                <w:lang w:val="en-US"/>
              </w:rPr>
              <w:t xml:space="preserve">                      "type": "string"</w:t>
            </w:r>
          </w:p>
          <w:p w14:paraId="4A222BAF" w14:textId="77777777" w:rsidR="00F41E92" w:rsidRPr="004813FF" w:rsidRDefault="00F41E92" w:rsidP="00F41E92">
            <w:pPr>
              <w:pStyle w:val="PL"/>
              <w:rPr>
                <w:lang w:val="en-US"/>
              </w:rPr>
            </w:pPr>
            <w:r w:rsidRPr="004813FF">
              <w:rPr>
                <w:lang w:val="en-US"/>
              </w:rPr>
              <w:t xml:space="preserve">                    }</w:t>
            </w:r>
          </w:p>
          <w:p w14:paraId="1BF2C752" w14:textId="77777777" w:rsidR="00F41E92" w:rsidRPr="004813FF" w:rsidRDefault="00F41E92" w:rsidP="00F41E92">
            <w:pPr>
              <w:pStyle w:val="PL"/>
              <w:rPr>
                <w:lang w:val="en-US"/>
              </w:rPr>
            </w:pPr>
            <w:r w:rsidRPr="004813FF">
              <w:rPr>
                <w:lang w:val="en-US"/>
              </w:rPr>
              <w:t xml:space="preserve">                  }</w:t>
            </w:r>
          </w:p>
          <w:p w14:paraId="4BD55A19" w14:textId="77777777" w:rsidR="00F41E92" w:rsidRPr="004813FF" w:rsidRDefault="00F41E92" w:rsidP="00F41E92">
            <w:pPr>
              <w:pStyle w:val="PL"/>
              <w:rPr>
                <w:lang w:val="en-US"/>
              </w:rPr>
            </w:pPr>
            <w:r w:rsidRPr="004813FF">
              <w:rPr>
                <w:lang w:val="en-US"/>
              </w:rPr>
              <w:t xml:space="preserve">                },</w:t>
            </w:r>
          </w:p>
          <w:p w14:paraId="52EE4B98" w14:textId="77777777" w:rsidR="00F41E92" w:rsidRPr="004813FF" w:rsidRDefault="00F41E92" w:rsidP="00F41E92">
            <w:pPr>
              <w:pStyle w:val="PL"/>
              <w:rPr>
                <w:lang w:val="en-US"/>
              </w:rPr>
            </w:pPr>
            <w:r w:rsidRPr="004813FF">
              <w:rPr>
                <w:lang w:val="en-US"/>
              </w:rPr>
              <w:t xml:space="preserve">                "objectInstances": {</w:t>
            </w:r>
          </w:p>
          <w:p w14:paraId="1AD6F03F" w14:textId="77777777" w:rsidR="00F41E92" w:rsidRPr="004813FF" w:rsidRDefault="00F41E92" w:rsidP="00F41E92">
            <w:pPr>
              <w:pStyle w:val="PL"/>
              <w:rPr>
                <w:lang w:val="en-US"/>
              </w:rPr>
            </w:pPr>
            <w:r w:rsidRPr="004813FF">
              <w:rPr>
                <w:lang w:val="en-US"/>
              </w:rPr>
              <w:t xml:space="preserve">                  "type": "array",</w:t>
            </w:r>
          </w:p>
          <w:p w14:paraId="42CB5530" w14:textId="77777777" w:rsidR="00F41E92" w:rsidRPr="004813FF" w:rsidRDefault="00F41E92" w:rsidP="00F41E92">
            <w:pPr>
              <w:pStyle w:val="PL"/>
              <w:rPr>
                <w:lang w:val="en-US"/>
              </w:rPr>
            </w:pPr>
            <w:r w:rsidRPr="004813FF">
              <w:rPr>
                <w:lang w:val="en-US"/>
              </w:rPr>
              <w:t xml:space="preserve">                  "items": {</w:t>
            </w:r>
          </w:p>
          <w:p w14:paraId="0D8FE40A" w14:textId="77777777" w:rsidR="00F41E92" w:rsidRPr="004813FF" w:rsidRDefault="00F41E92" w:rsidP="00F41E92">
            <w:pPr>
              <w:pStyle w:val="PL"/>
              <w:rPr>
                <w:lang w:val="en-US"/>
              </w:rPr>
            </w:pPr>
            <w:r w:rsidRPr="004813FF">
              <w:rPr>
                <w:lang w:val="en-US"/>
              </w:rPr>
              <w:t xml:space="preserve">                    "type": "string"</w:t>
            </w:r>
          </w:p>
          <w:p w14:paraId="642BFFB0" w14:textId="77777777" w:rsidR="00F41E92" w:rsidRPr="004813FF" w:rsidRDefault="00F41E92" w:rsidP="00F41E92">
            <w:pPr>
              <w:pStyle w:val="PL"/>
              <w:rPr>
                <w:lang w:val="en-US"/>
              </w:rPr>
            </w:pPr>
            <w:r w:rsidRPr="004813FF">
              <w:rPr>
                <w:lang w:val="en-US"/>
              </w:rPr>
              <w:t xml:space="preserve">                  }</w:t>
            </w:r>
          </w:p>
          <w:p w14:paraId="06FCFBA7" w14:textId="77777777" w:rsidR="00F41E92" w:rsidRPr="004813FF" w:rsidRDefault="00F41E92" w:rsidP="00F41E92">
            <w:pPr>
              <w:pStyle w:val="PL"/>
              <w:rPr>
                <w:lang w:val="en-US"/>
              </w:rPr>
            </w:pPr>
            <w:r w:rsidRPr="004813FF">
              <w:rPr>
                <w:lang w:val="en-US"/>
              </w:rPr>
              <w:t xml:space="preserve">                }</w:t>
            </w:r>
          </w:p>
          <w:p w14:paraId="324EDAAF" w14:textId="77777777" w:rsidR="00F41E92" w:rsidRPr="004813FF" w:rsidRDefault="00F41E92" w:rsidP="00F41E92">
            <w:pPr>
              <w:pStyle w:val="PL"/>
              <w:rPr>
                <w:lang w:val="en-US"/>
              </w:rPr>
            </w:pPr>
            <w:r w:rsidRPr="004813FF">
              <w:rPr>
                <w:lang w:val="en-US"/>
              </w:rPr>
              <w:t xml:space="preserve">              },</w:t>
            </w:r>
          </w:p>
          <w:p w14:paraId="16283B13" w14:textId="77777777" w:rsidR="00F41E92" w:rsidRPr="004813FF" w:rsidRDefault="00F41E92" w:rsidP="00F41E92">
            <w:pPr>
              <w:pStyle w:val="PL"/>
              <w:rPr>
                <w:lang w:val="en-US"/>
              </w:rPr>
            </w:pPr>
            <w:r w:rsidRPr="004813FF">
              <w:rPr>
                <w:lang w:val="en-US"/>
              </w:rPr>
              <w:t xml:space="preserve">              "required": ["id"]</w:t>
            </w:r>
          </w:p>
          <w:p w14:paraId="206F1707" w14:textId="77777777" w:rsidR="00F41E92" w:rsidRPr="004813FF" w:rsidRDefault="00F41E92" w:rsidP="00F41E92">
            <w:pPr>
              <w:pStyle w:val="PL"/>
              <w:rPr>
                <w:lang w:val="en-US"/>
              </w:rPr>
            </w:pPr>
            <w:r w:rsidRPr="004813FF">
              <w:rPr>
                <w:lang w:val="en-US"/>
              </w:rPr>
              <w:t xml:space="preserve">            }</w:t>
            </w:r>
          </w:p>
          <w:p w14:paraId="60D33A30" w14:textId="77777777" w:rsidR="00F41E92" w:rsidRPr="004813FF" w:rsidRDefault="00F41E92" w:rsidP="00F41E92">
            <w:pPr>
              <w:pStyle w:val="PL"/>
              <w:rPr>
                <w:lang w:val="en-US"/>
              </w:rPr>
            </w:pPr>
            <w:r w:rsidRPr="004813FF">
              <w:rPr>
                <w:lang w:val="en-US"/>
              </w:rPr>
              <w:t xml:space="preserve">          }</w:t>
            </w:r>
          </w:p>
          <w:p w14:paraId="226C2AB1" w14:textId="77777777" w:rsidR="00F41E92" w:rsidRPr="004813FF" w:rsidRDefault="00F41E92" w:rsidP="00F41E92">
            <w:pPr>
              <w:pStyle w:val="PL"/>
              <w:rPr>
                <w:lang w:val="en-US"/>
              </w:rPr>
            </w:pPr>
            <w:r w:rsidRPr="004813FF">
              <w:rPr>
                <w:lang w:val="en-US"/>
              </w:rPr>
              <w:t xml:space="preserve">        },</w:t>
            </w:r>
          </w:p>
          <w:p w14:paraId="2AAE8751" w14:textId="77777777" w:rsidR="00F41E92" w:rsidRPr="004813FF" w:rsidRDefault="00F41E92" w:rsidP="00F41E92">
            <w:pPr>
              <w:pStyle w:val="PL"/>
              <w:rPr>
                <w:lang w:val="en-US"/>
              </w:rPr>
            </w:pPr>
            <w:r w:rsidRPr="004813FF">
              <w:rPr>
                <w:lang w:val="en-US"/>
              </w:rPr>
              <w:t xml:space="preserve">        "ThresholdMonitor": {</w:t>
            </w:r>
          </w:p>
          <w:p w14:paraId="0489FF0D" w14:textId="77777777" w:rsidR="00F41E92" w:rsidRPr="004813FF" w:rsidRDefault="00F41E92" w:rsidP="00F41E92">
            <w:pPr>
              <w:pStyle w:val="PL"/>
              <w:rPr>
                <w:lang w:val="en-US"/>
              </w:rPr>
            </w:pPr>
            <w:r w:rsidRPr="004813FF">
              <w:rPr>
                <w:lang w:val="en-US"/>
              </w:rPr>
              <w:t xml:space="preserve">          "type": "array",</w:t>
            </w:r>
          </w:p>
          <w:p w14:paraId="3D0A5A48" w14:textId="77777777" w:rsidR="00F41E92" w:rsidRPr="004813FF" w:rsidRDefault="00F41E92" w:rsidP="00F41E92">
            <w:pPr>
              <w:pStyle w:val="PL"/>
              <w:rPr>
                <w:lang w:val="en-US"/>
              </w:rPr>
            </w:pPr>
            <w:r w:rsidRPr="004813FF">
              <w:rPr>
                <w:lang w:val="en-US"/>
              </w:rPr>
              <w:t xml:space="preserve">          "items": {</w:t>
            </w:r>
          </w:p>
          <w:p w14:paraId="51365DB6" w14:textId="77777777" w:rsidR="00F41E92" w:rsidRPr="004813FF" w:rsidRDefault="00F41E92" w:rsidP="00F41E92">
            <w:pPr>
              <w:pStyle w:val="PL"/>
              <w:rPr>
                <w:lang w:val="en-US"/>
              </w:rPr>
            </w:pPr>
            <w:r w:rsidRPr="004813FF">
              <w:rPr>
                <w:lang w:val="en-US"/>
              </w:rPr>
              <w:t xml:space="preserve">            "type": "object",</w:t>
            </w:r>
          </w:p>
          <w:p w14:paraId="2DB5FBFD" w14:textId="77777777" w:rsidR="00F41E92" w:rsidRPr="004813FF" w:rsidRDefault="00F41E92" w:rsidP="00F41E92">
            <w:pPr>
              <w:pStyle w:val="PL"/>
              <w:rPr>
                <w:lang w:val="en-US"/>
              </w:rPr>
            </w:pPr>
            <w:r w:rsidRPr="004813FF">
              <w:rPr>
                <w:lang w:val="en-US"/>
              </w:rPr>
              <w:t xml:space="preserve">            "properties": {</w:t>
            </w:r>
          </w:p>
          <w:p w14:paraId="3990EFD4" w14:textId="77777777" w:rsidR="00F41E92" w:rsidRPr="004813FF" w:rsidRDefault="00F41E92" w:rsidP="00F41E92">
            <w:pPr>
              <w:pStyle w:val="PL"/>
              <w:rPr>
                <w:lang w:val="en-US"/>
              </w:rPr>
            </w:pPr>
            <w:r w:rsidRPr="004813FF">
              <w:rPr>
                <w:lang w:val="en-US"/>
              </w:rPr>
              <w:t xml:space="preserve">              "id": {</w:t>
            </w:r>
          </w:p>
          <w:p w14:paraId="084D6678" w14:textId="77777777" w:rsidR="00F41E92" w:rsidRPr="004813FF" w:rsidRDefault="00F41E92" w:rsidP="00F41E92">
            <w:pPr>
              <w:pStyle w:val="PL"/>
              <w:rPr>
                <w:lang w:val="en-US"/>
              </w:rPr>
            </w:pPr>
            <w:r w:rsidRPr="004813FF">
              <w:rPr>
                <w:lang w:val="en-US"/>
              </w:rPr>
              <w:t xml:space="preserve">                "type": "string"</w:t>
            </w:r>
          </w:p>
          <w:p w14:paraId="1C60C3E4" w14:textId="77777777" w:rsidR="00F41E92" w:rsidRPr="004813FF" w:rsidRDefault="00F41E92" w:rsidP="00F41E92">
            <w:pPr>
              <w:pStyle w:val="PL"/>
              <w:rPr>
                <w:lang w:val="en-US"/>
              </w:rPr>
            </w:pPr>
            <w:r w:rsidRPr="004813FF">
              <w:rPr>
                <w:lang w:val="en-US"/>
              </w:rPr>
              <w:t xml:space="preserve">              },</w:t>
            </w:r>
          </w:p>
          <w:p w14:paraId="4747C171" w14:textId="77777777" w:rsidR="00F41E92" w:rsidRPr="004813FF" w:rsidRDefault="00F41E92" w:rsidP="00F41E92">
            <w:pPr>
              <w:pStyle w:val="PL"/>
              <w:rPr>
                <w:lang w:val="en-US"/>
              </w:rPr>
            </w:pPr>
            <w:r w:rsidRPr="004813FF">
              <w:rPr>
                <w:lang w:val="en-US"/>
              </w:rPr>
              <w:t xml:space="preserve">              "objectClass": {</w:t>
            </w:r>
          </w:p>
          <w:p w14:paraId="26D4EE0F" w14:textId="77777777" w:rsidR="00F41E92" w:rsidRPr="004813FF" w:rsidRDefault="00F41E92" w:rsidP="00F41E92">
            <w:pPr>
              <w:pStyle w:val="PL"/>
              <w:rPr>
                <w:lang w:val="en-US"/>
              </w:rPr>
            </w:pPr>
            <w:r w:rsidRPr="004813FF">
              <w:rPr>
                <w:lang w:val="en-US"/>
              </w:rPr>
              <w:t xml:space="preserve">                "type": "string"</w:t>
            </w:r>
          </w:p>
          <w:p w14:paraId="51BD7F67" w14:textId="77777777" w:rsidR="00F41E92" w:rsidRPr="004813FF" w:rsidRDefault="00F41E92" w:rsidP="00F41E92">
            <w:pPr>
              <w:pStyle w:val="PL"/>
              <w:rPr>
                <w:lang w:val="en-US"/>
              </w:rPr>
            </w:pPr>
            <w:r w:rsidRPr="004813FF">
              <w:rPr>
                <w:lang w:val="en-US"/>
              </w:rPr>
              <w:t xml:space="preserve">              },</w:t>
            </w:r>
          </w:p>
          <w:p w14:paraId="6DCD76F8" w14:textId="77777777" w:rsidR="00F41E92" w:rsidRPr="004813FF" w:rsidRDefault="00F41E92" w:rsidP="00F41E92">
            <w:pPr>
              <w:pStyle w:val="PL"/>
              <w:rPr>
                <w:lang w:val="en-US"/>
              </w:rPr>
            </w:pPr>
            <w:r w:rsidRPr="004813FF">
              <w:rPr>
                <w:lang w:val="en-US"/>
              </w:rPr>
              <w:t xml:space="preserve">              "objectInstance": {</w:t>
            </w:r>
          </w:p>
          <w:p w14:paraId="7E59FF27" w14:textId="77777777" w:rsidR="00F41E92" w:rsidRPr="004813FF" w:rsidRDefault="00F41E92" w:rsidP="00F41E92">
            <w:pPr>
              <w:pStyle w:val="PL"/>
              <w:rPr>
                <w:lang w:val="en-US"/>
              </w:rPr>
            </w:pPr>
            <w:r w:rsidRPr="004813FF">
              <w:rPr>
                <w:lang w:val="en-US"/>
              </w:rPr>
              <w:t xml:space="preserve">                "type": "string"</w:t>
            </w:r>
          </w:p>
          <w:p w14:paraId="5D9E6D22" w14:textId="77777777" w:rsidR="00F41E92" w:rsidRPr="004813FF" w:rsidRDefault="00F41E92" w:rsidP="00F41E92">
            <w:pPr>
              <w:pStyle w:val="PL"/>
              <w:rPr>
                <w:lang w:val="en-US"/>
              </w:rPr>
            </w:pPr>
            <w:r w:rsidRPr="004813FF">
              <w:rPr>
                <w:lang w:val="en-US"/>
              </w:rPr>
              <w:t xml:space="preserve">              },</w:t>
            </w:r>
          </w:p>
          <w:p w14:paraId="21CD95D5" w14:textId="77777777" w:rsidR="00F41E92" w:rsidRPr="004813FF" w:rsidRDefault="00F41E92" w:rsidP="00F41E92">
            <w:pPr>
              <w:pStyle w:val="PL"/>
              <w:rPr>
                <w:lang w:val="en-US"/>
              </w:rPr>
            </w:pPr>
            <w:r w:rsidRPr="004813FF">
              <w:rPr>
                <w:lang w:val="en-US"/>
              </w:rPr>
              <w:t xml:space="preserve">              "attributes": {</w:t>
            </w:r>
          </w:p>
          <w:p w14:paraId="66F9D61B" w14:textId="77777777" w:rsidR="00F41E92" w:rsidRPr="004813FF" w:rsidRDefault="00F41E92" w:rsidP="00F41E92">
            <w:pPr>
              <w:pStyle w:val="PL"/>
              <w:rPr>
                <w:lang w:val="en-US"/>
              </w:rPr>
            </w:pPr>
            <w:r w:rsidRPr="004813FF">
              <w:rPr>
                <w:lang w:val="en-US"/>
              </w:rPr>
              <w:t xml:space="preserve">                "type": "object",</w:t>
            </w:r>
          </w:p>
          <w:p w14:paraId="1997BFD3" w14:textId="77777777" w:rsidR="00F41E92" w:rsidRPr="004813FF" w:rsidRDefault="00F41E92" w:rsidP="00F41E92">
            <w:pPr>
              <w:pStyle w:val="PL"/>
              <w:rPr>
                <w:lang w:val="en-US"/>
              </w:rPr>
            </w:pPr>
            <w:r w:rsidRPr="004813FF">
              <w:rPr>
                <w:lang w:val="en-US"/>
              </w:rPr>
              <w:t xml:space="preserve">                "properties": {</w:t>
            </w:r>
          </w:p>
          <w:p w14:paraId="6DA6B859" w14:textId="77777777" w:rsidR="00F41E92" w:rsidRPr="004813FF" w:rsidRDefault="00F41E92" w:rsidP="00F41E92">
            <w:pPr>
              <w:pStyle w:val="PL"/>
              <w:rPr>
                <w:lang w:val="en-US"/>
              </w:rPr>
            </w:pPr>
            <w:r w:rsidRPr="004813FF">
              <w:rPr>
                <w:lang w:val="en-US"/>
              </w:rPr>
              <w:t xml:space="preserve">                  "thresholdLevels": {</w:t>
            </w:r>
          </w:p>
          <w:p w14:paraId="2FFB1F1A" w14:textId="77777777" w:rsidR="00F41E92" w:rsidRPr="004813FF" w:rsidRDefault="00F41E92" w:rsidP="00F41E92">
            <w:pPr>
              <w:pStyle w:val="PL"/>
              <w:rPr>
                <w:lang w:val="en-US"/>
              </w:rPr>
            </w:pPr>
            <w:r w:rsidRPr="004813FF">
              <w:rPr>
                <w:lang w:val="en-US"/>
              </w:rPr>
              <w:t xml:space="preserve">                    "type": "array",</w:t>
            </w:r>
          </w:p>
          <w:p w14:paraId="4FE4EA28" w14:textId="77777777" w:rsidR="00F41E92" w:rsidRPr="004813FF" w:rsidRDefault="00F41E92" w:rsidP="00F41E92">
            <w:pPr>
              <w:pStyle w:val="PL"/>
              <w:rPr>
                <w:lang w:val="en-US"/>
              </w:rPr>
            </w:pPr>
            <w:r w:rsidRPr="004813FF">
              <w:rPr>
                <w:lang w:val="en-US"/>
              </w:rPr>
              <w:t xml:space="preserve">                    "items": {</w:t>
            </w:r>
          </w:p>
          <w:p w14:paraId="1BF7E5D6" w14:textId="77777777" w:rsidR="00F41E92" w:rsidRPr="004813FF" w:rsidRDefault="00F41E92" w:rsidP="00F41E92">
            <w:pPr>
              <w:pStyle w:val="PL"/>
              <w:rPr>
                <w:lang w:val="en-US"/>
              </w:rPr>
            </w:pPr>
            <w:r w:rsidRPr="004813FF">
              <w:rPr>
                <w:lang w:val="en-US"/>
              </w:rPr>
              <w:t xml:space="preserve">                      "type": "object",</w:t>
            </w:r>
          </w:p>
          <w:p w14:paraId="10390C66" w14:textId="77777777" w:rsidR="00F41E92" w:rsidRPr="004813FF" w:rsidRDefault="00F41E92" w:rsidP="00F41E92">
            <w:pPr>
              <w:pStyle w:val="PL"/>
              <w:rPr>
                <w:lang w:val="en-US"/>
              </w:rPr>
            </w:pPr>
            <w:r w:rsidRPr="004813FF">
              <w:rPr>
                <w:lang w:val="en-US"/>
              </w:rPr>
              <w:t xml:space="preserve">                      "properties": {</w:t>
            </w:r>
          </w:p>
          <w:p w14:paraId="779D6DBB" w14:textId="77777777" w:rsidR="00F41E92" w:rsidRPr="004813FF" w:rsidRDefault="00F41E92" w:rsidP="00F41E92">
            <w:pPr>
              <w:pStyle w:val="PL"/>
              <w:rPr>
                <w:lang w:val="en-US"/>
              </w:rPr>
            </w:pPr>
            <w:r w:rsidRPr="004813FF">
              <w:rPr>
                <w:lang w:val="en-US"/>
              </w:rPr>
              <w:t xml:space="preserve">                        "level": {</w:t>
            </w:r>
          </w:p>
          <w:p w14:paraId="6D87A67A" w14:textId="77777777" w:rsidR="00F41E92" w:rsidRPr="004813FF" w:rsidRDefault="00F41E92" w:rsidP="00F41E92">
            <w:pPr>
              <w:pStyle w:val="PL"/>
              <w:rPr>
                <w:lang w:val="en-US"/>
              </w:rPr>
            </w:pPr>
            <w:r w:rsidRPr="004813FF">
              <w:rPr>
                <w:lang w:val="en-US"/>
              </w:rPr>
              <w:t xml:space="preserve">                          "type": "string"</w:t>
            </w:r>
          </w:p>
          <w:p w14:paraId="080A86CB" w14:textId="77777777" w:rsidR="00F41E92" w:rsidRPr="004813FF" w:rsidRDefault="00F41E92" w:rsidP="00F41E92">
            <w:pPr>
              <w:pStyle w:val="PL"/>
              <w:rPr>
                <w:lang w:val="en-US"/>
              </w:rPr>
            </w:pPr>
            <w:r w:rsidRPr="004813FF">
              <w:rPr>
                <w:lang w:val="en-US"/>
              </w:rPr>
              <w:t xml:space="preserve">                        },</w:t>
            </w:r>
          </w:p>
          <w:p w14:paraId="16E1BF96" w14:textId="77777777" w:rsidR="00F41E92" w:rsidRPr="004813FF" w:rsidRDefault="00F41E92" w:rsidP="00F41E92">
            <w:pPr>
              <w:pStyle w:val="PL"/>
              <w:rPr>
                <w:lang w:val="en-US"/>
              </w:rPr>
            </w:pPr>
            <w:r w:rsidRPr="004813FF">
              <w:rPr>
                <w:lang w:val="en-US"/>
              </w:rPr>
              <w:t xml:space="preserve">                        "thresholdValue": {</w:t>
            </w:r>
          </w:p>
          <w:p w14:paraId="6D7FACEA" w14:textId="77777777" w:rsidR="00F41E92" w:rsidRPr="004813FF" w:rsidRDefault="00F41E92" w:rsidP="00F41E92">
            <w:pPr>
              <w:pStyle w:val="PL"/>
              <w:rPr>
                <w:lang w:val="en-US"/>
              </w:rPr>
            </w:pPr>
            <w:r w:rsidRPr="004813FF">
              <w:rPr>
                <w:lang w:val="en-US"/>
              </w:rPr>
              <w:t xml:space="preserve">                          "type": "integer"</w:t>
            </w:r>
          </w:p>
          <w:p w14:paraId="56197B87" w14:textId="77777777" w:rsidR="00F41E92" w:rsidRPr="004813FF" w:rsidRDefault="00F41E92" w:rsidP="00F41E92">
            <w:pPr>
              <w:pStyle w:val="PL"/>
              <w:rPr>
                <w:lang w:val="en-US"/>
              </w:rPr>
            </w:pPr>
            <w:r w:rsidRPr="004813FF">
              <w:rPr>
                <w:lang w:val="en-US"/>
              </w:rPr>
              <w:t xml:space="preserve">                        }</w:t>
            </w:r>
          </w:p>
          <w:p w14:paraId="2AA4C0E3" w14:textId="77777777" w:rsidR="00F41E92" w:rsidRPr="004813FF" w:rsidRDefault="00F41E92" w:rsidP="00F41E92">
            <w:pPr>
              <w:pStyle w:val="PL"/>
              <w:rPr>
                <w:lang w:val="en-US"/>
              </w:rPr>
            </w:pPr>
            <w:r w:rsidRPr="004813FF">
              <w:rPr>
                <w:lang w:val="en-US"/>
              </w:rPr>
              <w:t xml:space="preserve">                      }</w:t>
            </w:r>
          </w:p>
          <w:p w14:paraId="0D888BF3" w14:textId="77777777" w:rsidR="00F41E92" w:rsidRPr="004813FF" w:rsidRDefault="00F41E92" w:rsidP="00F41E92">
            <w:pPr>
              <w:pStyle w:val="PL"/>
              <w:rPr>
                <w:lang w:val="en-US"/>
              </w:rPr>
            </w:pPr>
            <w:r w:rsidRPr="004813FF">
              <w:rPr>
                <w:lang w:val="en-US"/>
              </w:rPr>
              <w:t xml:space="preserve">                    }</w:t>
            </w:r>
          </w:p>
          <w:p w14:paraId="4A6DA7B1" w14:textId="77777777" w:rsidR="00F41E92" w:rsidRPr="004813FF" w:rsidRDefault="00F41E92" w:rsidP="00F41E92">
            <w:pPr>
              <w:pStyle w:val="PL"/>
              <w:rPr>
                <w:lang w:val="en-US"/>
              </w:rPr>
            </w:pPr>
            <w:r w:rsidRPr="004813FF">
              <w:rPr>
                <w:lang w:val="en-US"/>
              </w:rPr>
              <w:t xml:space="preserve">                  }</w:t>
            </w:r>
          </w:p>
          <w:p w14:paraId="6BC716E7" w14:textId="77777777" w:rsidR="00F41E92" w:rsidRPr="004813FF" w:rsidRDefault="00F41E92" w:rsidP="00F41E92">
            <w:pPr>
              <w:pStyle w:val="PL"/>
              <w:rPr>
                <w:lang w:val="en-US"/>
              </w:rPr>
            </w:pPr>
            <w:r w:rsidRPr="004813FF">
              <w:rPr>
                <w:lang w:val="en-US"/>
              </w:rPr>
              <w:t xml:space="preserve">                }</w:t>
            </w:r>
          </w:p>
          <w:p w14:paraId="4FC68172" w14:textId="77777777" w:rsidR="00F41E92" w:rsidRPr="004813FF" w:rsidRDefault="00F41E92" w:rsidP="00F41E92">
            <w:pPr>
              <w:pStyle w:val="PL"/>
              <w:rPr>
                <w:lang w:val="en-US"/>
              </w:rPr>
            </w:pPr>
            <w:r w:rsidRPr="004813FF">
              <w:rPr>
                <w:lang w:val="en-US"/>
              </w:rPr>
              <w:t xml:space="preserve">              },</w:t>
            </w:r>
          </w:p>
          <w:p w14:paraId="0D60D10D" w14:textId="77777777" w:rsidR="00F41E92" w:rsidRPr="004813FF" w:rsidRDefault="00F41E92" w:rsidP="00F41E92">
            <w:pPr>
              <w:pStyle w:val="PL"/>
              <w:rPr>
                <w:lang w:val="en-US"/>
              </w:rPr>
            </w:pPr>
            <w:r w:rsidRPr="004813FF">
              <w:rPr>
                <w:lang w:val="en-US"/>
              </w:rPr>
              <w:t xml:space="preserve">              "required": ["id"]</w:t>
            </w:r>
          </w:p>
          <w:p w14:paraId="5640A302" w14:textId="77777777" w:rsidR="00F41E92" w:rsidRPr="004813FF" w:rsidRDefault="00F41E92" w:rsidP="00F41E92">
            <w:pPr>
              <w:pStyle w:val="PL"/>
              <w:rPr>
                <w:lang w:val="en-US"/>
              </w:rPr>
            </w:pPr>
            <w:r w:rsidRPr="004813FF">
              <w:rPr>
                <w:lang w:val="en-US"/>
              </w:rPr>
              <w:t xml:space="preserve">            }</w:t>
            </w:r>
          </w:p>
          <w:p w14:paraId="08BA61EA" w14:textId="77777777" w:rsidR="00F41E92" w:rsidRPr="004813FF" w:rsidRDefault="00F41E92" w:rsidP="00F41E92">
            <w:pPr>
              <w:pStyle w:val="PL"/>
              <w:rPr>
                <w:lang w:val="en-US"/>
              </w:rPr>
            </w:pPr>
            <w:r w:rsidRPr="004813FF">
              <w:rPr>
                <w:lang w:val="en-US"/>
              </w:rPr>
              <w:t xml:space="preserve">          }</w:t>
            </w:r>
          </w:p>
          <w:p w14:paraId="714B0DD8" w14:textId="77777777" w:rsidR="00F41E92" w:rsidRPr="004813FF" w:rsidRDefault="00F41E92" w:rsidP="00F41E92">
            <w:pPr>
              <w:pStyle w:val="PL"/>
              <w:rPr>
                <w:lang w:val="en-US"/>
              </w:rPr>
            </w:pPr>
            <w:r w:rsidRPr="004813FF">
              <w:rPr>
                <w:lang w:val="en-US"/>
              </w:rPr>
              <w:t xml:space="preserve">        },</w:t>
            </w:r>
          </w:p>
          <w:p w14:paraId="675F0E61" w14:textId="77777777" w:rsidR="00F41E92" w:rsidRPr="004813FF" w:rsidRDefault="00F41E92" w:rsidP="00F41E92">
            <w:pPr>
              <w:pStyle w:val="PL"/>
              <w:rPr>
                <w:lang w:val="en-US"/>
              </w:rPr>
            </w:pPr>
            <w:r w:rsidRPr="004813FF">
              <w:rPr>
                <w:lang w:val="en-US"/>
              </w:rPr>
              <w:t xml:space="preserve">        "required": ["id"]</w:t>
            </w:r>
          </w:p>
          <w:p w14:paraId="44B78345" w14:textId="77777777" w:rsidR="00F41E92" w:rsidRPr="004813FF" w:rsidRDefault="00F41E92" w:rsidP="00F41E92">
            <w:pPr>
              <w:pStyle w:val="PL"/>
              <w:rPr>
                <w:lang w:val="en-US"/>
              </w:rPr>
            </w:pPr>
            <w:r w:rsidRPr="004813FF">
              <w:rPr>
                <w:lang w:val="en-US"/>
              </w:rPr>
              <w:t xml:space="preserve">      }</w:t>
            </w:r>
          </w:p>
          <w:p w14:paraId="4F33B459" w14:textId="77777777" w:rsidR="00F41E92" w:rsidRPr="004813FF" w:rsidRDefault="00F41E92" w:rsidP="00F41E92">
            <w:pPr>
              <w:pStyle w:val="PL"/>
              <w:rPr>
                <w:lang w:val="en-US"/>
              </w:rPr>
            </w:pPr>
            <w:r w:rsidRPr="004813FF">
              <w:rPr>
                <w:lang w:val="en-US"/>
              </w:rPr>
              <w:t xml:space="preserve">    }</w:t>
            </w:r>
          </w:p>
          <w:p w14:paraId="0D9AA2B6" w14:textId="77777777" w:rsidR="00F41E92" w:rsidRPr="004813FF" w:rsidRDefault="00F41E92" w:rsidP="00F41E92">
            <w:pPr>
              <w:pStyle w:val="PL"/>
              <w:rPr>
                <w:lang w:val="en-US"/>
              </w:rPr>
            </w:pPr>
            <w:r w:rsidRPr="004813FF">
              <w:rPr>
                <w:lang w:val="en-US"/>
              </w:rPr>
              <w:t xml:space="preserve">  }</w:t>
            </w:r>
          </w:p>
          <w:p w14:paraId="0060D492" w14:textId="77777777" w:rsidR="008826F9" w:rsidRPr="00954EB2" w:rsidRDefault="00F41E92" w:rsidP="004F1033">
            <w:pPr>
              <w:pStyle w:val="PL"/>
              <w:rPr>
                <w:lang w:val="en-US"/>
              </w:rPr>
            </w:pPr>
            <w:r w:rsidRPr="004813FF">
              <w:rPr>
                <w:lang w:val="en-US"/>
              </w:rPr>
              <w:t>}</w:t>
            </w:r>
          </w:p>
        </w:tc>
      </w:tr>
    </w:tbl>
    <w:p w14:paraId="0E0D47CD" w14:textId="77777777" w:rsidR="008826F9" w:rsidRDefault="008826F9" w:rsidP="00F34BA2">
      <w:pPr>
        <w:rPr>
          <w:lang w:val="fr-FR"/>
        </w:rPr>
      </w:pPr>
    </w:p>
    <w:p w14:paraId="2E883E98"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621F9" w14:paraId="0D34C4A4"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BD60CC2" w14:textId="77777777" w:rsidR="00F621F9" w:rsidRDefault="00F621F9">
            <w:pPr>
              <w:pStyle w:val="PL"/>
              <w:rPr>
                <w:lang w:val="en-US"/>
              </w:rPr>
            </w:pPr>
            <w:r>
              <w:rPr>
                <w:lang w:val="en-US"/>
              </w:rPr>
              <w:t>&lt;?xml version="1.0" encoding="UTF-8" ?&gt;</w:t>
            </w:r>
          </w:p>
          <w:p w14:paraId="1DB44984" w14:textId="77777777" w:rsidR="007B6BEF" w:rsidRPr="007B6BEF" w:rsidRDefault="007B6BEF" w:rsidP="007B6BEF">
            <w:pPr>
              <w:pStyle w:val="PL"/>
              <w:rPr>
                <w:lang w:val="en-US"/>
              </w:rPr>
            </w:pPr>
            <w:r w:rsidRPr="007B6BEF">
              <w:rPr>
                <w:lang w:val="en-US"/>
              </w:rPr>
              <w:t>&lt;nrmRoot&gt;</w:t>
            </w:r>
          </w:p>
          <w:p w14:paraId="28751B08" w14:textId="77777777" w:rsidR="00F621F9" w:rsidRDefault="007B6BEF" w:rsidP="007B6BEF">
            <w:pPr>
              <w:pStyle w:val="PL"/>
              <w:rPr>
                <w:lang w:val="en-US"/>
              </w:rPr>
            </w:pPr>
            <w:r w:rsidRPr="007B6BEF">
              <w:rPr>
                <w:lang w:val="en-US"/>
              </w:rPr>
              <w:t xml:space="preserve">  </w:t>
            </w:r>
            <w:r w:rsidR="00F621F9">
              <w:rPr>
                <w:lang w:val="en-US"/>
              </w:rPr>
              <w:t>&lt;SubNetwork&gt;</w:t>
            </w:r>
          </w:p>
          <w:p w14:paraId="2F9ABFB9"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5EB9F06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&lt;objectClass&gt;SubNetwork&lt;/objectClass&gt;</w:t>
            </w:r>
          </w:p>
          <w:p w14:paraId="1E4965BC" w14:textId="77777777" w:rsidR="00F621F9"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SubNetwork=SN1&lt;/objectInstance&gt;</w:t>
            </w:r>
          </w:p>
          <w:p w14:paraId="00D09280" w14:textId="77777777" w:rsidR="00F621F9" w:rsidRDefault="007B6BEF">
            <w:pPr>
              <w:pStyle w:val="PL"/>
              <w:rPr>
                <w:lang w:val="en-US"/>
              </w:rPr>
            </w:pPr>
            <w:r w:rsidRPr="007B6BEF">
              <w:rPr>
                <w:lang w:val="en-US"/>
              </w:rPr>
              <w:lastRenderedPageBreak/>
              <w:t xml:space="preserve">  </w:t>
            </w:r>
            <w:r w:rsidR="00F621F9">
              <w:rPr>
                <w:lang w:val="en-US"/>
              </w:rPr>
              <w:t xml:space="preserve">    &lt;attributes&gt;</w:t>
            </w:r>
          </w:p>
          <w:p w14:paraId="5C90EAA0" w14:textId="77777777" w:rsidR="00F621F9" w:rsidRDefault="007B6BEF">
            <w:pPr>
              <w:pStyle w:val="PL"/>
              <w:rPr>
                <w:lang w:val="en-US"/>
              </w:rPr>
            </w:pPr>
            <w:r w:rsidRPr="007B6BEF">
              <w:rPr>
                <w:lang w:val="en-US"/>
              </w:rPr>
              <w:t xml:space="preserve">  </w:t>
            </w:r>
            <w:r w:rsidR="00F621F9">
              <w:rPr>
                <w:lang w:val="en-US"/>
              </w:rPr>
              <w:t xml:space="preserve">        &lt;userLabel&gt;Berlin NW&lt;/userLabel&gt;</w:t>
            </w:r>
          </w:p>
          <w:p w14:paraId="3E85E9D2" w14:textId="77777777" w:rsidR="00F621F9" w:rsidRDefault="007B6BEF">
            <w:pPr>
              <w:pStyle w:val="PL"/>
              <w:rPr>
                <w:lang w:val="en-US"/>
              </w:rPr>
            </w:pPr>
            <w:r w:rsidRPr="007B6BEF">
              <w:rPr>
                <w:lang w:val="en-US"/>
              </w:rPr>
              <w:t xml:space="preserve">  </w:t>
            </w:r>
            <w:r w:rsidR="00F621F9">
              <w:rPr>
                <w:lang w:val="en-US"/>
              </w:rPr>
              <w:t xml:space="preserve">        &lt;userDefinedNetworkType&gt;5G&lt;/userDefinedNetworkType&gt;</w:t>
            </w:r>
          </w:p>
          <w:p w14:paraId="3267FF99" w14:textId="77777777" w:rsidR="00F621F9" w:rsidRDefault="007B6BEF">
            <w:pPr>
              <w:pStyle w:val="PL"/>
              <w:rPr>
                <w:lang w:val="en-US"/>
              </w:rPr>
            </w:pPr>
            <w:r w:rsidRPr="007B6BEF">
              <w:rPr>
                <w:lang w:val="en-US"/>
              </w:rPr>
              <w:t xml:space="preserve">  </w:t>
            </w:r>
            <w:r w:rsidR="00F621F9">
              <w:rPr>
                <w:lang w:val="en-US"/>
              </w:rPr>
              <w:t xml:space="preserve">        &lt;plmn</w:t>
            </w:r>
            <w:r w:rsidR="00F41E92" w:rsidRPr="00F41E92">
              <w:rPr>
                <w:lang w:val="en-US"/>
              </w:rPr>
              <w:t>Id</w:t>
            </w:r>
            <w:r w:rsidR="00F621F9">
              <w:rPr>
                <w:lang w:val="en-US"/>
              </w:rPr>
              <w:t>&gt;</w:t>
            </w:r>
          </w:p>
          <w:p w14:paraId="5AC5500C" w14:textId="77777777" w:rsidR="00F621F9" w:rsidRPr="00746D17" w:rsidRDefault="007B6BEF">
            <w:pPr>
              <w:pStyle w:val="PL"/>
              <w:rPr>
                <w:lang w:val="en-US"/>
              </w:rPr>
            </w:pPr>
            <w:r w:rsidRPr="007B6BEF">
              <w:rPr>
                <w:lang w:val="en-US"/>
              </w:rPr>
              <w:t xml:space="preserve">  </w:t>
            </w:r>
            <w:r w:rsidR="00F621F9">
              <w:rPr>
                <w:lang w:val="en-US"/>
              </w:rPr>
              <w:t xml:space="preserve">            </w:t>
            </w:r>
            <w:r w:rsidR="00F621F9" w:rsidRPr="00746D17">
              <w:rPr>
                <w:lang w:val="en-US"/>
              </w:rPr>
              <w:t>&lt;mcc&gt;456&lt;/mcc&gt;</w:t>
            </w:r>
          </w:p>
          <w:p w14:paraId="5E9CB06D" w14:textId="77777777" w:rsidR="00F621F9" w:rsidRPr="00746D17" w:rsidRDefault="007B6BEF">
            <w:pPr>
              <w:pStyle w:val="PL"/>
              <w:rPr>
                <w:lang w:val="en-US"/>
              </w:rPr>
            </w:pPr>
            <w:r w:rsidRPr="007B6BEF">
              <w:rPr>
                <w:lang w:val="en-US"/>
              </w:rPr>
              <w:t xml:space="preserve">  </w:t>
            </w:r>
            <w:r w:rsidR="00F621F9" w:rsidRPr="00746D17">
              <w:rPr>
                <w:lang w:val="en-US"/>
              </w:rPr>
              <w:t xml:space="preserve">            &lt;mnc&gt;789&lt;/mnc&gt;</w:t>
            </w:r>
          </w:p>
          <w:p w14:paraId="3C293E28" w14:textId="77777777" w:rsidR="00F621F9" w:rsidRPr="00746D17" w:rsidRDefault="007B6BEF">
            <w:pPr>
              <w:pStyle w:val="PL"/>
              <w:rPr>
                <w:lang w:val="en-US"/>
              </w:rPr>
            </w:pPr>
            <w:r w:rsidRPr="007B6BEF">
              <w:rPr>
                <w:lang w:val="en-US"/>
              </w:rPr>
              <w:t xml:space="preserve">  </w:t>
            </w:r>
            <w:r w:rsidR="00F621F9" w:rsidRPr="00746D17">
              <w:rPr>
                <w:lang w:val="en-US"/>
              </w:rPr>
              <w:t xml:space="preserve">        &lt;/plmn</w:t>
            </w:r>
            <w:r w:rsidR="00F41E92" w:rsidRPr="00F41E92">
              <w:rPr>
                <w:lang w:val="en-US"/>
              </w:rPr>
              <w:t>Id</w:t>
            </w:r>
            <w:r w:rsidR="00F621F9" w:rsidRPr="00746D17">
              <w:rPr>
                <w:lang w:val="en-US"/>
              </w:rPr>
              <w:t>&gt;</w:t>
            </w:r>
          </w:p>
          <w:p w14:paraId="15426857" w14:textId="77777777" w:rsidR="00F621F9" w:rsidRPr="00746D17" w:rsidRDefault="007B6BEF">
            <w:pPr>
              <w:pStyle w:val="PL"/>
              <w:rPr>
                <w:lang w:val="en-US"/>
              </w:rPr>
            </w:pPr>
            <w:r w:rsidRPr="007B6BEF">
              <w:rPr>
                <w:lang w:val="en-US"/>
              </w:rPr>
              <w:t xml:space="preserve">  </w:t>
            </w:r>
            <w:r w:rsidR="00F621F9" w:rsidRPr="00746D17">
              <w:rPr>
                <w:lang w:val="en-US"/>
              </w:rPr>
              <w:t xml:space="preserve">    &lt;/attributes&gt;</w:t>
            </w:r>
          </w:p>
          <w:p w14:paraId="2FA982FC" w14:textId="77777777" w:rsidR="00F621F9" w:rsidRPr="00746D17" w:rsidRDefault="007B6BEF">
            <w:pPr>
              <w:pStyle w:val="PL"/>
              <w:rPr>
                <w:lang w:val="en-US"/>
              </w:rPr>
            </w:pPr>
            <w:r w:rsidRPr="007B6BEF">
              <w:rPr>
                <w:lang w:val="en-US"/>
              </w:rPr>
              <w:t xml:space="preserve">  </w:t>
            </w:r>
            <w:r w:rsidR="00F621F9" w:rsidRPr="00746D17">
              <w:rPr>
                <w:lang w:val="en-US"/>
              </w:rPr>
              <w:t xml:space="preserve">    &lt;ManagedElement&gt;</w:t>
            </w:r>
          </w:p>
          <w:p w14:paraId="1512CBED" w14:textId="77777777" w:rsidR="00F621F9" w:rsidRPr="00746D17" w:rsidRDefault="007B6BEF">
            <w:pPr>
              <w:pStyle w:val="PL"/>
              <w:rPr>
                <w:lang w:val="en-US"/>
              </w:rPr>
            </w:pPr>
            <w:r w:rsidRPr="007B6BEF">
              <w:rPr>
                <w:lang w:val="en-US"/>
              </w:rPr>
              <w:t xml:space="preserve">  </w:t>
            </w:r>
            <w:r w:rsidR="00F621F9" w:rsidRPr="00746D17">
              <w:rPr>
                <w:lang w:val="en-US"/>
              </w:rPr>
              <w:t xml:space="preserve">        &lt;id&gt;ME1&lt;/id&gt;</w:t>
            </w:r>
          </w:p>
          <w:p w14:paraId="0D25F66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&lt;objectClass&gt;ManagedElement&lt;/objectClass&gt;</w:t>
            </w:r>
          </w:p>
          <w:p w14:paraId="046B7756"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SubNetwork=SN1,ManagedElement=ME1&lt;/objectInstance&gt;</w:t>
            </w:r>
          </w:p>
          <w:p w14:paraId="29CDD983" w14:textId="77777777" w:rsidR="00F621F9" w:rsidRPr="007B2CC7" w:rsidRDefault="007B6BEF" w:rsidP="00F41E92">
            <w:pPr>
              <w:pStyle w:val="PL"/>
              <w:rPr>
                <w:lang w:val="fr-FR"/>
              </w:rPr>
            </w:pPr>
            <w:r w:rsidRPr="007B6BEF">
              <w:rPr>
                <w:lang w:val="en-US"/>
              </w:rPr>
              <w:t xml:space="preserve">  </w:t>
            </w:r>
            <w:r w:rsidR="00F621F9" w:rsidRPr="00746D17">
              <w:rPr>
                <w:lang w:val="en-US"/>
              </w:rPr>
              <w:t xml:space="preserve">        </w:t>
            </w:r>
            <w:r w:rsidR="00F621F9" w:rsidRPr="007B2CC7">
              <w:rPr>
                <w:lang w:val="fr-FR"/>
              </w:rPr>
              <w:t>&lt;attributes&gt;</w:t>
            </w:r>
          </w:p>
          <w:p w14:paraId="591E4411" w14:textId="77777777" w:rsidR="00F621F9" w:rsidRPr="007B2CC7" w:rsidRDefault="007B6BEF">
            <w:pPr>
              <w:pStyle w:val="PL"/>
              <w:rPr>
                <w:lang w:val="fr-FR"/>
              </w:rPr>
            </w:pPr>
            <w:r w:rsidRPr="007B2CC7">
              <w:rPr>
                <w:lang w:val="fr-FR"/>
              </w:rPr>
              <w:t xml:space="preserve">  </w:t>
            </w:r>
            <w:r w:rsidR="00F621F9" w:rsidRPr="007B2CC7">
              <w:rPr>
                <w:lang w:val="fr-FR"/>
              </w:rPr>
              <w:t xml:space="preserve">            &lt;userLabel&gt;Berlin NW 1&lt;/userLabel&gt;</w:t>
            </w:r>
          </w:p>
          <w:p w14:paraId="792612F8" w14:textId="77777777" w:rsidR="00F621F9" w:rsidRPr="00746D17" w:rsidRDefault="007B6BEF">
            <w:pPr>
              <w:pStyle w:val="PL"/>
              <w:rPr>
                <w:lang w:val="en-US"/>
              </w:rPr>
            </w:pPr>
            <w:r w:rsidRPr="007B2CC7">
              <w:rPr>
                <w:lang w:val="fr-FR"/>
              </w:rPr>
              <w:t xml:space="preserve">  </w:t>
            </w:r>
            <w:r w:rsidR="00F621F9" w:rsidRPr="007B2CC7">
              <w:rPr>
                <w:lang w:val="fr-FR"/>
              </w:rPr>
              <w:t xml:space="preserve">            </w:t>
            </w:r>
            <w:r w:rsidR="00F621F9" w:rsidRPr="00746D17">
              <w:rPr>
                <w:lang w:val="en-US"/>
              </w:rPr>
              <w:t>&lt;vendorName&gt;Company XY&lt;/vendorName&gt;</w:t>
            </w:r>
          </w:p>
          <w:p w14:paraId="44B2A948"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5150C4C" w14:textId="77777777" w:rsidR="00F621F9" w:rsidRPr="00746D17" w:rsidRDefault="007B6BEF">
            <w:pPr>
              <w:pStyle w:val="PL"/>
            </w:pPr>
            <w:r w:rsidRPr="007B6BEF">
              <w:t xml:space="preserve">  </w:t>
            </w:r>
            <w:r w:rsidR="00F621F9" w:rsidRPr="00746D17">
              <w:t xml:space="preserve">        &lt;/attributes&gt;</w:t>
            </w:r>
          </w:p>
          <w:p w14:paraId="63856A9E" w14:textId="77777777" w:rsidR="00F621F9" w:rsidRPr="00746D17" w:rsidRDefault="007B6BEF">
            <w:pPr>
              <w:pStyle w:val="PL"/>
            </w:pPr>
            <w:r w:rsidRPr="007B6BEF">
              <w:t xml:space="preserve">  </w:t>
            </w:r>
            <w:r w:rsidR="00F621F9" w:rsidRPr="00746D17">
              <w:t xml:space="preserve">        &lt;XyzFunction&gt;</w:t>
            </w:r>
          </w:p>
          <w:p w14:paraId="10581348" w14:textId="77777777" w:rsidR="00F621F9" w:rsidRPr="00746D17" w:rsidRDefault="007B6BEF">
            <w:pPr>
              <w:pStyle w:val="PL"/>
            </w:pPr>
            <w:r w:rsidRPr="007B6BEF">
              <w:t xml:space="preserve">  </w:t>
            </w:r>
            <w:r w:rsidR="00F621F9" w:rsidRPr="00746D17">
              <w:t xml:space="preserve">            &lt;id&gt;XYZF1&lt;/id&gt;</w:t>
            </w:r>
          </w:p>
          <w:p w14:paraId="1DE86981" w14:textId="77777777" w:rsidR="00F41E92" w:rsidRDefault="007B6BEF" w:rsidP="00F41E92">
            <w:pPr>
              <w:pStyle w:val="PL"/>
            </w:pPr>
            <w:r w:rsidRPr="007B6BEF">
              <w:t xml:space="preserve">  </w:t>
            </w:r>
            <w:r w:rsidR="00F41E92">
              <w:t xml:space="preserve">            &lt;objectClass&gt;XyzFunction&lt;/objectClass&gt;</w:t>
            </w:r>
          </w:p>
          <w:p w14:paraId="7824441D" w14:textId="77777777" w:rsidR="00DE277D" w:rsidRDefault="007B6BEF" w:rsidP="00DE277D">
            <w:pPr>
              <w:pStyle w:val="PL"/>
            </w:pPr>
            <w:r w:rsidRPr="007B6BEF">
              <w:t xml:space="preserve">  </w:t>
            </w:r>
            <w:r w:rsidR="00F41E92">
              <w:t xml:space="preserve">            &lt;objectInstance&gt;</w:t>
            </w:r>
            <w:r w:rsidR="00DE277D">
              <w:t xml:space="preserve"> </w:t>
            </w:r>
            <w:r w:rsidR="00DE277D" w:rsidRPr="00DE277D">
              <w:t>DC=example.org,</w:t>
            </w:r>
            <w:r w:rsidR="00F41E92">
              <w:t>SubNetwork=SN1,</w:t>
            </w:r>
            <w:r w:rsidR="00DE277D">
              <w:t>\</w:t>
            </w:r>
          </w:p>
          <w:p w14:paraId="22560CF7" w14:textId="77777777" w:rsidR="00F41E92" w:rsidRDefault="00DE277D" w:rsidP="00DE277D">
            <w:pPr>
              <w:pStyle w:val="PL"/>
            </w:pPr>
            <w:r>
              <w:t xml:space="preserve">                              </w:t>
            </w:r>
            <w:r w:rsidR="00F41E92">
              <w:t>ManagedElement=ME1,XyzFunction=XYZF1&lt;/objectInstance&gt;</w:t>
            </w:r>
          </w:p>
          <w:p w14:paraId="5A3C2018"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4FA813AE"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&lt;attrA&gt;xyz&lt;/attrA&gt;</w:t>
            </w:r>
          </w:p>
          <w:p w14:paraId="7E07E7AD"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&lt;attrB&gt;551&lt;/attrB&gt;</w:t>
            </w:r>
          </w:p>
          <w:p w14:paraId="104FE684"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644B036F"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2CCF9CFB"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33C612FD" w14:textId="77777777" w:rsidR="00F621F9" w:rsidRPr="00C76A97" w:rsidRDefault="007B6BEF">
            <w:pPr>
              <w:pStyle w:val="PL"/>
              <w:rPr>
                <w:lang w:val="fr-FR"/>
              </w:rPr>
            </w:pPr>
            <w:r w:rsidRPr="00C76A97">
              <w:rPr>
                <w:lang w:val="fr-FR"/>
              </w:rPr>
              <w:t xml:space="preserve">  </w:t>
            </w:r>
            <w:r w:rsidR="00F621F9" w:rsidRPr="00C76A97">
              <w:rPr>
                <w:lang w:val="fr-FR"/>
              </w:rPr>
              <w:t xml:space="preserve">            &lt;id&gt;XYZF2&lt;/id&gt;</w:t>
            </w:r>
          </w:p>
          <w:p w14:paraId="50D34A87"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&lt;objectClass&gt;XyzFunction&lt;/objectClass&gt;</w:t>
            </w:r>
          </w:p>
          <w:p w14:paraId="54DEF5FB"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&lt;objectInstance&gt;</w:t>
            </w:r>
            <w:r w:rsidR="00DE277D" w:rsidRPr="00C76A97">
              <w:rPr>
                <w:lang w:val="fr-FR"/>
              </w:rPr>
              <w:t xml:space="preserve"> DC=example.org,</w:t>
            </w:r>
            <w:r w:rsidR="00F41E92" w:rsidRPr="00C76A97">
              <w:rPr>
                <w:lang w:val="fr-FR"/>
              </w:rPr>
              <w:t>SubNetwork=SN1,</w:t>
            </w:r>
            <w:r w:rsidR="00DE277D" w:rsidRPr="00C76A97">
              <w:rPr>
                <w:lang w:val="fr-FR"/>
              </w:rPr>
              <w:t>\</w:t>
            </w:r>
          </w:p>
          <w:p w14:paraId="088F8F54" w14:textId="77777777" w:rsidR="00F41E92" w:rsidRPr="00C76A97" w:rsidRDefault="00DE277D" w:rsidP="00DE277D">
            <w:pPr>
              <w:pStyle w:val="PL"/>
              <w:rPr>
                <w:lang w:val="fr-FR"/>
              </w:rPr>
            </w:pPr>
            <w:r w:rsidRPr="00C76A97">
              <w:rPr>
                <w:lang w:val="fr-FR"/>
              </w:rPr>
              <w:t xml:space="preserve">                              </w:t>
            </w:r>
            <w:r w:rsidR="00F41E92" w:rsidRPr="00C76A97">
              <w:rPr>
                <w:lang w:val="fr-FR"/>
              </w:rPr>
              <w:t>ManagedElement=ME1,XyzFunction=XYZF2&lt;/objectInstance&gt;</w:t>
            </w:r>
          </w:p>
          <w:p w14:paraId="067A47A3"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&lt;attributes&gt;</w:t>
            </w:r>
          </w:p>
          <w:p w14:paraId="1C1ADB95"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&lt;attrA&gt;abc&lt;/attrA&gt;</w:t>
            </w:r>
          </w:p>
          <w:p w14:paraId="4D66B2C7"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&lt;attrB&gt;552&lt;/attrB&gt;</w:t>
            </w:r>
          </w:p>
          <w:p w14:paraId="77E5595A"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34A1C277" w14:textId="77777777" w:rsidR="00F621F9" w:rsidRPr="00AC73C0" w:rsidRDefault="007B6BEF">
            <w:pPr>
              <w:pStyle w:val="PL"/>
            </w:pPr>
            <w:r w:rsidRPr="00C76A97">
              <w:rPr>
                <w:lang w:val="fr-FR"/>
              </w:rPr>
              <w:t xml:space="preserve">  </w:t>
            </w:r>
            <w:r w:rsidR="00F621F9" w:rsidRPr="00C76A97">
              <w:rPr>
                <w:lang w:val="fr-FR"/>
              </w:rPr>
              <w:t xml:space="preserve">        </w:t>
            </w:r>
            <w:r w:rsidR="00F621F9" w:rsidRPr="00AC73C0">
              <w:t>&lt;/XyzFunction&gt;</w:t>
            </w:r>
          </w:p>
          <w:p w14:paraId="3CAE10F1" w14:textId="77777777" w:rsidR="00F621F9" w:rsidRPr="00AC73C0" w:rsidRDefault="007B6BEF">
            <w:pPr>
              <w:pStyle w:val="PL"/>
            </w:pPr>
            <w:r w:rsidRPr="007B6BEF">
              <w:t xml:space="preserve">  </w:t>
            </w:r>
            <w:r w:rsidR="00F621F9" w:rsidRPr="00AC73C0">
              <w:t xml:space="preserve">    &lt;/ManagedElement&gt;</w:t>
            </w:r>
          </w:p>
          <w:p w14:paraId="7CCCD2DA" w14:textId="77777777" w:rsidR="00F621F9" w:rsidRPr="00AC73C0" w:rsidRDefault="007B6BEF">
            <w:pPr>
              <w:pStyle w:val="PL"/>
            </w:pPr>
            <w:r w:rsidRPr="007B6BEF">
              <w:t xml:space="preserve">  </w:t>
            </w:r>
            <w:r w:rsidR="00F621F9" w:rsidRPr="00AC73C0">
              <w:t xml:space="preserve">    &lt;ManagedElement&gt;</w:t>
            </w:r>
          </w:p>
          <w:p w14:paraId="58C1E536" w14:textId="77777777" w:rsidR="00F621F9" w:rsidRPr="00AC73C0" w:rsidRDefault="007B6BEF">
            <w:pPr>
              <w:pStyle w:val="PL"/>
            </w:pPr>
            <w:r w:rsidRPr="007B6BEF">
              <w:t xml:space="preserve">  </w:t>
            </w:r>
            <w:r w:rsidR="00F621F9" w:rsidRPr="00AC73C0">
              <w:t xml:space="preserve">        &lt;id&gt;ME2&lt;/id&gt;</w:t>
            </w:r>
          </w:p>
          <w:p w14:paraId="218337BD" w14:textId="77777777" w:rsidR="00F41E92" w:rsidRPr="00AC73C0" w:rsidRDefault="007B6BEF" w:rsidP="00F41E92">
            <w:pPr>
              <w:pStyle w:val="PL"/>
            </w:pPr>
            <w:r w:rsidRPr="007B6BEF">
              <w:t xml:space="preserve">  </w:t>
            </w:r>
            <w:r w:rsidR="00F41E92" w:rsidRPr="00AC73C0">
              <w:t xml:space="preserve">        &lt;objectClass&gt;ManagedElement&lt;/objectClass&gt;</w:t>
            </w:r>
          </w:p>
          <w:p w14:paraId="41FE0F73" w14:textId="77777777" w:rsidR="00F41E92" w:rsidRPr="00AC73C0" w:rsidRDefault="007B6BEF" w:rsidP="00F41E92">
            <w:pPr>
              <w:pStyle w:val="PL"/>
            </w:pPr>
            <w:r w:rsidRPr="007B6BEF">
              <w:t xml:space="preserve">  </w:t>
            </w:r>
            <w:r w:rsidR="00F41E92" w:rsidRPr="00AC73C0">
              <w:t xml:space="preserve">        &lt;objectInstance&gt;SubNetwork=SN1,ManagedElement=ME2&lt;/objectInstance&gt;</w:t>
            </w:r>
          </w:p>
          <w:p w14:paraId="4AA374AF" w14:textId="77777777" w:rsidR="00F621F9" w:rsidRPr="007B2CC7" w:rsidRDefault="007B6BEF" w:rsidP="00F41E92">
            <w:pPr>
              <w:pStyle w:val="PL"/>
              <w:rPr>
                <w:lang w:val="fr-FR"/>
              </w:rPr>
            </w:pPr>
            <w:r w:rsidRPr="007B6BEF">
              <w:t xml:space="preserve">  </w:t>
            </w:r>
            <w:r w:rsidR="00F621F9" w:rsidRPr="00AC73C0">
              <w:t xml:space="preserve">        </w:t>
            </w:r>
            <w:r w:rsidR="00F621F9" w:rsidRPr="007B2CC7">
              <w:rPr>
                <w:lang w:val="fr-FR"/>
              </w:rPr>
              <w:t>&lt;attributes&gt;</w:t>
            </w:r>
          </w:p>
          <w:p w14:paraId="7BC04978" w14:textId="77777777" w:rsidR="00F621F9" w:rsidRPr="007B2CC7" w:rsidRDefault="007B6BEF">
            <w:pPr>
              <w:pStyle w:val="PL"/>
              <w:rPr>
                <w:lang w:val="fr-FR"/>
              </w:rPr>
            </w:pPr>
            <w:r w:rsidRPr="007B2CC7">
              <w:rPr>
                <w:lang w:val="fr-FR"/>
              </w:rPr>
              <w:t xml:space="preserve">  </w:t>
            </w:r>
            <w:r w:rsidR="00F621F9" w:rsidRPr="007B2CC7">
              <w:rPr>
                <w:lang w:val="fr-FR"/>
              </w:rPr>
              <w:t xml:space="preserve">            &lt;userLabel&gt;Berlin NW 2&lt;/userLabel&gt;</w:t>
            </w:r>
          </w:p>
          <w:p w14:paraId="1ACF7004" w14:textId="77777777" w:rsidR="00F621F9" w:rsidRPr="00746D17" w:rsidRDefault="007B6BEF">
            <w:pPr>
              <w:pStyle w:val="PL"/>
            </w:pPr>
            <w:r w:rsidRPr="007B2CC7">
              <w:rPr>
                <w:lang w:val="fr-FR"/>
              </w:rPr>
              <w:t xml:space="preserve">  </w:t>
            </w:r>
            <w:r w:rsidR="00F621F9" w:rsidRPr="007B2CC7">
              <w:rPr>
                <w:lang w:val="fr-FR"/>
              </w:rPr>
              <w:t xml:space="preserve">            </w:t>
            </w:r>
            <w:r w:rsidR="00F621F9" w:rsidRPr="00746D17">
              <w:t>&lt;vendorName&gt;Company XY&lt;/vendorName&gt;</w:t>
            </w:r>
          </w:p>
          <w:p w14:paraId="230900D4" w14:textId="77777777" w:rsidR="00F621F9" w:rsidRPr="00746D17" w:rsidRDefault="007B6BEF">
            <w:pPr>
              <w:pStyle w:val="PL"/>
            </w:pPr>
            <w:r w:rsidRPr="007B6BEF">
              <w:t xml:space="preserve">  </w:t>
            </w:r>
            <w:r w:rsidR="00F621F9" w:rsidRPr="00746D17">
              <w:t xml:space="preserve">            &lt;location&gt;Grunewald&lt;/location&gt;</w:t>
            </w:r>
          </w:p>
          <w:p w14:paraId="2B718169" w14:textId="77777777" w:rsidR="00F621F9" w:rsidRPr="00746D17" w:rsidRDefault="007B6BEF">
            <w:pPr>
              <w:pStyle w:val="PL"/>
            </w:pPr>
            <w:r w:rsidRPr="007B6BEF">
              <w:t xml:space="preserve">  </w:t>
            </w:r>
            <w:r w:rsidR="00F621F9" w:rsidRPr="00746D17">
              <w:t xml:space="preserve">        &lt;/attributes&gt;</w:t>
            </w:r>
          </w:p>
          <w:p w14:paraId="3C7E5C0E" w14:textId="77777777" w:rsidR="00F621F9" w:rsidRDefault="007B6BEF">
            <w:pPr>
              <w:pStyle w:val="PL"/>
              <w:rPr>
                <w:lang w:val="en-US"/>
              </w:rPr>
            </w:pPr>
            <w:r w:rsidRPr="007B6BEF">
              <w:t xml:space="preserve">  </w:t>
            </w:r>
            <w:r w:rsidR="00F621F9" w:rsidRPr="00746D17">
              <w:t xml:space="preserve">    </w:t>
            </w:r>
            <w:r w:rsidR="00F621F9">
              <w:rPr>
                <w:lang w:val="en-US"/>
              </w:rPr>
              <w:t>&lt;/ManagedElement&gt;</w:t>
            </w:r>
          </w:p>
          <w:p w14:paraId="569E66CB" w14:textId="77777777" w:rsidR="00F621F9" w:rsidRDefault="007B6BEF">
            <w:pPr>
              <w:pStyle w:val="PL"/>
              <w:rPr>
                <w:lang w:val="en-US"/>
              </w:rPr>
            </w:pPr>
            <w:r w:rsidRPr="007B6BEF">
              <w:rPr>
                <w:lang w:val="en-US"/>
              </w:rPr>
              <w:t xml:space="preserve">  </w:t>
            </w:r>
            <w:r w:rsidR="00F621F9">
              <w:rPr>
                <w:lang w:val="en-US"/>
              </w:rPr>
              <w:t xml:space="preserve">    &lt;PerfMetricJob&gt;</w:t>
            </w:r>
          </w:p>
          <w:p w14:paraId="15DA4E3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2F67C79"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&lt;objectClass&gt;PerfMetricJob&lt;/objectClass&gt;</w:t>
            </w:r>
          </w:p>
          <w:p w14:paraId="75122384"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&lt;objectInstance&gt;SubNetwork=SN1,PerfMetricJob=PMJ1&lt;/objectInstance&gt;</w:t>
            </w:r>
          </w:p>
          <w:p w14:paraId="53E97F01"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3FBA3389" w14:textId="77777777" w:rsidR="00F621F9" w:rsidRDefault="007B6BEF">
            <w:pPr>
              <w:pStyle w:val="PL"/>
              <w:rPr>
                <w:lang w:val="en-US"/>
              </w:rPr>
            </w:pPr>
            <w:r w:rsidRPr="007B6BEF">
              <w:rPr>
                <w:lang w:val="en-US"/>
              </w:rPr>
              <w:t xml:space="preserve">  </w:t>
            </w:r>
            <w:r w:rsidR="00F621F9">
              <w:rPr>
                <w:lang w:val="en-US"/>
              </w:rPr>
              <w:t xml:space="preserve">            &lt;granularityPeriod&gt;5&lt;/granularityPeriod&gt;</w:t>
            </w:r>
          </w:p>
          <w:p w14:paraId="6557F75E"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&lt;perfMetrics&gt;Metric1&lt;/perfMetrics&gt;</w:t>
            </w:r>
          </w:p>
          <w:p w14:paraId="7AB9C0DD"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&lt;perfMetrics&gt;Metric2&lt;/perfMetrics&gt;</w:t>
            </w:r>
          </w:p>
          <w:p w14:paraId="4328D7D2" w14:textId="77777777" w:rsidR="00F621F9" w:rsidRDefault="007B6BEF">
            <w:pPr>
              <w:pStyle w:val="PL"/>
              <w:rPr>
                <w:lang w:val="fr-FR"/>
              </w:rPr>
            </w:pPr>
            <w:r w:rsidRPr="007B6BEF">
              <w:rPr>
                <w:lang w:val="fr-FR"/>
              </w:rPr>
              <w:t xml:space="preserve">  </w:t>
            </w:r>
            <w:r w:rsidR="00F621F9">
              <w:rPr>
                <w:lang w:val="fr-FR"/>
              </w:rPr>
              <w:t xml:space="preserve">            &lt;objectInstances&gt;Obj1&lt;/objectInstances&gt;</w:t>
            </w:r>
          </w:p>
          <w:p w14:paraId="10EC5EBF" w14:textId="77777777" w:rsidR="00F621F9" w:rsidRDefault="007B6BEF">
            <w:pPr>
              <w:pStyle w:val="PL"/>
              <w:rPr>
                <w:lang w:val="fr-FR"/>
              </w:rPr>
            </w:pPr>
            <w:r w:rsidRPr="007B6BEF">
              <w:rPr>
                <w:lang w:val="fr-FR"/>
              </w:rPr>
              <w:t xml:space="preserve">  </w:t>
            </w:r>
            <w:r w:rsidR="00F621F9">
              <w:rPr>
                <w:lang w:val="fr-FR"/>
              </w:rPr>
              <w:t xml:space="preserve">            &lt;objectInstances&gt;Obj2&lt;/objectInstances&gt;</w:t>
            </w:r>
          </w:p>
          <w:p w14:paraId="56FB757D"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07D72DC8" w14:textId="77777777" w:rsidR="00F621F9" w:rsidRDefault="007B6BEF">
            <w:pPr>
              <w:pStyle w:val="PL"/>
              <w:rPr>
                <w:lang w:val="en-US"/>
              </w:rPr>
            </w:pPr>
            <w:r w:rsidRPr="007B6BEF">
              <w:rPr>
                <w:lang w:val="en-US"/>
              </w:rPr>
              <w:t xml:space="preserve">  </w:t>
            </w:r>
            <w:r w:rsidR="00F621F9">
              <w:rPr>
                <w:lang w:val="en-US"/>
              </w:rPr>
              <w:t xml:space="preserve">    &lt;/PerfMetricJob&gt;</w:t>
            </w:r>
          </w:p>
          <w:p w14:paraId="6503FE5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654026C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691D0A8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&lt;objectClass&gt;ThresholdMonitor&lt;/objectClass&gt;</w:t>
            </w:r>
          </w:p>
          <w:p w14:paraId="1A2962D1"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&lt;objectInstance&gt;SubNetwork=SN1,ThresholdMonitor=TM1&lt;/objectInstance&gt;</w:t>
            </w:r>
          </w:p>
          <w:p w14:paraId="40C09EE1"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389BE4F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4FACDA8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35479F3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&lt;thresholdValue&gt;10&lt;/thresholdValue&gt;</w:t>
            </w:r>
          </w:p>
          <w:p w14:paraId="17B2FF3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48F5570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0718083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40004F6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&lt;thresholdValue&gt;20&lt;</w:t>
            </w:r>
            <w:r w:rsidR="00601C93">
              <w:rPr>
                <w:lang w:val="en-US"/>
              </w:rPr>
              <w:t>/</w:t>
            </w:r>
            <w:r w:rsidR="00F41E92" w:rsidRPr="00F41E92">
              <w:rPr>
                <w:lang w:val="en-US"/>
              </w:rPr>
              <w:t>thresholdValue&gt;</w:t>
            </w:r>
          </w:p>
          <w:p w14:paraId="66F2A3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057BBAA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76B40209"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2BF190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&lt;thresholdValue&gt;30&lt;/thresholdValue&gt;</w:t>
            </w:r>
          </w:p>
          <w:p w14:paraId="282F912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43DFA7B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76329DBA" w14:textId="77777777" w:rsidR="00F41E92" w:rsidRDefault="007B6BEF" w:rsidP="00F41E92">
            <w:pPr>
              <w:pStyle w:val="PL"/>
              <w:rPr>
                <w:lang w:val="en-US"/>
              </w:rPr>
            </w:pPr>
            <w:r w:rsidRPr="007B6BEF">
              <w:rPr>
                <w:lang w:val="en-US"/>
              </w:rPr>
              <w:lastRenderedPageBreak/>
              <w:t xml:space="preserve">  </w:t>
            </w:r>
            <w:r w:rsidR="00F41E92" w:rsidRPr="00F41E92">
              <w:rPr>
                <w:lang w:val="en-US"/>
              </w:rPr>
              <w:t xml:space="preserve">    &lt;/ThresholdMonitor&gt;</w:t>
            </w:r>
          </w:p>
          <w:p w14:paraId="0ED9DEE3" w14:textId="77777777" w:rsidR="007B6BEF" w:rsidRPr="007B6BEF" w:rsidRDefault="007B6BEF" w:rsidP="007B6BEF">
            <w:pPr>
              <w:pStyle w:val="PL"/>
              <w:rPr>
                <w:lang w:val="en-US"/>
              </w:rPr>
            </w:pPr>
            <w:r w:rsidRPr="007B6BEF">
              <w:rPr>
                <w:lang w:val="en-US"/>
              </w:rPr>
              <w:t xml:space="preserve">  </w:t>
            </w:r>
            <w:r w:rsidR="00F621F9">
              <w:rPr>
                <w:lang w:val="en-US"/>
              </w:rPr>
              <w:t>&lt;/SubNetwork&gt;</w:t>
            </w:r>
          </w:p>
          <w:p w14:paraId="574856BF" w14:textId="77777777" w:rsidR="00F621F9" w:rsidRDefault="007B6BEF" w:rsidP="007B6BEF">
            <w:pPr>
              <w:pStyle w:val="PL"/>
              <w:rPr>
                <w:lang w:val="en-US"/>
              </w:rPr>
            </w:pPr>
            <w:r w:rsidRPr="007B6BEF">
              <w:rPr>
                <w:lang w:val="en-US"/>
              </w:rPr>
              <w:t>&lt;/nrmRoot&gt;</w:t>
            </w:r>
          </w:p>
        </w:tc>
      </w:tr>
    </w:tbl>
    <w:p w14:paraId="3C688698" w14:textId="77777777" w:rsidR="00F621F9" w:rsidRPr="00CB1BC4" w:rsidRDefault="00F621F9" w:rsidP="00F34BA2"/>
    <w:p w14:paraId="110045D8" w14:textId="77777777" w:rsidR="00CB742B" w:rsidRDefault="00F34BA2" w:rsidP="00EE4FBE">
      <w:pPr>
        <w:pStyle w:val="NO"/>
      </w:pPr>
      <w:r>
        <w:t>NOTE:</w:t>
      </w:r>
      <w:r>
        <w:tab/>
      </w:r>
      <w:r w:rsidR="00CB742B">
        <w:t>Void</w:t>
      </w:r>
    </w:p>
    <w:p w14:paraId="52843407" w14:textId="77777777" w:rsidR="00F34BA2" w:rsidRDefault="00CB742B" w:rsidP="00CB742B">
      <w:r w:rsidRPr="00CB742B">
        <w:t>The following examples do not always follow the URI structure specified in clause 4.4. For simplicity reasons, the path component "/{MnSName}/{MnSVersion}" is often omitted.</w:t>
      </w:r>
    </w:p>
    <w:p w14:paraId="34CCD21A"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30A4F5F4" w14:textId="77777777" w:rsidR="00F34BA2" w:rsidRDefault="00F34BA2" w:rsidP="00EE4FBE">
      <w:pPr>
        <w:pStyle w:val="Heading1"/>
      </w:pPr>
      <w:bookmarkStart w:id="282" w:name="_Toc27559735"/>
      <w:bookmarkStart w:id="283" w:name="_Toc36039480"/>
      <w:bookmarkStart w:id="284" w:name="_Toc178154588"/>
      <w:r>
        <w:t>A.2</w:t>
      </w:r>
      <w:r>
        <w:tab/>
        <w:t>Retrieval of resources</w:t>
      </w:r>
      <w:bookmarkEnd w:id="282"/>
      <w:bookmarkEnd w:id="283"/>
      <w:bookmarkEnd w:id="284"/>
    </w:p>
    <w:p w14:paraId="437C688F" w14:textId="77777777" w:rsidR="00F34BA2" w:rsidRDefault="00F34BA2" w:rsidP="00EE4FBE">
      <w:pPr>
        <w:pStyle w:val="Heading2"/>
      </w:pPr>
      <w:bookmarkStart w:id="285" w:name="_Toc27559736"/>
      <w:bookmarkStart w:id="286" w:name="_Toc36039481"/>
      <w:bookmarkStart w:id="287" w:name="_Toc178154589"/>
      <w:r>
        <w:t>A.2.1</w:t>
      </w:r>
      <w:r>
        <w:tab/>
        <w:t>Retrieval of a single complete resource with HTTP GET</w:t>
      </w:r>
      <w:bookmarkEnd w:id="285"/>
      <w:bookmarkEnd w:id="286"/>
      <w:bookmarkEnd w:id="287"/>
    </w:p>
    <w:p w14:paraId="16C40467" w14:textId="77777777" w:rsidR="00F34BA2" w:rsidRPr="00C75FEA" w:rsidRDefault="00F34BA2" w:rsidP="00EE4FBE">
      <w:r>
        <w:t>To retrieve a complete "</w:t>
      </w:r>
      <w:r w:rsidR="00E36804" w:rsidRPr="00E36804">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7827864" w14:textId="77777777" w:rsidTr="00CD3700">
        <w:tc>
          <w:tcPr>
            <w:tcW w:w="9779" w:type="dxa"/>
            <w:shd w:val="clear" w:color="auto" w:fill="F2F2F2"/>
          </w:tcPr>
          <w:p w14:paraId="78E99DB6" w14:textId="77777777" w:rsidR="00F34BA2" w:rsidRPr="00394089" w:rsidRDefault="00F34BA2" w:rsidP="00CD3700">
            <w:pPr>
              <w:spacing w:after="0"/>
              <w:rPr>
                <w:rFonts w:ascii="Courier New" w:hAnsi="Courier New" w:cs="Courier New"/>
                <w:sz w:val="16"/>
                <w:szCs w:val="16"/>
                <w:lang w:val="en-US"/>
              </w:rPr>
            </w:pPr>
            <w:bookmarkStart w:id="288"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554351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85BBCC"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288"/>
    </w:tbl>
    <w:p w14:paraId="63519B1F" w14:textId="77777777" w:rsidR="00F34BA2" w:rsidRDefault="00F34BA2" w:rsidP="00F34BA2"/>
    <w:p w14:paraId="4CB8EBC6"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FDDB04C" w14:textId="77777777" w:rsidTr="00EF08B0">
        <w:tc>
          <w:tcPr>
            <w:tcW w:w="9779" w:type="dxa"/>
            <w:shd w:val="clear" w:color="auto" w:fill="F2F2F2"/>
          </w:tcPr>
          <w:p w14:paraId="6D39D9E7" w14:textId="77777777" w:rsidR="00A11F28" w:rsidRPr="0071280C" w:rsidRDefault="00A11F28" w:rsidP="00EF08B0">
            <w:pPr>
              <w:spacing w:after="0"/>
              <w:rPr>
                <w:rFonts w:ascii="Courier New" w:hAnsi="Courier New" w:cs="Courier New"/>
                <w:sz w:val="16"/>
                <w:szCs w:val="16"/>
                <w:lang w:val="en-US"/>
              </w:rPr>
            </w:pPr>
            <w:bookmarkStart w:id="289" w:name="MCCQCTEMPBM_00000038" w:colFirst="0" w:colLast="0"/>
            <w:r w:rsidRPr="0071280C">
              <w:rPr>
                <w:rFonts w:ascii="Courier New" w:hAnsi="Courier New" w:cs="Courier New"/>
                <w:sz w:val="16"/>
                <w:szCs w:val="16"/>
                <w:lang w:val="en-US"/>
              </w:rPr>
              <w:t>HTTP/1.1 200 OK</w:t>
            </w:r>
          </w:p>
          <w:p w14:paraId="5F695DFD"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847A27A"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1F310DEB" w14:textId="77777777" w:rsidR="00A11F28" w:rsidRPr="00A32F57" w:rsidRDefault="00A11F28" w:rsidP="00EF08B0">
            <w:pPr>
              <w:spacing w:after="0"/>
              <w:rPr>
                <w:rFonts w:ascii="Courier New" w:hAnsi="Courier New" w:cs="Courier New"/>
                <w:sz w:val="16"/>
                <w:szCs w:val="16"/>
                <w:lang w:val="fr-FR"/>
              </w:rPr>
            </w:pPr>
          </w:p>
          <w:p w14:paraId="37EFC3EB"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043BD628"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06937076"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14E0D9F"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0A6D73C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23FFDCDC"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29C89A8C"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289"/>
    </w:tbl>
    <w:p w14:paraId="46C1195E" w14:textId="77777777" w:rsidR="00A11F28" w:rsidRDefault="00A11F28" w:rsidP="00A11F28"/>
    <w:p w14:paraId="78F7091B" w14:textId="77777777" w:rsidR="00A143F3" w:rsidRPr="003538C2" w:rsidRDefault="00A143F3" w:rsidP="00A143F3">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3538C2" w14:paraId="75F5DB6E" w14:textId="77777777" w:rsidTr="00997A3F">
        <w:tc>
          <w:tcPr>
            <w:tcW w:w="9779" w:type="dxa"/>
            <w:shd w:val="clear" w:color="auto" w:fill="F2F2F2"/>
          </w:tcPr>
          <w:p w14:paraId="38254878"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095A0095"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5CD51790"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73F00F48"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954EB2" w14:paraId="1EE75D2B" w14:textId="77777777" w:rsidTr="00997A3F">
        <w:tc>
          <w:tcPr>
            <w:tcW w:w="9779" w:type="dxa"/>
            <w:shd w:val="clear" w:color="auto" w:fill="F2F2F2"/>
          </w:tcPr>
          <w:p w14:paraId="5B8734F7"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D07D2A7"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293239"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2778A1BB" w14:textId="77777777" w:rsidR="00A143F3" w:rsidRPr="00243BD4" w:rsidRDefault="00A143F3" w:rsidP="00997A3F">
            <w:pPr>
              <w:spacing w:after="0"/>
              <w:rPr>
                <w:rFonts w:ascii="Courier New" w:hAnsi="Courier New" w:cs="Courier New"/>
                <w:sz w:val="16"/>
                <w:szCs w:val="16"/>
              </w:rPr>
            </w:pPr>
          </w:p>
          <w:p w14:paraId="59E1416C"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3197B8CF"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2499983F"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33726175"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4611A4AA"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2DE6DB76"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0C7DFF35"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58B456B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196F88BE"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6DDA7D4"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07C62CE"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2CEDF66A" w14:textId="77777777" w:rsidR="00A143F3" w:rsidRDefault="00A143F3" w:rsidP="00A11F28"/>
    <w:p w14:paraId="40131866" w14:textId="77777777" w:rsidR="00E36804" w:rsidRDefault="00E36804" w:rsidP="00A11F28"/>
    <w:p w14:paraId="379BDD5E" w14:textId="77777777" w:rsidR="00F34BA2" w:rsidRDefault="00F34BA2" w:rsidP="00F34BA2">
      <w:pPr>
        <w:pStyle w:val="Heading2"/>
      </w:pPr>
      <w:bookmarkStart w:id="290" w:name="_Toc27559737"/>
      <w:bookmarkStart w:id="291" w:name="_Toc36039482"/>
      <w:bookmarkStart w:id="292" w:name="_Toc178154590"/>
      <w:r>
        <w:lastRenderedPageBreak/>
        <w:t>A.2.2</w:t>
      </w:r>
      <w:r>
        <w:tab/>
        <w:t>Attribute and attribute field selection on a single resource</w:t>
      </w:r>
      <w:bookmarkEnd w:id="290"/>
      <w:bookmarkEnd w:id="291"/>
      <w:bookmarkEnd w:id="292"/>
    </w:p>
    <w:p w14:paraId="71883098" w14:textId="77777777" w:rsidR="00F34BA2" w:rsidRPr="00CA25C5" w:rsidRDefault="00F34BA2" w:rsidP="00EE4FBE">
      <w:r>
        <w:t>To retrieve only the "userLabel" attribute and the "</w:t>
      </w:r>
      <w:r w:rsidR="00F621F9">
        <w:t>mnc</w:t>
      </w:r>
      <w:r>
        <w:t>" attribute field of the "plmn</w:t>
      </w:r>
      <w:r w:rsidR="00714E70" w:rsidRPr="00714E70">
        <w:t>Id</w:t>
      </w:r>
      <w:r>
        <w:t xml:space="preserve">" attribute </w:t>
      </w:r>
      <w:r w:rsidR="00F621F9">
        <w:t xml:space="preserve"> of the "SubNetwork",</w:t>
      </w:r>
      <w:r w:rsidR="00714E70" w:rsidRPr="00714E70">
        <w:t xml:space="preserve"> </w:t>
      </w:r>
      <w:r>
        <w:t>the MnS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BC73AB3" w14:textId="77777777" w:rsidTr="00CD3700">
        <w:tc>
          <w:tcPr>
            <w:tcW w:w="9779" w:type="dxa"/>
            <w:shd w:val="clear" w:color="auto" w:fill="F2F2F2"/>
          </w:tcPr>
          <w:p w14:paraId="10BD2212" w14:textId="77777777" w:rsidR="00F34BA2" w:rsidRPr="00394089" w:rsidRDefault="00F621F9" w:rsidP="00CD3700">
            <w:pPr>
              <w:spacing w:after="0"/>
              <w:rPr>
                <w:rFonts w:ascii="Courier New" w:hAnsi="Courier New" w:cs="Courier New"/>
                <w:sz w:val="16"/>
                <w:szCs w:val="16"/>
                <w:lang w:val="en-US"/>
              </w:rPr>
            </w:pPr>
            <w:bookmarkStart w:id="293"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42D0C0E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D85A992"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293"/>
    </w:tbl>
    <w:p w14:paraId="5523DE1C" w14:textId="77777777" w:rsidR="00F34BA2" w:rsidRDefault="00F34BA2" w:rsidP="00F34BA2"/>
    <w:p w14:paraId="5C0CC664"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7188C62" w14:textId="77777777" w:rsidTr="00CD3700">
        <w:tc>
          <w:tcPr>
            <w:tcW w:w="9779" w:type="dxa"/>
            <w:shd w:val="clear" w:color="auto" w:fill="F2F2F2"/>
          </w:tcPr>
          <w:p w14:paraId="7123CB95" w14:textId="77777777" w:rsidR="00F34BA2" w:rsidRPr="00394089" w:rsidRDefault="00F621F9" w:rsidP="00CD3700">
            <w:pPr>
              <w:spacing w:after="0"/>
              <w:rPr>
                <w:rFonts w:ascii="Courier New" w:hAnsi="Courier New" w:cs="Courier New"/>
                <w:sz w:val="16"/>
                <w:szCs w:val="16"/>
                <w:lang w:val="en-US"/>
              </w:rPr>
            </w:pPr>
            <w:bookmarkStart w:id="294" w:name="MCCQCTEMPBM_00000044" w:colFirst="0" w:colLast="0"/>
            <w:r>
              <w:rPr>
                <w:rFonts w:ascii="Courier New" w:hAnsi="Courier New" w:cs="Courier New"/>
                <w:sz w:val="16"/>
                <w:szCs w:val="16"/>
                <w:lang w:val="en-US"/>
              </w:rPr>
              <w:t>GET /SubNetwork=SN1?fields=/attributes/userLabel,/attributes/plmn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05460A7E"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B0D44E2"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294"/>
    </w:tbl>
    <w:p w14:paraId="03CE763B" w14:textId="77777777" w:rsidR="00F34BA2" w:rsidRDefault="00F34BA2" w:rsidP="00F34BA2"/>
    <w:p w14:paraId="229A54D5"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8D0AD95" w14:textId="77777777" w:rsidTr="00CD3700">
        <w:tc>
          <w:tcPr>
            <w:tcW w:w="9779" w:type="dxa"/>
            <w:shd w:val="clear" w:color="auto" w:fill="F2F2F2"/>
          </w:tcPr>
          <w:p w14:paraId="15B526FB" w14:textId="77777777" w:rsidR="00F34BA2" w:rsidRPr="0071280C" w:rsidRDefault="00F34BA2" w:rsidP="00CD3700">
            <w:pPr>
              <w:spacing w:after="0"/>
              <w:rPr>
                <w:rFonts w:ascii="Courier New" w:hAnsi="Courier New" w:cs="Courier New"/>
                <w:sz w:val="16"/>
                <w:szCs w:val="16"/>
                <w:lang w:val="en-US"/>
              </w:rPr>
            </w:pPr>
            <w:bookmarkStart w:id="295" w:name="MCCQCTEMPBM_00000045" w:colFirst="0" w:colLast="0"/>
            <w:r w:rsidRPr="0071280C">
              <w:rPr>
                <w:rFonts w:ascii="Courier New" w:hAnsi="Courier New" w:cs="Courier New"/>
                <w:sz w:val="16"/>
                <w:szCs w:val="16"/>
                <w:lang w:val="en-US"/>
              </w:rPr>
              <w:t>HTTP/1.1 200 OK</w:t>
            </w:r>
          </w:p>
          <w:p w14:paraId="61A5161E"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4E59D0"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application/json</w:t>
            </w:r>
          </w:p>
          <w:p w14:paraId="79D83D07" w14:textId="77777777" w:rsidR="00F34BA2" w:rsidRPr="00AC73C0" w:rsidRDefault="00F34BA2" w:rsidP="00CD3700">
            <w:pPr>
              <w:spacing w:after="0"/>
              <w:rPr>
                <w:rFonts w:ascii="Courier New" w:hAnsi="Courier New" w:cs="Courier New"/>
                <w:sz w:val="16"/>
                <w:szCs w:val="16"/>
                <w:lang w:val="fr-FR"/>
              </w:rPr>
            </w:pPr>
          </w:p>
          <w:p w14:paraId="77AA25C8"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55786DC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081767F3"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"attributes": {</w:t>
            </w:r>
          </w:p>
          <w:p w14:paraId="04FB78CC"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3E55E155"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7FB24EB2" w14:textId="77777777" w:rsidR="00F621F9" w:rsidRPr="00AC73C0"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"mnc": 789</w:t>
            </w:r>
          </w:p>
          <w:p w14:paraId="7681F42D"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728169BE"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9C2808D"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65CA9C07" w14:textId="77777777" w:rsidR="00F34BA2" w:rsidRPr="00954EB2" w:rsidRDefault="00F34BA2" w:rsidP="00CD3700">
            <w:pPr>
              <w:spacing w:after="0"/>
              <w:rPr>
                <w:rFonts w:ascii="Courier New" w:hAnsi="Courier New" w:cs="Courier New"/>
                <w:sz w:val="16"/>
                <w:szCs w:val="16"/>
                <w:lang w:val="en-US"/>
              </w:rPr>
            </w:pPr>
          </w:p>
        </w:tc>
      </w:tr>
      <w:bookmarkEnd w:id="295"/>
    </w:tbl>
    <w:p w14:paraId="689FFC53" w14:textId="77777777" w:rsidR="00F34BA2" w:rsidRDefault="00F34BA2" w:rsidP="00F34BA2"/>
    <w:p w14:paraId="5C9FFC21" w14:textId="77777777" w:rsidR="00F621F9" w:rsidRDefault="00F621F9" w:rsidP="00746D17">
      <w:pPr>
        <w:spacing w:before="180"/>
      </w:pPr>
      <w:r>
        <w:t>In th</w:t>
      </w:r>
      <w:r w:rsidR="003722A8" w:rsidRPr="003722A8">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4A77777F"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098611F" w14:textId="77777777" w:rsidR="00F621F9" w:rsidRDefault="00F621F9">
            <w:pPr>
              <w:spacing w:after="0"/>
              <w:rPr>
                <w:rFonts w:ascii="Courier New" w:hAnsi="Courier New" w:cs="Courier New"/>
                <w:sz w:val="16"/>
                <w:szCs w:val="16"/>
                <w:lang w:val="en-US"/>
              </w:rPr>
            </w:pPr>
            <w:bookmarkStart w:id="296" w:name="MCCQCTEMPBM_00000046" w:colFirst="0" w:colLast="0"/>
            <w:r>
              <w:rPr>
                <w:rFonts w:ascii="Courier New" w:hAnsi="Courier New" w:cs="Courier New"/>
                <w:sz w:val="16"/>
                <w:szCs w:val="16"/>
                <w:lang w:val="en-US"/>
              </w:rPr>
              <w:t>GET /SubNetwork=SN1/ManagedElement=ME1?attributes=userLabel,vendorName HTTP/1.1</w:t>
            </w:r>
          </w:p>
          <w:p w14:paraId="70D2A1A6"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B9050C5"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296"/>
    <w:p w14:paraId="64302C7C" w14:textId="77777777" w:rsidR="00F621F9" w:rsidRDefault="00F621F9" w:rsidP="00746D17">
      <w:pPr>
        <w:spacing w:before="180"/>
      </w:pPr>
      <w:r>
        <w:t>The MnS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35A253FB"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272779B9" w14:textId="77777777" w:rsidR="00F621F9" w:rsidRDefault="00F621F9">
            <w:pPr>
              <w:spacing w:after="0"/>
              <w:rPr>
                <w:rFonts w:ascii="Courier New" w:hAnsi="Courier New" w:cs="Courier New"/>
                <w:sz w:val="16"/>
                <w:szCs w:val="16"/>
                <w:lang w:val="en-US"/>
              </w:rPr>
            </w:pPr>
            <w:bookmarkStart w:id="297" w:name="MCCQCTEMPBM_00000047" w:colFirst="0" w:colLast="0"/>
            <w:r>
              <w:rPr>
                <w:rFonts w:ascii="Courier New" w:hAnsi="Courier New" w:cs="Courier New"/>
                <w:sz w:val="16"/>
                <w:szCs w:val="16"/>
                <w:lang w:val="en-US"/>
              </w:rPr>
              <w:t>HTTP/1.1 200 OK</w:t>
            </w:r>
          </w:p>
          <w:p w14:paraId="30757E8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2683F675"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F92B22F" w14:textId="77777777" w:rsidR="00F621F9" w:rsidRDefault="00F621F9">
            <w:pPr>
              <w:spacing w:after="0"/>
              <w:rPr>
                <w:rFonts w:ascii="Courier New" w:hAnsi="Courier New" w:cs="Courier New"/>
                <w:sz w:val="16"/>
                <w:szCs w:val="16"/>
                <w:lang w:val="en-US"/>
              </w:rPr>
            </w:pPr>
          </w:p>
          <w:p w14:paraId="29CA7A16" w14:textId="77777777" w:rsidR="00F621F9" w:rsidRDefault="00F621F9">
            <w:pPr>
              <w:pStyle w:val="PL"/>
              <w:rPr>
                <w:lang w:val="en-US"/>
              </w:rPr>
            </w:pPr>
            <w:r>
              <w:rPr>
                <w:lang w:val="en-US"/>
              </w:rPr>
              <w:t>{</w:t>
            </w:r>
          </w:p>
          <w:p w14:paraId="57BA5CA2" w14:textId="77777777" w:rsidR="00F621F9" w:rsidRDefault="00F621F9">
            <w:pPr>
              <w:pStyle w:val="PL"/>
              <w:rPr>
                <w:lang w:val="en-US"/>
              </w:rPr>
            </w:pPr>
            <w:r>
              <w:rPr>
                <w:lang w:val="en-US"/>
              </w:rPr>
              <w:t xml:space="preserve">  "id": "ME1",</w:t>
            </w:r>
          </w:p>
          <w:p w14:paraId="23808700" w14:textId="77777777" w:rsidR="00F621F9" w:rsidRDefault="00F621F9">
            <w:pPr>
              <w:pStyle w:val="PL"/>
              <w:rPr>
                <w:lang w:val="en-US"/>
              </w:rPr>
            </w:pPr>
            <w:r>
              <w:rPr>
                <w:lang w:val="en-US"/>
              </w:rPr>
              <w:t xml:space="preserve">  "attributes": {</w:t>
            </w:r>
          </w:p>
          <w:p w14:paraId="14C7BDCE" w14:textId="77777777" w:rsidR="00F621F9" w:rsidRDefault="00F621F9">
            <w:pPr>
              <w:pStyle w:val="PL"/>
              <w:rPr>
                <w:lang w:val="en-US"/>
              </w:rPr>
            </w:pPr>
            <w:r>
              <w:rPr>
                <w:lang w:val="en-US"/>
              </w:rPr>
              <w:t xml:space="preserve">    "userLabel": "Berlin NW 1",</w:t>
            </w:r>
          </w:p>
          <w:p w14:paraId="4DC94128" w14:textId="77777777" w:rsidR="00F621F9" w:rsidRDefault="00F621F9">
            <w:pPr>
              <w:pStyle w:val="PL"/>
              <w:rPr>
                <w:lang w:val="en-US"/>
              </w:rPr>
            </w:pPr>
            <w:r>
              <w:rPr>
                <w:lang w:val="en-US"/>
              </w:rPr>
              <w:t xml:space="preserve">    "vendorName": "Company XY"</w:t>
            </w:r>
          </w:p>
          <w:p w14:paraId="3CD573A6" w14:textId="77777777" w:rsidR="00F621F9" w:rsidRDefault="00F621F9">
            <w:pPr>
              <w:pStyle w:val="PL"/>
              <w:rPr>
                <w:lang w:val="en-US"/>
              </w:rPr>
            </w:pPr>
            <w:r>
              <w:rPr>
                <w:lang w:val="en-US"/>
              </w:rPr>
              <w:t xml:space="preserve">  }</w:t>
            </w:r>
          </w:p>
          <w:p w14:paraId="63C2722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297"/>
    <w:p w14:paraId="2F7C89CB"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5EC295F7"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BF00C5" w14:textId="77777777" w:rsidR="00F621F9" w:rsidRDefault="00F621F9">
            <w:pPr>
              <w:spacing w:after="0"/>
              <w:rPr>
                <w:rFonts w:ascii="Courier New" w:hAnsi="Courier New" w:cs="Courier New"/>
                <w:sz w:val="16"/>
                <w:szCs w:val="16"/>
                <w:lang w:val="en-US"/>
              </w:rPr>
            </w:pPr>
            <w:bookmarkStart w:id="298" w:name="MCCQCTEMPBM_00000048" w:colFirst="0" w:colLast="0"/>
            <w:r>
              <w:rPr>
                <w:rFonts w:ascii="Courier New" w:hAnsi="Courier New" w:cs="Courier New"/>
                <w:sz w:val="16"/>
                <w:szCs w:val="16"/>
                <w:lang w:val="en-US"/>
              </w:rPr>
              <w:t>GET /SubNetwork=SN1/ManagedElement=ME1?fields=/attributes HTTP/1.1</w:t>
            </w:r>
          </w:p>
          <w:p w14:paraId="558D5F1B"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B866AF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298"/>
    <w:p w14:paraId="6A0017D1"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2EBB654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9EAD21" w14:textId="77777777" w:rsidR="00F621F9" w:rsidRDefault="00F621F9">
            <w:pPr>
              <w:spacing w:after="0"/>
              <w:rPr>
                <w:rFonts w:ascii="Courier New" w:hAnsi="Courier New" w:cs="Courier New"/>
                <w:sz w:val="16"/>
                <w:szCs w:val="16"/>
                <w:lang w:val="en-US"/>
              </w:rPr>
            </w:pPr>
            <w:bookmarkStart w:id="299" w:name="MCCQCTEMPBM_00000049" w:colFirst="0" w:colLast="0"/>
            <w:r>
              <w:rPr>
                <w:rFonts w:ascii="Courier New" w:hAnsi="Courier New" w:cs="Courier New"/>
                <w:sz w:val="16"/>
                <w:szCs w:val="16"/>
                <w:lang w:val="en-US"/>
              </w:rPr>
              <w:t>GET /SubNetwork=SN1/ManagedElement=ME1 HTTP/1.1</w:t>
            </w:r>
          </w:p>
          <w:p w14:paraId="02649CAA"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8DAD8C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299"/>
    <w:p w14:paraId="662804A4"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7C72D82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2846F0DB" w14:textId="77777777" w:rsidR="00F621F9" w:rsidRDefault="00F621F9">
            <w:pPr>
              <w:spacing w:after="0"/>
              <w:rPr>
                <w:rFonts w:ascii="Courier New" w:hAnsi="Courier New" w:cs="Courier New"/>
                <w:sz w:val="16"/>
                <w:szCs w:val="16"/>
                <w:lang w:val="en-US"/>
              </w:rPr>
            </w:pPr>
            <w:bookmarkStart w:id="300" w:name="MCCQCTEMPBM_00000050" w:colFirst="0" w:colLast="0"/>
            <w:r>
              <w:rPr>
                <w:rFonts w:ascii="Courier New" w:hAnsi="Courier New" w:cs="Courier New"/>
                <w:sz w:val="16"/>
                <w:szCs w:val="16"/>
                <w:lang w:val="en-US"/>
              </w:rPr>
              <w:t>HTTP/1.1 200 OK</w:t>
            </w:r>
          </w:p>
          <w:p w14:paraId="4492BCE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4C65BE5D"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lastRenderedPageBreak/>
              <w:t>Content-Type: application/json</w:t>
            </w:r>
          </w:p>
          <w:p w14:paraId="7644C475" w14:textId="77777777" w:rsidR="00F621F9" w:rsidRDefault="00F621F9">
            <w:pPr>
              <w:spacing w:after="0"/>
              <w:rPr>
                <w:rFonts w:ascii="Courier New" w:hAnsi="Courier New" w:cs="Courier New"/>
                <w:sz w:val="16"/>
                <w:szCs w:val="16"/>
                <w:lang w:val="en-US"/>
              </w:rPr>
            </w:pPr>
          </w:p>
          <w:p w14:paraId="4731B211" w14:textId="77777777" w:rsidR="00F621F9" w:rsidRDefault="00F621F9">
            <w:pPr>
              <w:pStyle w:val="PL"/>
              <w:rPr>
                <w:lang w:val="en-US"/>
              </w:rPr>
            </w:pPr>
            <w:r>
              <w:rPr>
                <w:lang w:val="en-US"/>
              </w:rPr>
              <w:t>{</w:t>
            </w:r>
          </w:p>
          <w:p w14:paraId="58890FDD" w14:textId="77777777" w:rsidR="00F621F9" w:rsidRDefault="00F621F9">
            <w:pPr>
              <w:pStyle w:val="PL"/>
              <w:rPr>
                <w:lang w:val="en-US"/>
              </w:rPr>
            </w:pPr>
            <w:r>
              <w:rPr>
                <w:lang w:val="en-US"/>
              </w:rPr>
              <w:t xml:space="preserve">  "id": "ME1",</w:t>
            </w:r>
          </w:p>
          <w:p w14:paraId="1D327B63" w14:textId="77777777" w:rsidR="00F621F9" w:rsidRDefault="00F621F9">
            <w:pPr>
              <w:pStyle w:val="PL"/>
              <w:rPr>
                <w:lang w:val="en-US"/>
              </w:rPr>
            </w:pPr>
            <w:r>
              <w:rPr>
                <w:lang w:val="en-US"/>
              </w:rPr>
              <w:t xml:space="preserve">  "attributes": {</w:t>
            </w:r>
          </w:p>
          <w:p w14:paraId="34B4403C" w14:textId="77777777" w:rsidR="00F621F9" w:rsidRDefault="00F621F9">
            <w:pPr>
              <w:pStyle w:val="PL"/>
              <w:rPr>
                <w:lang w:val="en-US"/>
              </w:rPr>
            </w:pPr>
            <w:r>
              <w:rPr>
                <w:lang w:val="en-US"/>
              </w:rPr>
              <w:t xml:space="preserve">    "userLabel": "Berlin NW 1",</w:t>
            </w:r>
          </w:p>
          <w:p w14:paraId="02110B47" w14:textId="77777777" w:rsidR="00F621F9" w:rsidRDefault="00F621F9">
            <w:pPr>
              <w:pStyle w:val="PL"/>
              <w:rPr>
                <w:lang w:val="en-US"/>
              </w:rPr>
            </w:pPr>
            <w:r>
              <w:rPr>
                <w:lang w:val="en-US"/>
              </w:rPr>
              <w:t xml:space="preserve">    "vendorName": "Company XY",</w:t>
            </w:r>
          </w:p>
          <w:p w14:paraId="62EA4F39" w14:textId="77777777" w:rsidR="00F621F9" w:rsidRPr="00746D17" w:rsidRDefault="00F621F9">
            <w:pPr>
              <w:pStyle w:val="PL"/>
            </w:pPr>
            <w:r w:rsidRPr="00746D17">
              <w:t xml:space="preserve">    "location": "TV Tower"</w:t>
            </w:r>
          </w:p>
          <w:p w14:paraId="51EE32E5" w14:textId="77777777" w:rsidR="00F621F9" w:rsidRDefault="00F621F9">
            <w:pPr>
              <w:pStyle w:val="PL"/>
              <w:rPr>
                <w:lang w:val="en-US"/>
              </w:rPr>
            </w:pPr>
            <w:r>
              <w:rPr>
                <w:lang w:val="en-US"/>
              </w:rPr>
              <w:t xml:space="preserve">  }</w:t>
            </w:r>
          </w:p>
          <w:p w14:paraId="3A236F55"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00"/>
    <w:p w14:paraId="5CDC67C7" w14:textId="77777777" w:rsidR="00F621F9" w:rsidRDefault="00F621F9" w:rsidP="00746D17">
      <w:pPr>
        <w:spacing w:before="180"/>
      </w:pPr>
      <w:r>
        <w:lastRenderedPageBreak/>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5CF84C3D"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E861BEE" w14:textId="77777777" w:rsidR="00F621F9" w:rsidRDefault="00F621F9">
            <w:pPr>
              <w:spacing w:after="0"/>
              <w:rPr>
                <w:rFonts w:ascii="Courier New" w:hAnsi="Courier New" w:cs="Courier New"/>
                <w:sz w:val="16"/>
                <w:szCs w:val="16"/>
                <w:lang w:val="en-US"/>
              </w:rPr>
            </w:pPr>
            <w:bookmarkStart w:id="301"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49EA3CB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A29499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01"/>
    <w:p w14:paraId="3C91B712"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00FBD8D5"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D29117E" w14:textId="77777777" w:rsidR="00AE17AD" w:rsidRPr="00AE17AD" w:rsidRDefault="00AE17AD" w:rsidP="00AE17AD">
            <w:pPr>
              <w:spacing w:after="0"/>
              <w:rPr>
                <w:rFonts w:ascii="Courier New" w:hAnsi="Courier New" w:cs="Courier New"/>
                <w:sz w:val="16"/>
                <w:szCs w:val="16"/>
                <w:lang w:val="en-US"/>
              </w:rPr>
            </w:pPr>
            <w:bookmarkStart w:id="302" w:name="MCCQCTEMPBM_00000052" w:colFirst="0" w:colLast="0"/>
            <w:r w:rsidRPr="00AE17AD">
              <w:rPr>
                <w:rFonts w:ascii="Courier New" w:hAnsi="Courier New" w:cs="Courier New"/>
                <w:sz w:val="16"/>
                <w:szCs w:val="16"/>
                <w:lang w:val="en-US"/>
              </w:rPr>
              <w:t>HTTP/1.1 200 OK</w:t>
            </w:r>
          </w:p>
          <w:p w14:paraId="6B90F4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32FECC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application/json</w:t>
            </w:r>
          </w:p>
          <w:p w14:paraId="73EF73DE" w14:textId="77777777" w:rsidR="00AE17AD" w:rsidRPr="00AE17AD" w:rsidRDefault="00AE17AD" w:rsidP="00AE17AD">
            <w:pPr>
              <w:spacing w:after="0"/>
              <w:rPr>
                <w:rFonts w:ascii="Courier New" w:hAnsi="Courier New" w:cs="Courier New"/>
                <w:sz w:val="16"/>
                <w:szCs w:val="16"/>
                <w:lang w:val="fr-FR"/>
              </w:rPr>
            </w:pPr>
          </w:p>
          <w:p w14:paraId="443CEEB4"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709E4E5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042FA55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32E5BB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"perfMetrics": [</w:t>
            </w:r>
          </w:p>
          <w:p w14:paraId="3266CF4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2D2ADDB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0897AA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533D840"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02"/>
    </w:tbl>
    <w:p w14:paraId="58BA2517" w14:textId="77777777" w:rsidR="00F621F9" w:rsidRDefault="00F621F9" w:rsidP="00F34BA2"/>
    <w:p w14:paraId="782DC8A8" w14:textId="77777777" w:rsidR="00F34BA2" w:rsidRDefault="00F34BA2" w:rsidP="00EE4FBE">
      <w:pPr>
        <w:pStyle w:val="Heading2"/>
      </w:pPr>
      <w:bookmarkStart w:id="303" w:name="_Toc27559738"/>
      <w:bookmarkStart w:id="304" w:name="_Toc36039483"/>
      <w:bookmarkStart w:id="305" w:name="_Toc178154591"/>
      <w:r>
        <w:t>A.2.3</w:t>
      </w:r>
      <w:r>
        <w:tab/>
        <w:t>Retrieval of multiple complete resources using scoping and filtering</w:t>
      </w:r>
      <w:bookmarkEnd w:id="303"/>
      <w:bookmarkEnd w:id="304"/>
      <w:bookmarkEnd w:id="305"/>
    </w:p>
    <w:p w14:paraId="0F77D084"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BDF9F7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287189F" w14:textId="77777777" w:rsidR="00583C65" w:rsidRDefault="00583C65">
            <w:pPr>
              <w:spacing w:after="0"/>
              <w:rPr>
                <w:rFonts w:ascii="Courier New" w:hAnsi="Courier New" w:cs="Courier New"/>
                <w:sz w:val="16"/>
                <w:szCs w:val="16"/>
                <w:lang w:val="en-US"/>
              </w:rPr>
            </w:pPr>
            <w:bookmarkStart w:id="306" w:name="MCCQCTEMPBM_00000053" w:colFirst="0" w:colLast="0"/>
            <w:r>
              <w:rPr>
                <w:rFonts w:ascii="Courier New" w:hAnsi="Courier New" w:cs="Courier New"/>
                <w:sz w:val="16"/>
                <w:szCs w:val="16"/>
                <w:lang w:val="en-US"/>
              </w:rPr>
              <w:t>GET /SubNetwork=SN1?scopeType=BASE_SUBTREE&amp;scopeLevel=1 HTTP/1.1</w:t>
            </w:r>
          </w:p>
          <w:p w14:paraId="13C835E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2C7890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06"/>
    <w:p w14:paraId="0CF46EC0"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EFEEA6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84964D0" w14:textId="77777777" w:rsidR="00601C93" w:rsidRPr="00601C93" w:rsidRDefault="00601C93" w:rsidP="00601C93">
            <w:pPr>
              <w:pStyle w:val="PL"/>
              <w:rPr>
                <w:lang w:val="en-US"/>
              </w:rPr>
            </w:pPr>
            <w:r w:rsidRPr="00601C93">
              <w:rPr>
                <w:lang w:val="en-US"/>
              </w:rPr>
              <w:t>HTTP/1.1 200 OK</w:t>
            </w:r>
          </w:p>
          <w:p w14:paraId="52AD47B8" w14:textId="77777777" w:rsidR="00601C93" w:rsidRPr="00601C93" w:rsidRDefault="00601C93" w:rsidP="00601C93">
            <w:pPr>
              <w:pStyle w:val="PL"/>
              <w:rPr>
                <w:lang w:val="en-US"/>
              </w:rPr>
            </w:pPr>
            <w:r w:rsidRPr="00601C93">
              <w:rPr>
                <w:lang w:val="en-US"/>
              </w:rPr>
              <w:t>Date: Tue, 06 Aug 2019 16:50:26 GMT</w:t>
            </w:r>
          </w:p>
          <w:p w14:paraId="5CA5349C" w14:textId="77777777" w:rsidR="00601C93" w:rsidRPr="00CB1BC4" w:rsidRDefault="00601C93" w:rsidP="00601C93">
            <w:pPr>
              <w:pStyle w:val="PL"/>
              <w:rPr>
                <w:lang w:val="fr-FR"/>
              </w:rPr>
            </w:pPr>
            <w:r w:rsidRPr="00CB1BC4">
              <w:rPr>
                <w:lang w:val="fr-FR"/>
              </w:rPr>
              <w:t>Content-Type: application/json</w:t>
            </w:r>
          </w:p>
          <w:p w14:paraId="48E02B8C" w14:textId="77777777" w:rsidR="00601C93" w:rsidRPr="00CB1BC4" w:rsidRDefault="00601C93" w:rsidP="00601C93">
            <w:pPr>
              <w:pStyle w:val="PL"/>
              <w:rPr>
                <w:lang w:val="fr-FR"/>
              </w:rPr>
            </w:pPr>
          </w:p>
          <w:p w14:paraId="5AF382C2" w14:textId="77777777" w:rsidR="00AE17AD" w:rsidRPr="00CB1BC4" w:rsidRDefault="00AE17AD" w:rsidP="00AE17AD">
            <w:pPr>
              <w:pStyle w:val="PL"/>
              <w:rPr>
                <w:lang w:val="fr-FR"/>
              </w:rPr>
            </w:pPr>
            <w:r w:rsidRPr="00CB1BC4">
              <w:rPr>
                <w:lang w:val="fr-FR"/>
              </w:rPr>
              <w:t>{</w:t>
            </w:r>
          </w:p>
          <w:p w14:paraId="4AEC31B4" w14:textId="77777777" w:rsidR="00AE17AD" w:rsidRPr="00CB1BC4" w:rsidRDefault="00AE17AD" w:rsidP="00AE17AD">
            <w:pPr>
              <w:pStyle w:val="PL"/>
              <w:rPr>
                <w:lang w:val="fr-FR"/>
              </w:rPr>
            </w:pPr>
            <w:r w:rsidRPr="00CB1BC4">
              <w:rPr>
                <w:lang w:val="fr-FR"/>
              </w:rPr>
              <w:t xml:space="preserve">  "id": "SN1",</w:t>
            </w:r>
          </w:p>
          <w:p w14:paraId="623BAF70" w14:textId="77777777" w:rsidR="00AE17AD" w:rsidRPr="00CB1BC4" w:rsidRDefault="00AE17AD" w:rsidP="00AE17AD">
            <w:pPr>
              <w:pStyle w:val="PL"/>
              <w:rPr>
                <w:lang w:val="fr-FR"/>
              </w:rPr>
            </w:pPr>
            <w:r w:rsidRPr="00CB1BC4">
              <w:rPr>
                <w:lang w:val="fr-FR"/>
              </w:rPr>
              <w:t xml:space="preserve">  "attributes": {</w:t>
            </w:r>
          </w:p>
          <w:p w14:paraId="26C64EDB" w14:textId="77777777" w:rsidR="00AE17AD" w:rsidRPr="00AE17AD" w:rsidRDefault="00AE17AD" w:rsidP="00AE17AD">
            <w:pPr>
              <w:pStyle w:val="PL"/>
              <w:rPr>
                <w:lang w:val="en-US"/>
              </w:rPr>
            </w:pPr>
            <w:r w:rsidRPr="00CB1BC4">
              <w:rPr>
                <w:lang w:val="fr-FR"/>
              </w:rPr>
              <w:t xml:space="preserve">    </w:t>
            </w:r>
            <w:r w:rsidRPr="00AE17AD">
              <w:rPr>
                <w:lang w:val="en-US"/>
              </w:rPr>
              <w:t>"userLabel": "Berlin NW",</w:t>
            </w:r>
          </w:p>
          <w:p w14:paraId="20CBE201" w14:textId="77777777" w:rsidR="00AE17AD" w:rsidRPr="00AE17AD" w:rsidRDefault="00AE17AD" w:rsidP="00AE17AD">
            <w:pPr>
              <w:pStyle w:val="PL"/>
              <w:rPr>
                <w:lang w:val="en-US"/>
              </w:rPr>
            </w:pPr>
            <w:r w:rsidRPr="00AE17AD">
              <w:rPr>
                <w:lang w:val="en-US"/>
              </w:rPr>
              <w:t xml:space="preserve">    "userDefinedNetworkType": "5G",</w:t>
            </w:r>
          </w:p>
          <w:p w14:paraId="48AA0DEA" w14:textId="77777777" w:rsidR="00AE17AD" w:rsidRPr="00AE17AD" w:rsidRDefault="00AE17AD" w:rsidP="00AE17AD">
            <w:pPr>
              <w:pStyle w:val="PL"/>
              <w:rPr>
                <w:lang w:val="en-US"/>
              </w:rPr>
            </w:pPr>
            <w:r w:rsidRPr="00AE17AD">
              <w:rPr>
                <w:lang w:val="en-US"/>
              </w:rPr>
              <w:t xml:space="preserve">    "plmnId": {</w:t>
            </w:r>
          </w:p>
          <w:p w14:paraId="3EE4A3C6" w14:textId="77777777" w:rsidR="00AE17AD" w:rsidRPr="00AE17AD" w:rsidRDefault="00AE17AD" w:rsidP="00AE17AD">
            <w:pPr>
              <w:pStyle w:val="PL"/>
              <w:rPr>
                <w:lang w:val="en-US"/>
              </w:rPr>
            </w:pPr>
            <w:r w:rsidRPr="00AE17AD">
              <w:rPr>
                <w:lang w:val="en-US"/>
              </w:rPr>
              <w:t xml:space="preserve">      "mcc": 456,</w:t>
            </w:r>
          </w:p>
          <w:p w14:paraId="646BADA2" w14:textId="77777777" w:rsidR="00AE17AD" w:rsidRPr="00AE17AD" w:rsidRDefault="00AE17AD" w:rsidP="00AE17AD">
            <w:pPr>
              <w:pStyle w:val="PL"/>
              <w:rPr>
                <w:lang w:val="en-US"/>
              </w:rPr>
            </w:pPr>
            <w:r w:rsidRPr="00AE17AD">
              <w:rPr>
                <w:lang w:val="en-US"/>
              </w:rPr>
              <w:t xml:space="preserve">      "mnc": 789</w:t>
            </w:r>
          </w:p>
          <w:p w14:paraId="11F0FD5D" w14:textId="77777777" w:rsidR="00AE17AD" w:rsidRPr="00AE17AD" w:rsidRDefault="00AE17AD" w:rsidP="00AE17AD">
            <w:pPr>
              <w:pStyle w:val="PL"/>
              <w:rPr>
                <w:lang w:val="en-US"/>
              </w:rPr>
            </w:pPr>
            <w:r w:rsidRPr="00AE17AD">
              <w:rPr>
                <w:lang w:val="en-US"/>
              </w:rPr>
              <w:t xml:space="preserve">    }</w:t>
            </w:r>
          </w:p>
          <w:p w14:paraId="6534A6A2" w14:textId="77777777" w:rsidR="00AE17AD" w:rsidRPr="00AE17AD" w:rsidRDefault="00AE17AD" w:rsidP="00AE17AD">
            <w:pPr>
              <w:pStyle w:val="PL"/>
              <w:rPr>
                <w:lang w:val="en-US"/>
              </w:rPr>
            </w:pPr>
            <w:r w:rsidRPr="00AE17AD">
              <w:rPr>
                <w:lang w:val="en-US"/>
              </w:rPr>
              <w:t xml:space="preserve">  },</w:t>
            </w:r>
          </w:p>
          <w:p w14:paraId="2FE98A7E" w14:textId="77777777" w:rsidR="00AE17AD" w:rsidRPr="00AE17AD" w:rsidRDefault="00AE17AD" w:rsidP="00AE17AD">
            <w:pPr>
              <w:pStyle w:val="PL"/>
              <w:rPr>
                <w:lang w:val="en-US"/>
              </w:rPr>
            </w:pPr>
            <w:r w:rsidRPr="00AE17AD">
              <w:rPr>
                <w:lang w:val="en-US"/>
              </w:rPr>
              <w:t xml:space="preserve">  "ManagedElement": [</w:t>
            </w:r>
          </w:p>
          <w:p w14:paraId="2D72BDFF" w14:textId="77777777" w:rsidR="00AE17AD" w:rsidRPr="00AE17AD" w:rsidRDefault="00AE17AD" w:rsidP="00AE17AD">
            <w:pPr>
              <w:pStyle w:val="PL"/>
              <w:rPr>
                <w:lang w:val="en-US"/>
              </w:rPr>
            </w:pPr>
            <w:r w:rsidRPr="00AE17AD">
              <w:rPr>
                <w:lang w:val="en-US"/>
              </w:rPr>
              <w:t xml:space="preserve">    {</w:t>
            </w:r>
          </w:p>
          <w:p w14:paraId="25EF9849" w14:textId="77777777" w:rsidR="00AE17AD" w:rsidRPr="00AE17AD" w:rsidRDefault="00AE17AD" w:rsidP="00AE17AD">
            <w:pPr>
              <w:pStyle w:val="PL"/>
              <w:rPr>
                <w:lang w:val="en-US"/>
              </w:rPr>
            </w:pPr>
            <w:r w:rsidRPr="00AE17AD">
              <w:rPr>
                <w:lang w:val="en-US"/>
              </w:rPr>
              <w:t xml:space="preserve">      "id": "ME1",</w:t>
            </w:r>
          </w:p>
          <w:p w14:paraId="73B1E848" w14:textId="77777777" w:rsidR="00AE17AD" w:rsidRPr="00AE17AD" w:rsidRDefault="00AE17AD" w:rsidP="00AE17AD">
            <w:pPr>
              <w:pStyle w:val="PL"/>
              <w:rPr>
                <w:lang w:val="en-US"/>
              </w:rPr>
            </w:pPr>
            <w:r w:rsidRPr="00AE17AD">
              <w:rPr>
                <w:lang w:val="en-US"/>
              </w:rPr>
              <w:t xml:space="preserve">      "attributes": {</w:t>
            </w:r>
          </w:p>
          <w:p w14:paraId="0B29021A" w14:textId="77777777" w:rsidR="00AE17AD" w:rsidRPr="00AE17AD" w:rsidRDefault="00AE17AD" w:rsidP="00AE17AD">
            <w:pPr>
              <w:pStyle w:val="PL"/>
              <w:rPr>
                <w:lang w:val="en-US"/>
              </w:rPr>
            </w:pPr>
            <w:r w:rsidRPr="00AE17AD">
              <w:rPr>
                <w:lang w:val="en-US"/>
              </w:rPr>
              <w:t xml:space="preserve">        "userLabel": "Berlin NW 1",</w:t>
            </w:r>
          </w:p>
          <w:p w14:paraId="3F42614F" w14:textId="77777777" w:rsidR="00AE17AD" w:rsidRPr="00AE17AD" w:rsidRDefault="00AE17AD" w:rsidP="00AE17AD">
            <w:pPr>
              <w:pStyle w:val="PL"/>
              <w:rPr>
                <w:lang w:val="en-US"/>
              </w:rPr>
            </w:pPr>
            <w:r w:rsidRPr="00AE17AD">
              <w:rPr>
                <w:lang w:val="en-US"/>
              </w:rPr>
              <w:t xml:space="preserve">        "vendorName": "Company XY",</w:t>
            </w:r>
          </w:p>
          <w:p w14:paraId="709BE093" w14:textId="77777777" w:rsidR="00AE17AD" w:rsidRPr="00AE17AD" w:rsidRDefault="00AE17AD" w:rsidP="00AE17AD">
            <w:pPr>
              <w:pStyle w:val="PL"/>
              <w:rPr>
                <w:lang w:val="en-US"/>
              </w:rPr>
            </w:pPr>
            <w:r w:rsidRPr="00AE17AD">
              <w:rPr>
                <w:lang w:val="en-US"/>
              </w:rPr>
              <w:t xml:space="preserve">        "location": "TV Tower"</w:t>
            </w:r>
          </w:p>
          <w:p w14:paraId="27034F2E" w14:textId="77777777" w:rsidR="00AE17AD" w:rsidRPr="00AE17AD" w:rsidRDefault="00AE17AD" w:rsidP="00AE17AD">
            <w:pPr>
              <w:pStyle w:val="PL"/>
              <w:rPr>
                <w:lang w:val="en-US"/>
              </w:rPr>
            </w:pPr>
            <w:r w:rsidRPr="00AE17AD">
              <w:rPr>
                <w:lang w:val="en-US"/>
              </w:rPr>
              <w:t xml:space="preserve">      }</w:t>
            </w:r>
          </w:p>
          <w:p w14:paraId="45016137" w14:textId="77777777" w:rsidR="00AE17AD" w:rsidRPr="00AE17AD" w:rsidRDefault="00AE17AD" w:rsidP="00AE17AD">
            <w:pPr>
              <w:pStyle w:val="PL"/>
              <w:rPr>
                <w:lang w:val="en-US"/>
              </w:rPr>
            </w:pPr>
            <w:r w:rsidRPr="00AE17AD">
              <w:rPr>
                <w:lang w:val="en-US"/>
              </w:rPr>
              <w:t xml:space="preserve">    },</w:t>
            </w:r>
          </w:p>
          <w:p w14:paraId="60FB5C16" w14:textId="77777777" w:rsidR="00AE17AD" w:rsidRPr="00AE17AD" w:rsidRDefault="00AE17AD" w:rsidP="00AE17AD">
            <w:pPr>
              <w:pStyle w:val="PL"/>
              <w:rPr>
                <w:lang w:val="en-US"/>
              </w:rPr>
            </w:pPr>
            <w:r w:rsidRPr="00AE17AD">
              <w:rPr>
                <w:lang w:val="en-US"/>
              </w:rPr>
              <w:t xml:space="preserve">    {</w:t>
            </w:r>
          </w:p>
          <w:p w14:paraId="2608A16B" w14:textId="77777777" w:rsidR="00AE17AD" w:rsidRPr="00AE17AD" w:rsidRDefault="00AE17AD" w:rsidP="00AE17AD">
            <w:pPr>
              <w:pStyle w:val="PL"/>
              <w:rPr>
                <w:lang w:val="en-US"/>
              </w:rPr>
            </w:pPr>
            <w:r w:rsidRPr="00AE17AD">
              <w:rPr>
                <w:lang w:val="en-US"/>
              </w:rPr>
              <w:t xml:space="preserve">      "id": "ME2",</w:t>
            </w:r>
          </w:p>
          <w:p w14:paraId="34254F27" w14:textId="77777777" w:rsidR="00AE17AD" w:rsidRPr="00AE17AD" w:rsidRDefault="00AE17AD" w:rsidP="00AE17AD">
            <w:pPr>
              <w:pStyle w:val="PL"/>
              <w:rPr>
                <w:lang w:val="en-US"/>
              </w:rPr>
            </w:pPr>
            <w:r w:rsidRPr="00AE17AD">
              <w:rPr>
                <w:lang w:val="en-US"/>
              </w:rPr>
              <w:t xml:space="preserve">      "attributes": {</w:t>
            </w:r>
          </w:p>
          <w:p w14:paraId="165A575F" w14:textId="77777777" w:rsidR="00AE17AD" w:rsidRPr="00AE17AD" w:rsidRDefault="00AE17AD" w:rsidP="00AE17AD">
            <w:pPr>
              <w:pStyle w:val="PL"/>
              <w:rPr>
                <w:lang w:val="en-US"/>
              </w:rPr>
            </w:pPr>
            <w:r w:rsidRPr="00AE17AD">
              <w:rPr>
                <w:lang w:val="en-US"/>
              </w:rPr>
              <w:t xml:space="preserve">        "userLabel": "Berlin NW 2",</w:t>
            </w:r>
          </w:p>
          <w:p w14:paraId="22D6A6F0" w14:textId="77777777" w:rsidR="00AE17AD" w:rsidRPr="00AE17AD" w:rsidRDefault="00AE17AD" w:rsidP="00AE17AD">
            <w:pPr>
              <w:pStyle w:val="PL"/>
              <w:rPr>
                <w:lang w:val="en-US"/>
              </w:rPr>
            </w:pPr>
            <w:r w:rsidRPr="00AE17AD">
              <w:rPr>
                <w:lang w:val="en-US"/>
              </w:rPr>
              <w:lastRenderedPageBreak/>
              <w:t xml:space="preserve">        "vendorName": "Company XY",</w:t>
            </w:r>
          </w:p>
          <w:p w14:paraId="1FCF0D59" w14:textId="77777777" w:rsidR="00AE17AD" w:rsidRPr="00AE17AD" w:rsidRDefault="00AE17AD" w:rsidP="00AE17AD">
            <w:pPr>
              <w:pStyle w:val="PL"/>
              <w:rPr>
                <w:lang w:val="en-US"/>
              </w:rPr>
            </w:pPr>
            <w:r w:rsidRPr="00AE17AD">
              <w:rPr>
                <w:lang w:val="en-US"/>
              </w:rPr>
              <w:t xml:space="preserve">        "location": "Grunewald"</w:t>
            </w:r>
          </w:p>
          <w:p w14:paraId="653FBFBC" w14:textId="77777777" w:rsidR="00AE17AD" w:rsidRPr="00AE17AD" w:rsidRDefault="00AE17AD" w:rsidP="00AE17AD">
            <w:pPr>
              <w:pStyle w:val="PL"/>
              <w:rPr>
                <w:lang w:val="en-US"/>
              </w:rPr>
            </w:pPr>
            <w:r w:rsidRPr="00AE17AD">
              <w:rPr>
                <w:lang w:val="en-US"/>
              </w:rPr>
              <w:t xml:space="preserve">      }</w:t>
            </w:r>
          </w:p>
          <w:p w14:paraId="59AB762C" w14:textId="77777777" w:rsidR="00AE17AD" w:rsidRPr="00AE17AD" w:rsidRDefault="00AE17AD" w:rsidP="00AE17AD">
            <w:pPr>
              <w:pStyle w:val="PL"/>
              <w:rPr>
                <w:lang w:val="en-US"/>
              </w:rPr>
            </w:pPr>
            <w:r w:rsidRPr="00AE17AD">
              <w:rPr>
                <w:lang w:val="en-US"/>
              </w:rPr>
              <w:t xml:space="preserve">    }</w:t>
            </w:r>
          </w:p>
          <w:p w14:paraId="21E15EE3" w14:textId="77777777" w:rsidR="00AE17AD" w:rsidRPr="00AE17AD" w:rsidRDefault="00AE17AD" w:rsidP="00AE17AD">
            <w:pPr>
              <w:pStyle w:val="PL"/>
              <w:rPr>
                <w:lang w:val="en-US"/>
              </w:rPr>
            </w:pPr>
            <w:r w:rsidRPr="00AE17AD">
              <w:rPr>
                <w:lang w:val="en-US"/>
              </w:rPr>
              <w:t xml:space="preserve">  ],</w:t>
            </w:r>
          </w:p>
          <w:p w14:paraId="5E01E954" w14:textId="77777777" w:rsidR="00AE17AD" w:rsidRPr="00AE17AD" w:rsidRDefault="00AE17AD" w:rsidP="00AE17AD">
            <w:pPr>
              <w:pStyle w:val="PL"/>
              <w:rPr>
                <w:lang w:val="en-US"/>
              </w:rPr>
            </w:pPr>
            <w:r w:rsidRPr="00AE17AD">
              <w:rPr>
                <w:lang w:val="en-US"/>
              </w:rPr>
              <w:t xml:space="preserve">  "PerfMetricJob": [</w:t>
            </w:r>
          </w:p>
          <w:p w14:paraId="0A612492" w14:textId="77777777" w:rsidR="00AE17AD" w:rsidRPr="00AE17AD" w:rsidRDefault="00AE17AD" w:rsidP="00AE17AD">
            <w:pPr>
              <w:pStyle w:val="PL"/>
              <w:rPr>
                <w:lang w:val="en-US"/>
              </w:rPr>
            </w:pPr>
            <w:r w:rsidRPr="00AE17AD">
              <w:rPr>
                <w:lang w:val="en-US"/>
              </w:rPr>
              <w:t xml:space="preserve">    {</w:t>
            </w:r>
          </w:p>
          <w:p w14:paraId="4BC49B7A" w14:textId="77777777" w:rsidR="00AE17AD" w:rsidRPr="00AE17AD" w:rsidRDefault="00AE17AD" w:rsidP="00AE17AD">
            <w:pPr>
              <w:pStyle w:val="PL"/>
              <w:rPr>
                <w:lang w:val="en-US"/>
              </w:rPr>
            </w:pPr>
            <w:r w:rsidRPr="00AE17AD">
              <w:rPr>
                <w:lang w:val="en-US"/>
              </w:rPr>
              <w:t xml:space="preserve">      "id": "PMJ1",</w:t>
            </w:r>
          </w:p>
          <w:p w14:paraId="508D7821" w14:textId="77777777" w:rsidR="00AE17AD" w:rsidRPr="00AE17AD" w:rsidRDefault="00AE17AD" w:rsidP="00AE17AD">
            <w:pPr>
              <w:pStyle w:val="PL"/>
              <w:rPr>
                <w:lang w:val="en-US"/>
              </w:rPr>
            </w:pPr>
            <w:r w:rsidRPr="00AE17AD">
              <w:rPr>
                <w:lang w:val="en-US"/>
              </w:rPr>
              <w:t xml:space="preserve">      "attributes": {</w:t>
            </w:r>
          </w:p>
          <w:p w14:paraId="5E46578A" w14:textId="77777777" w:rsidR="00AE17AD" w:rsidRPr="00AE17AD" w:rsidRDefault="00AE17AD" w:rsidP="00AE17AD">
            <w:pPr>
              <w:pStyle w:val="PL"/>
              <w:rPr>
                <w:lang w:val="en-US"/>
              </w:rPr>
            </w:pPr>
            <w:r w:rsidRPr="00AE17AD">
              <w:rPr>
                <w:lang w:val="en-US"/>
              </w:rPr>
              <w:t xml:space="preserve">        "granularityPeriod": 5,</w:t>
            </w:r>
          </w:p>
          <w:p w14:paraId="4B9922E6" w14:textId="77777777" w:rsidR="00AE17AD" w:rsidRPr="00AE17AD" w:rsidRDefault="00AE17AD" w:rsidP="00AE17AD">
            <w:pPr>
              <w:pStyle w:val="PL"/>
              <w:rPr>
                <w:lang w:val="en-US"/>
              </w:rPr>
            </w:pPr>
            <w:r w:rsidRPr="00AE17AD">
              <w:rPr>
                <w:lang w:val="en-US"/>
              </w:rPr>
              <w:t xml:space="preserve">        "perfMetrics": [</w:t>
            </w:r>
          </w:p>
          <w:p w14:paraId="4CDC9C42" w14:textId="77777777" w:rsidR="00AE17AD" w:rsidRPr="00AE17AD" w:rsidRDefault="00AE17AD" w:rsidP="00AE17AD">
            <w:pPr>
              <w:pStyle w:val="PL"/>
              <w:rPr>
                <w:lang w:val="en-US"/>
              </w:rPr>
            </w:pPr>
            <w:r w:rsidRPr="00AE17AD">
              <w:rPr>
                <w:lang w:val="en-US"/>
              </w:rPr>
              <w:t xml:space="preserve">          "Metric1",</w:t>
            </w:r>
          </w:p>
          <w:p w14:paraId="46636D7D" w14:textId="77777777" w:rsidR="00AE17AD" w:rsidRPr="00AE17AD" w:rsidRDefault="00AE17AD" w:rsidP="00AE17AD">
            <w:pPr>
              <w:pStyle w:val="PL"/>
              <w:rPr>
                <w:lang w:val="en-US"/>
              </w:rPr>
            </w:pPr>
            <w:r w:rsidRPr="00AE17AD">
              <w:rPr>
                <w:lang w:val="en-US"/>
              </w:rPr>
              <w:t xml:space="preserve">          "Metric2"</w:t>
            </w:r>
          </w:p>
          <w:p w14:paraId="6F6C2242" w14:textId="77777777" w:rsidR="00AE17AD" w:rsidRPr="00AE17AD" w:rsidRDefault="00AE17AD" w:rsidP="00AE17AD">
            <w:pPr>
              <w:pStyle w:val="PL"/>
              <w:rPr>
                <w:lang w:val="en-US"/>
              </w:rPr>
            </w:pPr>
            <w:r w:rsidRPr="00AE17AD">
              <w:rPr>
                <w:lang w:val="en-US"/>
              </w:rPr>
              <w:t xml:space="preserve">        ],</w:t>
            </w:r>
          </w:p>
          <w:p w14:paraId="226B339E" w14:textId="77777777" w:rsidR="00AE17AD" w:rsidRPr="00AE17AD" w:rsidRDefault="00AE17AD" w:rsidP="00AE17AD">
            <w:pPr>
              <w:pStyle w:val="PL"/>
              <w:rPr>
                <w:lang w:val="en-US"/>
              </w:rPr>
            </w:pPr>
            <w:r w:rsidRPr="00AE17AD">
              <w:rPr>
                <w:lang w:val="en-US"/>
              </w:rPr>
              <w:t xml:space="preserve">        "objectInstances": [</w:t>
            </w:r>
          </w:p>
          <w:p w14:paraId="05A7EEC5" w14:textId="77777777" w:rsidR="00AE17AD" w:rsidRPr="00AE17AD" w:rsidRDefault="00AE17AD" w:rsidP="00AE17AD">
            <w:pPr>
              <w:pStyle w:val="PL"/>
              <w:rPr>
                <w:lang w:val="en-US"/>
              </w:rPr>
            </w:pPr>
            <w:r w:rsidRPr="00AE17AD">
              <w:rPr>
                <w:lang w:val="en-US"/>
              </w:rPr>
              <w:t xml:space="preserve">          "Obj1",</w:t>
            </w:r>
          </w:p>
          <w:p w14:paraId="167FC227" w14:textId="77777777" w:rsidR="00AE17AD" w:rsidRPr="00AE17AD" w:rsidRDefault="00AE17AD" w:rsidP="00AE17AD">
            <w:pPr>
              <w:pStyle w:val="PL"/>
              <w:rPr>
                <w:lang w:val="en-US"/>
              </w:rPr>
            </w:pPr>
            <w:r w:rsidRPr="00AE17AD">
              <w:rPr>
                <w:lang w:val="en-US"/>
              </w:rPr>
              <w:t xml:space="preserve">          "Obj2"</w:t>
            </w:r>
          </w:p>
          <w:p w14:paraId="3E4809B1" w14:textId="77777777" w:rsidR="00AE17AD" w:rsidRPr="00AE17AD" w:rsidRDefault="00AE17AD" w:rsidP="00AE17AD">
            <w:pPr>
              <w:pStyle w:val="PL"/>
              <w:rPr>
                <w:lang w:val="en-US"/>
              </w:rPr>
            </w:pPr>
            <w:r w:rsidRPr="00AE17AD">
              <w:rPr>
                <w:lang w:val="en-US"/>
              </w:rPr>
              <w:t xml:space="preserve">        ]</w:t>
            </w:r>
          </w:p>
          <w:p w14:paraId="6CA895A1" w14:textId="77777777" w:rsidR="00AE17AD" w:rsidRPr="00AE17AD" w:rsidRDefault="00AE17AD" w:rsidP="00AE17AD">
            <w:pPr>
              <w:pStyle w:val="PL"/>
              <w:rPr>
                <w:lang w:val="en-US"/>
              </w:rPr>
            </w:pPr>
            <w:r w:rsidRPr="00AE17AD">
              <w:rPr>
                <w:lang w:val="en-US"/>
              </w:rPr>
              <w:t xml:space="preserve">      }</w:t>
            </w:r>
          </w:p>
          <w:p w14:paraId="1A812286" w14:textId="77777777" w:rsidR="00AE17AD" w:rsidRPr="00AE17AD" w:rsidRDefault="00AE17AD" w:rsidP="00AE17AD">
            <w:pPr>
              <w:pStyle w:val="PL"/>
              <w:rPr>
                <w:lang w:val="en-US"/>
              </w:rPr>
            </w:pPr>
            <w:r w:rsidRPr="00AE17AD">
              <w:rPr>
                <w:lang w:val="en-US"/>
              </w:rPr>
              <w:t xml:space="preserve">    }</w:t>
            </w:r>
          </w:p>
          <w:p w14:paraId="67162AD8" w14:textId="77777777" w:rsidR="00AE17AD" w:rsidRPr="00AE17AD" w:rsidRDefault="00AE17AD" w:rsidP="00AE17AD">
            <w:pPr>
              <w:pStyle w:val="PL"/>
              <w:rPr>
                <w:lang w:val="en-US"/>
              </w:rPr>
            </w:pPr>
            <w:r w:rsidRPr="00AE17AD">
              <w:rPr>
                <w:lang w:val="en-US"/>
              </w:rPr>
              <w:t xml:space="preserve">  ],</w:t>
            </w:r>
          </w:p>
          <w:p w14:paraId="58769B33" w14:textId="77777777" w:rsidR="00AE17AD" w:rsidRPr="00AE17AD" w:rsidRDefault="00AE17AD" w:rsidP="00AE17AD">
            <w:pPr>
              <w:pStyle w:val="PL"/>
              <w:rPr>
                <w:lang w:val="en-US"/>
              </w:rPr>
            </w:pPr>
            <w:r w:rsidRPr="00AE17AD">
              <w:rPr>
                <w:lang w:val="en-US"/>
              </w:rPr>
              <w:t xml:space="preserve">  "ThresholdMonitor": [</w:t>
            </w:r>
          </w:p>
          <w:p w14:paraId="592CE199" w14:textId="77777777" w:rsidR="00AE17AD" w:rsidRPr="00AE17AD" w:rsidRDefault="00AE17AD" w:rsidP="00AE17AD">
            <w:pPr>
              <w:pStyle w:val="PL"/>
              <w:rPr>
                <w:lang w:val="en-US"/>
              </w:rPr>
            </w:pPr>
            <w:r w:rsidRPr="00AE17AD">
              <w:rPr>
                <w:lang w:val="en-US"/>
              </w:rPr>
              <w:t xml:space="preserve">    {</w:t>
            </w:r>
          </w:p>
          <w:p w14:paraId="29D77DE7" w14:textId="77777777" w:rsidR="00AE17AD" w:rsidRPr="00AE17AD" w:rsidRDefault="00AE17AD" w:rsidP="00AE17AD">
            <w:pPr>
              <w:pStyle w:val="PL"/>
              <w:rPr>
                <w:lang w:val="en-US"/>
              </w:rPr>
            </w:pPr>
            <w:r w:rsidRPr="00AE17AD">
              <w:rPr>
                <w:lang w:val="en-US"/>
              </w:rPr>
              <w:t xml:space="preserve">      "id": "TM1",</w:t>
            </w:r>
          </w:p>
          <w:p w14:paraId="4B05E028" w14:textId="77777777" w:rsidR="00AE17AD" w:rsidRPr="00AE17AD" w:rsidRDefault="00AE17AD" w:rsidP="00AE17AD">
            <w:pPr>
              <w:pStyle w:val="PL"/>
              <w:rPr>
                <w:lang w:val="en-US"/>
              </w:rPr>
            </w:pPr>
            <w:r w:rsidRPr="00AE17AD">
              <w:rPr>
                <w:lang w:val="en-US"/>
              </w:rPr>
              <w:t xml:space="preserve">      "attributes": {</w:t>
            </w:r>
          </w:p>
          <w:p w14:paraId="3B75452F" w14:textId="77777777" w:rsidR="00AE17AD" w:rsidRPr="00AE17AD" w:rsidRDefault="00AE17AD" w:rsidP="00AE17AD">
            <w:pPr>
              <w:pStyle w:val="PL"/>
              <w:rPr>
                <w:lang w:val="en-US"/>
              </w:rPr>
            </w:pPr>
            <w:r w:rsidRPr="00AE17AD">
              <w:rPr>
                <w:lang w:val="en-US"/>
              </w:rPr>
              <w:t xml:space="preserve">        "metric": "Metric1",</w:t>
            </w:r>
          </w:p>
          <w:p w14:paraId="1CEBF012" w14:textId="77777777" w:rsidR="00AE17AD" w:rsidRPr="00AE17AD" w:rsidRDefault="00AE17AD" w:rsidP="00AE17AD">
            <w:pPr>
              <w:pStyle w:val="PL"/>
              <w:rPr>
                <w:lang w:val="en-US"/>
              </w:rPr>
            </w:pPr>
            <w:r w:rsidRPr="00AE17AD">
              <w:rPr>
                <w:lang w:val="en-US"/>
              </w:rPr>
              <w:t xml:space="preserve">        "thresholdLevels": [</w:t>
            </w:r>
          </w:p>
          <w:p w14:paraId="2265ADC5" w14:textId="77777777" w:rsidR="00AE17AD" w:rsidRPr="00AE17AD" w:rsidRDefault="00AE17AD" w:rsidP="00AE17AD">
            <w:pPr>
              <w:pStyle w:val="PL"/>
              <w:rPr>
                <w:lang w:val="en-US"/>
              </w:rPr>
            </w:pPr>
            <w:r w:rsidRPr="00AE17AD">
              <w:rPr>
                <w:lang w:val="en-US"/>
              </w:rPr>
              <w:t xml:space="preserve">          {</w:t>
            </w:r>
          </w:p>
          <w:p w14:paraId="31C82021" w14:textId="77777777" w:rsidR="00AE17AD" w:rsidRPr="00AE17AD" w:rsidRDefault="00AE17AD" w:rsidP="00AE17AD">
            <w:pPr>
              <w:pStyle w:val="PL"/>
              <w:rPr>
                <w:lang w:val="en-US"/>
              </w:rPr>
            </w:pPr>
            <w:r w:rsidRPr="00AE17AD">
              <w:rPr>
                <w:lang w:val="en-US"/>
              </w:rPr>
              <w:t xml:space="preserve">            "level": "1",</w:t>
            </w:r>
          </w:p>
          <w:p w14:paraId="6585695A" w14:textId="77777777" w:rsidR="00AE17AD" w:rsidRPr="00AE17AD" w:rsidRDefault="00AE17AD" w:rsidP="00AE17AD">
            <w:pPr>
              <w:pStyle w:val="PL"/>
              <w:rPr>
                <w:lang w:val="en-US"/>
              </w:rPr>
            </w:pPr>
            <w:r w:rsidRPr="00AE17AD">
              <w:rPr>
                <w:lang w:val="en-US"/>
              </w:rPr>
              <w:t xml:space="preserve">            "thresholdValue": 10</w:t>
            </w:r>
          </w:p>
          <w:p w14:paraId="4A2799F4" w14:textId="77777777" w:rsidR="00AE17AD" w:rsidRPr="00AE17AD" w:rsidRDefault="00AE17AD" w:rsidP="00AE17AD">
            <w:pPr>
              <w:pStyle w:val="PL"/>
              <w:rPr>
                <w:lang w:val="en-US"/>
              </w:rPr>
            </w:pPr>
            <w:r w:rsidRPr="00AE17AD">
              <w:rPr>
                <w:lang w:val="en-US"/>
              </w:rPr>
              <w:t xml:space="preserve">          },</w:t>
            </w:r>
          </w:p>
          <w:p w14:paraId="6C4A13EF" w14:textId="77777777" w:rsidR="00AE17AD" w:rsidRPr="00AE17AD" w:rsidRDefault="00AE17AD" w:rsidP="00AE17AD">
            <w:pPr>
              <w:pStyle w:val="PL"/>
              <w:rPr>
                <w:lang w:val="en-US"/>
              </w:rPr>
            </w:pPr>
            <w:r w:rsidRPr="00AE17AD">
              <w:rPr>
                <w:lang w:val="en-US"/>
              </w:rPr>
              <w:t xml:space="preserve">          {</w:t>
            </w:r>
          </w:p>
          <w:p w14:paraId="70EBA00C" w14:textId="77777777" w:rsidR="00AE17AD" w:rsidRPr="00AE17AD" w:rsidRDefault="00AE17AD" w:rsidP="00AE17AD">
            <w:pPr>
              <w:pStyle w:val="PL"/>
              <w:rPr>
                <w:lang w:val="en-US"/>
              </w:rPr>
            </w:pPr>
            <w:r w:rsidRPr="00AE17AD">
              <w:rPr>
                <w:lang w:val="en-US"/>
              </w:rPr>
              <w:t xml:space="preserve">            "level": "2",</w:t>
            </w:r>
          </w:p>
          <w:p w14:paraId="1A67DFAD" w14:textId="77777777" w:rsidR="00AE17AD" w:rsidRPr="00AE17AD" w:rsidRDefault="00AE17AD" w:rsidP="00AE17AD">
            <w:pPr>
              <w:pStyle w:val="PL"/>
              <w:rPr>
                <w:lang w:val="en-US"/>
              </w:rPr>
            </w:pPr>
            <w:r w:rsidRPr="00AE17AD">
              <w:rPr>
                <w:lang w:val="en-US"/>
              </w:rPr>
              <w:t xml:space="preserve">            "thresholdValue": 20</w:t>
            </w:r>
          </w:p>
          <w:p w14:paraId="1DFCB84E" w14:textId="77777777" w:rsidR="00AE17AD" w:rsidRPr="00AE17AD" w:rsidRDefault="00AE17AD" w:rsidP="00AE17AD">
            <w:pPr>
              <w:pStyle w:val="PL"/>
              <w:rPr>
                <w:lang w:val="en-US"/>
              </w:rPr>
            </w:pPr>
            <w:r w:rsidRPr="00AE17AD">
              <w:rPr>
                <w:lang w:val="en-US"/>
              </w:rPr>
              <w:t xml:space="preserve">          },</w:t>
            </w:r>
          </w:p>
          <w:p w14:paraId="0337549E" w14:textId="77777777" w:rsidR="00AE17AD" w:rsidRPr="00AE17AD" w:rsidRDefault="00AE17AD" w:rsidP="00AE17AD">
            <w:pPr>
              <w:pStyle w:val="PL"/>
              <w:rPr>
                <w:lang w:val="en-US"/>
              </w:rPr>
            </w:pPr>
            <w:r w:rsidRPr="00AE17AD">
              <w:rPr>
                <w:lang w:val="en-US"/>
              </w:rPr>
              <w:t xml:space="preserve">          {</w:t>
            </w:r>
          </w:p>
          <w:p w14:paraId="7CB5E16D" w14:textId="77777777" w:rsidR="00AE17AD" w:rsidRPr="00AE17AD" w:rsidRDefault="00AE17AD" w:rsidP="00AE17AD">
            <w:pPr>
              <w:pStyle w:val="PL"/>
              <w:rPr>
                <w:lang w:val="en-US"/>
              </w:rPr>
            </w:pPr>
            <w:r w:rsidRPr="00AE17AD">
              <w:rPr>
                <w:lang w:val="en-US"/>
              </w:rPr>
              <w:t xml:space="preserve">            "level": "3",</w:t>
            </w:r>
          </w:p>
          <w:p w14:paraId="6895FCFF" w14:textId="77777777" w:rsidR="00AE17AD" w:rsidRPr="00AE17AD" w:rsidRDefault="00AE17AD" w:rsidP="00AE17AD">
            <w:pPr>
              <w:pStyle w:val="PL"/>
              <w:rPr>
                <w:lang w:val="en-US"/>
              </w:rPr>
            </w:pPr>
            <w:r w:rsidRPr="00AE17AD">
              <w:rPr>
                <w:lang w:val="en-US"/>
              </w:rPr>
              <w:t xml:space="preserve">            "thresholdValue": 30</w:t>
            </w:r>
          </w:p>
          <w:p w14:paraId="5D17B0DB" w14:textId="77777777" w:rsidR="00AE17AD" w:rsidRPr="00AE17AD" w:rsidRDefault="00AE17AD" w:rsidP="00AE17AD">
            <w:pPr>
              <w:pStyle w:val="PL"/>
              <w:rPr>
                <w:lang w:val="en-US"/>
              </w:rPr>
            </w:pPr>
            <w:r w:rsidRPr="00AE17AD">
              <w:rPr>
                <w:lang w:val="en-US"/>
              </w:rPr>
              <w:t xml:space="preserve">          }</w:t>
            </w:r>
          </w:p>
          <w:p w14:paraId="70E8A2D0" w14:textId="77777777" w:rsidR="00AE17AD" w:rsidRPr="00AE17AD" w:rsidRDefault="00AE17AD" w:rsidP="00AE17AD">
            <w:pPr>
              <w:pStyle w:val="PL"/>
              <w:rPr>
                <w:lang w:val="en-US"/>
              </w:rPr>
            </w:pPr>
            <w:r w:rsidRPr="00AE17AD">
              <w:rPr>
                <w:lang w:val="en-US"/>
              </w:rPr>
              <w:t xml:space="preserve">        ]</w:t>
            </w:r>
          </w:p>
          <w:p w14:paraId="27BAFCED" w14:textId="77777777" w:rsidR="00AE17AD" w:rsidRPr="00AE17AD" w:rsidRDefault="00AE17AD" w:rsidP="00AE17AD">
            <w:pPr>
              <w:pStyle w:val="PL"/>
              <w:rPr>
                <w:lang w:val="en-US"/>
              </w:rPr>
            </w:pPr>
            <w:r w:rsidRPr="00AE17AD">
              <w:rPr>
                <w:lang w:val="en-US"/>
              </w:rPr>
              <w:t xml:space="preserve">      }</w:t>
            </w:r>
          </w:p>
          <w:p w14:paraId="4B85D136" w14:textId="77777777" w:rsidR="00AE17AD" w:rsidRPr="00AE17AD" w:rsidRDefault="00AE17AD" w:rsidP="00AE17AD">
            <w:pPr>
              <w:pStyle w:val="PL"/>
              <w:rPr>
                <w:lang w:val="en-US"/>
              </w:rPr>
            </w:pPr>
            <w:r w:rsidRPr="00AE17AD">
              <w:rPr>
                <w:lang w:val="en-US"/>
              </w:rPr>
              <w:t xml:space="preserve">    }</w:t>
            </w:r>
          </w:p>
          <w:p w14:paraId="67B7D889" w14:textId="77777777" w:rsidR="00AE17AD" w:rsidRPr="00AE17AD" w:rsidRDefault="00AE17AD" w:rsidP="00AE17AD">
            <w:pPr>
              <w:pStyle w:val="PL"/>
              <w:rPr>
                <w:lang w:val="en-US"/>
              </w:rPr>
            </w:pPr>
            <w:r w:rsidRPr="00AE17AD">
              <w:rPr>
                <w:lang w:val="en-US"/>
              </w:rPr>
              <w:t xml:space="preserve">  ]</w:t>
            </w:r>
          </w:p>
          <w:p w14:paraId="12FAEA65" w14:textId="77777777" w:rsidR="00583C65" w:rsidRDefault="00AE17AD" w:rsidP="00AE17AD">
            <w:pPr>
              <w:pStyle w:val="PL"/>
              <w:rPr>
                <w:lang w:val="fr-FR"/>
              </w:rPr>
            </w:pPr>
            <w:r w:rsidRPr="00AE17AD">
              <w:rPr>
                <w:lang w:val="en-US"/>
              </w:rPr>
              <w:t>}</w:t>
            </w:r>
          </w:p>
        </w:tc>
      </w:tr>
    </w:tbl>
    <w:p w14:paraId="54723BDE" w14:textId="77777777" w:rsidR="009D3CE3" w:rsidRPr="003538C2" w:rsidRDefault="009D3CE3" w:rsidP="009D3CE3">
      <w:pPr>
        <w:spacing w:before="180"/>
      </w:pPr>
      <w:r w:rsidRPr="003538C2">
        <w:lastRenderedPageBreak/>
        <w:t>The MnS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D3CE3" w:rsidRPr="003538C2" w14:paraId="67552B3A"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D6F8911"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/SubNetwork=SN1?scopeType=BASE_SUBTREE&amp;scopeLevel=1 HTTP/1.1</w:t>
            </w:r>
          </w:p>
          <w:p w14:paraId="7AEA2DB5"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04E8857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496839B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598D953A"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E7B2607" w14:textId="77777777" w:rsidR="00601C93" w:rsidRPr="00601C93" w:rsidRDefault="00601C93" w:rsidP="00601C93">
            <w:pPr>
              <w:spacing w:after="0"/>
              <w:rPr>
                <w:rFonts w:ascii="Courier New" w:hAnsi="Courier New" w:cs="Courier New"/>
                <w:sz w:val="16"/>
                <w:szCs w:val="16"/>
                <w:lang w:val="en-US"/>
              </w:rPr>
            </w:pPr>
            <w:bookmarkStart w:id="307" w:name="MCCQCTEMPBM_00000054" w:colFirst="0" w:colLast="0"/>
            <w:r w:rsidRPr="00601C93">
              <w:rPr>
                <w:rFonts w:ascii="Courier New" w:hAnsi="Courier New" w:cs="Courier New"/>
                <w:sz w:val="16"/>
                <w:szCs w:val="16"/>
                <w:lang w:val="en-US"/>
              </w:rPr>
              <w:t>HTTP/1.1 200 OK</w:t>
            </w:r>
          </w:p>
          <w:p w14:paraId="156EC0C0"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54E52FEF"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776CC7C7" w14:textId="77777777" w:rsidR="00601C93" w:rsidRDefault="00601C93" w:rsidP="00AE17AD">
            <w:pPr>
              <w:spacing w:after="0"/>
              <w:rPr>
                <w:rFonts w:ascii="Courier New" w:hAnsi="Courier New" w:cs="Courier New"/>
                <w:sz w:val="16"/>
                <w:szCs w:val="16"/>
                <w:lang w:val="en-US"/>
              </w:rPr>
            </w:pPr>
          </w:p>
          <w:p w14:paraId="233902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D33D0A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7D8EB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47C289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"SubNetwork",</w:t>
            </w:r>
          </w:p>
          <w:p w14:paraId="0D15FBF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w:t>
            </w:r>
          </w:p>
          <w:p w14:paraId="1F6FDA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10DA5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w:t>
            </w:r>
          </w:p>
          <w:p w14:paraId="23A16B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"userDefinedNetworkType": "5G",</w:t>
            </w:r>
          </w:p>
          <w:p w14:paraId="029A61C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"plmnId": {</w:t>
            </w:r>
          </w:p>
          <w:p w14:paraId="77A649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4152A9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"mnc": 789</w:t>
            </w:r>
          </w:p>
          <w:p w14:paraId="1B3311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32556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3023ED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314DF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689D0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00641C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6B170B3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"SubNetwork=SN1,ManagedElement=ME1",</w:t>
            </w:r>
          </w:p>
          <w:p w14:paraId="6E15601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51363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"userLabel": "Berlin NW 1",</w:t>
            </w:r>
          </w:p>
          <w:p w14:paraId="13D8A68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79787F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1EADF30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2522CE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590E1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21F07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0B82020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159471D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SubNetwork=SN1,ManagedElement=ME2",</w:t>
            </w:r>
          </w:p>
          <w:p w14:paraId="7AE091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143DF5B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2",</w:t>
            </w:r>
          </w:p>
          <w:p w14:paraId="28085F9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64483C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42481AD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33A31E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A991A3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E8EE1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7A71D14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"PerfMetricJob",</w:t>
            </w:r>
          </w:p>
          <w:p w14:paraId="7B77304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SubNetwork=SN1,PerfMetricJob=PMJ1",</w:t>
            </w:r>
          </w:p>
          <w:p w14:paraId="2684857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4FFEB9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"granularityPeriod": "5",</w:t>
            </w:r>
          </w:p>
          <w:p w14:paraId="28FDA1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"perfMetrics": [</w:t>
            </w:r>
          </w:p>
          <w:p w14:paraId="2526947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41A3FB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0E0C43C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0791D8E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"objectInstances": [</w:t>
            </w:r>
          </w:p>
          <w:p w14:paraId="013AF010"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4D1836A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34F4ADC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9BAC6AA"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7D6443C4"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0A88B88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A1B01E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3925015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"ThresholdMonitor",</w:t>
            </w:r>
          </w:p>
          <w:p w14:paraId="5BB13B3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SubNetwork=SN1,ThresholdMonitor=TM1",</w:t>
            </w:r>
          </w:p>
          <w:p w14:paraId="3938F0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861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2A149F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"thresholdLevels": [</w:t>
            </w:r>
          </w:p>
          <w:p w14:paraId="743CE5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F4E0B1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500C689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10</w:t>
            </w:r>
          </w:p>
          <w:p w14:paraId="07145C2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FA64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03A93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228992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20</w:t>
            </w:r>
          </w:p>
          <w:p w14:paraId="2A88BD9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ADF3C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127905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25DA1F9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30</w:t>
            </w:r>
          </w:p>
          <w:p w14:paraId="3BFBD67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75EE2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E2DCB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DF5E7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DCC16A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07"/>
    <w:p w14:paraId="27A2B162" w14:textId="77777777" w:rsidR="00601C93" w:rsidRDefault="00601C93" w:rsidP="00746D17">
      <w:pPr>
        <w:spacing w:before="180"/>
      </w:pPr>
      <w:r w:rsidRPr="00FB6B5F">
        <w:lastRenderedPageBreak/>
        <w:t>The "objectInstance" of each returned object is present in the response, as required in clause 6.1.4.</w:t>
      </w:r>
    </w:p>
    <w:p w14:paraId="277BB1E1"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BBB4BE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63BDD5" w14:textId="77777777" w:rsidR="00583C65" w:rsidRDefault="00583C65">
            <w:pPr>
              <w:spacing w:after="0"/>
              <w:rPr>
                <w:rFonts w:ascii="Courier New" w:hAnsi="Courier New" w:cs="Courier New"/>
                <w:sz w:val="16"/>
                <w:szCs w:val="16"/>
                <w:lang w:val="en-US"/>
              </w:rPr>
            </w:pPr>
            <w:bookmarkStart w:id="308" w:name="MCCQCTEMPBM_00000055" w:colFirst="0" w:colLast="0"/>
            <w:r>
              <w:rPr>
                <w:rFonts w:ascii="Courier New" w:hAnsi="Courier New" w:cs="Courier New"/>
                <w:sz w:val="16"/>
                <w:szCs w:val="16"/>
                <w:lang w:val="en-US"/>
              </w:rPr>
              <w:t>GET /SubNetwork=SN1?scopeType=BASE_NTH_LEVEL&amp;scopeLevel=1 HTTP/1.1</w:t>
            </w:r>
          </w:p>
          <w:p w14:paraId="40767DF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CCAD0D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08"/>
    <w:p w14:paraId="4B5AED46" w14:textId="77777777" w:rsidR="00583C65" w:rsidRDefault="00583C65" w:rsidP="00746D17">
      <w:pPr>
        <w:spacing w:before="180"/>
      </w:pPr>
      <w:r>
        <w:t xml:space="preserve">The response does not include the attributes of "SubNetwork" any more,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5A09C7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A4D7DE7" w14:textId="77777777" w:rsidR="00601C93" w:rsidRPr="00601C93" w:rsidRDefault="00601C93" w:rsidP="00601C93">
            <w:pPr>
              <w:pStyle w:val="PL"/>
              <w:rPr>
                <w:lang w:val="en-US"/>
              </w:rPr>
            </w:pPr>
            <w:r w:rsidRPr="00601C93">
              <w:rPr>
                <w:lang w:val="en-US"/>
              </w:rPr>
              <w:t>HTTP/1.1 200 OK</w:t>
            </w:r>
          </w:p>
          <w:p w14:paraId="09E40134" w14:textId="77777777" w:rsidR="00601C93" w:rsidRPr="00601C93" w:rsidRDefault="00601C93" w:rsidP="00601C93">
            <w:pPr>
              <w:pStyle w:val="PL"/>
              <w:rPr>
                <w:lang w:val="en-US"/>
              </w:rPr>
            </w:pPr>
            <w:r w:rsidRPr="00601C93">
              <w:rPr>
                <w:lang w:val="en-US"/>
              </w:rPr>
              <w:t>Date: Tue, 06 Aug 2019 16:50:26 GMT</w:t>
            </w:r>
          </w:p>
          <w:p w14:paraId="0B0EEC27" w14:textId="77777777" w:rsidR="00601C93" w:rsidRDefault="00601C93" w:rsidP="00601C93">
            <w:pPr>
              <w:pStyle w:val="PL"/>
              <w:rPr>
                <w:lang w:val="en-US"/>
              </w:rPr>
            </w:pPr>
            <w:r w:rsidRPr="00601C93">
              <w:rPr>
                <w:lang w:val="en-US"/>
              </w:rPr>
              <w:t>Content-Type: application/json</w:t>
            </w:r>
          </w:p>
          <w:p w14:paraId="568659DA" w14:textId="77777777" w:rsidR="00601C93" w:rsidRPr="00601C93" w:rsidRDefault="00601C93" w:rsidP="00601C93">
            <w:pPr>
              <w:pStyle w:val="PL"/>
              <w:rPr>
                <w:lang w:val="en-US"/>
              </w:rPr>
            </w:pPr>
          </w:p>
          <w:p w14:paraId="7B31D72F" w14:textId="77777777" w:rsidR="00AE17AD" w:rsidRPr="00AE17AD" w:rsidRDefault="00AE17AD" w:rsidP="00AE17AD">
            <w:pPr>
              <w:pStyle w:val="PL"/>
              <w:rPr>
                <w:lang w:val="en-US"/>
              </w:rPr>
            </w:pPr>
            <w:r w:rsidRPr="00AE17AD">
              <w:rPr>
                <w:lang w:val="en-US"/>
              </w:rPr>
              <w:t>{</w:t>
            </w:r>
          </w:p>
          <w:p w14:paraId="421921DB" w14:textId="77777777" w:rsidR="00AE17AD" w:rsidRPr="00AE17AD" w:rsidRDefault="00AE17AD" w:rsidP="00AE17AD">
            <w:pPr>
              <w:pStyle w:val="PL"/>
              <w:rPr>
                <w:lang w:val="en-US"/>
              </w:rPr>
            </w:pPr>
            <w:r w:rsidRPr="00AE17AD">
              <w:rPr>
                <w:lang w:val="en-US"/>
              </w:rPr>
              <w:t xml:space="preserve">  "id": "SN1",</w:t>
            </w:r>
          </w:p>
          <w:p w14:paraId="5934AB18" w14:textId="77777777" w:rsidR="00AE17AD" w:rsidRPr="00AE17AD" w:rsidRDefault="00AE17AD" w:rsidP="00AE17AD">
            <w:pPr>
              <w:pStyle w:val="PL"/>
              <w:rPr>
                <w:lang w:val="en-US"/>
              </w:rPr>
            </w:pPr>
            <w:r w:rsidRPr="00AE17AD">
              <w:rPr>
                <w:lang w:val="en-US"/>
              </w:rPr>
              <w:t xml:space="preserve">  "ManagedElement": [</w:t>
            </w:r>
          </w:p>
          <w:p w14:paraId="54949E12" w14:textId="77777777" w:rsidR="00AE17AD" w:rsidRPr="00AE17AD" w:rsidRDefault="00AE17AD" w:rsidP="00AE17AD">
            <w:pPr>
              <w:pStyle w:val="PL"/>
              <w:rPr>
                <w:lang w:val="en-US"/>
              </w:rPr>
            </w:pPr>
            <w:r w:rsidRPr="00AE17AD">
              <w:rPr>
                <w:lang w:val="en-US"/>
              </w:rPr>
              <w:t xml:space="preserve">    {</w:t>
            </w:r>
          </w:p>
          <w:p w14:paraId="6480F706" w14:textId="77777777" w:rsidR="00AE17AD" w:rsidRPr="00AE17AD" w:rsidRDefault="00AE17AD" w:rsidP="00AE17AD">
            <w:pPr>
              <w:pStyle w:val="PL"/>
              <w:rPr>
                <w:lang w:val="en-US"/>
              </w:rPr>
            </w:pPr>
            <w:r w:rsidRPr="00AE17AD">
              <w:rPr>
                <w:lang w:val="en-US"/>
              </w:rPr>
              <w:t xml:space="preserve">      "id": "ME1",</w:t>
            </w:r>
          </w:p>
          <w:p w14:paraId="42917CE4" w14:textId="77777777" w:rsidR="00AE17AD" w:rsidRPr="00AE17AD" w:rsidRDefault="00AE17AD" w:rsidP="00AE17AD">
            <w:pPr>
              <w:pStyle w:val="PL"/>
              <w:rPr>
                <w:lang w:val="en-US"/>
              </w:rPr>
            </w:pPr>
            <w:r w:rsidRPr="00AE17AD">
              <w:rPr>
                <w:lang w:val="en-US"/>
              </w:rPr>
              <w:t xml:space="preserve">      "attributes": {</w:t>
            </w:r>
          </w:p>
          <w:p w14:paraId="62711D41" w14:textId="77777777" w:rsidR="00AE17AD" w:rsidRPr="00AE17AD" w:rsidRDefault="00AE17AD" w:rsidP="00AE17AD">
            <w:pPr>
              <w:pStyle w:val="PL"/>
              <w:rPr>
                <w:lang w:val="en-US"/>
              </w:rPr>
            </w:pPr>
            <w:r w:rsidRPr="00AE17AD">
              <w:rPr>
                <w:lang w:val="en-US"/>
              </w:rPr>
              <w:t xml:space="preserve">        "userLabel": "Berlin NW 1",</w:t>
            </w:r>
          </w:p>
          <w:p w14:paraId="287C2C11" w14:textId="77777777" w:rsidR="00AE17AD" w:rsidRPr="00AE17AD" w:rsidRDefault="00AE17AD" w:rsidP="00AE17AD">
            <w:pPr>
              <w:pStyle w:val="PL"/>
              <w:rPr>
                <w:lang w:val="en-US"/>
              </w:rPr>
            </w:pPr>
            <w:r w:rsidRPr="00AE17AD">
              <w:rPr>
                <w:lang w:val="en-US"/>
              </w:rPr>
              <w:lastRenderedPageBreak/>
              <w:t xml:space="preserve">        "vendorName": "Company XY",</w:t>
            </w:r>
          </w:p>
          <w:p w14:paraId="3EB35FC4" w14:textId="77777777" w:rsidR="00AE17AD" w:rsidRPr="00AE17AD" w:rsidRDefault="00AE17AD" w:rsidP="00AE17AD">
            <w:pPr>
              <w:pStyle w:val="PL"/>
              <w:rPr>
                <w:lang w:val="en-US"/>
              </w:rPr>
            </w:pPr>
            <w:r w:rsidRPr="00AE17AD">
              <w:rPr>
                <w:lang w:val="en-US"/>
              </w:rPr>
              <w:t xml:space="preserve">        "location": "TV Tower"</w:t>
            </w:r>
          </w:p>
          <w:p w14:paraId="026DC902" w14:textId="77777777" w:rsidR="00AE17AD" w:rsidRPr="00AE17AD" w:rsidRDefault="00AE17AD" w:rsidP="00AE17AD">
            <w:pPr>
              <w:pStyle w:val="PL"/>
              <w:rPr>
                <w:lang w:val="en-US"/>
              </w:rPr>
            </w:pPr>
            <w:r w:rsidRPr="00AE17AD">
              <w:rPr>
                <w:lang w:val="en-US"/>
              </w:rPr>
              <w:t xml:space="preserve">      }</w:t>
            </w:r>
          </w:p>
          <w:p w14:paraId="48C50D4B" w14:textId="77777777" w:rsidR="00AE17AD" w:rsidRPr="00AE17AD" w:rsidRDefault="00AE17AD" w:rsidP="00AE17AD">
            <w:pPr>
              <w:pStyle w:val="PL"/>
              <w:rPr>
                <w:lang w:val="en-US"/>
              </w:rPr>
            </w:pPr>
            <w:r w:rsidRPr="00AE17AD">
              <w:rPr>
                <w:lang w:val="en-US"/>
              </w:rPr>
              <w:t xml:space="preserve">    },</w:t>
            </w:r>
          </w:p>
          <w:p w14:paraId="4A9BDF99" w14:textId="77777777" w:rsidR="00AE17AD" w:rsidRPr="00AE17AD" w:rsidRDefault="00AE17AD" w:rsidP="00AE17AD">
            <w:pPr>
              <w:pStyle w:val="PL"/>
              <w:rPr>
                <w:lang w:val="en-US"/>
              </w:rPr>
            </w:pPr>
            <w:r w:rsidRPr="00AE17AD">
              <w:rPr>
                <w:lang w:val="en-US"/>
              </w:rPr>
              <w:t xml:space="preserve">    {</w:t>
            </w:r>
          </w:p>
          <w:p w14:paraId="58DDC9E5" w14:textId="77777777" w:rsidR="00AE17AD" w:rsidRPr="00AE17AD" w:rsidRDefault="00AE17AD" w:rsidP="00AE17AD">
            <w:pPr>
              <w:pStyle w:val="PL"/>
              <w:rPr>
                <w:lang w:val="en-US"/>
              </w:rPr>
            </w:pPr>
            <w:r w:rsidRPr="00AE17AD">
              <w:rPr>
                <w:lang w:val="en-US"/>
              </w:rPr>
              <w:t xml:space="preserve">      "id": "ME2",</w:t>
            </w:r>
          </w:p>
          <w:p w14:paraId="4F9743D0" w14:textId="77777777" w:rsidR="00AE17AD" w:rsidRPr="00AE17AD" w:rsidRDefault="00AE17AD" w:rsidP="00AE17AD">
            <w:pPr>
              <w:pStyle w:val="PL"/>
              <w:rPr>
                <w:lang w:val="en-US"/>
              </w:rPr>
            </w:pPr>
            <w:r w:rsidRPr="00AE17AD">
              <w:rPr>
                <w:lang w:val="en-US"/>
              </w:rPr>
              <w:t xml:space="preserve">      "attributes": {</w:t>
            </w:r>
          </w:p>
          <w:p w14:paraId="7911526F" w14:textId="77777777" w:rsidR="00AE17AD" w:rsidRPr="00AE17AD" w:rsidRDefault="00AE17AD" w:rsidP="00AE17AD">
            <w:pPr>
              <w:pStyle w:val="PL"/>
              <w:rPr>
                <w:lang w:val="en-US"/>
              </w:rPr>
            </w:pPr>
            <w:r w:rsidRPr="00AE17AD">
              <w:rPr>
                <w:lang w:val="en-US"/>
              </w:rPr>
              <w:t xml:space="preserve">        "userLabel": "Berlin NW 2",</w:t>
            </w:r>
          </w:p>
          <w:p w14:paraId="28945E4B" w14:textId="77777777" w:rsidR="00AE17AD" w:rsidRPr="00AE17AD" w:rsidRDefault="00AE17AD" w:rsidP="00AE17AD">
            <w:pPr>
              <w:pStyle w:val="PL"/>
              <w:rPr>
                <w:lang w:val="en-US"/>
              </w:rPr>
            </w:pPr>
            <w:r w:rsidRPr="00AE17AD">
              <w:rPr>
                <w:lang w:val="en-US"/>
              </w:rPr>
              <w:t xml:space="preserve">        "vendorName": "Company XY",</w:t>
            </w:r>
          </w:p>
          <w:p w14:paraId="5EF2215C" w14:textId="77777777" w:rsidR="00AE17AD" w:rsidRPr="00AE17AD" w:rsidRDefault="00AE17AD" w:rsidP="00AE17AD">
            <w:pPr>
              <w:pStyle w:val="PL"/>
              <w:rPr>
                <w:lang w:val="en-US"/>
              </w:rPr>
            </w:pPr>
            <w:r w:rsidRPr="00AE17AD">
              <w:rPr>
                <w:lang w:val="en-US"/>
              </w:rPr>
              <w:t xml:space="preserve">        "location": "Grunewald"</w:t>
            </w:r>
          </w:p>
          <w:p w14:paraId="09F6B685" w14:textId="77777777" w:rsidR="00AE17AD" w:rsidRPr="00AE17AD" w:rsidRDefault="00AE17AD" w:rsidP="00AE17AD">
            <w:pPr>
              <w:pStyle w:val="PL"/>
              <w:rPr>
                <w:lang w:val="en-US"/>
              </w:rPr>
            </w:pPr>
            <w:r w:rsidRPr="00AE17AD">
              <w:rPr>
                <w:lang w:val="en-US"/>
              </w:rPr>
              <w:t xml:space="preserve">      }</w:t>
            </w:r>
          </w:p>
          <w:p w14:paraId="58C4B59A" w14:textId="77777777" w:rsidR="00AE17AD" w:rsidRPr="00AE17AD" w:rsidRDefault="00AE17AD" w:rsidP="00AE17AD">
            <w:pPr>
              <w:pStyle w:val="PL"/>
              <w:rPr>
                <w:lang w:val="en-US"/>
              </w:rPr>
            </w:pPr>
            <w:r w:rsidRPr="00AE17AD">
              <w:rPr>
                <w:lang w:val="en-US"/>
              </w:rPr>
              <w:t xml:space="preserve">    }</w:t>
            </w:r>
          </w:p>
          <w:p w14:paraId="0D77B202" w14:textId="77777777" w:rsidR="00AE17AD" w:rsidRPr="00AE17AD" w:rsidRDefault="00AE17AD" w:rsidP="00AE17AD">
            <w:pPr>
              <w:pStyle w:val="PL"/>
              <w:rPr>
                <w:lang w:val="en-US"/>
              </w:rPr>
            </w:pPr>
            <w:r w:rsidRPr="00AE17AD">
              <w:rPr>
                <w:lang w:val="en-US"/>
              </w:rPr>
              <w:t xml:space="preserve">  ],</w:t>
            </w:r>
          </w:p>
          <w:p w14:paraId="43F4C121" w14:textId="77777777" w:rsidR="00AE17AD" w:rsidRPr="00AE17AD" w:rsidRDefault="00AE17AD" w:rsidP="00AE17AD">
            <w:pPr>
              <w:pStyle w:val="PL"/>
              <w:rPr>
                <w:lang w:val="en-US"/>
              </w:rPr>
            </w:pPr>
            <w:r w:rsidRPr="00AE17AD">
              <w:rPr>
                <w:lang w:val="en-US"/>
              </w:rPr>
              <w:t xml:space="preserve">  "PerfMetricJob": [</w:t>
            </w:r>
          </w:p>
          <w:p w14:paraId="1FA1F6FE" w14:textId="77777777" w:rsidR="00AE17AD" w:rsidRPr="00AE17AD" w:rsidRDefault="00AE17AD" w:rsidP="00AE17AD">
            <w:pPr>
              <w:pStyle w:val="PL"/>
              <w:rPr>
                <w:lang w:val="en-US"/>
              </w:rPr>
            </w:pPr>
            <w:r w:rsidRPr="00AE17AD">
              <w:rPr>
                <w:lang w:val="en-US"/>
              </w:rPr>
              <w:t xml:space="preserve">    {</w:t>
            </w:r>
          </w:p>
          <w:p w14:paraId="238D263F" w14:textId="77777777" w:rsidR="00AE17AD" w:rsidRPr="00AE17AD" w:rsidRDefault="00AE17AD" w:rsidP="00AE17AD">
            <w:pPr>
              <w:pStyle w:val="PL"/>
              <w:rPr>
                <w:lang w:val="en-US"/>
              </w:rPr>
            </w:pPr>
            <w:r w:rsidRPr="00AE17AD">
              <w:rPr>
                <w:lang w:val="en-US"/>
              </w:rPr>
              <w:t xml:space="preserve">      "id": "PMJ1",</w:t>
            </w:r>
          </w:p>
          <w:p w14:paraId="79010CA9" w14:textId="77777777" w:rsidR="00AE17AD" w:rsidRPr="00AE17AD" w:rsidRDefault="00AE17AD" w:rsidP="00AE17AD">
            <w:pPr>
              <w:pStyle w:val="PL"/>
              <w:rPr>
                <w:lang w:val="en-US"/>
              </w:rPr>
            </w:pPr>
            <w:r w:rsidRPr="00AE17AD">
              <w:rPr>
                <w:lang w:val="en-US"/>
              </w:rPr>
              <w:t xml:space="preserve">      "attributes": {</w:t>
            </w:r>
          </w:p>
          <w:p w14:paraId="384F9E10" w14:textId="77777777" w:rsidR="00AE17AD" w:rsidRPr="00AE17AD" w:rsidRDefault="00AE17AD" w:rsidP="00AE17AD">
            <w:pPr>
              <w:pStyle w:val="PL"/>
              <w:rPr>
                <w:lang w:val="en-US"/>
              </w:rPr>
            </w:pPr>
            <w:r w:rsidRPr="00AE17AD">
              <w:rPr>
                <w:lang w:val="en-US"/>
              </w:rPr>
              <w:t xml:space="preserve">        "granularityPeriod": 5,</w:t>
            </w:r>
          </w:p>
          <w:p w14:paraId="616FB097" w14:textId="77777777" w:rsidR="00AE17AD" w:rsidRPr="00AE17AD" w:rsidRDefault="00AE17AD" w:rsidP="00AE17AD">
            <w:pPr>
              <w:pStyle w:val="PL"/>
              <w:rPr>
                <w:lang w:val="en-US"/>
              </w:rPr>
            </w:pPr>
            <w:r w:rsidRPr="00AE17AD">
              <w:rPr>
                <w:lang w:val="en-US"/>
              </w:rPr>
              <w:t xml:space="preserve">        "perfMetrics": [</w:t>
            </w:r>
          </w:p>
          <w:p w14:paraId="14D67676" w14:textId="77777777" w:rsidR="00AE17AD" w:rsidRPr="00AE17AD" w:rsidRDefault="00AE17AD" w:rsidP="00AE17AD">
            <w:pPr>
              <w:pStyle w:val="PL"/>
              <w:rPr>
                <w:lang w:val="en-US"/>
              </w:rPr>
            </w:pPr>
            <w:r w:rsidRPr="00AE17AD">
              <w:rPr>
                <w:lang w:val="en-US"/>
              </w:rPr>
              <w:t xml:space="preserve">          "Metric1",</w:t>
            </w:r>
          </w:p>
          <w:p w14:paraId="028B4C09" w14:textId="77777777" w:rsidR="00AE17AD" w:rsidRPr="00AE17AD" w:rsidRDefault="00AE17AD" w:rsidP="00AE17AD">
            <w:pPr>
              <w:pStyle w:val="PL"/>
              <w:rPr>
                <w:lang w:val="en-US"/>
              </w:rPr>
            </w:pPr>
            <w:r w:rsidRPr="00AE17AD">
              <w:rPr>
                <w:lang w:val="en-US"/>
              </w:rPr>
              <w:t xml:space="preserve">          "Metric2"</w:t>
            </w:r>
          </w:p>
          <w:p w14:paraId="34F0AD77" w14:textId="77777777" w:rsidR="00AE17AD" w:rsidRPr="00AE17AD" w:rsidRDefault="00AE17AD" w:rsidP="00AE17AD">
            <w:pPr>
              <w:pStyle w:val="PL"/>
              <w:rPr>
                <w:lang w:val="en-US"/>
              </w:rPr>
            </w:pPr>
            <w:r w:rsidRPr="00AE17AD">
              <w:rPr>
                <w:lang w:val="en-US"/>
              </w:rPr>
              <w:t xml:space="preserve">        ],</w:t>
            </w:r>
          </w:p>
          <w:p w14:paraId="103B90EB" w14:textId="77777777" w:rsidR="00AE17AD" w:rsidRPr="00AE17AD" w:rsidRDefault="00AE17AD" w:rsidP="00AE17AD">
            <w:pPr>
              <w:pStyle w:val="PL"/>
              <w:rPr>
                <w:lang w:val="en-US"/>
              </w:rPr>
            </w:pPr>
            <w:r w:rsidRPr="00AE17AD">
              <w:rPr>
                <w:lang w:val="en-US"/>
              </w:rPr>
              <w:t xml:space="preserve">        "objectInstances": [</w:t>
            </w:r>
          </w:p>
          <w:p w14:paraId="583333F4" w14:textId="77777777" w:rsidR="00AE17AD" w:rsidRPr="00AE17AD" w:rsidRDefault="00AE17AD" w:rsidP="00AE17AD">
            <w:pPr>
              <w:pStyle w:val="PL"/>
              <w:rPr>
                <w:lang w:val="en-US"/>
              </w:rPr>
            </w:pPr>
            <w:r w:rsidRPr="00AE17AD">
              <w:rPr>
                <w:lang w:val="en-US"/>
              </w:rPr>
              <w:t xml:space="preserve">          "Obj1",</w:t>
            </w:r>
          </w:p>
          <w:p w14:paraId="3F5CF467" w14:textId="77777777" w:rsidR="00AE17AD" w:rsidRPr="00AE17AD" w:rsidRDefault="00AE17AD" w:rsidP="00AE17AD">
            <w:pPr>
              <w:pStyle w:val="PL"/>
              <w:rPr>
                <w:lang w:val="en-US"/>
              </w:rPr>
            </w:pPr>
            <w:r w:rsidRPr="00AE17AD">
              <w:rPr>
                <w:lang w:val="en-US"/>
              </w:rPr>
              <w:t xml:space="preserve">          "Obj2"</w:t>
            </w:r>
          </w:p>
          <w:p w14:paraId="6C18E84F" w14:textId="77777777" w:rsidR="00AE17AD" w:rsidRPr="00AE17AD" w:rsidRDefault="00AE17AD" w:rsidP="00AE17AD">
            <w:pPr>
              <w:pStyle w:val="PL"/>
              <w:rPr>
                <w:lang w:val="en-US"/>
              </w:rPr>
            </w:pPr>
            <w:r w:rsidRPr="00AE17AD">
              <w:rPr>
                <w:lang w:val="en-US"/>
              </w:rPr>
              <w:t xml:space="preserve">        ]</w:t>
            </w:r>
          </w:p>
          <w:p w14:paraId="12951730" w14:textId="77777777" w:rsidR="00AE17AD" w:rsidRPr="00AE17AD" w:rsidRDefault="00AE17AD" w:rsidP="00AE17AD">
            <w:pPr>
              <w:pStyle w:val="PL"/>
              <w:rPr>
                <w:lang w:val="en-US"/>
              </w:rPr>
            </w:pPr>
            <w:r w:rsidRPr="00AE17AD">
              <w:rPr>
                <w:lang w:val="en-US"/>
              </w:rPr>
              <w:t xml:space="preserve">      }</w:t>
            </w:r>
          </w:p>
          <w:p w14:paraId="7CA742E8" w14:textId="77777777" w:rsidR="00AE17AD" w:rsidRPr="00AE17AD" w:rsidRDefault="00AE17AD" w:rsidP="00AE17AD">
            <w:pPr>
              <w:pStyle w:val="PL"/>
              <w:rPr>
                <w:lang w:val="en-US"/>
              </w:rPr>
            </w:pPr>
            <w:r w:rsidRPr="00AE17AD">
              <w:rPr>
                <w:lang w:val="en-US"/>
              </w:rPr>
              <w:t xml:space="preserve">    }</w:t>
            </w:r>
          </w:p>
          <w:p w14:paraId="37BEC082" w14:textId="77777777" w:rsidR="00AE17AD" w:rsidRPr="00AE17AD" w:rsidRDefault="00AE17AD" w:rsidP="00AE17AD">
            <w:pPr>
              <w:pStyle w:val="PL"/>
              <w:rPr>
                <w:lang w:val="en-US"/>
              </w:rPr>
            </w:pPr>
            <w:r w:rsidRPr="00AE17AD">
              <w:rPr>
                <w:lang w:val="en-US"/>
              </w:rPr>
              <w:t xml:space="preserve">  ],</w:t>
            </w:r>
          </w:p>
          <w:p w14:paraId="2BEC0961" w14:textId="77777777" w:rsidR="00AE17AD" w:rsidRPr="00AE17AD" w:rsidRDefault="00AE17AD" w:rsidP="00AE17AD">
            <w:pPr>
              <w:pStyle w:val="PL"/>
              <w:rPr>
                <w:lang w:val="en-US"/>
              </w:rPr>
            </w:pPr>
            <w:r w:rsidRPr="00AE17AD">
              <w:rPr>
                <w:lang w:val="en-US"/>
              </w:rPr>
              <w:t xml:space="preserve">  "ThresholdMonitor": [</w:t>
            </w:r>
          </w:p>
          <w:p w14:paraId="19309306" w14:textId="77777777" w:rsidR="00AE17AD" w:rsidRPr="00AE17AD" w:rsidRDefault="00AE17AD" w:rsidP="00AE17AD">
            <w:pPr>
              <w:pStyle w:val="PL"/>
              <w:rPr>
                <w:lang w:val="en-US"/>
              </w:rPr>
            </w:pPr>
            <w:r w:rsidRPr="00AE17AD">
              <w:rPr>
                <w:lang w:val="en-US"/>
              </w:rPr>
              <w:t xml:space="preserve">     {</w:t>
            </w:r>
          </w:p>
          <w:p w14:paraId="77851D46" w14:textId="77777777" w:rsidR="00AE17AD" w:rsidRPr="00AE17AD" w:rsidRDefault="00AE17AD" w:rsidP="00AE17AD">
            <w:pPr>
              <w:pStyle w:val="PL"/>
              <w:rPr>
                <w:lang w:val="en-US"/>
              </w:rPr>
            </w:pPr>
            <w:r w:rsidRPr="00AE17AD">
              <w:rPr>
                <w:lang w:val="en-US"/>
              </w:rPr>
              <w:t xml:space="preserve">      "id": "TM1",</w:t>
            </w:r>
          </w:p>
          <w:p w14:paraId="48C10D4D" w14:textId="77777777" w:rsidR="00AE17AD" w:rsidRPr="00AE17AD" w:rsidRDefault="00AE17AD" w:rsidP="00AE17AD">
            <w:pPr>
              <w:pStyle w:val="PL"/>
              <w:rPr>
                <w:lang w:val="en-US"/>
              </w:rPr>
            </w:pPr>
            <w:r w:rsidRPr="00AE17AD">
              <w:rPr>
                <w:lang w:val="en-US"/>
              </w:rPr>
              <w:t xml:space="preserve">      "attributes": {</w:t>
            </w:r>
          </w:p>
          <w:p w14:paraId="31281B04" w14:textId="77777777" w:rsidR="00AE17AD" w:rsidRPr="00AE17AD" w:rsidRDefault="00AE17AD" w:rsidP="00AE17AD">
            <w:pPr>
              <w:pStyle w:val="PL"/>
              <w:rPr>
                <w:lang w:val="en-US"/>
              </w:rPr>
            </w:pPr>
            <w:r w:rsidRPr="00AE17AD">
              <w:rPr>
                <w:lang w:val="en-US"/>
              </w:rPr>
              <w:t xml:space="preserve">        "metric": "Metric1",</w:t>
            </w:r>
          </w:p>
          <w:p w14:paraId="6AA12C56" w14:textId="77777777" w:rsidR="00AE17AD" w:rsidRPr="00AE17AD" w:rsidRDefault="00AE17AD" w:rsidP="00AE17AD">
            <w:pPr>
              <w:pStyle w:val="PL"/>
              <w:rPr>
                <w:lang w:val="en-US"/>
              </w:rPr>
            </w:pPr>
            <w:r w:rsidRPr="00AE17AD">
              <w:rPr>
                <w:lang w:val="en-US"/>
              </w:rPr>
              <w:t xml:space="preserve">        "thresholdLevels": [</w:t>
            </w:r>
          </w:p>
          <w:p w14:paraId="442ECECF" w14:textId="77777777" w:rsidR="00AE17AD" w:rsidRPr="00AE17AD" w:rsidRDefault="00AE17AD" w:rsidP="00AE17AD">
            <w:pPr>
              <w:pStyle w:val="PL"/>
              <w:rPr>
                <w:lang w:val="en-US"/>
              </w:rPr>
            </w:pPr>
            <w:r w:rsidRPr="00AE17AD">
              <w:rPr>
                <w:lang w:val="en-US"/>
              </w:rPr>
              <w:t xml:space="preserve">          {</w:t>
            </w:r>
          </w:p>
          <w:p w14:paraId="52C0C6CC" w14:textId="77777777" w:rsidR="00AE17AD" w:rsidRPr="00AE17AD" w:rsidRDefault="00AE17AD" w:rsidP="00AE17AD">
            <w:pPr>
              <w:pStyle w:val="PL"/>
              <w:rPr>
                <w:lang w:val="en-US"/>
              </w:rPr>
            </w:pPr>
            <w:r w:rsidRPr="00AE17AD">
              <w:rPr>
                <w:lang w:val="en-US"/>
              </w:rPr>
              <w:t xml:space="preserve">            "level": "1",</w:t>
            </w:r>
          </w:p>
          <w:p w14:paraId="489753A7" w14:textId="77777777" w:rsidR="00AE17AD" w:rsidRPr="00AE17AD" w:rsidRDefault="00AE17AD" w:rsidP="00AE17AD">
            <w:pPr>
              <w:pStyle w:val="PL"/>
              <w:rPr>
                <w:lang w:val="en-US"/>
              </w:rPr>
            </w:pPr>
            <w:r w:rsidRPr="00AE17AD">
              <w:rPr>
                <w:lang w:val="en-US"/>
              </w:rPr>
              <w:t xml:space="preserve">            "thresholdValue": 10</w:t>
            </w:r>
          </w:p>
          <w:p w14:paraId="70711BCF" w14:textId="77777777" w:rsidR="00AE17AD" w:rsidRPr="00AE17AD" w:rsidRDefault="00AE17AD" w:rsidP="00AE17AD">
            <w:pPr>
              <w:pStyle w:val="PL"/>
              <w:rPr>
                <w:lang w:val="en-US"/>
              </w:rPr>
            </w:pPr>
            <w:r w:rsidRPr="00AE17AD">
              <w:rPr>
                <w:lang w:val="en-US"/>
              </w:rPr>
              <w:t xml:space="preserve">          },</w:t>
            </w:r>
          </w:p>
          <w:p w14:paraId="3E44D4DA" w14:textId="77777777" w:rsidR="00AE17AD" w:rsidRPr="00AE17AD" w:rsidRDefault="00AE17AD" w:rsidP="00AE17AD">
            <w:pPr>
              <w:pStyle w:val="PL"/>
              <w:rPr>
                <w:lang w:val="en-US"/>
              </w:rPr>
            </w:pPr>
            <w:r w:rsidRPr="00AE17AD">
              <w:rPr>
                <w:lang w:val="en-US"/>
              </w:rPr>
              <w:t xml:space="preserve">          {</w:t>
            </w:r>
          </w:p>
          <w:p w14:paraId="71A68463" w14:textId="77777777" w:rsidR="00AE17AD" w:rsidRPr="00AE17AD" w:rsidRDefault="00AE17AD" w:rsidP="00AE17AD">
            <w:pPr>
              <w:pStyle w:val="PL"/>
              <w:rPr>
                <w:lang w:val="en-US"/>
              </w:rPr>
            </w:pPr>
            <w:r w:rsidRPr="00AE17AD">
              <w:rPr>
                <w:lang w:val="en-US"/>
              </w:rPr>
              <w:t xml:space="preserve">            "level": "2",</w:t>
            </w:r>
          </w:p>
          <w:p w14:paraId="1C31B7F6" w14:textId="77777777" w:rsidR="00AE17AD" w:rsidRPr="00AE17AD" w:rsidRDefault="00AE17AD" w:rsidP="00AE17AD">
            <w:pPr>
              <w:pStyle w:val="PL"/>
              <w:rPr>
                <w:lang w:val="en-US"/>
              </w:rPr>
            </w:pPr>
            <w:r w:rsidRPr="00AE17AD">
              <w:rPr>
                <w:lang w:val="en-US"/>
              </w:rPr>
              <w:t xml:space="preserve">            "thresholdValue": 20</w:t>
            </w:r>
          </w:p>
          <w:p w14:paraId="3A6B24B8" w14:textId="77777777" w:rsidR="00AE17AD" w:rsidRPr="00AE17AD" w:rsidRDefault="00AE17AD" w:rsidP="00AE17AD">
            <w:pPr>
              <w:pStyle w:val="PL"/>
              <w:rPr>
                <w:lang w:val="en-US"/>
              </w:rPr>
            </w:pPr>
            <w:r w:rsidRPr="00AE17AD">
              <w:rPr>
                <w:lang w:val="en-US"/>
              </w:rPr>
              <w:t xml:space="preserve">          },</w:t>
            </w:r>
          </w:p>
          <w:p w14:paraId="3B6C8434" w14:textId="77777777" w:rsidR="00AE17AD" w:rsidRPr="00AE17AD" w:rsidRDefault="00AE17AD" w:rsidP="00AE17AD">
            <w:pPr>
              <w:pStyle w:val="PL"/>
              <w:rPr>
                <w:lang w:val="en-US"/>
              </w:rPr>
            </w:pPr>
            <w:r w:rsidRPr="00AE17AD">
              <w:rPr>
                <w:lang w:val="en-US"/>
              </w:rPr>
              <w:t xml:space="preserve">          {</w:t>
            </w:r>
          </w:p>
          <w:p w14:paraId="4D18A52B" w14:textId="77777777" w:rsidR="00AE17AD" w:rsidRPr="00AE17AD" w:rsidRDefault="00AE17AD" w:rsidP="00AE17AD">
            <w:pPr>
              <w:pStyle w:val="PL"/>
              <w:rPr>
                <w:lang w:val="en-US"/>
              </w:rPr>
            </w:pPr>
            <w:r w:rsidRPr="00AE17AD">
              <w:rPr>
                <w:lang w:val="en-US"/>
              </w:rPr>
              <w:t xml:space="preserve">            "level": "3",</w:t>
            </w:r>
          </w:p>
          <w:p w14:paraId="45853A23" w14:textId="77777777" w:rsidR="00AE17AD" w:rsidRPr="00AE17AD" w:rsidRDefault="00AE17AD" w:rsidP="00AE17AD">
            <w:pPr>
              <w:pStyle w:val="PL"/>
              <w:rPr>
                <w:lang w:val="en-US"/>
              </w:rPr>
            </w:pPr>
            <w:r w:rsidRPr="00AE17AD">
              <w:rPr>
                <w:lang w:val="en-US"/>
              </w:rPr>
              <w:t xml:space="preserve">            "thresholdValue": 30</w:t>
            </w:r>
          </w:p>
          <w:p w14:paraId="2314308D" w14:textId="77777777" w:rsidR="00AE17AD" w:rsidRPr="00AE17AD" w:rsidRDefault="00AE17AD" w:rsidP="00AE17AD">
            <w:pPr>
              <w:pStyle w:val="PL"/>
              <w:rPr>
                <w:lang w:val="en-US"/>
              </w:rPr>
            </w:pPr>
            <w:r w:rsidRPr="00AE17AD">
              <w:rPr>
                <w:lang w:val="en-US"/>
              </w:rPr>
              <w:t xml:space="preserve">          }</w:t>
            </w:r>
          </w:p>
          <w:p w14:paraId="589750E9" w14:textId="77777777" w:rsidR="00AE17AD" w:rsidRPr="00AE17AD" w:rsidRDefault="00AE17AD" w:rsidP="00AE17AD">
            <w:pPr>
              <w:pStyle w:val="PL"/>
              <w:rPr>
                <w:lang w:val="en-US"/>
              </w:rPr>
            </w:pPr>
            <w:r w:rsidRPr="00AE17AD">
              <w:rPr>
                <w:lang w:val="en-US"/>
              </w:rPr>
              <w:t xml:space="preserve">        ]</w:t>
            </w:r>
          </w:p>
          <w:p w14:paraId="4007E39F" w14:textId="77777777" w:rsidR="00AE17AD" w:rsidRPr="00AE17AD" w:rsidRDefault="00AE17AD" w:rsidP="00AE17AD">
            <w:pPr>
              <w:pStyle w:val="PL"/>
              <w:rPr>
                <w:lang w:val="en-US"/>
              </w:rPr>
            </w:pPr>
            <w:r w:rsidRPr="00AE17AD">
              <w:rPr>
                <w:lang w:val="en-US"/>
              </w:rPr>
              <w:t xml:space="preserve">      }</w:t>
            </w:r>
          </w:p>
          <w:p w14:paraId="09B41099" w14:textId="77777777" w:rsidR="00AE17AD" w:rsidRPr="00AE17AD" w:rsidRDefault="00AE17AD" w:rsidP="00AE17AD">
            <w:pPr>
              <w:pStyle w:val="PL"/>
              <w:rPr>
                <w:lang w:val="en-US"/>
              </w:rPr>
            </w:pPr>
            <w:r w:rsidRPr="00AE17AD">
              <w:rPr>
                <w:lang w:val="en-US"/>
              </w:rPr>
              <w:t xml:space="preserve">    }</w:t>
            </w:r>
          </w:p>
          <w:p w14:paraId="5BED7C25" w14:textId="77777777" w:rsidR="00AE17AD" w:rsidRPr="00AE17AD" w:rsidRDefault="00AE17AD" w:rsidP="00AE17AD">
            <w:pPr>
              <w:pStyle w:val="PL"/>
              <w:rPr>
                <w:lang w:val="en-US"/>
              </w:rPr>
            </w:pPr>
            <w:r w:rsidRPr="00AE17AD">
              <w:rPr>
                <w:lang w:val="en-US"/>
              </w:rPr>
              <w:t xml:space="preserve">  ]</w:t>
            </w:r>
          </w:p>
          <w:p w14:paraId="40C08AFB" w14:textId="77777777" w:rsidR="00583C65" w:rsidRDefault="00AE17AD" w:rsidP="00AE17AD">
            <w:pPr>
              <w:pStyle w:val="PL"/>
              <w:rPr>
                <w:lang w:val="fr-FR"/>
              </w:rPr>
            </w:pPr>
            <w:r w:rsidRPr="00AE17AD">
              <w:rPr>
                <w:lang w:val="en-US"/>
              </w:rPr>
              <w:t>}</w:t>
            </w:r>
          </w:p>
        </w:tc>
      </w:tr>
    </w:tbl>
    <w:p w14:paraId="6D9F86E6" w14:textId="77777777" w:rsidR="00583C65" w:rsidRDefault="00583C65" w:rsidP="00746D17">
      <w:pPr>
        <w:spacing w:before="180"/>
      </w:pPr>
      <w:r>
        <w:lastRenderedPageBreak/>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6C247725"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C07278F" w14:textId="77777777" w:rsidR="00583C65" w:rsidRDefault="00583C65">
            <w:pPr>
              <w:spacing w:after="0"/>
              <w:rPr>
                <w:rFonts w:ascii="Courier New" w:hAnsi="Courier New" w:cs="Courier New"/>
                <w:sz w:val="16"/>
                <w:szCs w:val="16"/>
                <w:lang w:val="en-US"/>
              </w:rPr>
            </w:pPr>
            <w:bookmarkStart w:id="309" w:name="MCCQCTEMPBM_00000056" w:colFirst="0" w:colLast="0"/>
            <w:r>
              <w:rPr>
                <w:rFonts w:ascii="Courier New" w:hAnsi="Courier New" w:cs="Courier New"/>
                <w:sz w:val="16"/>
                <w:szCs w:val="16"/>
                <w:lang w:val="en-US"/>
              </w:rPr>
              <w:t>GET /SubNetwork=SN1?scopeType=BASE_NTH_LEVEL&amp;scopeLevel=2 HTTP/1.1</w:t>
            </w:r>
          </w:p>
          <w:p w14:paraId="5985521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AAC397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09"/>
    <w:p w14:paraId="4DFBB124"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"XyzFunction" objects</w:t>
      </w:r>
      <w:r>
        <w:t xml:space="preserve">. The "SubNetwork" and "ManagedElement" are present with their "id" only; they provide the containment nodes for the </w:t>
      </w:r>
      <w:r w:rsidRPr="00DA21B4">
        <w:t>"XyzFunction"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D2F658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BC77EBB" w14:textId="77777777" w:rsidR="00905B92" w:rsidRDefault="00905B92" w:rsidP="00905B92">
            <w:pPr>
              <w:spacing w:after="0"/>
              <w:rPr>
                <w:rFonts w:ascii="Courier New" w:hAnsi="Courier New" w:cs="Courier New"/>
                <w:sz w:val="16"/>
                <w:szCs w:val="16"/>
                <w:lang w:val="en-US"/>
              </w:rPr>
            </w:pPr>
            <w:bookmarkStart w:id="310" w:name="MCCQCTEMPBM_00000057" w:colFirst="0" w:colLast="0"/>
            <w:r>
              <w:rPr>
                <w:rFonts w:ascii="Courier New" w:hAnsi="Courier New" w:cs="Courier New"/>
                <w:sz w:val="16"/>
                <w:szCs w:val="16"/>
                <w:lang w:val="en-US"/>
              </w:rPr>
              <w:t>HTTP/1.1 200 OK</w:t>
            </w:r>
          </w:p>
          <w:p w14:paraId="3F559ECE"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BA1AA1"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application/json</w:t>
            </w:r>
          </w:p>
          <w:p w14:paraId="489C6B81" w14:textId="77777777" w:rsidR="00905B92" w:rsidRDefault="00905B92" w:rsidP="00AE17AD">
            <w:pPr>
              <w:spacing w:after="0"/>
              <w:rPr>
                <w:rFonts w:ascii="Courier New" w:hAnsi="Courier New" w:cs="Courier New"/>
                <w:sz w:val="16"/>
                <w:szCs w:val="16"/>
                <w:lang w:val="en-US"/>
              </w:rPr>
            </w:pPr>
          </w:p>
          <w:p w14:paraId="33D5059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0E45120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0AD1870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"ManagedElement": [</w:t>
            </w:r>
          </w:p>
          <w:p w14:paraId="23354A3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E6D0EC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48DD9AC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"XyzFunction": [</w:t>
            </w:r>
          </w:p>
          <w:p w14:paraId="78868E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07E57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12FB507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E4AA23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"xyz",</w:t>
            </w:r>
          </w:p>
          <w:p w14:paraId="203E390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lastRenderedPageBreak/>
              <w:t xml:space="preserve">            "attrB": 551</w:t>
            </w:r>
          </w:p>
          <w:p w14:paraId="0E1D9C1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0FA68E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196A55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B5171B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0E83558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5F75587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"abc",</w:t>
            </w:r>
          </w:p>
          <w:p w14:paraId="33D0869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552</w:t>
            </w:r>
          </w:p>
          <w:p w14:paraId="61C7CD6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920E3D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0DD21BC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081801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131C769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5FE05C0"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310"/>
    <w:p w14:paraId="5E55B5AA" w14:textId="77777777" w:rsidR="00583C65" w:rsidRDefault="00583C65" w:rsidP="00583C65">
      <w:pPr>
        <w:spacing w:before="180"/>
      </w:pPr>
      <w:r>
        <w:lastRenderedPageBreak/>
        <w:t xml:space="preserve">The "PerfMetricJob" </w:t>
      </w:r>
      <w:r w:rsidR="00AE17AD" w:rsidRPr="00AE17AD">
        <w:t>and "ThresholdMonitor"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1927369E"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E17AD" w14:paraId="6F08771C"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067088B" w14:textId="77777777" w:rsidR="00905B92" w:rsidRPr="00905B92" w:rsidRDefault="00905B92" w:rsidP="00905B92">
            <w:pPr>
              <w:spacing w:after="0"/>
              <w:rPr>
                <w:rFonts w:ascii="Courier New" w:hAnsi="Courier New" w:cs="Courier New"/>
                <w:sz w:val="16"/>
                <w:szCs w:val="16"/>
                <w:lang w:val="en-US"/>
              </w:rPr>
            </w:pPr>
            <w:bookmarkStart w:id="311" w:name="MCCQCTEMPBM_00000058" w:colFirst="0" w:colLast="0"/>
            <w:r w:rsidRPr="00905B92">
              <w:rPr>
                <w:rFonts w:ascii="Courier New" w:hAnsi="Courier New" w:cs="Courier New"/>
                <w:sz w:val="16"/>
                <w:szCs w:val="16"/>
                <w:lang w:val="en-US"/>
              </w:rPr>
              <w:t>HTTP/1.1 200 OK</w:t>
            </w:r>
          </w:p>
          <w:p w14:paraId="5BBF785D"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5B7966A5"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application/json</w:t>
            </w:r>
          </w:p>
          <w:p w14:paraId="5B63A021"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18030A2D"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7AA214F"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4CCC00B" w14:textId="77777777" w:rsidR="00AE17AD" w:rsidRPr="00DD7CB9" w:rsidRDefault="00AE17AD" w:rsidP="00AA545C">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1DF058DD"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288DDB39" w14:textId="77777777" w:rsidR="00AE17AD" w:rsidRPr="00924722" w:rsidRDefault="00AE17AD" w:rsidP="00AA545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"attributes": {</w:t>
            </w:r>
          </w:p>
          <w:p w14:paraId="651FD160"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"attrA": "xyz",</w:t>
            </w:r>
          </w:p>
          <w:p w14:paraId="10B04E82"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"attrB": 551</w:t>
            </w:r>
          </w:p>
          <w:p w14:paraId="56C083A7"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328780E0"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367D7B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1CC1048"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5C994A7C" w14:textId="77777777" w:rsidR="00AE17AD" w:rsidRPr="00DD7CB9" w:rsidRDefault="00AE17AD"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7FCB56F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36D3BBA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73D32752"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06986855"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1FE73BF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04F3C687"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1713D614"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311"/>
    </w:tbl>
    <w:p w14:paraId="32CE4FB4" w14:textId="77777777" w:rsidR="00AE17AD" w:rsidRDefault="00AE17AD" w:rsidP="00583C65"/>
    <w:p w14:paraId="2FD480D6"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277508E3"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65F606C" w14:textId="77777777" w:rsidR="00583C65" w:rsidRDefault="00583C65">
            <w:pPr>
              <w:spacing w:after="0"/>
              <w:rPr>
                <w:rFonts w:ascii="Courier New" w:hAnsi="Courier New" w:cs="Courier New"/>
                <w:sz w:val="16"/>
                <w:szCs w:val="16"/>
                <w:lang w:val="en-US"/>
              </w:rPr>
            </w:pPr>
            <w:bookmarkStart w:id="312" w:name="MCCQCTEMPBM_00000059" w:colFirst="0" w:colLast="0"/>
            <w:r>
              <w:rPr>
                <w:rFonts w:ascii="Courier New" w:hAnsi="Courier New" w:cs="Courier New"/>
                <w:sz w:val="16"/>
                <w:szCs w:val="16"/>
                <w:lang w:val="en-US"/>
              </w:rPr>
              <w:t>GET /SubNetwork=SN1?\</w:t>
            </w:r>
          </w:p>
          <w:p w14:paraId="1402B81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75C642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E7B0F4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06BC5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12"/>
    <w:p w14:paraId="4FE2C2C8"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59A14A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575616" w14:textId="77777777" w:rsidR="00905B92" w:rsidRPr="00905B92" w:rsidRDefault="00905B92" w:rsidP="00905B92">
            <w:pPr>
              <w:pStyle w:val="PL"/>
              <w:rPr>
                <w:lang w:val="en-US"/>
              </w:rPr>
            </w:pPr>
            <w:r w:rsidRPr="00905B92">
              <w:rPr>
                <w:lang w:val="en-US"/>
              </w:rPr>
              <w:t>HTTP/1.1 200 OK</w:t>
            </w:r>
          </w:p>
          <w:p w14:paraId="368E6541" w14:textId="77777777" w:rsidR="00905B92" w:rsidRPr="00905B92" w:rsidRDefault="00905B92" w:rsidP="00905B92">
            <w:pPr>
              <w:pStyle w:val="PL"/>
              <w:rPr>
                <w:lang w:val="en-US"/>
              </w:rPr>
            </w:pPr>
            <w:r w:rsidRPr="00905B92">
              <w:rPr>
                <w:lang w:val="en-US"/>
              </w:rPr>
              <w:t>Date: Tue, 06 Aug 2019 16:50:26 GMT</w:t>
            </w:r>
          </w:p>
          <w:p w14:paraId="0FCF5199" w14:textId="77777777" w:rsidR="00905B92" w:rsidRDefault="00905B92" w:rsidP="00905B92">
            <w:pPr>
              <w:pStyle w:val="PL"/>
              <w:rPr>
                <w:lang w:val="en-US"/>
              </w:rPr>
            </w:pPr>
            <w:r w:rsidRPr="00905B92">
              <w:rPr>
                <w:lang w:val="en-US"/>
              </w:rPr>
              <w:t>Content-Type: application/json</w:t>
            </w:r>
          </w:p>
          <w:p w14:paraId="1F7A0C09" w14:textId="77777777" w:rsidR="00905B92" w:rsidRPr="00905B92" w:rsidRDefault="00905B92" w:rsidP="00905B92">
            <w:pPr>
              <w:pStyle w:val="PL"/>
              <w:rPr>
                <w:lang w:val="en-US"/>
              </w:rPr>
            </w:pPr>
          </w:p>
          <w:p w14:paraId="282C8A9D" w14:textId="77777777" w:rsidR="00AE17AD" w:rsidRPr="00BF62BC" w:rsidRDefault="00AE17AD" w:rsidP="00AE17AD">
            <w:pPr>
              <w:pStyle w:val="PL"/>
              <w:rPr>
                <w:lang w:val="en-US"/>
              </w:rPr>
            </w:pPr>
            <w:r w:rsidRPr="00BF62BC">
              <w:rPr>
                <w:lang w:val="en-US"/>
              </w:rPr>
              <w:t>{</w:t>
            </w:r>
          </w:p>
          <w:p w14:paraId="4FCE7E9A" w14:textId="77777777" w:rsidR="00AE17AD" w:rsidRPr="00BF62BC" w:rsidRDefault="00AE17AD" w:rsidP="00AE17AD">
            <w:pPr>
              <w:pStyle w:val="PL"/>
              <w:rPr>
                <w:lang w:val="en-US"/>
              </w:rPr>
            </w:pPr>
            <w:r w:rsidRPr="00BF62BC">
              <w:rPr>
                <w:lang w:val="en-US"/>
              </w:rPr>
              <w:t xml:space="preserve">  "id": "SN1",</w:t>
            </w:r>
          </w:p>
          <w:p w14:paraId="3FDBC46B" w14:textId="77777777" w:rsidR="00AE17AD" w:rsidRPr="00BF62BC" w:rsidRDefault="00AE17AD" w:rsidP="00AE17AD">
            <w:pPr>
              <w:pStyle w:val="PL"/>
              <w:rPr>
                <w:lang w:val="en-US"/>
              </w:rPr>
            </w:pPr>
            <w:r w:rsidRPr="00BF62BC">
              <w:rPr>
                <w:lang w:val="en-US"/>
              </w:rPr>
              <w:t xml:space="preserve">  "ManagedElement": [</w:t>
            </w:r>
          </w:p>
          <w:p w14:paraId="6D0B1AFB" w14:textId="77777777" w:rsidR="00AE17AD" w:rsidRPr="00BF62BC" w:rsidRDefault="00AE17AD" w:rsidP="00AE17AD">
            <w:pPr>
              <w:pStyle w:val="PL"/>
              <w:rPr>
                <w:lang w:val="en-US"/>
              </w:rPr>
            </w:pPr>
            <w:r w:rsidRPr="00BF62BC">
              <w:rPr>
                <w:lang w:val="en-US"/>
              </w:rPr>
              <w:t xml:space="preserve">    {</w:t>
            </w:r>
          </w:p>
          <w:p w14:paraId="5E16EE6A" w14:textId="77777777" w:rsidR="00AE17AD" w:rsidRPr="00BF62BC" w:rsidRDefault="00AE17AD" w:rsidP="00AE17AD">
            <w:pPr>
              <w:pStyle w:val="PL"/>
              <w:rPr>
                <w:lang w:val="en-US"/>
              </w:rPr>
            </w:pPr>
            <w:r w:rsidRPr="00BF62BC">
              <w:rPr>
                <w:lang w:val="en-US"/>
              </w:rPr>
              <w:t xml:space="preserve">      "id": "ME2",</w:t>
            </w:r>
          </w:p>
          <w:p w14:paraId="30C5539E" w14:textId="77777777" w:rsidR="00AE17AD" w:rsidRPr="00BF62BC" w:rsidRDefault="00AE17AD" w:rsidP="00AE17AD">
            <w:pPr>
              <w:pStyle w:val="PL"/>
              <w:rPr>
                <w:lang w:val="en-US"/>
              </w:rPr>
            </w:pPr>
            <w:r w:rsidRPr="00BF62BC">
              <w:rPr>
                <w:lang w:val="en-US"/>
              </w:rPr>
              <w:t xml:space="preserve">      "attributes": {</w:t>
            </w:r>
          </w:p>
          <w:p w14:paraId="1D259896" w14:textId="77777777" w:rsidR="00AE17AD" w:rsidRPr="00BF62BC" w:rsidRDefault="00AE17AD" w:rsidP="00AE17AD">
            <w:pPr>
              <w:pStyle w:val="PL"/>
              <w:rPr>
                <w:lang w:val="en-US"/>
              </w:rPr>
            </w:pPr>
            <w:r w:rsidRPr="00BF62BC">
              <w:rPr>
                <w:lang w:val="en-US"/>
              </w:rPr>
              <w:t xml:space="preserve">        "userLabel": "Berlin NW 2",</w:t>
            </w:r>
          </w:p>
          <w:p w14:paraId="465B7135" w14:textId="77777777" w:rsidR="00AE17AD" w:rsidRPr="00BF62BC" w:rsidRDefault="00AE17AD" w:rsidP="00AE17AD">
            <w:pPr>
              <w:pStyle w:val="PL"/>
              <w:rPr>
                <w:lang w:val="en-US"/>
              </w:rPr>
            </w:pPr>
            <w:r w:rsidRPr="00BF62BC">
              <w:rPr>
                <w:lang w:val="en-US"/>
              </w:rPr>
              <w:t xml:space="preserve">        "vendorName": "Company XY",</w:t>
            </w:r>
          </w:p>
          <w:p w14:paraId="3D12D95E" w14:textId="77777777" w:rsidR="00AE17AD" w:rsidRPr="00BF62BC" w:rsidRDefault="00AE17AD" w:rsidP="00AE17AD">
            <w:pPr>
              <w:pStyle w:val="PL"/>
              <w:rPr>
                <w:lang w:val="en-US"/>
              </w:rPr>
            </w:pPr>
            <w:r w:rsidRPr="00BF62BC">
              <w:rPr>
                <w:lang w:val="en-US"/>
              </w:rPr>
              <w:t xml:space="preserve">        "location": "Grunewald"</w:t>
            </w:r>
          </w:p>
          <w:p w14:paraId="1729C032" w14:textId="77777777" w:rsidR="00AE17AD" w:rsidRPr="00BF62BC" w:rsidRDefault="00AE17AD" w:rsidP="00AE17AD">
            <w:pPr>
              <w:pStyle w:val="PL"/>
              <w:rPr>
                <w:lang w:val="en-US"/>
              </w:rPr>
            </w:pPr>
            <w:r w:rsidRPr="00BF62BC">
              <w:rPr>
                <w:lang w:val="en-US"/>
              </w:rPr>
              <w:t xml:space="preserve">      }</w:t>
            </w:r>
          </w:p>
          <w:p w14:paraId="37BEF7DC" w14:textId="77777777" w:rsidR="00AE17AD" w:rsidRPr="00BF62BC" w:rsidRDefault="00AE17AD" w:rsidP="00AE17AD">
            <w:pPr>
              <w:pStyle w:val="PL"/>
              <w:rPr>
                <w:lang w:val="en-US"/>
              </w:rPr>
            </w:pPr>
            <w:r w:rsidRPr="00BF62BC">
              <w:rPr>
                <w:lang w:val="en-US"/>
              </w:rPr>
              <w:t xml:space="preserve">    }</w:t>
            </w:r>
          </w:p>
          <w:p w14:paraId="34378784" w14:textId="77777777" w:rsidR="00AE17AD" w:rsidRPr="00BF62BC" w:rsidRDefault="00AE17AD" w:rsidP="00AE17AD">
            <w:pPr>
              <w:pStyle w:val="PL"/>
              <w:rPr>
                <w:lang w:val="en-US"/>
              </w:rPr>
            </w:pPr>
            <w:r w:rsidRPr="00BF62BC">
              <w:rPr>
                <w:lang w:val="en-US"/>
              </w:rPr>
              <w:t xml:space="preserve">  ]</w:t>
            </w:r>
          </w:p>
          <w:p w14:paraId="5156AF90" w14:textId="77777777" w:rsidR="00583C65" w:rsidRDefault="00AE17AD">
            <w:pPr>
              <w:pStyle w:val="PL"/>
              <w:rPr>
                <w:lang w:val="fr-FR"/>
              </w:rPr>
            </w:pPr>
            <w:r w:rsidRPr="00BF62BC">
              <w:rPr>
                <w:lang w:val="en-US"/>
              </w:rPr>
              <w:t>}</w:t>
            </w:r>
          </w:p>
        </w:tc>
      </w:tr>
    </w:tbl>
    <w:p w14:paraId="03166538" w14:textId="77777777" w:rsidR="00583C65" w:rsidRDefault="00905B92" w:rsidP="00583C65">
      <w:pPr>
        <w:spacing w:before="180"/>
      </w:pPr>
      <w:r w:rsidRPr="00905B92">
        <w:rPr>
          <w:lang w:val="en-US"/>
        </w:rPr>
        <w:lastRenderedPageBreak/>
        <w:t xml:space="preserve">The input document to the XPath expression is a document whose root </w:t>
      </w:r>
      <w:r w:rsidR="00610A37">
        <w:rPr>
          <w:lang w:val="en-US"/>
        </w:rPr>
        <w:t>element</w:t>
      </w:r>
      <w:r w:rsidR="00610A37" w:rsidRPr="00905B92">
        <w:rPr>
          <w:lang w:val="en-US"/>
        </w:rPr>
        <w:t xml:space="preserve"> </w:t>
      </w:r>
      <w:r w:rsidR="00610A37">
        <w:rPr>
          <w:lang w:val="en-US"/>
        </w:rPr>
        <w:t xml:space="preserve">(document element) </w:t>
      </w:r>
      <w:r w:rsidRPr="00905B92">
        <w:rPr>
          <w:lang w:val="en-US"/>
        </w:rPr>
        <w:t xml:space="preserve">is the object identified by the path component of the target URI and that includes the object representations of the scoped objects. In this example the root </w:t>
      </w:r>
      <w:r w:rsidR="00610A37">
        <w:rPr>
          <w:lang w:val="en-US"/>
        </w:rPr>
        <w:t>element</w:t>
      </w:r>
      <w:r w:rsidR="00610A37" w:rsidRPr="00905B92">
        <w:rPr>
          <w:lang w:val="en-US"/>
        </w:rPr>
        <w:t xml:space="preserve"> </w:t>
      </w:r>
      <w:r w:rsidRPr="00905B92">
        <w:rPr>
          <w:lang w:val="en-US"/>
        </w:rPr>
        <w:t>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537E944B"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D35CB12" w14:textId="77777777" w:rsidR="00CD2020" w:rsidRPr="00CD2020" w:rsidRDefault="00CD2020" w:rsidP="00CD2020">
            <w:pPr>
              <w:pStyle w:val="PL"/>
              <w:rPr>
                <w:lang w:val="en-US"/>
              </w:rPr>
            </w:pPr>
            <w:r w:rsidRPr="00CD2020">
              <w:rPr>
                <w:lang w:val="en-US"/>
              </w:rPr>
              <w:t>{</w:t>
            </w:r>
          </w:p>
          <w:p w14:paraId="63BC2E15" w14:textId="77777777" w:rsidR="00CD2020" w:rsidRPr="00CD2020" w:rsidRDefault="00CD2020" w:rsidP="00CD2020">
            <w:pPr>
              <w:pStyle w:val="PL"/>
              <w:rPr>
                <w:lang w:val="en-US"/>
              </w:rPr>
            </w:pPr>
            <w:r w:rsidRPr="00CD2020">
              <w:rPr>
                <w:lang w:val="en-US"/>
              </w:rPr>
              <w:t xml:space="preserve">  "id": "SN1",</w:t>
            </w:r>
          </w:p>
          <w:p w14:paraId="4540C378" w14:textId="77777777" w:rsidR="00CD2020" w:rsidRPr="00CD2020" w:rsidRDefault="00CD2020" w:rsidP="00CD2020">
            <w:pPr>
              <w:pStyle w:val="PL"/>
              <w:rPr>
                <w:lang w:val="en-US"/>
              </w:rPr>
            </w:pPr>
            <w:r w:rsidRPr="00CD2020">
              <w:rPr>
                <w:lang w:val="en-US"/>
              </w:rPr>
              <w:t xml:space="preserve">  "ManagedElement": [</w:t>
            </w:r>
          </w:p>
          <w:p w14:paraId="6097BA11" w14:textId="77777777" w:rsidR="00CD2020" w:rsidRPr="00CD2020" w:rsidRDefault="00CD2020" w:rsidP="00CD2020">
            <w:pPr>
              <w:pStyle w:val="PL"/>
              <w:rPr>
                <w:lang w:val="en-US"/>
              </w:rPr>
            </w:pPr>
            <w:r w:rsidRPr="00CD2020">
              <w:rPr>
                <w:lang w:val="en-US"/>
              </w:rPr>
              <w:t xml:space="preserve">    {</w:t>
            </w:r>
          </w:p>
          <w:p w14:paraId="37CA1876" w14:textId="77777777" w:rsidR="00CD2020" w:rsidRPr="00CD2020" w:rsidRDefault="00CD2020" w:rsidP="00CD2020">
            <w:pPr>
              <w:pStyle w:val="PL"/>
              <w:rPr>
                <w:lang w:val="en-US"/>
              </w:rPr>
            </w:pPr>
            <w:r w:rsidRPr="00CD2020">
              <w:rPr>
                <w:lang w:val="en-US"/>
              </w:rPr>
              <w:t xml:space="preserve">      "id": "ME1",</w:t>
            </w:r>
          </w:p>
          <w:p w14:paraId="5F192B20" w14:textId="77777777" w:rsidR="00CD2020" w:rsidRPr="00CD2020" w:rsidRDefault="00CD2020" w:rsidP="00CD2020">
            <w:pPr>
              <w:pStyle w:val="PL"/>
              <w:rPr>
                <w:lang w:val="en-US"/>
              </w:rPr>
            </w:pPr>
            <w:r w:rsidRPr="00CD2020">
              <w:rPr>
                <w:lang w:val="en-US"/>
              </w:rPr>
              <w:t xml:space="preserve">      "attributes": {</w:t>
            </w:r>
          </w:p>
          <w:p w14:paraId="639856AB" w14:textId="77777777" w:rsidR="00CD2020" w:rsidRPr="00CD2020" w:rsidRDefault="00CD2020" w:rsidP="00CD2020">
            <w:pPr>
              <w:pStyle w:val="PL"/>
              <w:rPr>
                <w:lang w:val="en-US"/>
              </w:rPr>
            </w:pPr>
            <w:r w:rsidRPr="00CD2020">
              <w:rPr>
                <w:lang w:val="en-US"/>
              </w:rPr>
              <w:t xml:space="preserve">        "userLabel": "Berlin NW 1",</w:t>
            </w:r>
          </w:p>
          <w:p w14:paraId="6641DB79" w14:textId="77777777" w:rsidR="00CD2020" w:rsidRPr="00CD2020" w:rsidRDefault="00CD2020" w:rsidP="00CD2020">
            <w:pPr>
              <w:pStyle w:val="PL"/>
              <w:rPr>
                <w:lang w:val="en-US"/>
              </w:rPr>
            </w:pPr>
            <w:r w:rsidRPr="00CD2020">
              <w:rPr>
                <w:lang w:val="en-US"/>
              </w:rPr>
              <w:t xml:space="preserve">        "vendorName": "Company XY",</w:t>
            </w:r>
          </w:p>
          <w:p w14:paraId="078DACBE" w14:textId="77777777" w:rsidR="00CD2020" w:rsidRPr="00CD2020" w:rsidRDefault="00CD2020" w:rsidP="00CD2020">
            <w:pPr>
              <w:pStyle w:val="PL"/>
              <w:rPr>
                <w:lang w:val="en-US"/>
              </w:rPr>
            </w:pPr>
            <w:r w:rsidRPr="00CD2020">
              <w:rPr>
                <w:lang w:val="en-US"/>
              </w:rPr>
              <w:t xml:space="preserve">        "location": "TV Tower"</w:t>
            </w:r>
          </w:p>
          <w:p w14:paraId="6128AB32" w14:textId="77777777" w:rsidR="00CD2020" w:rsidRPr="00CD2020" w:rsidRDefault="00CD2020" w:rsidP="00CD2020">
            <w:pPr>
              <w:pStyle w:val="PL"/>
              <w:rPr>
                <w:lang w:val="en-US"/>
              </w:rPr>
            </w:pPr>
            <w:r w:rsidRPr="00CD2020">
              <w:rPr>
                <w:lang w:val="en-US"/>
              </w:rPr>
              <w:t xml:space="preserve">      }</w:t>
            </w:r>
          </w:p>
          <w:p w14:paraId="703C8383" w14:textId="77777777" w:rsidR="00CD2020" w:rsidRPr="00CD2020" w:rsidRDefault="00CD2020" w:rsidP="00CD2020">
            <w:pPr>
              <w:pStyle w:val="PL"/>
              <w:rPr>
                <w:lang w:val="en-US"/>
              </w:rPr>
            </w:pPr>
            <w:r w:rsidRPr="00CD2020">
              <w:rPr>
                <w:lang w:val="en-US"/>
              </w:rPr>
              <w:t xml:space="preserve">    },</w:t>
            </w:r>
          </w:p>
          <w:p w14:paraId="5C8E3D70" w14:textId="77777777" w:rsidR="00CD2020" w:rsidRPr="00CD2020" w:rsidRDefault="00CD2020" w:rsidP="00CD2020">
            <w:pPr>
              <w:pStyle w:val="PL"/>
              <w:rPr>
                <w:lang w:val="en-US"/>
              </w:rPr>
            </w:pPr>
            <w:r w:rsidRPr="00CD2020">
              <w:rPr>
                <w:lang w:val="en-US"/>
              </w:rPr>
              <w:t xml:space="preserve">    {</w:t>
            </w:r>
          </w:p>
          <w:p w14:paraId="57D7CD79" w14:textId="77777777" w:rsidR="00CD2020" w:rsidRPr="00CD2020" w:rsidRDefault="00CD2020" w:rsidP="00CD2020">
            <w:pPr>
              <w:pStyle w:val="PL"/>
              <w:rPr>
                <w:lang w:val="en-US"/>
              </w:rPr>
            </w:pPr>
            <w:r w:rsidRPr="00CD2020">
              <w:rPr>
                <w:lang w:val="en-US"/>
              </w:rPr>
              <w:t xml:space="preserve">      "id": "ME2",</w:t>
            </w:r>
          </w:p>
          <w:p w14:paraId="0CF2885B" w14:textId="77777777" w:rsidR="00CD2020" w:rsidRPr="00CD2020" w:rsidRDefault="00CD2020" w:rsidP="00CD2020">
            <w:pPr>
              <w:pStyle w:val="PL"/>
              <w:rPr>
                <w:lang w:val="en-US"/>
              </w:rPr>
            </w:pPr>
            <w:r w:rsidRPr="00CD2020">
              <w:rPr>
                <w:lang w:val="en-US"/>
              </w:rPr>
              <w:t xml:space="preserve">      "attributes": {</w:t>
            </w:r>
          </w:p>
          <w:p w14:paraId="4F65C607" w14:textId="77777777" w:rsidR="00CD2020" w:rsidRPr="00CD2020" w:rsidRDefault="00CD2020" w:rsidP="00CD2020">
            <w:pPr>
              <w:pStyle w:val="PL"/>
              <w:rPr>
                <w:lang w:val="en-US"/>
              </w:rPr>
            </w:pPr>
            <w:r w:rsidRPr="00CD2020">
              <w:rPr>
                <w:lang w:val="en-US"/>
              </w:rPr>
              <w:t xml:space="preserve">        "userLabel": "Berlin NW 2",</w:t>
            </w:r>
          </w:p>
          <w:p w14:paraId="0E6AD283" w14:textId="77777777" w:rsidR="00CD2020" w:rsidRPr="00CD2020" w:rsidRDefault="00CD2020" w:rsidP="00CD2020">
            <w:pPr>
              <w:pStyle w:val="PL"/>
              <w:rPr>
                <w:lang w:val="en-US"/>
              </w:rPr>
            </w:pPr>
            <w:r w:rsidRPr="00CD2020">
              <w:rPr>
                <w:lang w:val="en-US"/>
              </w:rPr>
              <w:t xml:space="preserve">        "vendorName": "Company XY",</w:t>
            </w:r>
          </w:p>
          <w:p w14:paraId="331AA882" w14:textId="77777777" w:rsidR="00CD2020" w:rsidRPr="00CD2020" w:rsidRDefault="00CD2020" w:rsidP="00CD2020">
            <w:pPr>
              <w:pStyle w:val="PL"/>
              <w:rPr>
                <w:lang w:val="en-US"/>
              </w:rPr>
            </w:pPr>
            <w:r w:rsidRPr="00CD2020">
              <w:rPr>
                <w:lang w:val="en-US"/>
              </w:rPr>
              <w:t xml:space="preserve">        "location": "Grunewald"</w:t>
            </w:r>
          </w:p>
          <w:p w14:paraId="20BF508E" w14:textId="77777777" w:rsidR="00CD2020" w:rsidRPr="00CD2020" w:rsidRDefault="00CD2020" w:rsidP="00CD2020">
            <w:pPr>
              <w:pStyle w:val="PL"/>
              <w:rPr>
                <w:lang w:val="en-US"/>
              </w:rPr>
            </w:pPr>
            <w:r w:rsidRPr="00CD2020">
              <w:rPr>
                <w:lang w:val="en-US"/>
              </w:rPr>
              <w:t xml:space="preserve">      }</w:t>
            </w:r>
          </w:p>
          <w:p w14:paraId="66821C71" w14:textId="77777777" w:rsidR="00CD2020" w:rsidRPr="00CD2020" w:rsidRDefault="00CD2020" w:rsidP="00CD2020">
            <w:pPr>
              <w:pStyle w:val="PL"/>
              <w:rPr>
                <w:lang w:val="en-US"/>
              </w:rPr>
            </w:pPr>
            <w:r w:rsidRPr="00CD2020">
              <w:rPr>
                <w:lang w:val="en-US"/>
              </w:rPr>
              <w:t xml:space="preserve">    }</w:t>
            </w:r>
          </w:p>
          <w:p w14:paraId="288A187C" w14:textId="77777777" w:rsidR="00CD2020" w:rsidRPr="00CD2020" w:rsidRDefault="00CD2020" w:rsidP="00CD2020">
            <w:pPr>
              <w:pStyle w:val="PL"/>
              <w:rPr>
                <w:lang w:val="en-US"/>
              </w:rPr>
            </w:pPr>
            <w:r w:rsidRPr="00CD2020">
              <w:rPr>
                <w:lang w:val="en-US"/>
              </w:rPr>
              <w:t xml:space="preserve">  ],</w:t>
            </w:r>
          </w:p>
          <w:p w14:paraId="54DA0312" w14:textId="77777777" w:rsidR="00CD2020" w:rsidRPr="00CD2020" w:rsidRDefault="00CD2020" w:rsidP="00CD2020">
            <w:pPr>
              <w:pStyle w:val="PL"/>
              <w:rPr>
                <w:lang w:val="en-US"/>
              </w:rPr>
            </w:pPr>
            <w:r w:rsidRPr="00CD2020">
              <w:rPr>
                <w:lang w:val="en-US"/>
              </w:rPr>
              <w:t xml:space="preserve">  "PerfMetricJob": [</w:t>
            </w:r>
          </w:p>
          <w:p w14:paraId="4AB4A1F4" w14:textId="77777777" w:rsidR="00CD2020" w:rsidRPr="00CD2020" w:rsidRDefault="00CD2020" w:rsidP="00CD2020">
            <w:pPr>
              <w:pStyle w:val="PL"/>
              <w:rPr>
                <w:lang w:val="en-US"/>
              </w:rPr>
            </w:pPr>
            <w:r w:rsidRPr="00CD2020">
              <w:rPr>
                <w:lang w:val="en-US"/>
              </w:rPr>
              <w:t xml:space="preserve">    {</w:t>
            </w:r>
          </w:p>
          <w:p w14:paraId="0EB5F45F" w14:textId="77777777" w:rsidR="00CD2020" w:rsidRPr="00CD2020" w:rsidRDefault="00CD2020" w:rsidP="00CD2020">
            <w:pPr>
              <w:pStyle w:val="PL"/>
              <w:rPr>
                <w:lang w:val="en-US"/>
              </w:rPr>
            </w:pPr>
            <w:r w:rsidRPr="00CD2020">
              <w:rPr>
                <w:lang w:val="en-US"/>
              </w:rPr>
              <w:t xml:space="preserve">      "id": "PMJ1",</w:t>
            </w:r>
          </w:p>
          <w:p w14:paraId="756C951C" w14:textId="77777777" w:rsidR="00CD2020" w:rsidRPr="00CD2020" w:rsidRDefault="00CD2020" w:rsidP="00CD2020">
            <w:pPr>
              <w:pStyle w:val="PL"/>
              <w:rPr>
                <w:lang w:val="en-US"/>
              </w:rPr>
            </w:pPr>
            <w:r w:rsidRPr="00CD2020">
              <w:rPr>
                <w:lang w:val="en-US"/>
              </w:rPr>
              <w:t xml:space="preserve">      "attributes": {</w:t>
            </w:r>
          </w:p>
          <w:p w14:paraId="61A140A4" w14:textId="77777777" w:rsidR="00CD2020" w:rsidRPr="00CD2020" w:rsidRDefault="00CD2020" w:rsidP="00CD2020">
            <w:pPr>
              <w:pStyle w:val="PL"/>
              <w:rPr>
                <w:lang w:val="en-US"/>
              </w:rPr>
            </w:pPr>
            <w:r w:rsidRPr="00CD2020">
              <w:rPr>
                <w:lang w:val="en-US"/>
              </w:rPr>
              <w:t xml:space="preserve">        "granularityPeriod": 5,</w:t>
            </w:r>
          </w:p>
          <w:p w14:paraId="0239BBF5" w14:textId="77777777" w:rsidR="00CD2020" w:rsidRPr="00CD2020" w:rsidRDefault="00CD2020" w:rsidP="00CD2020">
            <w:pPr>
              <w:pStyle w:val="PL"/>
              <w:rPr>
                <w:lang w:val="en-US"/>
              </w:rPr>
            </w:pPr>
            <w:r w:rsidRPr="00CD2020">
              <w:rPr>
                <w:lang w:val="en-US"/>
              </w:rPr>
              <w:t xml:space="preserve">        "perfMetrics": [</w:t>
            </w:r>
          </w:p>
          <w:p w14:paraId="7BEC5A73" w14:textId="77777777" w:rsidR="00CD2020" w:rsidRPr="00CD2020" w:rsidRDefault="00CD2020" w:rsidP="00CD2020">
            <w:pPr>
              <w:pStyle w:val="PL"/>
              <w:rPr>
                <w:lang w:val="en-US"/>
              </w:rPr>
            </w:pPr>
            <w:r w:rsidRPr="00CD2020">
              <w:rPr>
                <w:lang w:val="en-US"/>
              </w:rPr>
              <w:t xml:space="preserve">          "Metric1",</w:t>
            </w:r>
          </w:p>
          <w:p w14:paraId="3556F3AD" w14:textId="77777777" w:rsidR="00CD2020" w:rsidRPr="00CD2020" w:rsidRDefault="00CD2020" w:rsidP="00CD2020">
            <w:pPr>
              <w:pStyle w:val="PL"/>
              <w:rPr>
                <w:lang w:val="en-US"/>
              </w:rPr>
            </w:pPr>
            <w:r w:rsidRPr="00CD2020">
              <w:rPr>
                <w:lang w:val="en-US"/>
              </w:rPr>
              <w:t xml:space="preserve">          "Metric2"</w:t>
            </w:r>
          </w:p>
          <w:p w14:paraId="63CF1507" w14:textId="77777777" w:rsidR="00CD2020" w:rsidRPr="00CD2020" w:rsidRDefault="00CD2020" w:rsidP="00CD2020">
            <w:pPr>
              <w:pStyle w:val="PL"/>
              <w:rPr>
                <w:lang w:val="en-US"/>
              </w:rPr>
            </w:pPr>
            <w:r w:rsidRPr="00CD2020">
              <w:rPr>
                <w:lang w:val="en-US"/>
              </w:rPr>
              <w:t xml:space="preserve">        ],</w:t>
            </w:r>
          </w:p>
          <w:p w14:paraId="1A669DF0" w14:textId="77777777" w:rsidR="00CD2020" w:rsidRPr="00CD2020" w:rsidRDefault="00CD2020" w:rsidP="00CD2020">
            <w:pPr>
              <w:pStyle w:val="PL"/>
              <w:rPr>
                <w:lang w:val="en-US"/>
              </w:rPr>
            </w:pPr>
            <w:r w:rsidRPr="00CD2020">
              <w:rPr>
                <w:lang w:val="en-US"/>
              </w:rPr>
              <w:t xml:space="preserve">        "objectInstances": [</w:t>
            </w:r>
          </w:p>
          <w:p w14:paraId="6DC5C558" w14:textId="77777777" w:rsidR="00CD2020" w:rsidRPr="00CD2020" w:rsidRDefault="00CD2020" w:rsidP="00CD2020">
            <w:pPr>
              <w:pStyle w:val="PL"/>
              <w:rPr>
                <w:lang w:val="en-US"/>
              </w:rPr>
            </w:pPr>
            <w:r w:rsidRPr="00CD2020">
              <w:rPr>
                <w:lang w:val="en-US"/>
              </w:rPr>
              <w:t xml:space="preserve">          "Obj1",</w:t>
            </w:r>
          </w:p>
          <w:p w14:paraId="5730B3E8" w14:textId="77777777" w:rsidR="00CD2020" w:rsidRPr="00CD2020" w:rsidRDefault="00CD2020" w:rsidP="00CD2020">
            <w:pPr>
              <w:pStyle w:val="PL"/>
              <w:rPr>
                <w:lang w:val="en-US"/>
              </w:rPr>
            </w:pPr>
            <w:r w:rsidRPr="00CD2020">
              <w:rPr>
                <w:lang w:val="en-US"/>
              </w:rPr>
              <w:t xml:space="preserve">          "Obj2"</w:t>
            </w:r>
          </w:p>
          <w:p w14:paraId="0272BDB3" w14:textId="77777777" w:rsidR="00CD2020" w:rsidRPr="00CD2020" w:rsidRDefault="00CD2020" w:rsidP="00CD2020">
            <w:pPr>
              <w:pStyle w:val="PL"/>
              <w:rPr>
                <w:lang w:val="en-US"/>
              </w:rPr>
            </w:pPr>
            <w:r w:rsidRPr="00CD2020">
              <w:rPr>
                <w:lang w:val="en-US"/>
              </w:rPr>
              <w:t xml:space="preserve">        ]</w:t>
            </w:r>
          </w:p>
          <w:p w14:paraId="06E43D85" w14:textId="77777777" w:rsidR="00CD2020" w:rsidRPr="00CD2020" w:rsidRDefault="00CD2020" w:rsidP="00CD2020">
            <w:pPr>
              <w:pStyle w:val="PL"/>
              <w:rPr>
                <w:lang w:val="en-US"/>
              </w:rPr>
            </w:pPr>
            <w:r w:rsidRPr="00CD2020">
              <w:rPr>
                <w:lang w:val="en-US"/>
              </w:rPr>
              <w:t xml:space="preserve">      }</w:t>
            </w:r>
          </w:p>
          <w:p w14:paraId="7D18C15A" w14:textId="77777777" w:rsidR="00CD2020" w:rsidRPr="00CD2020" w:rsidRDefault="00CD2020" w:rsidP="00CD2020">
            <w:pPr>
              <w:pStyle w:val="PL"/>
              <w:rPr>
                <w:lang w:val="en-US"/>
              </w:rPr>
            </w:pPr>
            <w:r w:rsidRPr="00CD2020">
              <w:rPr>
                <w:lang w:val="en-US"/>
              </w:rPr>
              <w:t xml:space="preserve">    }</w:t>
            </w:r>
          </w:p>
          <w:p w14:paraId="39BE86B5" w14:textId="77777777" w:rsidR="00CD2020" w:rsidRPr="00CD2020" w:rsidRDefault="00CD2020" w:rsidP="00CD2020">
            <w:pPr>
              <w:pStyle w:val="PL"/>
              <w:rPr>
                <w:lang w:val="en-US"/>
              </w:rPr>
            </w:pPr>
            <w:r w:rsidRPr="00CD2020">
              <w:rPr>
                <w:lang w:val="en-US"/>
              </w:rPr>
              <w:t xml:space="preserve">  ],</w:t>
            </w:r>
          </w:p>
          <w:p w14:paraId="5D42A365" w14:textId="77777777" w:rsidR="00CD2020" w:rsidRPr="00CD2020" w:rsidRDefault="00CD2020" w:rsidP="00CD2020">
            <w:pPr>
              <w:pStyle w:val="PL"/>
              <w:rPr>
                <w:lang w:val="en-US"/>
              </w:rPr>
            </w:pPr>
            <w:r w:rsidRPr="00CD2020">
              <w:rPr>
                <w:lang w:val="en-US"/>
              </w:rPr>
              <w:t xml:space="preserve">  "ThresholdMonitor": [</w:t>
            </w:r>
          </w:p>
          <w:p w14:paraId="60834B22" w14:textId="77777777" w:rsidR="00CD2020" w:rsidRPr="00CD2020" w:rsidRDefault="00CD2020" w:rsidP="00CD2020">
            <w:pPr>
              <w:pStyle w:val="PL"/>
              <w:rPr>
                <w:lang w:val="en-US"/>
              </w:rPr>
            </w:pPr>
            <w:r w:rsidRPr="00CD2020">
              <w:rPr>
                <w:lang w:val="en-US"/>
              </w:rPr>
              <w:t xml:space="preserve">    {</w:t>
            </w:r>
          </w:p>
          <w:p w14:paraId="27E63158" w14:textId="77777777" w:rsidR="00CD2020" w:rsidRPr="00CD2020" w:rsidRDefault="00CD2020" w:rsidP="00CD2020">
            <w:pPr>
              <w:pStyle w:val="PL"/>
              <w:rPr>
                <w:lang w:val="en-US"/>
              </w:rPr>
            </w:pPr>
            <w:r w:rsidRPr="00CD2020">
              <w:rPr>
                <w:lang w:val="en-US"/>
              </w:rPr>
              <w:t xml:space="preserve">      "id": "TM1",</w:t>
            </w:r>
          </w:p>
          <w:p w14:paraId="44FFB637" w14:textId="77777777" w:rsidR="00CD2020" w:rsidRPr="00CD2020" w:rsidRDefault="00CD2020" w:rsidP="00CD2020">
            <w:pPr>
              <w:pStyle w:val="PL"/>
              <w:rPr>
                <w:lang w:val="en-US"/>
              </w:rPr>
            </w:pPr>
            <w:r w:rsidRPr="00CD2020">
              <w:rPr>
                <w:lang w:val="en-US"/>
              </w:rPr>
              <w:t xml:space="preserve">      "attributes": {</w:t>
            </w:r>
          </w:p>
          <w:p w14:paraId="20FE2D21" w14:textId="77777777" w:rsidR="00CD2020" w:rsidRPr="00CD2020" w:rsidRDefault="00CD2020" w:rsidP="00CD2020">
            <w:pPr>
              <w:pStyle w:val="PL"/>
              <w:rPr>
                <w:lang w:val="en-US"/>
              </w:rPr>
            </w:pPr>
            <w:r w:rsidRPr="00CD2020">
              <w:rPr>
                <w:lang w:val="en-US"/>
              </w:rPr>
              <w:t xml:space="preserve">        "metric": "Metric1",</w:t>
            </w:r>
          </w:p>
          <w:p w14:paraId="521619F6" w14:textId="77777777" w:rsidR="00CD2020" w:rsidRPr="00CD2020" w:rsidRDefault="00CD2020" w:rsidP="00CD2020">
            <w:pPr>
              <w:pStyle w:val="PL"/>
              <w:rPr>
                <w:lang w:val="en-US"/>
              </w:rPr>
            </w:pPr>
            <w:r w:rsidRPr="00CD2020">
              <w:rPr>
                <w:lang w:val="en-US"/>
              </w:rPr>
              <w:t xml:space="preserve">        "thresholdLevels": [</w:t>
            </w:r>
          </w:p>
          <w:p w14:paraId="34EEDD71" w14:textId="77777777" w:rsidR="00CD2020" w:rsidRPr="00CD2020" w:rsidRDefault="00CD2020" w:rsidP="00CD2020">
            <w:pPr>
              <w:pStyle w:val="PL"/>
              <w:rPr>
                <w:lang w:val="en-US"/>
              </w:rPr>
            </w:pPr>
            <w:r w:rsidRPr="00CD2020">
              <w:rPr>
                <w:lang w:val="en-US"/>
              </w:rPr>
              <w:t xml:space="preserve">          {</w:t>
            </w:r>
          </w:p>
          <w:p w14:paraId="4AB2012E" w14:textId="77777777" w:rsidR="00CD2020" w:rsidRPr="00CD2020" w:rsidRDefault="00CD2020" w:rsidP="00CD2020">
            <w:pPr>
              <w:pStyle w:val="PL"/>
              <w:rPr>
                <w:lang w:val="en-US"/>
              </w:rPr>
            </w:pPr>
            <w:r w:rsidRPr="00CD2020">
              <w:rPr>
                <w:lang w:val="en-US"/>
              </w:rPr>
              <w:t xml:space="preserve">            "level": "1",</w:t>
            </w:r>
          </w:p>
          <w:p w14:paraId="29E42657" w14:textId="77777777" w:rsidR="00CD2020" w:rsidRPr="00CD2020" w:rsidRDefault="00CD2020" w:rsidP="00CD2020">
            <w:pPr>
              <w:pStyle w:val="PL"/>
              <w:rPr>
                <w:lang w:val="en-US"/>
              </w:rPr>
            </w:pPr>
            <w:r w:rsidRPr="00CD2020">
              <w:rPr>
                <w:lang w:val="en-US"/>
              </w:rPr>
              <w:t xml:space="preserve">            "thresholdValue": 10</w:t>
            </w:r>
          </w:p>
          <w:p w14:paraId="309FAF46" w14:textId="77777777" w:rsidR="00CD2020" w:rsidRPr="00CD2020" w:rsidRDefault="00CD2020" w:rsidP="00CD2020">
            <w:pPr>
              <w:pStyle w:val="PL"/>
              <w:rPr>
                <w:lang w:val="en-US"/>
              </w:rPr>
            </w:pPr>
            <w:r w:rsidRPr="00CD2020">
              <w:rPr>
                <w:lang w:val="en-US"/>
              </w:rPr>
              <w:t xml:space="preserve">          },</w:t>
            </w:r>
          </w:p>
          <w:p w14:paraId="7913D7D5" w14:textId="77777777" w:rsidR="00CD2020" w:rsidRPr="00CD2020" w:rsidRDefault="00CD2020" w:rsidP="00CD2020">
            <w:pPr>
              <w:pStyle w:val="PL"/>
              <w:rPr>
                <w:lang w:val="en-US"/>
              </w:rPr>
            </w:pPr>
            <w:r w:rsidRPr="00CD2020">
              <w:rPr>
                <w:lang w:val="en-US"/>
              </w:rPr>
              <w:t xml:space="preserve">          {</w:t>
            </w:r>
          </w:p>
          <w:p w14:paraId="094C0A8E" w14:textId="77777777" w:rsidR="00CD2020" w:rsidRPr="00CD2020" w:rsidRDefault="00CD2020" w:rsidP="00CD2020">
            <w:pPr>
              <w:pStyle w:val="PL"/>
              <w:rPr>
                <w:lang w:val="en-US"/>
              </w:rPr>
            </w:pPr>
            <w:r w:rsidRPr="00CD2020">
              <w:rPr>
                <w:lang w:val="en-US"/>
              </w:rPr>
              <w:t xml:space="preserve">            "level": "2",</w:t>
            </w:r>
          </w:p>
          <w:p w14:paraId="453DACF2" w14:textId="77777777" w:rsidR="00CD2020" w:rsidRPr="00CD2020" w:rsidRDefault="00CD2020" w:rsidP="00CD2020">
            <w:pPr>
              <w:pStyle w:val="PL"/>
              <w:rPr>
                <w:lang w:val="en-US"/>
              </w:rPr>
            </w:pPr>
            <w:r w:rsidRPr="00CD2020">
              <w:rPr>
                <w:lang w:val="en-US"/>
              </w:rPr>
              <w:t xml:space="preserve">            "thresholdValue": 20</w:t>
            </w:r>
          </w:p>
          <w:p w14:paraId="6A20A511" w14:textId="77777777" w:rsidR="00CD2020" w:rsidRPr="00CD2020" w:rsidRDefault="00CD2020" w:rsidP="00CD2020">
            <w:pPr>
              <w:pStyle w:val="PL"/>
              <w:rPr>
                <w:lang w:val="en-US"/>
              </w:rPr>
            </w:pPr>
            <w:r w:rsidRPr="00CD2020">
              <w:rPr>
                <w:lang w:val="en-US"/>
              </w:rPr>
              <w:t xml:space="preserve">          },</w:t>
            </w:r>
          </w:p>
          <w:p w14:paraId="01695F43" w14:textId="77777777" w:rsidR="00CD2020" w:rsidRPr="00CD2020" w:rsidRDefault="00CD2020" w:rsidP="00CD2020">
            <w:pPr>
              <w:pStyle w:val="PL"/>
              <w:rPr>
                <w:lang w:val="en-US"/>
              </w:rPr>
            </w:pPr>
            <w:r w:rsidRPr="00CD2020">
              <w:rPr>
                <w:lang w:val="en-US"/>
              </w:rPr>
              <w:t xml:space="preserve">          {</w:t>
            </w:r>
          </w:p>
          <w:p w14:paraId="427837E6" w14:textId="77777777" w:rsidR="00CD2020" w:rsidRPr="00CD2020" w:rsidRDefault="00CD2020" w:rsidP="00CD2020">
            <w:pPr>
              <w:pStyle w:val="PL"/>
              <w:rPr>
                <w:lang w:val="en-US"/>
              </w:rPr>
            </w:pPr>
            <w:r w:rsidRPr="00CD2020">
              <w:rPr>
                <w:lang w:val="en-US"/>
              </w:rPr>
              <w:t xml:space="preserve">            "level": "3",</w:t>
            </w:r>
          </w:p>
          <w:p w14:paraId="190552FE" w14:textId="77777777" w:rsidR="00CD2020" w:rsidRPr="00CD2020" w:rsidRDefault="00CD2020" w:rsidP="00CD2020">
            <w:pPr>
              <w:pStyle w:val="PL"/>
              <w:rPr>
                <w:lang w:val="en-US"/>
              </w:rPr>
            </w:pPr>
            <w:r w:rsidRPr="00CD2020">
              <w:rPr>
                <w:lang w:val="en-US"/>
              </w:rPr>
              <w:t xml:space="preserve">            "thresholdValue": 30</w:t>
            </w:r>
          </w:p>
          <w:p w14:paraId="7C4D9071" w14:textId="77777777" w:rsidR="00CD2020" w:rsidRPr="00CD2020" w:rsidRDefault="00CD2020" w:rsidP="00CD2020">
            <w:pPr>
              <w:pStyle w:val="PL"/>
              <w:rPr>
                <w:lang w:val="en-US"/>
              </w:rPr>
            </w:pPr>
            <w:r w:rsidRPr="00CD2020">
              <w:rPr>
                <w:lang w:val="en-US"/>
              </w:rPr>
              <w:t xml:space="preserve">          }</w:t>
            </w:r>
          </w:p>
          <w:p w14:paraId="46AB4BC4" w14:textId="77777777" w:rsidR="00CD2020" w:rsidRPr="00CD2020" w:rsidRDefault="00CD2020" w:rsidP="00CD2020">
            <w:pPr>
              <w:pStyle w:val="PL"/>
              <w:rPr>
                <w:lang w:val="en-US"/>
              </w:rPr>
            </w:pPr>
            <w:r w:rsidRPr="00CD2020">
              <w:rPr>
                <w:lang w:val="en-US"/>
              </w:rPr>
              <w:t xml:space="preserve">        ]</w:t>
            </w:r>
          </w:p>
          <w:p w14:paraId="34867CD7" w14:textId="77777777" w:rsidR="00CD2020" w:rsidRPr="00CD2020" w:rsidRDefault="00CD2020" w:rsidP="00CD2020">
            <w:pPr>
              <w:pStyle w:val="PL"/>
              <w:rPr>
                <w:lang w:val="en-US"/>
              </w:rPr>
            </w:pPr>
            <w:r w:rsidRPr="00CD2020">
              <w:rPr>
                <w:lang w:val="en-US"/>
              </w:rPr>
              <w:t xml:space="preserve">      }</w:t>
            </w:r>
          </w:p>
          <w:p w14:paraId="26700765" w14:textId="77777777" w:rsidR="00CD2020" w:rsidRPr="00CD2020" w:rsidRDefault="00CD2020" w:rsidP="00CD2020">
            <w:pPr>
              <w:pStyle w:val="PL"/>
              <w:rPr>
                <w:lang w:val="en-US"/>
              </w:rPr>
            </w:pPr>
            <w:r w:rsidRPr="00CD2020">
              <w:rPr>
                <w:lang w:val="en-US"/>
              </w:rPr>
              <w:t xml:space="preserve">    }</w:t>
            </w:r>
          </w:p>
          <w:p w14:paraId="32D86584" w14:textId="77777777" w:rsidR="00CD2020" w:rsidRPr="00CD2020" w:rsidRDefault="00CD2020" w:rsidP="00CD2020">
            <w:pPr>
              <w:pStyle w:val="PL"/>
              <w:rPr>
                <w:lang w:val="en-US"/>
              </w:rPr>
            </w:pPr>
            <w:r w:rsidRPr="00CD2020">
              <w:rPr>
                <w:lang w:val="en-US"/>
              </w:rPr>
              <w:t xml:space="preserve">  ]</w:t>
            </w:r>
          </w:p>
          <w:p w14:paraId="32BB38CB" w14:textId="77777777" w:rsidR="00583C65" w:rsidRDefault="00CD2020" w:rsidP="00CD2020">
            <w:pPr>
              <w:pStyle w:val="PL"/>
              <w:rPr>
                <w:lang w:val="fr-FR"/>
              </w:rPr>
            </w:pPr>
            <w:r w:rsidRPr="00CD2020">
              <w:rPr>
                <w:lang w:val="en-US"/>
              </w:rPr>
              <w:t>}</w:t>
            </w:r>
          </w:p>
        </w:tc>
      </w:tr>
    </w:tbl>
    <w:p w14:paraId="3A0BE533" w14:textId="77777777" w:rsidR="00583C65" w:rsidRDefault="00583C65" w:rsidP="00746D17">
      <w:pPr>
        <w:spacing w:before="180"/>
      </w:pPr>
      <w:r>
        <w:t>An implementation may be based on available XPath tools. In that case the JSON document may have to be converted to a XML document</w:t>
      </w:r>
      <w:r w:rsidR="00CD2020" w:rsidRPr="00CD2020">
        <w:t xml:space="preserve"> </w:t>
      </w:r>
      <w:r w:rsidR="00CD2020" w:rsidRPr="005700D2">
        <w:t>Note that a valid XML document has one and only one root element. For that reason the "SubNetwork" element needs to be added as root element</w:t>
      </w:r>
      <w:r w:rsidR="00CD202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8FBA24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564BB34" w14:textId="77777777" w:rsidR="00583C65" w:rsidRDefault="00583C65">
            <w:pPr>
              <w:spacing w:after="0"/>
              <w:rPr>
                <w:rFonts w:ascii="Courier New" w:hAnsi="Courier New" w:cs="Courier New"/>
                <w:sz w:val="16"/>
                <w:szCs w:val="16"/>
                <w:lang w:val="en-US"/>
              </w:rPr>
            </w:pPr>
            <w:bookmarkStart w:id="313" w:name="MCCQCTEMPBM_00000060" w:colFirst="0" w:colLast="0"/>
            <w:r>
              <w:rPr>
                <w:rFonts w:ascii="Courier New" w:hAnsi="Courier New" w:cs="Courier New"/>
                <w:sz w:val="16"/>
                <w:szCs w:val="16"/>
                <w:lang w:val="en-US"/>
              </w:rPr>
              <w:t>&lt;SubNetwork&gt;</w:t>
            </w:r>
          </w:p>
          <w:p w14:paraId="346EA66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13F1FE6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45B998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7C1B38B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B5CA2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&lt;userLabel&gt;Berlin NW 1&lt;/userLabel&gt;</w:t>
            </w:r>
          </w:p>
          <w:p w14:paraId="6BC920D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1DFD4BF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95832C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79FB86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573352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5FCA967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9FB651D" w14:textId="77777777" w:rsidR="00583C65" w:rsidRPr="007B2CC7" w:rsidRDefault="00583C65">
            <w:pPr>
              <w:spacing w:after="0"/>
              <w:rPr>
                <w:rFonts w:ascii="Courier New" w:hAnsi="Courier New" w:cs="Courier New"/>
                <w:sz w:val="16"/>
                <w:szCs w:val="16"/>
                <w:lang w:val="fr-FR"/>
              </w:rPr>
            </w:pPr>
            <w:r>
              <w:rPr>
                <w:rFonts w:ascii="Courier New" w:hAnsi="Courier New" w:cs="Courier New"/>
                <w:sz w:val="16"/>
                <w:szCs w:val="16"/>
                <w:lang w:val="en-US"/>
              </w:rPr>
              <w:t xml:space="preserve">        </w:t>
            </w:r>
            <w:r w:rsidRPr="007B2CC7">
              <w:rPr>
                <w:rFonts w:ascii="Courier New" w:hAnsi="Courier New" w:cs="Courier New"/>
                <w:sz w:val="16"/>
                <w:szCs w:val="16"/>
                <w:lang w:val="fr-FR"/>
              </w:rPr>
              <w:t>&lt;attributes&gt;</w:t>
            </w:r>
          </w:p>
          <w:p w14:paraId="3C62FC7A" w14:textId="77777777" w:rsidR="00583C65" w:rsidRPr="007B2CC7" w:rsidRDefault="00583C65">
            <w:pPr>
              <w:spacing w:after="0"/>
              <w:rPr>
                <w:rFonts w:ascii="Courier New" w:hAnsi="Courier New" w:cs="Courier New"/>
                <w:sz w:val="16"/>
                <w:szCs w:val="16"/>
                <w:lang w:val="fr-FR"/>
              </w:rPr>
            </w:pPr>
            <w:r w:rsidRPr="007B2CC7">
              <w:rPr>
                <w:rFonts w:ascii="Courier New" w:hAnsi="Courier New" w:cs="Courier New"/>
                <w:sz w:val="16"/>
                <w:szCs w:val="16"/>
                <w:lang w:val="fr-FR"/>
              </w:rPr>
              <w:t xml:space="preserve">            &lt;userLabel&gt;Berlin NW 2&lt;/userLabel&gt;</w:t>
            </w:r>
          </w:p>
          <w:p w14:paraId="3C7CA060" w14:textId="77777777" w:rsidR="00583C65" w:rsidRDefault="00583C65">
            <w:pPr>
              <w:spacing w:after="0"/>
              <w:rPr>
                <w:rFonts w:ascii="Courier New" w:hAnsi="Courier New" w:cs="Courier New"/>
                <w:sz w:val="16"/>
                <w:szCs w:val="16"/>
                <w:lang w:val="en-US"/>
              </w:rPr>
            </w:pPr>
            <w:r w:rsidRPr="007B2CC7">
              <w:rPr>
                <w:rFonts w:ascii="Courier New" w:hAnsi="Courier New" w:cs="Courier New"/>
                <w:sz w:val="16"/>
                <w:szCs w:val="16"/>
                <w:lang w:val="fr-FR"/>
              </w:rPr>
              <w:t xml:space="preserve">            </w:t>
            </w:r>
            <w:r>
              <w:rPr>
                <w:rFonts w:ascii="Courier New" w:hAnsi="Courier New" w:cs="Courier New"/>
                <w:sz w:val="16"/>
                <w:szCs w:val="16"/>
                <w:lang w:val="en-US"/>
              </w:rPr>
              <w:t>&lt;vendorName&gt;Company XY&lt;/vendorName&gt;</w:t>
            </w:r>
          </w:p>
          <w:p w14:paraId="1421445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5B48742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9E0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1A363147" w14:textId="77777777" w:rsidR="00583C65" w:rsidRDefault="00583C65">
            <w:pPr>
              <w:pStyle w:val="PL"/>
              <w:rPr>
                <w:lang w:val="en-US"/>
              </w:rPr>
            </w:pPr>
            <w:r>
              <w:rPr>
                <w:lang w:val="en-US"/>
              </w:rPr>
              <w:t xml:space="preserve">    &lt;PerfMetricJob&gt;</w:t>
            </w:r>
          </w:p>
          <w:p w14:paraId="2C0D362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11E43DD5" w14:textId="77777777" w:rsidR="00583C65" w:rsidRDefault="00583C65">
            <w:pPr>
              <w:pStyle w:val="PL"/>
              <w:rPr>
                <w:lang w:val="en-US"/>
              </w:rPr>
            </w:pPr>
            <w:r>
              <w:rPr>
                <w:lang w:val="en-US"/>
              </w:rPr>
              <w:t xml:space="preserve">        &lt;attributes&gt;</w:t>
            </w:r>
          </w:p>
          <w:p w14:paraId="7C24D3EA" w14:textId="77777777" w:rsidR="00583C65" w:rsidRDefault="00583C65">
            <w:pPr>
              <w:pStyle w:val="PL"/>
              <w:rPr>
                <w:lang w:val="en-US"/>
              </w:rPr>
            </w:pPr>
            <w:r>
              <w:rPr>
                <w:lang w:val="en-US"/>
              </w:rPr>
              <w:t xml:space="preserve">            &lt;granularityPeriod&gt;5&lt;/granularityPeriod&gt;</w:t>
            </w:r>
          </w:p>
          <w:p w14:paraId="2BE2B969" w14:textId="77777777" w:rsidR="00583C65" w:rsidRPr="007B2CC7" w:rsidRDefault="00583C65">
            <w:pPr>
              <w:pStyle w:val="PL"/>
              <w:rPr>
                <w:lang w:val="fr-FR"/>
              </w:rPr>
            </w:pPr>
            <w:r>
              <w:rPr>
                <w:lang w:val="en-US"/>
              </w:rPr>
              <w:t xml:space="preserve">            </w:t>
            </w:r>
            <w:r w:rsidRPr="007B2CC7">
              <w:rPr>
                <w:lang w:val="fr-FR"/>
              </w:rPr>
              <w:t>&lt;perfMetrics&gt;Metric1&lt;/perfMetrics&gt;</w:t>
            </w:r>
          </w:p>
          <w:p w14:paraId="33EFBF4C" w14:textId="77777777" w:rsidR="00583C65" w:rsidRDefault="00583C65">
            <w:pPr>
              <w:pStyle w:val="PL"/>
              <w:rPr>
                <w:lang w:val="fr-FR"/>
              </w:rPr>
            </w:pPr>
            <w:r w:rsidRPr="007B2CC7">
              <w:rPr>
                <w:lang w:val="fr-FR"/>
              </w:rPr>
              <w:t xml:space="preserve">            </w:t>
            </w:r>
            <w:r>
              <w:rPr>
                <w:lang w:val="fr-FR"/>
              </w:rPr>
              <w:t>&lt;perfMetrics&gt;Metric2&lt;/perfMetrics&gt;</w:t>
            </w:r>
          </w:p>
          <w:p w14:paraId="0F8A8B66" w14:textId="77777777" w:rsidR="00583C65" w:rsidRDefault="00583C65">
            <w:pPr>
              <w:pStyle w:val="PL"/>
              <w:rPr>
                <w:lang w:val="fr-FR"/>
              </w:rPr>
            </w:pPr>
            <w:r>
              <w:rPr>
                <w:lang w:val="fr-FR"/>
              </w:rPr>
              <w:t xml:space="preserve">            &lt;objectInstances&gt;Obj1&lt;/objectInstances&gt;</w:t>
            </w:r>
          </w:p>
          <w:p w14:paraId="511271CA" w14:textId="77777777" w:rsidR="00583C65" w:rsidRDefault="00583C65">
            <w:pPr>
              <w:pStyle w:val="PL"/>
              <w:rPr>
                <w:lang w:val="fr-FR"/>
              </w:rPr>
            </w:pPr>
            <w:r>
              <w:rPr>
                <w:lang w:val="fr-FR"/>
              </w:rPr>
              <w:t xml:space="preserve">            &lt;objectInstances&gt;Obj2&lt;/objectInstances&gt;</w:t>
            </w:r>
          </w:p>
          <w:p w14:paraId="4BA432E4" w14:textId="77777777" w:rsidR="00583C65" w:rsidRDefault="00583C65">
            <w:pPr>
              <w:pStyle w:val="PL"/>
              <w:rPr>
                <w:lang w:val="en-US"/>
              </w:rPr>
            </w:pPr>
            <w:r>
              <w:rPr>
                <w:lang w:val="fr-FR"/>
              </w:rPr>
              <w:t xml:space="preserve">        </w:t>
            </w:r>
            <w:r>
              <w:rPr>
                <w:lang w:val="en-US"/>
              </w:rPr>
              <w:t>&lt;/attributes&gt;</w:t>
            </w:r>
          </w:p>
          <w:p w14:paraId="75412CDE" w14:textId="77777777" w:rsidR="00583C65" w:rsidRDefault="00583C65">
            <w:pPr>
              <w:pStyle w:val="PL"/>
              <w:rPr>
                <w:lang w:val="en-US"/>
              </w:rPr>
            </w:pPr>
            <w:r>
              <w:rPr>
                <w:lang w:val="en-US"/>
              </w:rPr>
              <w:t xml:space="preserve">    &lt;/PerfMetricJob&gt;</w:t>
            </w:r>
          </w:p>
          <w:p w14:paraId="60632AE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577182E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38B7F7D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04AAD83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293617F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1B4231F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&lt;thresholdValue&gt;10&lt;/thresholdValue&gt;</w:t>
            </w:r>
          </w:p>
          <w:p w14:paraId="5584161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47505B2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70C4D49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4A1D3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&lt;thresholdValue&gt;20&lt;/thresholdValue&gt;</w:t>
            </w:r>
          </w:p>
          <w:p w14:paraId="5D4A8C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0FFC00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51B6D80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6E8ADA3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&lt;thresholdValue&gt;30&lt;/thresholdValue&gt;</w:t>
            </w:r>
          </w:p>
          <w:p w14:paraId="5FE3317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29EEBF2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4728628F"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hresholdMonitor&gt;</w:t>
            </w:r>
          </w:p>
          <w:p w14:paraId="7359D98B"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bookmarkEnd w:id="313"/>
    <w:p w14:paraId="488D7681" w14:textId="77777777" w:rsidR="00583C65" w:rsidRDefault="00583C65" w:rsidP="00583C65">
      <w:pPr>
        <w:spacing w:before="180"/>
      </w:pPr>
      <w:r>
        <w:lastRenderedPageBreak/>
        <w:t>In this example the complete "Manage</w:t>
      </w:r>
      <w:r w:rsidR="00AE17AD" w:rsidRPr="00AE17AD">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3FEF69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607FE3D" w14:textId="77777777" w:rsidR="00583C65" w:rsidRDefault="00583C65">
            <w:pPr>
              <w:spacing w:after="0"/>
              <w:rPr>
                <w:rFonts w:ascii="Courier New" w:hAnsi="Courier New" w:cs="Courier New"/>
                <w:sz w:val="16"/>
                <w:szCs w:val="16"/>
                <w:lang w:val="en-US"/>
              </w:rPr>
            </w:pPr>
            <w:bookmarkStart w:id="314" w:name="MCCQCTEMPBM_00000061" w:colFirst="0" w:colLast="0"/>
            <w:r>
              <w:rPr>
                <w:rFonts w:ascii="Courier New" w:hAnsi="Courier New" w:cs="Courier New"/>
                <w:sz w:val="16"/>
                <w:szCs w:val="16"/>
                <w:lang w:val="en-US"/>
              </w:rPr>
              <w:t>&lt;ManagedElement&gt;</w:t>
            </w:r>
          </w:p>
          <w:p w14:paraId="2BB16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4EBD956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A1883D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7987255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50AFC6E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026E7F8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41F68A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bookmarkEnd w:id="314"/>
    <w:p w14:paraId="0746A526"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684675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A4F50" w14:textId="77777777" w:rsidR="00583C65" w:rsidRDefault="00583C65">
            <w:pPr>
              <w:spacing w:after="0"/>
              <w:rPr>
                <w:rFonts w:ascii="Courier New" w:hAnsi="Courier New" w:cs="Courier New"/>
                <w:sz w:val="16"/>
                <w:szCs w:val="16"/>
                <w:lang w:val="en-US"/>
              </w:rPr>
            </w:pPr>
            <w:bookmarkStart w:id="315" w:name="MCCQCTEMPBM_00000062" w:colFirst="0" w:colLast="0"/>
            <w:r>
              <w:rPr>
                <w:rFonts w:ascii="Courier New" w:hAnsi="Courier New" w:cs="Courier New"/>
                <w:sz w:val="16"/>
                <w:szCs w:val="16"/>
                <w:lang w:val="en-US"/>
              </w:rPr>
              <w:t>GET /SubNetwork=SN1?\</w:t>
            </w:r>
          </w:p>
          <w:p w14:paraId="240185D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6978FB92"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filter=/*/*/*/attributes[attrB&gt;=552 and attrB&lt;562] HTTP/1.1</w:t>
            </w:r>
          </w:p>
          <w:p w14:paraId="6158082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93D7A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15"/>
    <w:p w14:paraId="707E26E9"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B617345"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A7A777" w14:textId="77777777" w:rsidR="00C63630" w:rsidRPr="00C63630" w:rsidRDefault="00C63630" w:rsidP="00C63630">
            <w:pPr>
              <w:spacing w:after="0"/>
              <w:rPr>
                <w:rFonts w:ascii="Courier New" w:hAnsi="Courier New" w:cs="Courier New"/>
                <w:sz w:val="16"/>
                <w:szCs w:val="16"/>
                <w:lang w:val="en-US"/>
              </w:rPr>
            </w:pPr>
            <w:bookmarkStart w:id="316" w:name="MCCQCTEMPBM_00000063" w:colFirst="0" w:colLast="0"/>
            <w:r w:rsidRPr="00C63630">
              <w:rPr>
                <w:rFonts w:ascii="Courier New" w:hAnsi="Courier New" w:cs="Courier New"/>
                <w:sz w:val="16"/>
                <w:szCs w:val="16"/>
                <w:lang w:val="en-US"/>
              </w:rPr>
              <w:t>HTTP/1.1 200 OK</w:t>
            </w:r>
          </w:p>
          <w:p w14:paraId="64D04C95"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2616CD7E"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application/json</w:t>
            </w:r>
          </w:p>
          <w:p w14:paraId="53D61AB0" w14:textId="77777777" w:rsidR="00C63630" w:rsidRPr="00C63630" w:rsidRDefault="00C63630" w:rsidP="00C63630">
            <w:pPr>
              <w:spacing w:after="0"/>
              <w:rPr>
                <w:rFonts w:ascii="Courier New" w:hAnsi="Courier New" w:cs="Courier New"/>
                <w:sz w:val="16"/>
                <w:szCs w:val="16"/>
                <w:lang w:val="en-US"/>
              </w:rPr>
            </w:pPr>
          </w:p>
          <w:p w14:paraId="57CAA97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4D3A6F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6B984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661D583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ECD88B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7E03062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550F39E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42CBD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0365A09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CCE6D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"attrA": "abc",</w:t>
            </w:r>
          </w:p>
          <w:p w14:paraId="465A7DA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552</w:t>
            </w:r>
          </w:p>
          <w:p w14:paraId="1894120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383F7D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8C7215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A5799B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DB1E74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D01DBF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16"/>
    <w:p w14:paraId="048FE94C" w14:textId="77777777" w:rsidR="00583C65" w:rsidRDefault="00583C65" w:rsidP="00746D17">
      <w:pPr>
        <w:spacing w:before="180"/>
      </w:pPr>
      <w:r>
        <w:lastRenderedPageBreak/>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2085FD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F5CA2D" w14:textId="77777777" w:rsidR="00583C65" w:rsidRDefault="00583C65">
            <w:pPr>
              <w:spacing w:after="0"/>
              <w:rPr>
                <w:rFonts w:ascii="Courier New" w:hAnsi="Courier New" w:cs="Courier New"/>
                <w:sz w:val="16"/>
                <w:szCs w:val="16"/>
                <w:lang w:val="en-US"/>
              </w:rPr>
            </w:pPr>
            <w:bookmarkStart w:id="317" w:name="MCCQCTEMPBM_00000064" w:colFirst="0" w:colLast="0"/>
            <w:r>
              <w:rPr>
                <w:rFonts w:ascii="Courier New" w:hAnsi="Courier New" w:cs="Courier New"/>
                <w:sz w:val="16"/>
                <w:szCs w:val="16"/>
                <w:lang w:val="en-US"/>
              </w:rPr>
              <w:t>GET /SubNetwork=SN1?\</w:t>
            </w:r>
          </w:p>
          <w:p w14:paraId="3359D15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7C13B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6B17FE2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DE00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17"/>
    <w:p w14:paraId="1652434E"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C5671D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CECCCA5" w14:textId="77777777" w:rsidR="00583C65" w:rsidRDefault="00583C65">
            <w:pPr>
              <w:spacing w:after="0"/>
              <w:rPr>
                <w:rFonts w:ascii="Courier New" w:hAnsi="Courier New" w:cs="Courier New"/>
                <w:sz w:val="16"/>
                <w:szCs w:val="16"/>
                <w:lang w:val="en-US"/>
              </w:rPr>
            </w:pPr>
            <w:bookmarkStart w:id="318" w:name="MCCQCTEMPBM_00000065" w:colFirst="0" w:colLast="0"/>
            <w:r>
              <w:rPr>
                <w:rFonts w:ascii="Courier New" w:hAnsi="Courier New" w:cs="Courier New"/>
                <w:sz w:val="16"/>
                <w:szCs w:val="16"/>
                <w:lang w:val="en-US"/>
              </w:rPr>
              <w:t>GET /SubNetwork=SN1?\</w:t>
            </w:r>
          </w:p>
          <w:p w14:paraId="5373C775"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BB7B4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7195CE3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B1554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18"/>
    <w:p w14:paraId="3B5ADED6"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555B6355"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239062" w14:textId="77777777" w:rsidR="00583C65" w:rsidRDefault="00583C65">
            <w:pPr>
              <w:spacing w:after="0"/>
              <w:rPr>
                <w:rFonts w:ascii="Courier New" w:hAnsi="Courier New" w:cs="Courier New"/>
                <w:sz w:val="16"/>
                <w:szCs w:val="16"/>
                <w:lang w:val="en-US"/>
              </w:rPr>
            </w:pPr>
            <w:bookmarkStart w:id="319" w:name="MCCQCTEMPBM_00000066" w:colFirst="0" w:colLast="0"/>
            <w:r>
              <w:rPr>
                <w:rFonts w:ascii="Courier New" w:hAnsi="Courier New" w:cs="Courier New"/>
                <w:sz w:val="16"/>
                <w:szCs w:val="16"/>
                <w:lang w:val="en-US"/>
              </w:rPr>
              <w:t>GET /SubNetwork=SN1?\</w:t>
            </w:r>
          </w:p>
          <w:p w14:paraId="7766D4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013D9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2DA578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006864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bookmarkEnd w:id="319"/>
    </w:tbl>
    <w:p w14:paraId="2DFE9D87" w14:textId="77777777" w:rsidR="00F34BA2" w:rsidRDefault="00F34BA2" w:rsidP="00F34BA2"/>
    <w:p w14:paraId="1BEE223B" w14:textId="77777777" w:rsidR="00F34BA2" w:rsidRDefault="00AF0AFF" w:rsidP="00F34BA2">
      <w:r>
        <w:t>It is possible to combine scoping and filtering with attribute and attribute field selection. The following example returns the containment tree</w:t>
      </w:r>
      <w:r w:rsidR="00616B49">
        <w:t xml:space="preserve"> (i.e. the object tree without attributes and "attributes" container)</w:t>
      </w:r>
      <w:r>
        <w:t>,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9716D9C" w14:textId="77777777" w:rsidTr="00CD3700">
        <w:tc>
          <w:tcPr>
            <w:tcW w:w="9779" w:type="dxa"/>
            <w:shd w:val="clear" w:color="auto" w:fill="F2F2F2"/>
          </w:tcPr>
          <w:p w14:paraId="19A3F146" w14:textId="77777777" w:rsidR="00F34BA2" w:rsidRPr="00EE4FBE" w:rsidRDefault="00F34BA2" w:rsidP="00CD3700">
            <w:pPr>
              <w:spacing w:after="0"/>
            </w:pPr>
            <w:bookmarkStart w:id="320"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16BDAF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BC8CC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bookmarkEnd w:id="320"/>
          </w:p>
        </w:tc>
      </w:tr>
      <w:tr w:rsidR="00F34BA2" w:rsidRPr="00954EB2" w14:paraId="3EC64052" w14:textId="77777777" w:rsidTr="00CD3700">
        <w:tc>
          <w:tcPr>
            <w:tcW w:w="9779" w:type="dxa"/>
            <w:shd w:val="clear" w:color="auto" w:fill="F2F2F2"/>
          </w:tcPr>
          <w:p w14:paraId="2F86BFCE"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F791C46"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43E8C7C"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EA04FD5" w14:textId="77777777" w:rsidR="00F34BA2" w:rsidRDefault="00F34BA2" w:rsidP="00CD3700">
            <w:pPr>
              <w:spacing w:after="0"/>
              <w:rPr>
                <w:rFonts w:ascii="Courier New" w:hAnsi="Courier New" w:cs="Courier New"/>
                <w:sz w:val="16"/>
                <w:szCs w:val="16"/>
                <w:lang w:val="en-US"/>
              </w:rPr>
            </w:pPr>
          </w:p>
          <w:p w14:paraId="57236F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057D3CE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3095B7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7AAA4D5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2673C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7D9B529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4ABCF40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DEA83C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38CEAE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C0F277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C68EDA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0072AE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A9309F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F21E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47E5F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294A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E0B15F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56699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1D9CE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"PerfMetricJob": [</w:t>
            </w:r>
          </w:p>
          <w:p w14:paraId="1B19E6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B9E0B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0932D2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C52C5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043D94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"ThresholdMonitor": [</w:t>
            </w:r>
          </w:p>
          <w:p w14:paraId="15F27AF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26516B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B2596B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C14C13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344BAFC"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569E5D68" w14:textId="77777777" w:rsidR="00101E92" w:rsidRDefault="00101E92" w:rsidP="00101E92">
      <w:pPr>
        <w:spacing w:before="180"/>
      </w:pPr>
      <w:r>
        <w:lastRenderedPageBreak/>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01E92" w14:paraId="7AE0125C"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47253E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01094E5D"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5D0FF4EA"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483398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E6EC74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12D4159" w14:textId="77777777" w:rsidR="00101E92" w:rsidRDefault="00101E92" w:rsidP="00101E9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1E92" w:rsidRPr="00954EB2" w14:paraId="35288E67" w14:textId="77777777" w:rsidTr="00C51523">
        <w:tc>
          <w:tcPr>
            <w:tcW w:w="9779" w:type="dxa"/>
            <w:shd w:val="clear" w:color="auto" w:fill="F2F2F2"/>
          </w:tcPr>
          <w:p w14:paraId="4030926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26E480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BCEE19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AB1CAB4" w14:textId="77777777" w:rsidR="00101E92" w:rsidRDefault="00101E92" w:rsidP="00C51523">
            <w:pPr>
              <w:spacing w:after="0"/>
              <w:rPr>
                <w:rFonts w:ascii="Courier New" w:hAnsi="Courier New" w:cs="Courier New"/>
                <w:sz w:val="16"/>
                <w:szCs w:val="16"/>
                <w:lang w:val="en-US"/>
              </w:rPr>
            </w:pPr>
          </w:p>
          <w:p w14:paraId="21BA3BAD"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00901EFD"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40179CC"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37AA4F3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BACE61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530446C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661BA67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4DCD23B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1DF846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6E6953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6F660B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44E996F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050471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32C3DEED"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F4BEBF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3EA8093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F77774C"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6FEBDF8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170952FE"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6EC3822"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6F32396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4D12870"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5BC188F4" w14:textId="77777777" w:rsidR="00101E92" w:rsidRDefault="003722A8" w:rsidP="00101E92">
      <w:pPr>
        <w:spacing w:before="180"/>
      </w:pPr>
      <w:r>
        <w:t>T</w:t>
      </w:r>
      <w:r w:rsidR="00101E92">
        <w:t xml:space="preserve">he MnS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592B70D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AAFD8B3"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37191F9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9DEF35F" w14:textId="77777777" w:rsidR="00101E92" w:rsidRDefault="00101E92" w:rsidP="00C51523">
            <w:pPr>
              <w:spacing w:after="0"/>
              <w:rPr>
                <w:rFonts w:ascii="Courier New" w:hAnsi="Courier New" w:cs="Courier New"/>
                <w:sz w:val="16"/>
                <w:szCs w:val="16"/>
                <w:lang w:val="en-US"/>
              </w:rPr>
            </w:pPr>
          </w:p>
        </w:tc>
      </w:tr>
    </w:tbl>
    <w:p w14:paraId="729475BD" w14:textId="77777777" w:rsidR="00F34BA2" w:rsidRDefault="00F34BA2" w:rsidP="00F34BA2"/>
    <w:p w14:paraId="4475D61C" w14:textId="77777777" w:rsidR="00AE17AD" w:rsidRDefault="00AE17AD" w:rsidP="00AE17AD">
      <w:r>
        <w:t>When the MnS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"/{MnSName}/{</w:t>
      </w:r>
      <w:r w:rsidRPr="006C3ED8">
        <w:t>MnSVersion</w:t>
      </w:r>
      <w:r>
        <w:t>}", for example "/ProvMnS/</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5909BE65"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7A3D326" w14:textId="77777777" w:rsidR="00AE17AD" w:rsidRDefault="00AE17AD" w:rsidP="00AA545C">
            <w:pPr>
              <w:spacing w:after="0"/>
              <w:rPr>
                <w:rFonts w:ascii="Courier New" w:hAnsi="Courier New" w:cs="Courier New"/>
                <w:sz w:val="16"/>
                <w:szCs w:val="16"/>
                <w:lang w:val="en-US"/>
              </w:rPr>
            </w:pPr>
            <w:bookmarkStart w:id="321" w:name="MCCQCTEMPBM_00000068"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2E856F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65DD6E5"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1"/>
    <w:p w14:paraId="65DA132A"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2FF65B55"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A1E105D" w14:textId="77777777" w:rsidR="00AE17AD" w:rsidRPr="0071280C" w:rsidRDefault="00AE17AD" w:rsidP="00AA545C">
            <w:pPr>
              <w:spacing w:after="0"/>
              <w:rPr>
                <w:rFonts w:ascii="Courier New" w:hAnsi="Courier New" w:cs="Courier New"/>
                <w:sz w:val="16"/>
                <w:szCs w:val="16"/>
                <w:lang w:val="en-US"/>
              </w:rPr>
            </w:pPr>
            <w:bookmarkStart w:id="322" w:name="MCCQCTEMPBM_00000069" w:colFirst="0" w:colLast="0"/>
            <w:r w:rsidRPr="0071280C">
              <w:rPr>
                <w:rFonts w:ascii="Courier New" w:hAnsi="Courier New" w:cs="Courier New"/>
                <w:sz w:val="16"/>
                <w:szCs w:val="16"/>
                <w:lang w:val="en-US"/>
              </w:rPr>
              <w:t>HTTP/1.1 200 OK</w:t>
            </w:r>
          </w:p>
          <w:p w14:paraId="6E66C56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7AF1558"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2D2BB98" w14:textId="77777777" w:rsidR="00AE17AD" w:rsidRDefault="00AE17AD" w:rsidP="00AA545C">
            <w:pPr>
              <w:spacing w:after="0"/>
              <w:rPr>
                <w:rFonts w:ascii="Courier New" w:hAnsi="Courier New" w:cs="Courier New"/>
                <w:sz w:val="16"/>
                <w:szCs w:val="16"/>
                <w:lang w:val="en-US"/>
              </w:rPr>
            </w:pPr>
          </w:p>
          <w:p w14:paraId="39737BF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E6803C8"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1765E0F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A73CD8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7A17D0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59474BF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F3A205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3F6983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763B74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DF849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56EE707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45E713C"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lastRenderedPageBreak/>
              <w:t xml:space="preserve">            {</w:t>
            </w:r>
          </w:p>
          <w:p w14:paraId="062ACE0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332DF9F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5DA7C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9F56D8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7787B5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20662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19FC1D8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053D1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C04DFDC"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620CF2B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5C8DADC"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580E51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CE2766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6E54AB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556F837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213C0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3ABB9FA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AE9410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16FB4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5B5E1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D36876D"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322"/>
    </w:tbl>
    <w:p w14:paraId="191A93BD" w14:textId="77777777" w:rsidR="00AE17AD" w:rsidRDefault="00AE17AD" w:rsidP="00F34BA2"/>
    <w:p w14:paraId="2BA2748E" w14:textId="77777777" w:rsidR="00CD42BA" w:rsidRDefault="00CD42BA" w:rsidP="00CD42BA">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CD42BA" w14:paraId="46CFF874"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25E3C96" w14:textId="77777777" w:rsidR="00CD42BA" w:rsidRPr="0071280C" w:rsidRDefault="00CD42BA">
            <w:pPr>
              <w:spacing w:after="0"/>
              <w:rPr>
                <w:rFonts w:ascii="Courier New" w:hAnsi="Courier New" w:cs="Courier New"/>
                <w:sz w:val="16"/>
                <w:szCs w:val="16"/>
                <w:lang w:val="en-US"/>
              </w:rPr>
            </w:pPr>
            <w:bookmarkStart w:id="323" w:name="MCCQCTEMPBM_00000070" w:colFirst="0" w:colLast="0"/>
            <w:r w:rsidRPr="0071280C">
              <w:rPr>
                <w:rFonts w:ascii="Courier New" w:hAnsi="Courier New" w:cs="Courier New"/>
                <w:sz w:val="16"/>
                <w:szCs w:val="16"/>
                <w:lang w:val="en-US"/>
              </w:rPr>
              <w:t>HTTP/1.1 200 OK</w:t>
            </w:r>
          </w:p>
          <w:p w14:paraId="44470788"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3F8B95B"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7EBC6CE" w14:textId="77777777" w:rsidR="00CD42BA" w:rsidRDefault="00CD42BA">
            <w:pPr>
              <w:spacing w:after="0"/>
              <w:rPr>
                <w:rFonts w:ascii="Courier New" w:hAnsi="Courier New" w:cs="Courier New"/>
                <w:sz w:val="16"/>
                <w:szCs w:val="16"/>
                <w:lang w:val="en-US"/>
              </w:rPr>
            </w:pPr>
          </w:p>
          <w:p w14:paraId="1B36924C"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17972FB3"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1E0DA173"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BF76DD5"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2E3D28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B4A389C"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696AB52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3DB3819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2A7F4617"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FB097B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64B99D53"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3FD56294"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7833910B"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D50458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3B8974D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23531EC4"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323"/>
    </w:tbl>
    <w:p w14:paraId="337B5D46" w14:textId="77777777" w:rsidR="00CD42BA" w:rsidRDefault="00CD42BA" w:rsidP="00CD42BA"/>
    <w:p w14:paraId="1EB605D2" w14:textId="77777777" w:rsidR="00CD42BA" w:rsidRDefault="00CD42BA" w:rsidP="00CD42BA">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CD42BA" w14:paraId="2E10541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80A1664" w14:textId="77777777" w:rsidR="00CD42BA" w:rsidRDefault="00CD42BA">
            <w:pPr>
              <w:spacing w:after="0"/>
              <w:rPr>
                <w:rFonts w:ascii="Courier New" w:hAnsi="Courier New" w:cs="Courier New"/>
                <w:sz w:val="16"/>
                <w:szCs w:val="16"/>
                <w:lang w:val="en-US"/>
              </w:rPr>
            </w:pPr>
            <w:bookmarkStart w:id="324" w:name="MCCQCTEMPBM_00000071"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4609D0A5"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01962D60"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795770C5"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A8E3EEA"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4"/>
    <w:p w14:paraId="4376382A" w14:textId="77777777" w:rsidR="00A2126F" w:rsidRDefault="00A2126F" w:rsidP="00A2126F">
      <w:pPr>
        <w:spacing w:before="180"/>
      </w:pPr>
      <w:r>
        <w:t>Note the presence of the location step "/attributes". This step is necessary to select only the "attributes" container and hence only the SubNetwork" with the identifier "SN1" without any name-contained objects.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2126F" w14:paraId="2594930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55863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510BA9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4784B12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application/json</w:t>
            </w:r>
          </w:p>
          <w:p w14:paraId="488D6DD3" w14:textId="77777777" w:rsidR="00632333" w:rsidRDefault="00632333" w:rsidP="00084A25">
            <w:pPr>
              <w:spacing w:after="0"/>
              <w:rPr>
                <w:rFonts w:ascii="Courier New" w:hAnsi="Courier New" w:cs="Courier New"/>
                <w:sz w:val="16"/>
                <w:szCs w:val="16"/>
                <w:lang w:val="en-US"/>
              </w:rPr>
            </w:pPr>
          </w:p>
          <w:p w14:paraId="74BB221F"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4A1903B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"SubNetwork": [</w:t>
            </w:r>
          </w:p>
          <w:p w14:paraId="3CB1228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286901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2F520C7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"objectClass": "SubNetwork",</w:t>
            </w:r>
          </w:p>
          <w:p w14:paraId="79B5B3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"objectInstance": "DC=example.org,SubNetwork=SN1",</w:t>
            </w:r>
          </w:p>
          <w:p w14:paraId="4AC59FB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1A8CDD9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"userLabel": "Berlin NW",</w:t>
            </w:r>
          </w:p>
          <w:p w14:paraId="291CABF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"userDefinedNetworkType": "5G",</w:t>
            </w:r>
          </w:p>
          <w:p w14:paraId="4BFED81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"plmnId": {</w:t>
            </w:r>
          </w:p>
          <w:p w14:paraId="0AB583C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lastRenderedPageBreak/>
              <w:t xml:space="preserve">          "mcc": 456,</w:t>
            </w:r>
          </w:p>
          <w:p w14:paraId="708D992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"mnc": 789</w:t>
            </w:r>
          </w:p>
          <w:p w14:paraId="03392C9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436F37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1CA583C9"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14BD81D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452B34C7"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4FDA54FB" w14:textId="77777777" w:rsidR="00A2126F" w:rsidRDefault="00A2126F" w:rsidP="00103CE3">
      <w:pPr>
        <w:spacing w:before="180"/>
      </w:pPr>
      <w:r>
        <w:lastRenderedPageBreak/>
        <w:t>Without the location step "/attributes" the complete subtree would be returned.</w:t>
      </w:r>
    </w:p>
    <w:p w14:paraId="05FAF34F" w14:textId="77777777" w:rsidR="00632333" w:rsidRPr="00E34238" w:rsidRDefault="00632333" w:rsidP="00632333">
      <w:bookmarkStart w:id="325"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5A0F1BEC"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754D42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5C5C77D8"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626E8DD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46440197"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39FDD632"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10AF0BD2"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384DA76A"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653E06"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150931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1CC222A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5EB8B58A"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F194A8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161C5D29" w14:textId="77777777" w:rsidR="00380127" w:rsidRPr="00E34238" w:rsidRDefault="00380127" w:rsidP="00380127">
      <w:pPr>
        <w:pStyle w:val="Heading2"/>
      </w:pPr>
      <w:bookmarkStart w:id="326" w:name="_Toc178154592"/>
      <w:bookmarkEnd w:id="325"/>
      <w:r w:rsidRPr="00E34238">
        <w:t>A.2.4</w:t>
      </w:r>
      <w:r w:rsidRPr="00E34238">
        <w:tab/>
        <w:t>Large queries</w:t>
      </w:r>
      <w:bookmarkEnd w:id="326"/>
    </w:p>
    <w:p w14:paraId="592EA497"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380127" w14:paraId="0F28028E"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D6D259F"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0F492CC4"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547132E"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12B77320"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22C85AEF"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7B554129" w14:textId="77777777" w:rsidR="00380127" w:rsidRPr="00E34238" w:rsidRDefault="00380127" w:rsidP="00D17B7C">
            <w:pPr>
              <w:spacing w:after="0"/>
              <w:rPr>
                <w:rFonts w:ascii="Courier New" w:hAnsi="Courier New" w:cs="Courier New"/>
                <w:sz w:val="16"/>
                <w:szCs w:val="16"/>
                <w:lang w:val="en-US"/>
              </w:rPr>
            </w:pPr>
          </w:p>
          <w:p w14:paraId="10B1C6E5"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0CF6C061" w14:textId="77777777" w:rsidR="00632333" w:rsidRDefault="00632333" w:rsidP="00103CE3">
      <w:pPr>
        <w:spacing w:before="180"/>
      </w:pPr>
    </w:p>
    <w:p w14:paraId="713F04F4" w14:textId="77777777" w:rsidR="00F34BA2" w:rsidRDefault="00F34BA2" w:rsidP="00EE4FBE">
      <w:pPr>
        <w:pStyle w:val="Heading1"/>
      </w:pPr>
      <w:bookmarkStart w:id="327" w:name="_Toc27559739"/>
      <w:bookmarkStart w:id="328" w:name="_Toc36039484"/>
      <w:bookmarkStart w:id="329" w:name="_Toc178154593"/>
      <w:r>
        <w:t>A.3</w:t>
      </w:r>
      <w:r>
        <w:tab/>
        <w:t>Creation of resources</w:t>
      </w:r>
      <w:bookmarkEnd w:id="327"/>
      <w:bookmarkEnd w:id="328"/>
      <w:bookmarkEnd w:id="329"/>
    </w:p>
    <w:p w14:paraId="19ADFBEE" w14:textId="77777777" w:rsidR="00F34BA2" w:rsidRDefault="00F34BA2" w:rsidP="00EE4FBE">
      <w:pPr>
        <w:pStyle w:val="Heading2"/>
      </w:pPr>
      <w:bookmarkStart w:id="330" w:name="_Toc27559740"/>
      <w:bookmarkStart w:id="331" w:name="_Toc36039485"/>
      <w:bookmarkStart w:id="332" w:name="_Toc178154594"/>
      <w:r>
        <w:t>A.3.1</w:t>
      </w:r>
      <w:r>
        <w:tab/>
        <w:t>Creation of a resource with HTTP PUT</w:t>
      </w:r>
      <w:bookmarkEnd w:id="330"/>
      <w:bookmarkEnd w:id="331"/>
      <w:bookmarkEnd w:id="332"/>
    </w:p>
    <w:p w14:paraId="42A69388" w14:textId="77777777" w:rsidR="00F34BA2" w:rsidRDefault="00F34BA2" w:rsidP="00F34BA2">
      <w:r>
        <w:t xml:space="preserve">In this example a new "XyzFunction"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and created by the MnS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D49105D" w14:textId="77777777" w:rsidTr="00CD3700">
        <w:tc>
          <w:tcPr>
            <w:tcW w:w="9779" w:type="dxa"/>
            <w:shd w:val="clear" w:color="auto" w:fill="F2F2F2"/>
          </w:tcPr>
          <w:p w14:paraId="0B76997B" w14:textId="77777777" w:rsidR="00F34BA2" w:rsidRPr="00394089" w:rsidRDefault="00F34BA2" w:rsidP="00CD3700">
            <w:pPr>
              <w:spacing w:after="0"/>
              <w:rPr>
                <w:rFonts w:ascii="Courier New" w:hAnsi="Courier New" w:cs="Courier New"/>
                <w:sz w:val="16"/>
                <w:szCs w:val="16"/>
                <w:lang w:val="en-US"/>
              </w:rPr>
            </w:pPr>
            <w:bookmarkStart w:id="333"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FEACBB0"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950E21"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A4BF71B" w14:textId="77777777" w:rsidR="00F34BA2" w:rsidRDefault="00F34BA2" w:rsidP="00CD3700">
            <w:pPr>
              <w:spacing w:after="0"/>
              <w:rPr>
                <w:rFonts w:ascii="Courier New" w:hAnsi="Courier New" w:cs="Courier New"/>
                <w:sz w:val="16"/>
                <w:szCs w:val="16"/>
                <w:lang w:val="en-US"/>
              </w:rPr>
            </w:pPr>
          </w:p>
          <w:p w14:paraId="7F53AEF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486BD94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6C7B3E6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4F15C5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114459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062DD20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26DECD5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77DC3E"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33"/>
    </w:tbl>
    <w:p w14:paraId="67059174" w14:textId="77777777" w:rsidR="00F34BA2" w:rsidRDefault="00F34BA2" w:rsidP="00F34BA2"/>
    <w:p w14:paraId="5BAA0EE4" w14:textId="77777777" w:rsidR="00F34BA2" w:rsidRDefault="00C00107" w:rsidP="00F34BA2">
      <w:r>
        <w:t xml:space="preserve">If the HTTP PUT request succeeds, the status code "201 Created" is returned in the response status line. The location header is present,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6E7FFF6" w14:textId="77777777" w:rsidTr="00CD3700">
        <w:tc>
          <w:tcPr>
            <w:tcW w:w="9779" w:type="dxa"/>
            <w:shd w:val="clear" w:color="auto" w:fill="F2F2F2"/>
          </w:tcPr>
          <w:p w14:paraId="260A356B" w14:textId="77777777" w:rsidR="00F34BA2" w:rsidRPr="0071280C" w:rsidRDefault="00F34BA2" w:rsidP="00CD3700">
            <w:pPr>
              <w:spacing w:after="0"/>
              <w:rPr>
                <w:rFonts w:ascii="Courier New" w:hAnsi="Courier New" w:cs="Courier New"/>
                <w:sz w:val="16"/>
                <w:szCs w:val="16"/>
                <w:lang w:val="en-US"/>
              </w:rPr>
            </w:pPr>
            <w:bookmarkStart w:id="334" w:name="MCCQCTEMPBM_00000073" w:colFirst="0" w:colLast="0"/>
            <w:r w:rsidRPr="0071280C">
              <w:rPr>
                <w:rFonts w:ascii="Courier New" w:hAnsi="Courier New" w:cs="Courier New"/>
                <w:sz w:val="16"/>
                <w:szCs w:val="16"/>
                <w:lang w:val="en-US"/>
              </w:rPr>
              <w:lastRenderedPageBreak/>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0B0159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E3A671B" w14:textId="77777777" w:rsidR="00F34BA2" w:rsidRPr="00AE17AD" w:rsidRDefault="00F34BA2" w:rsidP="00CD3700">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w:t>
            </w:r>
            <w:r w:rsidR="00AE17AD" w:rsidRPr="00AE17AD">
              <w:rPr>
                <w:rFonts w:ascii="Courier New" w:hAnsi="Courier New" w:cs="Courier New"/>
                <w:sz w:val="16"/>
                <w:szCs w:val="16"/>
                <w:lang w:val="fr-FR"/>
              </w:rPr>
              <w:t>3</w:t>
            </w:r>
          </w:p>
          <w:p w14:paraId="1192317B"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3080F7C7" w14:textId="77777777" w:rsidR="00F34BA2" w:rsidRPr="004F1033" w:rsidRDefault="00F34BA2" w:rsidP="00CD3700">
            <w:pPr>
              <w:spacing w:after="0"/>
              <w:rPr>
                <w:rFonts w:ascii="Courier New" w:hAnsi="Courier New" w:cs="Courier New"/>
                <w:sz w:val="16"/>
                <w:szCs w:val="16"/>
                <w:lang w:val="fr-FR"/>
              </w:rPr>
            </w:pPr>
          </w:p>
          <w:p w14:paraId="5EAE5AB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61DA2A7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"XYZF3",</w:t>
            </w:r>
          </w:p>
          <w:p w14:paraId="099CF6B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65B1CD9A"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"attrA": "ghi",</w:t>
            </w:r>
          </w:p>
          <w:p w14:paraId="7129883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"attrB": 553</w:t>
            </w:r>
          </w:p>
          <w:p w14:paraId="615B050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7BDC20EC"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334"/>
    </w:tbl>
    <w:p w14:paraId="4D534E84" w14:textId="77777777" w:rsidR="00F34BA2" w:rsidRDefault="00F34BA2" w:rsidP="00F34BA2"/>
    <w:p w14:paraId="0FF8091B" w14:textId="77777777" w:rsidR="00C00107" w:rsidRDefault="00C00107" w:rsidP="00C00107">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0B25CF54" w14:textId="77777777" w:rsidTr="00C51523">
        <w:tc>
          <w:tcPr>
            <w:tcW w:w="9779" w:type="dxa"/>
            <w:shd w:val="clear" w:color="auto" w:fill="F2F2F2"/>
          </w:tcPr>
          <w:p w14:paraId="3981FA8B"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4A758701"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9C90968" w14:textId="77777777" w:rsidR="00C00107" w:rsidRPr="00AE17AD" w:rsidRDefault="00C00107" w:rsidP="00C51523">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507A9EAA"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448F8EC0" w14:textId="77777777" w:rsidR="00C00107" w:rsidRDefault="00C00107" w:rsidP="00F34BA2"/>
    <w:p w14:paraId="52642F4B" w14:textId="77777777" w:rsidR="00F34BA2" w:rsidRDefault="00F34BA2" w:rsidP="00F34BA2">
      <w:pPr>
        <w:pStyle w:val="Heading2"/>
      </w:pPr>
      <w:bookmarkStart w:id="335" w:name="_Toc27559741"/>
      <w:bookmarkStart w:id="336" w:name="_Toc36039486"/>
      <w:bookmarkStart w:id="337" w:name="_Toc178154595"/>
      <w:r>
        <w:t>A.3.2</w:t>
      </w:r>
      <w:r>
        <w:tab/>
        <w:t>Creation of a resource with HTTP POST</w:t>
      </w:r>
      <w:bookmarkEnd w:id="335"/>
      <w:bookmarkEnd w:id="336"/>
      <w:bookmarkEnd w:id="337"/>
    </w:p>
    <w:p w14:paraId="68773E63"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AF6F51" w:rsidRPr="00AF6F51">
        <w:t xml:space="preserve"> value</w:t>
      </w:r>
      <w:r>
        <w:t xml:space="preserve"> as a non-binding recommendation by the MnS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1ACEF2E" w14:textId="77777777" w:rsidTr="00CD3700">
        <w:tc>
          <w:tcPr>
            <w:tcW w:w="9779" w:type="dxa"/>
            <w:shd w:val="clear" w:color="auto" w:fill="F2F2F2"/>
          </w:tcPr>
          <w:p w14:paraId="41A15C9E" w14:textId="77777777" w:rsidR="00F34BA2" w:rsidRPr="00394089" w:rsidRDefault="00F34BA2" w:rsidP="00CD3700">
            <w:pPr>
              <w:spacing w:after="0"/>
              <w:rPr>
                <w:rFonts w:ascii="Courier New" w:hAnsi="Courier New" w:cs="Courier New"/>
                <w:sz w:val="16"/>
                <w:szCs w:val="16"/>
                <w:lang w:val="en-US"/>
              </w:rPr>
            </w:pPr>
            <w:bookmarkStart w:id="338"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666AEE84"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F4D24FB"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D9081A8" w14:textId="77777777" w:rsidR="00F34BA2" w:rsidRDefault="00F34BA2" w:rsidP="00CD3700">
            <w:pPr>
              <w:spacing w:after="0"/>
              <w:rPr>
                <w:rFonts w:ascii="Courier New" w:hAnsi="Courier New" w:cs="Courier New"/>
                <w:sz w:val="16"/>
                <w:szCs w:val="16"/>
                <w:lang w:val="en-US"/>
              </w:rPr>
            </w:pPr>
          </w:p>
          <w:p w14:paraId="6BCAE704"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620D6E4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384B795F"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"objectClass": "XyzFunction",</w:t>
            </w:r>
          </w:p>
          <w:p w14:paraId="427C0F7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2C6A6641"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"ghi",</w:t>
            </w:r>
          </w:p>
          <w:p w14:paraId="08E1A88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553</w:t>
            </w:r>
          </w:p>
          <w:p w14:paraId="540AFF8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44F90E7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38"/>
    </w:tbl>
    <w:p w14:paraId="02608C89" w14:textId="77777777" w:rsidR="00F34BA2" w:rsidRDefault="00F34BA2" w:rsidP="00F34BA2"/>
    <w:p w14:paraId="4CFC088F"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39CD9EEA" w14:textId="77777777" w:rsidTr="00CD3700">
        <w:tc>
          <w:tcPr>
            <w:tcW w:w="9779" w:type="dxa"/>
            <w:shd w:val="clear" w:color="auto" w:fill="F2F2F2"/>
          </w:tcPr>
          <w:p w14:paraId="7BE136E8" w14:textId="77777777" w:rsidR="00F34BA2" w:rsidRPr="0071280C" w:rsidRDefault="00F34BA2" w:rsidP="00CD3700">
            <w:pPr>
              <w:spacing w:after="0"/>
              <w:rPr>
                <w:rFonts w:ascii="Courier New" w:hAnsi="Courier New" w:cs="Courier New"/>
                <w:sz w:val="16"/>
                <w:szCs w:val="16"/>
                <w:lang w:val="en-US"/>
              </w:rPr>
            </w:pPr>
            <w:bookmarkStart w:id="339"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A0454C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334F862"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0229BA3F"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15DAB2EB" w14:textId="77777777" w:rsidR="00F34BA2" w:rsidRPr="004F1033" w:rsidRDefault="00F34BA2" w:rsidP="00CD3700">
            <w:pPr>
              <w:spacing w:after="0"/>
              <w:rPr>
                <w:rFonts w:ascii="Courier New" w:hAnsi="Courier New" w:cs="Courier New"/>
                <w:sz w:val="16"/>
                <w:szCs w:val="16"/>
                <w:lang w:val="fr-FR"/>
              </w:rPr>
            </w:pPr>
          </w:p>
          <w:p w14:paraId="020EA56A"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06EC74EE"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 "123e4567-e89b",</w:t>
            </w:r>
          </w:p>
          <w:p w14:paraId="384E826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"attributes": {</w:t>
            </w:r>
          </w:p>
          <w:p w14:paraId="36ECFC1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"attrA": "ghi",</w:t>
            </w:r>
          </w:p>
          <w:p w14:paraId="3C8F59F1"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"attrB": 553</w:t>
            </w:r>
          </w:p>
          <w:p w14:paraId="627A41C0"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07393C5E"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339"/>
    </w:tbl>
    <w:p w14:paraId="20565CC3" w14:textId="77777777" w:rsidR="00F34BA2" w:rsidRDefault="00F34BA2" w:rsidP="00F34BA2"/>
    <w:p w14:paraId="2C3171F1" w14:textId="77777777" w:rsidR="00AF6F51" w:rsidRDefault="00AF6F51" w:rsidP="00AF6F51">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1B13DEE" w14:textId="77777777" w:rsidTr="00AA545C">
        <w:tc>
          <w:tcPr>
            <w:tcW w:w="9779" w:type="dxa"/>
            <w:shd w:val="clear" w:color="auto" w:fill="F2F2F2"/>
          </w:tcPr>
          <w:p w14:paraId="7FED00DD" w14:textId="77777777" w:rsidR="00AF6F51" w:rsidRPr="00394089" w:rsidRDefault="00AF6F51" w:rsidP="00AA545C">
            <w:pPr>
              <w:spacing w:after="0"/>
              <w:rPr>
                <w:rFonts w:ascii="Courier New" w:hAnsi="Courier New" w:cs="Courier New"/>
                <w:sz w:val="16"/>
                <w:szCs w:val="16"/>
                <w:lang w:val="en-US"/>
              </w:rPr>
            </w:pPr>
            <w:bookmarkStart w:id="340"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4247281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ED9629B"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4A897E5" w14:textId="77777777" w:rsidR="00AF6F51" w:rsidRDefault="00AF6F51" w:rsidP="00AA545C">
            <w:pPr>
              <w:spacing w:after="0"/>
              <w:rPr>
                <w:rFonts w:ascii="Courier New" w:hAnsi="Courier New" w:cs="Courier New"/>
                <w:sz w:val="16"/>
                <w:szCs w:val="16"/>
                <w:lang w:val="en-US"/>
              </w:rPr>
            </w:pPr>
          </w:p>
          <w:p w14:paraId="42D7FFE3"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73807D2E"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234F461F"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3341E935"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29C56D9" w14:textId="77777777" w:rsidR="00AF6F51" w:rsidRPr="00F64359" w:rsidRDefault="00AF6F51" w:rsidP="00AA545C">
            <w:pPr>
              <w:pStyle w:val="PL"/>
            </w:pPr>
            <w:r w:rsidRPr="00AD4A2C">
              <w:rPr>
                <w:lang w:val="en-US"/>
              </w:rPr>
              <w:lastRenderedPageBreak/>
              <w:t xml:space="preserve">    </w:t>
            </w:r>
            <w:r w:rsidRPr="00F64359">
              <w:t>"userLabel": "Berlin NW",</w:t>
            </w:r>
          </w:p>
          <w:p w14:paraId="42BC65F9" w14:textId="77777777" w:rsidR="00AF6F51" w:rsidRPr="00F64359" w:rsidRDefault="00AF6F51" w:rsidP="00AA545C">
            <w:pPr>
              <w:pStyle w:val="PL"/>
            </w:pPr>
            <w:r w:rsidRPr="00F64359">
              <w:t xml:space="preserve">    "userDefinedNetworkType": "5G",</w:t>
            </w:r>
          </w:p>
          <w:p w14:paraId="50A0E291" w14:textId="77777777" w:rsidR="00AF6F51" w:rsidRDefault="00AF6F51" w:rsidP="00AA545C">
            <w:pPr>
              <w:pStyle w:val="PL"/>
              <w:rPr>
                <w:lang w:val="en-US"/>
              </w:rPr>
            </w:pPr>
            <w:r w:rsidRPr="00F64359">
              <w:t xml:space="preserve">    </w:t>
            </w:r>
            <w:r>
              <w:rPr>
                <w:lang w:val="en-US"/>
              </w:rPr>
              <w:t>"plmnId": {</w:t>
            </w:r>
          </w:p>
          <w:p w14:paraId="4720AEBD" w14:textId="77777777" w:rsidR="00AF6F51" w:rsidRDefault="00AF6F51" w:rsidP="00AA545C">
            <w:pPr>
              <w:pStyle w:val="PL"/>
              <w:rPr>
                <w:lang w:val="en-US"/>
              </w:rPr>
            </w:pPr>
            <w:r>
              <w:rPr>
                <w:lang w:val="en-US"/>
              </w:rPr>
              <w:t xml:space="preserve">      "mcc": 456,</w:t>
            </w:r>
          </w:p>
          <w:p w14:paraId="4BDC6F3D" w14:textId="77777777" w:rsidR="00AF6F51" w:rsidRDefault="00AF6F51" w:rsidP="00AA545C">
            <w:pPr>
              <w:pStyle w:val="PL"/>
              <w:rPr>
                <w:lang w:val="en-US"/>
              </w:rPr>
            </w:pPr>
            <w:r>
              <w:rPr>
                <w:lang w:val="en-US"/>
              </w:rPr>
              <w:t xml:space="preserve">      "mnc": 789</w:t>
            </w:r>
          </w:p>
          <w:p w14:paraId="62A4442F" w14:textId="77777777" w:rsidR="00AF6F51" w:rsidRPr="00A77481" w:rsidRDefault="00AF6F51" w:rsidP="00AA545C">
            <w:pPr>
              <w:pStyle w:val="PL"/>
              <w:rPr>
                <w:lang w:val="en-US"/>
              </w:rPr>
            </w:pPr>
            <w:r>
              <w:rPr>
                <w:lang w:val="en-US"/>
              </w:rPr>
              <w:t xml:space="preserve">    }</w:t>
            </w:r>
          </w:p>
          <w:p w14:paraId="52D8B4C9" w14:textId="77777777" w:rsidR="00AF6F51" w:rsidRDefault="00AF6F51" w:rsidP="00AA545C">
            <w:pPr>
              <w:pStyle w:val="PL"/>
              <w:rPr>
                <w:lang w:val="en-US"/>
              </w:rPr>
            </w:pPr>
            <w:r w:rsidRPr="00A77481">
              <w:rPr>
                <w:lang w:val="en-US"/>
              </w:rPr>
              <w:t xml:space="preserve">  }</w:t>
            </w:r>
          </w:p>
          <w:p w14:paraId="5E9C6A92" w14:textId="77777777" w:rsidR="00AF6F51" w:rsidRPr="00DF6F6A" w:rsidRDefault="00AF6F51" w:rsidP="00AA545C">
            <w:pPr>
              <w:pStyle w:val="PL"/>
              <w:rPr>
                <w:lang w:val="en-US"/>
              </w:rPr>
            </w:pPr>
            <w:r>
              <w:rPr>
                <w:lang w:val="en-US"/>
              </w:rPr>
              <w:t>}</w:t>
            </w:r>
          </w:p>
        </w:tc>
      </w:tr>
      <w:bookmarkEnd w:id="340"/>
    </w:tbl>
    <w:p w14:paraId="77A19399" w14:textId="77777777" w:rsidR="00AF6F51" w:rsidRDefault="00AF6F51" w:rsidP="00F34BA2"/>
    <w:p w14:paraId="0CA84102" w14:textId="77777777" w:rsidR="00F34BA2" w:rsidRDefault="00F34BA2" w:rsidP="00EE4FBE">
      <w:pPr>
        <w:pStyle w:val="Heading2"/>
      </w:pPr>
      <w:bookmarkStart w:id="341" w:name="_Toc27559742"/>
      <w:bookmarkStart w:id="342" w:name="_Toc36039487"/>
      <w:bookmarkStart w:id="343" w:name="_Toc178154596"/>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341"/>
      <w:bookmarkEnd w:id="342"/>
      <w:bookmarkEnd w:id="343"/>
    </w:p>
    <w:p w14:paraId="2DD296E9" w14:textId="77777777" w:rsidR="00AF6F51" w:rsidRDefault="00AF6F51" w:rsidP="00AF6F51">
      <w:r>
        <w:t>One or more resources can be created with a single 3GPP JSON Merge Patch request. The following example shows the creation of a complete subtree for a new "ManagedElement" below "SubNetwork".</w:t>
      </w:r>
    </w:p>
    <w:p w14:paraId="02F4306E" w14:textId="77777777" w:rsidR="00AF6F51" w:rsidRDefault="00AF6F51" w:rsidP="00AF6F51">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A3AE412" w14:textId="77777777" w:rsidTr="00AA545C">
        <w:tc>
          <w:tcPr>
            <w:tcW w:w="9779" w:type="dxa"/>
            <w:shd w:val="clear" w:color="auto" w:fill="F2F2F2"/>
          </w:tcPr>
          <w:p w14:paraId="6CF29FE2" w14:textId="77777777" w:rsidR="00AF6F51" w:rsidRPr="00394089" w:rsidRDefault="00AF6F51" w:rsidP="00AA545C">
            <w:pPr>
              <w:spacing w:after="0"/>
              <w:rPr>
                <w:rFonts w:ascii="Courier New" w:hAnsi="Courier New" w:cs="Courier New"/>
                <w:sz w:val="16"/>
                <w:szCs w:val="16"/>
                <w:lang w:val="en-US"/>
              </w:rPr>
            </w:pPr>
            <w:bookmarkStart w:id="344" w:name="MCCQCTEMPBM_00000077" w:colFirst="0" w:colLast="0"/>
            <w:r w:rsidRPr="00394089">
              <w:rPr>
                <w:rFonts w:ascii="Courier New" w:hAnsi="Courier New" w:cs="Courier New"/>
                <w:sz w:val="16"/>
                <w:szCs w:val="16"/>
                <w:lang w:val="en-US"/>
              </w:rPr>
              <w:t>PATCH /SubNetwork=SN1 HTTP/1.1</w:t>
            </w:r>
          </w:p>
          <w:p w14:paraId="32EC9C96"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A3FFE3C"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4409122C" w14:textId="77777777" w:rsidR="00AF6F51" w:rsidRDefault="00AF6F51" w:rsidP="00AA545C">
            <w:pPr>
              <w:spacing w:after="0"/>
              <w:rPr>
                <w:rFonts w:ascii="Courier New" w:hAnsi="Courier New" w:cs="Courier New"/>
                <w:sz w:val="16"/>
                <w:szCs w:val="16"/>
                <w:lang w:val="en-US"/>
              </w:rPr>
            </w:pPr>
          </w:p>
          <w:p w14:paraId="2B0AFBA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5F65DF95"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623F38C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2E715E51"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4E3C1C3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7313858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4EF68F8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63ED98F1"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2D114066"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09E063A6"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005B7B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A06695"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348C341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B7A6B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D84333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53AEAD2A"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p>
          <w:p w14:paraId="6F35F45B"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"attrA": "xyz",</w:t>
            </w:r>
          </w:p>
          <w:p w14:paraId="03EC2792"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"attrB": 771</w:t>
            </w:r>
          </w:p>
          <w:p w14:paraId="15B6BDB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E98FFBB"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6E97722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43029450"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5500949B"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1251EC75"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6BE8F86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638F691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0FBF0B4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210CB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1F1CBD5"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4256DD0"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AF2B0A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B71078A"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344"/>
    <w:p w14:paraId="104C3D17" w14:textId="77777777" w:rsidR="00C00107" w:rsidRDefault="00C00107" w:rsidP="00C00107">
      <w:pPr>
        <w:spacing w:before="180"/>
      </w:pPr>
      <w:r w:rsidRPr="008313FE">
        <w:rPr>
          <w:lang w:val="en-US"/>
        </w:rPr>
        <w:t xml:space="preserve">The </w:t>
      </w:r>
      <w:r>
        <w:rPr>
          <w:lang w:val="en-US"/>
        </w:rPr>
        <w:t>MnS Producer might respond as follows to indicate the PATCH request was successful and the received resource representation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D8255FE" w14:textId="77777777" w:rsidTr="00C51523">
        <w:tc>
          <w:tcPr>
            <w:tcW w:w="9779" w:type="dxa"/>
            <w:shd w:val="clear" w:color="auto" w:fill="F2F2F2"/>
          </w:tcPr>
          <w:p w14:paraId="57D057D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6EC60387"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4C29C62B" w14:textId="77777777" w:rsidR="00C00107" w:rsidRDefault="00C00107" w:rsidP="00AF6F51"/>
    <w:p w14:paraId="79A431BD" w14:textId="77777777" w:rsidR="00AF6F51" w:rsidRDefault="00AF6F51" w:rsidP="00AF6F51">
      <w:r>
        <w:t>The next example shows how a new "XyzFunction" resource is added to each of the "ManagedElement" resouces.</w:t>
      </w:r>
    </w:p>
    <w:p w14:paraId="2B1522DC" w14:textId="77777777" w:rsidR="00AF6F51" w:rsidRDefault="00AF6F51" w:rsidP="00AF6F51">
      <w:r>
        <w:t>In this case, the parent of the parent of the "XyzFunction" resources to be created has been chosen as the common ancestor referenced by the target URI. The "objectClass" property is present for the resources to be created.</w:t>
      </w:r>
    </w:p>
    <w:p w14:paraId="64E72DDB" w14:textId="77777777" w:rsidR="00AF6F51" w:rsidRDefault="00AF6F51" w:rsidP="00AF6F51">
      <w:r>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F0D9EA4" w14:textId="77777777" w:rsidTr="00AA545C">
        <w:tc>
          <w:tcPr>
            <w:tcW w:w="9779" w:type="dxa"/>
            <w:shd w:val="clear" w:color="auto" w:fill="F2F2F2"/>
          </w:tcPr>
          <w:p w14:paraId="13D725E5" w14:textId="77777777" w:rsidR="00AF6F51" w:rsidRPr="00394089" w:rsidRDefault="00AF6F51" w:rsidP="00AA545C">
            <w:pPr>
              <w:spacing w:after="0"/>
              <w:rPr>
                <w:rFonts w:ascii="Courier New" w:hAnsi="Courier New" w:cs="Courier New"/>
                <w:sz w:val="16"/>
                <w:szCs w:val="16"/>
                <w:lang w:val="en-US"/>
              </w:rPr>
            </w:pPr>
            <w:bookmarkStart w:id="345" w:name="MCCQCTEMPBM_00000078" w:colFirst="0" w:colLast="0"/>
            <w:r w:rsidRPr="00394089">
              <w:rPr>
                <w:rFonts w:ascii="Courier New" w:hAnsi="Courier New" w:cs="Courier New"/>
                <w:sz w:val="16"/>
                <w:szCs w:val="16"/>
                <w:lang w:val="en-US"/>
              </w:rPr>
              <w:lastRenderedPageBreak/>
              <w:t>PATCH /SubNetwork=SN1 HTTP/1.1</w:t>
            </w:r>
          </w:p>
          <w:p w14:paraId="3FD574EB"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F33415"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F220C3A" w14:textId="77777777" w:rsidR="00AF6F51" w:rsidRDefault="00AF6F51" w:rsidP="00AA545C">
            <w:pPr>
              <w:spacing w:after="0"/>
              <w:rPr>
                <w:rFonts w:ascii="Courier New" w:hAnsi="Courier New" w:cs="Courier New"/>
                <w:sz w:val="16"/>
                <w:szCs w:val="16"/>
                <w:lang w:val="en-US"/>
              </w:rPr>
            </w:pPr>
          </w:p>
          <w:p w14:paraId="383BFDFD"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708BA27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7E5452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719A44AD"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6498F7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0F10BFC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109A64C7"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E18E93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CB7519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FC22F07"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6792EE4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ACC896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63C07D0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A884C8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9EBD31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70E1E9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3B7EBF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1E3E7D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F4170F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5C98132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124251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B1018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B95A8FD"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780A3E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6D1C1B3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6A4D38C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F888A8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438360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B7CF56C"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DFEC07"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06EA06F"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345"/>
    </w:tbl>
    <w:p w14:paraId="188BA4AA" w14:textId="77777777" w:rsidR="00F34BA2" w:rsidRDefault="00F34BA2" w:rsidP="00F34BA2"/>
    <w:p w14:paraId="4038D23E" w14:textId="77777777" w:rsidR="00C00107" w:rsidRDefault="00C00107" w:rsidP="00C00107">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F5EFFCC" w14:textId="77777777" w:rsidTr="00C51523">
        <w:tc>
          <w:tcPr>
            <w:tcW w:w="9779" w:type="dxa"/>
            <w:shd w:val="clear" w:color="auto" w:fill="F2F2F2"/>
          </w:tcPr>
          <w:p w14:paraId="5EE66F1C"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941762A"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2A882D72" w14:textId="77777777" w:rsidR="00C00107" w:rsidRDefault="00C00107" w:rsidP="00C00107">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7A6D6F99" w14:textId="77777777" w:rsidTr="00C51523">
        <w:tc>
          <w:tcPr>
            <w:tcW w:w="9779" w:type="dxa"/>
            <w:shd w:val="clear" w:color="auto" w:fill="F2F2F2"/>
          </w:tcPr>
          <w:p w14:paraId="45443D7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5F6C9E8"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7ACB4A7"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application/json</w:t>
            </w:r>
          </w:p>
          <w:p w14:paraId="479B4FAC" w14:textId="77777777" w:rsidR="00C00107" w:rsidRPr="00035E23" w:rsidRDefault="00C00107" w:rsidP="00C51523">
            <w:pPr>
              <w:spacing w:after="0"/>
              <w:rPr>
                <w:rFonts w:ascii="Courier New" w:hAnsi="Courier New" w:cs="Courier New"/>
                <w:sz w:val="16"/>
                <w:szCs w:val="16"/>
                <w:lang w:val="en-US"/>
              </w:rPr>
            </w:pPr>
          </w:p>
          <w:p w14:paraId="2C4C4DA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064AF2A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044BD05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6B84E4C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44ACA6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2444300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6F36F7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408B3F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7CEC4B3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100D6F7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6E79176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368353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671DF59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363DAA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C7297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B8F291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E28A6F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89AD19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668332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67E2A3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312666C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941E89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6084ABD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5CC13FC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7CB8ABF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lastRenderedPageBreak/>
              <w:t xml:space="preserve">            "attrA": "def",</w:t>
            </w:r>
          </w:p>
          <w:p w14:paraId="53AA8B3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0AC488C"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7C68153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002266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D885EB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3A755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7F256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CA2155"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535F49DA" w14:textId="77777777" w:rsidR="00C00107" w:rsidRDefault="00C00107" w:rsidP="00F34BA2"/>
    <w:p w14:paraId="09A1010C" w14:textId="77777777" w:rsidR="00AF6F51" w:rsidRDefault="00AF6F51" w:rsidP="00AF6F51">
      <w:pPr>
        <w:pStyle w:val="Heading2"/>
      </w:pPr>
      <w:bookmarkStart w:id="346" w:name="_Toc178154597"/>
      <w:r>
        <w:t>A.3.4</w:t>
      </w:r>
      <w:r>
        <w:tab/>
        <w:t>Creation of multiple resources with 3GPP JSON Patch</w:t>
      </w:r>
      <w:bookmarkEnd w:id="346"/>
    </w:p>
    <w:p w14:paraId="00B1DC77" w14:textId="77777777" w:rsidR="00AF6F51" w:rsidRDefault="00AF6F51" w:rsidP="00AF6F51">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14F876A" w14:textId="77777777" w:rsidTr="00AA545C">
        <w:tc>
          <w:tcPr>
            <w:tcW w:w="9779" w:type="dxa"/>
            <w:shd w:val="clear" w:color="auto" w:fill="F2F2F2"/>
          </w:tcPr>
          <w:p w14:paraId="42637010" w14:textId="77777777" w:rsidR="00AF6F51" w:rsidRPr="00394089" w:rsidRDefault="00AF6F51" w:rsidP="00AA545C">
            <w:pPr>
              <w:spacing w:after="0"/>
              <w:rPr>
                <w:rFonts w:ascii="Courier New" w:hAnsi="Courier New" w:cs="Courier New"/>
                <w:sz w:val="16"/>
                <w:szCs w:val="16"/>
                <w:lang w:val="en-US"/>
              </w:rPr>
            </w:pPr>
            <w:bookmarkStart w:id="347" w:name="MCCQCTEMPBM_00000079" w:colFirst="0" w:colLast="0"/>
            <w:r w:rsidRPr="00394089">
              <w:rPr>
                <w:rFonts w:ascii="Courier New" w:hAnsi="Courier New" w:cs="Courier New"/>
                <w:sz w:val="16"/>
                <w:szCs w:val="16"/>
                <w:lang w:val="en-US"/>
              </w:rPr>
              <w:t>PATCH /SubNetwork=SN1 HTTP/1.1</w:t>
            </w:r>
          </w:p>
          <w:p w14:paraId="7BCEDD71"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A12363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7B74AC7"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DBC89DD"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1501A766"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B7FABC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6BEEB6B4"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3FE41280"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BA67CC3"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2D0D0A86"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68598DAB"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4E9CD4E7"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71A07E74"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35200E7E"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29D8D669"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EA63D6D"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A8F8325"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7EA708B7"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6906525C"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32927342"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375C6AAB"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F74E4BB"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7277C62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77F8C4E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1DA738A0"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"xyz",</w:t>
            </w:r>
          </w:p>
          <w:p w14:paraId="33341018" w14:textId="77777777" w:rsidR="00AF6F51" w:rsidRPr="00054382" w:rsidRDefault="00AF6F51" w:rsidP="00AA545C">
            <w:pPr>
              <w:pStyle w:val="PL"/>
              <w:rPr>
                <w:lang w:val="en-US"/>
              </w:rPr>
            </w:pPr>
            <w:r w:rsidRPr="00054382">
              <w:rPr>
                <w:lang w:val="en-US"/>
              </w:rPr>
              <w:t xml:space="preserve">        "attrB": </w:t>
            </w:r>
            <w:r>
              <w:rPr>
                <w:lang w:val="en-US"/>
              </w:rPr>
              <w:t>77</w:t>
            </w:r>
            <w:r w:rsidRPr="00054382">
              <w:rPr>
                <w:lang w:val="en-US"/>
              </w:rPr>
              <w:t>1</w:t>
            </w:r>
          </w:p>
          <w:p w14:paraId="6F5A2482"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0378D7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1E3B84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6C467F07"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67841D3C"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52628400"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286EE1D9"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40DB003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2CA5567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5DF3DEF0"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6FBC7BB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2CE43112" w14:textId="77777777" w:rsidR="00AF6F51" w:rsidRPr="00054382" w:rsidRDefault="00AF6F51" w:rsidP="00AA545C">
            <w:pPr>
              <w:pStyle w:val="PL"/>
              <w:rPr>
                <w:lang w:val="en-US"/>
              </w:rPr>
            </w:pPr>
            <w:r w:rsidRPr="00054382">
              <w:rPr>
                <w:lang w:val="en-US"/>
              </w:rPr>
              <w:t xml:space="preserve">        "attrB": </w:t>
            </w:r>
            <w:r>
              <w:rPr>
                <w:lang w:val="en-US"/>
              </w:rPr>
              <w:t>772</w:t>
            </w:r>
          </w:p>
          <w:p w14:paraId="493B3B8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0068A36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950B68D"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87811CC"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47"/>
    </w:tbl>
    <w:p w14:paraId="130AD237" w14:textId="77777777" w:rsidR="00AF6F51" w:rsidRDefault="00AF6F51" w:rsidP="00AF6F51"/>
    <w:p w14:paraId="212F4041"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0278695" w14:textId="77777777" w:rsidTr="00AA545C">
        <w:tc>
          <w:tcPr>
            <w:tcW w:w="9779" w:type="dxa"/>
            <w:shd w:val="clear" w:color="auto" w:fill="F2F2F2"/>
          </w:tcPr>
          <w:p w14:paraId="2CC0C0E6" w14:textId="77777777" w:rsidR="00AF6F51" w:rsidRPr="00394089" w:rsidRDefault="00AF6F51" w:rsidP="00AA545C">
            <w:pPr>
              <w:spacing w:after="0"/>
              <w:rPr>
                <w:rFonts w:ascii="Courier New" w:hAnsi="Courier New" w:cs="Courier New"/>
                <w:sz w:val="16"/>
                <w:szCs w:val="16"/>
                <w:lang w:val="en-US"/>
              </w:rPr>
            </w:pPr>
            <w:bookmarkStart w:id="348" w:name="MCCQCTEMPBM_00000080" w:colFirst="0" w:colLast="0"/>
            <w:r w:rsidRPr="00394089">
              <w:rPr>
                <w:rFonts w:ascii="Courier New" w:hAnsi="Courier New" w:cs="Courier New"/>
                <w:sz w:val="16"/>
                <w:szCs w:val="16"/>
                <w:lang w:val="en-US"/>
              </w:rPr>
              <w:t>PATCH /SubNetwork=SN1 HTTP/1.1</w:t>
            </w:r>
          </w:p>
          <w:p w14:paraId="79B515BD"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0FD9DD"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225C3D6"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7DD6A65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lastRenderedPageBreak/>
              <w:t>[</w:t>
            </w:r>
          </w:p>
          <w:p w14:paraId="2EB7F08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1947B15"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"op": "add",</w:t>
            </w:r>
          </w:p>
          <w:p w14:paraId="1842CC5E"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"path": "/ManagedElement=ME3",</w:t>
            </w:r>
          </w:p>
          <w:p w14:paraId="55A6EFAA"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00452B7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78A164D8"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62A6B2E5"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3029F028"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53EEF6C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117D74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4EE0E2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0BA1FDC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6092A98A"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57F0DF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2646A53A"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7F3D716A"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 {</w:t>
            </w:r>
          </w:p>
          <w:p w14:paraId="7334FD6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"attrA": "xyz",</w:t>
            </w:r>
          </w:p>
          <w:p w14:paraId="52EAF34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"attrB": 771</w:t>
            </w:r>
          </w:p>
          <w:p w14:paraId="1A83929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449B22EA"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973B1C"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5AC35B5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13930A78"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0B05617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687974E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1686141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30BC7D5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A21FA3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488772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5250F4D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06CD500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0D848679"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348"/>
    </w:tbl>
    <w:p w14:paraId="7762C590" w14:textId="77777777" w:rsidR="00AF6F51" w:rsidRDefault="00AF6F51" w:rsidP="00AF6F51"/>
    <w:p w14:paraId="23421170"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38A3AD5C" w14:textId="77777777" w:rsidR="00AF6F51" w:rsidRDefault="00AF6F51" w:rsidP="00AF6F51">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13E4D12B" w14:textId="77777777" w:rsidTr="00AA545C">
        <w:tc>
          <w:tcPr>
            <w:tcW w:w="9779" w:type="dxa"/>
            <w:shd w:val="clear" w:color="auto" w:fill="F2F2F2"/>
          </w:tcPr>
          <w:p w14:paraId="7A3E7AAF" w14:textId="77777777" w:rsidR="00AF6F51" w:rsidRPr="00394089" w:rsidRDefault="00AF6F51" w:rsidP="00AA545C">
            <w:pPr>
              <w:spacing w:after="0"/>
              <w:rPr>
                <w:rFonts w:ascii="Courier New" w:hAnsi="Courier New" w:cs="Courier New"/>
                <w:sz w:val="16"/>
                <w:szCs w:val="16"/>
                <w:lang w:val="en-US"/>
              </w:rPr>
            </w:pPr>
            <w:bookmarkStart w:id="349" w:name="MCCQCTEMPBM_00000081" w:colFirst="0" w:colLast="0"/>
            <w:r w:rsidRPr="00394089">
              <w:rPr>
                <w:rFonts w:ascii="Courier New" w:hAnsi="Courier New" w:cs="Courier New"/>
                <w:sz w:val="16"/>
                <w:szCs w:val="16"/>
                <w:lang w:val="en-US"/>
              </w:rPr>
              <w:t>PATCH /SubNetwork=SN1 HTTP/1.1</w:t>
            </w:r>
          </w:p>
          <w:p w14:paraId="49F58AB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BD7E4D9"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54734C8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64B7589"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E9063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19FAEE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26061F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53F338D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34D81A39"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6172C43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0ADD4A3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6675059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32640AA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9AD9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7F855C8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A3BD61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4907CBB"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560DE60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E3D868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495FFF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02E366D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68EDADEE"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0136838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236039B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3D9213DE"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2811057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00AE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60600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42500BE3"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349"/>
    </w:tbl>
    <w:p w14:paraId="4C391FF5" w14:textId="77777777" w:rsidR="00AF6F51" w:rsidRDefault="00AF6F51" w:rsidP="00F34BA2"/>
    <w:p w14:paraId="468BE2D4" w14:textId="77777777" w:rsidR="00F34BA2" w:rsidRDefault="00F34BA2" w:rsidP="004F1033">
      <w:pPr>
        <w:pStyle w:val="Heading1"/>
        <w:rPr>
          <w:lang w:val="en-US"/>
        </w:rPr>
      </w:pPr>
      <w:bookmarkStart w:id="350" w:name="_Toc27559743"/>
      <w:bookmarkStart w:id="351" w:name="_Toc36039488"/>
      <w:bookmarkStart w:id="352" w:name="_Toc178154598"/>
      <w:r>
        <w:rPr>
          <w:lang w:val="en-US"/>
        </w:rPr>
        <w:lastRenderedPageBreak/>
        <w:t>A.4</w:t>
      </w:r>
      <w:r>
        <w:rPr>
          <w:lang w:val="en-US"/>
        </w:rPr>
        <w:tab/>
      </w:r>
      <w:r w:rsidRPr="00EE4FBE">
        <w:rPr>
          <w:lang w:val="en-US"/>
        </w:rPr>
        <w:t>Deletion of  resource</w:t>
      </w:r>
      <w:bookmarkEnd w:id="350"/>
      <w:r w:rsidR="00A11F28">
        <w:rPr>
          <w:lang w:val="en-US"/>
        </w:rPr>
        <w:t>s</w:t>
      </w:r>
      <w:bookmarkEnd w:id="351"/>
      <w:bookmarkEnd w:id="352"/>
    </w:p>
    <w:p w14:paraId="7F89BD46" w14:textId="77777777" w:rsidR="00F34BA2" w:rsidRDefault="00F34BA2" w:rsidP="00EE4FBE">
      <w:pPr>
        <w:pStyle w:val="Heading2"/>
        <w:rPr>
          <w:lang w:val="en-US"/>
        </w:rPr>
      </w:pPr>
      <w:bookmarkStart w:id="353" w:name="_Toc27559744"/>
      <w:bookmarkStart w:id="354" w:name="_Toc36039489"/>
      <w:bookmarkStart w:id="355" w:name="_Toc178154599"/>
      <w:r>
        <w:rPr>
          <w:lang w:val="en-US"/>
        </w:rPr>
        <w:t>A.4.1</w:t>
      </w:r>
      <w:r>
        <w:rPr>
          <w:lang w:val="en-US"/>
        </w:rPr>
        <w:tab/>
        <w:t>Deletion of a resource with HTTP DELETE</w:t>
      </w:r>
      <w:bookmarkEnd w:id="353"/>
      <w:bookmarkEnd w:id="354"/>
      <w:bookmarkEnd w:id="355"/>
    </w:p>
    <w:p w14:paraId="622F1399" w14:textId="77777777" w:rsidR="00F34BA2" w:rsidRPr="00E132BA" w:rsidRDefault="00F34BA2" w:rsidP="00F34BA2">
      <w:r>
        <w:t>The following example deletes an instance of "ManagedElement".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F5C6327" w14:textId="77777777" w:rsidTr="00CD3700">
        <w:tc>
          <w:tcPr>
            <w:tcW w:w="9779" w:type="dxa"/>
            <w:shd w:val="clear" w:color="auto" w:fill="F2F2F2"/>
          </w:tcPr>
          <w:p w14:paraId="430FC772" w14:textId="77777777" w:rsidR="00F34BA2" w:rsidRPr="00394089" w:rsidRDefault="00F34BA2" w:rsidP="00CD3700">
            <w:pPr>
              <w:spacing w:after="0"/>
              <w:rPr>
                <w:rFonts w:ascii="Courier New" w:hAnsi="Courier New" w:cs="Courier New"/>
                <w:sz w:val="16"/>
                <w:szCs w:val="16"/>
                <w:lang w:val="en-US"/>
              </w:rPr>
            </w:pPr>
            <w:bookmarkStart w:id="356"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4F634BB6"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56"/>
    </w:tbl>
    <w:p w14:paraId="0654A770" w14:textId="77777777" w:rsidR="00F34BA2" w:rsidRDefault="00F34BA2" w:rsidP="00F34BA2">
      <w:pPr>
        <w:rPr>
          <w:lang w:val="en-US"/>
        </w:rPr>
      </w:pPr>
    </w:p>
    <w:p w14:paraId="78A8261C" w14:textId="77777777" w:rsidR="00C00107" w:rsidRPr="008A50F5" w:rsidRDefault="00C00107" w:rsidP="00F34BA2">
      <w:pPr>
        <w:rPr>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1806C95" w14:textId="77777777" w:rsidTr="00CD3700">
        <w:tc>
          <w:tcPr>
            <w:tcW w:w="9779" w:type="dxa"/>
            <w:shd w:val="clear" w:color="auto" w:fill="F2F2F2"/>
          </w:tcPr>
          <w:p w14:paraId="65CB09BD" w14:textId="77777777" w:rsidR="00F34BA2" w:rsidRPr="0071280C" w:rsidRDefault="00F34BA2" w:rsidP="00CD3700">
            <w:pPr>
              <w:spacing w:after="0"/>
              <w:rPr>
                <w:rFonts w:ascii="Courier New" w:hAnsi="Courier New" w:cs="Courier New"/>
                <w:sz w:val="16"/>
                <w:szCs w:val="16"/>
                <w:lang w:val="en-US"/>
              </w:rPr>
            </w:pPr>
            <w:bookmarkStart w:id="357"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9418462"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357"/>
    </w:tbl>
    <w:p w14:paraId="56D266D2" w14:textId="77777777" w:rsidR="00F34BA2" w:rsidRDefault="00F34BA2" w:rsidP="00F34BA2">
      <w:pPr>
        <w:rPr>
          <w:lang w:val="en-US"/>
        </w:rPr>
      </w:pPr>
    </w:p>
    <w:p w14:paraId="60BF6632" w14:textId="77777777" w:rsidR="00F34BA2" w:rsidRDefault="00F34BA2" w:rsidP="00EE4FBE">
      <w:pPr>
        <w:pStyle w:val="Heading2"/>
        <w:rPr>
          <w:lang w:val="en-US"/>
        </w:rPr>
      </w:pPr>
      <w:bookmarkStart w:id="358" w:name="_Toc27559745"/>
      <w:bookmarkStart w:id="359" w:name="_Toc36039490"/>
      <w:bookmarkStart w:id="360" w:name="_Toc178154600"/>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358"/>
      <w:bookmarkEnd w:id="359"/>
      <w:bookmarkEnd w:id="360"/>
    </w:p>
    <w:p w14:paraId="29C07930"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1C33587" w14:textId="77777777" w:rsidTr="00CD3700">
        <w:tc>
          <w:tcPr>
            <w:tcW w:w="9779" w:type="dxa"/>
            <w:shd w:val="clear" w:color="auto" w:fill="F2F2F2"/>
          </w:tcPr>
          <w:p w14:paraId="57F5E4ED" w14:textId="77777777" w:rsidR="00F34BA2" w:rsidRPr="00394089" w:rsidRDefault="00F34BA2" w:rsidP="00CD3700">
            <w:pPr>
              <w:spacing w:after="0"/>
              <w:rPr>
                <w:rFonts w:ascii="Courier New" w:hAnsi="Courier New" w:cs="Courier New"/>
                <w:sz w:val="16"/>
                <w:szCs w:val="16"/>
                <w:lang w:val="en-US"/>
              </w:rPr>
            </w:pPr>
            <w:bookmarkStart w:id="361"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0F5C44A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61"/>
    </w:tbl>
    <w:p w14:paraId="18E95AFB" w14:textId="77777777" w:rsidR="00F34BA2" w:rsidRPr="008A50F5" w:rsidRDefault="00F34BA2" w:rsidP="00F34BA2">
      <w:pPr>
        <w:rPr>
          <w:lang w:val="en-US"/>
        </w:rPr>
      </w:pPr>
    </w:p>
    <w:p w14:paraId="4B5407FB" w14:textId="77777777" w:rsidR="00F34BA2" w:rsidRDefault="00F34BA2" w:rsidP="00EE4FBE">
      <w:pPr>
        <w:pStyle w:val="Heading2"/>
        <w:rPr>
          <w:lang w:val="en-US"/>
        </w:rPr>
      </w:pPr>
      <w:bookmarkStart w:id="362" w:name="_Toc27559746"/>
      <w:bookmarkStart w:id="363" w:name="_Toc36039491"/>
      <w:bookmarkStart w:id="364" w:name="_Toc178154601"/>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362"/>
      <w:bookmarkEnd w:id="363"/>
      <w:bookmarkEnd w:id="364"/>
    </w:p>
    <w:p w14:paraId="71C2F5E2" w14:textId="77777777" w:rsidR="00AF6F51" w:rsidRDefault="00AF6F51" w:rsidP="00AF6F51">
      <w:r>
        <w:t xml:space="preserve">One or more descendant resources of the target URI can be deleted with a single 3GPP JSON Merge Patch request. The following example deletes the "ManagedElement" resource with "ME1" including both its "XyzFunction" resources. </w:t>
      </w:r>
    </w:p>
    <w:p w14:paraId="5F5FC6CD"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3860316" w14:textId="77777777" w:rsidTr="00AA545C">
        <w:tc>
          <w:tcPr>
            <w:tcW w:w="9779" w:type="dxa"/>
            <w:shd w:val="clear" w:color="auto" w:fill="F2F2F2"/>
          </w:tcPr>
          <w:p w14:paraId="785A8F4B" w14:textId="77777777" w:rsidR="00AF6F51" w:rsidRPr="00394089" w:rsidRDefault="00AF6F51" w:rsidP="00AA545C">
            <w:pPr>
              <w:spacing w:after="0"/>
              <w:rPr>
                <w:rFonts w:ascii="Courier New" w:hAnsi="Courier New" w:cs="Courier New"/>
                <w:sz w:val="16"/>
                <w:szCs w:val="16"/>
                <w:lang w:val="en-US"/>
              </w:rPr>
            </w:pPr>
            <w:bookmarkStart w:id="365" w:name="MCCQCTEMPBM_00000085" w:colFirst="0" w:colLast="0"/>
            <w:r w:rsidRPr="00394089">
              <w:rPr>
                <w:rFonts w:ascii="Courier New" w:hAnsi="Courier New" w:cs="Courier New"/>
                <w:sz w:val="16"/>
                <w:szCs w:val="16"/>
                <w:lang w:val="en-US"/>
              </w:rPr>
              <w:t>PATCH /SubNetwork=SN1 HTTP/1.1</w:t>
            </w:r>
          </w:p>
          <w:p w14:paraId="453834D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85115F9"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79C4A574" w14:textId="77777777" w:rsidR="00AF6F51" w:rsidRDefault="00AF6F51" w:rsidP="00AA545C">
            <w:pPr>
              <w:spacing w:after="0"/>
              <w:rPr>
                <w:rFonts w:ascii="Courier New" w:hAnsi="Courier New" w:cs="Courier New"/>
                <w:sz w:val="16"/>
                <w:szCs w:val="16"/>
                <w:lang w:val="en-US"/>
              </w:rPr>
            </w:pPr>
          </w:p>
          <w:p w14:paraId="080C559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5C3C64D6"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13F53D90"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42476C4B" w14:textId="77777777" w:rsidR="00AF6F51" w:rsidRPr="007B2CC7" w:rsidRDefault="00AF6F51" w:rsidP="00AA545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7B2CC7">
              <w:rPr>
                <w:rFonts w:ascii="Courier New" w:hAnsi="Courier New" w:cs="Courier New"/>
                <w:sz w:val="16"/>
                <w:szCs w:val="16"/>
                <w:lang w:val="fr-FR"/>
              </w:rPr>
              <w:t>{</w:t>
            </w:r>
          </w:p>
          <w:p w14:paraId="49124ED0" w14:textId="77777777" w:rsidR="00AF6F51" w:rsidRPr="007B2CC7" w:rsidRDefault="00AF6F51" w:rsidP="00AA545C">
            <w:pPr>
              <w:spacing w:after="0"/>
              <w:rPr>
                <w:rFonts w:ascii="Courier New" w:hAnsi="Courier New" w:cs="Courier New"/>
                <w:sz w:val="16"/>
                <w:szCs w:val="16"/>
                <w:lang w:val="fr-FR"/>
              </w:rPr>
            </w:pPr>
            <w:r w:rsidRPr="007B2CC7">
              <w:rPr>
                <w:rFonts w:ascii="Courier New" w:hAnsi="Courier New" w:cs="Courier New"/>
                <w:sz w:val="16"/>
                <w:szCs w:val="16"/>
                <w:lang w:val="fr-FR"/>
              </w:rPr>
              <w:t xml:space="preserve">      "id": "ME1",</w:t>
            </w:r>
          </w:p>
          <w:p w14:paraId="5E666C09" w14:textId="77777777" w:rsidR="00AF6F51" w:rsidRPr="00924722" w:rsidRDefault="00AF6F51" w:rsidP="00AA545C">
            <w:pPr>
              <w:spacing w:after="0"/>
              <w:rPr>
                <w:rFonts w:ascii="Courier New" w:hAnsi="Courier New" w:cs="Courier New"/>
                <w:sz w:val="16"/>
                <w:szCs w:val="16"/>
                <w:lang w:val="fr-FR"/>
              </w:rPr>
            </w:pPr>
            <w:r w:rsidRPr="007B2CC7">
              <w:rPr>
                <w:rFonts w:ascii="Courier New" w:hAnsi="Courier New" w:cs="Courier New"/>
                <w:sz w:val="16"/>
                <w:szCs w:val="16"/>
                <w:lang w:val="fr-FR"/>
              </w:rPr>
              <w:t xml:space="preserve">      </w:t>
            </w:r>
            <w:r w:rsidRPr="00924722">
              <w:rPr>
                <w:rFonts w:ascii="Courier New" w:hAnsi="Courier New" w:cs="Courier New"/>
                <w:sz w:val="16"/>
                <w:szCs w:val="16"/>
                <w:lang w:val="fr-FR"/>
              </w:rPr>
              <w:t>"attributes": null,</w:t>
            </w:r>
          </w:p>
          <w:p w14:paraId="1A4B7362"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"XyzFunction": [</w:t>
            </w:r>
          </w:p>
          <w:p w14:paraId="5B962F7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BA809A1"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"XYZF1",</w:t>
            </w:r>
          </w:p>
          <w:p w14:paraId="688622B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7CEE3C96"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5A974798"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78A26ADB"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09EA4F32"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7CECD98C"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2562CC64"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5A47EDF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1481348A"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3BC945C2"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37313424" w14:textId="77777777" w:rsidR="00AF6F51" w:rsidRDefault="00AF6F51" w:rsidP="00AF6F51">
      <w:pPr>
        <w:rPr>
          <w:lang w:val="en-US"/>
        </w:rPr>
      </w:pPr>
      <w:bookmarkStart w:id="366" w:name="_Toc27559747"/>
      <w:bookmarkStart w:id="367" w:name="_Toc36039492"/>
      <w:bookmarkEnd w:id="365"/>
    </w:p>
    <w:p w14:paraId="75AA180D" w14:textId="77777777" w:rsidR="00AF6F51" w:rsidRDefault="00AF6F51" w:rsidP="00AF6F51">
      <w:pPr>
        <w:pStyle w:val="Heading2"/>
        <w:rPr>
          <w:lang w:val="en-US"/>
        </w:rPr>
      </w:pPr>
      <w:bookmarkStart w:id="368" w:name="_Toc178154602"/>
      <w:r>
        <w:rPr>
          <w:lang w:val="en-US"/>
        </w:rPr>
        <w:lastRenderedPageBreak/>
        <w:t>A.4.4</w:t>
      </w:r>
      <w:r>
        <w:rPr>
          <w:lang w:val="en-US"/>
        </w:rPr>
        <w:tab/>
        <w:t>Deletion of multiple resources with 3GPP JSON Patch</w:t>
      </w:r>
      <w:bookmarkEnd w:id="368"/>
    </w:p>
    <w:p w14:paraId="196995CC" w14:textId="77777777" w:rsidR="00AF6F51" w:rsidRDefault="00AF6F51" w:rsidP="00AF6F51">
      <w:r>
        <w:t xml:space="preserve">Multiple resources are deleted with an ordered sequence of "remove" operations. The following example removes a complete subtree for a "ManagedElement". </w:t>
      </w:r>
    </w:p>
    <w:p w14:paraId="02A47C52" w14:textId="77777777" w:rsidR="00AF6F51" w:rsidRDefault="00AF6F51" w:rsidP="00AF6F51">
      <w:r>
        <w:t>The target URI has been chosen to identify the parent resource of the "ManagedElement" resource to be deleted. The "path" specifies the offset to the resources to be deleted. The "path" has no fragment component.</w:t>
      </w:r>
    </w:p>
    <w:p w14:paraId="7B41F4A8"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2888C6B4" w14:textId="77777777" w:rsidTr="00AA545C">
        <w:tc>
          <w:tcPr>
            <w:tcW w:w="9779" w:type="dxa"/>
            <w:shd w:val="clear" w:color="auto" w:fill="F2F2F2"/>
          </w:tcPr>
          <w:p w14:paraId="2C53CAF2" w14:textId="77777777" w:rsidR="00AF6F51" w:rsidRPr="00394089" w:rsidRDefault="00AF6F51" w:rsidP="00AA545C">
            <w:pPr>
              <w:spacing w:after="0"/>
              <w:rPr>
                <w:rFonts w:ascii="Courier New" w:hAnsi="Courier New" w:cs="Courier New"/>
                <w:sz w:val="16"/>
                <w:szCs w:val="16"/>
                <w:lang w:val="en-US"/>
              </w:rPr>
            </w:pPr>
            <w:bookmarkStart w:id="369" w:name="MCCQCTEMPBM_00000086" w:colFirst="0" w:colLast="0"/>
            <w:r w:rsidRPr="00394089">
              <w:rPr>
                <w:rFonts w:ascii="Courier New" w:hAnsi="Courier New" w:cs="Courier New"/>
                <w:sz w:val="16"/>
                <w:szCs w:val="16"/>
                <w:lang w:val="en-US"/>
              </w:rPr>
              <w:t>PATCH /SubNetwork=SN1 HTTP/1.1</w:t>
            </w:r>
          </w:p>
          <w:p w14:paraId="259D5E56"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138DA7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D21DD2D"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72EC7F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18B90BB2"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0E0266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0D1F8D35"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0E78F38A"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1239AF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DFD11E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50A3D342"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37EC61BF"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026E9CE7"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8860C7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7998A35E"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6FC04D3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3F5E87B3"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369"/>
    </w:tbl>
    <w:p w14:paraId="223BB7B7" w14:textId="77777777" w:rsidR="00AF6F51" w:rsidRDefault="00AF6F51" w:rsidP="00AF6F51">
      <w:pPr>
        <w:rPr>
          <w:lang w:val="en-US"/>
        </w:rPr>
      </w:pPr>
    </w:p>
    <w:p w14:paraId="6803B687" w14:textId="77777777" w:rsidR="00F34BA2" w:rsidRDefault="00F34BA2" w:rsidP="00EE4FBE">
      <w:pPr>
        <w:pStyle w:val="Heading1"/>
        <w:rPr>
          <w:lang w:val="en-US"/>
        </w:rPr>
      </w:pPr>
      <w:bookmarkStart w:id="370" w:name="_Toc178154603"/>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66"/>
      <w:bookmarkEnd w:id="367"/>
      <w:bookmarkEnd w:id="370"/>
    </w:p>
    <w:p w14:paraId="717E4B15" w14:textId="77777777" w:rsidR="00F34BA2" w:rsidRPr="007A1294" w:rsidRDefault="00F34BA2" w:rsidP="00EE4FBE">
      <w:pPr>
        <w:rPr>
          <w:lang w:val="en-US"/>
        </w:rPr>
      </w:pPr>
      <w:r>
        <w:rPr>
          <w:lang w:val="en-US"/>
        </w:rPr>
        <w:t>The following example updates a "XyzFunction" resource. Only the "attrA" attribute is updated with a new value</w:t>
      </w:r>
      <w:r w:rsidR="00AF6F51" w:rsidRPr="00AF6F51">
        <w:rPr>
          <w:lang w:val="en-US"/>
        </w:rPr>
        <w:t xml:space="preserve"> "def"</w:t>
      </w:r>
      <w:r>
        <w:rPr>
          <w:lang w:val="en-US"/>
        </w:rPr>
        <w:t>. The "attrB" attribute is set to the old value</w:t>
      </w:r>
      <w:r w:rsidR="00AF6F51" w:rsidRPr="00AF6F51">
        <w:rPr>
          <w:lang w:val="en-US"/>
        </w:rPr>
        <w:t xml:space="preserve"> "551"</w:t>
      </w:r>
      <w:r>
        <w:rPr>
          <w:lang w:val="en-US"/>
        </w:rPr>
        <w:t>, but still the "attrB"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68EB2D9" w14:textId="77777777" w:rsidTr="00CD3700">
        <w:tc>
          <w:tcPr>
            <w:tcW w:w="9779" w:type="dxa"/>
            <w:shd w:val="clear" w:color="auto" w:fill="F2F2F2"/>
          </w:tcPr>
          <w:p w14:paraId="15135001" w14:textId="77777777" w:rsidR="00F34BA2" w:rsidRPr="00394089" w:rsidRDefault="00F34BA2" w:rsidP="00CD3700">
            <w:pPr>
              <w:spacing w:after="0"/>
              <w:rPr>
                <w:rFonts w:ascii="Courier New" w:hAnsi="Courier New" w:cs="Courier New"/>
                <w:sz w:val="16"/>
                <w:szCs w:val="16"/>
                <w:lang w:val="en-US"/>
              </w:rPr>
            </w:pPr>
            <w:bookmarkStart w:id="371"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0F515"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F6DB6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574AED48" w14:textId="77777777" w:rsidR="00F34BA2" w:rsidRDefault="00F34BA2" w:rsidP="00CD3700">
            <w:pPr>
              <w:spacing w:after="0"/>
              <w:rPr>
                <w:rFonts w:ascii="Courier New" w:hAnsi="Courier New" w:cs="Courier New"/>
                <w:sz w:val="16"/>
                <w:szCs w:val="16"/>
                <w:lang w:val="en-US"/>
              </w:rPr>
            </w:pPr>
          </w:p>
          <w:p w14:paraId="707DC33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23B6E994"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3B2B891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1037054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"def",</w:t>
            </w:r>
          </w:p>
          <w:p w14:paraId="29D2716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551</w:t>
            </w:r>
          </w:p>
          <w:p w14:paraId="09553285"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247FD157"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71"/>
    </w:tbl>
    <w:p w14:paraId="3B700A2C" w14:textId="77777777" w:rsidR="00F34BA2" w:rsidRDefault="00F34BA2" w:rsidP="00EE4FBE">
      <w:pPr>
        <w:rPr>
          <w:lang w:val="en-US"/>
        </w:rPr>
      </w:pPr>
    </w:p>
    <w:p w14:paraId="5442FD92" w14:textId="77777777" w:rsidR="00AF6F51" w:rsidRDefault="00AF6F51" w:rsidP="00AF6F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358006F" w14:textId="77777777" w:rsidTr="00AA545C">
        <w:tc>
          <w:tcPr>
            <w:tcW w:w="9779" w:type="dxa"/>
            <w:shd w:val="clear" w:color="auto" w:fill="F2F2F2"/>
          </w:tcPr>
          <w:p w14:paraId="29069DBC" w14:textId="77777777" w:rsidR="00AF6F51" w:rsidRPr="00394089" w:rsidRDefault="00AF6F51" w:rsidP="00AA545C">
            <w:pPr>
              <w:spacing w:after="0"/>
              <w:rPr>
                <w:rFonts w:ascii="Courier New" w:hAnsi="Courier New" w:cs="Courier New"/>
                <w:sz w:val="16"/>
                <w:szCs w:val="16"/>
                <w:lang w:val="en-US"/>
              </w:rPr>
            </w:pPr>
            <w:bookmarkStart w:id="372"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7DDE0B03"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A596A80"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3578671" w14:textId="77777777" w:rsidR="00AF6F51" w:rsidRDefault="00AF6F51" w:rsidP="00AA545C">
            <w:pPr>
              <w:spacing w:after="0"/>
              <w:rPr>
                <w:rFonts w:ascii="Courier New" w:hAnsi="Courier New" w:cs="Courier New"/>
                <w:sz w:val="16"/>
                <w:szCs w:val="16"/>
                <w:lang w:val="en-US"/>
              </w:rPr>
            </w:pPr>
          </w:p>
          <w:p w14:paraId="2FCD8401"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A4DE3DD"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192B9CC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3929818A"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085B546B" w14:textId="77777777" w:rsidR="00AF6F51" w:rsidRPr="00A77481" w:rsidRDefault="00AF6F51" w:rsidP="00AA545C">
            <w:pPr>
              <w:pStyle w:val="PL"/>
              <w:rPr>
                <w:lang w:val="en-US"/>
              </w:rPr>
            </w:pPr>
            <w:r w:rsidRPr="00A77481">
              <w:rPr>
                <w:lang w:val="en-US"/>
              </w:rPr>
              <w:t xml:space="preserve">    "vendor</w:t>
            </w:r>
            <w:r>
              <w:rPr>
                <w:lang w:val="en-US"/>
              </w:rPr>
              <w:t>N</w:t>
            </w:r>
            <w:r w:rsidRPr="00A77481">
              <w:rPr>
                <w:lang w:val="en-US"/>
              </w:rPr>
              <w:t>ame": "Company XY",</w:t>
            </w:r>
          </w:p>
          <w:p w14:paraId="32C232B6" w14:textId="77777777" w:rsidR="00AF6F51" w:rsidRPr="00A77481" w:rsidRDefault="00AF6F51" w:rsidP="00AA545C">
            <w:pPr>
              <w:pStyle w:val="PL"/>
              <w:rPr>
                <w:lang w:val="en-US"/>
              </w:rPr>
            </w:pPr>
            <w:r w:rsidRPr="00A77481">
              <w:rPr>
                <w:lang w:val="en-US"/>
              </w:rPr>
              <w:t xml:space="preserve">    "location": "TV Tower"</w:t>
            </w:r>
          </w:p>
          <w:p w14:paraId="5F203F8A"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73327FA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72"/>
    </w:tbl>
    <w:p w14:paraId="1215895B" w14:textId="77777777" w:rsidR="00AF6F51" w:rsidRPr="00790257" w:rsidRDefault="00AF6F51" w:rsidP="00EE4FBE">
      <w:pPr>
        <w:rPr>
          <w:lang w:val="en-US"/>
        </w:rPr>
      </w:pPr>
    </w:p>
    <w:p w14:paraId="5F43123E" w14:textId="77777777" w:rsidR="00F34BA2" w:rsidRDefault="00F34BA2" w:rsidP="00EE4FBE">
      <w:pPr>
        <w:pStyle w:val="Heading1"/>
        <w:rPr>
          <w:lang w:val="en-US"/>
        </w:rPr>
      </w:pPr>
      <w:bookmarkStart w:id="373" w:name="_Toc27559748"/>
      <w:bookmarkStart w:id="374" w:name="_Toc36039493"/>
      <w:bookmarkStart w:id="375" w:name="_Toc178154604"/>
      <w:r>
        <w:rPr>
          <w:lang w:val="en-US"/>
        </w:rPr>
        <w:lastRenderedPageBreak/>
        <w:t>A.6</w:t>
      </w:r>
      <w:r>
        <w:rPr>
          <w:lang w:val="en-US"/>
        </w:rPr>
        <w:tab/>
        <w:t>Partial update of a resource</w:t>
      </w:r>
      <w:bookmarkEnd w:id="373"/>
      <w:bookmarkEnd w:id="374"/>
      <w:bookmarkEnd w:id="375"/>
    </w:p>
    <w:p w14:paraId="2B1FB87B" w14:textId="77777777" w:rsidR="00F34BA2" w:rsidRPr="000E2CB3" w:rsidRDefault="00F34BA2" w:rsidP="00EE4FBE">
      <w:pPr>
        <w:pStyle w:val="Heading2"/>
        <w:rPr>
          <w:lang w:val="en-US"/>
        </w:rPr>
      </w:pPr>
      <w:bookmarkStart w:id="376" w:name="_Toc27559749"/>
      <w:bookmarkStart w:id="377" w:name="_Toc36039494"/>
      <w:bookmarkStart w:id="378" w:name="_Toc178154605"/>
      <w:r>
        <w:rPr>
          <w:lang w:val="en-US"/>
        </w:rPr>
        <w:t>A.6.1</w:t>
      </w:r>
      <w:r>
        <w:rPr>
          <w:lang w:val="en-US"/>
        </w:rPr>
        <w:tab/>
        <w:t>Partial update of a resource with JSON Merge Patch</w:t>
      </w:r>
      <w:bookmarkEnd w:id="376"/>
      <w:bookmarkEnd w:id="377"/>
      <w:bookmarkEnd w:id="378"/>
    </w:p>
    <w:p w14:paraId="7AF505FF"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3E887E93" w14:textId="77777777" w:rsidTr="00CD3700">
        <w:tc>
          <w:tcPr>
            <w:tcW w:w="9779" w:type="dxa"/>
            <w:shd w:val="clear" w:color="auto" w:fill="F2F2F2"/>
          </w:tcPr>
          <w:p w14:paraId="24F3F423" w14:textId="77777777" w:rsidR="00F34BA2" w:rsidRPr="00394089" w:rsidRDefault="00F34BA2" w:rsidP="00CD3700">
            <w:pPr>
              <w:spacing w:after="0"/>
              <w:rPr>
                <w:rFonts w:ascii="Courier New" w:hAnsi="Courier New" w:cs="Courier New"/>
                <w:sz w:val="16"/>
                <w:szCs w:val="16"/>
                <w:lang w:val="en-US"/>
              </w:rPr>
            </w:pPr>
            <w:bookmarkStart w:id="379" w:name="MCCQCTEMPBM_00000089"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DE996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4AA670"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5BDFF578" w14:textId="77777777" w:rsidR="00F34BA2" w:rsidRDefault="00F34BA2" w:rsidP="00CD3700">
            <w:pPr>
              <w:spacing w:after="0"/>
              <w:rPr>
                <w:rFonts w:ascii="Courier New" w:hAnsi="Courier New" w:cs="Courier New"/>
                <w:sz w:val="16"/>
                <w:szCs w:val="16"/>
                <w:lang w:val="en-US"/>
              </w:rPr>
            </w:pPr>
          </w:p>
          <w:p w14:paraId="39D8F42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531C5EA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026813A0"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6DC58444"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"attrA": "def"</w:t>
            </w:r>
          </w:p>
          <w:p w14:paraId="4D7005D0"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5D9BD6B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379"/>
    </w:tbl>
    <w:p w14:paraId="156C964F" w14:textId="77777777" w:rsidR="00F34BA2" w:rsidRDefault="00F34BA2" w:rsidP="00F34BA2"/>
    <w:p w14:paraId="01CF246D"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2D9CB34" w14:textId="77777777" w:rsidTr="00CD3700">
        <w:tc>
          <w:tcPr>
            <w:tcW w:w="9779" w:type="dxa"/>
            <w:shd w:val="clear" w:color="auto" w:fill="F2F2F2"/>
          </w:tcPr>
          <w:p w14:paraId="02B52745" w14:textId="77777777" w:rsidR="00F34BA2" w:rsidRPr="00B32079" w:rsidRDefault="00F34BA2" w:rsidP="00CD3700">
            <w:pPr>
              <w:spacing w:after="0"/>
              <w:rPr>
                <w:rFonts w:ascii="Courier New" w:hAnsi="Courier New" w:cs="Courier New"/>
                <w:sz w:val="16"/>
                <w:szCs w:val="16"/>
                <w:lang w:val="en-US"/>
              </w:rPr>
            </w:pPr>
            <w:bookmarkStart w:id="380" w:name="MCCQCTEMPBM_00000090" w:colFirst="0" w:colLast="0"/>
            <w:r w:rsidRPr="00B32079">
              <w:rPr>
                <w:rFonts w:ascii="Courier New" w:hAnsi="Courier New" w:cs="Courier New"/>
                <w:sz w:val="16"/>
                <w:szCs w:val="16"/>
                <w:lang w:val="en-US"/>
              </w:rPr>
              <w:t>PATCH /SubNetwork=SN1 HTTP/1.1</w:t>
            </w:r>
          </w:p>
          <w:p w14:paraId="7AB021FC"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5214BFEB"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01138AFE" w14:textId="77777777" w:rsidR="00F34BA2" w:rsidRPr="008A50F5" w:rsidRDefault="00F34BA2" w:rsidP="00CD3700">
            <w:pPr>
              <w:spacing w:after="0"/>
              <w:rPr>
                <w:rFonts w:ascii="Courier New" w:hAnsi="Courier New" w:cs="Courier New"/>
                <w:sz w:val="16"/>
                <w:szCs w:val="16"/>
                <w:lang w:val="en-US"/>
              </w:rPr>
            </w:pPr>
          </w:p>
          <w:p w14:paraId="65C7E5F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CE68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4979F9C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676F752B"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"plmnId": {</w:t>
            </w:r>
          </w:p>
          <w:p w14:paraId="39EEEFD4"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1E735F80"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4B236FE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89499D"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380"/>
    </w:tbl>
    <w:p w14:paraId="48554216" w14:textId="77777777" w:rsidR="00A11F28" w:rsidRDefault="00A11F28" w:rsidP="00A11F28"/>
    <w:p w14:paraId="09D528AD" w14:textId="77777777" w:rsidR="005C241D" w:rsidRDefault="005C241D" w:rsidP="005C241D">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73DAC558" w14:textId="77777777" w:rsidTr="00AA545C">
        <w:tc>
          <w:tcPr>
            <w:tcW w:w="9779" w:type="dxa"/>
            <w:shd w:val="clear" w:color="auto" w:fill="F2F2F2"/>
          </w:tcPr>
          <w:p w14:paraId="518630CA" w14:textId="77777777" w:rsidR="005C241D" w:rsidRPr="00B32079" w:rsidRDefault="005C241D" w:rsidP="00AA545C">
            <w:pPr>
              <w:spacing w:after="0"/>
              <w:rPr>
                <w:rFonts w:ascii="Courier New" w:hAnsi="Courier New" w:cs="Courier New"/>
                <w:sz w:val="16"/>
                <w:szCs w:val="16"/>
                <w:lang w:val="en-US"/>
              </w:rPr>
            </w:pPr>
            <w:bookmarkStart w:id="381" w:name="MCCQCTEMPBM_00000091"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40A9B36"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45F13AB0"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52654422" w14:textId="77777777" w:rsidR="005C241D" w:rsidRPr="008A50F5" w:rsidRDefault="005C241D" w:rsidP="00AA545C">
            <w:pPr>
              <w:spacing w:after="0"/>
              <w:rPr>
                <w:rFonts w:ascii="Courier New" w:hAnsi="Courier New" w:cs="Courier New"/>
                <w:sz w:val="16"/>
                <w:szCs w:val="16"/>
                <w:lang w:val="en-US"/>
              </w:rPr>
            </w:pPr>
          </w:p>
          <w:p w14:paraId="11F3B029"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CB9C646"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DF839C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06CE6D87"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384C97C7"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6D678EEC"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8E2E793"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381"/>
    </w:tbl>
    <w:p w14:paraId="2AD1C418" w14:textId="77777777" w:rsidR="005C241D" w:rsidRDefault="005C241D" w:rsidP="005C241D"/>
    <w:p w14:paraId="4C5CA1C3" w14:textId="77777777" w:rsidR="005C241D" w:rsidRDefault="005C241D" w:rsidP="005C241D">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C63630" w:rsidRPr="00C6363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6B2FE1B" w14:textId="77777777" w:rsidTr="00AA545C">
        <w:tc>
          <w:tcPr>
            <w:tcW w:w="9779" w:type="dxa"/>
            <w:shd w:val="clear" w:color="auto" w:fill="F2F2F2"/>
          </w:tcPr>
          <w:p w14:paraId="18B695E7" w14:textId="77777777" w:rsidR="005C241D" w:rsidRPr="00B32079" w:rsidRDefault="005C241D" w:rsidP="00AA545C">
            <w:pPr>
              <w:spacing w:after="0"/>
              <w:rPr>
                <w:rFonts w:ascii="Courier New" w:hAnsi="Courier New" w:cs="Courier New"/>
                <w:sz w:val="16"/>
                <w:szCs w:val="16"/>
                <w:lang w:val="en-US"/>
              </w:rPr>
            </w:pPr>
            <w:bookmarkStart w:id="382" w:name="MCCQCTEMPBM_00000092"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2FA16D26"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5EE5276A"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1825FAD5" w14:textId="77777777" w:rsidR="005C241D" w:rsidRPr="008A50F5" w:rsidRDefault="005C241D" w:rsidP="00AA545C">
            <w:pPr>
              <w:spacing w:after="0"/>
              <w:rPr>
                <w:rFonts w:ascii="Courier New" w:hAnsi="Courier New" w:cs="Courier New"/>
                <w:sz w:val="16"/>
                <w:szCs w:val="16"/>
                <w:lang w:val="en-US"/>
              </w:rPr>
            </w:pPr>
          </w:p>
          <w:p w14:paraId="0414716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1F4E7254"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1F84BD0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4255B94C"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6DB2721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71CF1818"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30DC3EC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0C619EC8"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815188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7C59C907"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1B820C47"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lastRenderedPageBreak/>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671DC7A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7C810C8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7DCBC14E"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0CC3DB2E"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50BC2157"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C57F8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5D97E17"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73C70FB8" w14:textId="77777777" w:rsidR="005C241D" w:rsidRPr="00D974C7" w:rsidRDefault="005C241D" w:rsidP="00AA545C">
            <w:pPr>
              <w:pStyle w:val="PL"/>
              <w:rPr>
                <w:lang w:val="en-US"/>
              </w:rPr>
            </w:pPr>
            <w:r w:rsidRPr="00D974C7">
              <w:rPr>
                <w:rFonts w:cs="Courier New"/>
                <w:szCs w:val="16"/>
                <w:lang w:val="en-US"/>
              </w:rPr>
              <w:t>}</w:t>
            </w:r>
          </w:p>
        </w:tc>
      </w:tr>
      <w:bookmarkEnd w:id="382"/>
    </w:tbl>
    <w:p w14:paraId="0BCB19D1" w14:textId="77777777" w:rsidR="00F34BA2" w:rsidRDefault="00F34BA2" w:rsidP="00A11F28"/>
    <w:p w14:paraId="09AA2FC2" w14:textId="77777777" w:rsidR="00F34BA2" w:rsidRDefault="00F34BA2" w:rsidP="00EE4FBE">
      <w:pPr>
        <w:pStyle w:val="Heading2"/>
      </w:pPr>
      <w:bookmarkStart w:id="383" w:name="_Toc27559750"/>
      <w:bookmarkStart w:id="384" w:name="_Toc36039495"/>
      <w:bookmarkStart w:id="385" w:name="_Toc178154606"/>
      <w:r>
        <w:rPr>
          <w:lang w:val="en-US"/>
        </w:rPr>
        <w:t>A.6.2</w:t>
      </w:r>
      <w:r>
        <w:rPr>
          <w:lang w:val="en-US"/>
        </w:rPr>
        <w:tab/>
        <w:t xml:space="preserve">Partial update of a resource with </w:t>
      </w:r>
      <w:r w:rsidR="00A11F28">
        <w:t>3GPP</w:t>
      </w:r>
      <w:r>
        <w:t xml:space="preserve"> JSON </w:t>
      </w:r>
      <w:r w:rsidR="00A11F28">
        <w:t xml:space="preserve">Merge </w:t>
      </w:r>
      <w:r>
        <w:t>Patch</w:t>
      </w:r>
      <w:bookmarkEnd w:id="383"/>
      <w:bookmarkEnd w:id="384"/>
      <w:bookmarkEnd w:id="385"/>
    </w:p>
    <w:p w14:paraId="60F6EE3B" w14:textId="77777777" w:rsidR="00F34BA2" w:rsidRDefault="005C241D" w:rsidP="005C241D">
      <w:r w:rsidRPr="005C241D">
        <w:t>When updating a single resource, there is no difference between JSON Merge Patch (see A.6.1) and 3GPP JSON Merge Patch.</w:t>
      </w:r>
      <w:r w:rsidDel="005C241D">
        <w:t xml:space="preserve"> </w:t>
      </w:r>
    </w:p>
    <w:p w14:paraId="7C1E3595" w14:textId="77777777" w:rsidR="00F34BA2" w:rsidRDefault="00F34BA2" w:rsidP="00EE4FBE">
      <w:pPr>
        <w:pStyle w:val="Heading2"/>
      </w:pPr>
      <w:bookmarkStart w:id="386" w:name="_Toc27559751"/>
      <w:bookmarkStart w:id="387" w:name="_Toc36039496"/>
      <w:bookmarkStart w:id="388" w:name="_Toc178154607"/>
      <w:r>
        <w:rPr>
          <w:lang w:val="en-US"/>
        </w:rPr>
        <w:t>A.6.3</w:t>
      </w:r>
      <w:r>
        <w:rPr>
          <w:lang w:val="en-US"/>
        </w:rPr>
        <w:tab/>
        <w:t xml:space="preserve">Partial update of a resource with </w:t>
      </w:r>
      <w:r>
        <w:t>JSON Patch</w:t>
      </w:r>
      <w:bookmarkEnd w:id="386"/>
      <w:bookmarkEnd w:id="387"/>
      <w:bookmarkEnd w:id="388"/>
    </w:p>
    <w:p w14:paraId="2DFA8167"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1C096CE" w14:textId="77777777" w:rsidTr="00CD3700">
        <w:tc>
          <w:tcPr>
            <w:tcW w:w="9779" w:type="dxa"/>
            <w:shd w:val="clear" w:color="auto" w:fill="F2F2F2"/>
          </w:tcPr>
          <w:p w14:paraId="7E431206" w14:textId="77777777" w:rsidR="00F34BA2" w:rsidRPr="00394089" w:rsidRDefault="00F34BA2" w:rsidP="00CD3700">
            <w:pPr>
              <w:spacing w:after="0"/>
              <w:rPr>
                <w:rFonts w:ascii="Courier New" w:hAnsi="Courier New" w:cs="Courier New"/>
                <w:sz w:val="16"/>
                <w:szCs w:val="16"/>
                <w:lang w:val="en-US"/>
              </w:rPr>
            </w:pPr>
            <w:bookmarkStart w:id="389" w:name="MCCQCTEMPBM_0000009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176690"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2C6A238"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949F437" w14:textId="77777777" w:rsidR="00F34BA2" w:rsidRPr="008B6026" w:rsidRDefault="00F34BA2" w:rsidP="00CD3700">
            <w:pPr>
              <w:spacing w:after="0"/>
              <w:rPr>
                <w:rFonts w:ascii="Courier New" w:hAnsi="Courier New" w:cs="Courier New"/>
                <w:sz w:val="16"/>
                <w:szCs w:val="16"/>
                <w:lang w:val="en-US"/>
              </w:rPr>
            </w:pPr>
          </w:p>
          <w:p w14:paraId="552AD2D2"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66E6B141"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3B2B0B31"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D5924F3"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5FEB696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65384AD8"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B9C2EEA"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89"/>
    </w:tbl>
    <w:p w14:paraId="046647D6" w14:textId="77777777" w:rsidR="00F34BA2" w:rsidRDefault="00F34BA2" w:rsidP="00F34BA2"/>
    <w:p w14:paraId="62DE9EE7"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9AAF04F" w14:textId="77777777" w:rsidTr="00CD3700">
        <w:tc>
          <w:tcPr>
            <w:tcW w:w="9779" w:type="dxa"/>
            <w:shd w:val="clear" w:color="auto" w:fill="F2F2F2"/>
          </w:tcPr>
          <w:p w14:paraId="1182ECAC" w14:textId="77777777" w:rsidR="00F34BA2" w:rsidRPr="00394089" w:rsidRDefault="00F34BA2" w:rsidP="00CD3700">
            <w:pPr>
              <w:spacing w:after="0"/>
              <w:rPr>
                <w:rFonts w:ascii="Courier New" w:hAnsi="Courier New" w:cs="Courier New"/>
                <w:sz w:val="16"/>
                <w:szCs w:val="16"/>
                <w:lang w:val="en-US"/>
              </w:rPr>
            </w:pPr>
            <w:bookmarkStart w:id="390" w:name="MCCQCTEMPBM_00000094" w:colFirst="0" w:colLast="0"/>
            <w:r w:rsidRPr="00394089">
              <w:rPr>
                <w:rFonts w:ascii="Courier New" w:hAnsi="Courier New" w:cs="Courier New"/>
                <w:sz w:val="16"/>
                <w:szCs w:val="16"/>
                <w:lang w:val="en-US"/>
              </w:rPr>
              <w:t>PATCH /SubNetwork=SN1 HTTP/1.1</w:t>
            </w:r>
          </w:p>
          <w:p w14:paraId="66BE3369"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C73470"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A3378BD" w14:textId="77777777" w:rsidR="00F34BA2" w:rsidRDefault="00F34BA2" w:rsidP="00CD3700">
            <w:pPr>
              <w:spacing w:after="0"/>
              <w:rPr>
                <w:rFonts w:ascii="Courier New" w:hAnsi="Courier New" w:cs="Courier New"/>
                <w:sz w:val="16"/>
                <w:szCs w:val="16"/>
                <w:lang w:val="en-US"/>
              </w:rPr>
            </w:pPr>
          </w:p>
          <w:p w14:paraId="03ABD284"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71B7BBF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0B3AEEE"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84AA804"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005C241D"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31C8D33"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5961BF28"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5EF556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0"/>
    </w:tbl>
    <w:p w14:paraId="4DD1D586" w14:textId="77777777" w:rsidR="00A11F28" w:rsidRDefault="00A11F28" w:rsidP="00A11F28"/>
    <w:p w14:paraId="05F952D2"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235C338E" w14:textId="77777777" w:rsidTr="00AA545C">
        <w:tc>
          <w:tcPr>
            <w:tcW w:w="9779" w:type="dxa"/>
            <w:shd w:val="clear" w:color="auto" w:fill="F2F2F2"/>
          </w:tcPr>
          <w:p w14:paraId="48EAED4C" w14:textId="77777777" w:rsidR="005C241D" w:rsidRPr="008908AD" w:rsidRDefault="005C241D" w:rsidP="00AA545C">
            <w:pPr>
              <w:spacing w:after="0"/>
              <w:rPr>
                <w:rFonts w:ascii="Courier New" w:hAnsi="Courier New" w:cs="Courier New"/>
                <w:sz w:val="16"/>
                <w:szCs w:val="16"/>
                <w:lang w:val="en-US"/>
              </w:rPr>
            </w:pPr>
            <w:bookmarkStart w:id="391" w:name="MCCQCTEMPBM_00000095" w:colFirst="0" w:colLast="0"/>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779E607C"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11E87A1F"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1EA1C185" w14:textId="77777777" w:rsidR="005C241D" w:rsidRDefault="005C241D" w:rsidP="00AA545C">
            <w:pPr>
              <w:spacing w:after="0"/>
              <w:rPr>
                <w:rFonts w:ascii="Courier New" w:hAnsi="Courier New" w:cs="Courier New"/>
                <w:sz w:val="16"/>
                <w:szCs w:val="16"/>
                <w:lang w:val="en-US"/>
              </w:rPr>
            </w:pPr>
          </w:p>
          <w:p w14:paraId="3E89BF04"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571E308"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D1F76E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7B227E2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754F4588"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D2B73CE"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07069A5A"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391"/>
    </w:tbl>
    <w:p w14:paraId="2332A5A8" w14:textId="77777777" w:rsidR="005C241D" w:rsidRDefault="005C241D" w:rsidP="005C241D"/>
    <w:p w14:paraId="6909D40D"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74090695" w14:textId="77777777" w:rsidTr="00AA545C">
        <w:tc>
          <w:tcPr>
            <w:tcW w:w="9779" w:type="dxa"/>
            <w:shd w:val="clear" w:color="auto" w:fill="F2F2F2"/>
          </w:tcPr>
          <w:p w14:paraId="3918F581" w14:textId="77777777" w:rsidR="005C241D" w:rsidRPr="002539AF" w:rsidRDefault="005C241D" w:rsidP="00AA545C">
            <w:pPr>
              <w:spacing w:after="0"/>
              <w:rPr>
                <w:rFonts w:ascii="Courier New" w:hAnsi="Courier New" w:cs="Courier New"/>
                <w:sz w:val="16"/>
                <w:szCs w:val="16"/>
                <w:lang w:val="en-US"/>
              </w:rPr>
            </w:pPr>
            <w:bookmarkStart w:id="392" w:name="MCCQCTEMPBM_00000096"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0D8F163B"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45548A09"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57404260" w14:textId="77777777" w:rsidR="005C241D" w:rsidRDefault="005C241D" w:rsidP="00AA545C">
            <w:pPr>
              <w:spacing w:after="0"/>
              <w:rPr>
                <w:rFonts w:ascii="Courier New" w:hAnsi="Courier New" w:cs="Courier New"/>
                <w:sz w:val="16"/>
                <w:szCs w:val="16"/>
                <w:lang w:val="en-US"/>
              </w:rPr>
            </w:pPr>
          </w:p>
          <w:p w14:paraId="573F452D"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314DA33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lastRenderedPageBreak/>
              <w:t xml:space="preserve">  {</w:t>
            </w:r>
          </w:p>
          <w:p w14:paraId="0A7A727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1685BC5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2395F95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8A715E"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192BEDEE"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4553819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2F9ED47F"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B4ADBC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01DE8B1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18A6F2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46D82DA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6E5C2666"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603A02E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2C8D33E7"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00CE74E"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4A1272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C4556B"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70DB5EC"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392"/>
    </w:tbl>
    <w:p w14:paraId="194E78E5" w14:textId="77777777" w:rsidR="005C241D" w:rsidRDefault="005C241D" w:rsidP="005C241D"/>
    <w:p w14:paraId="728098EB" w14:textId="77777777" w:rsidR="005C241D" w:rsidRDefault="005C241D" w:rsidP="00A11F28">
      <w:r>
        <w:t xml:space="preserve">Note </w:t>
      </w:r>
      <w:r w:rsidR="00FF7A34" w:rsidRPr="00FF7A34">
        <w:t xml:space="preserve">that </w:t>
      </w:r>
      <w:r>
        <w:t>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4A776442"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EAC62CE" w14:textId="77777777" w:rsidTr="00C51523">
        <w:tc>
          <w:tcPr>
            <w:tcW w:w="9779" w:type="dxa"/>
            <w:shd w:val="clear" w:color="auto" w:fill="F2F2F2"/>
          </w:tcPr>
          <w:p w14:paraId="614E1F9A"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D1F38CE"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1D2F2DC"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14BB81FF" w14:textId="77777777" w:rsidR="00C00107" w:rsidRDefault="00C00107" w:rsidP="00C51523">
            <w:pPr>
              <w:spacing w:after="0"/>
              <w:rPr>
                <w:rFonts w:ascii="Courier New" w:hAnsi="Courier New" w:cs="Courier New"/>
                <w:sz w:val="16"/>
                <w:szCs w:val="16"/>
                <w:lang w:val="en-US"/>
              </w:rPr>
            </w:pPr>
          </w:p>
          <w:p w14:paraId="7876BD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7E461D4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2DE2A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00F48C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567F3AD"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5FFC179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521672C"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D7FFE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243A2E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37CD5CF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C757DC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26603CC"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6574D6D"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20858AA" w14:textId="77777777" w:rsidTr="00C51523">
        <w:tc>
          <w:tcPr>
            <w:tcW w:w="9779" w:type="dxa"/>
            <w:shd w:val="clear" w:color="auto" w:fill="F2F2F2"/>
          </w:tcPr>
          <w:p w14:paraId="0E425193"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1403B5D"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83212C9"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407851B" w14:textId="77777777" w:rsidR="00C00107" w:rsidRDefault="00C00107" w:rsidP="00C51523">
            <w:pPr>
              <w:spacing w:after="0"/>
              <w:rPr>
                <w:rFonts w:ascii="Courier New" w:hAnsi="Courier New" w:cs="Courier New"/>
                <w:sz w:val="16"/>
                <w:szCs w:val="16"/>
                <w:lang w:val="en-US"/>
              </w:rPr>
            </w:pPr>
          </w:p>
          <w:p w14:paraId="5F8A3FB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55BB20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6D40FFC"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1075E561"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15ED81D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539C145D"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25C6112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3A8C9EB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FB1D05C"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3933942"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53E5ABB" w14:textId="77777777" w:rsidR="00C00107" w:rsidRDefault="00C00107" w:rsidP="00A11F28"/>
    <w:p w14:paraId="742BA421" w14:textId="77777777" w:rsidR="00FF7A34" w:rsidRDefault="00FF7A34" w:rsidP="00FF7A34">
      <w:pPr>
        <w:spacing w:before="180"/>
      </w:pPr>
      <w:bookmarkStart w:id="393" w:name="_Hlk120089561"/>
      <w:bookmarkStart w:id="394"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542F84F4" w14:textId="77777777" w:rsidTr="00997A3F">
        <w:tc>
          <w:tcPr>
            <w:tcW w:w="9779" w:type="dxa"/>
            <w:shd w:val="clear" w:color="auto" w:fill="F2F2F2"/>
          </w:tcPr>
          <w:p w14:paraId="49446AEB"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60C6869F"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B276604"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18182A3" w14:textId="77777777" w:rsidR="00FF7A34" w:rsidRDefault="00FF7A34" w:rsidP="00997A3F">
            <w:pPr>
              <w:spacing w:after="0"/>
              <w:rPr>
                <w:rFonts w:ascii="Courier New" w:hAnsi="Courier New" w:cs="Courier New"/>
                <w:sz w:val="16"/>
                <w:szCs w:val="16"/>
                <w:lang w:val="en-US"/>
              </w:rPr>
            </w:pPr>
          </w:p>
          <w:p w14:paraId="107DA99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3FDFE1CB"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E5FDB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4432E92"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105E6FC2"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11F21B5A"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010162D"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E0C5EDB" w14:textId="77777777" w:rsidR="00FF7A34" w:rsidRDefault="00FF7A34" w:rsidP="00FF7A34">
      <w:pPr>
        <w:spacing w:before="180"/>
      </w:pPr>
      <w:r>
        <w:lastRenderedPageBreak/>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B011094" w14:textId="77777777" w:rsidTr="00997A3F">
        <w:tc>
          <w:tcPr>
            <w:tcW w:w="9779" w:type="dxa"/>
            <w:shd w:val="clear" w:color="auto" w:fill="F2F2F2"/>
          </w:tcPr>
          <w:p w14:paraId="7B9FC5B5"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3B709BE7"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A19BD2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87AE2B3" w14:textId="77777777" w:rsidR="00FF7A34" w:rsidRDefault="00FF7A34" w:rsidP="00997A3F">
            <w:pPr>
              <w:spacing w:after="0"/>
              <w:rPr>
                <w:rFonts w:ascii="Courier New" w:hAnsi="Courier New" w:cs="Courier New"/>
                <w:sz w:val="16"/>
                <w:szCs w:val="16"/>
                <w:lang w:val="en-US"/>
              </w:rPr>
            </w:pPr>
          </w:p>
          <w:p w14:paraId="1D57E33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4FB39382"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72ED1B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1A30647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4D8B4D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742DBA8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1959D13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5BC14B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B73228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393"/>
    <w:bookmarkEnd w:id="394"/>
    <w:p w14:paraId="02E5CEB1" w14:textId="77777777" w:rsidR="00FF7A34" w:rsidRDefault="00FF7A34" w:rsidP="00FF7A34">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828F225" w14:textId="77777777" w:rsidTr="00997A3F">
        <w:tc>
          <w:tcPr>
            <w:tcW w:w="9779" w:type="dxa"/>
            <w:shd w:val="clear" w:color="auto" w:fill="F2F2F2"/>
          </w:tcPr>
          <w:p w14:paraId="4537165F"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6D620B96"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5635880"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F470CA1" w14:textId="77777777" w:rsidR="00FF7A34" w:rsidRDefault="00FF7A34" w:rsidP="00997A3F">
            <w:pPr>
              <w:spacing w:after="0"/>
              <w:rPr>
                <w:rFonts w:ascii="Courier New" w:hAnsi="Courier New" w:cs="Courier New"/>
                <w:sz w:val="16"/>
                <w:szCs w:val="16"/>
                <w:lang w:val="en-US"/>
              </w:rPr>
            </w:pPr>
          </w:p>
          <w:p w14:paraId="53BC461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78D8E23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36C968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7D88F3D"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79FC063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5486DA12"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5468D5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4C079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70F8F0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2AEE58BB"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14CED47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DBA1E4A"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65DE598B"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3CE3" w:rsidRPr="004F1033" w14:paraId="21EFFA88" w14:textId="77777777" w:rsidTr="00084A25">
        <w:tc>
          <w:tcPr>
            <w:tcW w:w="9779" w:type="dxa"/>
            <w:shd w:val="clear" w:color="auto" w:fill="F2F2F2"/>
          </w:tcPr>
          <w:p w14:paraId="1E1E1D1D" w14:textId="77777777" w:rsidR="00103CE3" w:rsidRPr="00394089" w:rsidRDefault="00103CE3" w:rsidP="00103CE3">
            <w:pPr>
              <w:pStyle w:val="PL"/>
              <w:rPr>
                <w:lang w:val="en-US"/>
              </w:rPr>
            </w:pPr>
            <w:r w:rsidRPr="00394089">
              <w:rPr>
                <w:lang w:val="en-US"/>
              </w:rPr>
              <w:t>PATCH /SubNetwork=SN1/ManagedElement=ME1/XyzFunction=XYZF</w:t>
            </w:r>
            <w:r>
              <w:rPr>
                <w:lang w:val="en-US"/>
              </w:rPr>
              <w:t>1</w:t>
            </w:r>
            <w:r w:rsidRPr="00394089">
              <w:rPr>
                <w:lang w:val="en-US"/>
              </w:rPr>
              <w:t xml:space="preserve"> HTTP/1.1</w:t>
            </w:r>
          </w:p>
          <w:p w14:paraId="044F9F6E" w14:textId="77777777" w:rsidR="00103CE3" w:rsidRPr="00394089" w:rsidRDefault="00103CE3" w:rsidP="00103CE3">
            <w:pPr>
              <w:pStyle w:val="PL"/>
              <w:rPr>
                <w:lang w:val="en-US"/>
              </w:rPr>
            </w:pPr>
            <w:r w:rsidRPr="00394089">
              <w:rPr>
                <w:lang w:val="en-US"/>
              </w:rPr>
              <w:t>Host: example.org</w:t>
            </w:r>
          </w:p>
          <w:p w14:paraId="7DA3F3C8" w14:textId="77777777" w:rsidR="00103CE3" w:rsidRPr="008B6026" w:rsidRDefault="00103CE3" w:rsidP="00103CE3">
            <w:pPr>
              <w:pStyle w:val="PL"/>
              <w:rPr>
                <w:lang w:val="en-US"/>
              </w:rPr>
            </w:pPr>
            <w:r w:rsidRPr="00394089">
              <w:rPr>
                <w:lang w:val="en-US"/>
              </w:rPr>
              <w:t>Content-Type: application/</w:t>
            </w:r>
            <w:r w:rsidRPr="008B6026">
              <w:rPr>
                <w:lang w:val="en-US"/>
              </w:rPr>
              <w:t>json-patch+json</w:t>
            </w:r>
          </w:p>
          <w:p w14:paraId="15CC4209" w14:textId="77777777" w:rsidR="00103CE3" w:rsidRDefault="00103CE3" w:rsidP="00103CE3">
            <w:pPr>
              <w:pStyle w:val="PL"/>
              <w:rPr>
                <w:lang w:val="en-US"/>
              </w:rPr>
            </w:pPr>
          </w:p>
          <w:p w14:paraId="580E08D8" w14:textId="77777777" w:rsidR="00103CE3" w:rsidRPr="00C3714F" w:rsidRDefault="00103CE3" w:rsidP="00103CE3">
            <w:pPr>
              <w:pStyle w:val="PL"/>
              <w:rPr>
                <w:lang w:val="en-US"/>
              </w:rPr>
            </w:pPr>
            <w:r w:rsidRPr="00C3714F">
              <w:rPr>
                <w:lang w:val="en-US"/>
              </w:rPr>
              <w:t>[</w:t>
            </w:r>
          </w:p>
          <w:p w14:paraId="2D761B70" w14:textId="77777777" w:rsidR="00103CE3" w:rsidRPr="00C3714F" w:rsidRDefault="00103CE3" w:rsidP="00103CE3">
            <w:pPr>
              <w:pStyle w:val="PL"/>
              <w:rPr>
                <w:lang w:val="en-US"/>
              </w:rPr>
            </w:pPr>
            <w:r w:rsidRPr="00C3714F">
              <w:rPr>
                <w:lang w:val="en-US"/>
              </w:rPr>
              <w:t xml:space="preserve">  {</w:t>
            </w:r>
          </w:p>
          <w:p w14:paraId="270770C7"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637E5B02" w14:textId="77777777" w:rsidR="00103CE3" w:rsidRPr="00C3714F" w:rsidRDefault="00103CE3" w:rsidP="00103CE3">
            <w:pPr>
              <w:pStyle w:val="PL"/>
              <w:rPr>
                <w:lang w:val="en-US"/>
              </w:rPr>
            </w:pPr>
            <w:r w:rsidRPr="00C3714F">
              <w:rPr>
                <w:lang w:val="en-US"/>
              </w:rPr>
              <w:t xml:space="preserve">    "path": "/attributes",</w:t>
            </w:r>
          </w:p>
          <w:p w14:paraId="017637F8" w14:textId="77777777" w:rsidR="00103CE3" w:rsidRPr="000805AD" w:rsidRDefault="00103CE3" w:rsidP="00103CE3">
            <w:pPr>
              <w:pStyle w:val="PL"/>
              <w:rPr>
                <w:lang w:val="fr-FR"/>
              </w:rPr>
            </w:pPr>
            <w:r w:rsidRPr="00C3714F">
              <w:rPr>
                <w:lang w:val="en-US"/>
              </w:rPr>
              <w:t xml:space="preserve">    "value":</w:t>
            </w:r>
            <w:r>
              <w:rPr>
                <w:lang w:val="en-US"/>
              </w:rPr>
              <w:t xml:space="preserve"> </w:t>
            </w:r>
            <w:r w:rsidRPr="000805AD">
              <w:rPr>
                <w:lang w:val="fr-FR"/>
              </w:rPr>
              <w:t>{</w:t>
            </w:r>
          </w:p>
          <w:p w14:paraId="2F4DC936"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562CE539" w14:textId="77777777" w:rsidR="00103CE3" w:rsidRPr="000805AD" w:rsidRDefault="00103CE3" w:rsidP="00103CE3">
            <w:pPr>
              <w:pStyle w:val="PL"/>
              <w:rPr>
                <w:lang w:val="fr-FR"/>
              </w:rPr>
            </w:pPr>
            <w:r w:rsidRPr="000805AD">
              <w:rPr>
                <w:lang w:val="fr-FR"/>
              </w:rPr>
              <w:t xml:space="preserve">      "attrB": </w:t>
            </w:r>
            <w:r>
              <w:rPr>
                <w:lang w:val="fr-FR"/>
              </w:rPr>
              <w:t>123</w:t>
            </w:r>
          </w:p>
          <w:p w14:paraId="1362A16D" w14:textId="77777777" w:rsidR="00103CE3" w:rsidRPr="00173544" w:rsidRDefault="00103CE3" w:rsidP="00103CE3">
            <w:pPr>
              <w:pStyle w:val="PL"/>
              <w:rPr>
                <w:lang w:val="fr-FR"/>
              </w:rPr>
            </w:pPr>
            <w:r w:rsidRPr="000805AD">
              <w:rPr>
                <w:lang w:val="fr-FR"/>
              </w:rPr>
              <w:t xml:space="preserve">    }</w:t>
            </w:r>
          </w:p>
          <w:p w14:paraId="49D788FF" w14:textId="77777777" w:rsidR="00103CE3" w:rsidRPr="00C26F68" w:rsidRDefault="00103CE3" w:rsidP="00103CE3">
            <w:pPr>
              <w:pStyle w:val="PL"/>
              <w:rPr>
                <w:lang w:val="en-US"/>
              </w:rPr>
            </w:pPr>
            <w:r w:rsidRPr="00C3714F">
              <w:rPr>
                <w:lang w:val="en-US"/>
              </w:rPr>
              <w:t xml:space="preserve">  }</w:t>
            </w:r>
          </w:p>
          <w:p w14:paraId="6CAF7387" w14:textId="77777777" w:rsidR="00103CE3" w:rsidRPr="00173544" w:rsidRDefault="00103CE3" w:rsidP="00103CE3">
            <w:pPr>
              <w:pStyle w:val="PL"/>
              <w:rPr>
                <w:lang w:val="en-US"/>
              </w:rPr>
            </w:pPr>
            <w:r>
              <w:rPr>
                <w:lang w:val="en-US"/>
              </w:rPr>
              <w:t>]</w:t>
            </w:r>
          </w:p>
        </w:tc>
      </w:tr>
    </w:tbl>
    <w:p w14:paraId="0E6AE9E2" w14:textId="77777777" w:rsidR="00103CE3" w:rsidRDefault="00103CE3" w:rsidP="00103CE3">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369B389A" w14:textId="77777777" w:rsidR="00A11F28" w:rsidRDefault="00A11F28" w:rsidP="00A11F28">
      <w:pPr>
        <w:pStyle w:val="Heading2"/>
      </w:pPr>
      <w:bookmarkStart w:id="395" w:name="_Toc36039497"/>
      <w:bookmarkStart w:id="396" w:name="_Toc178154608"/>
      <w:r>
        <w:rPr>
          <w:lang w:val="en-US"/>
        </w:rPr>
        <w:t>A.6.4</w:t>
      </w:r>
      <w:r>
        <w:rPr>
          <w:lang w:val="en-US"/>
        </w:rPr>
        <w:tab/>
        <w:t xml:space="preserve">Partial update of a resource with 3GPP </w:t>
      </w:r>
      <w:r>
        <w:t>JSON Patch</w:t>
      </w:r>
      <w:bookmarkEnd w:id="395"/>
      <w:bookmarkEnd w:id="396"/>
    </w:p>
    <w:p w14:paraId="7BD739F1" w14:textId="77777777" w:rsidR="00A11F28" w:rsidRDefault="00A11F28" w:rsidP="00A11F28">
      <w:r>
        <w:t xml:space="preserve">When 3GPP JSON Patch is used to request the changes described </w:t>
      </w:r>
      <w:r w:rsidR="00C21E35" w:rsidRPr="00C21E35">
        <w:t xml:space="preserve">in the first two examples </w:t>
      </w:r>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8E0C2FE" w14:textId="77777777" w:rsidTr="00EF08B0">
        <w:tc>
          <w:tcPr>
            <w:tcW w:w="9779" w:type="dxa"/>
            <w:shd w:val="clear" w:color="auto" w:fill="F2F2F2"/>
          </w:tcPr>
          <w:p w14:paraId="0AD6D621" w14:textId="77777777" w:rsidR="00A11F28" w:rsidRPr="00394089" w:rsidRDefault="00A11F28" w:rsidP="00EF08B0">
            <w:pPr>
              <w:spacing w:after="0"/>
              <w:rPr>
                <w:rFonts w:ascii="Courier New" w:hAnsi="Courier New" w:cs="Courier New"/>
                <w:sz w:val="16"/>
                <w:szCs w:val="16"/>
                <w:lang w:val="en-US"/>
              </w:rPr>
            </w:pPr>
            <w:bookmarkStart w:id="397" w:name="MCCQCTEMPBM_00000097" w:colFirst="0" w:colLast="0"/>
            <w:r w:rsidRPr="00394089">
              <w:rPr>
                <w:rFonts w:ascii="Courier New" w:hAnsi="Courier New" w:cs="Courier New"/>
                <w:sz w:val="16"/>
                <w:szCs w:val="16"/>
                <w:lang w:val="en-US"/>
              </w:rPr>
              <w:lastRenderedPageBreak/>
              <w:t>PATCH /SubNetwork=SN1</w:t>
            </w:r>
            <w:r w:rsidR="00C21E35" w:rsidRPr="00C21E35">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6EE161F7"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78207D"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6833AA5"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36DA09C"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FB7643F"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98DD47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11C1A8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7E321284"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61FD46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8AEE32"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7"/>
    </w:tbl>
    <w:p w14:paraId="31A5410C" w14:textId="77777777" w:rsidR="00A11F28" w:rsidRDefault="00A11F28" w:rsidP="00A11F28"/>
    <w:p w14:paraId="2BBD3ABC"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49D04F21" w14:textId="77777777" w:rsidTr="00EF08B0">
        <w:tc>
          <w:tcPr>
            <w:tcW w:w="9779" w:type="dxa"/>
            <w:shd w:val="clear" w:color="auto" w:fill="F2F2F2"/>
          </w:tcPr>
          <w:p w14:paraId="1582FBD1" w14:textId="77777777" w:rsidR="00A11F28" w:rsidRPr="00394089" w:rsidRDefault="00A11F28" w:rsidP="00EF08B0">
            <w:pPr>
              <w:spacing w:after="0"/>
              <w:rPr>
                <w:rFonts w:ascii="Courier New" w:hAnsi="Courier New" w:cs="Courier New"/>
                <w:sz w:val="16"/>
                <w:szCs w:val="16"/>
                <w:lang w:val="en-US"/>
              </w:rPr>
            </w:pPr>
            <w:bookmarkStart w:id="398" w:name="MCCQCTEMPBM_00000098" w:colFirst="0" w:colLast="0"/>
            <w:r w:rsidRPr="00394089">
              <w:rPr>
                <w:rFonts w:ascii="Courier New" w:hAnsi="Courier New" w:cs="Courier New"/>
                <w:sz w:val="16"/>
                <w:szCs w:val="16"/>
                <w:lang w:val="en-US"/>
              </w:rPr>
              <w:t>PATCH /SubNetwork=SN1 HTTP/1.1</w:t>
            </w:r>
          </w:p>
          <w:p w14:paraId="5D03394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FB8FCA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56C29FA3"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37316CC"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13E36C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C81947"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97EA06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C21E35" w:rsidRPr="00C21E35">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9DD0AC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6FF443D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8DAB7F8"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8"/>
    </w:tbl>
    <w:p w14:paraId="57787B01" w14:textId="77777777" w:rsidR="00A11F28" w:rsidRDefault="00A11F28" w:rsidP="00A11F28"/>
    <w:p w14:paraId="4413C348"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21E35" w:rsidRPr="00954EB2" w14:paraId="3CDE155F" w14:textId="77777777" w:rsidTr="00AA545C">
        <w:tc>
          <w:tcPr>
            <w:tcW w:w="9779" w:type="dxa"/>
            <w:shd w:val="clear" w:color="auto" w:fill="F2F2F2"/>
          </w:tcPr>
          <w:p w14:paraId="45378CE7" w14:textId="77777777" w:rsidR="00C21E35" w:rsidRPr="002539AF" w:rsidRDefault="00C21E35" w:rsidP="00AA545C">
            <w:pPr>
              <w:spacing w:after="0"/>
              <w:rPr>
                <w:rFonts w:ascii="Courier New" w:hAnsi="Courier New" w:cs="Courier New"/>
                <w:sz w:val="16"/>
                <w:szCs w:val="16"/>
                <w:lang w:val="en-US"/>
              </w:rPr>
            </w:pPr>
            <w:bookmarkStart w:id="399" w:name="MCCQCTEMPBM_00000099"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7F255B6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7303DF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70C5BB0A"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CA56312"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1FD68DD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050D5FE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6D24199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1CF6DAC6"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533AFD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AED1FF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25EF6F2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C63630" w:rsidRPr="00C6363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6D878507"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03074C4B"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A06785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5438A0E"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3B1433D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1116C45C"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177C8CD"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5B5F2FF8"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6DC03294"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16150C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D64A342"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68D7E0F5"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399"/>
    </w:tbl>
    <w:p w14:paraId="2EE6B122" w14:textId="77777777" w:rsidR="00C21E35" w:rsidRDefault="00C21E35" w:rsidP="00C21E35"/>
    <w:p w14:paraId="63263419" w14:textId="77777777" w:rsidR="00C21E35" w:rsidRDefault="00C21E35" w:rsidP="00C21E35">
      <w:r>
        <w:t>When using 3GPP JSON Patch to update a single resource, the only difference compared to JSON Patch is the presence of "#" in the "path".</w:t>
      </w:r>
    </w:p>
    <w:p w14:paraId="4BA99F9D" w14:textId="77777777" w:rsidR="00F34BA2" w:rsidRDefault="00F34BA2" w:rsidP="00A11F28"/>
    <w:p w14:paraId="455D1F87" w14:textId="77777777" w:rsidR="00F34BA2" w:rsidRDefault="00F34BA2" w:rsidP="00EE4FBE">
      <w:pPr>
        <w:pStyle w:val="Heading1"/>
      </w:pPr>
      <w:bookmarkStart w:id="400" w:name="_Toc27559752"/>
      <w:bookmarkStart w:id="401" w:name="_Toc36039498"/>
      <w:bookmarkStart w:id="402" w:name="_Toc178154609"/>
      <w:r>
        <w:t>A.7</w:t>
      </w:r>
      <w:r>
        <w:tab/>
        <w:t>Manipulating multiple resources</w:t>
      </w:r>
      <w:bookmarkEnd w:id="400"/>
      <w:bookmarkEnd w:id="401"/>
      <w:bookmarkEnd w:id="402"/>
    </w:p>
    <w:p w14:paraId="208F618D" w14:textId="77777777" w:rsidR="00F34BA2" w:rsidRDefault="00F34BA2" w:rsidP="00EE4FBE">
      <w:pPr>
        <w:pStyle w:val="Heading2"/>
      </w:pPr>
      <w:bookmarkStart w:id="403" w:name="_Toc27559753"/>
      <w:bookmarkStart w:id="404" w:name="_Toc36039499"/>
      <w:bookmarkStart w:id="405" w:name="_Toc178154610"/>
      <w:r>
        <w:t>A.7.1</w:t>
      </w:r>
      <w:r>
        <w:tab/>
        <w:t xml:space="preserve">Manipulating multiple resources with </w:t>
      </w:r>
      <w:r w:rsidR="00DD3E75">
        <w:t>3GPP</w:t>
      </w:r>
      <w:r>
        <w:t xml:space="preserve"> JSON Merge Patch</w:t>
      </w:r>
      <w:bookmarkEnd w:id="403"/>
      <w:bookmarkEnd w:id="404"/>
      <w:bookmarkEnd w:id="405"/>
    </w:p>
    <w:p w14:paraId="379E1A17" w14:textId="77777777" w:rsidR="00C70D7F" w:rsidRDefault="00C70D7F" w:rsidP="00F34BA2">
      <w:pPr>
        <w:rPr>
          <w:lang w:val="en-US"/>
        </w:rPr>
      </w:pPr>
      <w:r w:rsidRPr="00C70D7F">
        <w:rPr>
          <w:lang w:val="en-US"/>
        </w:rPr>
        <w:t xml:space="preserve">JSON Merge Patch allows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75BC337" w14:textId="77777777" w:rsidR="00F34BA2" w:rsidRPr="00EE4FBE" w:rsidRDefault="00F34BA2" w:rsidP="00F34BA2">
      <w:pPr>
        <w:rPr>
          <w:lang w:val="en-US"/>
        </w:rPr>
      </w:pPr>
      <w:r>
        <w:rPr>
          <w:lang w:val="en-US"/>
        </w:rPr>
        <w:lastRenderedPageBreak/>
        <w:t>In th</w:t>
      </w:r>
      <w:r w:rsidR="00C70D7F" w:rsidRPr="00C70D7F">
        <w:rPr>
          <w:lang w:val="en-US"/>
        </w:rPr>
        <w:t>e following</w:t>
      </w:r>
      <w:r>
        <w:rPr>
          <w:lang w:val="en-US"/>
        </w:rPr>
        <w:t xml:space="preserve"> example the "userLabel" attribute and the "mcc" attribute field of the "</w:t>
      </w:r>
      <w:r w:rsidR="00C70D7F" w:rsidRPr="00C70D7F">
        <w:rPr>
          <w:lang w:val="en-US"/>
        </w:rPr>
        <w:t>S</w:t>
      </w:r>
      <w:r>
        <w:rPr>
          <w:lang w:val="en-US"/>
        </w:rPr>
        <w:t xml:space="preserve">ubNetwork" resource </w:t>
      </w:r>
      <w:r w:rsidR="00C70D7F" w:rsidRPr="00C70D7F">
        <w:rPr>
          <w:lang w:val="en-US"/>
        </w:rPr>
        <w:t>are</w:t>
      </w:r>
      <w:r>
        <w:rPr>
          <w:lang w:val="en-US"/>
        </w:rPr>
        <w:t xml:space="preserve"> updated. </w:t>
      </w:r>
      <w:r w:rsidR="00C70D7F" w:rsidRPr="00C70D7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C70D7F" w:rsidRPr="00C70D7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9662E8D" w14:textId="77777777" w:rsidTr="00CD3700">
        <w:tc>
          <w:tcPr>
            <w:tcW w:w="9779" w:type="dxa"/>
            <w:shd w:val="clear" w:color="auto" w:fill="F2F2F2"/>
          </w:tcPr>
          <w:p w14:paraId="265CED2C" w14:textId="77777777" w:rsidR="00F34BA2" w:rsidRPr="00394089" w:rsidRDefault="00F34BA2" w:rsidP="00CD3700">
            <w:pPr>
              <w:spacing w:after="0"/>
              <w:rPr>
                <w:rFonts w:ascii="Courier New" w:hAnsi="Courier New" w:cs="Courier New"/>
                <w:sz w:val="16"/>
                <w:szCs w:val="16"/>
                <w:lang w:val="en-US"/>
              </w:rPr>
            </w:pPr>
            <w:bookmarkStart w:id="406" w:name="MCCQCTEMPBM_00000100" w:colFirst="0" w:colLast="0"/>
            <w:r w:rsidRPr="00394089">
              <w:rPr>
                <w:rFonts w:ascii="Courier New" w:hAnsi="Courier New" w:cs="Courier New"/>
                <w:sz w:val="16"/>
                <w:szCs w:val="16"/>
                <w:lang w:val="en-US"/>
              </w:rPr>
              <w:t>PATCH /SubNetwork=SN1 HTTP/1.1</w:t>
            </w:r>
          </w:p>
          <w:p w14:paraId="560382CE"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FBE0029"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1719113E" w14:textId="77777777" w:rsidR="00F34BA2" w:rsidRDefault="00F34BA2" w:rsidP="00CD3700">
            <w:pPr>
              <w:spacing w:after="0"/>
              <w:rPr>
                <w:rFonts w:ascii="Courier New" w:hAnsi="Courier New" w:cs="Courier New"/>
                <w:sz w:val="16"/>
                <w:szCs w:val="16"/>
                <w:lang w:val="en-US"/>
              </w:rPr>
            </w:pPr>
          </w:p>
          <w:p w14:paraId="37B7440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0CB9857B"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4442775B"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44E9B65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"Berlin NW-1",</w:t>
            </w:r>
          </w:p>
          <w:p w14:paraId="550466F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"plmnId": {</w:t>
            </w:r>
          </w:p>
          <w:p w14:paraId="24EE0EC2"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5BB8EED5"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0AF50B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0B89FE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"ManagedElement": [</w:t>
            </w:r>
          </w:p>
          <w:p w14:paraId="05DB1A7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1930DE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188A252"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"XyzFunction": [</w:t>
            </w:r>
          </w:p>
          <w:p w14:paraId="31C7EA0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5D68BD0B"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16292DEF"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 {</w:t>
            </w:r>
          </w:p>
          <w:p w14:paraId="44D3E29F"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"attrB": 1234</w:t>
            </w:r>
          </w:p>
          <w:p w14:paraId="0FA9BB7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7D898591"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1FD5F481"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E11B0D5"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37B9CF85" w14:textId="77777777" w:rsidR="00C70D7F" w:rsidRPr="00C70D7F" w:rsidRDefault="00C70D7F" w:rsidP="00C70D7F">
            <w:pPr>
              <w:spacing w:after="0"/>
              <w:rPr>
                <w:rFonts w:ascii="Courier New" w:hAnsi="Courier New" w:cs="Courier New"/>
                <w:sz w:val="16"/>
                <w:szCs w:val="16"/>
                <w:lang w:val="fr-FR"/>
              </w:rPr>
            </w:pPr>
            <w:r w:rsidRPr="00AC73C0">
              <w:rPr>
                <w:rFonts w:ascii="Courier New" w:hAnsi="Courier New" w:cs="Courier New"/>
                <w:sz w:val="16"/>
                <w:szCs w:val="16"/>
                <w:lang w:val="en-US"/>
              </w:rPr>
              <w:t xml:space="preserve">          </w:t>
            </w:r>
            <w:r w:rsidRPr="00C70D7F">
              <w:rPr>
                <w:rFonts w:ascii="Courier New" w:hAnsi="Courier New" w:cs="Courier New"/>
                <w:sz w:val="16"/>
                <w:szCs w:val="16"/>
                <w:lang w:val="fr-FR"/>
              </w:rPr>
              <w:t>"attributes": null</w:t>
            </w:r>
          </w:p>
          <w:p w14:paraId="6E5AE9C5"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30C71D35"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61B850CB"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"id": "XYZF3",</w:t>
            </w:r>
          </w:p>
          <w:p w14:paraId="77007414"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"objectClass": "XyzFunction",</w:t>
            </w:r>
          </w:p>
          <w:p w14:paraId="67721887"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"attributes": {</w:t>
            </w:r>
          </w:p>
          <w:p w14:paraId="1F23D739" w14:textId="77777777" w:rsidR="00C70D7F" w:rsidRPr="00AC73C0" w:rsidRDefault="00C70D7F" w:rsidP="00C70D7F">
            <w:pPr>
              <w:spacing w:after="0"/>
              <w:rPr>
                <w:rFonts w:ascii="Courier New" w:hAnsi="Courier New" w:cs="Courier New"/>
                <w:sz w:val="16"/>
                <w:szCs w:val="16"/>
              </w:rPr>
            </w:pPr>
            <w:r w:rsidRPr="00C70D7F">
              <w:rPr>
                <w:rFonts w:ascii="Courier New" w:hAnsi="Courier New" w:cs="Courier New"/>
                <w:sz w:val="16"/>
                <w:szCs w:val="16"/>
                <w:lang w:val="fr-FR"/>
              </w:rPr>
              <w:t xml:space="preserve">            </w:t>
            </w:r>
            <w:r w:rsidRPr="00AC73C0">
              <w:rPr>
                <w:rFonts w:ascii="Courier New" w:hAnsi="Courier New" w:cs="Courier New"/>
                <w:sz w:val="16"/>
                <w:szCs w:val="16"/>
              </w:rPr>
              <w:t>"attrA": "fgh",</w:t>
            </w:r>
          </w:p>
          <w:p w14:paraId="3D0479E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"attrB": 555</w:t>
            </w:r>
          </w:p>
          <w:p w14:paraId="6FC6593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75A07FF"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43F19A47"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6B86B10"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BF0136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42591BE"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0054DD66"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"objectClass": "ManagedElement",</w:t>
            </w:r>
          </w:p>
          <w:p w14:paraId="52BE4E72"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69D454B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 Berlin NW 3",</w:t>
            </w:r>
          </w:p>
          <w:p w14:paraId="11C1D40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"vendorName": "Company XY",</w:t>
            </w:r>
          </w:p>
          <w:p w14:paraId="53F0068E"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3A3852A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1DC774B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07D52BC2"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17FC6973"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406"/>
    </w:tbl>
    <w:p w14:paraId="7014C5E4" w14:textId="77777777" w:rsidR="00F34BA2" w:rsidRDefault="00F34BA2" w:rsidP="00F34BA2"/>
    <w:p w14:paraId="737F4D0B" w14:textId="77777777" w:rsidR="001A74AE" w:rsidRDefault="001A74AE" w:rsidP="001A74AE">
      <w:pPr>
        <w:pStyle w:val="Heading2"/>
      </w:pPr>
      <w:bookmarkStart w:id="407" w:name="_Toc27559754"/>
      <w:bookmarkStart w:id="408" w:name="_Toc36039500"/>
      <w:bookmarkStart w:id="409" w:name="_Toc178154611"/>
      <w:r>
        <w:t>A.7.2</w:t>
      </w:r>
      <w:r>
        <w:tab/>
        <w:t>Manipulating multiple resources with 3GPP JSON PATCH</w:t>
      </w:r>
      <w:bookmarkEnd w:id="407"/>
      <w:bookmarkEnd w:id="408"/>
      <w:bookmarkEnd w:id="409"/>
    </w:p>
    <w:p w14:paraId="75BB9AC6" w14:textId="77777777" w:rsidR="001A74AE" w:rsidRPr="00AA7BE5" w:rsidRDefault="001A74AE" w:rsidP="001A74AE">
      <w:r>
        <w:t>The same resource modifications as in the previous clause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A74AE" w:rsidRPr="00954EB2" w14:paraId="28F380FE" w14:textId="77777777" w:rsidTr="00A1621B">
        <w:tc>
          <w:tcPr>
            <w:tcW w:w="9779" w:type="dxa"/>
            <w:shd w:val="clear" w:color="auto" w:fill="F2F2F2"/>
          </w:tcPr>
          <w:p w14:paraId="392DA0D5" w14:textId="77777777" w:rsidR="001A74AE" w:rsidRPr="00394089" w:rsidRDefault="001A74AE" w:rsidP="00A1621B">
            <w:pPr>
              <w:spacing w:after="0"/>
              <w:rPr>
                <w:rFonts w:ascii="Courier New" w:hAnsi="Courier New" w:cs="Courier New"/>
                <w:sz w:val="16"/>
                <w:szCs w:val="16"/>
                <w:lang w:val="en-US"/>
              </w:rPr>
            </w:pPr>
            <w:bookmarkStart w:id="410" w:name="MCCQCTEMPBM_00000101" w:colFirst="0" w:colLast="0"/>
            <w:r w:rsidRPr="00394089">
              <w:rPr>
                <w:rFonts w:ascii="Courier New" w:hAnsi="Courier New" w:cs="Courier New"/>
                <w:sz w:val="16"/>
                <w:szCs w:val="16"/>
                <w:lang w:val="en-US"/>
              </w:rPr>
              <w:t>PATCH /SubNetwork=SN1 HTTP/1.1</w:t>
            </w:r>
          </w:p>
          <w:p w14:paraId="267FCB72" w14:textId="77777777" w:rsidR="001A74AE" w:rsidRPr="00394089" w:rsidRDefault="001A74AE" w:rsidP="00A1621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AC9382" w14:textId="77777777" w:rsidR="001A74AE" w:rsidRPr="008B6026" w:rsidRDefault="001A74AE" w:rsidP="00A1621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AA39374" w14:textId="77777777" w:rsidR="001A74AE" w:rsidRDefault="001A74AE" w:rsidP="00A1621B">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05CAFF2"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w:t>
            </w:r>
          </w:p>
          <w:p w14:paraId="1ED6927C"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8BE6209"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AC3B595"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3119E574"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49846231"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6B7BD7A"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1ECDCB2"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6DB5760"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57B3FF5A"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2F580BD1"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5FCA2EE2"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A758BC3"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A7F94C0"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p>
          <w:p w14:paraId="4B7A6C94"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32A45A02"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61DDC4F"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299BDE2"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F165240"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165E6893" w14:textId="77777777" w:rsidR="001A74AE" w:rsidRPr="005869DA"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3EDE84AD"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7994C04E" w14:textId="77777777" w:rsidR="001A74AE" w:rsidRPr="00924722" w:rsidRDefault="001A74AE" w:rsidP="00A1621B">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5AA259E9"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216016F0"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w:t>
            </w:r>
            <w:r>
              <w:rPr>
                <w:rFonts w:ascii="Courier New" w:hAnsi="Courier New" w:cs="Courier New"/>
                <w:sz w:val="16"/>
                <w:szCs w:val="16"/>
                <w:lang w:val="en-US"/>
              </w:rPr>
              <w:t>ghi</w:t>
            </w:r>
            <w:r w:rsidRPr="005869DA">
              <w:rPr>
                <w:rFonts w:ascii="Courier New" w:hAnsi="Courier New" w:cs="Courier New"/>
                <w:sz w:val="16"/>
                <w:szCs w:val="16"/>
                <w:lang w:val="en-US"/>
              </w:rPr>
              <w:t>",</w:t>
            </w:r>
          </w:p>
          <w:p w14:paraId="7E5CC01D"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w:t>
            </w:r>
            <w:r>
              <w:rPr>
                <w:rFonts w:ascii="Courier New" w:hAnsi="Courier New" w:cs="Courier New"/>
                <w:sz w:val="16"/>
                <w:szCs w:val="16"/>
                <w:lang w:val="en-US"/>
              </w:rPr>
              <w:t>3</w:t>
            </w:r>
          </w:p>
          <w:p w14:paraId="47430AF3"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207F433" w14:textId="77777777" w:rsidR="001A74AE"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6304642"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5042405"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AE6D00C"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"remove</w:t>
            </w:r>
            <w:r w:rsidRPr="008B6026">
              <w:rPr>
                <w:rFonts w:ascii="Courier New" w:hAnsi="Courier New" w:cs="Courier New"/>
                <w:sz w:val="16"/>
                <w:szCs w:val="16"/>
                <w:lang w:val="en-US"/>
              </w:rPr>
              <w:t>",</w:t>
            </w:r>
          </w:p>
          <w:p w14:paraId="43C83C7E"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p>
          <w:p w14:paraId="73C58955"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C3280BB"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88173B4"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9409E46"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1F04D420" w14:textId="77777777" w:rsidR="001A74AE" w:rsidRPr="005869DA"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174A8A4C" w14:textId="77777777" w:rsidR="001A74AE"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21A841B4" w14:textId="77777777" w:rsidR="001A74AE" w:rsidRPr="005869DA"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4EED63CA"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041A2E94"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7B799058"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01A38319"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78E904C2"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E688CE7"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2BF233B0"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5B5C281" w14:textId="77777777" w:rsidR="001A74AE" w:rsidRPr="00954EB2"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0"/>
    </w:tbl>
    <w:p w14:paraId="20A8579B" w14:textId="77777777" w:rsidR="001A74AE" w:rsidRDefault="001A74AE" w:rsidP="001A74AE"/>
    <w:p w14:paraId="7535AC26" w14:textId="77777777" w:rsidR="001A74AE" w:rsidRDefault="001A74AE" w:rsidP="001A74AE">
      <w:r>
        <w:t xml:space="preserve">The modifications of the "userLabel" attribute and the "mcc" attribute </w:t>
      </w:r>
      <w:r w:rsidRPr="006566AE">
        <w:t>field</w:t>
      </w:r>
      <w:r>
        <w:t xml:space="preserve"> can be expressed </w:t>
      </w:r>
      <w:r w:rsidRPr="006566AE">
        <w:t xml:space="preserve">also </w:t>
      </w:r>
      <w:r>
        <w:t xml:space="preserve">by a single "merge" operation </w:t>
      </w:r>
      <w:r w:rsidRPr="006566AE">
        <w:t>instead of</w:t>
      </w:r>
      <w:r>
        <w:t xml:space="preserve"> two separate "replace" operations</w:t>
      </w:r>
      <w:r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A74AE" w:rsidRPr="00954EB2" w14:paraId="3910E24D" w14:textId="77777777" w:rsidTr="00A1621B">
        <w:tc>
          <w:tcPr>
            <w:tcW w:w="9779" w:type="dxa"/>
            <w:shd w:val="clear" w:color="auto" w:fill="F2F2F2"/>
          </w:tcPr>
          <w:p w14:paraId="271A1BA7" w14:textId="77777777" w:rsidR="001A74AE" w:rsidRPr="00394089" w:rsidRDefault="001A74AE" w:rsidP="00A1621B">
            <w:pPr>
              <w:spacing w:after="0"/>
              <w:rPr>
                <w:rFonts w:ascii="Courier New" w:hAnsi="Courier New" w:cs="Courier New"/>
                <w:sz w:val="16"/>
                <w:szCs w:val="16"/>
                <w:lang w:val="en-US"/>
              </w:rPr>
            </w:pPr>
            <w:bookmarkStart w:id="411" w:name="MCCQCTEMPBM_00000102" w:colFirst="0" w:colLast="0"/>
            <w:r w:rsidRPr="00394089">
              <w:rPr>
                <w:rFonts w:ascii="Courier New" w:hAnsi="Courier New" w:cs="Courier New"/>
                <w:sz w:val="16"/>
                <w:szCs w:val="16"/>
                <w:lang w:val="en-US"/>
              </w:rPr>
              <w:t>PATCH /SubNetwork=SN1 HTTP/1.1</w:t>
            </w:r>
          </w:p>
          <w:p w14:paraId="2FA3943C" w14:textId="77777777" w:rsidR="001A74AE" w:rsidRPr="00394089" w:rsidRDefault="001A74AE" w:rsidP="00A1621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17A8EF9" w14:textId="77777777" w:rsidR="001A74AE" w:rsidRPr="008B6026" w:rsidRDefault="001A74AE" w:rsidP="00A1621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45CBC3BE" w14:textId="77777777" w:rsidR="001A74AE" w:rsidRDefault="001A74AE" w:rsidP="00A1621B">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5212F55"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w:t>
            </w:r>
          </w:p>
          <w:p w14:paraId="5521AB84"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7BDC66A"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167193B9"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1E3CD110"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1E2D16C6" w14:textId="77777777" w:rsidR="001A74AE" w:rsidRPr="00D433B7" w:rsidRDefault="001A74AE" w:rsidP="00A1621B">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42CF7A1A" w14:textId="77777777" w:rsidR="001A74AE" w:rsidRPr="00D433B7" w:rsidRDefault="001A74AE" w:rsidP="00A1621B">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2C8C1EEC" w14:textId="77777777" w:rsidR="001A74AE" w:rsidRPr="00D433B7" w:rsidRDefault="001A74AE" w:rsidP="00A1621B">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168B17A8" w14:textId="77777777" w:rsidR="001A74AE" w:rsidRDefault="001A74AE" w:rsidP="00A1621B">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71174C4A"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D69EEE"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59BE79A" w14:textId="77777777" w:rsidR="001A74AE" w:rsidRPr="00954EB2"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11"/>
    <w:p w14:paraId="57C67844" w14:textId="77777777" w:rsidR="001A74AE" w:rsidRDefault="001A74AE" w:rsidP="001A74AE">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A74AE" w:rsidRPr="00954EB2" w14:paraId="41733C5C" w14:textId="77777777" w:rsidTr="00A1621B">
        <w:tc>
          <w:tcPr>
            <w:tcW w:w="9779" w:type="dxa"/>
            <w:shd w:val="clear" w:color="auto" w:fill="F2F2F2"/>
          </w:tcPr>
          <w:p w14:paraId="7400AFCD" w14:textId="77777777" w:rsidR="001A74AE" w:rsidRPr="00394089" w:rsidRDefault="001A74AE" w:rsidP="00A1621B">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9654947" w14:textId="77777777" w:rsidR="001A74AE" w:rsidRPr="00394089" w:rsidRDefault="001A74AE" w:rsidP="00A1621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DB901BC" w14:textId="77777777" w:rsidR="001A74AE" w:rsidRPr="008B6026" w:rsidRDefault="001A74AE" w:rsidP="00A1621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5D845413" w14:textId="77777777" w:rsidR="001A74AE" w:rsidRDefault="001A74AE" w:rsidP="00A1621B">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89A4162"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w:t>
            </w:r>
          </w:p>
          <w:p w14:paraId="10CB1656"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A248A87"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6E33A1B"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1638E837" w14:textId="77777777" w:rsidR="001A74AE" w:rsidRPr="005869DA"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031479F"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1D9556BC" w14:textId="77777777" w:rsidR="001A74AE" w:rsidRPr="00924722" w:rsidRDefault="001A74AE" w:rsidP="00A1621B">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052D3814"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2CCF936" w14:textId="77777777" w:rsidR="001A74AE" w:rsidRPr="005869DA"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C814AF4" w14:textId="77777777" w:rsidR="001A74AE" w:rsidRDefault="001A74AE" w:rsidP="00A1621B">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072577A4"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436B91F0"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0CA8958"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4503B0B0"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399E20DC"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025F785C" w14:textId="77777777" w:rsidR="001A74AE"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w:t>
            </w:r>
          </w:p>
          <w:p w14:paraId="23990C22" w14:textId="77777777" w:rsidR="001A74AE" w:rsidRPr="00954EB2" w:rsidRDefault="001A74AE" w:rsidP="00A1621B">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2036474" w14:textId="77777777" w:rsidR="001A74AE" w:rsidRDefault="001A74AE" w:rsidP="00F34BA2"/>
    <w:p w14:paraId="67F8A088" w14:textId="77777777" w:rsidR="003722A8" w:rsidRDefault="003722A8" w:rsidP="003722A8">
      <w:pPr>
        <w:pStyle w:val="Heading1"/>
      </w:pPr>
      <w:bookmarkStart w:id="412" w:name="_Hlk138351985"/>
      <w:bookmarkStart w:id="413" w:name="_Toc178154612"/>
      <w:r>
        <w:t>A.8</w:t>
      </w:r>
      <w:r>
        <w:tab/>
        <w:t>Partitioning a data model</w:t>
      </w:r>
      <w:bookmarkEnd w:id="413"/>
    </w:p>
    <w:p w14:paraId="4833600A" w14:textId="77777777" w:rsidR="003722A8" w:rsidRDefault="003722A8" w:rsidP="003722A8">
      <w:r>
        <w:t>All objects of the data model in annex A.1 may be accessed and manipulated via a single MnS Producer endpoint, for example</w:t>
      </w:r>
    </w:p>
    <w:p w14:paraId="75F8494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51202D57" w14:textId="77777777" w:rsidR="003722A8" w:rsidRDefault="003722A8" w:rsidP="003722A8">
      <w:r>
        <w:t>An implementation may also provide more than one endpoint for accessing the data model. This may be for allowing MnS Producers supporting different versions of the CRUD operations to access the data model:</w:t>
      </w:r>
    </w:p>
    <w:p w14:paraId="5A7848E2"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5390DD9E"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7792D63B" w14:textId="77777777" w:rsidR="003722A8" w:rsidRDefault="003722A8" w:rsidP="003722A8">
      <w:r>
        <w:t>Another reason might be to structure the total data model into subsets of managed objects for different purposes such as configuration management and performance management.</w:t>
      </w:r>
    </w:p>
    <w:p w14:paraId="57317B7C"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205B2D2C"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64E0C4C1" w14:textId="77777777" w:rsidR="003722A8" w:rsidRDefault="003722A8" w:rsidP="003722A8">
      <w:r>
        <w:t>Using the MnS Producer endpoint for configuration management only the objects for configuration management can be accessed. The canonical URIs of these objects are</w:t>
      </w:r>
    </w:p>
    <w:p w14:paraId="1DE8FCCD"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0E371267"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71C9A94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6070A512" w14:textId="77777777" w:rsidR="003722A8" w:rsidRPr="00EB5A7D" w:rsidRDefault="00000000" w:rsidP="003722A8">
      <w:pPr>
        <w:pStyle w:val="PL"/>
        <w:rPr>
          <w:sz w:val="18"/>
          <w:szCs w:val="18"/>
          <w:lang w:eastAsia="zh-CN"/>
        </w:rPr>
      </w:pPr>
      <w:hyperlink r:id="rId27" w:history="1">
        <w:r w:rsidR="003722A8" w:rsidRPr="00056105">
          <w:rPr>
            <w:rStyle w:val="Hyperlink"/>
            <w:sz w:val="18"/>
            <w:szCs w:val="18"/>
            <w:lang w:eastAsia="zh-CN"/>
          </w:rPr>
          <w:t>http://example.org/SubNetwork=SN1/ManagedElement=ME1/XyzFunction=XYZF1</w:t>
        </w:r>
      </w:hyperlink>
    </w:p>
    <w:p w14:paraId="5C798312"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3CA63A15" w14:textId="77777777" w:rsidR="003722A8" w:rsidRDefault="003722A8" w:rsidP="003722A8">
      <w:r>
        <w:t>Using the MnS Producer endpoint for performance management only the objects for performance management can be accessed.</w:t>
      </w:r>
    </w:p>
    <w:p w14:paraId="500F0AB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6C1B45E7"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6D55A1EE" w14:textId="77777777" w:rsidR="003722A8" w:rsidRDefault="003722A8" w:rsidP="003722A8">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3722A8" w:rsidRPr="00954EB2" w14:paraId="1B1C6929" w14:textId="77777777" w:rsidTr="00D17B7C">
        <w:tc>
          <w:tcPr>
            <w:tcW w:w="9779" w:type="dxa"/>
            <w:shd w:val="clear" w:color="auto" w:fill="F2F2F2"/>
          </w:tcPr>
          <w:p w14:paraId="093220C6"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3200267"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5E090547"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2BFB00BE" w14:textId="77777777" w:rsidR="00616B49" w:rsidRDefault="003722A8" w:rsidP="00616B49">
      <w:pPr>
        <w:spacing w:before="180"/>
        <w:rPr>
          <w:lang w:eastAsia="zh-CN"/>
        </w:rPr>
      </w:pPr>
      <w:r>
        <w:rPr>
          <w:lang w:eastAsia="zh-CN"/>
        </w:rPr>
        <w:t xml:space="preserve">an error </w:t>
      </w:r>
      <w:r w:rsidR="00616B49">
        <w:rPr>
          <w:lang w:eastAsia="zh-CN"/>
        </w:rPr>
        <w:t>may be</w:t>
      </w:r>
      <w:r>
        <w:rPr>
          <w:lang w:eastAsia="zh-CN"/>
        </w:rPr>
        <w:t xml:space="preserve"> raised, for example  or "404 Not Found".</w:t>
      </w:r>
      <w:bookmarkEnd w:id="412"/>
      <w:r w:rsidR="00616B49">
        <w:rPr>
          <w:lang w:eastAsia="zh-CN"/>
        </w:rPr>
        <w:t xml:space="preserve"> Also the "SubNetwork" resource, that is present as path component in the URI of the "PerfMetricJob" and "ThresholdMonitor" resource, may not be available from the MnS Producer for performance management, hence the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6B49" w:rsidRPr="00954EB2" w14:paraId="71D43DEF" w14:textId="77777777">
        <w:tc>
          <w:tcPr>
            <w:tcW w:w="9779" w:type="dxa"/>
            <w:shd w:val="clear" w:color="auto" w:fill="F2F2F2"/>
          </w:tcPr>
          <w:p w14:paraId="5758515D" w14:textId="77777777" w:rsidR="00616B49" w:rsidRPr="00394089" w:rsidRDefault="00616B49">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 HTTP/1.1</w:t>
            </w:r>
          </w:p>
          <w:p w14:paraId="72363C8A" w14:textId="77777777" w:rsidR="00616B49" w:rsidRPr="00394089" w:rsidRDefault="00616B49">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25BD7F95" w14:textId="77777777" w:rsidR="00616B49" w:rsidRPr="00954EB2" w:rsidRDefault="00616B49">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7658EC9D" w14:textId="77777777" w:rsidR="003722A8" w:rsidRDefault="00616B49" w:rsidP="003722A8">
      <w:pPr>
        <w:spacing w:before="180"/>
      </w:pPr>
      <w:r>
        <w:rPr>
          <w:lang w:eastAsia="zh-CN"/>
        </w:rPr>
        <w:t>may result in an "404 Not Found" error response as well.</w:t>
      </w:r>
    </w:p>
    <w:p w14:paraId="4C7A275D" w14:textId="77777777" w:rsidR="003722A8" w:rsidRDefault="003722A8" w:rsidP="00F34BA2"/>
    <w:p w14:paraId="5625CDFE" w14:textId="77777777" w:rsidR="00F34BA2" w:rsidRPr="00413E21" w:rsidRDefault="00F34BA2" w:rsidP="00302B52"/>
    <w:p w14:paraId="035C7A6B" w14:textId="77777777" w:rsidR="00054A22" w:rsidRPr="00413E21" w:rsidRDefault="00CF70FD" w:rsidP="00CF70FD">
      <w:pPr>
        <w:pStyle w:val="Heading8"/>
      </w:pPr>
      <w:bookmarkStart w:id="414" w:name="historyclause"/>
      <w:r w:rsidRPr="00413E21">
        <w:br w:type="page"/>
      </w:r>
      <w:bookmarkStart w:id="415" w:name="_Toc532836889"/>
      <w:bookmarkStart w:id="416" w:name="_Toc27559755"/>
      <w:bookmarkStart w:id="417" w:name="_Toc36039501"/>
      <w:bookmarkStart w:id="418" w:name="_Toc178154613"/>
      <w:r w:rsidR="00C31361" w:rsidRPr="00413E21">
        <w:lastRenderedPageBreak/>
        <w:t xml:space="preserve">Annex </w:t>
      </w:r>
      <w:r w:rsidR="00CD3700">
        <w:t>B</w:t>
      </w:r>
      <w:r w:rsidR="00CD3700" w:rsidRPr="00413E21">
        <w:t xml:space="preserve"> </w:t>
      </w:r>
      <w:r w:rsidR="00080512" w:rsidRPr="00413E21">
        <w:t>(informative):</w:t>
      </w:r>
      <w:r w:rsidR="00080512" w:rsidRPr="00413E21">
        <w:br/>
        <w:t>Change history</w:t>
      </w:r>
      <w:bookmarkEnd w:id="414"/>
      <w:bookmarkEnd w:id="415"/>
      <w:bookmarkEnd w:id="416"/>
      <w:bookmarkEnd w:id="417"/>
      <w:bookmarkEnd w:id="4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29B86BA4" w14:textId="77777777" w:rsidTr="00C72833">
        <w:trPr>
          <w:cantSplit/>
        </w:trPr>
        <w:tc>
          <w:tcPr>
            <w:tcW w:w="9639" w:type="dxa"/>
            <w:gridSpan w:val="8"/>
            <w:tcBorders>
              <w:bottom w:val="nil"/>
            </w:tcBorders>
            <w:shd w:val="solid" w:color="FFFFFF" w:fill="auto"/>
          </w:tcPr>
          <w:p w14:paraId="0DD118FD" w14:textId="77777777" w:rsidR="003C3971" w:rsidRPr="00413E21" w:rsidRDefault="003C3971" w:rsidP="00C72833">
            <w:pPr>
              <w:pStyle w:val="TAL"/>
              <w:jc w:val="center"/>
              <w:rPr>
                <w:b/>
                <w:sz w:val="16"/>
              </w:rPr>
            </w:pPr>
            <w:r w:rsidRPr="00413E21">
              <w:rPr>
                <w:b/>
              </w:rPr>
              <w:t>Change history</w:t>
            </w:r>
          </w:p>
        </w:tc>
      </w:tr>
      <w:tr w:rsidR="003C3971" w:rsidRPr="00413E21" w14:paraId="14961E4D" w14:textId="77777777" w:rsidTr="00522C25">
        <w:tc>
          <w:tcPr>
            <w:tcW w:w="709" w:type="dxa"/>
            <w:shd w:val="pct10" w:color="auto" w:fill="FFFFFF"/>
          </w:tcPr>
          <w:p w14:paraId="2306423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42278822"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19E4AC2"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30A6B61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06A554E0"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0FB5C84B"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4BD195D6"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426E17DC"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0F58131F" w14:textId="77777777" w:rsidTr="00522C25">
        <w:tc>
          <w:tcPr>
            <w:tcW w:w="709" w:type="dxa"/>
            <w:shd w:val="solid" w:color="FFFFFF" w:fill="auto"/>
          </w:tcPr>
          <w:p w14:paraId="5E153F78"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7030D414"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1C44FC47" w14:textId="77777777" w:rsidR="00A1523E" w:rsidRPr="00413E21" w:rsidRDefault="00A1523E" w:rsidP="00C72833">
            <w:pPr>
              <w:pStyle w:val="TAC"/>
              <w:rPr>
                <w:sz w:val="16"/>
                <w:szCs w:val="16"/>
              </w:rPr>
            </w:pPr>
          </w:p>
        </w:tc>
        <w:tc>
          <w:tcPr>
            <w:tcW w:w="567" w:type="dxa"/>
            <w:shd w:val="solid" w:color="FFFFFF" w:fill="auto"/>
          </w:tcPr>
          <w:p w14:paraId="1D8EF0C2" w14:textId="77777777" w:rsidR="00A1523E" w:rsidRPr="00413E21" w:rsidRDefault="00A1523E" w:rsidP="00C72833">
            <w:pPr>
              <w:pStyle w:val="TAL"/>
              <w:rPr>
                <w:sz w:val="16"/>
                <w:szCs w:val="16"/>
              </w:rPr>
            </w:pPr>
          </w:p>
        </w:tc>
        <w:tc>
          <w:tcPr>
            <w:tcW w:w="425" w:type="dxa"/>
            <w:shd w:val="solid" w:color="FFFFFF" w:fill="auto"/>
          </w:tcPr>
          <w:p w14:paraId="0FB70876" w14:textId="77777777" w:rsidR="00A1523E" w:rsidRPr="00413E21" w:rsidRDefault="00A1523E" w:rsidP="00C72833">
            <w:pPr>
              <w:pStyle w:val="TAR"/>
              <w:rPr>
                <w:sz w:val="16"/>
                <w:szCs w:val="16"/>
              </w:rPr>
            </w:pPr>
          </w:p>
        </w:tc>
        <w:tc>
          <w:tcPr>
            <w:tcW w:w="425" w:type="dxa"/>
            <w:shd w:val="solid" w:color="FFFFFF" w:fill="auto"/>
          </w:tcPr>
          <w:p w14:paraId="7BCC635E" w14:textId="77777777" w:rsidR="00A1523E" w:rsidRPr="00413E21" w:rsidRDefault="00A1523E" w:rsidP="00C72833">
            <w:pPr>
              <w:pStyle w:val="TAC"/>
              <w:rPr>
                <w:sz w:val="16"/>
                <w:szCs w:val="16"/>
              </w:rPr>
            </w:pPr>
          </w:p>
        </w:tc>
        <w:tc>
          <w:tcPr>
            <w:tcW w:w="4820" w:type="dxa"/>
            <w:shd w:val="solid" w:color="FFFFFF" w:fill="auto"/>
          </w:tcPr>
          <w:p w14:paraId="6B0CF872"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6BA40B72" w14:textId="77777777" w:rsidR="00A1523E" w:rsidRPr="00413E21" w:rsidRDefault="00A1523E" w:rsidP="00C72833">
            <w:pPr>
              <w:pStyle w:val="TAC"/>
              <w:rPr>
                <w:sz w:val="16"/>
                <w:szCs w:val="16"/>
              </w:rPr>
            </w:pPr>
            <w:r>
              <w:rPr>
                <w:sz w:val="16"/>
                <w:szCs w:val="16"/>
              </w:rPr>
              <w:t>15.0.0</w:t>
            </w:r>
          </w:p>
        </w:tc>
      </w:tr>
      <w:tr w:rsidR="00A1523E" w:rsidRPr="00413E21" w14:paraId="4AD9221D" w14:textId="77777777" w:rsidTr="00522C25">
        <w:tc>
          <w:tcPr>
            <w:tcW w:w="709" w:type="dxa"/>
            <w:shd w:val="solid" w:color="FFFFFF" w:fill="auto"/>
          </w:tcPr>
          <w:p w14:paraId="40E245BB"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399FCFC" w14:textId="77777777" w:rsidR="00A1523E" w:rsidRPr="00413E21" w:rsidRDefault="00A1523E" w:rsidP="00C72833">
            <w:pPr>
              <w:pStyle w:val="TAC"/>
              <w:rPr>
                <w:sz w:val="16"/>
                <w:szCs w:val="16"/>
              </w:rPr>
            </w:pPr>
          </w:p>
        </w:tc>
        <w:tc>
          <w:tcPr>
            <w:tcW w:w="993" w:type="dxa"/>
            <w:shd w:val="solid" w:color="FFFFFF" w:fill="auto"/>
          </w:tcPr>
          <w:p w14:paraId="058B3886" w14:textId="77777777" w:rsidR="00A1523E" w:rsidRPr="00413E21" w:rsidRDefault="00A1523E" w:rsidP="00C72833">
            <w:pPr>
              <w:pStyle w:val="TAC"/>
              <w:rPr>
                <w:sz w:val="16"/>
                <w:szCs w:val="16"/>
              </w:rPr>
            </w:pPr>
          </w:p>
        </w:tc>
        <w:tc>
          <w:tcPr>
            <w:tcW w:w="567" w:type="dxa"/>
            <w:shd w:val="solid" w:color="FFFFFF" w:fill="auto"/>
          </w:tcPr>
          <w:p w14:paraId="49043283" w14:textId="77777777" w:rsidR="00A1523E" w:rsidRPr="00413E21" w:rsidRDefault="00A1523E" w:rsidP="00C72833">
            <w:pPr>
              <w:pStyle w:val="TAL"/>
              <w:rPr>
                <w:sz w:val="16"/>
                <w:szCs w:val="16"/>
              </w:rPr>
            </w:pPr>
          </w:p>
        </w:tc>
        <w:tc>
          <w:tcPr>
            <w:tcW w:w="425" w:type="dxa"/>
            <w:shd w:val="solid" w:color="FFFFFF" w:fill="auto"/>
          </w:tcPr>
          <w:p w14:paraId="4112B085" w14:textId="77777777" w:rsidR="00A1523E" w:rsidRPr="00413E21" w:rsidRDefault="00A1523E" w:rsidP="00C72833">
            <w:pPr>
              <w:pStyle w:val="TAR"/>
              <w:rPr>
                <w:sz w:val="16"/>
                <w:szCs w:val="16"/>
              </w:rPr>
            </w:pPr>
          </w:p>
        </w:tc>
        <w:tc>
          <w:tcPr>
            <w:tcW w:w="425" w:type="dxa"/>
            <w:shd w:val="solid" w:color="FFFFFF" w:fill="auto"/>
          </w:tcPr>
          <w:p w14:paraId="050AAB7F" w14:textId="77777777" w:rsidR="00A1523E" w:rsidRPr="00413E21" w:rsidRDefault="00A1523E" w:rsidP="00C72833">
            <w:pPr>
              <w:pStyle w:val="TAC"/>
              <w:rPr>
                <w:sz w:val="16"/>
                <w:szCs w:val="16"/>
              </w:rPr>
            </w:pPr>
          </w:p>
        </w:tc>
        <w:tc>
          <w:tcPr>
            <w:tcW w:w="4820" w:type="dxa"/>
            <w:shd w:val="solid" w:color="FFFFFF" w:fill="auto"/>
          </w:tcPr>
          <w:p w14:paraId="0561DE10"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1690C4C3" w14:textId="77777777" w:rsidR="00A1523E" w:rsidRPr="00413E21" w:rsidRDefault="00A1523E" w:rsidP="00C72833">
            <w:pPr>
              <w:pStyle w:val="TAC"/>
              <w:rPr>
                <w:sz w:val="16"/>
                <w:szCs w:val="16"/>
              </w:rPr>
            </w:pPr>
            <w:r>
              <w:rPr>
                <w:sz w:val="16"/>
                <w:szCs w:val="16"/>
              </w:rPr>
              <w:t>15.0.1</w:t>
            </w:r>
          </w:p>
        </w:tc>
      </w:tr>
      <w:tr w:rsidR="00CC0F48" w:rsidRPr="00413E21" w14:paraId="6FCB7CB0" w14:textId="77777777" w:rsidTr="00522C25">
        <w:tc>
          <w:tcPr>
            <w:tcW w:w="709" w:type="dxa"/>
            <w:shd w:val="solid" w:color="FFFFFF" w:fill="auto"/>
          </w:tcPr>
          <w:p w14:paraId="06FE91FF" w14:textId="77777777" w:rsidR="00CC0F48" w:rsidRDefault="00CC0F48" w:rsidP="00C72833">
            <w:pPr>
              <w:pStyle w:val="TAC"/>
              <w:rPr>
                <w:sz w:val="16"/>
                <w:szCs w:val="16"/>
              </w:rPr>
            </w:pPr>
            <w:r>
              <w:rPr>
                <w:sz w:val="16"/>
                <w:szCs w:val="16"/>
              </w:rPr>
              <w:t>2018-12</w:t>
            </w:r>
          </w:p>
        </w:tc>
        <w:tc>
          <w:tcPr>
            <w:tcW w:w="992" w:type="dxa"/>
            <w:shd w:val="solid" w:color="FFFFFF" w:fill="auto"/>
          </w:tcPr>
          <w:p w14:paraId="6F33A6D8"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2B94AA0D"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014C78B0"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6DBEA1B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455003D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29B114D2"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09788679" w14:textId="77777777" w:rsidR="00CC0F48" w:rsidRDefault="00CC0F48" w:rsidP="00C72833">
            <w:pPr>
              <w:pStyle w:val="TAC"/>
              <w:rPr>
                <w:sz w:val="16"/>
                <w:szCs w:val="16"/>
              </w:rPr>
            </w:pPr>
            <w:r>
              <w:rPr>
                <w:sz w:val="16"/>
                <w:szCs w:val="16"/>
              </w:rPr>
              <w:t>15.1.0</w:t>
            </w:r>
          </w:p>
        </w:tc>
      </w:tr>
      <w:tr w:rsidR="00D10CFD" w:rsidRPr="00413E21" w14:paraId="1F2D9233" w14:textId="77777777" w:rsidTr="00522C25">
        <w:tc>
          <w:tcPr>
            <w:tcW w:w="709" w:type="dxa"/>
            <w:shd w:val="solid" w:color="FFFFFF" w:fill="auto"/>
          </w:tcPr>
          <w:p w14:paraId="6C7B56A2" w14:textId="77777777" w:rsidR="00D10CFD" w:rsidRDefault="00D10CFD" w:rsidP="00C72833">
            <w:pPr>
              <w:pStyle w:val="TAC"/>
              <w:rPr>
                <w:sz w:val="16"/>
                <w:szCs w:val="16"/>
              </w:rPr>
            </w:pPr>
            <w:r>
              <w:rPr>
                <w:sz w:val="16"/>
                <w:szCs w:val="16"/>
              </w:rPr>
              <w:t>2019-06</w:t>
            </w:r>
          </w:p>
        </w:tc>
        <w:tc>
          <w:tcPr>
            <w:tcW w:w="992" w:type="dxa"/>
            <w:shd w:val="solid" w:color="FFFFFF" w:fill="auto"/>
          </w:tcPr>
          <w:p w14:paraId="52B777DE" w14:textId="77777777" w:rsidR="00D10CFD" w:rsidRDefault="00D10CFD" w:rsidP="00C72833">
            <w:pPr>
              <w:pStyle w:val="TAC"/>
              <w:rPr>
                <w:sz w:val="16"/>
                <w:szCs w:val="16"/>
              </w:rPr>
            </w:pPr>
            <w:r>
              <w:rPr>
                <w:sz w:val="16"/>
                <w:szCs w:val="16"/>
              </w:rPr>
              <w:t>SA#84</w:t>
            </w:r>
          </w:p>
        </w:tc>
        <w:tc>
          <w:tcPr>
            <w:tcW w:w="993" w:type="dxa"/>
            <w:shd w:val="solid" w:color="FFFFFF" w:fill="auto"/>
          </w:tcPr>
          <w:p w14:paraId="637E5298" w14:textId="77777777" w:rsidR="00D10CFD" w:rsidRDefault="00D10CFD" w:rsidP="00C72833">
            <w:pPr>
              <w:pStyle w:val="TAC"/>
              <w:rPr>
                <w:sz w:val="16"/>
                <w:szCs w:val="16"/>
              </w:rPr>
            </w:pPr>
            <w:r>
              <w:rPr>
                <w:sz w:val="16"/>
                <w:szCs w:val="16"/>
              </w:rPr>
              <w:t>SP-190378</w:t>
            </w:r>
          </w:p>
        </w:tc>
        <w:tc>
          <w:tcPr>
            <w:tcW w:w="567" w:type="dxa"/>
            <w:shd w:val="solid" w:color="FFFFFF" w:fill="auto"/>
          </w:tcPr>
          <w:p w14:paraId="00336DFC" w14:textId="77777777" w:rsidR="00D10CFD" w:rsidRDefault="00D10CFD" w:rsidP="00C72833">
            <w:pPr>
              <w:pStyle w:val="TAL"/>
              <w:rPr>
                <w:sz w:val="16"/>
                <w:szCs w:val="16"/>
              </w:rPr>
            </w:pPr>
            <w:r>
              <w:rPr>
                <w:sz w:val="16"/>
                <w:szCs w:val="16"/>
              </w:rPr>
              <w:t>0003</w:t>
            </w:r>
          </w:p>
        </w:tc>
        <w:tc>
          <w:tcPr>
            <w:tcW w:w="425" w:type="dxa"/>
            <w:shd w:val="solid" w:color="FFFFFF" w:fill="auto"/>
          </w:tcPr>
          <w:p w14:paraId="500F0B14" w14:textId="77777777" w:rsidR="00D10CFD" w:rsidRDefault="00D10CFD" w:rsidP="00C72833">
            <w:pPr>
              <w:pStyle w:val="TAR"/>
              <w:rPr>
                <w:sz w:val="16"/>
                <w:szCs w:val="16"/>
              </w:rPr>
            </w:pPr>
            <w:r>
              <w:rPr>
                <w:sz w:val="16"/>
                <w:szCs w:val="16"/>
              </w:rPr>
              <w:t>1</w:t>
            </w:r>
          </w:p>
        </w:tc>
        <w:tc>
          <w:tcPr>
            <w:tcW w:w="425" w:type="dxa"/>
            <w:shd w:val="solid" w:color="FFFFFF" w:fill="auto"/>
          </w:tcPr>
          <w:p w14:paraId="6C28D063" w14:textId="77777777" w:rsidR="00D10CFD" w:rsidRDefault="00D10CFD" w:rsidP="00C72833">
            <w:pPr>
              <w:pStyle w:val="TAC"/>
              <w:rPr>
                <w:sz w:val="16"/>
                <w:szCs w:val="16"/>
              </w:rPr>
            </w:pPr>
            <w:r>
              <w:rPr>
                <w:sz w:val="16"/>
                <w:szCs w:val="16"/>
              </w:rPr>
              <w:t>F</w:t>
            </w:r>
          </w:p>
        </w:tc>
        <w:tc>
          <w:tcPr>
            <w:tcW w:w="4820" w:type="dxa"/>
            <w:shd w:val="solid" w:color="FFFFFF" w:fill="auto"/>
          </w:tcPr>
          <w:p w14:paraId="74CF512F"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506A7594" w14:textId="77777777" w:rsidR="00D10CFD" w:rsidRDefault="00D10CFD" w:rsidP="00C72833">
            <w:pPr>
              <w:pStyle w:val="TAC"/>
              <w:rPr>
                <w:sz w:val="16"/>
                <w:szCs w:val="16"/>
              </w:rPr>
            </w:pPr>
            <w:r>
              <w:rPr>
                <w:sz w:val="16"/>
                <w:szCs w:val="16"/>
              </w:rPr>
              <w:t>15.2.0</w:t>
            </w:r>
          </w:p>
        </w:tc>
      </w:tr>
      <w:tr w:rsidR="00B44620" w:rsidRPr="00413E21" w14:paraId="34454D37" w14:textId="77777777" w:rsidTr="00522C25">
        <w:tc>
          <w:tcPr>
            <w:tcW w:w="709" w:type="dxa"/>
            <w:shd w:val="solid" w:color="FFFFFF" w:fill="auto"/>
          </w:tcPr>
          <w:p w14:paraId="324E636E" w14:textId="77777777" w:rsidR="00B44620" w:rsidRDefault="00B44620" w:rsidP="00C72833">
            <w:pPr>
              <w:pStyle w:val="TAC"/>
              <w:rPr>
                <w:sz w:val="16"/>
                <w:szCs w:val="16"/>
              </w:rPr>
            </w:pPr>
            <w:r>
              <w:rPr>
                <w:sz w:val="16"/>
                <w:szCs w:val="16"/>
              </w:rPr>
              <w:t>2019-12</w:t>
            </w:r>
          </w:p>
        </w:tc>
        <w:tc>
          <w:tcPr>
            <w:tcW w:w="992" w:type="dxa"/>
            <w:shd w:val="solid" w:color="FFFFFF" w:fill="auto"/>
          </w:tcPr>
          <w:p w14:paraId="04492F95" w14:textId="77777777" w:rsidR="00B44620" w:rsidRDefault="00B44620" w:rsidP="00C72833">
            <w:pPr>
              <w:pStyle w:val="TAC"/>
              <w:rPr>
                <w:sz w:val="16"/>
                <w:szCs w:val="16"/>
              </w:rPr>
            </w:pPr>
            <w:r>
              <w:rPr>
                <w:sz w:val="16"/>
                <w:szCs w:val="16"/>
              </w:rPr>
              <w:t>SA#86</w:t>
            </w:r>
          </w:p>
        </w:tc>
        <w:tc>
          <w:tcPr>
            <w:tcW w:w="993" w:type="dxa"/>
            <w:shd w:val="solid" w:color="FFFFFF" w:fill="auto"/>
          </w:tcPr>
          <w:p w14:paraId="06B31896" w14:textId="77777777" w:rsidR="00B44620" w:rsidRDefault="00B44620" w:rsidP="00C72833">
            <w:pPr>
              <w:pStyle w:val="TAC"/>
              <w:rPr>
                <w:sz w:val="16"/>
                <w:szCs w:val="16"/>
              </w:rPr>
            </w:pPr>
            <w:r>
              <w:rPr>
                <w:sz w:val="16"/>
                <w:szCs w:val="16"/>
              </w:rPr>
              <w:t>SP-191220</w:t>
            </w:r>
          </w:p>
        </w:tc>
        <w:tc>
          <w:tcPr>
            <w:tcW w:w="567" w:type="dxa"/>
            <w:shd w:val="solid" w:color="FFFFFF" w:fill="auto"/>
          </w:tcPr>
          <w:p w14:paraId="1FC2E179" w14:textId="77777777" w:rsidR="00B44620" w:rsidRDefault="00B44620" w:rsidP="00C72833">
            <w:pPr>
              <w:pStyle w:val="TAL"/>
              <w:rPr>
                <w:sz w:val="16"/>
                <w:szCs w:val="16"/>
              </w:rPr>
            </w:pPr>
            <w:r>
              <w:rPr>
                <w:sz w:val="16"/>
                <w:szCs w:val="16"/>
              </w:rPr>
              <w:t>0004</w:t>
            </w:r>
          </w:p>
        </w:tc>
        <w:tc>
          <w:tcPr>
            <w:tcW w:w="425" w:type="dxa"/>
            <w:shd w:val="solid" w:color="FFFFFF" w:fill="auto"/>
          </w:tcPr>
          <w:p w14:paraId="1250B487" w14:textId="77777777" w:rsidR="00B44620" w:rsidRDefault="00B44620" w:rsidP="00C72833">
            <w:pPr>
              <w:pStyle w:val="TAR"/>
              <w:rPr>
                <w:sz w:val="16"/>
                <w:szCs w:val="16"/>
              </w:rPr>
            </w:pPr>
            <w:r>
              <w:rPr>
                <w:sz w:val="16"/>
                <w:szCs w:val="16"/>
              </w:rPr>
              <w:t>3</w:t>
            </w:r>
          </w:p>
        </w:tc>
        <w:tc>
          <w:tcPr>
            <w:tcW w:w="425" w:type="dxa"/>
            <w:shd w:val="solid" w:color="FFFFFF" w:fill="auto"/>
          </w:tcPr>
          <w:p w14:paraId="3D2A6327" w14:textId="77777777" w:rsidR="00B44620" w:rsidRDefault="00B44620" w:rsidP="00C72833">
            <w:pPr>
              <w:pStyle w:val="TAC"/>
              <w:rPr>
                <w:sz w:val="16"/>
                <w:szCs w:val="16"/>
              </w:rPr>
            </w:pPr>
            <w:r>
              <w:rPr>
                <w:sz w:val="16"/>
                <w:szCs w:val="16"/>
              </w:rPr>
              <w:t>F</w:t>
            </w:r>
          </w:p>
        </w:tc>
        <w:tc>
          <w:tcPr>
            <w:tcW w:w="4820" w:type="dxa"/>
            <w:shd w:val="solid" w:color="FFFFFF" w:fill="auto"/>
          </w:tcPr>
          <w:p w14:paraId="1E2AAD48"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66465C06" w14:textId="77777777" w:rsidR="00B44620" w:rsidRDefault="00B44620" w:rsidP="00C72833">
            <w:pPr>
              <w:pStyle w:val="TAC"/>
              <w:rPr>
                <w:sz w:val="16"/>
                <w:szCs w:val="16"/>
              </w:rPr>
            </w:pPr>
            <w:r>
              <w:rPr>
                <w:sz w:val="16"/>
                <w:szCs w:val="16"/>
              </w:rPr>
              <w:t>15.3.0</w:t>
            </w:r>
          </w:p>
        </w:tc>
      </w:tr>
      <w:tr w:rsidR="00AC675C" w:rsidRPr="00413E21" w14:paraId="5859A1B9" w14:textId="77777777" w:rsidTr="00522C25">
        <w:tc>
          <w:tcPr>
            <w:tcW w:w="709" w:type="dxa"/>
            <w:shd w:val="solid" w:color="FFFFFF" w:fill="auto"/>
          </w:tcPr>
          <w:p w14:paraId="61AFF432" w14:textId="77777777" w:rsidR="00AC675C" w:rsidRDefault="00AC675C" w:rsidP="00AC675C">
            <w:pPr>
              <w:pStyle w:val="TAC"/>
              <w:rPr>
                <w:sz w:val="16"/>
                <w:szCs w:val="16"/>
              </w:rPr>
            </w:pPr>
            <w:r>
              <w:rPr>
                <w:sz w:val="16"/>
                <w:szCs w:val="16"/>
              </w:rPr>
              <w:t>2019-12</w:t>
            </w:r>
          </w:p>
        </w:tc>
        <w:tc>
          <w:tcPr>
            <w:tcW w:w="992" w:type="dxa"/>
            <w:shd w:val="solid" w:color="FFFFFF" w:fill="auto"/>
          </w:tcPr>
          <w:p w14:paraId="36380B5D" w14:textId="77777777" w:rsidR="00AC675C" w:rsidRDefault="00AC675C" w:rsidP="00AC675C">
            <w:pPr>
              <w:pStyle w:val="TAC"/>
              <w:rPr>
                <w:sz w:val="16"/>
                <w:szCs w:val="16"/>
              </w:rPr>
            </w:pPr>
            <w:r>
              <w:rPr>
                <w:sz w:val="16"/>
                <w:szCs w:val="16"/>
              </w:rPr>
              <w:t>SA#86</w:t>
            </w:r>
          </w:p>
        </w:tc>
        <w:tc>
          <w:tcPr>
            <w:tcW w:w="993" w:type="dxa"/>
            <w:shd w:val="solid" w:color="FFFFFF" w:fill="auto"/>
          </w:tcPr>
          <w:p w14:paraId="1F18C987" w14:textId="77777777" w:rsidR="00AC675C" w:rsidRDefault="00AC675C" w:rsidP="00AC675C">
            <w:pPr>
              <w:pStyle w:val="TAC"/>
              <w:rPr>
                <w:sz w:val="16"/>
                <w:szCs w:val="16"/>
              </w:rPr>
            </w:pPr>
            <w:r>
              <w:rPr>
                <w:sz w:val="16"/>
                <w:szCs w:val="16"/>
              </w:rPr>
              <w:t>SP-191220</w:t>
            </w:r>
          </w:p>
        </w:tc>
        <w:tc>
          <w:tcPr>
            <w:tcW w:w="567" w:type="dxa"/>
            <w:shd w:val="solid" w:color="FFFFFF" w:fill="auto"/>
          </w:tcPr>
          <w:p w14:paraId="14F7F23F" w14:textId="77777777" w:rsidR="00AC675C" w:rsidRDefault="00AC675C" w:rsidP="00AC675C">
            <w:pPr>
              <w:pStyle w:val="TAL"/>
              <w:rPr>
                <w:sz w:val="16"/>
                <w:szCs w:val="16"/>
              </w:rPr>
            </w:pPr>
            <w:r>
              <w:rPr>
                <w:sz w:val="16"/>
                <w:szCs w:val="16"/>
              </w:rPr>
              <w:t>0005</w:t>
            </w:r>
          </w:p>
        </w:tc>
        <w:tc>
          <w:tcPr>
            <w:tcW w:w="425" w:type="dxa"/>
            <w:shd w:val="solid" w:color="FFFFFF" w:fill="auto"/>
          </w:tcPr>
          <w:p w14:paraId="07152931" w14:textId="77777777" w:rsidR="00AC675C" w:rsidRDefault="00AC675C" w:rsidP="00AC675C">
            <w:pPr>
              <w:pStyle w:val="TAR"/>
              <w:rPr>
                <w:sz w:val="16"/>
                <w:szCs w:val="16"/>
              </w:rPr>
            </w:pPr>
            <w:r>
              <w:rPr>
                <w:sz w:val="16"/>
                <w:szCs w:val="16"/>
              </w:rPr>
              <w:t>-</w:t>
            </w:r>
          </w:p>
        </w:tc>
        <w:tc>
          <w:tcPr>
            <w:tcW w:w="425" w:type="dxa"/>
            <w:shd w:val="solid" w:color="FFFFFF" w:fill="auto"/>
          </w:tcPr>
          <w:p w14:paraId="51D9E928" w14:textId="77777777" w:rsidR="00AC675C" w:rsidRDefault="00AC675C" w:rsidP="00AC675C">
            <w:pPr>
              <w:pStyle w:val="TAC"/>
              <w:rPr>
                <w:sz w:val="16"/>
                <w:szCs w:val="16"/>
              </w:rPr>
            </w:pPr>
            <w:r>
              <w:rPr>
                <w:sz w:val="16"/>
                <w:szCs w:val="16"/>
              </w:rPr>
              <w:t>F</w:t>
            </w:r>
          </w:p>
        </w:tc>
        <w:tc>
          <w:tcPr>
            <w:tcW w:w="4820" w:type="dxa"/>
            <w:shd w:val="solid" w:color="FFFFFF" w:fill="auto"/>
          </w:tcPr>
          <w:p w14:paraId="2FD291C1"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3C2E5402" w14:textId="77777777" w:rsidR="00AC675C" w:rsidRDefault="00AC675C" w:rsidP="00AC675C">
            <w:pPr>
              <w:pStyle w:val="TAC"/>
              <w:rPr>
                <w:sz w:val="16"/>
                <w:szCs w:val="16"/>
              </w:rPr>
            </w:pPr>
            <w:r>
              <w:rPr>
                <w:sz w:val="16"/>
                <w:szCs w:val="16"/>
              </w:rPr>
              <w:t>15.3.0</w:t>
            </w:r>
          </w:p>
        </w:tc>
      </w:tr>
      <w:tr w:rsidR="009B0917" w:rsidRPr="00413E21" w14:paraId="086626C7" w14:textId="77777777" w:rsidTr="00522C25">
        <w:tc>
          <w:tcPr>
            <w:tcW w:w="709" w:type="dxa"/>
            <w:shd w:val="solid" w:color="FFFFFF" w:fill="auto"/>
          </w:tcPr>
          <w:p w14:paraId="019E1D9D" w14:textId="77777777" w:rsidR="009B0917" w:rsidRDefault="009B0917" w:rsidP="009B0917">
            <w:pPr>
              <w:pStyle w:val="TAC"/>
              <w:rPr>
                <w:sz w:val="16"/>
                <w:szCs w:val="16"/>
              </w:rPr>
            </w:pPr>
            <w:r>
              <w:rPr>
                <w:sz w:val="16"/>
                <w:szCs w:val="16"/>
              </w:rPr>
              <w:t>2019-12</w:t>
            </w:r>
          </w:p>
        </w:tc>
        <w:tc>
          <w:tcPr>
            <w:tcW w:w="992" w:type="dxa"/>
            <w:shd w:val="solid" w:color="FFFFFF" w:fill="auto"/>
          </w:tcPr>
          <w:p w14:paraId="29E2B6A0" w14:textId="77777777" w:rsidR="009B0917" w:rsidRDefault="009B0917" w:rsidP="009B0917">
            <w:pPr>
              <w:pStyle w:val="TAC"/>
              <w:rPr>
                <w:sz w:val="16"/>
                <w:szCs w:val="16"/>
              </w:rPr>
            </w:pPr>
            <w:r>
              <w:rPr>
                <w:sz w:val="16"/>
                <w:szCs w:val="16"/>
              </w:rPr>
              <w:t>SA#86</w:t>
            </w:r>
          </w:p>
        </w:tc>
        <w:tc>
          <w:tcPr>
            <w:tcW w:w="993" w:type="dxa"/>
            <w:shd w:val="solid" w:color="FFFFFF" w:fill="auto"/>
          </w:tcPr>
          <w:p w14:paraId="7984E081" w14:textId="77777777" w:rsidR="009B0917" w:rsidRDefault="009B0917" w:rsidP="009B0917">
            <w:pPr>
              <w:pStyle w:val="TAC"/>
              <w:rPr>
                <w:sz w:val="16"/>
                <w:szCs w:val="16"/>
              </w:rPr>
            </w:pPr>
            <w:r>
              <w:rPr>
                <w:sz w:val="16"/>
                <w:szCs w:val="16"/>
              </w:rPr>
              <w:t>SP-191220</w:t>
            </w:r>
          </w:p>
        </w:tc>
        <w:tc>
          <w:tcPr>
            <w:tcW w:w="567" w:type="dxa"/>
            <w:shd w:val="solid" w:color="FFFFFF" w:fill="auto"/>
          </w:tcPr>
          <w:p w14:paraId="79A5AC09" w14:textId="77777777" w:rsidR="009B0917" w:rsidRDefault="009B0917" w:rsidP="009B0917">
            <w:pPr>
              <w:pStyle w:val="TAL"/>
              <w:rPr>
                <w:sz w:val="16"/>
                <w:szCs w:val="16"/>
              </w:rPr>
            </w:pPr>
            <w:r>
              <w:rPr>
                <w:sz w:val="16"/>
                <w:szCs w:val="16"/>
              </w:rPr>
              <w:t>0006</w:t>
            </w:r>
          </w:p>
        </w:tc>
        <w:tc>
          <w:tcPr>
            <w:tcW w:w="425" w:type="dxa"/>
            <w:shd w:val="solid" w:color="FFFFFF" w:fill="auto"/>
          </w:tcPr>
          <w:p w14:paraId="63C5BE8B" w14:textId="77777777" w:rsidR="009B0917" w:rsidRDefault="009B0917" w:rsidP="009B0917">
            <w:pPr>
              <w:pStyle w:val="TAR"/>
              <w:rPr>
                <w:sz w:val="16"/>
                <w:szCs w:val="16"/>
              </w:rPr>
            </w:pPr>
            <w:r>
              <w:rPr>
                <w:sz w:val="16"/>
                <w:szCs w:val="16"/>
              </w:rPr>
              <w:t>-</w:t>
            </w:r>
          </w:p>
        </w:tc>
        <w:tc>
          <w:tcPr>
            <w:tcW w:w="425" w:type="dxa"/>
            <w:shd w:val="solid" w:color="FFFFFF" w:fill="auto"/>
          </w:tcPr>
          <w:p w14:paraId="342BBC47" w14:textId="77777777" w:rsidR="009B0917" w:rsidRDefault="009B0917" w:rsidP="009B0917">
            <w:pPr>
              <w:pStyle w:val="TAC"/>
              <w:rPr>
                <w:sz w:val="16"/>
                <w:szCs w:val="16"/>
              </w:rPr>
            </w:pPr>
            <w:r>
              <w:rPr>
                <w:sz w:val="16"/>
                <w:szCs w:val="16"/>
              </w:rPr>
              <w:t>F</w:t>
            </w:r>
          </w:p>
        </w:tc>
        <w:tc>
          <w:tcPr>
            <w:tcW w:w="4820" w:type="dxa"/>
            <w:shd w:val="solid" w:color="FFFFFF" w:fill="auto"/>
          </w:tcPr>
          <w:p w14:paraId="0CE2CB35"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739A7ACE" w14:textId="77777777" w:rsidR="009B0917" w:rsidRDefault="009B0917" w:rsidP="009B0917">
            <w:pPr>
              <w:pStyle w:val="TAC"/>
              <w:rPr>
                <w:sz w:val="16"/>
                <w:szCs w:val="16"/>
              </w:rPr>
            </w:pPr>
            <w:r>
              <w:rPr>
                <w:sz w:val="16"/>
                <w:szCs w:val="16"/>
              </w:rPr>
              <w:t>15.3.0</w:t>
            </w:r>
          </w:p>
        </w:tc>
      </w:tr>
      <w:tr w:rsidR="004D3CA8" w:rsidRPr="00413E21" w14:paraId="12299507" w14:textId="77777777" w:rsidTr="00522C25">
        <w:tc>
          <w:tcPr>
            <w:tcW w:w="709" w:type="dxa"/>
            <w:shd w:val="solid" w:color="FFFFFF" w:fill="auto"/>
          </w:tcPr>
          <w:p w14:paraId="51EA502C" w14:textId="77777777" w:rsidR="004D3CA8" w:rsidRDefault="004D3CA8" w:rsidP="004D3CA8">
            <w:pPr>
              <w:pStyle w:val="TAC"/>
              <w:rPr>
                <w:sz w:val="16"/>
                <w:szCs w:val="16"/>
              </w:rPr>
            </w:pPr>
            <w:r>
              <w:rPr>
                <w:sz w:val="16"/>
                <w:szCs w:val="16"/>
              </w:rPr>
              <w:t>2019-12</w:t>
            </w:r>
          </w:p>
        </w:tc>
        <w:tc>
          <w:tcPr>
            <w:tcW w:w="992" w:type="dxa"/>
            <w:shd w:val="solid" w:color="FFFFFF" w:fill="auto"/>
          </w:tcPr>
          <w:p w14:paraId="25128473" w14:textId="77777777" w:rsidR="004D3CA8" w:rsidRDefault="004D3CA8" w:rsidP="004D3CA8">
            <w:pPr>
              <w:pStyle w:val="TAC"/>
              <w:rPr>
                <w:sz w:val="16"/>
                <w:szCs w:val="16"/>
              </w:rPr>
            </w:pPr>
            <w:r>
              <w:rPr>
                <w:sz w:val="16"/>
                <w:szCs w:val="16"/>
              </w:rPr>
              <w:t>SA#86</w:t>
            </w:r>
          </w:p>
        </w:tc>
        <w:tc>
          <w:tcPr>
            <w:tcW w:w="993" w:type="dxa"/>
            <w:shd w:val="solid" w:color="FFFFFF" w:fill="auto"/>
          </w:tcPr>
          <w:p w14:paraId="526FE8CC" w14:textId="77777777" w:rsidR="004D3CA8" w:rsidRDefault="004D3CA8" w:rsidP="004D3CA8">
            <w:pPr>
              <w:pStyle w:val="TAC"/>
              <w:rPr>
                <w:sz w:val="16"/>
                <w:szCs w:val="16"/>
              </w:rPr>
            </w:pPr>
            <w:r>
              <w:rPr>
                <w:sz w:val="16"/>
                <w:szCs w:val="16"/>
              </w:rPr>
              <w:t>SP-191220</w:t>
            </w:r>
          </w:p>
        </w:tc>
        <w:tc>
          <w:tcPr>
            <w:tcW w:w="567" w:type="dxa"/>
            <w:shd w:val="solid" w:color="FFFFFF" w:fill="auto"/>
          </w:tcPr>
          <w:p w14:paraId="2A42BCB7" w14:textId="77777777" w:rsidR="004D3CA8" w:rsidRDefault="004D3CA8" w:rsidP="004D3CA8">
            <w:pPr>
              <w:pStyle w:val="TAL"/>
              <w:rPr>
                <w:sz w:val="16"/>
                <w:szCs w:val="16"/>
              </w:rPr>
            </w:pPr>
            <w:r>
              <w:rPr>
                <w:sz w:val="16"/>
                <w:szCs w:val="16"/>
              </w:rPr>
              <w:t>0007</w:t>
            </w:r>
          </w:p>
        </w:tc>
        <w:tc>
          <w:tcPr>
            <w:tcW w:w="425" w:type="dxa"/>
            <w:shd w:val="solid" w:color="FFFFFF" w:fill="auto"/>
          </w:tcPr>
          <w:p w14:paraId="5D4E93D1" w14:textId="77777777" w:rsidR="004D3CA8" w:rsidRDefault="004D3CA8" w:rsidP="004D3CA8">
            <w:pPr>
              <w:pStyle w:val="TAR"/>
              <w:rPr>
                <w:sz w:val="16"/>
                <w:szCs w:val="16"/>
              </w:rPr>
            </w:pPr>
            <w:r>
              <w:rPr>
                <w:sz w:val="16"/>
                <w:szCs w:val="16"/>
              </w:rPr>
              <w:t>-</w:t>
            </w:r>
          </w:p>
        </w:tc>
        <w:tc>
          <w:tcPr>
            <w:tcW w:w="425" w:type="dxa"/>
            <w:shd w:val="solid" w:color="FFFFFF" w:fill="auto"/>
          </w:tcPr>
          <w:p w14:paraId="2A89A2E0" w14:textId="77777777" w:rsidR="004D3CA8" w:rsidRDefault="004D3CA8" w:rsidP="004D3CA8">
            <w:pPr>
              <w:pStyle w:val="TAC"/>
              <w:rPr>
                <w:sz w:val="16"/>
                <w:szCs w:val="16"/>
              </w:rPr>
            </w:pPr>
            <w:r>
              <w:rPr>
                <w:sz w:val="16"/>
                <w:szCs w:val="16"/>
              </w:rPr>
              <w:t>F</w:t>
            </w:r>
          </w:p>
        </w:tc>
        <w:tc>
          <w:tcPr>
            <w:tcW w:w="4820" w:type="dxa"/>
            <w:shd w:val="solid" w:color="FFFFFF" w:fill="auto"/>
          </w:tcPr>
          <w:p w14:paraId="7D3A3F11"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E926B42" w14:textId="77777777" w:rsidR="004D3CA8" w:rsidRDefault="004D3CA8" w:rsidP="004D3CA8">
            <w:pPr>
              <w:pStyle w:val="TAC"/>
              <w:rPr>
                <w:sz w:val="16"/>
                <w:szCs w:val="16"/>
              </w:rPr>
            </w:pPr>
            <w:r>
              <w:rPr>
                <w:sz w:val="16"/>
                <w:szCs w:val="16"/>
              </w:rPr>
              <w:t>15.3.0</w:t>
            </w:r>
          </w:p>
        </w:tc>
      </w:tr>
      <w:tr w:rsidR="00F34BA2" w:rsidRPr="00413E21" w14:paraId="0142572E" w14:textId="77777777" w:rsidTr="00522C25">
        <w:tc>
          <w:tcPr>
            <w:tcW w:w="709" w:type="dxa"/>
            <w:shd w:val="solid" w:color="FFFFFF" w:fill="auto"/>
          </w:tcPr>
          <w:p w14:paraId="6046DD0C" w14:textId="77777777" w:rsidR="00F34BA2" w:rsidRDefault="00F34BA2" w:rsidP="00F34BA2">
            <w:pPr>
              <w:pStyle w:val="TAC"/>
              <w:rPr>
                <w:sz w:val="16"/>
                <w:szCs w:val="16"/>
              </w:rPr>
            </w:pPr>
            <w:r>
              <w:rPr>
                <w:sz w:val="16"/>
                <w:szCs w:val="16"/>
              </w:rPr>
              <w:t>2019-12</w:t>
            </w:r>
          </w:p>
        </w:tc>
        <w:tc>
          <w:tcPr>
            <w:tcW w:w="992" w:type="dxa"/>
            <w:shd w:val="solid" w:color="FFFFFF" w:fill="auto"/>
          </w:tcPr>
          <w:p w14:paraId="199AF558" w14:textId="77777777" w:rsidR="00F34BA2" w:rsidRDefault="00F34BA2" w:rsidP="00F34BA2">
            <w:pPr>
              <w:pStyle w:val="TAC"/>
              <w:rPr>
                <w:sz w:val="16"/>
                <w:szCs w:val="16"/>
              </w:rPr>
            </w:pPr>
            <w:r>
              <w:rPr>
                <w:sz w:val="16"/>
                <w:szCs w:val="16"/>
              </w:rPr>
              <w:t>SA#86</w:t>
            </w:r>
          </w:p>
        </w:tc>
        <w:tc>
          <w:tcPr>
            <w:tcW w:w="993" w:type="dxa"/>
            <w:shd w:val="solid" w:color="FFFFFF" w:fill="auto"/>
          </w:tcPr>
          <w:p w14:paraId="68C2FE98" w14:textId="77777777" w:rsidR="00F34BA2" w:rsidRDefault="00F34BA2" w:rsidP="00F34BA2">
            <w:pPr>
              <w:pStyle w:val="TAC"/>
              <w:rPr>
                <w:sz w:val="16"/>
                <w:szCs w:val="16"/>
              </w:rPr>
            </w:pPr>
            <w:r>
              <w:rPr>
                <w:sz w:val="16"/>
                <w:szCs w:val="16"/>
              </w:rPr>
              <w:t>SP-191220</w:t>
            </w:r>
          </w:p>
        </w:tc>
        <w:tc>
          <w:tcPr>
            <w:tcW w:w="567" w:type="dxa"/>
            <w:shd w:val="solid" w:color="FFFFFF" w:fill="auto"/>
          </w:tcPr>
          <w:p w14:paraId="1BADEDF4" w14:textId="77777777" w:rsidR="00F34BA2" w:rsidRDefault="00F34BA2" w:rsidP="00F34BA2">
            <w:pPr>
              <w:pStyle w:val="TAL"/>
              <w:rPr>
                <w:sz w:val="16"/>
                <w:szCs w:val="16"/>
              </w:rPr>
            </w:pPr>
            <w:r>
              <w:rPr>
                <w:sz w:val="16"/>
                <w:szCs w:val="16"/>
              </w:rPr>
              <w:t>0008</w:t>
            </w:r>
          </w:p>
        </w:tc>
        <w:tc>
          <w:tcPr>
            <w:tcW w:w="425" w:type="dxa"/>
            <w:shd w:val="solid" w:color="FFFFFF" w:fill="auto"/>
          </w:tcPr>
          <w:p w14:paraId="7A8E7038" w14:textId="77777777" w:rsidR="00F34BA2" w:rsidRDefault="00F34BA2" w:rsidP="00F34BA2">
            <w:pPr>
              <w:pStyle w:val="TAR"/>
              <w:rPr>
                <w:sz w:val="16"/>
                <w:szCs w:val="16"/>
              </w:rPr>
            </w:pPr>
            <w:r>
              <w:rPr>
                <w:sz w:val="16"/>
                <w:szCs w:val="16"/>
              </w:rPr>
              <w:t>-</w:t>
            </w:r>
          </w:p>
        </w:tc>
        <w:tc>
          <w:tcPr>
            <w:tcW w:w="425" w:type="dxa"/>
            <w:shd w:val="solid" w:color="FFFFFF" w:fill="auto"/>
          </w:tcPr>
          <w:p w14:paraId="45741898" w14:textId="77777777" w:rsidR="00F34BA2" w:rsidRDefault="00F34BA2" w:rsidP="00F34BA2">
            <w:pPr>
              <w:pStyle w:val="TAC"/>
              <w:rPr>
                <w:sz w:val="16"/>
                <w:szCs w:val="16"/>
              </w:rPr>
            </w:pPr>
            <w:r>
              <w:rPr>
                <w:sz w:val="16"/>
                <w:szCs w:val="16"/>
              </w:rPr>
              <w:t>F</w:t>
            </w:r>
          </w:p>
        </w:tc>
        <w:tc>
          <w:tcPr>
            <w:tcW w:w="4820" w:type="dxa"/>
            <w:shd w:val="solid" w:color="FFFFFF" w:fill="auto"/>
          </w:tcPr>
          <w:p w14:paraId="11E049A0"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647540C3" w14:textId="77777777" w:rsidR="00F34BA2" w:rsidRDefault="00F34BA2" w:rsidP="00F34BA2">
            <w:pPr>
              <w:pStyle w:val="TAC"/>
              <w:rPr>
                <w:sz w:val="16"/>
                <w:szCs w:val="16"/>
              </w:rPr>
            </w:pPr>
            <w:r>
              <w:rPr>
                <w:sz w:val="16"/>
                <w:szCs w:val="16"/>
              </w:rPr>
              <w:t>15.3.0</w:t>
            </w:r>
          </w:p>
        </w:tc>
      </w:tr>
      <w:tr w:rsidR="00FB1608" w:rsidRPr="00413E21" w14:paraId="4E099B93" w14:textId="77777777" w:rsidTr="00522C25">
        <w:tc>
          <w:tcPr>
            <w:tcW w:w="709" w:type="dxa"/>
            <w:shd w:val="solid" w:color="FFFFFF" w:fill="auto"/>
          </w:tcPr>
          <w:p w14:paraId="6917271F" w14:textId="77777777" w:rsidR="00FB1608" w:rsidRDefault="00FB1608" w:rsidP="00FB1608">
            <w:pPr>
              <w:pStyle w:val="TAC"/>
              <w:rPr>
                <w:sz w:val="16"/>
                <w:szCs w:val="16"/>
              </w:rPr>
            </w:pPr>
            <w:r>
              <w:rPr>
                <w:sz w:val="16"/>
                <w:szCs w:val="16"/>
              </w:rPr>
              <w:t>2019-12</w:t>
            </w:r>
          </w:p>
        </w:tc>
        <w:tc>
          <w:tcPr>
            <w:tcW w:w="992" w:type="dxa"/>
            <w:shd w:val="solid" w:color="FFFFFF" w:fill="auto"/>
          </w:tcPr>
          <w:p w14:paraId="3844BEEF" w14:textId="77777777" w:rsidR="00FB1608" w:rsidRDefault="00FB1608" w:rsidP="00FB1608">
            <w:pPr>
              <w:pStyle w:val="TAC"/>
              <w:rPr>
                <w:sz w:val="16"/>
                <w:szCs w:val="16"/>
              </w:rPr>
            </w:pPr>
            <w:r>
              <w:rPr>
                <w:sz w:val="16"/>
                <w:szCs w:val="16"/>
              </w:rPr>
              <w:t>SA#86</w:t>
            </w:r>
          </w:p>
        </w:tc>
        <w:tc>
          <w:tcPr>
            <w:tcW w:w="993" w:type="dxa"/>
            <w:shd w:val="solid" w:color="FFFFFF" w:fill="auto"/>
          </w:tcPr>
          <w:p w14:paraId="405DA0A1" w14:textId="77777777" w:rsidR="00FB1608" w:rsidRDefault="00FB1608" w:rsidP="00FB1608">
            <w:pPr>
              <w:pStyle w:val="TAC"/>
              <w:rPr>
                <w:sz w:val="16"/>
                <w:szCs w:val="16"/>
              </w:rPr>
            </w:pPr>
            <w:r>
              <w:rPr>
                <w:sz w:val="16"/>
                <w:szCs w:val="16"/>
              </w:rPr>
              <w:t>SP-191220</w:t>
            </w:r>
          </w:p>
        </w:tc>
        <w:tc>
          <w:tcPr>
            <w:tcW w:w="567" w:type="dxa"/>
            <w:shd w:val="solid" w:color="FFFFFF" w:fill="auto"/>
          </w:tcPr>
          <w:p w14:paraId="62E8171B" w14:textId="77777777" w:rsidR="00FB1608" w:rsidRDefault="00FB1608" w:rsidP="00FB1608">
            <w:pPr>
              <w:pStyle w:val="TAL"/>
              <w:rPr>
                <w:sz w:val="16"/>
                <w:szCs w:val="16"/>
              </w:rPr>
            </w:pPr>
            <w:r>
              <w:rPr>
                <w:sz w:val="16"/>
                <w:szCs w:val="16"/>
              </w:rPr>
              <w:t>0010</w:t>
            </w:r>
          </w:p>
        </w:tc>
        <w:tc>
          <w:tcPr>
            <w:tcW w:w="425" w:type="dxa"/>
            <w:shd w:val="solid" w:color="FFFFFF" w:fill="auto"/>
          </w:tcPr>
          <w:p w14:paraId="7CCB3FBF" w14:textId="77777777" w:rsidR="00FB1608" w:rsidRDefault="00FB1608" w:rsidP="00FB1608">
            <w:pPr>
              <w:pStyle w:val="TAR"/>
              <w:rPr>
                <w:sz w:val="16"/>
                <w:szCs w:val="16"/>
              </w:rPr>
            </w:pPr>
            <w:r>
              <w:rPr>
                <w:sz w:val="16"/>
                <w:szCs w:val="16"/>
              </w:rPr>
              <w:t>2</w:t>
            </w:r>
          </w:p>
        </w:tc>
        <w:tc>
          <w:tcPr>
            <w:tcW w:w="425" w:type="dxa"/>
            <w:shd w:val="solid" w:color="FFFFFF" w:fill="auto"/>
          </w:tcPr>
          <w:p w14:paraId="1C597388" w14:textId="77777777" w:rsidR="00FB1608" w:rsidRDefault="00FB1608" w:rsidP="00FB1608">
            <w:pPr>
              <w:pStyle w:val="TAC"/>
              <w:rPr>
                <w:sz w:val="16"/>
                <w:szCs w:val="16"/>
              </w:rPr>
            </w:pPr>
            <w:r>
              <w:rPr>
                <w:sz w:val="16"/>
                <w:szCs w:val="16"/>
              </w:rPr>
              <w:t>F</w:t>
            </w:r>
          </w:p>
        </w:tc>
        <w:tc>
          <w:tcPr>
            <w:tcW w:w="4820" w:type="dxa"/>
            <w:shd w:val="solid" w:color="FFFFFF" w:fill="auto"/>
          </w:tcPr>
          <w:p w14:paraId="2EB1E6AC"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79EB2C26" w14:textId="77777777" w:rsidR="00FB1608" w:rsidRDefault="00FB1608" w:rsidP="00FB1608">
            <w:pPr>
              <w:pStyle w:val="TAC"/>
              <w:rPr>
                <w:sz w:val="16"/>
                <w:szCs w:val="16"/>
              </w:rPr>
            </w:pPr>
            <w:r>
              <w:rPr>
                <w:sz w:val="16"/>
                <w:szCs w:val="16"/>
              </w:rPr>
              <w:t>15.3.0</w:t>
            </w:r>
          </w:p>
        </w:tc>
      </w:tr>
      <w:tr w:rsidR="003836D7" w:rsidRPr="00413E21" w14:paraId="18E5E480" w14:textId="77777777" w:rsidTr="00F54BE3">
        <w:tc>
          <w:tcPr>
            <w:tcW w:w="709" w:type="dxa"/>
            <w:tcBorders>
              <w:bottom w:val="single" w:sz="12" w:space="0" w:color="auto"/>
            </w:tcBorders>
            <w:shd w:val="solid" w:color="FFFFFF" w:fill="auto"/>
          </w:tcPr>
          <w:p w14:paraId="61A23449"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26BCC537"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32E689A7"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513B87C2"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73D4113D"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29A6435A"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6A72A6A3"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4B6FBE57" w14:textId="77777777" w:rsidR="003836D7" w:rsidRDefault="003836D7" w:rsidP="00FB1608">
            <w:pPr>
              <w:pStyle w:val="TAC"/>
              <w:rPr>
                <w:sz w:val="16"/>
                <w:szCs w:val="16"/>
              </w:rPr>
            </w:pPr>
            <w:r>
              <w:rPr>
                <w:sz w:val="16"/>
                <w:szCs w:val="16"/>
              </w:rPr>
              <w:t>15.4.0</w:t>
            </w:r>
          </w:p>
        </w:tc>
      </w:tr>
      <w:tr w:rsidR="00A730CA" w:rsidRPr="00413E21" w14:paraId="19B84A0A" w14:textId="77777777" w:rsidTr="00F54BE3">
        <w:tc>
          <w:tcPr>
            <w:tcW w:w="709" w:type="dxa"/>
            <w:tcBorders>
              <w:top w:val="single" w:sz="12" w:space="0" w:color="auto"/>
              <w:bottom w:val="single" w:sz="12" w:space="0" w:color="auto"/>
            </w:tcBorders>
            <w:shd w:val="solid" w:color="FFFFFF" w:fill="auto"/>
          </w:tcPr>
          <w:p w14:paraId="467BD49F"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1798B49A"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8552D71"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6BD3C6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34C38BB8"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CD3EA2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8CBECD4"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42498677"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6F9795B5" w14:textId="77777777" w:rsidTr="00EC58FA">
        <w:tc>
          <w:tcPr>
            <w:tcW w:w="709" w:type="dxa"/>
            <w:tcBorders>
              <w:top w:val="single" w:sz="12" w:space="0" w:color="auto"/>
              <w:bottom w:val="single" w:sz="12" w:space="0" w:color="auto"/>
            </w:tcBorders>
            <w:shd w:val="solid" w:color="FFFFFF" w:fill="auto"/>
          </w:tcPr>
          <w:p w14:paraId="4DFD2E0F"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04DCD9C8"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279B8973"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4F4D8AC"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28F470"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3617C6"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C3ACB6A"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69A7C1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64044410" w14:textId="77777777" w:rsidTr="002C23B4">
        <w:tc>
          <w:tcPr>
            <w:tcW w:w="709" w:type="dxa"/>
            <w:tcBorders>
              <w:top w:val="single" w:sz="12" w:space="0" w:color="auto"/>
              <w:bottom w:val="single" w:sz="12" w:space="0" w:color="auto"/>
            </w:tcBorders>
            <w:shd w:val="solid" w:color="FFFFFF" w:fill="auto"/>
          </w:tcPr>
          <w:p w14:paraId="25573DA9"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1EE54E71"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5DFF1AEB"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EB8895B"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287A35B0"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36A5B4E"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23DAC48"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23072431" w14:textId="77777777" w:rsidR="00374451" w:rsidRPr="0098573C" w:rsidRDefault="00374451" w:rsidP="00FB1608">
            <w:pPr>
              <w:pStyle w:val="TAC"/>
              <w:rPr>
                <w:bCs/>
                <w:sz w:val="16"/>
                <w:szCs w:val="16"/>
              </w:rPr>
            </w:pPr>
            <w:r>
              <w:rPr>
                <w:bCs/>
                <w:sz w:val="16"/>
                <w:szCs w:val="16"/>
              </w:rPr>
              <w:t>16.1.0</w:t>
            </w:r>
          </w:p>
        </w:tc>
      </w:tr>
      <w:tr w:rsidR="00033FE4" w:rsidRPr="00413E21" w14:paraId="66D39E82" w14:textId="77777777" w:rsidTr="00D05ADA">
        <w:tc>
          <w:tcPr>
            <w:tcW w:w="709" w:type="dxa"/>
            <w:tcBorders>
              <w:top w:val="single" w:sz="12" w:space="0" w:color="auto"/>
              <w:bottom w:val="single" w:sz="12" w:space="0" w:color="auto"/>
            </w:tcBorders>
            <w:shd w:val="solid" w:color="FFFFFF" w:fill="auto"/>
          </w:tcPr>
          <w:p w14:paraId="12B418F8"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222E9EF0"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7194238B"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5B247AD7"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218960F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5911C3"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A0B244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087AB738" w14:textId="77777777" w:rsidR="00033FE4" w:rsidRDefault="00033FE4" w:rsidP="00FB1608">
            <w:pPr>
              <w:pStyle w:val="TAC"/>
              <w:rPr>
                <w:bCs/>
                <w:sz w:val="16"/>
                <w:szCs w:val="16"/>
              </w:rPr>
            </w:pPr>
            <w:r>
              <w:rPr>
                <w:bCs/>
                <w:sz w:val="16"/>
                <w:szCs w:val="16"/>
              </w:rPr>
              <w:t>16.2.0</w:t>
            </w:r>
          </w:p>
        </w:tc>
      </w:tr>
      <w:tr w:rsidR="00103403" w:rsidRPr="00413E21" w14:paraId="4550F691" w14:textId="77777777" w:rsidTr="00D05ADA">
        <w:tc>
          <w:tcPr>
            <w:tcW w:w="709" w:type="dxa"/>
            <w:tcBorders>
              <w:top w:val="single" w:sz="12" w:space="0" w:color="auto"/>
              <w:bottom w:val="single" w:sz="12" w:space="0" w:color="auto"/>
            </w:tcBorders>
            <w:shd w:val="solid" w:color="FFFFFF" w:fill="auto"/>
          </w:tcPr>
          <w:p w14:paraId="5F74BFC9"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1CEE64B4"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009A0956"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3064E7B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2A19DED4"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86225A"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DE0A2C9"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0DD1D123" w14:textId="77777777" w:rsidR="00103403" w:rsidRDefault="00103403" w:rsidP="00FB1608">
            <w:pPr>
              <w:pStyle w:val="TAC"/>
              <w:rPr>
                <w:bCs/>
                <w:sz w:val="16"/>
                <w:szCs w:val="16"/>
              </w:rPr>
            </w:pPr>
            <w:r>
              <w:rPr>
                <w:bCs/>
                <w:sz w:val="16"/>
                <w:szCs w:val="16"/>
              </w:rPr>
              <w:t>16.3.0</w:t>
            </w:r>
          </w:p>
        </w:tc>
      </w:tr>
      <w:tr w:rsidR="005B12AE" w:rsidRPr="00413E21" w14:paraId="2A753C69" w14:textId="77777777" w:rsidTr="00094120">
        <w:tc>
          <w:tcPr>
            <w:tcW w:w="709" w:type="dxa"/>
            <w:tcBorders>
              <w:top w:val="single" w:sz="12" w:space="0" w:color="auto"/>
              <w:bottom w:val="single" w:sz="12" w:space="0" w:color="auto"/>
            </w:tcBorders>
            <w:shd w:val="solid" w:color="FFFFFF" w:fill="auto"/>
          </w:tcPr>
          <w:p w14:paraId="4E10041F"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577B053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5849ED2"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BCDB7D3"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4E121C2D"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CFD45F"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B131B2C"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57065EF2" w14:textId="77777777" w:rsidR="005B12AE" w:rsidRDefault="005B12AE" w:rsidP="005B12AE">
            <w:pPr>
              <w:pStyle w:val="TAC"/>
              <w:rPr>
                <w:bCs/>
                <w:sz w:val="16"/>
                <w:szCs w:val="16"/>
              </w:rPr>
            </w:pPr>
            <w:r>
              <w:rPr>
                <w:bCs/>
                <w:sz w:val="16"/>
                <w:szCs w:val="16"/>
              </w:rPr>
              <w:t>16.3.0</w:t>
            </w:r>
          </w:p>
        </w:tc>
      </w:tr>
      <w:tr w:rsidR="00403AB1" w:rsidRPr="00413E21" w14:paraId="7D995B58" w14:textId="77777777" w:rsidTr="00094120">
        <w:tc>
          <w:tcPr>
            <w:tcW w:w="709" w:type="dxa"/>
            <w:tcBorders>
              <w:top w:val="single" w:sz="12" w:space="0" w:color="auto"/>
              <w:bottom w:val="single" w:sz="12" w:space="0" w:color="auto"/>
            </w:tcBorders>
            <w:shd w:val="solid" w:color="FFFFFF" w:fill="auto"/>
          </w:tcPr>
          <w:p w14:paraId="6E9B6175"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59F6B31F"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6842A292"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5F63B3F9"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0EFC37BE"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F33728"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997F025"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74E48398" w14:textId="77777777" w:rsidR="00403AB1" w:rsidRDefault="00403AB1" w:rsidP="005B12AE">
            <w:pPr>
              <w:pStyle w:val="TAC"/>
              <w:rPr>
                <w:bCs/>
                <w:sz w:val="16"/>
                <w:szCs w:val="16"/>
              </w:rPr>
            </w:pPr>
            <w:r>
              <w:rPr>
                <w:bCs/>
                <w:sz w:val="16"/>
                <w:szCs w:val="16"/>
              </w:rPr>
              <w:t>16.4.0</w:t>
            </w:r>
          </w:p>
        </w:tc>
      </w:tr>
      <w:tr w:rsidR="00D94590" w:rsidRPr="00413E21" w14:paraId="36600898" w14:textId="77777777" w:rsidTr="00E123C3">
        <w:tc>
          <w:tcPr>
            <w:tcW w:w="709" w:type="dxa"/>
            <w:tcBorders>
              <w:top w:val="single" w:sz="12" w:space="0" w:color="auto"/>
              <w:bottom w:val="single" w:sz="12" w:space="0" w:color="auto"/>
            </w:tcBorders>
            <w:shd w:val="solid" w:color="FFFFFF" w:fill="auto"/>
          </w:tcPr>
          <w:p w14:paraId="7F524C5B"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134835F9"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44B4F1F"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682744E8"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458B60A8"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07E7D9"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D562901"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2D6FD58B" w14:textId="77777777" w:rsidR="00D94590" w:rsidRDefault="00D94590" w:rsidP="00D94590">
            <w:pPr>
              <w:pStyle w:val="TAC"/>
              <w:rPr>
                <w:bCs/>
                <w:sz w:val="16"/>
                <w:szCs w:val="16"/>
              </w:rPr>
            </w:pPr>
            <w:r>
              <w:rPr>
                <w:bCs/>
                <w:sz w:val="16"/>
                <w:szCs w:val="16"/>
              </w:rPr>
              <w:t>16.4.0</w:t>
            </w:r>
          </w:p>
        </w:tc>
      </w:tr>
      <w:tr w:rsidR="00460795" w:rsidRPr="00413E21" w14:paraId="01FA2688" w14:textId="77777777" w:rsidTr="00E123C3">
        <w:tc>
          <w:tcPr>
            <w:tcW w:w="709" w:type="dxa"/>
            <w:tcBorders>
              <w:top w:val="single" w:sz="12" w:space="0" w:color="auto"/>
              <w:bottom w:val="single" w:sz="12" w:space="0" w:color="auto"/>
            </w:tcBorders>
            <w:shd w:val="solid" w:color="FFFFFF" w:fill="auto"/>
          </w:tcPr>
          <w:p w14:paraId="1D36738E"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4CFBDB3D"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75168607"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7C20B6B2"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0E0DCA1F"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20FB9B0"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537824"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4D34E9CC" w14:textId="77777777" w:rsidR="00460795" w:rsidRDefault="00460795" w:rsidP="00D94590">
            <w:pPr>
              <w:pStyle w:val="TAC"/>
              <w:rPr>
                <w:bCs/>
                <w:sz w:val="16"/>
                <w:szCs w:val="16"/>
              </w:rPr>
            </w:pPr>
            <w:r>
              <w:rPr>
                <w:bCs/>
                <w:sz w:val="16"/>
                <w:szCs w:val="16"/>
              </w:rPr>
              <w:t>16.5.0</w:t>
            </w:r>
          </w:p>
        </w:tc>
      </w:tr>
      <w:tr w:rsidR="00E123C3" w:rsidRPr="00413E21" w14:paraId="64889EA5" w14:textId="77777777" w:rsidTr="00D42EBB">
        <w:tc>
          <w:tcPr>
            <w:tcW w:w="709" w:type="dxa"/>
            <w:tcBorders>
              <w:top w:val="single" w:sz="12" w:space="0" w:color="auto"/>
              <w:bottom w:val="single" w:sz="12" w:space="0" w:color="auto"/>
            </w:tcBorders>
            <w:shd w:val="solid" w:color="FFFFFF" w:fill="auto"/>
          </w:tcPr>
          <w:p w14:paraId="74A4E6B3"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7533632D"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F70B9BF"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292ACBA"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F93B54"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65E499"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AFFAEAD"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DDD0EAC" w14:textId="77777777" w:rsidR="00E123C3" w:rsidRPr="00D42EBB" w:rsidRDefault="00E123C3" w:rsidP="00D94590">
            <w:pPr>
              <w:pStyle w:val="TAC"/>
              <w:rPr>
                <w:sz w:val="16"/>
                <w:szCs w:val="16"/>
              </w:rPr>
            </w:pPr>
            <w:r w:rsidRPr="00D42EBB">
              <w:rPr>
                <w:sz w:val="16"/>
                <w:szCs w:val="16"/>
              </w:rPr>
              <w:t>17.0.0</w:t>
            </w:r>
          </w:p>
        </w:tc>
      </w:tr>
      <w:tr w:rsidR="00D42EBB" w:rsidRPr="00413E21" w14:paraId="2AE7B25E" w14:textId="77777777" w:rsidTr="000D6046">
        <w:tc>
          <w:tcPr>
            <w:tcW w:w="709" w:type="dxa"/>
            <w:tcBorders>
              <w:top w:val="single" w:sz="12" w:space="0" w:color="auto"/>
              <w:bottom w:val="single" w:sz="12" w:space="0" w:color="auto"/>
            </w:tcBorders>
            <w:shd w:val="solid" w:color="FFFFFF" w:fill="auto"/>
          </w:tcPr>
          <w:p w14:paraId="683B08B0"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BC94598"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37FA326"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2A2B4DB"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77011D68"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D2158C"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914B9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5F0DAE61" w14:textId="77777777" w:rsidR="00D42EBB" w:rsidRPr="00D42EBB" w:rsidRDefault="00D42EBB" w:rsidP="00D94590">
            <w:pPr>
              <w:pStyle w:val="TAC"/>
              <w:rPr>
                <w:sz w:val="16"/>
                <w:szCs w:val="16"/>
              </w:rPr>
            </w:pPr>
            <w:r w:rsidRPr="00D42EBB">
              <w:rPr>
                <w:sz w:val="16"/>
                <w:szCs w:val="16"/>
              </w:rPr>
              <w:t>17.1.0</w:t>
            </w:r>
          </w:p>
        </w:tc>
      </w:tr>
      <w:tr w:rsidR="000D6046" w:rsidRPr="00413E21" w14:paraId="0D6878CB" w14:textId="77777777" w:rsidTr="008C69AC">
        <w:tc>
          <w:tcPr>
            <w:tcW w:w="709" w:type="dxa"/>
            <w:tcBorders>
              <w:top w:val="single" w:sz="12" w:space="0" w:color="auto"/>
              <w:bottom w:val="single" w:sz="12" w:space="0" w:color="auto"/>
            </w:tcBorders>
            <w:shd w:val="solid" w:color="FFFFFF" w:fill="auto"/>
          </w:tcPr>
          <w:p w14:paraId="15B28A55"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D718B9C"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805CA60"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61316B29"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3FE8FD21"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43B0C7"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7E1C1AD" w14:textId="77777777" w:rsidR="000D6046" w:rsidRPr="00D42EBB" w:rsidRDefault="000D6046" w:rsidP="000D6046">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7ACFB53A" w14:textId="77777777" w:rsidR="000D6046" w:rsidRPr="00D42EBB" w:rsidRDefault="000D6046" w:rsidP="000D6046">
            <w:pPr>
              <w:pStyle w:val="TAC"/>
              <w:rPr>
                <w:sz w:val="16"/>
                <w:szCs w:val="16"/>
              </w:rPr>
            </w:pPr>
            <w:r>
              <w:rPr>
                <w:sz w:val="16"/>
                <w:szCs w:val="16"/>
              </w:rPr>
              <w:t>17.1.0</w:t>
            </w:r>
          </w:p>
        </w:tc>
      </w:tr>
      <w:tr w:rsidR="008C69AC" w:rsidRPr="00413E21" w14:paraId="480F7A1F" w14:textId="77777777" w:rsidTr="00B975E8">
        <w:tc>
          <w:tcPr>
            <w:tcW w:w="709" w:type="dxa"/>
            <w:tcBorders>
              <w:top w:val="single" w:sz="12" w:space="0" w:color="auto"/>
              <w:bottom w:val="single" w:sz="12" w:space="0" w:color="auto"/>
            </w:tcBorders>
            <w:shd w:val="solid" w:color="FFFFFF" w:fill="auto"/>
          </w:tcPr>
          <w:p w14:paraId="7BEECDFF"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1361B011"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5AC3C8B"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5B9B5518"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711C6730"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AF84BC"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841A82" w14:textId="77777777" w:rsidR="008C69AC" w:rsidRDefault="008C69AC" w:rsidP="008C69AC">
            <w:pPr>
              <w:pStyle w:val="TAL"/>
              <w:rPr>
                <w:sz w:val="16"/>
                <w:szCs w:val="16"/>
              </w:rPr>
            </w:pPr>
            <w:r>
              <w:rPr>
                <w:sz w:val="16"/>
                <w:szCs w:val="16"/>
              </w:rPr>
              <w:t xml:space="preserve"> 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1FF9AA85" w14:textId="77777777" w:rsidR="008C69AC" w:rsidRDefault="008C69AC" w:rsidP="008C69AC">
            <w:pPr>
              <w:pStyle w:val="TAC"/>
              <w:rPr>
                <w:sz w:val="16"/>
                <w:szCs w:val="16"/>
              </w:rPr>
            </w:pPr>
            <w:r>
              <w:rPr>
                <w:sz w:val="16"/>
                <w:szCs w:val="16"/>
              </w:rPr>
              <w:t>17.1.0</w:t>
            </w:r>
          </w:p>
        </w:tc>
      </w:tr>
      <w:tr w:rsidR="00B975E8" w:rsidRPr="00413E21" w14:paraId="13B79C79" w14:textId="77777777" w:rsidTr="00E507C1">
        <w:tc>
          <w:tcPr>
            <w:tcW w:w="709" w:type="dxa"/>
            <w:tcBorders>
              <w:top w:val="single" w:sz="12" w:space="0" w:color="auto"/>
              <w:bottom w:val="single" w:sz="12" w:space="0" w:color="auto"/>
            </w:tcBorders>
            <w:shd w:val="solid" w:color="FFFFFF" w:fill="auto"/>
          </w:tcPr>
          <w:p w14:paraId="14CCCDE2"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100309AE"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5F9722F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4262864"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06E84E10"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07651A"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BBE4D25" w14:textId="77777777" w:rsidR="00B975E8" w:rsidRDefault="00B975E8" w:rsidP="00B975E8">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5EA24ED8" w14:textId="77777777" w:rsidR="00B975E8" w:rsidRDefault="00B975E8" w:rsidP="00B975E8">
            <w:pPr>
              <w:pStyle w:val="TAC"/>
              <w:rPr>
                <w:sz w:val="16"/>
                <w:szCs w:val="16"/>
              </w:rPr>
            </w:pPr>
            <w:r>
              <w:rPr>
                <w:sz w:val="16"/>
                <w:szCs w:val="16"/>
              </w:rPr>
              <w:t>17.1.0</w:t>
            </w:r>
          </w:p>
        </w:tc>
      </w:tr>
      <w:tr w:rsidR="00E507C1" w:rsidRPr="00413E21" w14:paraId="7C94B1BF" w14:textId="77777777" w:rsidTr="00993DCB">
        <w:tc>
          <w:tcPr>
            <w:tcW w:w="709" w:type="dxa"/>
            <w:tcBorders>
              <w:top w:val="single" w:sz="12" w:space="0" w:color="auto"/>
              <w:bottom w:val="single" w:sz="12" w:space="0" w:color="auto"/>
            </w:tcBorders>
            <w:shd w:val="solid" w:color="FFFFFF" w:fill="auto"/>
          </w:tcPr>
          <w:p w14:paraId="05FA85EF"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6F0C93C"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4F178"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51904702"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2700FD55"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03650B"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948358E"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423B6B6B" w14:textId="77777777" w:rsidR="00E507C1" w:rsidRDefault="00E507C1" w:rsidP="00E507C1">
            <w:pPr>
              <w:pStyle w:val="TAC"/>
              <w:rPr>
                <w:sz w:val="16"/>
                <w:szCs w:val="16"/>
              </w:rPr>
            </w:pPr>
            <w:r>
              <w:rPr>
                <w:sz w:val="16"/>
                <w:szCs w:val="16"/>
              </w:rPr>
              <w:t>17.1.0</w:t>
            </w:r>
          </w:p>
        </w:tc>
      </w:tr>
      <w:tr w:rsidR="00B50149" w:rsidRPr="00413E21" w14:paraId="675A51D2" w14:textId="77777777" w:rsidTr="00B50149">
        <w:tc>
          <w:tcPr>
            <w:tcW w:w="709" w:type="dxa"/>
            <w:tcBorders>
              <w:top w:val="single" w:sz="12" w:space="0" w:color="auto"/>
              <w:bottom w:val="single" w:sz="12" w:space="0" w:color="auto"/>
            </w:tcBorders>
            <w:shd w:val="solid" w:color="FFFFFF" w:fill="auto"/>
          </w:tcPr>
          <w:p w14:paraId="6F73F055"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DD7E823"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EF158E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3BECC673"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05860186"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F519B2"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5E774FD"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2B7FF803" w14:textId="77777777" w:rsidR="00B50149" w:rsidRDefault="00B50149" w:rsidP="00B50149">
            <w:pPr>
              <w:pStyle w:val="TAC"/>
              <w:rPr>
                <w:sz w:val="16"/>
                <w:szCs w:val="16"/>
              </w:rPr>
            </w:pPr>
            <w:r>
              <w:rPr>
                <w:sz w:val="16"/>
                <w:szCs w:val="16"/>
              </w:rPr>
              <w:t>17.1.0</w:t>
            </w:r>
          </w:p>
        </w:tc>
      </w:tr>
      <w:tr w:rsidR="00B50149" w:rsidRPr="00413E21" w14:paraId="1FF83FA9" w14:textId="77777777" w:rsidTr="00940711">
        <w:tc>
          <w:tcPr>
            <w:tcW w:w="709" w:type="dxa"/>
            <w:tcBorders>
              <w:top w:val="single" w:sz="12" w:space="0" w:color="auto"/>
              <w:bottom w:val="single" w:sz="12" w:space="0" w:color="auto"/>
            </w:tcBorders>
            <w:shd w:val="solid" w:color="FFFFFF" w:fill="auto"/>
          </w:tcPr>
          <w:p w14:paraId="0F01D11D"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53C0079F"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8F1408C"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A45EFE9"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58118832"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A2DC1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E2A78B"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574227A8" w14:textId="77777777" w:rsidR="00B50149" w:rsidRDefault="00B50149" w:rsidP="00B50149">
            <w:pPr>
              <w:pStyle w:val="TAC"/>
              <w:rPr>
                <w:sz w:val="16"/>
                <w:szCs w:val="16"/>
              </w:rPr>
            </w:pPr>
            <w:r>
              <w:rPr>
                <w:sz w:val="16"/>
                <w:szCs w:val="16"/>
              </w:rPr>
              <w:t>17.1.0</w:t>
            </w:r>
          </w:p>
        </w:tc>
      </w:tr>
      <w:tr w:rsidR="00940711" w:rsidRPr="00413E21" w14:paraId="2753AE72" w14:textId="77777777" w:rsidTr="005A1158">
        <w:tc>
          <w:tcPr>
            <w:tcW w:w="709" w:type="dxa"/>
            <w:tcBorders>
              <w:top w:val="single" w:sz="12" w:space="0" w:color="auto"/>
              <w:bottom w:val="single" w:sz="12" w:space="0" w:color="auto"/>
            </w:tcBorders>
            <w:shd w:val="solid" w:color="FFFFFF" w:fill="auto"/>
          </w:tcPr>
          <w:p w14:paraId="11AEF1E4"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F8273D8"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AA31244"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6D008AA6"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48D3FB3D"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5A3399"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A7A1F4B"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2A0F4841" w14:textId="77777777" w:rsidR="00940711" w:rsidRDefault="00940711" w:rsidP="00940711">
            <w:pPr>
              <w:pStyle w:val="TAC"/>
              <w:rPr>
                <w:sz w:val="16"/>
                <w:szCs w:val="16"/>
              </w:rPr>
            </w:pPr>
            <w:r>
              <w:rPr>
                <w:sz w:val="16"/>
                <w:szCs w:val="16"/>
              </w:rPr>
              <w:t>17.1.0</w:t>
            </w:r>
          </w:p>
        </w:tc>
      </w:tr>
      <w:tr w:rsidR="005A1158" w:rsidRPr="00413E21" w14:paraId="74C56065" w14:textId="77777777" w:rsidTr="00A018A7">
        <w:tc>
          <w:tcPr>
            <w:tcW w:w="709" w:type="dxa"/>
            <w:tcBorders>
              <w:top w:val="single" w:sz="12" w:space="0" w:color="auto"/>
              <w:bottom w:val="single" w:sz="12" w:space="0" w:color="auto"/>
            </w:tcBorders>
            <w:shd w:val="solid" w:color="FFFFFF" w:fill="auto"/>
          </w:tcPr>
          <w:p w14:paraId="5058142B"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5E0A9DC5"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58537AD6"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59C4FA4"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28A80FA3"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6C9783"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AFD5861"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54344845" w14:textId="77777777" w:rsidR="005A1158" w:rsidRDefault="005A1158" w:rsidP="005A1158">
            <w:pPr>
              <w:pStyle w:val="TAC"/>
              <w:rPr>
                <w:sz w:val="16"/>
                <w:szCs w:val="16"/>
              </w:rPr>
            </w:pPr>
            <w:r>
              <w:rPr>
                <w:sz w:val="16"/>
                <w:szCs w:val="16"/>
              </w:rPr>
              <w:t>17.1.0</w:t>
            </w:r>
          </w:p>
        </w:tc>
      </w:tr>
      <w:tr w:rsidR="00A018A7" w:rsidRPr="00413E21" w14:paraId="1F37B759" w14:textId="77777777" w:rsidTr="00402012">
        <w:tc>
          <w:tcPr>
            <w:tcW w:w="709" w:type="dxa"/>
            <w:tcBorders>
              <w:top w:val="single" w:sz="12" w:space="0" w:color="auto"/>
              <w:bottom w:val="single" w:sz="12" w:space="0" w:color="auto"/>
            </w:tcBorders>
            <w:shd w:val="solid" w:color="FFFFFF" w:fill="auto"/>
          </w:tcPr>
          <w:p w14:paraId="53100105"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804003F"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C8A4C26"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09830CA"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099466D7"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39F517"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37C228F"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5C46B26C" w14:textId="77777777" w:rsidR="00A018A7" w:rsidRDefault="00A018A7" w:rsidP="00A018A7">
            <w:pPr>
              <w:pStyle w:val="TAC"/>
              <w:rPr>
                <w:sz w:val="16"/>
                <w:szCs w:val="16"/>
              </w:rPr>
            </w:pPr>
            <w:r>
              <w:rPr>
                <w:sz w:val="16"/>
                <w:szCs w:val="16"/>
              </w:rPr>
              <w:t>17.1.0</w:t>
            </w:r>
          </w:p>
        </w:tc>
      </w:tr>
      <w:tr w:rsidR="00402012" w:rsidRPr="00413E21" w14:paraId="7E1196B2" w14:textId="77777777" w:rsidTr="003A236B">
        <w:tc>
          <w:tcPr>
            <w:tcW w:w="709" w:type="dxa"/>
            <w:tcBorders>
              <w:top w:val="single" w:sz="12" w:space="0" w:color="auto"/>
              <w:bottom w:val="single" w:sz="12" w:space="0" w:color="auto"/>
            </w:tcBorders>
            <w:shd w:val="solid" w:color="FFFFFF" w:fill="auto"/>
          </w:tcPr>
          <w:p w14:paraId="37818A34"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F9FC18E"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ED16E88"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338A1A51"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54207722"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8727CB"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E8BC8"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11156D5F" w14:textId="77777777" w:rsidR="00402012" w:rsidRDefault="00402012" w:rsidP="00402012">
            <w:pPr>
              <w:pStyle w:val="TAC"/>
              <w:rPr>
                <w:sz w:val="16"/>
                <w:szCs w:val="16"/>
              </w:rPr>
            </w:pPr>
            <w:r>
              <w:rPr>
                <w:sz w:val="16"/>
                <w:szCs w:val="16"/>
              </w:rPr>
              <w:t>17.1.0</w:t>
            </w:r>
          </w:p>
        </w:tc>
      </w:tr>
      <w:tr w:rsidR="00F41E92" w:rsidRPr="00413E21" w14:paraId="08D24823" w14:textId="77777777" w:rsidTr="00F41E92">
        <w:tc>
          <w:tcPr>
            <w:tcW w:w="709" w:type="dxa"/>
            <w:tcBorders>
              <w:top w:val="single" w:sz="12" w:space="0" w:color="auto"/>
              <w:bottom w:val="single" w:sz="12" w:space="0" w:color="auto"/>
            </w:tcBorders>
            <w:shd w:val="solid" w:color="FFFFFF" w:fill="auto"/>
          </w:tcPr>
          <w:p w14:paraId="03CF2BEB"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D49696"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FA1C585"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C234EAB"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118DB750"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BE2C97"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EC15CFF" w14:textId="77777777" w:rsidR="00F41E92" w:rsidRDefault="00F41E92" w:rsidP="00F41E92">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2B1968B2" w14:textId="77777777" w:rsidR="00F41E92" w:rsidRDefault="00F41E92" w:rsidP="00F41E92">
            <w:pPr>
              <w:pStyle w:val="TAC"/>
              <w:rPr>
                <w:sz w:val="16"/>
                <w:szCs w:val="16"/>
              </w:rPr>
            </w:pPr>
            <w:r>
              <w:rPr>
                <w:sz w:val="16"/>
                <w:szCs w:val="16"/>
              </w:rPr>
              <w:t>17.1.0</w:t>
            </w:r>
          </w:p>
        </w:tc>
      </w:tr>
      <w:tr w:rsidR="00F41E92" w:rsidRPr="00413E21" w14:paraId="697CEC14" w14:textId="77777777" w:rsidTr="004A6D73">
        <w:tc>
          <w:tcPr>
            <w:tcW w:w="709" w:type="dxa"/>
            <w:tcBorders>
              <w:top w:val="single" w:sz="12" w:space="0" w:color="auto"/>
              <w:bottom w:val="single" w:sz="12" w:space="0" w:color="auto"/>
            </w:tcBorders>
            <w:shd w:val="solid" w:color="FFFFFF" w:fill="auto"/>
          </w:tcPr>
          <w:p w14:paraId="06262788"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0C74475"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799EAE2"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66D4CAA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0C6F32ED"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0161CD"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D11B5B0"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3B73EDF7" w14:textId="77777777" w:rsidR="00F41E92" w:rsidRDefault="00F41E92" w:rsidP="00F41E92">
            <w:pPr>
              <w:pStyle w:val="TAC"/>
              <w:rPr>
                <w:sz w:val="16"/>
                <w:szCs w:val="16"/>
              </w:rPr>
            </w:pPr>
            <w:r>
              <w:rPr>
                <w:sz w:val="16"/>
                <w:szCs w:val="16"/>
              </w:rPr>
              <w:t>17.1.0</w:t>
            </w:r>
          </w:p>
        </w:tc>
      </w:tr>
      <w:tr w:rsidR="004A6D73" w:rsidRPr="00413E21" w14:paraId="11969A79" w14:textId="77777777" w:rsidTr="00845E29">
        <w:tc>
          <w:tcPr>
            <w:tcW w:w="709" w:type="dxa"/>
            <w:tcBorders>
              <w:top w:val="single" w:sz="12" w:space="0" w:color="auto"/>
              <w:bottom w:val="single" w:sz="12" w:space="0" w:color="auto"/>
            </w:tcBorders>
            <w:shd w:val="solid" w:color="FFFFFF" w:fill="auto"/>
          </w:tcPr>
          <w:p w14:paraId="7879A2D0"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6806D0"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ADA4024"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1DB722E"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4AB82507"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7160FA"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9A20BB8"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18A874D4" w14:textId="77777777" w:rsidR="004A6D73" w:rsidRDefault="004A6D73" w:rsidP="00F41E92">
            <w:pPr>
              <w:pStyle w:val="TAC"/>
              <w:rPr>
                <w:sz w:val="16"/>
                <w:szCs w:val="16"/>
              </w:rPr>
            </w:pPr>
            <w:r>
              <w:rPr>
                <w:sz w:val="16"/>
                <w:szCs w:val="16"/>
              </w:rPr>
              <w:t>17.2.0</w:t>
            </w:r>
          </w:p>
        </w:tc>
      </w:tr>
      <w:tr w:rsidR="00845E29" w:rsidRPr="00413E21" w14:paraId="1C5A3D32" w14:textId="77777777" w:rsidTr="00DF038A">
        <w:tc>
          <w:tcPr>
            <w:tcW w:w="709" w:type="dxa"/>
            <w:tcBorders>
              <w:top w:val="single" w:sz="12" w:space="0" w:color="auto"/>
              <w:bottom w:val="single" w:sz="12" w:space="0" w:color="auto"/>
            </w:tcBorders>
            <w:shd w:val="solid" w:color="FFFFFF" w:fill="auto"/>
          </w:tcPr>
          <w:p w14:paraId="59B0C2F0"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3346C1"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2E4496"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10A0CAE"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79952F0C"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B3AD645"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B3B04A2"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322DA686" w14:textId="77777777" w:rsidR="00845E29" w:rsidRDefault="00845E29" w:rsidP="00845E29">
            <w:pPr>
              <w:pStyle w:val="TAC"/>
              <w:rPr>
                <w:sz w:val="16"/>
                <w:szCs w:val="16"/>
              </w:rPr>
            </w:pPr>
            <w:r>
              <w:rPr>
                <w:sz w:val="16"/>
                <w:szCs w:val="16"/>
              </w:rPr>
              <w:t>17.2.0</w:t>
            </w:r>
          </w:p>
        </w:tc>
      </w:tr>
      <w:tr w:rsidR="00DF038A" w:rsidRPr="00413E21" w14:paraId="774E20E5" w14:textId="77777777" w:rsidTr="00164BF1">
        <w:tc>
          <w:tcPr>
            <w:tcW w:w="709" w:type="dxa"/>
            <w:tcBorders>
              <w:top w:val="single" w:sz="12" w:space="0" w:color="auto"/>
              <w:bottom w:val="single" w:sz="12" w:space="0" w:color="auto"/>
            </w:tcBorders>
            <w:shd w:val="solid" w:color="FFFFFF" w:fill="auto"/>
          </w:tcPr>
          <w:p w14:paraId="4CEA6AD3"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810FB50"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E862406"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B20CC9A"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5456024A"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2A2C2A1"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91143A0"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665C2040" w14:textId="77777777" w:rsidR="00DF038A" w:rsidRDefault="00DF038A" w:rsidP="00DF038A">
            <w:pPr>
              <w:pStyle w:val="TAC"/>
              <w:rPr>
                <w:sz w:val="16"/>
                <w:szCs w:val="16"/>
              </w:rPr>
            </w:pPr>
            <w:r>
              <w:rPr>
                <w:sz w:val="16"/>
                <w:szCs w:val="16"/>
              </w:rPr>
              <w:t>17.2.0</w:t>
            </w:r>
          </w:p>
        </w:tc>
      </w:tr>
      <w:tr w:rsidR="00164BF1" w:rsidRPr="00413E21" w14:paraId="4ED88A24" w14:textId="77777777" w:rsidTr="006B54B0">
        <w:tc>
          <w:tcPr>
            <w:tcW w:w="709" w:type="dxa"/>
            <w:tcBorders>
              <w:top w:val="single" w:sz="12" w:space="0" w:color="auto"/>
              <w:bottom w:val="single" w:sz="12" w:space="0" w:color="auto"/>
            </w:tcBorders>
            <w:shd w:val="solid" w:color="FFFFFF" w:fill="auto"/>
          </w:tcPr>
          <w:p w14:paraId="0B50F5BE"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3BF039F0"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09EB83B5"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2B28703A"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496620C2"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E039B7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B6F76FA"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341363" w14:textId="77777777" w:rsidR="00164BF1" w:rsidRDefault="00164BF1" w:rsidP="00164BF1">
            <w:pPr>
              <w:pStyle w:val="TAC"/>
              <w:rPr>
                <w:sz w:val="16"/>
                <w:szCs w:val="16"/>
              </w:rPr>
            </w:pPr>
            <w:r>
              <w:rPr>
                <w:sz w:val="16"/>
                <w:szCs w:val="16"/>
              </w:rPr>
              <w:t>17.2.0</w:t>
            </w:r>
          </w:p>
        </w:tc>
      </w:tr>
      <w:tr w:rsidR="006B54B0" w:rsidRPr="00413E21" w14:paraId="0EAA4B12" w14:textId="77777777" w:rsidTr="00474C6D">
        <w:tc>
          <w:tcPr>
            <w:tcW w:w="709" w:type="dxa"/>
            <w:tcBorders>
              <w:top w:val="single" w:sz="12" w:space="0" w:color="auto"/>
              <w:bottom w:val="single" w:sz="12" w:space="0" w:color="auto"/>
            </w:tcBorders>
            <w:shd w:val="solid" w:color="FFFFFF" w:fill="auto"/>
          </w:tcPr>
          <w:p w14:paraId="6438645D"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26F2318"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CA22B5B"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4662184"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D20AE86"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D44843"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FE4F64C"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0DC9B826" w14:textId="77777777" w:rsidR="006B54B0" w:rsidRDefault="006B54B0" w:rsidP="006B54B0">
            <w:pPr>
              <w:pStyle w:val="TAC"/>
              <w:rPr>
                <w:sz w:val="16"/>
                <w:szCs w:val="16"/>
              </w:rPr>
            </w:pPr>
            <w:r>
              <w:rPr>
                <w:sz w:val="16"/>
                <w:szCs w:val="16"/>
              </w:rPr>
              <w:t>17.2.0</w:t>
            </w:r>
          </w:p>
        </w:tc>
      </w:tr>
      <w:tr w:rsidR="00474C6D" w:rsidRPr="00413E21" w14:paraId="3FFA6233" w14:textId="77777777" w:rsidTr="00CD1FEC">
        <w:tc>
          <w:tcPr>
            <w:tcW w:w="709" w:type="dxa"/>
            <w:tcBorders>
              <w:top w:val="single" w:sz="12" w:space="0" w:color="auto"/>
              <w:bottom w:val="single" w:sz="12" w:space="0" w:color="auto"/>
            </w:tcBorders>
            <w:shd w:val="solid" w:color="FFFFFF" w:fill="auto"/>
          </w:tcPr>
          <w:p w14:paraId="360EAD08"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C10EE4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0925350"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68931A5F"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6E67A772"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8FA0B3"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614B63D"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53A01960" w14:textId="77777777" w:rsidR="00474C6D" w:rsidRDefault="00474C6D" w:rsidP="00474C6D">
            <w:pPr>
              <w:pStyle w:val="TAC"/>
              <w:rPr>
                <w:sz w:val="16"/>
                <w:szCs w:val="16"/>
              </w:rPr>
            </w:pPr>
            <w:r>
              <w:rPr>
                <w:sz w:val="16"/>
                <w:szCs w:val="16"/>
              </w:rPr>
              <w:t>17.2.0</w:t>
            </w:r>
          </w:p>
        </w:tc>
      </w:tr>
      <w:tr w:rsidR="00CD1FEC" w:rsidRPr="00413E21" w14:paraId="6E763C06" w14:textId="77777777" w:rsidTr="001D5686">
        <w:tc>
          <w:tcPr>
            <w:tcW w:w="709" w:type="dxa"/>
            <w:tcBorders>
              <w:top w:val="single" w:sz="12" w:space="0" w:color="auto"/>
              <w:bottom w:val="single" w:sz="12" w:space="0" w:color="auto"/>
            </w:tcBorders>
            <w:shd w:val="solid" w:color="FFFFFF" w:fill="auto"/>
          </w:tcPr>
          <w:p w14:paraId="03960EB4"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2EBED081"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951B8C8"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7F2ABB47"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255F7ED7"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5B91D53F"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04AEB53F"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3D6BDFD1" w14:textId="77777777" w:rsidR="00CD1FEC" w:rsidRDefault="00CD1FEC" w:rsidP="00CD1FEC">
            <w:pPr>
              <w:pStyle w:val="TAC"/>
              <w:rPr>
                <w:sz w:val="16"/>
                <w:szCs w:val="16"/>
              </w:rPr>
            </w:pPr>
            <w:r>
              <w:rPr>
                <w:sz w:val="16"/>
                <w:szCs w:val="16"/>
              </w:rPr>
              <w:t>17.2.1</w:t>
            </w:r>
          </w:p>
        </w:tc>
      </w:tr>
      <w:tr w:rsidR="001D5686" w:rsidRPr="00413E21" w14:paraId="190B9774" w14:textId="77777777" w:rsidTr="008305CF">
        <w:tc>
          <w:tcPr>
            <w:tcW w:w="709" w:type="dxa"/>
            <w:tcBorders>
              <w:top w:val="single" w:sz="12" w:space="0" w:color="auto"/>
              <w:bottom w:val="single" w:sz="12" w:space="0" w:color="auto"/>
            </w:tcBorders>
            <w:shd w:val="solid" w:color="FFFFFF" w:fill="auto"/>
          </w:tcPr>
          <w:p w14:paraId="48E9AFFC"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8112F7D"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6579930"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9CAAEA"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0A55C31B"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2A8C19"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64D51C7"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F47300F" w14:textId="77777777" w:rsidR="001D5686" w:rsidRDefault="001D5686" w:rsidP="00CD1FEC">
            <w:pPr>
              <w:pStyle w:val="TAC"/>
              <w:rPr>
                <w:sz w:val="16"/>
                <w:szCs w:val="16"/>
              </w:rPr>
            </w:pPr>
            <w:r>
              <w:rPr>
                <w:sz w:val="16"/>
                <w:szCs w:val="16"/>
              </w:rPr>
              <w:t>17.3.0</w:t>
            </w:r>
          </w:p>
        </w:tc>
      </w:tr>
      <w:tr w:rsidR="008305CF" w:rsidRPr="00413E21" w14:paraId="0961C420" w14:textId="77777777" w:rsidTr="006F2F0E">
        <w:tc>
          <w:tcPr>
            <w:tcW w:w="709" w:type="dxa"/>
            <w:tcBorders>
              <w:top w:val="single" w:sz="12" w:space="0" w:color="auto"/>
              <w:bottom w:val="single" w:sz="12" w:space="0" w:color="auto"/>
            </w:tcBorders>
            <w:shd w:val="solid" w:color="FFFFFF" w:fill="auto"/>
          </w:tcPr>
          <w:p w14:paraId="6CBDF51C"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E71274F"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DF084"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A00EA98"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70349F9C"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2DDC0E12"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E149FAE"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283EB991" w14:textId="77777777" w:rsidR="008305CF" w:rsidRDefault="008305CF" w:rsidP="008305CF">
            <w:pPr>
              <w:pStyle w:val="TAC"/>
              <w:rPr>
                <w:sz w:val="16"/>
                <w:szCs w:val="16"/>
              </w:rPr>
            </w:pPr>
            <w:r>
              <w:rPr>
                <w:sz w:val="16"/>
                <w:szCs w:val="16"/>
              </w:rPr>
              <w:t>17.3.0</w:t>
            </w:r>
          </w:p>
        </w:tc>
      </w:tr>
      <w:tr w:rsidR="006F2F0E" w:rsidRPr="00413E21" w14:paraId="5AA501CA" w14:textId="77777777" w:rsidTr="002171FF">
        <w:tc>
          <w:tcPr>
            <w:tcW w:w="709" w:type="dxa"/>
            <w:tcBorders>
              <w:top w:val="single" w:sz="12" w:space="0" w:color="auto"/>
              <w:bottom w:val="single" w:sz="12" w:space="0" w:color="auto"/>
            </w:tcBorders>
            <w:shd w:val="solid" w:color="FFFFFF" w:fill="auto"/>
          </w:tcPr>
          <w:p w14:paraId="06ADA7F1"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F107163"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4DABC94"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16815CE6"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7BD5A2F1"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D8EB04"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BCCED9"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07581EDF" w14:textId="77777777" w:rsidR="006F2F0E" w:rsidRDefault="006F2F0E" w:rsidP="006F2F0E">
            <w:pPr>
              <w:pStyle w:val="TAC"/>
              <w:rPr>
                <w:sz w:val="16"/>
                <w:szCs w:val="16"/>
              </w:rPr>
            </w:pPr>
            <w:r>
              <w:rPr>
                <w:sz w:val="16"/>
                <w:szCs w:val="16"/>
              </w:rPr>
              <w:t>17.3.0</w:t>
            </w:r>
          </w:p>
        </w:tc>
      </w:tr>
      <w:tr w:rsidR="002171FF" w:rsidRPr="00413E21" w14:paraId="4491FCAC" w14:textId="77777777" w:rsidTr="00092CEF">
        <w:tc>
          <w:tcPr>
            <w:tcW w:w="709" w:type="dxa"/>
            <w:tcBorders>
              <w:top w:val="single" w:sz="12" w:space="0" w:color="auto"/>
              <w:bottom w:val="single" w:sz="12" w:space="0" w:color="auto"/>
            </w:tcBorders>
            <w:shd w:val="solid" w:color="FFFFFF" w:fill="auto"/>
          </w:tcPr>
          <w:p w14:paraId="074285BE"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1E1177F5"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F33B2BF"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1D5CFA78"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13018019"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9C02E5"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27CD6D"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7100BE50" w14:textId="77777777" w:rsidR="002171FF" w:rsidRDefault="002171FF" w:rsidP="002171FF">
            <w:pPr>
              <w:pStyle w:val="TAC"/>
              <w:rPr>
                <w:sz w:val="16"/>
                <w:szCs w:val="16"/>
              </w:rPr>
            </w:pPr>
            <w:r>
              <w:rPr>
                <w:sz w:val="16"/>
                <w:szCs w:val="16"/>
              </w:rPr>
              <w:t>17.3.0</w:t>
            </w:r>
          </w:p>
        </w:tc>
      </w:tr>
      <w:tr w:rsidR="00092CEF" w:rsidRPr="00413E21" w14:paraId="7A4ED6FD" w14:textId="77777777" w:rsidTr="00C1547F">
        <w:tc>
          <w:tcPr>
            <w:tcW w:w="709" w:type="dxa"/>
            <w:tcBorders>
              <w:top w:val="single" w:sz="12" w:space="0" w:color="auto"/>
              <w:bottom w:val="single" w:sz="12" w:space="0" w:color="auto"/>
            </w:tcBorders>
            <w:shd w:val="solid" w:color="FFFFFF" w:fill="auto"/>
          </w:tcPr>
          <w:p w14:paraId="2F9724D5"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46CCAC1"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CAB43F9"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015B9CF3"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32A0C290"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54CF33"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9DC868"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0C1E1D18" w14:textId="77777777" w:rsidR="00092CEF" w:rsidRDefault="00092CEF" w:rsidP="00092CEF">
            <w:pPr>
              <w:pStyle w:val="TAC"/>
              <w:rPr>
                <w:sz w:val="16"/>
                <w:szCs w:val="16"/>
              </w:rPr>
            </w:pPr>
            <w:r>
              <w:rPr>
                <w:sz w:val="16"/>
                <w:szCs w:val="16"/>
              </w:rPr>
              <w:t>17.3.0</w:t>
            </w:r>
          </w:p>
        </w:tc>
      </w:tr>
      <w:tr w:rsidR="00C1547F" w:rsidRPr="00413E21" w14:paraId="695F293B" w14:textId="77777777" w:rsidTr="00C00107">
        <w:tc>
          <w:tcPr>
            <w:tcW w:w="709" w:type="dxa"/>
            <w:tcBorders>
              <w:top w:val="single" w:sz="12" w:space="0" w:color="auto"/>
              <w:bottom w:val="single" w:sz="12" w:space="0" w:color="auto"/>
            </w:tcBorders>
            <w:shd w:val="solid" w:color="FFFFFF" w:fill="auto"/>
          </w:tcPr>
          <w:p w14:paraId="3D9AADBC"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207C8A8"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FA9BA30"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1D587F4F"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6718B231"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79005B"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0F74E1"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5603C310" w14:textId="77777777" w:rsidR="00C1547F" w:rsidRDefault="00C1547F" w:rsidP="00C1547F">
            <w:pPr>
              <w:pStyle w:val="TAC"/>
              <w:rPr>
                <w:sz w:val="16"/>
                <w:szCs w:val="16"/>
              </w:rPr>
            </w:pPr>
            <w:r>
              <w:rPr>
                <w:sz w:val="16"/>
                <w:szCs w:val="16"/>
              </w:rPr>
              <w:t>17.3.0</w:t>
            </w:r>
          </w:p>
        </w:tc>
      </w:tr>
      <w:tr w:rsidR="00C00107" w:rsidRPr="00413E21" w14:paraId="4BFCDE66" w14:textId="77777777" w:rsidTr="00996738">
        <w:tc>
          <w:tcPr>
            <w:tcW w:w="709" w:type="dxa"/>
            <w:tcBorders>
              <w:top w:val="single" w:sz="12" w:space="0" w:color="auto"/>
              <w:bottom w:val="single" w:sz="12" w:space="0" w:color="auto"/>
            </w:tcBorders>
            <w:shd w:val="solid" w:color="FFFFFF" w:fill="auto"/>
          </w:tcPr>
          <w:p w14:paraId="02BDB645"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30635E1"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04DD726"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2543B88E"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20BDAB5"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BD2114C"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4EE4549"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13E4CF99" w14:textId="77777777" w:rsidR="00C00107" w:rsidRDefault="00C00107" w:rsidP="00C00107">
            <w:pPr>
              <w:pStyle w:val="TAC"/>
              <w:rPr>
                <w:sz w:val="16"/>
                <w:szCs w:val="16"/>
              </w:rPr>
            </w:pPr>
            <w:r>
              <w:rPr>
                <w:sz w:val="16"/>
                <w:szCs w:val="16"/>
              </w:rPr>
              <w:t>17.3.0</w:t>
            </w:r>
          </w:p>
        </w:tc>
      </w:tr>
      <w:tr w:rsidR="00996738" w:rsidRPr="00413E21" w14:paraId="39E1C15A" w14:textId="77777777" w:rsidTr="00976A55">
        <w:tc>
          <w:tcPr>
            <w:tcW w:w="709" w:type="dxa"/>
            <w:tcBorders>
              <w:top w:val="single" w:sz="12" w:space="0" w:color="auto"/>
              <w:bottom w:val="single" w:sz="12" w:space="0" w:color="auto"/>
            </w:tcBorders>
            <w:shd w:val="solid" w:color="FFFFFF" w:fill="auto"/>
          </w:tcPr>
          <w:p w14:paraId="3EECC346"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C0C3491"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B4953E1"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672390D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5A795BFB"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CCA8306"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0116B07"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3743AA1C" w14:textId="77777777" w:rsidR="00996738" w:rsidRDefault="00996738" w:rsidP="00C00107">
            <w:pPr>
              <w:pStyle w:val="TAC"/>
              <w:rPr>
                <w:sz w:val="16"/>
                <w:szCs w:val="16"/>
              </w:rPr>
            </w:pPr>
            <w:r>
              <w:rPr>
                <w:sz w:val="16"/>
                <w:szCs w:val="16"/>
              </w:rPr>
              <w:t>17.4.0</w:t>
            </w:r>
          </w:p>
        </w:tc>
      </w:tr>
      <w:tr w:rsidR="00976A55" w:rsidRPr="00413E21" w14:paraId="67B0C3CC" w14:textId="77777777" w:rsidTr="00265DAE">
        <w:tc>
          <w:tcPr>
            <w:tcW w:w="709" w:type="dxa"/>
            <w:tcBorders>
              <w:top w:val="single" w:sz="12" w:space="0" w:color="auto"/>
              <w:bottom w:val="single" w:sz="12" w:space="0" w:color="auto"/>
            </w:tcBorders>
            <w:shd w:val="solid" w:color="FFFFFF" w:fill="auto"/>
          </w:tcPr>
          <w:p w14:paraId="24C35E42"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7603C52B"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9AFEF7F"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D838BC4"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A95B39E"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18B74C"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B3CC509"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255FCFB9" w14:textId="77777777" w:rsidR="00976A55" w:rsidRDefault="00976A55" w:rsidP="00976A55">
            <w:pPr>
              <w:pStyle w:val="TAC"/>
              <w:rPr>
                <w:sz w:val="16"/>
                <w:szCs w:val="16"/>
              </w:rPr>
            </w:pPr>
            <w:r>
              <w:rPr>
                <w:sz w:val="16"/>
                <w:szCs w:val="16"/>
              </w:rPr>
              <w:t>17.4.0</w:t>
            </w:r>
          </w:p>
        </w:tc>
      </w:tr>
      <w:tr w:rsidR="00265DAE" w:rsidRPr="00413E21" w14:paraId="1B6A6E8E" w14:textId="77777777" w:rsidTr="00FF7A34">
        <w:tc>
          <w:tcPr>
            <w:tcW w:w="709" w:type="dxa"/>
            <w:tcBorders>
              <w:top w:val="single" w:sz="12" w:space="0" w:color="auto"/>
              <w:bottom w:val="single" w:sz="12" w:space="0" w:color="auto"/>
            </w:tcBorders>
            <w:shd w:val="solid" w:color="FFFFFF" w:fill="auto"/>
          </w:tcPr>
          <w:p w14:paraId="03544FEA"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48A7F93"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04D13C1"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7FBAC6E"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5D12BF37"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3E9738"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3C0AF3"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7CCA52" w14:textId="77777777" w:rsidR="00265DAE" w:rsidRDefault="00265DAE" w:rsidP="00265DAE">
            <w:pPr>
              <w:pStyle w:val="TAC"/>
              <w:rPr>
                <w:sz w:val="16"/>
                <w:szCs w:val="16"/>
              </w:rPr>
            </w:pPr>
            <w:r>
              <w:rPr>
                <w:sz w:val="16"/>
                <w:szCs w:val="16"/>
              </w:rPr>
              <w:t>17.4.0</w:t>
            </w:r>
          </w:p>
        </w:tc>
      </w:tr>
      <w:tr w:rsidR="00FF7A34" w:rsidRPr="00413E21" w14:paraId="36660E00" w14:textId="77777777" w:rsidTr="00FA09BA">
        <w:tc>
          <w:tcPr>
            <w:tcW w:w="709" w:type="dxa"/>
            <w:tcBorders>
              <w:top w:val="single" w:sz="12" w:space="0" w:color="auto"/>
              <w:bottom w:val="single" w:sz="12" w:space="0" w:color="auto"/>
            </w:tcBorders>
            <w:shd w:val="solid" w:color="FFFFFF" w:fill="auto"/>
          </w:tcPr>
          <w:p w14:paraId="5D2001FE"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2FF96742"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DFB1DBB"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5B03EBC"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0563AE28"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C1CF1BF"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D731596"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230FF63C" w14:textId="77777777" w:rsidR="00FF7A34" w:rsidRDefault="00FF7A34" w:rsidP="00FF7A34">
            <w:pPr>
              <w:pStyle w:val="TAC"/>
              <w:rPr>
                <w:sz w:val="16"/>
                <w:szCs w:val="16"/>
              </w:rPr>
            </w:pPr>
            <w:r>
              <w:rPr>
                <w:sz w:val="16"/>
                <w:szCs w:val="16"/>
              </w:rPr>
              <w:t>17.4.0</w:t>
            </w:r>
          </w:p>
        </w:tc>
      </w:tr>
      <w:tr w:rsidR="00FA09BA" w:rsidRPr="00413E21" w14:paraId="27F1A5A5" w14:textId="77777777" w:rsidTr="00A143F3">
        <w:tc>
          <w:tcPr>
            <w:tcW w:w="709" w:type="dxa"/>
            <w:tcBorders>
              <w:top w:val="single" w:sz="12" w:space="0" w:color="auto"/>
              <w:bottom w:val="single" w:sz="12" w:space="0" w:color="auto"/>
            </w:tcBorders>
            <w:shd w:val="solid" w:color="FFFFFF" w:fill="auto"/>
          </w:tcPr>
          <w:p w14:paraId="0433E44E" w14:textId="77777777" w:rsidR="00FA09BA" w:rsidRDefault="00FA09BA" w:rsidP="00FA09BA">
            <w:pPr>
              <w:pStyle w:val="TAC"/>
              <w:rPr>
                <w:sz w:val="16"/>
                <w:szCs w:val="16"/>
              </w:rPr>
            </w:pPr>
            <w:r>
              <w:rPr>
                <w:sz w:val="16"/>
                <w:szCs w:val="16"/>
              </w:rPr>
              <w:lastRenderedPageBreak/>
              <w:t>2023-03</w:t>
            </w:r>
          </w:p>
        </w:tc>
        <w:tc>
          <w:tcPr>
            <w:tcW w:w="992" w:type="dxa"/>
            <w:tcBorders>
              <w:top w:val="single" w:sz="12" w:space="0" w:color="auto"/>
              <w:bottom w:val="single" w:sz="12" w:space="0" w:color="auto"/>
            </w:tcBorders>
            <w:shd w:val="solid" w:color="FFFFFF" w:fill="auto"/>
          </w:tcPr>
          <w:p w14:paraId="55CA30B1"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48BAE485"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44DDA393"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05D90F67"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330A374"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BFB8C75" w14:textId="77777777" w:rsidR="00FA09BA" w:rsidRDefault="00FA09BA" w:rsidP="00FA09BA">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6C482CF5" w14:textId="77777777" w:rsidR="00FA09BA" w:rsidRDefault="00FA09BA" w:rsidP="00FA09BA">
            <w:pPr>
              <w:pStyle w:val="TAC"/>
              <w:rPr>
                <w:sz w:val="16"/>
                <w:szCs w:val="16"/>
              </w:rPr>
            </w:pPr>
            <w:r>
              <w:rPr>
                <w:sz w:val="16"/>
                <w:szCs w:val="16"/>
              </w:rPr>
              <w:t>17.4.0</w:t>
            </w:r>
          </w:p>
        </w:tc>
      </w:tr>
      <w:tr w:rsidR="00A143F3" w:rsidRPr="00413E21" w14:paraId="660D0768" w14:textId="77777777" w:rsidTr="002C409D">
        <w:tc>
          <w:tcPr>
            <w:tcW w:w="709" w:type="dxa"/>
            <w:tcBorders>
              <w:top w:val="single" w:sz="12" w:space="0" w:color="auto"/>
              <w:bottom w:val="single" w:sz="12" w:space="0" w:color="auto"/>
            </w:tcBorders>
            <w:shd w:val="solid" w:color="FFFFFF" w:fill="auto"/>
          </w:tcPr>
          <w:p w14:paraId="7C6C817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9B04404"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A2E42DE"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4BC80A53"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5440FD86"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4AE2AE"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FE727B8"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EB9703" w14:textId="77777777" w:rsidR="00A143F3" w:rsidRDefault="00A143F3" w:rsidP="00A143F3">
            <w:pPr>
              <w:pStyle w:val="TAC"/>
              <w:rPr>
                <w:sz w:val="16"/>
                <w:szCs w:val="16"/>
              </w:rPr>
            </w:pPr>
            <w:r>
              <w:rPr>
                <w:sz w:val="16"/>
                <w:szCs w:val="16"/>
              </w:rPr>
              <w:t>17.4.0</w:t>
            </w:r>
          </w:p>
        </w:tc>
      </w:tr>
      <w:tr w:rsidR="002C409D" w:rsidRPr="00413E21" w14:paraId="2F597D8F" w14:textId="77777777" w:rsidTr="00056810">
        <w:tc>
          <w:tcPr>
            <w:tcW w:w="709" w:type="dxa"/>
            <w:tcBorders>
              <w:top w:val="single" w:sz="12" w:space="0" w:color="auto"/>
              <w:bottom w:val="single" w:sz="12" w:space="0" w:color="auto"/>
            </w:tcBorders>
            <w:shd w:val="solid" w:color="FFFFFF" w:fill="auto"/>
          </w:tcPr>
          <w:p w14:paraId="1CE21F43"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29D61832"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6AFB40"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44358BDC"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554346F2"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058B75"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C3BD4E"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1C421CD9" w14:textId="77777777" w:rsidR="002C409D" w:rsidRDefault="002C409D" w:rsidP="002C409D">
            <w:pPr>
              <w:pStyle w:val="TAC"/>
              <w:rPr>
                <w:sz w:val="16"/>
                <w:szCs w:val="16"/>
              </w:rPr>
            </w:pPr>
            <w:r>
              <w:rPr>
                <w:sz w:val="16"/>
                <w:szCs w:val="16"/>
              </w:rPr>
              <w:t>17.4.0</w:t>
            </w:r>
          </w:p>
        </w:tc>
      </w:tr>
      <w:tr w:rsidR="00056810" w:rsidRPr="00413E21" w14:paraId="36506377" w14:textId="77777777" w:rsidTr="006B3CC9">
        <w:tc>
          <w:tcPr>
            <w:tcW w:w="709" w:type="dxa"/>
            <w:tcBorders>
              <w:top w:val="single" w:sz="12" w:space="0" w:color="auto"/>
              <w:bottom w:val="single" w:sz="12" w:space="0" w:color="auto"/>
            </w:tcBorders>
            <w:shd w:val="solid" w:color="FFFFFF" w:fill="auto"/>
          </w:tcPr>
          <w:p w14:paraId="1732B0CB"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EB5070F"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DC7D7A"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2C67F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417E99C"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69F804"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05C6BF8" w14:textId="77777777" w:rsidR="00056810" w:rsidRDefault="00056810" w:rsidP="00056810">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24A703FA" w14:textId="77777777" w:rsidR="00056810" w:rsidRDefault="00056810" w:rsidP="00056810">
            <w:pPr>
              <w:pStyle w:val="TAC"/>
              <w:rPr>
                <w:sz w:val="16"/>
                <w:szCs w:val="16"/>
              </w:rPr>
            </w:pPr>
            <w:r>
              <w:rPr>
                <w:sz w:val="16"/>
                <w:szCs w:val="16"/>
              </w:rPr>
              <w:t>17.4.0</w:t>
            </w:r>
          </w:p>
        </w:tc>
      </w:tr>
      <w:tr w:rsidR="006B3CC9" w:rsidRPr="00413E21" w14:paraId="21AAFA95" w14:textId="77777777" w:rsidTr="00B1619B">
        <w:tc>
          <w:tcPr>
            <w:tcW w:w="709" w:type="dxa"/>
            <w:tcBorders>
              <w:top w:val="single" w:sz="12" w:space="0" w:color="auto"/>
              <w:bottom w:val="single" w:sz="12" w:space="0" w:color="auto"/>
            </w:tcBorders>
            <w:shd w:val="solid" w:color="FFFFFF" w:fill="auto"/>
          </w:tcPr>
          <w:p w14:paraId="4504974F" w14:textId="77777777" w:rsidR="006B3CC9" w:rsidRDefault="006B3CC9" w:rsidP="006B3CC9">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C2D8BB0"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A54BE8B"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01ED203"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396B65B4"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296F19"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8980FF7"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CA93034" w14:textId="77777777" w:rsidR="006B3CC9" w:rsidRDefault="006B3CC9" w:rsidP="006B3CC9">
            <w:pPr>
              <w:pStyle w:val="TAC"/>
              <w:rPr>
                <w:sz w:val="16"/>
                <w:szCs w:val="16"/>
              </w:rPr>
            </w:pPr>
            <w:r>
              <w:rPr>
                <w:sz w:val="16"/>
                <w:szCs w:val="16"/>
              </w:rPr>
              <w:t>17.4.0</w:t>
            </w:r>
          </w:p>
        </w:tc>
      </w:tr>
      <w:tr w:rsidR="00B1619B" w:rsidRPr="00413E21" w14:paraId="5823A80E" w14:textId="77777777" w:rsidTr="00711E29">
        <w:tc>
          <w:tcPr>
            <w:tcW w:w="709" w:type="dxa"/>
            <w:tcBorders>
              <w:top w:val="single" w:sz="12" w:space="0" w:color="auto"/>
              <w:bottom w:val="single" w:sz="12" w:space="0" w:color="auto"/>
            </w:tcBorders>
            <w:shd w:val="solid" w:color="FFFFFF" w:fill="auto"/>
          </w:tcPr>
          <w:p w14:paraId="375BE8BE"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BFC86DB"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1CE647E"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65F1DC96"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0AA843C9"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3D1F9A"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7F24FE1"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55EF4B2C" w14:textId="77777777" w:rsidR="00B1619B" w:rsidRDefault="00B1619B" w:rsidP="00B1619B">
            <w:pPr>
              <w:pStyle w:val="TAC"/>
              <w:rPr>
                <w:sz w:val="16"/>
                <w:szCs w:val="16"/>
              </w:rPr>
            </w:pPr>
            <w:r>
              <w:rPr>
                <w:sz w:val="16"/>
                <w:szCs w:val="16"/>
              </w:rPr>
              <w:t>17.4.0</w:t>
            </w:r>
          </w:p>
        </w:tc>
      </w:tr>
      <w:tr w:rsidR="00711E29" w:rsidRPr="00413E21" w14:paraId="3765803B" w14:textId="77777777" w:rsidTr="00587816">
        <w:tc>
          <w:tcPr>
            <w:tcW w:w="709" w:type="dxa"/>
            <w:tcBorders>
              <w:top w:val="single" w:sz="12" w:space="0" w:color="auto"/>
              <w:bottom w:val="single" w:sz="12" w:space="0" w:color="auto"/>
            </w:tcBorders>
            <w:shd w:val="solid" w:color="FFFFFF" w:fill="auto"/>
          </w:tcPr>
          <w:p w14:paraId="6AF30F74"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9A4C456"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110CE000"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5FA21CA"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57EF084A"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81DEAC9"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EC4C3B5"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5D94FAC7" w14:textId="77777777" w:rsidR="00711E29" w:rsidRDefault="00711E29" w:rsidP="00B1619B">
            <w:pPr>
              <w:pStyle w:val="TAC"/>
              <w:rPr>
                <w:sz w:val="16"/>
                <w:szCs w:val="16"/>
              </w:rPr>
            </w:pPr>
            <w:r>
              <w:rPr>
                <w:sz w:val="16"/>
                <w:szCs w:val="16"/>
              </w:rPr>
              <w:t>17.5.0</w:t>
            </w:r>
          </w:p>
        </w:tc>
      </w:tr>
      <w:tr w:rsidR="00587816" w:rsidRPr="00413E21" w14:paraId="75708308" w14:textId="77777777" w:rsidTr="00587816">
        <w:tc>
          <w:tcPr>
            <w:tcW w:w="709" w:type="dxa"/>
            <w:tcBorders>
              <w:top w:val="single" w:sz="12" w:space="0" w:color="auto"/>
              <w:bottom w:val="single" w:sz="12" w:space="0" w:color="auto"/>
            </w:tcBorders>
            <w:shd w:val="solid" w:color="FFFFFF" w:fill="auto"/>
          </w:tcPr>
          <w:p w14:paraId="4BF52C67"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7B5448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01207F2"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6EC784C9"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773E03DC"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6FE0B"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FECADDB"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65D69DCC" w14:textId="77777777" w:rsidR="00587816" w:rsidRDefault="00587816" w:rsidP="00B1619B">
            <w:pPr>
              <w:pStyle w:val="TAC"/>
              <w:rPr>
                <w:sz w:val="16"/>
                <w:szCs w:val="16"/>
              </w:rPr>
            </w:pPr>
            <w:r>
              <w:rPr>
                <w:sz w:val="16"/>
                <w:szCs w:val="16"/>
              </w:rPr>
              <w:t>17.5.0</w:t>
            </w:r>
          </w:p>
        </w:tc>
      </w:tr>
      <w:tr w:rsidR="00587816" w:rsidRPr="00413E21" w14:paraId="09C6FAB6" w14:textId="77777777" w:rsidTr="00103CE3">
        <w:tc>
          <w:tcPr>
            <w:tcW w:w="709" w:type="dxa"/>
            <w:tcBorders>
              <w:top w:val="single" w:sz="12" w:space="0" w:color="auto"/>
              <w:bottom w:val="single" w:sz="12" w:space="0" w:color="auto"/>
            </w:tcBorders>
            <w:shd w:val="solid" w:color="FFFFFF" w:fill="auto"/>
          </w:tcPr>
          <w:p w14:paraId="785FC7A2"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D7A8A44"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31170249"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ABF6B1B"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7C7CDAAC"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CDDFFF4"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BB11D10" w14:textId="77777777" w:rsidR="00587816" w:rsidRDefault="00587816" w:rsidP="00587816">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64B4DE74" w14:textId="77777777" w:rsidR="00587816" w:rsidRDefault="00587816" w:rsidP="00587816">
            <w:pPr>
              <w:pStyle w:val="TAC"/>
              <w:rPr>
                <w:sz w:val="16"/>
                <w:szCs w:val="16"/>
              </w:rPr>
            </w:pPr>
            <w:r>
              <w:rPr>
                <w:sz w:val="16"/>
                <w:szCs w:val="16"/>
              </w:rPr>
              <w:t>17.5.0</w:t>
            </w:r>
          </w:p>
        </w:tc>
      </w:tr>
      <w:tr w:rsidR="00103CE3" w:rsidRPr="00413E21" w14:paraId="702B6F56" w14:textId="77777777" w:rsidTr="00632333">
        <w:tc>
          <w:tcPr>
            <w:tcW w:w="709" w:type="dxa"/>
            <w:tcBorders>
              <w:top w:val="single" w:sz="12" w:space="0" w:color="auto"/>
              <w:bottom w:val="single" w:sz="12" w:space="0" w:color="auto"/>
            </w:tcBorders>
            <w:shd w:val="solid" w:color="FFFFFF" w:fill="auto"/>
          </w:tcPr>
          <w:p w14:paraId="318CC12E"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7FDBC9DD"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DDC206B"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70D46988"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FE17D3F"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88E90A9"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05074C5" w14:textId="77777777" w:rsidR="00103CE3" w:rsidRDefault="00103CE3" w:rsidP="00103CE3">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299C6716" w14:textId="77777777" w:rsidR="00103CE3" w:rsidRDefault="00103CE3" w:rsidP="00103CE3">
            <w:pPr>
              <w:pStyle w:val="TAC"/>
              <w:rPr>
                <w:sz w:val="16"/>
                <w:szCs w:val="16"/>
              </w:rPr>
            </w:pPr>
            <w:r>
              <w:rPr>
                <w:sz w:val="16"/>
                <w:szCs w:val="16"/>
              </w:rPr>
              <w:t>17.5.0</w:t>
            </w:r>
          </w:p>
        </w:tc>
      </w:tr>
      <w:tr w:rsidR="00632333" w:rsidRPr="00413E21" w14:paraId="0B3B8248" w14:textId="77777777" w:rsidTr="00380127">
        <w:tc>
          <w:tcPr>
            <w:tcW w:w="709" w:type="dxa"/>
            <w:tcBorders>
              <w:top w:val="single" w:sz="12" w:space="0" w:color="auto"/>
              <w:bottom w:val="single" w:sz="12" w:space="0" w:color="auto"/>
            </w:tcBorders>
            <w:shd w:val="solid" w:color="FFFFFF" w:fill="auto"/>
          </w:tcPr>
          <w:p w14:paraId="4D5B353F"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3F16873B"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E4EB800"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0CF5C27A"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4B327A11"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A81BD68"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E4C39D1"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1D52C425" w14:textId="77777777" w:rsidR="00632333" w:rsidRDefault="00632333" w:rsidP="00103CE3">
            <w:pPr>
              <w:pStyle w:val="TAC"/>
              <w:rPr>
                <w:sz w:val="16"/>
                <w:szCs w:val="16"/>
              </w:rPr>
            </w:pPr>
            <w:r>
              <w:rPr>
                <w:sz w:val="16"/>
                <w:szCs w:val="16"/>
              </w:rPr>
              <w:t>17.6.0</w:t>
            </w:r>
          </w:p>
        </w:tc>
      </w:tr>
      <w:tr w:rsidR="00380127" w:rsidRPr="00413E21" w14:paraId="20BCB6E2" w14:textId="77777777" w:rsidTr="003722A8">
        <w:tc>
          <w:tcPr>
            <w:tcW w:w="709" w:type="dxa"/>
            <w:tcBorders>
              <w:top w:val="single" w:sz="12" w:space="0" w:color="auto"/>
              <w:bottom w:val="single" w:sz="12" w:space="0" w:color="auto"/>
            </w:tcBorders>
            <w:shd w:val="solid" w:color="FFFFFF" w:fill="auto"/>
          </w:tcPr>
          <w:p w14:paraId="0501B889"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E1111F9"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FEB4BC1"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60C62432"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2C678063"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B510DC"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25498E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127B56C6" w14:textId="77777777" w:rsidR="00380127" w:rsidRDefault="00380127" w:rsidP="00380127">
            <w:pPr>
              <w:pStyle w:val="TAC"/>
              <w:rPr>
                <w:sz w:val="16"/>
                <w:szCs w:val="16"/>
              </w:rPr>
            </w:pPr>
            <w:r>
              <w:rPr>
                <w:sz w:val="16"/>
                <w:szCs w:val="16"/>
              </w:rPr>
              <w:t>17.6.0</w:t>
            </w:r>
          </w:p>
        </w:tc>
      </w:tr>
      <w:tr w:rsidR="003722A8" w:rsidRPr="00413E21" w14:paraId="13B59E3F" w14:textId="77777777" w:rsidTr="003722A8">
        <w:tc>
          <w:tcPr>
            <w:tcW w:w="709" w:type="dxa"/>
            <w:tcBorders>
              <w:top w:val="single" w:sz="12" w:space="0" w:color="auto"/>
              <w:bottom w:val="single" w:sz="12" w:space="0" w:color="auto"/>
            </w:tcBorders>
            <w:shd w:val="solid" w:color="FFFFFF" w:fill="auto"/>
          </w:tcPr>
          <w:p w14:paraId="02C0C47D"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383E8E5B"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2E8139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C43C911"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3F8562C6"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B2B185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F52070B"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48E4FC73" w14:textId="77777777" w:rsidR="003722A8" w:rsidRDefault="003722A8" w:rsidP="003722A8">
            <w:pPr>
              <w:pStyle w:val="TAC"/>
              <w:rPr>
                <w:sz w:val="16"/>
                <w:szCs w:val="16"/>
              </w:rPr>
            </w:pPr>
            <w:r>
              <w:rPr>
                <w:sz w:val="16"/>
                <w:szCs w:val="16"/>
              </w:rPr>
              <w:t>17.6.0</w:t>
            </w:r>
          </w:p>
        </w:tc>
      </w:tr>
      <w:tr w:rsidR="003722A8" w:rsidRPr="00413E21" w14:paraId="31B76DB6" w14:textId="77777777" w:rsidTr="00610A37">
        <w:tc>
          <w:tcPr>
            <w:tcW w:w="709" w:type="dxa"/>
            <w:tcBorders>
              <w:top w:val="single" w:sz="12" w:space="0" w:color="auto"/>
              <w:bottom w:val="single" w:sz="12" w:space="0" w:color="auto"/>
            </w:tcBorders>
            <w:shd w:val="solid" w:color="FFFFFF" w:fill="auto"/>
          </w:tcPr>
          <w:p w14:paraId="3984A1E4"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30437ADA"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27CCBA90"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741DF715"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C9CD97D"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069CC"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FF7ABB2"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0B82BDC9" w14:textId="77777777" w:rsidR="003722A8" w:rsidRDefault="003722A8" w:rsidP="003722A8">
            <w:pPr>
              <w:pStyle w:val="TAC"/>
              <w:rPr>
                <w:sz w:val="16"/>
                <w:szCs w:val="16"/>
              </w:rPr>
            </w:pPr>
            <w:r>
              <w:rPr>
                <w:sz w:val="16"/>
                <w:szCs w:val="16"/>
              </w:rPr>
              <w:t>17.6.0</w:t>
            </w:r>
          </w:p>
        </w:tc>
      </w:tr>
      <w:tr w:rsidR="00616B49" w:rsidRPr="00413E21" w14:paraId="54C31DB6" w14:textId="77777777" w:rsidTr="00610A37">
        <w:tc>
          <w:tcPr>
            <w:tcW w:w="709" w:type="dxa"/>
            <w:tcBorders>
              <w:top w:val="single" w:sz="12" w:space="0" w:color="auto"/>
              <w:bottom w:val="single" w:sz="12" w:space="0" w:color="auto"/>
            </w:tcBorders>
            <w:shd w:val="solid" w:color="FFFFFF" w:fill="auto"/>
          </w:tcPr>
          <w:p w14:paraId="64F8A09A" w14:textId="77777777" w:rsidR="00616B49" w:rsidRDefault="00616B49" w:rsidP="00616B49">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31362AB5" w14:textId="77777777" w:rsidR="00616B49" w:rsidRDefault="00616B49" w:rsidP="00616B49">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061137C7" w14:textId="77777777" w:rsidR="00616B49" w:rsidRDefault="00616B49" w:rsidP="00616B49">
            <w:pPr>
              <w:pStyle w:val="TAC"/>
              <w:rPr>
                <w:sz w:val="16"/>
                <w:szCs w:val="16"/>
              </w:rPr>
            </w:pPr>
            <w:r>
              <w:rPr>
                <w:rFonts w:cs="Arial"/>
                <w:sz w:val="16"/>
                <w:szCs w:val="16"/>
              </w:rPr>
              <w:t>SP-240184</w:t>
            </w:r>
          </w:p>
        </w:tc>
        <w:tc>
          <w:tcPr>
            <w:tcW w:w="567" w:type="dxa"/>
            <w:tcBorders>
              <w:top w:val="single" w:sz="12" w:space="0" w:color="auto"/>
              <w:bottom w:val="single" w:sz="12" w:space="0" w:color="auto"/>
            </w:tcBorders>
            <w:shd w:val="solid" w:color="FFFFFF" w:fill="auto"/>
          </w:tcPr>
          <w:p w14:paraId="5D956E7C" w14:textId="77777777" w:rsidR="00616B49" w:rsidRDefault="00616B49" w:rsidP="00616B49">
            <w:pPr>
              <w:pStyle w:val="TAL"/>
              <w:rPr>
                <w:sz w:val="16"/>
                <w:szCs w:val="16"/>
              </w:rPr>
            </w:pPr>
            <w:r>
              <w:rPr>
                <w:sz w:val="16"/>
                <w:szCs w:val="16"/>
              </w:rPr>
              <w:t>0122</w:t>
            </w:r>
          </w:p>
        </w:tc>
        <w:tc>
          <w:tcPr>
            <w:tcW w:w="425" w:type="dxa"/>
            <w:tcBorders>
              <w:top w:val="single" w:sz="12" w:space="0" w:color="auto"/>
              <w:bottom w:val="single" w:sz="12" w:space="0" w:color="auto"/>
            </w:tcBorders>
            <w:shd w:val="solid" w:color="FFFFFF" w:fill="auto"/>
          </w:tcPr>
          <w:p w14:paraId="48BC76CB" w14:textId="77777777" w:rsidR="00616B49" w:rsidRDefault="00616B49" w:rsidP="00616B4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1262B3B" w14:textId="77777777" w:rsidR="00616B49" w:rsidRDefault="00616B49" w:rsidP="00616B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05535F9" w14:textId="77777777" w:rsidR="00616B49" w:rsidRDefault="00616B49" w:rsidP="00616B49">
            <w:pPr>
              <w:pStyle w:val="TAL"/>
              <w:rPr>
                <w:sz w:val="16"/>
                <w:szCs w:val="16"/>
              </w:rPr>
            </w:pPr>
            <w:r>
              <w:rPr>
                <w:sz w:val="16"/>
                <w:szCs w:val="16"/>
              </w:rPr>
              <w:t>Rel-17 CR 32.158 Clarify filtering expression for selecting single managed objects</w:t>
            </w:r>
          </w:p>
        </w:tc>
        <w:tc>
          <w:tcPr>
            <w:tcW w:w="708" w:type="dxa"/>
            <w:tcBorders>
              <w:top w:val="single" w:sz="12" w:space="0" w:color="auto"/>
              <w:bottom w:val="single" w:sz="12" w:space="0" w:color="auto"/>
            </w:tcBorders>
            <w:shd w:val="solid" w:color="FFFFFF" w:fill="auto"/>
          </w:tcPr>
          <w:p w14:paraId="50046C7F" w14:textId="77777777" w:rsidR="00616B49" w:rsidRDefault="00616B49" w:rsidP="00616B49">
            <w:pPr>
              <w:pStyle w:val="TAC"/>
              <w:rPr>
                <w:sz w:val="16"/>
                <w:szCs w:val="16"/>
              </w:rPr>
            </w:pPr>
            <w:r>
              <w:rPr>
                <w:sz w:val="16"/>
                <w:szCs w:val="16"/>
              </w:rPr>
              <w:t>17.7.0</w:t>
            </w:r>
          </w:p>
        </w:tc>
      </w:tr>
      <w:tr w:rsidR="00616B49" w:rsidRPr="00413E21" w14:paraId="7F07F2F1" w14:textId="77777777" w:rsidTr="00616B49">
        <w:tc>
          <w:tcPr>
            <w:tcW w:w="709" w:type="dxa"/>
            <w:tcBorders>
              <w:top w:val="single" w:sz="12" w:space="0" w:color="auto"/>
              <w:bottom w:val="single" w:sz="12" w:space="0" w:color="auto"/>
            </w:tcBorders>
            <w:shd w:val="solid" w:color="FFFFFF" w:fill="auto"/>
          </w:tcPr>
          <w:p w14:paraId="5C57C1E8" w14:textId="77777777" w:rsidR="00616B49" w:rsidRDefault="00616B49" w:rsidP="00616B49">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2DB6C59D" w14:textId="77777777" w:rsidR="00616B49" w:rsidRDefault="00616B49" w:rsidP="00616B49">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57C7D3D4" w14:textId="77777777" w:rsidR="00616B49" w:rsidRDefault="00616B49" w:rsidP="00616B49">
            <w:pPr>
              <w:pStyle w:val="TAC"/>
              <w:rPr>
                <w:sz w:val="16"/>
                <w:szCs w:val="16"/>
              </w:rPr>
            </w:pPr>
            <w:r>
              <w:rPr>
                <w:rFonts w:cs="Arial"/>
                <w:sz w:val="16"/>
                <w:szCs w:val="16"/>
              </w:rPr>
              <w:t>SP-240184</w:t>
            </w:r>
          </w:p>
        </w:tc>
        <w:tc>
          <w:tcPr>
            <w:tcW w:w="567" w:type="dxa"/>
            <w:tcBorders>
              <w:top w:val="single" w:sz="12" w:space="0" w:color="auto"/>
              <w:bottom w:val="single" w:sz="12" w:space="0" w:color="auto"/>
            </w:tcBorders>
            <w:shd w:val="solid" w:color="FFFFFF" w:fill="auto"/>
          </w:tcPr>
          <w:p w14:paraId="281643E9" w14:textId="77777777" w:rsidR="00616B49" w:rsidRDefault="00616B49" w:rsidP="00616B49">
            <w:pPr>
              <w:pStyle w:val="TAL"/>
              <w:rPr>
                <w:sz w:val="16"/>
                <w:szCs w:val="16"/>
              </w:rPr>
            </w:pPr>
            <w:r>
              <w:rPr>
                <w:sz w:val="16"/>
                <w:szCs w:val="16"/>
              </w:rPr>
              <w:t>0124</w:t>
            </w:r>
          </w:p>
        </w:tc>
        <w:tc>
          <w:tcPr>
            <w:tcW w:w="425" w:type="dxa"/>
            <w:tcBorders>
              <w:top w:val="single" w:sz="12" w:space="0" w:color="auto"/>
              <w:bottom w:val="single" w:sz="12" w:space="0" w:color="auto"/>
            </w:tcBorders>
            <w:shd w:val="solid" w:color="FFFFFF" w:fill="auto"/>
          </w:tcPr>
          <w:p w14:paraId="7937F797" w14:textId="77777777" w:rsidR="00616B49" w:rsidRDefault="00616B49" w:rsidP="00616B4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32253AA" w14:textId="77777777" w:rsidR="00616B49" w:rsidRDefault="00616B49" w:rsidP="00616B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F08BAF" w14:textId="77777777" w:rsidR="00616B49" w:rsidRDefault="00616B49" w:rsidP="00616B49">
            <w:pPr>
              <w:pStyle w:val="TAL"/>
              <w:rPr>
                <w:sz w:val="16"/>
                <w:szCs w:val="16"/>
              </w:rPr>
            </w:pPr>
            <w:r>
              <w:rPr>
                <w:sz w:val="16"/>
                <w:szCs w:val="16"/>
              </w:rPr>
              <w:t>Rel-17 CR 32.158 Clarify the behavior when partitioning a data model</w:t>
            </w:r>
          </w:p>
        </w:tc>
        <w:tc>
          <w:tcPr>
            <w:tcW w:w="708" w:type="dxa"/>
            <w:tcBorders>
              <w:top w:val="single" w:sz="12" w:space="0" w:color="auto"/>
              <w:bottom w:val="single" w:sz="12" w:space="0" w:color="auto"/>
            </w:tcBorders>
            <w:shd w:val="solid" w:color="FFFFFF" w:fill="auto"/>
          </w:tcPr>
          <w:p w14:paraId="552B73D7" w14:textId="77777777" w:rsidR="00616B49" w:rsidRDefault="00616B49" w:rsidP="00616B49">
            <w:pPr>
              <w:pStyle w:val="TAC"/>
              <w:rPr>
                <w:sz w:val="16"/>
                <w:szCs w:val="16"/>
              </w:rPr>
            </w:pPr>
            <w:r>
              <w:rPr>
                <w:sz w:val="16"/>
                <w:szCs w:val="16"/>
              </w:rPr>
              <w:t>17.7.0</w:t>
            </w:r>
          </w:p>
        </w:tc>
      </w:tr>
      <w:tr w:rsidR="00616B49" w:rsidRPr="00413E21" w14:paraId="7121CBDD" w14:textId="77777777" w:rsidTr="00616B49">
        <w:tc>
          <w:tcPr>
            <w:tcW w:w="709" w:type="dxa"/>
            <w:tcBorders>
              <w:top w:val="single" w:sz="12" w:space="0" w:color="auto"/>
              <w:bottom w:val="single" w:sz="12" w:space="0" w:color="auto"/>
            </w:tcBorders>
            <w:shd w:val="solid" w:color="FFFFFF" w:fill="auto"/>
          </w:tcPr>
          <w:p w14:paraId="6F0000B5" w14:textId="77777777" w:rsidR="00616B49" w:rsidRDefault="00616B49" w:rsidP="00616B49">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6E281504" w14:textId="77777777" w:rsidR="00616B49" w:rsidRDefault="00616B49" w:rsidP="00616B49">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2BB1EA3" w14:textId="77777777" w:rsidR="00616B49" w:rsidRDefault="00616B49" w:rsidP="00616B49">
            <w:pPr>
              <w:pStyle w:val="TAC"/>
              <w:rPr>
                <w:sz w:val="16"/>
                <w:szCs w:val="16"/>
              </w:rPr>
            </w:pPr>
            <w:r>
              <w:rPr>
                <w:rFonts w:cs="Arial"/>
                <w:sz w:val="16"/>
                <w:szCs w:val="16"/>
              </w:rPr>
              <w:t>SP-240184</w:t>
            </w:r>
          </w:p>
        </w:tc>
        <w:tc>
          <w:tcPr>
            <w:tcW w:w="567" w:type="dxa"/>
            <w:tcBorders>
              <w:top w:val="single" w:sz="12" w:space="0" w:color="auto"/>
              <w:bottom w:val="single" w:sz="12" w:space="0" w:color="auto"/>
            </w:tcBorders>
            <w:shd w:val="solid" w:color="FFFFFF" w:fill="auto"/>
          </w:tcPr>
          <w:p w14:paraId="2F930126" w14:textId="77777777" w:rsidR="00616B49" w:rsidRDefault="00616B49" w:rsidP="00616B49">
            <w:pPr>
              <w:pStyle w:val="TAL"/>
              <w:rPr>
                <w:sz w:val="16"/>
                <w:szCs w:val="16"/>
              </w:rPr>
            </w:pPr>
            <w:r>
              <w:rPr>
                <w:sz w:val="16"/>
                <w:szCs w:val="16"/>
              </w:rPr>
              <w:t>0126</w:t>
            </w:r>
          </w:p>
        </w:tc>
        <w:tc>
          <w:tcPr>
            <w:tcW w:w="425" w:type="dxa"/>
            <w:tcBorders>
              <w:top w:val="single" w:sz="12" w:space="0" w:color="auto"/>
              <w:bottom w:val="single" w:sz="12" w:space="0" w:color="auto"/>
            </w:tcBorders>
            <w:shd w:val="solid" w:color="FFFFFF" w:fill="auto"/>
          </w:tcPr>
          <w:p w14:paraId="359FCF8B" w14:textId="77777777" w:rsidR="00616B49" w:rsidRDefault="00616B49" w:rsidP="00616B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E9DEF0" w14:textId="77777777" w:rsidR="00616B49" w:rsidRDefault="00616B49" w:rsidP="00616B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D1A760D" w14:textId="77777777" w:rsidR="00616B49" w:rsidRDefault="00616B49" w:rsidP="00616B49">
            <w:pPr>
              <w:pStyle w:val="TAL"/>
              <w:rPr>
                <w:sz w:val="16"/>
                <w:szCs w:val="16"/>
              </w:rPr>
            </w:pPr>
            <w:r>
              <w:rPr>
                <w:sz w:val="16"/>
                <w:szCs w:val="16"/>
              </w:rPr>
              <w:t>Rel-17 CR 32.158 Add missing JSON schema fragment for the 3GPP JSON Patch document</w:t>
            </w:r>
          </w:p>
        </w:tc>
        <w:tc>
          <w:tcPr>
            <w:tcW w:w="708" w:type="dxa"/>
            <w:tcBorders>
              <w:top w:val="single" w:sz="12" w:space="0" w:color="auto"/>
              <w:bottom w:val="single" w:sz="12" w:space="0" w:color="auto"/>
            </w:tcBorders>
            <w:shd w:val="solid" w:color="FFFFFF" w:fill="auto"/>
          </w:tcPr>
          <w:p w14:paraId="7B2FBAE5" w14:textId="77777777" w:rsidR="00616B49" w:rsidRDefault="00616B49" w:rsidP="00616B49">
            <w:pPr>
              <w:pStyle w:val="TAC"/>
              <w:rPr>
                <w:sz w:val="16"/>
                <w:szCs w:val="16"/>
              </w:rPr>
            </w:pPr>
            <w:r>
              <w:rPr>
                <w:sz w:val="16"/>
                <w:szCs w:val="16"/>
              </w:rPr>
              <w:t>17.7.0</w:t>
            </w:r>
          </w:p>
        </w:tc>
      </w:tr>
      <w:tr w:rsidR="00616B49" w:rsidRPr="00413E21" w14:paraId="2EDF8454" w14:textId="77777777" w:rsidTr="00616B49">
        <w:tc>
          <w:tcPr>
            <w:tcW w:w="709" w:type="dxa"/>
            <w:tcBorders>
              <w:top w:val="single" w:sz="12" w:space="0" w:color="auto"/>
              <w:bottom w:val="single" w:sz="12" w:space="0" w:color="auto"/>
            </w:tcBorders>
            <w:shd w:val="solid" w:color="FFFFFF" w:fill="auto"/>
          </w:tcPr>
          <w:p w14:paraId="3896D40C" w14:textId="77777777" w:rsidR="00616B49" w:rsidRDefault="00616B49" w:rsidP="00616B49">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D51A675" w14:textId="77777777" w:rsidR="00616B49" w:rsidRDefault="00616B49" w:rsidP="00616B49">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06B7EAB" w14:textId="77777777" w:rsidR="00616B49" w:rsidRDefault="00616B49" w:rsidP="00616B49">
            <w:pPr>
              <w:pStyle w:val="TAC"/>
              <w:rPr>
                <w:sz w:val="16"/>
                <w:szCs w:val="16"/>
              </w:rPr>
            </w:pPr>
            <w:r>
              <w:rPr>
                <w:rFonts w:cs="Arial"/>
                <w:sz w:val="16"/>
                <w:szCs w:val="16"/>
              </w:rPr>
              <w:t>SP-240184</w:t>
            </w:r>
          </w:p>
        </w:tc>
        <w:tc>
          <w:tcPr>
            <w:tcW w:w="567" w:type="dxa"/>
            <w:tcBorders>
              <w:top w:val="single" w:sz="12" w:space="0" w:color="auto"/>
              <w:bottom w:val="single" w:sz="12" w:space="0" w:color="auto"/>
            </w:tcBorders>
            <w:shd w:val="solid" w:color="FFFFFF" w:fill="auto"/>
          </w:tcPr>
          <w:p w14:paraId="06E72763" w14:textId="77777777" w:rsidR="00616B49" w:rsidRDefault="00616B49" w:rsidP="00616B49">
            <w:pPr>
              <w:pStyle w:val="TAL"/>
              <w:rPr>
                <w:sz w:val="16"/>
                <w:szCs w:val="16"/>
              </w:rPr>
            </w:pPr>
            <w:r>
              <w:rPr>
                <w:sz w:val="16"/>
                <w:szCs w:val="16"/>
              </w:rPr>
              <w:t>0132</w:t>
            </w:r>
          </w:p>
        </w:tc>
        <w:tc>
          <w:tcPr>
            <w:tcW w:w="425" w:type="dxa"/>
            <w:tcBorders>
              <w:top w:val="single" w:sz="12" w:space="0" w:color="auto"/>
              <w:bottom w:val="single" w:sz="12" w:space="0" w:color="auto"/>
            </w:tcBorders>
            <w:shd w:val="solid" w:color="FFFFFF" w:fill="auto"/>
          </w:tcPr>
          <w:p w14:paraId="6CDEBC75" w14:textId="77777777" w:rsidR="00616B49" w:rsidRDefault="00616B49" w:rsidP="00616B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F0B6E3" w14:textId="77777777" w:rsidR="00616B49" w:rsidRDefault="00616B49" w:rsidP="00616B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8A4E8F9" w14:textId="77777777" w:rsidR="00616B49" w:rsidRDefault="00616B49" w:rsidP="00616B49">
            <w:pPr>
              <w:pStyle w:val="TAL"/>
              <w:rPr>
                <w:sz w:val="16"/>
                <w:szCs w:val="16"/>
              </w:rPr>
            </w:pPr>
            <w:r>
              <w:rPr>
                <w:sz w:val="16"/>
                <w:szCs w:val="16"/>
              </w:rPr>
              <w:t>Rel17 CR TS 32.158 Correction of the thresholdLevels attribute name</w:t>
            </w:r>
          </w:p>
        </w:tc>
        <w:tc>
          <w:tcPr>
            <w:tcW w:w="708" w:type="dxa"/>
            <w:tcBorders>
              <w:top w:val="single" w:sz="12" w:space="0" w:color="auto"/>
              <w:bottom w:val="single" w:sz="12" w:space="0" w:color="auto"/>
            </w:tcBorders>
            <w:shd w:val="solid" w:color="FFFFFF" w:fill="auto"/>
          </w:tcPr>
          <w:p w14:paraId="598A6F5F" w14:textId="77777777" w:rsidR="00616B49" w:rsidRDefault="00616B49" w:rsidP="00616B49">
            <w:pPr>
              <w:pStyle w:val="TAC"/>
              <w:rPr>
                <w:sz w:val="16"/>
                <w:szCs w:val="16"/>
              </w:rPr>
            </w:pPr>
            <w:r>
              <w:rPr>
                <w:sz w:val="16"/>
                <w:szCs w:val="16"/>
              </w:rPr>
              <w:t>17.7.0</w:t>
            </w:r>
          </w:p>
        </w:tc>
      </w:tr>
      <w:tr w:rsidR="00616B49" w:rsidRPr="00413E21" w14:paraId="2C1A070D" w14:textId="77777777" w:rsidTr="007B2CC7">
        <w:tc>
          <w:tcPr>
            <w:tcW w:w="709" w:type="dxa"/>
            <w:tcBorders>
              <w:top w:val="single" w:sz="12" w:space="0" w:color="auto"/>
              <w:bottom w:val="single" w:sz="12" w:space="0" w:color="auto"/>
            </w:tcBorders>
            <w:shd w:val="solid" w:color="FFFFFF" w:fill="auto"/>
          </w:tcPr>
          <w:p w14:paraId="4FE444CF" w14:textId="77777777" w:rsidR="00616B49" w:rsidRDefault="00616B49" w:rsidP="00616B49">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309F2E" w14:textId="77777777" w:rsidR="00616B49" w:rsidRDefault="00616B49" w:rsidP="00616B49">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7B57635A" w14:textId="77777777" w:rsidR="00616B49" w:rsidRDefault="00616B49" w:rsidP="00616B49">
            <w:pPr>
              <w:pStyle w:val="TAC"/>
              <w:rPr>
                <w:sz w:val="16"/>
                <w:szCs w:val="16"/>
              </w:rPr>
            </w:pPr>
            <w:r>
              <w:rPr>
                <w:rFonts w:cs="Arial"/>
                <w:sz w:val="16"/>
                <w:szCs w:val="16"/>
              </w:rPr>
              <w:t>SP-240184</w:t>
            </w:r>
          </w:p>
        </w:tc>
        <w:tc>
          <w:tcPr>
            <w:tcW w:w="567" w:type="dxa"/>
            <w:tcBorders>
              <w:top w:val="single" w:sz="12" w:space="0" w:color="auto"/>
              <w:bottom w:val="single" w:sz="12" w:space="0" w:color="auto"/>
            </w:tcBorders>
            <w:shd w:val="solid" w:color="FFFFFF" w:fill="auto"/>
          </w:tcPr>
          <w:p w14:paraId="628B6403" w14:textId="77777777" w:rsidR="00616B49" w:rsidRDefault="00616B49" w:rsidP="00616B49">
            <w:pPr>
              <w:pStyle w:val="TAL"/>
              <w:rPr>
                <w:sz w:val="16"/>
                <w:szCs w:val="16"/>
              </w:rPr>
            </w:pPr>
            <w:r>
              <w:rPr>
                <w:sz w:val="16"/>
                <w:szCs w:val="16"/>
              </w:rPr>
              <w:t>0133</w:t>
            </w:r>
          </w:p>
        </w:tc>
        <w:tc>
          <w:tcPr>
            <w:tcW w:w="425" w:type="dxa"/>
            <w:tcBorders>
              <w:top w:val="single" w:sz="12" w:space="0" w:color="auto"/>
              <w:bottom w:val="single" w:sz="12" w:space="0" w:color="auto"/>
            </w:tcBorders>
            <w:shd w:val="solid" w:color="FFFFFF" w:fill="auto"/>
          </w:tcPr>
          <w:p w14:paraId="1888C2A6" w14:textId="77777777" w:rsidR="00616B49" w:rsidRDefault="00616B49" w:rsidP="00616B4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1A021EF" w14:textId="77777777" w:rsidR="00616B49" w:rsidRDefault="00616B49" w:rsidP="00616B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742C08B" w14:textId="77777777" w:rsidR="00616B49" w:rsidRDefault="00616B49" w:rsidP="00616B49">
            <w:pPr>
              <w:pStyle w:val="TAL"/>
              <w:rPr>
                <w:sz w:val="16"/>
                <w:szCs w:val="16"/>
              </w:rPr>
            </w:pPr>
            <w:r>
              <w:rPr>
                <w:sz w:val="16"/>
                <w:szCs w:val="16"/>
              </w:rPr>
              <w:t>Rel17 TS 32.158 Correction of resource representation for JSON Patch</w:t>
            </w:r>
          </w:p>
        </w:tc>
        <w:tc>
          <w:tcPr>
            <w:tcW w:w="708" w:type="dxa"/>
            <w:tcBorders>
              <w:top w:val="single" w:sz="12" w:space="0" w:color="auto"/>
              <w:bottom w:val="single" w:sz="12" w:space="0" w:color="auto"/>
            </w:tcBorders>
            <w:shd w:val="solid" w:color="FFFFFF" w:fill="auto"/>
          </w:tcPr>
          <w:p w14:paraId="26E14B7F" w14:textId="77777777" w:rsidR="00616B49" w:rsidRDefault="00616B49" w:rsidP="00616B49">
            <w:pPr>
              <w:pStyle w:val="TAC"/>
              <w:rPr>
                <w:sz w:val="16"/>
                <w:szCs w:val="16"/>
              </w:rPr>
            </w:pPr>
            <w:r>
              <w:rPr>
                <w:sz w:val="16"/>
                <w:szCs w:val="16"/>
              </w:rPr>
              <w:t>17.7.0</w:t>
            </w:r>
          </w:p>
        </w:tc>
      </w:tr>
      <w:tr w:rsidR="007B2CC7" w:rsidRPr="00413E21" w14:paraId="0EB54269" w14:textId="77777777" w:rsidTr="006259A7">
        <w:tc>
          <w:tcPr>
            <w:tcW w:w="709" w:type="dxa"/>
            <w:tcBorders>
              <w:top w:val="single" w:sz="12" w:space="0" w:color="auto"/>
              <w:bottom w:val="single" w:sz="12" w:space="0" w:color="auto"/>
            </w:tcBorders>
            <w:shd w:val="solid" w:color="FFFFFF" w:fill="auto"/>
          </w:tcPr>
          <w:p w14:paraId="7D8D553C" w14:textId="77777777" w:rsidR="007B2CC7" w:rsidRDefault="007B2CC7" w:rsidP="00616B49">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320BE4FF" w14:textId="77777777" w:rsidR="007B2CC7" w:rsidRDefault="007B2CC7" w:rsidP="00616B49">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0D5CCA67" w14:textId="77777777" w:rsidR="007B2CC7" w:rsidRDefault="007B2CC7" w:rsidP="00616B49">
            <w:pPr>
              <w:pStyle w:val="TAC"/>
              <w:rPr>
                <w:rFonts w:cs="Arial"/>
                <w:sz w:val="16"/>
                <w:szCs w:val="16"/>
              </w:rPr>
            </w:pPr>
            <w:r w:rsidRPr="007B2CC7">
              <w:rPr>
                <w:rFonts w:cs="Arial"/>
                <w:sz w:val="16"/>
                <w:szCs w:val="16"/>
              </w:rPr>
              <w:t>SP-240805</w:t>
            </w:r>
          </w:p>
        </w:tc>
        <w:tc>
          <w:tcPr>
            <w:tcW w:w="567" w:type="dxa"/>
            <w:tcBorders>
              <w:top w:val="single" w:sz="12" w:space="0" w:color="auto"/>
              <w:bottom w:val="single" w:sz="12" w:space="0" w:color="auto"/>
            </w:tcBorders>
            <w:shd w:val="solid" w:color="FFFFFF" w:fill="auto"/>
          </w:tcPr>
          <w:p w14:paraId="3BCD9B00" w14:textId="77777777" w:rsidR="007B2CC7" w:rsidRDefault="007B2CC7" w:rsidP="00616B49">
            <w:pPr>
              <w:pStyle w:val="TAL"/>
              <w:rPr>
                <w:sz w:val="16"/>
                <w:szCs w:val="16"/>
              </w:rPr>
            </w:pPr>
            <w:r>
              <w:rPr>
                <w:sz w:val="16"/>
                <w:szCs w:val="16"/>
              </w:rPr>
              <w:t>0136</w:t>
            </w:r>
          </w:p>
        </w:tc>
        <w:tc>
          <w:tcPr>
            <w:tcW w:w="425" w:type="dxa"/>
            <w:tcBorders>
              <w:top w:val="single" w:sz="12" w:space="0" w:color="auto"/>
              <w:bottom w:val="single" w:sz="12" w:space="0" w:color="auto"/>
            </w:tcBorders>
            <w:shd w:val="solid" w:color="FFFFFF" w:fill="auto"/>
          </w:tcPr>
          <w:p w14:paraId="59C010B6" w14:textId="77777777" w:rsidR="007B2CC7" w:rsidRDefault="007B2CC7" w:rsidP="00616B4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84DFB6C" w14:textId="77777777" w:rsidR="007B2CC7" w:rsidRDefault="007B2CC7" w:rsidP="00616B4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2B327E4" w14:textId="77777777" w:rsidR="007B2CC7" w:rsidRDefault="007B2CC7" w:rsidP="00616B49">
            <w:pPr>
              <w:pStyle w:val="TAL"/>
              <w:rPr>
                <w:sz w:val="16"/>
                <w:szCs w:val="16"/>
              </w:rPr>
            </w:pPr>
            <w:r>
              <w:rPr>
                <w:sz w:val="16"/>
                <w:szCs w:val="16"/>
              </w:rPr>
              <w:t>Rel-17 CR 32.158 Clarify usage of information models</w:t>
            </w:r>
          </w:p>
        </w:tc>
        <w:tc>
          <w:tcPr>
            <w:tcW w:w="708" w:type="dxa"/>
            <w:tcBorders>
              <w:top w:val="single" w:sz="12" w:space="0" w:color="auto"/>
              <w:bottom w:val="single" w:sz="12" w:space="0" w:color="auto"/>
            </w:tcBorders>
            <w:shd w:val="solid" w:color="FFFFFF" w:fill="auto"/>
          </w:tcPr>
          <w:p w14:paraId="4E0E1E82" w14:textId="77777777" w:rsidR="007B2CC7" w:rsidRDefault="007B2CC7" w:rsidP="00616B49">
            <w:pPr>
              <w:pStyle w:val="TAC"/>
              <w:rPr>
                <w:sz w:val="16"/>
                <w:szCs w:val="16"/>
              </w:rPr>
            </w:pPr>
            <w:r>
              <w:rPr>
                <w:sz w:val="16"/>
                <w:szCs w:val="16"/>
              </w:rPr>
              <w:t>17.8.0</w:t>
            </w:r>
          </w:p>
        </w:tc>
      </w:tr>
      <w:tr w:rsidR="006259A7" w:rsidRPr="00413E21" w14:paraId="35B6BF8D" w14:textId="77777777" w:rsidTr="00F54BE3">
        <w:tc>
          <w:tcPr>
            <w:tcW w:w="709" w:type="dxa"/>
            <w:tcBorders>
              <w:top w:val="single" w:sz="12" w:space="0" w:color="auto"/>
            </w:tcBorders>
            <w:shd w:val="solid" w:color="FFFFFF" w:fill="auto"/>
          </w:tcPr>
          <w:p w14:paraId="727F0418" w14:textId="3EDF6781" w:rsidR="006259A7" w:rsidRDefault="006259A7" w:rsidP="00616B49">
            <w:pPr>
              <w:pStyle w:val="TAC"/>
              <w:rPr>
                <w:sz w:val="16"/>
                <w:szCs w:val="16"/>
              </w:rPr>
            </w:pPr>
            <w:r>
              <w:rPr>
                <w:sz w:val="16"/>
                <w:szCs w:val="16"/>
              </w:rPr>
              <w:t>2024-09</w:t>
            </w:r>
          </w:p>
        </w:tc>
        <w:tc>
          <w:tcPr>
            <w:tcW w:w="992" w:type="dxa"/>
            <w:tcBorders>
              <w:top w:val="single" w:sz="12" w:space="0" w:color="auto"/>
            </w:tcBorders>
            <w:shd w:val="solid" w:color="FFFFFF" w:fill="auto"/>
          </w:tcPr>
          <w:p w14:paraId="0DCCF6BF" w14:textId="1B928D31" w:rsidR="006259A7" w:rsidRDefault="006259A7" w:rsidP="00616B49">
            <w:pPr>
              <w:pStyle w:val="TAC"/>
              <w:rPr>
                <w:sz w:val="16"/>
                <w:szCs w:val="16"/>
              </w:rPr>
            </w:pPr>
            <w:r>
              <w:rPr>
                <w:sz w:val="16"/>
                <w:szCs w:val="16"/>
              </w:rPr>
              <w:t>SA#105</w:t>
            </w:r>
          </w:p>
        </w:tc>
        <w:tc>
          <w:tcPr>
            <w:tcW w:w="993" w:type="dxa"/>
            <w:tcBorders>
              <w:top w:val="single" w:sz="12" w:space="0" w:color="auto"/>
            </w:tcBorders>
            <w:shd w:val="solid" w:color="FFFFFF" w:fill="auto"/>
          </w:tcPr>
          <w:p w14:paraId="0B22B1C4" w14:textId="6AFE63C6" w:rsidR="006259A7" w:rsidRPr="007B2CC7" w:rsidRDefault="006259A7" w:rsidP="00616B49">
            <w:pPr>
              <w:pStyle w:val="TAC"/>
              <w:rPr>
                <w:rFonts w:cs="Arial"/>
                <w:sz w:val="16"/>
                <w:szCs w:val="16"/>
              </w:rPr>
            </w:pPr>
            <w:r w:rsidRPr="006259A7">
              <w:rPr>
                <w:rFonts w:cs="Arial"/>
                <w:sz w:val="16"/>
                <w:szCs w:val="16"/>
              </w:rPr>
              <w:t>SP-241171</w:t>
            </w:r>
          </w:p>
        </w:tc>
        <w:tc>
          <w:tcPr>
            <w:tcW w:w="567" w:type="dxa"/>
            <w:tcBorders>
              <w:top w:val="single" w:sz="12" w:space="0" w:color="auto"/>
            </w:tcBorders>
            <w:shd w:val="solid" w:color="FFFFFF" w:fill="auto"/>
          </w:tcPr>
          <w:p w14:paraId="4D0A5E68" w14:textId="603F55A9" w:rsidR="006259A7" w:rsidRDefault="006259A7" w:rsidP="00616B49">
            <w:pPr>
              <w:pStyle w:val="TAL"/>
              <w:rPr>
                <w:sz w:val="16"/>
                <w:szCs w:val="16"/>
              </w:rPr>
            </w:pPr>
            <w:r>
              <w:rPr>
                <w:sz w:val="16"/>
                <w:szCs w:val="16"/>
              </w:rPr>
              <w:t>0141</w:t>
            </w:r>
          </w:p>
        </w:tc>
        <w:tc>
          <w:tcPr>
            <w:tcW w:w="425" w:type="dxa"/>
            <w:tcBorders>
              <w:top w:val="single" w:sz="12" w:space="0" w:color="auto"/>
            </w:tcBorders>
            <w:shd w:val="solid" w:color="FFFFFF" w:fill="auto"/>
          </w:tcPr>
          <w:p w14:paraId="21D48A15" w14:textId="78C60B75" w:rsidR="006259A7" w:rsidRDefault="006259A7" w:rsidP="00616B49">
            <w:pPr>
              <w:pStyle w:val="TAR"/>
              <w:rPr>
                <w:sz w:val="16"/>
                <w:szCs w:val="16"/>
              </w:rPr>
            </w:pPr>
            <w:r>
              <w:rPr>
                <w:sz w:val="16"/>
                <w:szCs w:val="16"/>
              </w:rPr>
              <w:t>1</w:t>
            </w:r>
          </w:p>
        </w:tc>
        <w:tc>
          <w:tcPr>
            <w:tcW w:w="425" w:type="dxa"/>
            <w:tcBorders>
              <w:top w:val="single" w:sz="12" w:space="0" w:color="auto"/>
            </w:tcBorders>
            <w:shd w:val="solid" w:color="FFFFFF" w:fill="auto"/>
          </w:tcPr>
          <w:p w14:paraId="71C21A59" w14:textId="60B28A41" w:rsidR="006259A7" w:rsidRDefault="006259A7" w:rsidP="00616B49">
            <w:pPr>
              <w:pStyle w:val="TAC"/>
              <w:rPr>
                <w:sz w:val="16"/>
                <w:szCs w:val="16"/>
              </w:rPr>
            </w:pPr>
            <w:r>
              <w:rPr>
                <w:sz w:val="16"/>
                <w:szCs w:val="16"/>
              </w:rPr>
              <w:t>A</w:t>
            </w:r>
          </w:p>
        </w:tc>
        <w:tc>
          <w:tcPr>
            <w:tcW w:w="4820" w:type="dxa"/>
            <w:tcBorders>
              <w:top w:val="single" w:sz="12" w:space="0" w:color="auto"/>
            </w:tcBorders>
            <w:shd w:val="solid" w:color="FFFFFF" w:fill="auto"/>
          </w:tcPr>
          <w:p w14:paraId="3E79B68D" w14:textId="3C6EB81B" w:rsidR="006259A7" w:rsidRDefault="006259A7" w:rsidP="00616B49">
            <w:pPr>
              <w:pStyle w:val="TAL"/>
              <w:rPr>
                <w:sz w:val="16"/>
                <w:szCs w:val="16"/>
              </w:rPr>
            </w:pPr>
            <w:r>
              <w:rPr>
                <w:sz w:val="16"/>
                <w:szCs w:val="16"/>
              </w:rPr>
              <w:t>Rel-17 CR TS 32.158 Update the IETF references to the latest IETF draft</w:t>
            </w:r>
          </w:p>
        </w:tc>
        <w:tc>
          <w:tcPr>
            <w:tcW w:w="708" w:type="dxa"/>
            <w:tcBorders>
              <w:top w:val="single" w:sz="12" w:space="0" w:color="auto"/>
            </w:tcBorders>
            <w:shd w:val="solid" w:color="FFFFFF" w:fill="auto"/>
          </w:tcPr>
          <w:p w14:paraId="5E5D208E" w14:textId="7E99AB23" w:rsidR="006259A7" w:rsidRDefault="006259A7" w:rsidP="00616B49">
            <w:pPr>
              <w:pStyle w:val="TAC"/>
              <w:rPr>
                <w:sz w:val="16"/>
                <w:szCs w:val="16"/>
              </w:rPr>
            </w:pPr>
            <w:r>
              <w:rPr>
                <w:sz w:val="16"/>
                <w:szCs w:val="16"/>
              </w:rPr>
              <w:t>17.9.0</w:t>
            </w:r>
          </w:p>
        </w:tc>
      </w:tr>
    </w:tbl>
    <w:p w14:paraId="5AC1802C" w14:textId="77777777" w:rsidR="003C3971" w:rsidRPr="00413E21" w:rsidRDefault="003C3971" w:rsidP="003C3971"/>
    <w:sectPr w:rsidR="003C3971"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DDB77" w14:textId="77777777" w:rsidR="00044DC6" w:rsidRDefault="00044DC6">
      <w:r>
        <w:separator/>
      </w:r>
    </w:p>
  </w:endnote>
  <w:endnote w:type="continuationSeparator" w:id="0">
    <w:p w14:paraId="6211A9C4" w14:textId="77777777" w:rsidR="00044DC6" w:rsidRDefault="0004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AB530"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1A110" w14:textId="77777777" w:rsidR="00044DC6" w:rsidRDefault="00044DC6">
      <w:r>
        <w:separator/>
      </w:r>
    </w:p>
  </w:footnote>
  <w:footnote w:type="continuationSeparator" w:id="0">
    <w:p w14:paraId="2CEF9DCE" w14:textId="77777777" w:rsidR="00044DC6" w:rsidRDefault="0004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6B1C9" w14:textId="715A38DE"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E27">
      <w:rPr>
        <w:rFonts w:ascii="Arial" w:hAnsi="Arial" w:cs="Arial"/>
        <w:b/>
        <w:noProof/>
        <w:sz w:val="18"/>
        <w:szCs w:val="18"/>
      </w:rPr>
      <w:t>3GPP TS 32.158 V17.9.0 (2024-09)</w:t>
    </w:r>
    <w:r>
      <w:rPr>
        <w:rFonts w:ascii="Arial" w:hAnsi="Arial" w:cs="Arial"/>
        <w:b/>
        <w:sz w:val="18"/>
        <w:szCs w:val="18"/>
      </w:rPr>
      <w:fldChar w:fldCharType="end"/>
    </w:r>
  </w:p>
  <w:p w14:paraId="633F282F"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08F58DCF" w14:textId="38C43117"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E27">
      <w:rPr>
        <w:rFonts w:ascii="Arial" w:hAnsi="Arial" w:cs="Arial"/>
        <w:b/>
        <w:noProof/>
        <w:sz w:val="18"/>
        <w:szCs w:val="18"/>
      </w:rPr>
      <w:t>Release 17</w:t>
    </w:r>
    <w:r>
      <w:rPr>
        <w:rFonts w:ascii="Arial" w:hAnsi="Arial" w:cs="Arial"/>
        <w:b/>
        <w:sz w:val="18"/>
        <w:szCs w:val="18"/>
      </w:rPr>
      <w:fldChar w:fldCharType="end"/>
    </w:r>
  </w:p>
  <w:p w14:paraId="4F4E05E8"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303461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6389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5284614">
    <w:abstractNumId w:val="11"/>
  </w:num>
  <w:num w:numId="4" w16cid:durableId="903446310">
    <w:abstractNumId w:val="12"/>
  </w:num>
  <w:num w:numId="5" w16cid:durableId="987900871">
    <w:abstractNumId w:val="19"/>
  </w:num>
  <w:num w:numId="6" w16cid:durableId="659625233">
    <w:abstractNumId w:val="20"/>
  </w:num>
  <w:num w:numId="7" w16cid:durableId="1552155026">
    <w:abstractNumId w:val="13"/>
  </w:num>
  <w:num w:numId="8" w16cid:durableId="1586764098">
    <w:abstractNumId w:val="18"/>
  </w:num>
  <w:num w:numId="9" w16cid:durableId="1014847510">
    <w:abstractNumId w:val="15"/>
  </w:num>
  <w:num w:numId="10" w16cid:durableId="309867086">
    <w:abstractNumId w:val="28"/>
  </w:num>
  <w:num w:numId="11" w16cid:durableId="362480226">
    <w:abstractNumId w:val="27"/>
  </w:num>
  <w:num w:numId="12" w16cid:durableId="440035934">
    <w:abstractNumId w:val="23"/>
  </w:num>
  <w:num w:numId="13" w16cid:durableId="1631204745">
    <w:abstractNumId w:val="21"/>
  </w:num>
  <w:num w:numId="14" w16cid:durableId="65763051">
    <w:abstractNumId w:val="9"/>
  </w:num>
  <w:num w:numId="15" w16cid:durableId="2020308928">
    <w:abstractNumId w:val="7"/>
  </w:num>
  <w:num w:numId="16" w16cid:durableId="1256015744">
    <w:abstractNumId w:val="6"/>
  </w:num>
  <w:num w:numId="17" w16cid:durableId="1203595007">
    <w:abstractNumId w:val="5"/>
  </w:num>
  <w:num w:numId="18" w16cid:durableId="560099688">
    <w:abstractNumId w:val="4"/>
  </w:num>
  <w:num w:numId="19" w16cid:durableId="1886796291">
    <w:abstractNumId w:val="8"/>
  </w:num>
  <w:num w:numId="20" w16cid:durableId="1330406870">
    <w:abstractNumId w:val="3"/>
  </w:num>
  <w:num w:numId="21" w16cid:durableId="423501510">
    <w:abstractNumId w:val="26"/>
  </w:num>
  <w:num w:numId="22" w16cid:durableId="955065172">
    <w:abstractNumId w:val="22"/>
  </w:num>
  <w:num w:numId="23" w16cid:durableId="2096317368">
    <w:abstractNumId w:val="17"/>
  </w:num>
  <w:num w:numId="24" w16cid:durableId="630482685">
    <w:abstractNumId w:val="24"/>
  </w:num>
  <w:num w:numId="25" w16cid:durableId="1397706678">
    <w:abstractNumId w:val="16"/>
  </w:num>
  <w:num w:numId="26" w16cid:durableId="1026443992">
    <w:abstractNumId w:val="2"/>
  </w:num>
  <w:num w:numId="27" w16cid:durableId="2085372526">
    <w:abstractNumId w:val="1"/>
  </w:num>
  <w:num w:numId="28" w16cid:durableId="946278336">
    <w:abstractNumId w:val="0"/>
  </w:num>
  <w:num w:numId="29" w16cid:durableId="1495292121">
    <w:abstractNumId w:val="25"/>
  </w:num>
  <w:num w:numId="30" w16cid:durableId="10562760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QyMDY1MjUxMjVV0lEKTi0uzszPAykwqwUAclL12iwAAAA="/>
  </w:docVars>
  <w:rsids>
    <w:rsidRoot w:val="004E213A"/>
    <w:rsid w:val="00005687"/>
    <w:rsid w:val="00011DAA"/>
    <w:rsid w:val="00014DAE"/>
    <w:rsid w:val="0003033C"/>
    <w:rsid w:val="00033397"/>
    <w:rsid w:val="00033FE4"/>
    <w:rsid w:val="000342B9"/>
    <w:rsid w:val="00040095"/>
    <w:rsid w:val="00044DC6"/>
    <w:rsid w:val="00051834"/>
    <w:rsid w:val="00054A22"/>
    <w:rsid w:val="00056810"/>
    <w:rsid w:val="00064A3A"/>
    <w:rsid w:val="00065358"/>
    <w:rsid w:val="000655A6"/>
    <w:rsid w:val="00076112"/>
    <w:rsid w:val="00077541"/>
    <w:rsid w:val="00080512"/>
    <w:rsid w:val="000815ED"/>
    <w:rsid w:val="00084318"/>
    <w:rsid w:val="00084755"/>
    <w:rsid w:val="00084A25"/>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690"/>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4AE"/>
    <w:rsid w:val="001A7B8F"/>
    <w:rsid w:val="001B2EC8"/>
    <w:rsid w:val="001C17AF"/>
    <w:rsid w:val="001D02C2"/>
    <w:rsid w:val="001D1CB8"/>
    <w:rsid w:val="001D5686"/>
    <w:rsid w:val="001E27F4"/>
    <w:rsid w:val="001E31CC"/>
    <w:rsid w:val="001E73F4"/>
    <w:rsid w:val="001F15B0"/>
    <w:rsid w:val="001F168B"/>
    <w:rsid w:val="001F2BA8"/>
    <w:rsid w:val="001F4ADA"/>
    <w:rsid w:val="002011CE"/>
    <w:rsid w:val="00214E24"/>
    <w:rsid w:val="00215245"/>
    <w:rsid w:val="002171FF"/>
    <w:rsid w:val="00220D31"/>
    <w:rsid w:val="00232273"/>
    <w:rsid w:val="002347A2"/>
    <w:rsid w:val="002373A2"/>
    <w:rsid w:val="00243BD4"/>
    <w:rsid w:val="002442F2"/>
    <w:rsid w:val="00256FC4"/>
    <w:rsid w:val="00257C0A"/>
    <w:rsid w:val="00260E27"/>
    <w:rsid w:val="00260F98"/>
    <w:rsid w:val="002618B8"/>
    <w:rsid w:val="00265DAE"/>
    <w:rsid w:val="0026720C"/>
    <w:rsid w:val="002771E6"/>
    <w:rsid w:val="00277589"/>
    <w:rsid w:val="00281FEC"/>
    <w:rsid w:val="00294DF5"/>
    <w:rsid w:val="00297B8C"/>
    <w:rsid w:val="002B01A9"/>
    <w:rsid w:val="002C23B4"/>
    <w:rsid w:val="002C409D"/>
    <w:rsid w:val="002C494A"/>
    <w:rsid w:val="002E29D0"/>
    <w:rsid w:val="002E4FEA"/>
    <w:rsid w:val="002F6442"/>
    <w:rsid w:val="00302B52"/>
    <w:rsid w:val="00303F7C"/>
    <w:rsid w:val="00307550"/>
    <w:rsid w:val="003117D2"/>
    <w:rsid w:val="003153E7"/>
    <w:rsid w:val="00316C10"/>
    <w:rsid w:val="003172DC"/>
    <w:rsid w:val="00325973"/>
    <w:rsid w:val="00326C6E"/>
    <w:rsid w:val="00340F45"/>
    <w:rsid w:val="0035462D"/>
    <w:rsid w:val="0035569C"/>
    <w:rsid w:val="0036266B"/>
    <w:rsid w:val="003722A8"/>
    <w:rsid w:val="00374451"/>
    <w:rsid w:val="00380127"/>
    <w:rsid w:val="00380B8B"/>
    <w:rsid w:val="00381C7C"/>
    <w:rsid w:val="003836D7"/>
    <w:rsid w:val="003846B9"/>
    <w:rsid w:val="003864BA"/>
    <w:rsid w:val="003A236B"/>
    <w:rsid w:val="003B3A47"/>
    <w:rsid w:val="003B4BA0"/>
    <w:rsid w:val="003C3971"/>
    <w:rsid w:val="003C5101"/>
    <w:rsid w:val="003C5BEB"/>
    <w:rsid w:val="003E2A38"/>
    <w:rsid w:val="003F0D24"/>
    <w:rsid w:val="003F394B"/>
    <w:rsid w:val="00402012"/>
    <w:rsid w:val="00403AB1"/>
    <w:rsid w:val="00411AEE"/>
    <w:rsid w:val="00413E21"/>
    <w:rsid w:val="00422F1F"/>
    <w:rsid w:val="00433934"/>
    <w:rsid w:val="00445067"/>
    <w:rsid w:val="00460795"/>
    <w:rsid w:val="0047490E"/>
    <w:rsid w:val="00474C6D"/>
    <w:rsid w:val="00485638"/>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7023"/>
    <w:rsid w:val="004F1033"/>
    <w:rsid w:val="004F4CA8"/>
    <w:rsid w:val="004F4D4E"/>
    <w:rsid w:val="004F5565"/>
    <w:rsid w:val="00511F16"/>
    <w:rsid w:val="00514387"/>
    <w:rsid w:val="005210BC"/>
    <w:rsid w:val="00522C25"/>
    <w:rsid w:val="00523E0D"/>
    <w:rsid w:val="00543E6C"/>
    <w:rsid w:val="005457FF"/>
    <w:rsid w:val="005464D0"/>
    <w:rsid w:val="00551BE8"/>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C241D"/>
    <w:rsid w:val="005C2BEA"/>
    <w:rsid w:val="005D06D3"/>
    <w:rsid w:val="005D2E01"/>
    <w:rsid w:val="005D5AFE"/>
    <w:rsid w:val="005D6ABE"/>
    <w:rsid w:val="005F12EE"/>
    <w:rsid w:val="005F2BA9"/>
    <w:rsid w:val="00601C93"/>
    <w:rsid w:val="00604633"/>
    <w:rsid w:val="00606E7A"/>
    <w:rsid w:val="00610A37"/>
    <w:rsid w:val="0061279C"/>
    <w:rsid w:val="00613F08"/>
    <w:rsid w:val="00614696"/>
    <w:rsid w:val="00614FDF"/>
    <w:rsid w:val="00616B49"/>
    <w:rsid w:val="00617104"/>
    <w:rsid w:val="006259A7"/>
    <w:rsid w:val="00627761"/>
    <w:rsid w:val="00632333"/>
    <w:rsid w:val="006566AE"/>
    <w:rsid w:val="006624B7"/>
    <w:rsid w:val="00662E63"/>
    <w:rsid w:val="00666D28"/>
    <w:rsid w:val="006729B0"/>
    <w:rsid w:val="006820DC"/>
    <w:rsid w:val="006855BB"/>
    <w:rsid w:val="0068585D"/>
    <w:rsid w:val="00687226"/>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214F4"/>
    <w:rsid w:val="00721F05"/>
    <w:rsid w:val="0073214E"/>
    <w:rsid w:val="00734250"/>
    <w:rsid w:val="00734A5B"/>
    <w:rsid w:val="00741DC4"/>
    <w:rsid w:val="00743488"/>
    <w:rsid w:val="00744E76"/>
    <w:rsid w:val="00746D17"/>
    <w:rsid w:val="00752079"/>
    <w:rsid w:val="0075387B"/>
    <w:rsid w:val="007605E4"/>
    <w:rsid w:val="007614B7"/>
    <w:rsid w:val="00767BF7"/>
    <w:rsid w:val="00776477"/>
    <w:rsid w:val="00776813"/>
    <w:rsid w:val="00781DE3"/>
    <w:rsid w:val="00781F0F"/>
    <w:rsid w:val="00794449"/>
    <w:rsid w:val="00797DCE"/>
    <w:rsid w:val="007A495F"/>
    <w:rsid w:val="007A69C3"/>
    <w:rsid w:val="007A6C34"/>
    <w:rsid w:val="007B0B81"/>
    <w:rsid w:val="007B2CC7"/>
    <w:rsid w:val="007B6BEF"/>
    <w:rsid w:val="007C202F"/>
    <w:rsid w:val="007C7939"/>
    <w:rsid w:val="007E381A"/>
    <w:rsid w:val="007E7720"/>
    <w:rsid w:val="007F1F3C"/>
    <w:rsid w:val="007F748E"/>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A0D8A"/>
    <w:rsid w:val="008A4095"/>
    <w:rsid w:val="008A434F"/>
    <w:rsid w:val="008A50F5"/>
    <w:rsid w:val="008A7C76"/>
    <w:rsid w:val="008B3548"/>
    <w:rsid w:val="008B430A"/>
    <w:rsid w:val="008B6709"/>
    <w:rsid w:val="008C2588"/>
    <w:rsid w:val="008C69AC"/>
    <w:rsid w:val="008F196E"/>
    <w:rsid w:val="008F5B92"/>
    <w:rsid w:val="0090271F"/>
    <w:rsid w:val="00902E23"/>
    <w:rsid w:val="00905B92"/>
    <w:rsid w:val="009070C4"/>
    <w:rsid w:val="0091348E"/>
    <w:rsid w:val="00913AA8"/>
    <w:rsid w:val="00917CCB"/>
    <w:rsid w:val="00931F4B"/>
    <w:rsid w:val="009338B4"/>
    <w:rsid w:val="00934A6E"/>
    <w:rsid w:val="00940711"/>
    <w:rsid w:val="009414C7"/>
    <w:rsid w:val="00941FE4"/>
    <w:rsid w:val="00942EC2"/>
    <w:rsid w:val="009451C4"/>
    <w:rsid w:val="0094715F"/>
    <w:rsid w:val="0094799F"/>
    <w:rsid w:val="00953AD4"/>
    <w:rsid w:val="00956B4A"/>
    <w:rsid w:val="00957B50"/>
    <w:rsid w:val="00960708"/>
    <w:rsid w:val="00966EAE"/>
    <w:rsid w:val="009765A0"/>
    <w:rsid w:val="00976A55"/>
    <w:rsid w:val="0098573C"/>
    <w:rsid w:val="009878C9"/>
    <w:rsid w:val="00991D76"/>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126F"/>
    <w:rsid w:val="00A2315F"/>
    <w:rsid w:val="00A236A4"/>
    <w:rsid w:val="00A30AAA"/>
    <w:rsid w:val="00A3247F"/>
    <w:rsid w:val="00A367A8"/>
    <w:rsid w:val="00A425F3"/>
    <w:rsid w:val="00A5056F"/>
    <w:rsid w:val="00A5104B"/>
    <w:rsid w:val="00A5251C"/>
    <w:rsid w:val="00A53724"/>
    <w:rsid w:val="00A5476F"/>
    <w:rsid w:val="00A67974"/>
    <w:rsid w:val="00A70913"/>
    <w:rsid w:val="00A730CA"/>
    <w:rsid w:val="00A75E69"/>
    <w:rsid w:val="00A82346"/>
    <w:rsid w:val="00A919E6"/>
    <w:rsid w:val="00AA545C"/>
    <w:rsid w:val="00AB5938"/>
    <w:rsid w:val="00AC1B23"/>
    <w:rsid w:val="00AC39E4"/>
    <w:rsid w:val="00AC675C"/>
    <w:rsid w:val="00AC73C0"/>
    <w:rsid w:val="00AD4807"/>
    <w:rsid w:val="00AD6D55"/>
    <w:rsid w:val="00AE0EEA"/>
    <w:rsid w:val="00AE17AD"/>
    <w:rsid w:val="00AF0AFF"/>
    <w:rsid w:val="00AF598D"/>
    <w:rsid w:val="00AF6F51"/>
    <w:rsid w:val="00B044CE"/>
    <w:rsid w:val="00B04731"/>
    <w:rsid w:val="00B078FA"/>
    <w:rsid w:val="00B1312A"/>
    <w:rsid w:val="00B15449"/>
    <w:rsid w:val="00B1619B"/>
    <w:rsid w:val="00B32822"/>
    <w:rsid w:val="00B41771"/>
    <w:rsid w:val="00B435A2"/>
    <w:rsid w:val="00B44620"/>
    <w:rsid w:val="00B50149"/>
    <w:rsid w:val="00B52BCC"/>
    <w:rsid w:val="00B541B9"/>
    <w:rsid w:val="00B55D86"/>
    <w:rsid w:val="00B715BA"/>
    <w:rsid w:val="00B721D4"/>
    <w:rsid w:val="00B775E7"/>
    <w:rsid w:val="00B8027A"/>
    <w:rsid w:val="00B936D1"/>
    <w:rsid w:val="00B94EBB"/>
    <w:rsid w:val="00B975E8"/>
    <w:rsid w:val="00BA01B1"/>
    <w:rsid w:val="00BA5D99"/>
    <w:rsid w:val="00BB3735"/>
    <w:rsid w:val="00BB4D7E"/>
    <w:rsid w:val="00BB5499"/>
    <w:rsid w:val="00BB6137"/>
    <w:rsid w:val="00BC0F7D"/>
    <w:rsid w:val="00BF0A50"/>
    <w:rsid w:val="00BF6F28"/>
    <w:rsid w:val="00C00107"/>
    <w:rsid w:val="00C057F2"/>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93F40"/>
    <w:rsid w:val="00C95F09"/>
    <w:rsid w:val="00C97155"/>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3E69"/>
    <w:rsid w:val="00D04B75"/>
    <w:rsid w:val="00D05ADA"/>
    <w:rsid w:val="00D10CFD"/>
    <w:rsid w:val="00D17B7C"/>
    <w:rsid w:val="00D21FB5"/>
    <w:rsid w:val="00D24DDC"/>
    <w:rsid w:val="00D35238"/>
    <w:rsid w:val="00D376D2"/>
    <w:rsid w:val="00D42EBB"/>
    <w:rsid w:val="00D433CA"/>
    <w:rsid w:val="00D464B2"/>
    <w:rsid w:val="00D57437"/>
    <w:rsid w:val="00D61047"/>
    <w:rsid w:val="00D6254C"/>
    <w:rsid w:val="00D62F84"/>
    <w:rsid w:val="00D65582"/>
    <w:rsid w:val="00D65632"/>
    <w:rsid w:val="00D65910"/>
    <w:rsid w:val="00D738D6"/>
    <w:rsid w:val="00D755EB"/>
    <w:rsid w:val="00D80DEE"/>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239F"/>
    <w:rsid w:val="00DC309B"/>
    <w:rsid w:val="00DC41D4"/>
    <w:rsid w:val="00DC4DA2"/>
    <w:rsid w:val="00DC6E36"/>
    <w:rsid w:val="00DD1F45"/>
    <w:rsid w:val="00DD3E75"/>
    <w:rsid w:val="00DD4CFB"/>
    <w:rsid w:val="00DD7D83"/>
    <w:rsid w:val="00DE277D"/>
    <w:rsid w:val="00DE6A29"/>
    <w:rsid w:val="00DF038A"/>
    <w:rsid w:val="00DF2B1F"/>
    <w:rsid w:val="00DF6111"/>
    <w:rsid w:val="00DF62CD"/>
    <w:rsid w:val="00E043FD"/>
    <w:rsid w:val="00E057F8"/>
    <w:rsid w:val="00E06276"/>
    <w:rsid w:val="00E123C3"/>
    <w:rsid w:val="00E1263B"/>
    <w:rsid w:val="00E1385D"/>
    <w:rsid w:val="00E26942"/>
    <w:rsid w:val="00E26FD7"/>
    <w:rsid w:val="00E36804"/>
    <w:rsid w:val="00E372C4"/>
    <w:rsid w:val="00E4208A"/>
    <w:rsid w:val="00E474C7"/>
    <w:rsid w:val="00E5058F"/>
    <w:rsid w:val="00E507C1"/>
    <w:rsid w:val="00E52478"/>
    <w:rsid w:val="00E5368D"/>
    <w:rsid w:val="00E655D1"/>
    <w:rsid w:val="00E73520"/>
    <w:rsid w:val="00E73798"/>
    <w:rsid w:val="00E76B8F"/>
    <w:rsid w:val="00E77645"/>
    <w:rsid w:val="00E839BE"/>
    <w:rsid w:val="00E8523B"/>
    <w:rsid w:val="00EA56DA"/>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5A2"/>
    <w:rsid w:val="00F04712"/>
    <w:rsid w:val="00F064A6"/>
    <w:rsid w:val="00F07E92"/>
    <w:rsid w:val="00F1028E"/>
    <w:rsid w:val="00F20CDD"/>
    <w:rsid w:val="00F22EC7"/>
    <w:rsid w:val="00F230A8"/>
    <w:rsid w:val="00F25355"/>
    <w:rsid w:val="00F25BC1"/>
    <w:rsid w:val="00F26850"/>
    <w:rsid w:val="00F304D2"/>
    <w:rsid w:val="00F34BA2"/>
    <w:rsid w:val="00F41E92"/>
    <w:rsid w:val="00F44E72"/>
    <w:rsid w:val="00F523A8"/>
    <w:rsid w:val="00F534BE"/>
    <w:rsid w:val="00F53FCC"/>
    <w:rsid w:val="00F54BE3"/>
    <w:rsid w:val="00F557B5"/>
    <w:rsid w:val="00F5675E"/>
    <w:rsid w:val="00F621F9"/>
    <w:rsid w:val="00F64A1B"/>
    <w:rsid w:val="00F653B8"/>
    <w:rsid w:val="00F6593E"/>
    <w:rsid w:val="00F6597B"/>
    <w:rsid w:val="00F72FA1"/>
    <w:rsid w:val="00F7685E"/>
    <w:rsid w:val="00F7751C"/>
    <w:rsid w:val="00F81E0A"/>
    <w:rsid w:val="00F87F11"/>
    <w:rsid w:val="00F909E5"/>
    <w:rsid w:val="00F92EAA"/>
    <w:rsid w:val="00F95A85"/>
    <w:rsid w:val="00FA09BA"/>
    <w:rsid w:val="00FA1266"/>
    <w:rsid w:val="00FB1608"/>
    <w:rsid w:val="00FB1CDD"/>
    <w:rsid w:val="00FB24C5"/>
    <w:rsid w:val="00FC1192"/>
    <w:rsid w:val="00FC2CA9"/>
    <w:rsid w:val="00FC3DD6"/>
    <w:rsid w:val="00FC76D8"/>
    <w:rsid w:val="00FD2605"/>
    <w:rsid w:val="00FE0DC3"/>
    <w:rsid w:val="00FE1D21"/>
    <w:rsid w:val="00FE1E17"/>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C2C1E"/>
  <w15:chartTrackingRefBased/>
  <w15:docId w15:val="{F99C96FE-5B5C-4C75-9C44-AEECB2453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qFormat/>
    <w:rsid w:val="00AE0EEA"/>
    <w:pPr>
      <w:ind w:left="1418" w:hanging="1418"/>
      <w:outlineLvl w:val="3"/>
    </w:pPr>
    <w:rPr>
      <w:sz w:val="24"/>
    </w:rPr>
  </w:style>
  <w:style w:type="paragraph" w:styleId="Heading5">
    <w:name w:val="heading 5"/>
    <w:basedOn w:val="Heading4"/>
    <w:next w:val="Normal"/>
    <w:qFormat/>
    <w:rsid w:val="00AE0EEA"/>
    <w:pPr>
      <w:ind w:left="1701" w:hanging="1701"/>
      <w:outlineLvl w:val="4"/>
    </w:pPr>
    <w:rPr>
      <w:sz w:val="22"/>
    </w:rPr>
  </w:style>
  <w:style w:type="paragraph" w:styleId="Heading6">
    <w:name w:val="heading 6"/>
    <w:basedOn w:val="H6"/>
    <w:next w:val="Normal"/>
    <w:qFormat/>
    <w:rsid w:val="00AE0EEA"/>
    <w:pPr>
      <w:outlineLvl w:val="5"/>
    </w:pPr>
  </w:style>
  <w:style w:type="paragraph" w:styleId="Heading7">
    <w:name w:val="heading 7"/>
    <w:basedOn w:val="H6"/>
    <w:next w:val="Normal"/>
    <w:qFormat/>
    <w:rsid w:val="00AE0EEA"/>
    <w:pPr>
      <w:outlineLvl w:val="6"/>
    </w:pPr>
  </w:style>
  <w:style w:type="paragraph" w:styleId="Heading8">
    <w:name w:val="heading 8"/>
    <w:basedOn w:val="Heading1"/>
    <w:next w:val="Normal"/>
    <w:qFormat/>
    <w:rsid w:val="00AE0EEA"/>
    <w:pPr>
      <w:ind w:left="0" w:firstLine="0"/>
      <w:outlineLvl w:val="7"/>
    </w:pPr>
  </w:style>
  <w:style w:type="paragraph" w:styleId="Heading9">
    <w:name w:val="heading 9"/>
    <w:basedOn w:val="Heading8"/>
    <w:next w:val="Normal"/>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semiHidden/>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rsid w:val="00E123C3"/>
    <w:rPr>
      <w:rFonts w:ascii="Courier New" w:hAnsi="Courier New" w:cs="Courier New"/>
    </w:rPr>
  </w:style>
  <w:style w:type="character" w:customStyle="1" w:styleId="HTMLPreformattedChar">
    <w:name w:val="HTML Preformatted Char"/>
    <w:link w:val="HTMLPreformatted"/>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handrews-json-schema-hyperschema-02"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https://datatracker.ietf.org/doc/html/draft-bhutton-json-schema-validation-01"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atatracker.ietf.org/doc/html/draft-bhutton-json-schema-01" TargetMode="External"/><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hyperlink" Target="https://www.w3.org/TR/xpath-10/" TargetMode="External"/><Relationship Id="rId23" Type="http://schemas.openxmlformats.org/officeDocument/2006/relationships/image" Target="media/image10.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github.com/OAI/OpenAPI-Specification" TargetMode="External"/><Relationship Id="rId22" Type="http://schemas.openxmlformats.org/officeDocument/2006/relationships/image" Target="media/image9.png"/><Relationship Id="rId27" Type="http://schemas.openxmlformats.org/officeDocument/2006/relationships/hyperlink" Target="http://example.org/SubNetwork=SN1/ManagedElement=ME1/XyzFunction=XYZF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74</Pages>
  <Words>24664</Words>
  <Characters>140585</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164920</CharactersWithSpaces>
  <SharedDoc>false</SharedDoc>
  <HyperlinkBase/>
  <HLinks>
    <vt:vector size="18" baseType="variant">
      <vt:variant>
        <vt:i4>3604602</vt:i4>
      </vt:variant>
      <vt:variant>
        <vt:i4>309</vt:i4>
      </vt:variant>
      <vt:variant>
        <vt:i4>0</vt:i4>
      </vt:variant>
      <vt:variant>
        <vt:i4>5</vt:i4>
      </vt:variant>
      <vt:variant>
        <vt:lpwstr>http://example.org/SubNetwork=SN1/ManagedElement=ME1/XyzFunction=XYZF1</vt:lpwstr>
      </vt:variant>
      <vt:variant>
        <vt:lpwstr/>
      </vt:variant>
      <vt:variant>
        <vt:i4>3211382</vt:i4>
      </vt:variant>
      <vt:variant>
        <vt:i4>303</vt:i4>
      </vt:variant>
      <vt:variant>
        <vt:i4>0</vt:i4>
      </vt:variant>
      <vt:variant>
        <vt:i4>5</vt:i4>
      </vt:variant>
      <vt:variant>
        <vt:lpwstr>https://www.w3.org/TR/xpath-10/</vt:lpwstr>
      </vt:variant>
      <vt:variant>
        <vt:lpwstr/>
      </vt:variant>
      <vt:variant>
        <vt:i4>524360</vt:i4>
      </vt:variant>
      <vt:variant>
        <vt:i4>300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rev2</cp:lastModifiedBy>
  <cp:revision>4</cp:revision>
  <dcterms:created xsi:type="dcterms:W3CDTF">2024-09-24T09:05:00Z</dcterms:created>
  <dcterms:modified xsi:type="dcterms:W3CDTF">2024-09-25T09:01:00Z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