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353E2BB1" w:rsidR="005E7965" w:rsidRPr="008C2B0F" w:rsidRDefault="00FA1E60" w:rsidP="005E7965">
            <w:pPr>
              <w:pStyle w:val="ZA"/>
              <w:framePr w:w="0" w:hRule="auto" w:wrap="auto" w:vAnchor="margin" w:hAnchor="text" w:yAlign="inline"/>
            </w:pPr>
            <w:bookmarkStart w:id="0" w:name="page1"/>
            <w:r>
              <w:rPr>
                <w:sz w:val="64"/>
              </w:rPr>
              <w:t>3GPP TS</w:t>
            </w:r>
            <w:r w:rsidR="005E7965" w:rsidRPr="008C2B0F">
              <w:rPr>
                <w:sz w:val="64"/>
              </w:rPr>
              <w:t xml:space="preserve"> 29.336 </w:t>
            </w:r>
            <w:r w:rsidR="005E7965" w:rsidRPr="008C2B0F">
              <w:t>V1</w:t>
            </w:r>
            <w:r w:rsidR="00AC2233">
              <w:t>9</w:t>
            </w:r>
            <w:r w:rsidR="005E7965" w:rsidRPr="008C2B0F">
              <w:t>.</w:t>
            </w:r>
            <w:r w:rsidR="00AC2233">
              <w:t>0</w:t>
            </w:r>
            <w:r w:rsidR="005E7965" w:rsidRPr="008C2B0F">
              <w:t xml:space="preserve">.0 </w:t>
            </w:r>
            <w:r w:rsidR="005E7965" w:rsidRPr="008C2B0F">
              <w:rPr>
                <w:sz w:val="32"/>
              </w:rPr>
              <w:t>(20</w:t>
            </w:r>
            <w:r w:rsidR="005E7965">
              <w:rPr>
                <w:sz w:val="32"/>
              </w:rPr>
              <w:t>2</w:t>
            </w:r>
            <w:r w:rsidR="00AC2233">
              <w:rPr>
                <w:sz w:val="32"/>
              </w:rPr>
              <w:t>4</w:t>
            </w:r>
            <w:r w:rsidR="005E7965" w:rsidRPr="008C2B0F">
              <w:rPr>
                <w:sz w:val="32"/>
              </w:rPr>
              <w:t>-</w:t>
            </w:r>
            <w:r w:rsidR="00AC2233">
              <w:rPr>
                <w:sz w:val="32"/>
              </w:rPr>
              <w:t>12</w:t>
            </w:r>
            <w:r w:rsidR="005E7965"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641DD55A" w:rsidR="005E7965" w:rsidRPr="008C2B0F" w:rsidRDefault="005E7965" w:rsidP="005E7965">
            <w:pPr>
              <w:pStyle w:val="ZT"/>
              <w:framePr w:wrap="auto" w:hAnchor="text" w:yAlign="inline"/>
            </w:pPr>
            <w:r w:rsidRPr="008C2B0F">
              <w:t>(</w:t>
            </w:r>
            <w:r w:rsidRPr="008C2B0F">
              <w:rPr>
                <w:rStyle w:val="ZGSM"/>
              </w:rPr>
              <w:t>Release 1</w:t>
            </w:r>
            <w:r w:rsidR="007A1CCB">
              <w:rPr>
                <w:rStyle w:val="ZGSM"/>
              </w:rPr>
              <w:t>9</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1E2651A6" w14:textId="77777777" w:rsidTr="005E4BB2">
        <w:trPr>
          <w:trHeight w:hRule="exact" w:val="1531"/>
        </w:trPr>
        <w:tc>
          <w:tcPr>
            <w:tcW w:w="4883" w:type="dxa"/>
            <w:shd w:val="clear" w:color="auto" w:fill="auto"/>
          </w:tcPr>
          <w:p w14:paraId="0DA3D14C" w14:textId="23F4ABB3" w:rsidR="00C074DD" w:rsidRPr="00133525" w:rsidRDefault="00C95445" w:rsidP="00C074DD">
            <w:pPr>
              <w:rPr>
                <w:i/>
              </w:rPr>
            </w:pPr>
            <w:r w:rsidRPr="00C95445">
              <w:rPr>
                <w:i/>
              </w:rPr>
              <w:object w:dxaOrig="2026" w:dyaOrig="1251" w14:anchorId="002EF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94583568" r:id="rId10"/>
              </w:object>
            </w:r>
          </w:p>
        </w:tc>
        <w:tc>
          <w:tcPr>
            <w:tcW w:w="5540" w:type="dxa"/>
            <w:shd w:val="clear" w:color="auto" w:fill="auto"/>
          </w:tcPr>
          <w:p w14:paraId="60A1116C" w14:textId="77777777" w:rsidR="00C074DD" w:rsidRDefault="007A1CCB" w:rsidP="00C074DD">
            <w:pPr>
              <w:jc w:val="right"/>
            </w:pPr>
            <w:r>
              <w:pict w14:anchorId="01502683">
                <v:shape id="_x0000_i1026" type="#_x0000_t75" style="width:128.05pt;height:74.75pt">
                  <v:imagedata r:id="rId11"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4"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4A125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6EA8D5B3"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7A1CCB">
              <w:rPr>
                <w:noProof/>
                <w:sz w:val="18"/>
              </w:rPr>
              <w:t>4</w:t>
            </w:r>
            <w:r w:rsidRPr="00133525">
              <w:rPr>
                <w:noProof/>
                <w:sz w:val="18"/>
              </w:rPr>
              <w:t>, 3GPP Organizational Partners (ARIB, ATIS, CCSA, ETSI, TSDSI, TTA, TTC).</w:t>
            </w:r>
            <w:bookmarkStart w:id="7" w:name="copyrightaddon"/>
            <w:bookmarkEnd w:id="7"/>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538D28B" w14:textId="77777777" w:rsidR="00E16509" w:rsidRDefault="00E16509" w:rsidP="00133525"/>
        </w:tc>
      </w:tr>
      <w:bookmarkEnd w:id="4"/>
    </w:tbl>
    <w:p w14:paraId="2DBA507B" w14:textId="77777777" w:rsidR="00080512" w:rsidRPr="004D3578" w:rsidRDefault="00080512" w:rsidP="00FD6358">
      <w:pPr>
        <w:pStyle w:val="TT"/>
      </w:pPr>
      <w:r w:rsidRPr="004D3578">
        <w:br w:type="page"/>
      </w:r>
      <w:bookmarkStart w:id="8" w:name="tableOfContents"/>
      <w:bookmarkEnd w:id="8"/>
      <w:r w:rsidRPr="004D3578">
        <w:lastRenderedPageBreak/>
        <w:t>Contents</w:t>
      </w:r>
    </w:p>
    <w:p w14:paraId="5B8E0ACC" w14:textId="5AD8B613" w:rsidR="007A1CCB" w:rsidRDefault="00130E8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A1CCB">
        <w:rPr>
          <w:noProof/>
        </w:rPr>
        <w:t>Foreword</w:t>
      </w:r>
      <w:r w:rsidR="007A1CCB">
        <w:rPr>
          <w:noProof/>
        </w:rPr>
        <w:tab/>
      </w:r>
      <w:r w:rsidR="007A1CCB">
        <w:rPr>
          <w:noProof/>
        </w:rPr>
        <w:fldChar w:fldCharType="begin" w:fldLock="1"/>
      </w:r>
      <w:r w:rsidR="007A1CCB">
        <w:rPr>
          <w:noProof/>
        </w:rPr>
        <w:instrText xml:space="preserve"> PAGEREF _Toc183970634 \h </w:instrText>
      </w:r>
      <w:r w:rsidR="007A1CCB">
        <w:rPr>
          <w:noProof/>
        </w:rPr>
      </w:r>
      <w:r w:rsidR="007A1CCB">
        <w:rPr>
          <w:noProof/>
        </w:rPr>
        <w:fldChar w:fldCharType="separate"/>
      </w:r>
      <w:r w:rsidR="007A1CCB">
        <w:rPr>
          <w:noProof/>
        </w:rPr>
        <w:t>8</w:t>
      </w:r>
      <w:r w:rsidR="007A1CCB">
        <w:rPr>
          <w:noProof/>
        </w:rPr>
        <w:fldChar w:fldCharType="end"/>
      </w:r>
    </w:p>
    <w:p w14:paraId="73411FB4" w14:textId="3FF08F3D"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_Toc183970635 \h </w:instrText>
      </w:r>
      <w:r>
        <w:rPr>
          <w:noProof/>
        </w:rPr>
      </w:r>
      <w:r>
        <w:rPr>
          <w:noProof/>
        </w:rPr>
        <w:fldChar w:fldCharType="separate"/>
      </w:r>
      <w:r>
        <w:rPr>
          <w:noProof/>
        </w:rPr>
        <w:t>9</w:t>
      </w:r>
      <w:r>
        <w:rPr>
          <w:noProof/>
        </w:rPr>
        <w:fldChar w:fldCharType="end"/>
      </w:r>
    </w:p>
    <w:p w14:paraId="246A364D" w14:textId="142484B1"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_Toc183970636 \h </w:instrText>
      </w:r>
      <w:r>
        <w:rPr>
          <w:noProof/>
        </w:rPr>
      </w:r>
      <w:r>
        <w:rPr>
          <w:noProof/>
        </w:rPr>
        <w:fldChar w:fldCharType="separate"/>
      </w:r>
      <w:r>
        <w:rPr>
          <w:noProof/>
        </w:rPr>
        <w:t>9</w:t>
      </w:r>
      <w:r>
        <w:rPr>
          <w:noProof/>
        </w:rPr>
        <w:fldChar w:fldCharType="end"/>
      </w:r>
    </w:p>
    <w:p w14:paraId="19B1EFD5" w14:textId="7A7C0624"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_Toc183970637 \h </w:instrText>
      </w:r>
      <w:r>
        <w:rPr>
          <w:noProof/>
        </w:rPr>
      </w:r>
      <w:r>
        <w:rPr>
          <w:noProof/>
        </w:rPr>
        <w:fldChar w:fldCharType="separate"/>
      </w:r>
      <w:r>
        <w:rPr>
          <w:noProof/>
        </w:rPr>
        <w:t>10</w:t>
      </w:r>
      <w:r>
        <w:rPr>
          <w:noProof/>
        </w:rPr>
        <w:fldChar w:fldCharType="end"/>
      </w:r>
    </w:p>
    <w:p w14:paraId="5A4A7945" w14:textId="440B9C51"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_Toc183970638 \h </w:instrText>
      </w:r>
      <w:r>
        <w:rPr>
          <w:noProof/>
        </w:rPr>
      </w:r>
      <w:r>
        <w:rPr>
          <w:noProof/>
        </w:rPr>
        <w:fldChar w:fldCharType="separate"/>
      </w:r>
      <w:r>
        <w:rPr>
          <w:noProof/>
        </w:rPr>
        <w:t>10</w:t>
      </w:r>
      <w:r>
        <w:rPr>
          <w:noProof/>
        </w:rPr>
        <w:fldChar w:fldCharType="end"/>
      </w:r>
    </w:p>
    <w:p w14:paraId="761B436D" w14:textId="77152ACD"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_Toc183970639 \h </w:instrText>
      </w:r>
      <w:r>
        <w:rPr>
          <w:noProof/>
        </w:rPr>
      </w:r>
      <w:r>
        <w:rPr>
          <w:noProof/>
        </w:rPr>
        <w:fldChar w:fldCharType="separate"/>
      </w:r>
      <w:r>
        <w:rPr>
          <w:noProof/>
        </w:rPr>
        <w:t>10</w:t>
      </w:r>
      <w:r>
        <w:rPr>
          <w:noProof/>
        </w:rPr>
        <w:fldChar w:fldCharType="end"/>
      </w:r>
    </w:p>
    <w:p w14:paraId="0EF69401" w14:textId="1EE7FC44"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_Toc183970640 \h </w:instrText>
      </w:r>
      <w:r>
        <w:rPr>
          <w:noProof/>
        </w:rPr>
      </w:r>
      <w:r>
        <w:rPr>
          <w:noProof/>
        </w:rPr>
        <w:fldChar w:fldCharType="separate"/>
      </w:r>
      <w:r>
        <w:rPr>
          <w:noProof/>
        </w:rPr>
        <w:t>10</w:t>
      </w:r>
      <w:r>
        <w:rPr>
          <w:noProof/>
        </w:rPr>
        <w:fldChar w:fldCharType="end"/>
      </w:r>
    </w:p>
    <w:p w14:paraId="249890F4" w14:textId="1D3DFFB7"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Diameter-based S6m/S6n Interface</w:t>
      </w:r>
      <w:r>
        <w:rPr>
          <w:noProof/>
        </w:rPr>
        <w:tab/>
      </w:r>
      <w:r>
        <w:rPr>
          <w:noProof/>
        </w:rPr>
        <w:fldChar w:fldCharType="begin" w:fldLock="1"/>
      </w:r>
      <w:r>
        <w:rPr>
          <w:noProof/>
        </w:rPr>
        <w:instrText xml:space="preserve"> PAGEREF _Toc183970641 \h </w:instrText>
      </w:r>
      <w:r>
        <w:rPr>
          <w:noProof/>
        </w:rPr>
      </w:r>
      <w:r>
        <w:rPr>
          <w:noProof/>
        </w:rPr>
        <w:fldChar w:fldCharType="separate"/>
      </w:r>
      <w:r>
        <w:rPr>
          <w:noProof/>
        </w:rPr>
        <w:t>12</w:t>
      </w:r>
      <w:r>
        <w:rPr>
          <w:noProof/>
        </w:rPr>
        <w:fldChar w:fldCharType="end"/>
      </w:r>
    </w:p>
    <w:p w14:paraId="0BFDA906" w14:textId="6FC66EDB"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_Toc183970642 \h </w:instrText>
      </w:r>
      <w:r>
        <w:rPr>
          <w:noProof/>
        </w:rPr>
      </w:r>
      <w:r>
        <w:rPr>
          <w:noProof/>
        </w:rPr>
        <w:fldChar w:fldCharType="separate"/>
      </w:r>
      <w:r>
        <w:rPr>
          <w:noProof/>
        </w:rPr>
        <w:t>12</w:t>
      </w:r>
      <w:r>
        <w:rPr>
          <w:noProof/>
        </w:rPr>
        <w:fldChar w:fldCharType="end"/>
      </w:r>
    </w:p>
    <w:p w14:paraId="1D4A107E" w14:textId="350A5F7E"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 Descriptions</w:t>
      </w:r>
      <w:r>
        <w:rPr>
          <w:noProof/>
        </w:rPr>
        <w:tab/>
      </w:r>
      <w:r>
        <w:rPr>
          <w:noProof/>
        </w:rPr>
        <w:fldChar w:fldCharType="begin" w:fldLock="1"/>
      </w:r>
      <w:r>
        <w:rPr>
          <w:noProof/>
        </w:rPr>
        <w:instrText xml:space="preserve"> PAGEREF _Toc183970643 \h </w:instrText>
      </w:r>
      <w:r>
        <w:rPr>
          <w:noProof/>
        </w:rPr>
      </w:r>
      <w:r>
        <w:rPr>
          <w:noProof/>
        </w:rPr>
        <w:fldChar w:fldCharType="separate"/>
      </w:r>
      <w:r>
        <w:rPr>
          <w:noProof/>
        </w:rPr>
        <w:t>12</w:t>
      </w:r>
      <w:r>
        <w:rPr>
          <w:noProof/>
        </w:rPr>
        <w:fldChar w:fldCharType="end"/>
      </w:r>
    </w:p>
    <w:p w14:paraId="3D6765ED" w14:textId="715C5BA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Subscriber Information Retrieval</w:t>
      </w:r>
      <w:r>
        <w:rPr>
          <w:noProof/>
        </w:rPr>
        <w:tab/>
      </w:r>
      <w:r>
        <w:rPr>
          <w:noProof/>
        </w:rPr>
        <w:fldChar w:fldCharType="begin" w:fldLock="1"/>
      </w:r>
      <w:r>
        <w:rPr>
          <w:noProof/>
        </w:rPr>
        <w:instrText xml:space="preserve"> PAGEREF _Toc183970644 \h </w:instrText>
      </w:r>
      <w:r>
        <w:rPr>
          <w:noProof/>
        </w:rPr>
      </w:r>
      <w:r>
        <w:rPr>
          <w:noProof/>
        </w:rPr>
        <w:fldChar w:fldCharType="separate"/>
      </w:r>
      <w:r>
        <w:rPr>
          <w:noProof/>
        </w:rPr>
        <w:t>12</w:t>
      </w:r>
      <w:r>
        <w:rPr>
          <w:noProof/>
        </w:rPr>
        <w:fldChar w:fldCharType="end"/>
      </w:r>
    </w:p>
    <w:p w14:paraId="42BDF8C2" w14:textId="104A9578"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_Toc183970645 \h </w:instrText>
      </w:r>
      <w:r>
        <w:rPr>
          <w:noProof/>
        </w:rPr>
      </w:r>
      <w:r>
        <w:rPr>
          <w:noProof/>
        </w:rPr>
        <w:fldChar w:fldCharType="separate"/>
      </w:r>
      <w:r>
        <w:rPr>
          <w:noProof/>
        </w:rPr>
        <w:t>12</w:t>
      </w:r>
      <w:r>
        <w:rPr>
          <w:noProof/>
        </w:rPr>
        <w:fldChar w:fldCharType="end"/>
      </w:r>
    </w:p>
    <w:p w14:paraId="0CFD0525" w14:textId="079997E0"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_Toc183970646 \h </w:instrText>
      </w:r>
      <w:r>
        <w:rPr>
          <w:noProof/>
        </w:rPr>
      </w:r>
      <w:r>
        <w:rPr>
          <w:noProof/>
        </w:rPr>
        <w:fldChar w:fldCharType="separate"/>
      </w:r>
      <w:r>
        <w:rPr>
          <w:noProof/>
        </w:rPr>
        <w:t>14</w:t>
      </w:r>
      <w:r>
        <w:rPr>
          <w:noProof/>
        </w:rPr>
        <w:fldChar w:fldCharType="end"/>
      </w:r>
    </w:p>
    <w:p w14:paraId="61BB07AC" w14:textId="28D18A4C"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MTC-IWF</w:t>
      </w:r>
      <w:r>
        <w:rPr>
          <w:noProof/>
        </w:rPr>
        <w:tab/>
      </w:r>
      <w:r>
        <w:rPr>
          <w:noProof/>
        </w:rPr>
        <w:fldChar w:fldCharType="begin" w:fldLock="1"/>
      </w:r>
      <w:r>
        <w:rPr>
          <w:noProof/>
        </w:rPr>
        <w:instrText xml:space="preserve"> PAGEREF _Toc183970647 \h </w:instrText>
      </w:r>
      <w:r>
        <w:rPr>
          <w:noProof/>
        </w:rPr>
      </w:r>
      <w:r>
        <w:rPr>
          <w:noProof/>
        </w:rPr>
        <w:fldChar w:fldCharType="separate"/>
      </w:r>
      <w:r>
        <w:rPr>
          <w:noProof/>
        </w:rPr>
        <w:t>15</w:t>
      </w:r>
      <w:r>
        <w:rPr>
          <w:noProof/>
        </w:rPr>
        <w:fldChar w:fldCharType="end"/>
      </w:r>
    </w:p>
    <w:p w14:paraId="5F224A44" w14:textId="76B3E65D"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Detailed Behaviour of the MTC-AAA</w:t>
      </w:r>
      <w:r>
        <w:rPr>
          <w:noProof/>
        </w:rPr>
        <w:tab/>
      </w:r>
      <w:r>
        <w:rPr>
          <w:noProof/>
        </w:rPr>
        <w:fldChar w:fldCharType="begin" w:fldLock="1"/>
      </w:r>
      <w:r>
        <w:rPr>
          <w:noProof/>
        </w:rPr>
        <w:instrText xml:space="preserve"> PAGEREF _Toc183970648 \h </w:instrText>
      </w:r>
      <w:r>
        <w:rPr>
          <w:noProof/>
        </w:rPr>
      </w:r>
      <w:r>
        <w:rPr>
          <w:noProof/>
        </w:rPr>
        <w:fldChar w:fldCharType="separate"/>
      </w:r>
      <w:r>
        <w:rPr>
          <w:noProof/>
        </w:rPr>
        <w:t>15</w:t>
      </w:r>
      <w:r>
        <w:rPr>
          <w:noProof/>
        </w:rPr>
        <w:fldChar w:fldCharType="end"/>
      </w:r>
    </w:p>
    <w:p w14:paraId="41880B6A" w14:textId="562A526B"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_Toc183970649 \h </w:instrText>
      </w:r>
      <w:r>
        <w:rPr>
          <w:noProof/>
        </w:rPr>
      </w:r>
      <w:r>
        <w:rPr>
          <w:noProof/>
        </w:rPr>
        <w:fldChar w:fldCharType="separate"/>
      </w:r>
      <w:r>
        <w:rPr>
          <w:noProof/>
        </w:rPr>
        <w:t>16</w:t>
      </w:r>
      <w:r>
        <w:rPr>
          <w:noProof/>
        </w:rPr>
        <w:fldChar w:fldCharType="end"/>
      </w:r>
    </w:p>
    <w:p w14:paraId="1B2AACE3" w14:textId="4BDA356C"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_Toc183970650 \h </w:instrText>
      </w:r>
      <w:r>
        <w:rPr>
          <w:noProof/>
        </w:rPr>
      </w:r>
      <w:r>
        <w:rPr>
          <w:noProof/>
        </w:rPr>
        <w:fldChar w:fldCharType="separate"/>
      </w:r>
      <w:r>
        <w:rPr>
          <w:noProof/>
        </w:rPr>
        <w:t>16</w:t>
      </w:r>
      <w:r>
        <w:rPr>
          <w:noProof/>
        </w:rPr>
        <w:fldChar w:fldCharType="end"/>
      </w:r>
    </w:p>
    <w:p w14:paraId="4F374FF7" w14:textId="0A527DF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fldLock="1"/>
      </w:r>
      <w:r>
        <w:rPr>
          <w:noProof/>
        </w:rPr>
        <w:instrText xml:space="preserve"> PAGEREF _Toc183970651 \h </w:instrText>
      </w:r>
      <w:r>
        <w:rPr>
          <w:noProof/>
        </w:rPr>
      </w:r>
      <w:r>
        <w:rPr>
          <w:noProof/>
        </w:rPr>
        <w:fldChar w:fldCharType="separate"/>
      </w:r>
      <w:r>
        <w:rPr>
          <w:noProof/>
        </w:rPr>
        <w:t>16</w:t>
      </w:r>
      <w:r>
        <w:rPr>
          <w:noProof/>
        </w:rPr>
        <w:fldChar w:fldCharType="end"/>
      </w:r>
    </w:p>
    <w:p w14:paraId="180385DC" w14:textId="4CD9B20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fldLock="1"/>
      </w:r>
      <w:r>
        <w:rPr>
          <w:noProof/>
        </w:rPr>
        <w:instrText xml:space="preserve"> PAGEREF _Toc183970652 \h </w:instrText>
      </w:r>
      <w:r>
        <w:rPr>
          <w:noProof/>
        </w:rPr>
      </w:r>
      <w:r>
        <w:rPr>
          <w:noProof/>
        </w:rPr>
        <w:fldChar w:fldCharType="separate"/>
      </w:r>
      <w:r>
        <w:rPr>
          <w:noProof/>
        </w:rPr>
        <w:t>16</w:t>
      </w:r>
      <w:r>
        <w:rPr>
          <w:noProof/>
        </w:rPr>
        <w:fldChar w:fldCharType="end"/>
      </w:r>
    </w:p>
    <w:p w14:paraId="5A32F534" w14:textId="5169FC0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fldLock="1"/>
      </w:r>
      <w:r>
        <w:rPr>
          <w:noProof/>
        </w:rPr>
        <w:instrText xml:space="preserve"> PAGEREF _Toc183970653 \h </w:instrText>
      </w:r>
      <w:r>
        <w:rPr>
          <w:noProof/>
        </w:rPr>
      </w:r>
      <w:r>
        <w:rPr>
          <w:noProof/>
        </w:rPr>
        <w:fldChar w:fldCharType="separate"/>
      </w:r>
      <w:r>
        <w:rPr>
          <w:noProof/>
        </w:rPr>
        <w:t>16</w:t>
      </w:r>
      <w:r>
        <w:rPr>
          <w:noProof/>
        </w:rPr>
        <w:fldChar w:fldCharType="end"/>
      </w:r>
    </w:p>
    <w:p w14:paraId="6FF5B324" w14:textId="4829E171"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fldLock="1"/>
      </w:r>
      <w:r>
        <w:rPr>
          <w:noProof/>
        </w:rPr>
        <w:instrText xml:space="preserve"> PAGEREF _Toc183970654 \h </w:instrText>
      </w:r>
      <w:r>
        <w:rPr>
          <w:noProof/>
        </w:rPr>
      </w:r>
      <w:r>
        <w:rPr>
          <w:noProof/>
        </w:rPr>
        <w:fldChar w:fldCharType="separate"/>
      </w:r>
      <w:r>
        <w:rPr>
          <w:noProof/>
        </w:rPr>
        <w:t>16</w:t>
      </w:r>
      <w:r>
        <w:rPr>
          <w:noProof/>
        </w:rPr>
        <w:fldChar w:fldCharType="end"/>
      </w:r>
    </w:p>
    <w:p w14:paraId="3FE65175" w14:textId="6BE1D95A"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fldLock="1"/>
      </w:r>
      <w:r>
        <w:rPr>
          <w:noProof/>
        </w:rPr>
        <w:instrText xml:space="preserve"> PAGEREF _Toc183970655 \h </w:instrText>
      </w:r>
      <w:r>
        <w:rPr>
          <w:noProof/>
        </w:rPr>
      </w:r>
      <w:r>
        <w:rPr>
          <w:noProof/>
        </w:rPr>
        <w:fldChar w:fldCharType="separate"/>
      </w:r>
      <w:r>
        <w:rPr>
          <w:noProof/>
        </w:rPr>
        <w:t>16</w:t>
      </w:r>
      <w:r>
        <w:rPr>
          <w:noProof/>
        </w:rPr>
        <w:fldChar w:fldCharType="end"/>
      </w:r>
    </w:p>
    <w:p w14:paraId="01CFC635" w14:textId="00D14D7E"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_Toc183970656 \h </w:instrText>
      </w:r>
      <w:r>
        <w:rPr>
          <w:noProof/>
        </w:rPr>
      </w:r>
      <w:r>
        <w:rPr>
          <w:noProof/>
        </w:rPr>
        <w:fldChar w:fldCharType="separate"/>
      </w:r>
      <w:r>
        <w:rPr>
          <w:noProof/>
        </w:rPr>
        <w:t>16</w:t>
      </w:r>
      <w:r>
        <w:rPr>
          <w:noProof/>
        </w:rPr>
        <w:fldChar w:fldCharType="end"/>
      </w:r>
    </w:p>
    <w:p w14:paraId="1AF3846C" w14:textId="4978BE2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fldLock="1"/>
      </w:r>
      <w:r>
        <w:rPr>
          <w:noProof/>
        </w:rPr>
        <w:instrText xml:space="preserve"> PAGEREF _Toc183970657 \h </w:instrText>
      </w:r>
      <w:r>
        <w:rPr>
          <w:noProof/>
        </w:rPr>
      </w:r>
      <w:r>
        <w:rPr>
          <w:noProof/>
        </w:rPr>
        <w:fldChar w:fldCharType="separate"/>
      </w:r>
      <w:r>
        <w:rPr>
          <w:noProof/>
        </w:rPr>
        <w:t>17</w:t>
      </w:r>
      <w:r>
        <w:rPr>
          <w:noProof/>
        </w:rPr>
        <w:fldChar w:fldCharType="end"/>
      </w:r>
    </w:p>
    <w:p w14:paraId="0B2BDA50" w14:textId="3EE6BC35"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fldLock="1"/>
      </w:r>
      <w:r>
        <w:rPr>
          <w:noProof/>
        </w:rPr>
        <w:instrText xml:space="preserve"> PAGEREF _Toc183970658 \h </w:instrText>
      </w:r>
      <w:r>
        <w:rPr>
          <w:noProof/>
        </w:rPr>
      </w:r>
      <w:r>
        <w:rPr>
          <w:noProof/>
        </w:rPr>
        <w:fldChar w:fldCharType="separate"/>
      </w:r>
      <w:r>
        <w:rPr>
          <w:noProof/>
        </w:rPr>
        <w:t>17</w:t>
      </w:r>
      <w:r>
        <w:rPr>
          <w:noProof/>
        </w:rPr>
        <w:fldChar w:fldCharType="end"/>
      </w:r>
    </w:p>
    <w:p w14:paraId="2C62E696" w14:textId="263CBCD1"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Use of the Supported-Features AVP</w:t>
      </w:r>
      <w:r>
        <w:rPr>
          <w:noProof/>
        </w:rPr>
        <w:tab/>
      </w:r>
      <w:r>
        <w:rPr>
          <w:noProof/>
        </w:rPr>
        <w:fldChar w:fldCharType="begin" w:fldLock="1"/>
      </w:r>
      <w:r>
        <w:rPr>
          <w:noProof/>
        </w:rPr>
        <w:instrText xml:space="preserve"> PAGEREF _Toc183970659 \h </w:instrText>
      </w:r>
      <w:r>
        <w:rPr>
          <w:noProof/>
        </w:rPr>
      </w:r>
      <w:r>
        <w:rPr>
          <w:noProof/>
        </w:rPr>
        <w:fldChar w:fldCharType="separate"/>
      </w:r>
      <w:r>
        <w:rPr>
          <w:noProof/>
        </w:rPr>
        <w:t>17</w:t>
      </w:r>
      <w:r>
        <w:rPr>
          <w:noProof/>
        </w:rPr>
        <w:fldChar w:fldCharType="end"/>
      </w:r>
    </w:p>
    <w:p w14:paraId="6934D2D2" w14:textId="65EC132C"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User Identity to HSS resolution</w:t>
      </w:r>
      <w:r>
        <w:rPr>
          <w:noProof/>
        </w:rPr>
        <w:tab/>
      </w:r>
      <w:r>
        <w:rPr>
          <w:noProof/>
        </w:rPr>
        <w:fldChar w:fldCharType="begin" w:fldLock="1"/>
      </w:r>
      <w:r>
        <w:rPr>
          <w:noProof/>
        </w:rPr>
        <w:instrText xml:space="preserve"> PAGEREF _Toc183970660 \h </w:instrText>
      </w:r>
      <w:r>
        <w:rPr>
          <w:noProof/>
        </w:rPr>
      </w:r>
      <w:r>
        <w:rPr>
          <w:noProof/>
        </w:rPr>
        <w:fldChar w:fldCharType="separate"/>
      </w:r>
      <w:r>
        <w:rPr>
          <w:noProof/>
        </w:rPr>
        <w:t>17</w:t>
      </w:r>
      <w:r>
        <w:rPr>
          <w:noProof/>
        </w:rPr>
        <w:fldChar w:fldCharType="end"/>
      </w:r>
    </w:p>
    <w:p w14:paraId="2A88A353" w14:textId="31260009"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_Toc183970661 \h </w:instrText>
      </w:r>
      <w:r>
        <w:rPr>
          <w:noProof/>
        </w:rPr>
      </w:r>
      <w:r>
        <w:rPr>
          <w:noProof/>
        </w:rPr>
        <w:fldChar w:fldCharType="separate"/>
      </w:r>
      <w:r>
        <w:rPr>
          <w:noProof/>
        </w:rPr>
        <w:t>18</w:t>
      </w:r>
      <w:r>
        <w:rPr>
          <w:noProof/>
        </w:rPr>
        <w:fldChar w:fldCharType="end"/>
      </w:r>
    </w:p>
    <w:p w14:paraId="56EE633E" w14:textId="16BD553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_Toc183970662 \h </w:instrText>
      </w:r>
      <w:r>
        <w:rPr>
          <w:noProof/>
        </w:rPr>
      </w:r>
      <w:r>
        <w:rPr>
          <w:noProof/>
        </w:rPr>
        <w:fldChar w:fldCharType="separate"/>
      </w:r>
      <w:r>
        <w:rPr>
          <w:noProof/>
        </w:rPr>
        <w:t>18</w:t>
      </w:r>
      <w:r>
        <w:rPr>
          <w:noProof/>
        </w:rPr>
        <w:fldChar w:fldCharType="end"/>
      </w:r>
    </w:p>
    <w:p w14:paraId="1262354A" w14:textId="733CA7B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fldLock="1"/>
      </w:r>
      <w:r>
        <w:rPr>
          <w:noProof/>
        </w:rPr>
        <w:instrText xml:space="preserve"> PAGEREF _Toc183970663 \h </w:instrText>
      </w:r>
      <w:r>
        <w:rPr>
          <w:noProof/>
        </w:rPr>
      </w:r>
      <w:r>
        <w:rPr>
          <w:noProof/>
        </w:rPr>
        <w:fldChar w:fldCharType="separate"/>
      </w:r>
      <w:r>
        <w:rPr>
          <w:noProof/>
        </w:rPr>
        <w:t>18</w:t>
      </w:r>
      <w:r>
        <w:rPr>
          <w:noProof/>
        </w:rPr>
        <w:fldChar w:fldCharType="end"/>
      </w:r>
    </w:p>
    <w:p w14:paraId="5CA323B5" w14:textId="42F73E1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Subscriber-Information-Request (SIR) Command</w:t>
      </w:r>
      <w:r>
        <w:rPr>
          <w:noProof/>
        </w:rPr>
        <w:tab/>
      </w:r>
      <w:r>
        <w:rPr>
          <w:noProof/>
        </w:rPr>
        <w:fldChar w:fldCharType="begin" w:fldLock="1"/>
      </w:r>
      <w:r>
        <w:rPr>
          <w:noProof/>
        </w:rPr>
        <w:instrText xml:space="preserve"> PAGEREF _Toc183970664 \h </w:instrText>
      </w:r>
      <w:r>
        <w:rPr>
          <w:noProof/>
        </w:rPr>
      </w:r>
      <w:r>
        <w:rPr>
          <w:noProof/>
        </w:rPr>
        <w:fldChar w:fldCharType="separate"/>
      </w:r>
      <w:r>
        <w:rPr>
          <w:noProof/>
        </w:rPr>
        <w:t>18</w:t>
      </w:r>
      <w:r>
        <w:rPr>
          <w:noProof/>
        </w:rPr>
        <w:fldChar w:fldCharType="end"/>
      </w:r>
    </w:p>
    <w:p w14:paraId="799DD00F" w14:textId="53FF407F"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Subscriber-Information-Answer (SIA) Command</w:t>
      </w:r>
      <w:r>
        <w:rPr>
          <w:noProof/>
        </w:rPr>
        <w:tab/>
      </w:r>
      <w:r>
        <w:rPr>
          <w:noProof/>
        </w:rPr>
        <w:fldChar w:fldCharType="begin" w:fldLock="1"/>
      </w:r>
      <w:r>
        <w:rPr>
          <w:noProof/>
        </w:rPr>
        <w:instrText xml:space="preserve"> PAGEREF _Toc183970665 \h </w:instrText>
      </w:r>
      <w:r>
        <w:rPr>
          <w:noProof/>
        </w:rPr>
      </w:r>
      <w:r>
        <w:rPr>
          <w:noProof/>
        </w:rPr>
        <w:fldChar w:fldCharType="separate"/>
      </w:r>
      <w:r>
        <w:rPr>
          <w:noProof/>
        </w:rPr>
        <w:t>19</w:t>
      </w:r>
      <w:r>
        <w:rPr>
          <w:noProof/>
        </w:rPr>
        <w:fldChar w:fldCharType="end"/>
      </w:r>
    </w:p>
    <w:p w14:paraId="3643D293" w14:textId="08B6293C"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Result-Code AVP and Experimental-Result AVP Values</w:t>
      </w:r>
      <w:r>
        <w:rPr>
          <w:noProof/>
        </w:rPr>
        <w:tab/>
      </w:r>
      <w:r>
        <w:rPr>
          <w:noProof/>
        </w:rPr>
        <w:fldChar w:fldCharType="begin" w:fldLock="1"/>
      </w:r>
      <w:r>
        <w:rPr>
          <w:noProof/>
        </w:rPr>
        <w:instrText xml:space="preserve"> PAGEREF _Toc183970666 \h </w:instrText>
      </w:r>
      <w:r>
        <w:rPr>
          <w:noProof/>
        </w:rPr>
      </w:r>
      <w:r>
        <w:rPr>
          <w:noProof/>
        </w:rPr>
        <w:fldChar w:fldCharType="separate"/>
      </w:r>
      <w:r>
        <w:rPr>
          <w:noProof/>
        </w:rPr>
        <w:t>19</w:t>
      </w:r>
      <w:r>
        <w:rPr>
          <w:noProof/>
        </w:rPr>
        <w:fldChar w:fldCharType="end"/>
      </w:r>
    </w:p>
    <w:p w14:paraId="62F22672" w14:textId="5410208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_Toc183970667 \h </w:instrText>
      </w:r>
      <w:r>
        <w:rPr>
          <w:noProof/>
        </w:rPr>
      </w:r>
      <w:r>
        <w:rPr>
          <w:noProof/>
        </w:rPr>
        <w:fldChar w:fldCharType="separate"/>
      </w:r>
      <w:r>
        <w:rPr>
          <w:noProof/>
        </w:rPr>
        <w:t>19</w:t>
      </w:r>
      <w:r>
        <w:rPr>
          <w:noProof/>
        </w:rPr>
        <w:fldChar w:fldCharType="end"/>
      </w:r>
    </w:p>
    <w:p w14:paraId="7EB9C378" w14:textId="623B12B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_Toc183970668 \h </w:instrText>
      </w:r>
      <w:r>
        <w:rPr>
          <w:noProof/>
        </w:rPr>
      </w:r>
      <w:r>
        <w:rPr>
          <w:noProof/>
        </w:rPr>
        <w:fldChar w:fldCharType="separate"/>
      </w:r>
      <w:r>
        <w:rPr>
          <w:noProof/>
        </w:rPr>
        <w:t>19</w:t>
      </w:r>
      <w:r>
        <w:rPr>
          <w:noProof/>
        </w:rPr>
        <w:fldChar w:fldCharType="end"/>
      </w:r>
    </w:p>
    <w:p w14:paraId="378CCD8D" w14:textId="1EB00225"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Permanent Failures</w:t>
      </w:r>
      <w:r>
        <w:rPr>
          <w:noProof/>
        </w:rPr>
        <w:tab/>
      </w:r>
      <w:r>
        <w:rPr>
          <w:noProof/>
        </w:rPr>
        <w:fldChar w:fldCharType="begin" w:fldLock="1"/>
      </w:r>
      <w:r>
        <w:rPr>
          <w:noProof/>
        </w:rPr>
        <w:instrText xml:space="preserve"> PAGEREF _Toc183970669 \h </w:instrText>
      </w:r>
      <w:r>
        <w:rPr>
          <w:noProof/>
        </w:rPr>
      </w:r>
      <w:r>
        <w:rPr>
          <w:noProof/>
        </w:rPr>
        <w:fldChar w:fldCharType="separate"/>
      </w:r>
      <w:r>
        <w:rPr>
          <w:noProof/>
        </w:rPr>
        <w:t>19</w:t>
      </w:r>
      <w:r>
        <w:rPr>
          <w:noProof/>
        </w:rPr>
        <w:fldChar w:fldCharType="end"/>
      </w:r>
    </w:p>
    <w:p w14:paraId="2FB676E9" w14:textId="2AE2D5E3"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_Toc183970670 \h </w:instrText>
      </w:r>
      <w:r>
        <w:rPr>
          <w:noProof/>
        </w:rPr>
      </w:r>
      <w:r>
        <w:rPr>
          <w:noProof/>
        </w:rPr>
        <w:fldChar w:fldCharType="separate"/>
      </w:r>
      <w:r>
        <w:rPr>
          <w:noProof/>
        </w:rPr>
        <w:t>19</w:t>
      </w:r>
      <w:r>
        <w:rPr>
          <w:noProof/>
        </w:rPr>
        <w:fldChar w:fldCharType="end"/>
      </w:r>
    </w:p>
    <w:p w14:paraId="05FC9693" w14:textId="6793597C"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DIAMETER_ERROR_UNAUTHORIZED_REQUESTING_ENTITY (5510)</w:t>
      </w:r>
      <w:r>
        <w:rPr>
          <w:noProof/>
        </w:rPr>
        <w:tab/>
      </w:r>
      <w:r>
        <w:rPr>
          <w:noProof/>
        </w:rPr>
        <w:fldChar w:fldCharType="begin" w:fldLock="1"/>
      </w:r>
      <w:r>
        <w:rPr>
          <w:noProof/>
        </w:rPr>
        <w:instrText xml:space="preserve"> PAGEREF _Toc183970671 \h </w:instrText>
      </w:r>
      <w:r>
        <w:rPr>
          <w:noProof/>
        </w:rPr>
      </w:r>
      <w:r>
        <w:rPr>
          <w:noProof/>
        </w:rPr>
        <w:fldChar w:fldCharType="separate"/>
      </w:r>
      <w:r>
        <w:rPr>
          <w:noProof/>
        </w:rPr>
        <w:t>19</w:t>
      </w:r>
      <w:r>
        <w:rPr>
          <w:noProof/>
        </w:rPr>
        <w:fldChar w:fldCharType="end"/>
      </w:r>
    </w:p>
    <w:p w14:paraId="46293548" w14:textId="6B6659D2"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DIAMETER_ERROR_UNAUTHORIZED_SERVICE (5511)</w:t>
      </w:r>
      <w:r>
        <w:rPr>
          <w:noProof/>
        </w:rPr>
        <w:tab/>
      </w:r>
      <w:r>
        <w:rPr>
          <w:noProof/>
        </w:rPr>
        <w:fldChar w:fldCharType="begin" w:fldLock="1"/>
      </w:r>
      <w:r>
        <w:rPr>
          <w:noProof/>
        </w:rPr>
        <w:instrText xml:space="preserve"> PAGEREF _Toc183970672 \h </w:instrText>
      </w:r>
      <w:r>
        <w:rPr>
          <w:noProof/>
        </w:rPr>
      </w:r>
      <w:r>
        <w:rPr>
          <w:noProof/>
        </w:rPr>
        <w:fldChar w:fldCharType="separate"/>
      </w:r>
      <w:r>
        <w:rPr>
          <w:noProof/>
        </w:rPr>
        <w:t>20</w:t>
      </w:r>
      <w:r>
        <w:rPr>
          <w:noProof/>
        </w:rPr>
        <w:fldChar w:fldCharType="end"/>
      </w:r>
    </w:p>
    <w:p w14:paraId="35EDE79E" w14:textId="1EE39918"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AVPs</w:t>
      </w:r>
      <w:r>
        <w:rPr>
          <w:noProof/>
        </w:rPr>
        <w:tab/>
      </w:r>
      <w:r>
        <w:rPr>
          <w:noProof/>
        </w:rPr>
        <w:fldChar w:fldCharType="begin" w:fldLock="1"/>
      </w:r>
      <w:r>
        <w:rPr>
          <w:noProof/>
        </w:rPr>
        <w:instrText xml:space="preserve"> PAGEREF _Toc183970673 \h </w:instrText>
      </w:r>
      <w:r>
        <w:rPr>
          <w:noProof/>
        </w:rPr>
      </w:r>
      <w:r>
        <w:rPr>
          <w:noProof/>
        </w:rPr>
        <w:fldChar w:fldCharType="separate"/>
      </w:r>
      <w:r>
        <w:rPr>
          <w:noProof/>
        </w:rPr>
        <w:t>20</w:t>
      </w:r>
      <w:r>
        <w:rPr>
          <w:noProof/>
        </w:rPr>
        <w:fldChar w:fldCharType="end"/>
      </w:r>
    </w:p>
    <w:p w14:paraId="02DB77C9" w14:textId="17391AD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_Toc183970674 \h </w:instrText>
      </w:r>
      <w:r>
        <w:rPr>
          <w:noProof/>
        </w:rPr>
      </w:r>
      <w:r>
        <w:rPr>
          <w:noProof/>
        </w:rPr>
        <w:fldChar w:fldCharType="separate"/>
      </w:r>
      <w:r>
        <w:rPr>
          <w:noProof/>
        </w:rPr>
        <w:t>20</w:t>
      </w:r>
      <w:r>
        <w:rPr>
          <w:noProof/>
        </w:rPr>
        <w:fldChar w:fldCharType="end"/>
      </w:r>
    </w:p>
    <w:p w14:paraId="388F1643" w14:textId="159B2D8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User-Identifier</w:t>
      </w:r>
      <w:r>
        <w:rPr>
          <w:noProof/>
        </w:rPr>
        <w:tab/>
      </w:r>
      <w:r>
        <w:rPr>
          <w:noProof/>
        </w:rPr>
        <w:fldChar w:fldCharType="begin" w:fldLock="1"/>
      </w:r>
      <w:r>
        <w:rPr>
          <w:noProof/>
        </w:rPr>
        <w:instrText xml:space="preserve"> PAGEREF _Toc183970675 \h </w:instrText>
      </w:r>
      <w:r>
        <w:rPr>
          <w:noProof/>
        </w:rPr>
      </w:r>
      <w:r>
        <w:rPr>
          <w:noProof/>
        </w:rPr>
        <w:fldChar w:fldCharType="separate"/>
      </w:r>
      <w:r>
        <w:rPr>
          <w:noProof/>
        </w:rPr>
        <w:t>21</w:t>
      </w:r>
      <w:r>
        <w:rPr>
          <w:noProof/>
        </w:rPr>
        <w:fldChar w:fldCharType="end"/>
      </w:r>
    </w:p>
    <w:p w14:paraId="6455E3AE" w14:textId="6A7FDC23"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Service-ID</w:t>
      </w:r>
      <w:r>
        <w:rPr>
          <w:noProof/>
        </w:rPr>
        <w:tab/>
      </w:r>
      <w:r>
        <w:rPr>
          <w:noProof/>
        </w:rPr>
        <w:fldChar w:fldCharType="begin" w:fldLock="1"/>
      </w:r>
      <w:r>
        <w:rPr>
          <w:noProof/>
        </w:rPr>
        <w:instrText xml:space="preserve"> PAGEREF _Toc183970676 \h </w:instrText>
      </w:r>
      <w:r>
        <w:rPr>
          <w:noProof/>
        </w:rPr>
      </w:r>
      <w:r>
        <w:rPr>
          <w:noProof/>
        </w:rPr>
        <w:fldChar w:fldCharType="separate"/>
      </w:r>
      <w:r>
        <w:rPr>
          <w:noProof/>
        </w:rPr>
        <w:t>21</w:t>
      </w:r>
      <w:r>
        <w:rPr>
          <w:noProof/>
        </w:rPr>
        <w:fldChar w:fldCharType="end"/>
      </w:r>
    </w:p>
    <w:p w14:paraId="4E0C64CC" w14:textId="78CA044E"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SCS-Identity</w:t>
      </w:r>
      <w:r>
        <w:rPr>
          <w:noProof/>
        </w:rPr>
        <w:tab/>
      </w:r>
      <w:r>
        <w:rPr>
          <w:noProof/>
        </w:rPr>
        <w:fldChar w:fldCharType="begin" w:fldLock="1"/>
      </w:r>
      <w:r>
        <w:rPr>
          <w:noProof/>
        </w:rPr>
        <w:instrText xml:space="preserve"> PAGEREF _Toc183970677 \h </w:instrText>
      </w:r>
      <w:r>
        <w:rPr>
          <w:noProof/>
        </w:rPr>
      </w:r>
      <w:r>
        <w:rPr>
          <w:noProof/>
        </w:rPr>
        <w:fldChar w:fldCharType="separate"/>
      </w:r>
      <w:r>
        <w:rPr>
          <w:noProof/>
        </w:rPr>
        <w:t>21</w:t>
      </w:r>
      <w:r>
        <w:rPr>
          <w:noProof/>
        </w:rPr>
        <w:fldChar w:fldCharType="end"/>
      </w:r>
    </w:p>
    <w:p w14:paraId="4C83D71A" w14:textId="0FA57FF0"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Service-Parameters</w:t>
      </w:r>
      <w:r>
        <w:rPr>
          <w:noProof/>
        </w:rPr>
        <w:tab/>
      </w:r>
      <w:r>
        <w:rPr>
          <w:noProof/>
        </w:rPr>
        <w:fldChar w:fldCharType="begin" w:fldLock="1"/>
      </w:r>
      <w:r>
        <w:rPr>
          <w:noProof/>
        </w:rPr>
        <w:instrText xml:space="preserve"> PAGEREF _Toc183970678 \h </w:instrText>
      </w:r>
      <w:r>
        <w:rPr>
          <w:noProof/>
        </w:rPr>
      </w:r>
      <w:r>
        <w:rPr>
          <w:noProof/>
        </w:rPr>
        <w:fldChar w:fldCharType="separate"/>
      </w:r>
      <w:r>
        <w:rPr>
          <w:noProof/>
        </w:rPr>
        <w:t>22</w:t>
      </w:r>
      <w:r>
        <w:rPr>
          <w:noProof/>
        </w:rPr>
        <w:fldChar w:fldCharType="end"/>
      </w:r>
    </w:p>
    <w:p w14:paraId="78DFD6FC" w14:textId="183F575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T4-Parameters</w:t>
      </w:r>
      <w:r>
        <w:rPr>
          <w:noProof/>
        </w:rPr>
        <w:tab/>
      </w:r>
      <w:r>
        <w:rPr>
          <w:noProof/>
        </w:rPr>
        <w:fldChar w:fldCharType="begin" w:fldLock="1"/>
      </w:r>
      <w:r>
        <w:rPr>
          <w:noProof/>
        </w:rPr>
        <w:instrText xml:space="preserve"> PAGEREF _Toc183970679 \h </w:instrText>
      </w:r>
      <w:r>
        <w:rPr>
          <w:noProof/>
        </w:rPr>
      </w:r>
      <w:r>
        <w:rPr>
          <w:noProof/>
        </w:rPr>
        <w:fldChar w:fldCharType="separate"/>
      </w:r>
      <w:r>
        <w:rPr>
          <w:noProof/>
        </w:rPr>
        <w:t>22</w:t>
      </w:r>
      <w:r>
        <w:rPr>
          <w:noProof/>
        </w:rPr>
        <w:fldChar w:fldCharType="end"/>
      </w:r>
    </w:p>
    <w:p w14:paraId="3E4779E2" w14:textId="447B1F3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Service-Data</w:t>
      </w:r>
      <w:r>
        <w:rPr>
          <w:noProof/>
        </w:rPr>
        <w:tab/>
      </w:r>
      <w:r>
        <w:rPr>
          <w:noProof/>
        </w:rPr>
        <w:fldChar w:fldCharType="begin" w:fldLock="1"/>
      </w:r>
      <w:r>
        <w:rPr>
          <w:noProof/>
        </w:rPr>
        <w:instrText xml:space="preserve"> PAGEREF _Toc183970680 \h </w:instrText>
      </w:r>
      <w:r>
        <w:rPr>
          <w:noProof/>
        </w:rPr>
      </w:r>
      <w:r>
        <w:rPr>
          <w:noProof/>
        </w:rPr>
        <w:fldChar w:fldCharType="separate"/>
      </w:r>
      <w:r>
        <w:rPr>
          <w:noProof/>
        </w:rPr>
        <w:t>22</w:t>
      </w:r>
      <w:r>
        <w:rPr>
          <w:noProof/>
        </w:rPr>
        <w:fldChar w:fldCharType="end"/>
      </w:r>
    </w:p>
    <w:p w14:paraId="571BA226" w14:textId="1ABF6EF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6.4.8</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T4-Data</w:t>
      </w:r>
      <w:r>
        <w:rPr>
          <w:noProof/>
        </w:rPr>
        <w:tab/>
      </w:r>
      <w:r>
        <w:rPr>
          <w:noProof/>
        </w:rPr>
        <w:fldChar w:fldCharType="begin" w:fldLock="1"/>
      </w:r>
      <w:r>
        <w:rPr>
          <w:noProof/>
        </w:rPr>
        <w:instrText xml:space="preserve"> PAGEREF _Toc183970681 \h </w:instrText>
      </w:r>
      <w:r>
        <w:rPr>
          <w:noProof/>
        </w:rPr>
      </w:r>
      <w:r>
        <w:rPr>
          <w:noProof/>
        </w:rPr>
        <w:fldChar w:fldCharType="separate"/>
      </w:r>
      <w:r>
        <w:rPr>
          <w:noProof/>
        </w:rPr>
        <w:t>22</w:t>
      </w:r>
      <w:r>
        <w:rPr>
          <w:noProof/>
        </w:rPr>
        <w:fldChar w:fldCharType="end"/>
      </w:r>
    </w:p>
    <w:p w14:paraId="5A287DD8" w14:textId="335A5DA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6.4.9</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HSS-Cause</w:t>
      </w:r>
      <w:r>
        <w:rPr>
          <w:noProof/>
        </w:rPr>
        <w:tab/>
      </w:r>
      <w:r>
        <w:rPr>
          <w:noProof/>
        </w:rPr>
        <w:fldChar w:fldCharType="begin" w:fldLock="1"/>
      </w:r>
      <w:r>
        <w:rPr>
          <w:noProof/>
        </w:rPr>
        <w:instrText xml:space="preserve"> PAGEREF _Toc183970682 \h </w:instrText>
      </w:r>
      <w:r>
        <w:rPr>
          <w:noProof/>
        </w:rPr>
      </w:r>
      <w:r>
        <w:rPr>
          <w:noProof/>
        </w:rPr>
        <w:fldChar w:fldCharType="separate"/>
      </w:r>
      <w:r>
        <w:rPr>
          <w:noProof/>
        </w:rPr>
        <w:t>23</w:t>
      </w:r>
      <w:r>
        <w:rPr>
          <w:noProof/>
        </w:rPr>
        <w:fldChar w:fldCharType="end"/>
      </w:r>
    </w:p>
    <w:p w14:paraId="5E70B2D7" w14:textId="5B55863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SIR-Flags</w:t>
      </w:r>
      <w:r>
        <w:rPr>
          <w:noProof/>
        </w:rPr>
        <w:tab/>
      </w:r>
      <w:r>
        <w:rPr>
          <w:noProof/>
        </w:rPr>
        <w:fldChar w:fldCharType="begin" w:fldLock="1"/>
      </w:r>
      <w:r>
        <w:rPr>
          <w:noProof/>
        </w:rPr>
        <w:instrText xml:space="preserve"> PAGEREF _Toc183970683 \h </w:instrText>
      </w:r>
      <w:r>
        <w:rPr>
          <w:noProof/>
        </w:rPr>
      </w:r>
      <w:r>
        <w:rPr>
          <w:noProof/>
        </w:rPr>
        <w:fldChar w:fldCharType="separate"/>
      </w:r>
      <w:r>
        <w:rPr>
          <w:noProof/>
        </w:rPr>
        <w:t>23</w:t>
      </w:r>
      <w:r>
        <w:rPr>
          <w:noProof/>
        </w:rPr>
        <w:fldChar w:fldCharType="end"/>
      </w:r>
    </w:p>
    <w:p w14:paraId="2489C71C" w14:textId="0203ECAC"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_Toc183970684 \h </w:instrText>
      </w:r>
      <w:r>
        <w:rPr>
          <w:noProof/>
        </w:rPr>
      </w:r>
      <w:r>
        <w:rPr>
          <w:noProof/>
        </w:rPr>
        <w:fldChar w:fldCharType="separate"/>
      </w:r>
      <w:r>
        <w:rPr>
          <w:noProof/>
        </w:rPr>
        <w:t>23</w:t>
      </w:r>
      <w:r>
        <w:rPr>
          <w:noProof/>
        </w:rPr>
        <w:fldChar w:fldCharType="end"/>
      </w:r>
    </w:p>
    <w:p w14:paraId="54A85151" w14:textId="0F99FE4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6.4.12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Serving-Node</w:t>
      </w:r>
      <w:r>
        <w:rPr>
          <w:noProof/>
        </w:rPr>
        <w:tab/>
      </w:r>
      <w:r>
        <w:rPr>
          <w:noProof/>
        </w:rPr>
        <w:fldChar w:fldCharType="begin" w:fldLock="1"/>
      </w:r>
      <w:r>
        <w:rPr>
          <w:noProof/>
        </w:rPr>
        <w:instrText xml:space="preserve"> PAGEREF _Toc183970685 \h </w:instrText>
      </w:r>
      <w:r>
        <w:rPr>
          <w:noProof/>
        </w:rPr>
      </w:r>
      <w:r>
        <w:rPr>
          <w:noProof/>
        </w:rPr>
        <w:fldChar w:fldCharType="separate"/>
      </w:r>
      <w:r>
        <w:rPr>
          <w:noProof/>
        </w:rPr>
        <w:t>23</w:t>
      </w:r>
      <w:r>
        <w:rPr>
          <w:noProof/>
        </w:rPr>
        <w:fldChar w:fldCharType="end"/>
      </w:r>
    </w:p>
    <w:p w14:paraId="58446997" w14:textId="23C24E5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6.4.13</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Additional-Serving-Node</w:t>
      </w:r>
      <w:r>
        <w:rPr>
          <w:noProof/>
        </w:rPr>
        <w:tab/>
      </w:r>
      <w:r>
        <w:rPr>
          <w:noProof/>
        </w:rPr>
        <w:fldChar w:fldCharType="begin" w:fldLock="1"/>
      </w:r>
      <w:r>
        <w:rPr>
          <w:noProof/>
        </w:rPr>
        <w:instrText xml:space="preserve"> PAGEREF _Toc183970686 \h </w:instrText>
      </w:r>
      <w:r>
        <w:rPr>
          <w:noProof/>
        </w:rPr>
      </w:r>
      <w:r>
        <w:rPr>
          <w:noProof/>
        </w:rPr>
        <w:fldChar w:fldCharType="separate"/>
      </w:r>
      <w:r>
        <w:rPr>
          <w:noProof/>
        </w:rPr>
        <w:t>24</w:t>
      </w:r>
      <w:r>
        <w:rPr>
          <w:noProof/>
        </w:rPr>
        <w:fldChar w:fldCharType="end"/>
      </w:r>
    </w:p>
    <w:p w14:paraId="5393A58A" w14:textId="785B6F59"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lastRenderedPageBreak/>
        <w:t>6.4.14</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IP-SM-GW-Number</w:t>
      </w:r>
      <w:r>
        <w:rPr>
          <w:noProof/>
        </w:rPr>
        <w:tab/>
      </w:r>
      <w:r>
        <w:rPr>
          <w:noProof/>
        </w:rPr>
        <w:fldChar w:fldCharType="begin" w:fldLock="1"/>
      </w:r>
      <w:r>
        <w:rPr>
          <w:noProof/>
        </w:rPr>
        <w:instrText xml:space="preserve"> PAGEREF _Toc183970687 \h </w:instrText>
      </w:r>
      <w:r>
        <w:rPr>
          <w:noProof/>
        </w:rPr>
      </w:r>
      <w:r>
        <w:rPr>
          <w:noProof/>
        </w:rPr>
        <w:fldChar w:fldCharType="separate"/>
      </w:r>
      <w:r>
        <w:rPr>
          <w:noProof/>
        </w:rPr>
        <w:t>25</w:t>
      </w:r>
      <w:r>
        <w:rPr>
          <w:noProof/>
        </w:rPr>
        <w:fldChar w:fldCharType="end"/>
      </w:r>
    </w:p>
    <w:p w14:paraId="6242773F" w14:textId="303F658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6.4.15</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IP-SM-GW-Name</w:t>
      </w:r>
      <w:r>
        <w:rPr>
          <w:noProof/>
        </w:rPr>
        <w:tab/>
      </w:r>
      <w:r>
        <w:rPr>
          <w:noProof/>
        </w:rPr>
        <w:fldChar w:fldCharType="begin" w:fldLock="1"/>
      </w:r>
      <w:r>
        <w:rPr>
          <w:noProof/>
        </w:rPr>
        <w:instrText xml:space="preserve"> PAGEREF _Toc183970688 \h </w:instrText>
      </w:r>
      <w:r>
        <w:rPr>
          <w:noProof/>
        </w:rPr>
      </w:r>
      <w:r>
        <w:rPr>
          <w:noProof/>
        </w:rPr>
        <w:fldChar w:fldCharType="separate"/>
      </w:r>
      <w:r>
        <w:rPr>
          <w:noProof/>
        </w:rPr>
        <w:t>25</w:t>
      </w:r>
      <w:r>
        <w:rPr>
          <w:noProof/>
        </w:rPr>
        <w:fldChar w:fldCharType="end"/>
      </w:r>
    </w:p>
    <w:p w14:paraId="2AE59D1B" w14:textId="67F27D1C"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OC-Supported-Features</w:t>
      </w:r>
      <w:r>
        <w:rPr>
          <w:noProof/>
        </w:rPr>
        <w:tab/>
      </w:r>
      <w:r>
        <w:rPr>
          <w:noProof/>
        </w:rPr>
        <w:fldChar w:fldCharType="begin" w:fldLock="1"/>
      </w:r>
      <w:r>
        <w:rPr>
          <w:noProof/>
        </w:rPr>
        <w:instrText xml:space="preserve"> PAGEREF _Toc183970689 \h </w:instrText>
      </w:r>
      <w:r>
        <w:rPr>
          <w:noProof/>
        </w:rPr>
      </w:r>
      <w:r>
        <w:rPr>
          <w:noProof/>
        </w:rPr>
        <w:fldChar w:fldCharType="separate"/>
      </w:r>
      <w:r>
        <w:rPr>
          <w:noProof/>
        </w:rPr>
        <w:t>25</w:t>
      </w:r>
      <w:r>
        <w:rPr>
          <w:noProof/>
        </w:rPr>
        <w:fldChar w:fldCharType="end"/>
      </w:r>
    </w:p>
    <w:p w14:paraId="45C8D9E4" w14:textId="7084F6F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OC-OLR</w:t>
      </w:r>
      <w:r>
        <w:rPr>
          <w:noProof/>
        </w:rPr>
        <w:tab/>
      </w:r>
      <w:r>
        <w:rPr>
          <w:noProof/>
        </w:rPr>
        <w:fldChar w:fldCharType="begin" w:fldLock="1"/>
      </w:r>
      <w:r>
        <w:rPr>
          <w:noProof/>
        </w:rPr>
        <w:instrText xml:space="preserve"> PAGEREF _Toc183970690 \h </w:instrText>
      </w:r>
      <w:r>
        <w:rPr>
          <w:noProof/>
        </w:rPr>
      </w:r>
      <w:r>
        <w:rPr>
          <w:noProof/>
        </w:rPr>
        <w:fldChar w:fldCharType="separate"/>
      </w:r>
      <w:r>
        <w:rPr>
          <w:noProof/>
        </w:rPr>
        <w:t>25</w:t>
      </w:r>
      <w:r>
        <w:rPr>
          <w:noProof/>
        </w:rPr>
        <w:fldChar w:fldCharType="end"/>
      </w:r>
    </w:p>
    <w:p w14:paraId="455BEBCD" w14:textId="27FBC24E"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IP-SM-GW-Realm</w:t>
      </w:r>
      <w:r>
        <w:rPr>
          <w:noProof/>
        </w:rPr>
        <w:tab/>
      </w:r>
      <w:r>
        <w:rPr>
          <w:noProof/>
        </w:rPr>
        <w:fldChar w:fldCharType="begin" w:fldLock="1"/>
      </w:r>
      <w:r>
        <w:rPr>
          <w:noProof/>
        </w:rPr>
        <w:instrText xml:space="preserve"> PAGEREF _Toc183970691 \h </w:instrText>
      </w:r>
      <w:r>
        <w:rPr>
          <w:noProof/>
        </w:rPr>
      </w:r>
      <w:r>
        <w:rPr>
          <w:noProof/>
        </w:rPr>
        <w:fldChar w:fldCharType="separate"/>
      </w:r>
      <w:r>
        <w:rPr>
          <w:noProof/>
        </w:rPr>
        <w:t>25</w:t>
      </w:r>
      <w:r>
        <w:rPr>
          <w:noProof/>
        </w:rPr>
        <w:fldChar w:fldCharType="end"/>
      </w:r>
    </w:p>
    <w:p w14:paraId="7271E77E" w14:textId="63346CA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_Toc183970692 \h </w:instrText>
      </w:r>
      <w:r>
        <w:rPr>
          <w:noProof/>
        </w:rPr>
      </w:r>
      <w:r>
        <w:rPr>
          <w:noProof/>
        </w:rPr>
        <w:fldChar w:fldCharType="separate"/>
      </w:r>
      <w:r>
        <w:rPr>
          <w:noProof/>
        </w:rPr>
        <w:t>25</w:t>
      </w:r>
      <w:r>
        <w:rPr>
          <w:noProof/>
        </w:rPr>
        <w:fldChar w:fldCharType="end"/>
      </w:r>
    </w:p>
    <w:p w14:paraId="16CACCAE" w14:textId="517CE1F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Load</w:t>
      </w:r>
      <w:r>
        <w:rPr>
          <w:noProof/>
        </w:rPr>
        <w:tab/>
      </w:r>
      <w:r>
        <w:rPr>
          <w:noProof/>
        </w:rPr>
        <w:fldChar w:fldCharType="begin" w:fldLock="1"/>
      </w:r>
      <w:r>
        <w:rPr>
          <w:noProof/>
        </w:rPr>
        <w:instrText xml:space="preserve"> PAGEREF _Toc183970693 \h </w:instrText>
      </w:r>
      <w:r>
        <w:rPr>
          <w:noProof/>
        </w:rPr>
      </w:r>
      <w:r>
        <w:rPr>
          <w:noProof/>
        </w:rPr>
        <w:fldChar w:fldCharType="separate"/>
      </w:r>
      <w:r>
        <w:rPr>
          <w:noProof/>
        </w:rPr>
        <w:t>25</w:t>
      </w:r>
      <w:r>
        <w:rPr>
          <w:noProof/>
        </w:rPr>
        <w:fldChar w:fldCharType="end"/>
      </w:r>
    </w:p>
    <w:p w14:paraId="7D1AE515" w14:textId="53140845"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Diameter-based S6t Interface</w:t>
      </w:r>
      <w:r>
        <w:rPr>
          <w:noProof/>
        </w:rPr>
        <w:tab/>
      </w:r>
      <w:r>
        <w:rPr>
          <w:noProof/>
        </w:rPr>
        <w:fldChar w:fldCharType="begin" w:fldLock="1"/>
      </w:r>
      <w:r>
        <w:rPr>
          <w:noProof/>
        </w:rPr>
        <w:instrText xml:space="preserve"> PAGEREF _Toc183970694 \h </w:instrText>
      </w:r>
      <w:r>
        <w:rPr>
          <w:noProof/>
        </w:rPr>
      </w:r>
      <w:r>
        <w:rPr>
          <w:noProof/>
        </w:rPr>
        <w:fldChar w:fldCharType="separate"/>
      </w:r>
      <w:r>
        <w:rPr>
          <w:noProof/>
        </w:rPr>
        <w:t>25</w:t>
      </w:r>
      <w:r>
        <w:rPr>
          <w:noProof/>
        </w:rPr>
        <w:fldChar w:fldCharType="end"/>
      </w:r>
    </w:p>
    <w:p w14:paraId="0BD34779" w14:textId="464775A7"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sidRPr="00CF0A06">
        <w:rPr>
          <w:noProof/>
          <w:lang w:val="sv-SE"/>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_Toc183970695 \h </w:instrText>
      </w:r>
      <w:r>
        <w:rPr>
          <w:noProof/>
        </w:rPr>
      </w:r>
      <w:r>
        <w:rPr>
          <w:noProof/>
        </w:rPr>
        <w:fldChar w:fldCharType="separate"/>
      </w:r>
      <w:r>
        <w:rPr>
          <w:noProof/>
        </w:rPr>
        <w:t>25</w:t>
      </w:r>
      <w:r>
        <w:rPr>
          <w:noProof/>
        </w:rPr>
        <w:fldChar w:fldCharType="end"/>
      </w:r>
    </w:p>
    <w:p w14:paraId="4369B5B6" w14:textId="614D1E08"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sidRPr="00CF0A06">
        <w:rPr>
          <w:noProof/>
          <w:lang w:val="sv-SE"/>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 Descriptions</w:t>
      </w:r>
      <w:r>
        <w:rPr>
          <w:noProof/>
        </w:rPr>
        <w:tab/>
      </w:r>
      <w:r>
        <w:rPr>
          <w:noProof/>
        </w:rPr>
        <w:fldChar w:fldCharType="begin" w:fldLock="1"/>
      </w:r>
      <w:r>
        <w:rPr>
          <w:noProof/>
        </w:rPr>
        <w:instrText xml:space="preserve"> PAGEREF _Toc183970696 \h </w:instrText>
      </w:r>
      <w:r>
        <w:rPr>
          <w:noProof/>
        </w:rPr>
      </w:r>
      <w:r>
        <w:rPr>
          <w:noProof/>
        </w:rPr>
        <w:fldChar w:fldCharType="separate"/>
      </w:r>
      <w:r>
        <w:rPr>
          <w:noProof/>
        </w:rPr>
        <w:t>26</w:t>
      </w:r>
      <w:r>
        <w:rPr>
          <w:noProof/>
        </w:rPr>
        <w:fldChar w:fldCharType="end"/>
      </w:r>
    </w:p>
    <w:p w14:paraId="496CEF44" w14:textId="265EA32F"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Configuration Information on S6t</w:t>
      </w:r>
      <w:r>
        <w:rPr>
          <w:noProof/>
        </w:rPr>
        <w:tab/>
      </w:r>
      <w:r>
        <w:rPr>
          <w:noProof/>
        </w:rPr>
        <w:fldChar w:fldCharType="begin" w:fldLock="1"/>
      </w:r>
      <w:r>
        <w:rPr>
          <w:noProof/>
        </w:rPr>
        <w:instrText xml:space="preserve"> PAGEREF _Toc183970697 \h </w:instrText>
      </w:r>
      <w:r>
        <w:rPr>
          <w:noProof/>
        </w:rPr>
      </w:r>
      <w:r>
        <w:rPr>
          <w:noProof/>
        </w:rPr>
        <w:fldChar w:fldCharType="separate"/>
      </w:r>
      <w:r>
        <w:rPr>
          <w:noProof/>
        </w:rPr>
        <w:t>26</w:t>
      </w:r>
      <w:r>
        <w:rPr>
          <w:noProof/>
        </w:rPr>
        <w:fldChar w:fldCharType="end"/>
      </w:r>
    </w:p>
    <w:p w14:paraId="7323EFF9" w14:textId="54D98544"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_Toc183970698 \h </w:instrText>
      </w:r>
      <w:r>
        <w:rPr>
          <w:noProof/>
        </w:rPr>
      </w:r>
      <w:r>
        <w:rPr>
          <w:noProof/>
        </w:rPr>
        <w:fldChar w:fldCharType="separate"/>
      </w:r>
      <w:r>
        <w:rPr>
          <w:noProof/>
        </w:rPr>
        <w:t>26</w:t>
      </w:r>
      <w:r>
        <w:rPr>
          <w:noProof/>
        </w:rPr>
        <w:fldChar w:fldCharType="end"/>
      </w:r>
    </w:p>
    <w:p w14:paraId="44BA0F5B" w14:textId="04ADF956"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_Toc183970699 \h </w:instrText>
      </w:r>
      <w:r>
        <w:rPr>
          <w:noProof/>
        </w:rPr>
      </w:r>
      <w:r>
        <w:rPr>
          <w:noProof/>
        </w:rPr>
        <w:fldChar w:fldCharType="separate"/>
      </w:r>
      <w:r>
        <w:rPr>
          <w:noProof/>
        </w:rPr>
        <w:t>29</w:t>
      </w:r>
      <w:r>
        <w:rPr>
          <w:noProof/>
        </w:rPr>
        <w:fldChar w:fldCharType="end"/>
      </w:r>
    </w:p>
    <w:p w14:paraId="30EBDF1D" w14:textId="72AE8DDB"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_Toc183970700 \h </w:instrText>
      </w:r>
      <w:r>
        <w:rPr>
          <w:noProof/>
        </w:rPr>
      </w:r>
      <w:r>
        <w:rPr>
          <w:noProof/>
        </w:rPr>
        <w:fldChar w:fldCharType="separate"/>
      </w:r>
      <w:r>
        <w:rPr>
          <w:noProof/>
        </w:rPr>
        <w:t>32</w:t>
      </w:r>
      <w:r>
        <w:rPr>
          <w:noProof/>
        </w:rPr>
        <w:fldChar w:fldCharType="end"/>
      </w:r>
    </w:p>
    <w:p w14:paraId="63DB3932" w14:textId="2C7C8562"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Reporting on S6t</w:t>
      </w:r>
      <w:r>
        <w:rPr>
          <w:noProof/>
        </w:rPr>
        <w:tab/>
      </w:r>
      <w:r>
        <w:rPr>
          <w:noProof/>
        </w:rPr>
        <w:fldChar w:fldCharType="begin" w:fldLock="1"/>
      </w:r>
      <w:r>
        <w:rPr>
          <w:noProof/>
        </w:rPr>
        <w:instrText xml:space="preserve"> PAGEREF _Toc183970701 \h </w:instrText>
      </w:r>
      <w:r>
        <w:rPr>
          <w:noProof/>
        </w:rPr>
      </w:r>
      <w:r>
        <w:rPr>
          <w:noProof/>
        </w:rPr>
        <w:fldChar w:fldCharType="separate"/>
      </w:r>
      <w:r>
        <w:rPr>
          <w:noProof/>
        </w:rPr>
        <w:t>33</w:t>
      </w:r>
      <w:r>
        <w:rPr>
          <w:noProof/>
        </w:rPr>
        <w:fldChar w:fldCharType="end"/>
      </w:r>
    </w:p>
    <w:p w14:paraId="6C2E0EF3" w14:textId="33920839"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_Toc183970702 \h </w:instrText>
      </w:r>
      <w:r>
        <w:rPr>
          <w:noProof/>
        </w:rPr>
      </w:r>
      <w:r>
        <w:rPr>
          <w:noProof/>
        </w:rPr>
        <w:fldChar w:fldCharType="separate"/>
      </w:r>
      <w:r>
        <w:rPr>
          <w:noProof/>
        </w:rPr>
        <w:t>33</w:t>
      </w:r>
      <w:r>
        <w:rPr>
          <w:noProof/>
        </w:rPr>
        <w:fldChar w:fldCharType="end"/>
      </w:r>
    </w:p>
    <w:p w14:paraId="3E006DAC" w14:textId="37CA9FE0"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_Toc183970703 \h </w:instrText>
      </w:r>
      <w:r>
        <w:rPr>
          <w:noProof/>
        </w:rPr>
      </w:r>
      <w:r>
        <w:rPr>
          <w:noProof/>
        </w:rPr>
        <w:fldChar w:fldCharType="separate"/>
      </w:r>
      <w:r>
        <w:rPr>
          <w:noProof/>
        </w:rPr>
        <w:t>35</w:t>
      </w:r>
      <w:r>
        <w:rPr>
          <w:noProof/>
        </w:rPr>
        <w:fldChar w:fldCharType="end"/>
      </w:r>
    </w:p>
    <w:p w14:paraId="317C40D1" w14:textId="1AE56568"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_Toc183970704 \h </w:instrText>
      </w:r>
      <w:r>
        <w:rPr>
          <w:noProof/>
        </w:rPr>
      </w:r>
      <w:r>
        <w:rPr>
          <w:noProof/>
        </w:rPr>
        <w:fldChar w:fldCharType="separate"/>
      </w:r>
      <w:r>
        <w:rPr>
          <w:noProof/>
        </w:rPr>
        <w:t>36</w:t>
      </w:r>
      <w:r>
        <w:rPr>
          <w:noProof/>
        </w:rPr>
        <w:fldChar w:fldCharType="end"/>
      </w:r>
    </w:p>
    <w:p w14:paraId="06CF69E5" w14:textId="6F636D72"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7.2.3</w:t>
      </w:r>
      <w:r>
        <w:rPr>
          <w:rFonts w:asciiTheme="minorHAnsi" w:eastAsiaTheme="minorEastAsia" w:hAnsiTheme="minorHAnsi" w:cstheme="minorBidi"/>
          <w:noProof/>
          <w:kern w:val="2"/>
          <w:sz w:val="24"/>
          <w:szCs w:val="24"/>
          <w:lang w:eastAsia="en-GB"/>
          <w14:ligatures w14:val="standardContextual"/>
        </w:rPr>
        <w:tab/>
      </w:r>
      <w:r w:rsidRPr="00CF0A06">
        <w:rPr>
          <w:noProof/>
          <w:lang w:val="sv-SE"/>
        </w:rPr>
        <w:t>NIDD</w:t>
      </w:r>
      <w:r>
        <w:rPr>
          <w:noProof/>
        </w:rPr>
        <w:t xml:space="preserve"> Information on S6t</w:t>
      </w:r>
      <w:r>
        <w:rPr>
          <w:noProof/>
        </w:rPr>
        <w:tab/>
      </w:r>
      <w:r>
        <w:rPr>
          <w:noProof/>
        </w:rPr>
        <w:fldChar w:fldCharType="begin" w:fldLock="1"/>
      </w:r>
      <w:r>
        <w:rPr>
          <w:noProof/>
        </w:rPr>
        <w:instrText xml:space="preserve"> PAGEREF _Toc183970705 \h </w:instrText>
      </w:r>
      <w:r>
        <w:rPr>
          <w:noProof/>
        </w:rPr>
      </w:r>
      <w:r>
        <w:rPr>
          <w:noProof/>
        </w:rPr>
        <w:fldChar w:fldCharType="separate"/>
      </w:r>
      <w:r>
        <w:rPr>
          <w:noProof/>
        </w:rPr>
        <w:t>37</w:t>
      </w:r>
      <w:r>
        <w:rPr>
          <w:noProof/>
        </w:rPr>
        <w:fldChar w:fldCharType="end"/>
      </w:r>
    </w:p>
    <w:p w14:paraId="5E1E331B" w14:textId="5C25ACD3"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sv-SE"/>
        </w:rPr>
        <w:t>7.2.3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_Toc183970706 \h </w:instrText>
      </w:r>
      <w:r>
        <w:rPr>
          <w:noProof/>
        </w:rPr>
      </w:r>
      <w:r>
        <w:rPr>
          <w:noProof/>
        </w:rPr>
        <w:fldChar w:fldCharType="separate"/>
      </w:r>
      <w:r>
        <w:rPr>
          <w:noProof/>
        </w:rPr>
        <w:t>37</w:t>
      </w:r>
      <w:r>
        <w:rPr>
          <w:noProof/>
        </w:rPr>
        <w:fldChar w:fldCharType="end"/>
      </w:r>
    </w:p>
    <w:p w14:paraId="479B867F" w14:textId="146FBCF1"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w:t>
      </w:r>
      <w:r w:rsidRPr="00CF0A06">
        <w:rPr>
          <w:noProof/>
          <w:lang w:val="sv-SE"/>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_Toc183970707 \h </w:instrText>
      </w:r>
      <w:r>
        <w:rPr>
          <w:noProof/>
        </w:rPr>
      </w:r>
      <w:r>
        <w:rPr>
          <w:noProof/>
        </w:rPr>
        <w:fldChar w:fldCharType="separate"/>
      </w:r>
      <w:r>
        <w:rPr>
          <w:noProof/>
        </w:rPr>
        <w:t>39</w:t>
      </w:r>
      <w:r>
        <w:rPr>
          <w:noProof/>
        </w:rPr>
        <w:fldChar w:fldCharType="end"/>
      </w:r>
    </w:p>
    <w:p w14:paraId="3483A15C" w14:textId="328AD4F4"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sv-SE"/>
        </w:rPr>
        <w:t>7.2</w:t>
      </w:r>
      <w:r>
        <w:rPr>
          <w:noProof/>
        </w:rPr>
        <w:t>.</w:t>
      </w:r>
      <w:r w:rsidRPr="00CF0A06">
        <w:rPr>
          <w:noProof/>
          <w:lang w:val="sv-SE"/>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_Toc183970708 \h </w:instrText>
      </w:r>
      <w:r>
        <w:rPr>
          <w:noProof/>
        </w:rPr>
      </w:r>
      <w:r>
        <w:rPr>
          <w:noProof/>
        </w:rPr>
        <w:fldChar w:fldCharType="separate"/>
      </w:r>
      <w:r>
        <w:rPr>
          <w:noProof/>
        </w:rPr>
        <w:t>39</w:t>
      </w:r>
      <w:r>
        <w:rPr>
          <w:noProof/>
        </w:rPr>
        <w:fldChar w:fldCharType="end"/>
      </w:r>
    </w:p>
    <w:p w14:paraId="38D21D7D" w14:textId="10CCD24C"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Protocol Specification for S6t</w:t>
      </w:r>
      <w:r>
        <w:rPr>
          <w:noProof/>
        </w:rPr>
        <w:tab/>
      </w:r>
      <w:r>
        <w:rPr>
          <w:noProof/>
        </w:rPr>
        <w:fldChar w:fldCharType="begin" w:fldLock="1"/>
      </w:r>
      <w:r>
        <w:rPr>
          <w:noProof/>
        </w:rPr>
        <w:instrText xml:space="preserve"> PAGEREF _Toc183970709 \h </w:instrText>
      </w:r>
      <w:r>
        <w:rPr>
          <w:noProof/>
        </w:rPr>
      </w:r>
      <w:r>
        <w:rPr>
          <w:noProof/>
        </w:rPr>
        <w:fldChar w:fldCharType="separate"/>
      </w:r>
      <w:r>
        <w:rPr>
          <w:noProof/>
        </w:rPr>
        <w:t>40</w:t>
      </w:r>
      <w:r>
        <w:rPr>
          <w:noProof/>
        </w:rPr>
        <w:fldChar w:fldCharType="end"/>
      </w:r>
    </w:p>
    <w:p w14:paraId="6FC220CB" w14:textId="0DE47F53"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_Toc183970710 \h </w:instrText>
      </w:r>
      <w:r>
        <w:rPr>
          <w:noProof/>
        </w:rPr>
      </w:r>
      <w:r>
        <w:rPr>
          <w:noProof/>
        </w:rPr>
        <w:fldChar w:fldCharType="separate"/>
      </w:r>
      <w:r>
        <w:rPr>
          <w:noProof/>
        </w:rPr>
        <w:t>40</w:t>
      </w:r>
      <w:r>
        <w:rPr>
          <w:noProof/>
        </w:rPr>
        <w:fldChar w:fldCharType="end"/>
      </w:r>
    </w:p>
    <w:p w14:paraId="05710A87" w14:textId="792D241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fldLock="1"/>
      </w:r>
      <w:r>
        <w:rPr>
          <w:noProof/>
        </w:rPr>
        <w:instrText xml:space="preserve"> PAGEREF _Toc183970711 \h </w:instrText>
      </w:r>
      <w:r>
        <w:rPr>
          <w:noProof/>
        </w:rPr>
      </w:r>
      <w:r>
        <w:rPr>
          <w:noProof/>
        </w:rPr>
        <w:fldChar w:fldCharType="separate"/>
      </w:r>
      <w:r>
        <w:rPr>
          <w:noProof/>
        </w:rPr>
        <w:t>40</w:t>
      </w:r>
      <w:r>
        <w:rPr>
          <w:noProof/>
        </w:rPr>
        <w:fldChar w:fldCharType="end"/>
      </w:r>
    </w:p>
    <w:p w14:paraId="5CAD9D68" w14:textId="27B7CE30"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fldLock="1"/>
      </w:r>
      <w:r>
        <w:rPr>
          <w:noProof/>
        </w:rPr>
        <w:instrText xml:space="preserve"> PAGEREF _Toc183970712 \h </w:instrText>
      </w:r>
      <w:r>
        <w:rPr>
          <w:noProof/>
        </w:rPr>
      </w:r>
      <w:r>
        <w:rPr>
          <w:noProof/>
        </w:rPr>
        <w:fldChar w:fldCharType="separate"/>
      </w:r>
      <w:r>
        <w:rPr>
          <w:noProof/>
        </w:rPr>
        <w:t>40</w:t>
      </w:r>
      <w:r>
        <w:rPr>
          <w:noProof/>
        </w:rPr>
        <w:fldChar w:fldCharType="end"/>
      </w:r>
    </w:p>
    <w:p w14:paraId="0B7C79BF" w14:textId="211EFBA3"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fldLock="1"/>
      </w:r>
      <w:r>
        <w:rPr>
          <w:noProof/>
        </w:rPr>
        <w:instrText xml:space="preserve"> PAGEREF _Toc183970713 \h </w:instrText>
      </w:r>
      <w:r>
        <w:rPr>
          <w:noProof/>
        </w:rPr>
      </w:r>
      <w:r>
        <w:rPr>
          <w:noProof/>
        </w:rPr>
        <w:fldChar w:fldCharType="separate"/>
      </w:r>
      <w:r>
        <w:rPr>
          <w:noProof/>
        </w:rPr>
        <w:t>40</w:t>
      </w:r>
      <w:r>
        <w:rPr>
          <w:noProof/>
        </w:rPr>
        <w:fldChar w:fldCharType="end"/>
      </w:r>
    </w:p>
    <w:p w14:paraId="41575B7E" w14:textId="6949AFD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fldLock="1"/>
      </w:r>
      <w:r>
        <w:rPr>
          <w:noProof/>
        </w:rPr>
        <w:instrText xml:space="preserve"> PAGEREF _Toc183970714 \h </w:instrText>
      </w:r>
      <w:r>
        <w:rPr>
          <w:noProof/>
        </w:rPr>
      </w:r>
      <w:r>
        <w:rPr>
          <w:noProof/>
        </w:rPr>
        <w:fldChar w:fldCharType="separate"/>
      </w:r>
      <w:r>
        <w:rPr>
          <w:noProof/>
        </w:rPr>
        <w:t>40</w:t>
      </w:r>
      <w:r>
        <w:rPr>
          <w:noProof/>
        </w:rPr>
        <w:fldChar w:fldCharType="end"/>
      </w:r>
    </w:p>
    <w:p w14:paraId="4F5DD913" w14:textId="21449FE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fldLock="1"/>
      </w:r>
      <w:r>
        <w:rPr>
          <w:noProof/>
        </w:rPr>
        <w:instrText xml:space="preserve"> PAGEREF _Toc183970715 \h </w:instrText>
      </w:r>
      <w:r>
        <w:rPr>
          <w:noProof/>
        </w:rPr>
      </w:r>
      <w:r>
        <w:rPr>
          <w:noProof/>
        </w:rPr>
        <w:fldChar w:fldCharType="separate"/>
      </w:r>
      <w:r>
        <w:rPr>
          <w:noProof/>
        </w:rPr>
        <w:t>40</w:t>
      </w:r>
      <w:r>
        <w:rPr>
          <w:noProof/>
        </w:rPr>
        <w:fldChar w:fldCharType="end"/>
      </w:r>
    </w:p>
    <w:p w14:paraId="5E5D81BF" w14:textId="179106F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_Toc183970716 \h </w:instrText>
      </w:r>
      <w:r>
        <w:rPr>
          <w:noProof/>
        </w:rPr>
      </w:r>
      <w:r>
        <w:rPr>
          <w:noProof/>
        </w:rPr>
        <w:fldChar w:fldCharType="separate"/>
      </w:r>
      <w:r>
        <w:rPr>
          <w:noProof/>
        </w:rPr>
        <w:t>40</w:t>
      </w:r>
      <w:r>
        <w:rPr>
          <w:noProof/>
        </w:rPr>
        <w:fldChar w:fldCharType="end"/>
      </w:r>
    </w:p>
    <w:p w14:paraId="4447600B" w14:textId="0960BC2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fldLock="1"/>
      </w:r>
      <w:r>
        <w:rPr>
          <w:noProof/>
        </w:rPr>
        <w:instrText xml:space="preserve"> PAGEREF _Toc183970717 \h </w:instrText>
      </w:r>
      <w:r>
        <w:rPr>
          <w:noProof/>
        </w:rPr>
      </w:r>
      <w:r>
        <w:rPr>
          <w:noProof/>
        </w:rPr>
        <w:fldChar w:fldCharType="separate"/>
      </w:r>
      <w:r>
        <w:rPr>
          <w:noProof/>
        </w:rPr>
        <w:t>41</w:t>
      </w:r>
      <w:r>
        <w:rPr>
          <w:noProof/>
        </w:rPr>
        <w:fldChar w:fldCharType="end"/>
      </w:r>
    </w:p>
    <w:p w14:paraId="013C4FCE" w14:textId="42B15F23"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fldLock="1"/>
      </w:r>
      <w:r>
        <w:rPr>
          <w:noProof/>
        </w:rPr>
        <w:instrText xml:space="preserve"> PAGEREF _Toc183970718 \h </w:instrText>
      </w:r>
      <w:r>
        <w:rPr>
          <w:noProof/>
        </w:rPr>
      </w:r>
      <w:r>
        <w:rPr>
          <w:noProof/>
        </w:rPr>
        <w:fldChar w:fldCharType="separate"/>
      </w:r>
      <w:r>
        <w:rPr>
          <w:noProof/>
        </w:rPr>
        <w:t>41</w:t>
      </w:r>
      <w:r>
        <w:rPr>
          <w:noProof/>
        </w:rPr>
        <w:fldChar w:fldCharType="end"/>
      </w:r>
    </w:p>
    <w:p w14:paraId="01CE4218" w14:textId="6EDF2BC1"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8.1.9</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Use of the Supported-Features AVP</w:t>
      </w:r>
      <w:r>
        <w:rPr>
          <w:noProof/>
        </w:rPr>
        <w:tab/>
      </w:r>
      <w:r>
        <w:rPr>
          <w:noProof/>
        </w:rPr>
        <w:fldChar w:fldCharType="begin" w:fldLock="1"/>
      </w:r>
      <w:r>
        <w:rPr>
          <w:noProof/>
        </w:rPr>
        <w:instrText xml:space="preserve"> PAGEREF _Toc183970719 \h </w:instrText>
      </w:r>
      <w:r>
        <w:rPr>
          <w:noProof/>
        </w:rPr>
      </w:r>
      <w:r>
        <w:rPr>
          <w:noProof/>
        </w:rPr>
        <w:fldChar w:fldCharType="separate"/>
      </w:r>
      <w:r>
        <w:rPr>
          <w:noProof/>
        </w:rPr>
        <w:t>41</w:t>
      </w:r>
      <w:r>
        <w:rPr>
          <w:noProof/>
        </w:rPr>
        <w:fldChar w:fldCharType="end"/>
      </w:r>
    </w:p>
    <w:p w14:paraId="60CA454B" w14:textId="465CBF40"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8.1.10</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User Identity to HSS resolution</w:t>
      </w:r>
      <w:r>
        <w:rPr>
          <w:noProof/>
        </w:rPr>
        <w:tab/>
      </w:r>
      <w:r>
        <w:rPr>
          <w:noProof/>
        </w:rPr>
        <w:fldChar w:fldCharType="begin" w:fldLock="1"/>
      </w:r>
      <w:r>
        <w:rPr>
          <w:noProof/>
        </w:rPr>
        <w:instrText xml:space="preserve"> PAGEREF _Toc183970720 \h </w:instrText>
      </w:r>
      <w:r>
        <w:rPr>
          <w:noProof/>
        </w:rPr>
      </w:r>
      <w:r>
        <w:rPr>
          <w:noProof/>
        </w:rPr>
        <w:fldChar w:fldCharType="separate"/>
      </w:r>
      <w:r>
        <w:rPr>
          <w:noProof/>
        </w:rPr>
        <w:t>41</w:t>
      </w:r>
      <w:r>
        <w:rPr>
          <w:noProof/>
        </w:rPr>
        <w:fldChar w:fldCharType="end"/>
      </w:r>
    </w:p>
    <w:p w14:paraId="4AD14AE3" w14:textId="1390DBF0"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sidRPr="00CF0A06">
        <w:rPr>
          <w:noProof/>
          <w:lang w:val="en-US"/>
        </w:rPr>
        <w:t>8.2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Commands</w:t>
      </w:r>
      <w:r>
        <w:rPr>
          <w:noProof/>
        </w:rPr>
        <w:tab/>
      </w:r>
      <w:r>
        <w:rPr>
          <w:noProof/>
        </w:rPr>
        <w:fldChar w:fldCharType="begin" w:fldLock="1"/>
      </w:r>
      <w:r>
        <w:rPr>
          <w:noProof/>
        </w:rPr>
        <w:instrText xml:space="preserve"> PAGEREF _Toc183970721 \h </w:instrText>
      </w:r>
      <w:r>
        <w:rPr>
          <w:noProof/>
        </w:rPr>
      </w:r>
      <w:r>
        <w:rPr>
          <w:noProof/>
        </w:rPr>
        <w:fldChar w:fldCharType="separate"/>
      </w:r>
      <w:r>
        <w:rPr>
          <w:noProof/>
        </w:rPr>
        <w:t>42</w:t>
      </w:r>
      <w:r>
        <w:rPr>
          <w:noProof/>
        </w:rPr>
        <w:fldChar w:fldCharType="end"/>
      </w:r>
    </w:p>
    <w:p w14:paraId="5A32C2A0" w14:textId="2DCE29EF"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8.2.1</w:t>
      </w:r>
      <w:r>
        <w:rPr>
          <w:rFonts w:asciiTheme="minorHAnsi" w:eastAsiaTheme="minorEastAsia" w:hAnsiTheme="minorHAnsi" w:cstheme="minorBidi"/>
          <w:noProof/>
          <w:kern w:val="2"/>
          <w:sz w:val="24"/>
          <w:szCs w:val="24"/>
          <w:lang w:eastAsia="en-GB"/>
          <w14:ligatures w14:val="standardContextual"/>
        </w:rPr>
        <w:tab/>
      </w:r>
      <w:r w:rsidRPr="00CF0A06">
        <w:rPr>
          <w:noProof/>
          <w:lang w:val="en-US" w:eastAsia="zh-CN"/>
        </w:rPr>
        <w:t>Introduction</w:t>
      </w:r>
      <w:r>
        <w:rPr>
          <w:noProof/>
        </w:rPr>
        <w:tab/>
      </w:r>
      <w:r>
        <w:rPr>
          <w:noProof/>
        </w:rPr>
        <w:fldChar w:fldCharType="begin" w:fldLock="1"/>
      </w:r>
      <w:r>
        <w:rPr>
          <w:noProof/>
        </w:rPr>
        <w:instrText xml:space="preserve"> PAGEREF _Toc183970722 \h </w:instrText>
      </w:r>
      <w:r>
        <w:rPr>
          <w:noProof/>
        </w:rPr>
      </w:r>
      <w:r>
        <w:rPr>
          <w:noProof/>
        </w:rPr>
        <w:fldChar w:fldCharType="separate"/>
      </w:r>
      <w:r>
        <w:rPr>
          <w:noProof/>
        </w:rPr>
        <w:t>42</w:t>
      </w:r>
      <w:r>
        <w:rPr>
          <w:noProof/>
        </w:rPr>
        <w:fldChar w:fldCharType="end"/>
      </w:r>
    </w:p>
    <w:p w14:paraId="68615DFF" w14:textId="15C78E92"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8.2.2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Command-Code values</w:t>
      </w:r>
      <w:r>
        <w:rPr>
          <w:noProof/>
        </w:rPr>
        <w:tab/>
      </w:r>
      <w:r>
        <w:rPr>
          <w:noProof/>
        </w:rPr>
        <w:fldChar w:fldCharType="begin" w:fldLock="1"/>
      </w:r>
      <w:r>
        <w:rPr>
          <w:noProof/>
        </w:rPr>
        <w:instrText xml:space="preserve"> PAGEREF _Toc183970723 \h </w:instrText>
      </w:r>
      <w:r>
        <w:rPr>
          <w:noProof/>
        </w:rPr>
      </w:r>
      <w:r>
        <w:rPr>
          <w:noProof/>
        </w:rPr>
        <w:fldChar w:fldCharType="separate"/>
      </w:r>
      <w:r>
        <w:rPr>
          <w:noProof/>
        </w:rPr>
        <w:t>42</w:t>
      </w:r>
      <w:r>
        <w:rPr>
          <w:noProof/>
        </w:rPr>
        <w:fldChar w:fldCharType="end"/>
      </w:r>
    </w:p>
    <w:p w14:paraId="7A5FF2B9" w14:textId="7BA5F773"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8.2.3</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Configuration Information Request (CIR) Command</w:t>
      </w:r>
      <w:r>
        <w:rPr>
          <w:noProof/>
        </w:rPr>
        <w:tab/>
      </w:r>
      <w:r>
        <w:rPr>
          <w:noProof/>
        </w:rPr>
        <w:fldChar w:fldCharType="begin" w:fldLock="1"/>
      </w:r>
      <w:r>
        <w:rPr>
          <w:noProof/>
        </w:rPr>
        <w:instrText xml:space="preserve"> PAGEREF _Toc183970724 \h </w:instrText>
      </w:r>
      <w:r>
        <w:rPr>
          <w:noProof/>
        </w:rPr>
      </w:r>
      <w:r>
        <w:rPr>
          <w:noProof/>
        </w:rPr>
        <w:fldChar w:fldCharType="separate"/>
      </w:r>
      <w:r>
        <w:rPr>
          <w:noProof/>
        </w:rPr>
        <w:t>42</w:t>
      </w:r>
      <w:r>
        <w:rPr>
          <w:noProof/>
        </w:rPr>
        <w:fldChar w:fldCharType="end"/>
      </w:r>
    </w:p>
    <w:p w14:paraId="4DEFA369" w14:textId="3A7DDC5A"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2.</w:t>
      </w:r>
      <w:r w:rsidRPr="00CF0A06">
        <w:rPr>
          <w:noProof/>
          <w:lang w:val="sv-SE"/>
        </w:rPr>
        <w:t>4</w:t>
      </w:r>
      <w:r>
        <w:rPr>
          <w:rFonts w:asciiTheme="minorHAnsi" w:eastAsiaTheme="minorEastAsia" w:hAnsiTheme="minorHAnsi" w:cstheme="minorBidi"/>
          <w:noProof/>
          <w:kern w:val="2"/>
          <w:sz w:val="24"/>
          <w:szCs w:val="24"/>
          <w:lang w:eastAsia="en-GB"/>
          <w14:ligatures w14:val="standardContextual"/>
        </w:rPr>
        <w:tab/>
      </w:r>
      <w:r w:rsidRPr="00CF0A06">
        <w:rPr>
          <w:noProof/>
          <w:lang w:val="fr-FR"/>
        </w:rPr>
        <w:t>Configuration</w:t>
      </w:r>
      <w:r>
        <w:rPr>
          <w:noProof/>
        </w:rPr>
        <w:t>-Information-Answer (CIA) Command</w:t>
      </w:r>
      <w:r>
        <w:rPr>
          <w:noProof/>
        </w:rPr>
        <w:tab/>
      </w:r>
      <w:r>
        <w:rPr>
          <w:noProof/>
        </w:rPr>
        <w:fldChar w:fldCharType="begin" w:fldLock="1"/>
      </w:r>
      <w:r>
        <w:rPr>
          <w:noProof/>
        </w:rPr>
        <w:instrText xml:space="preserve"> PAGEREF _Toc183970725 \h </w:instrText>
      </w:r>
      <w:r>
        <w:rPr>
          <w:noProof/>
        </w:rPr>
      </w:r>
      <w:r>
        <w:rPr>
          <w:noProof/>
        </w:rPr>
        <w:fldChar w:fldCharType="separate"/>
      </w:r>
      <w:r>
        <w:rPr>
          <w:noProof/>
        </w:rPr>
        <w:t>43</w:t>
      </w:r>
      <w:r>
        <w:rPr>
          <w:noProof/>
        </w:rPr>
        <w:fldChar w:fldCharType="end"/>
      </w:r>
    </w:p>
    <w:p w14:paraId="7D5CC4E3" w14:textId="7BEE1E0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8.2.5</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Reporting-Information-Request (RIR) Command</w:t>
      </w:r>
      <w:r>
        <w:rPr>
          <w:noProof/>
        </w:rPr>
        <w:tab/>
      </w:r>
      <w:r>
        <w:rPr>
          <w:noProof/>
        </w:rPr>
        <w:fldChar w:fldCharType="begin" w:fldLock="1"/>
      </w:r>
      <w:r>
        <w:rPr>
          <w:noProof/>
        </w:rPr>
        <w:instrText xml:space="preserve"> PAGEREF _Toc183970726 \h </w:instrText>
      </w:r>
      <w:r>
        <w:rPr>
          <w:noProof/>
        </w:rPr>
      </w:r>
      <w:r>
        <w:rPr>
          <w:noProof/>
        </w:rPr>
        <w:fldChar w:fldCharType="separate"/>
      </w:r>
      <w:r>
        <w:rPr>
          <w:noProof/>
        </w:rPr>
        <w:t>43</w:t>
      </w:r>
      <w:r>
        <w:rPr>
          <w:noProof/>
        </w:rPr>
        <w:fldChar w:fldCharType="end"/>
      </w:r>
    </w:p>
    <w:p w14:paraId="6AFA3F2F" w14:textId="7B99FC1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8.2.6</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Reporting-Information-Answer (RIA) Command</w:t>
      </w:r>
      <w:r>
        <w:rPr>
          <w:noProof/>
        </w:rPr>
        <w:tab/>
      </w:r>
      <w:r>
        <w:rPr>
          <w:noProof/>
        </w:rPr>
        <w:fldChar w:fldCharType="begin" w:fldLock="1"/>
      </w:r>
      <w:r>
        <w:rPr>
          <w:noProof/>
        </w:rPr>
        <w:instrText xml:space="preserve"> PAGEREF _Toc183970727 \h </w:instrText>
      </w:r>
      <w:r>
        <w:rPr>
          <w:noProof/>
        </w:rPr>
      </w:r>
      <w:r>
        <w:rPr>
          <w:noProof/>
        </w:rPr>
        <w:fldChar w:fldCharType="separate"/>
      </w:r>
      <w:r>
        <w:rPr>
          <w:noProof/>
        </w:rPr>
        <w:t>44</w:t>
      </w:r>
      <w:r>
        <w:rPr>
          <w:noProof/>
        </w:rPr>
        <w:fldChar w:fldCharType="end"/>
      </w:r>
    </w:p>
    <w:p w14:paraId="1D56DEB2" w14:textId="7B0AED22"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8.2.7</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NIDD Information Request (NIR) Command</w:t>
      </w:r>
      <w:r>
        <w:rPr>
          <w:noProof/>
        </w:rPr>
        <w:tab/>
      </w:r>
      <w:r>
        <w:rPr>
          <w:noProof/>
        </w:rPr>
        <w:fldChar w:fldCharType="begin" w:fldLock="1"/>
      </w:r>
      <w:r>
        <w:rPr>
          <w:noProof/>
        </w:rPr>
        <w:instrText xml:space="preserve"> PAGEREF _Toc183970728 \h </w:instrText>
      </w:r>
      <w:r>
        <w:rPr>
          <w:noProof/>
        </w:rPr>
      </w:r>
      <w:r>
        <w:rPr>
          <w:noProof/>
        </w:rPr>
        <w:fldChar w:fldCharType="separate"/>
      </w:r>
      <w:r>
        <w:rPr>
          <w:noProof/>
        </w:rPr>
        <w:t>44</w:t>
      </w:r>
      <w:r>
        <w:rPr>
          <w:noProof/>
        </w:rPr>
        <w:fldChar w:fldCharType="end"/>
      </w:r>
    </w:p>
    <w:p w14:paraId="28AA0671" w14:textId="1F576A2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2.</w:t>
      </w:r>
      <w:r w:rsidRPr="00CF0A06">
        <w:rPr>
          <w:noProof/>
          <w:lang w:val="sv-SE"/>
        </w:rPr>
        <w:t>8</w:t>
      </w:r>
      <w:r>
        <w:rPr>
          <w:rFonts w:asciiTheme="minorHAnsi" w:eastAsiaTheme="minorEastAsia" w:hAnsiTheme="minorHAnsi" w:cstheme="minorBidi"/>
          <w:noProof/>
          <w:kern w:val="2"/>
          <w:sz w:val="24"/>
          <w:szCs w:val="24"/>
          <w:lang w:eastAsia="en-GB"/>
          <w14:ligatures w14:val="standardContextual"/>
        </w:rPr>
        <w:tab/>
      </w:r>
      <w:r w:rsidRPr="00CF0A06">
        <w:rPr>
          <w:noProof/>
          <w:lang w:val="fr-FR"/>
        </w:rPr>
        <w:t>NIDD</w:t>
      </w:r>
      <w:r>
        <w:rPr>
          <w:noProof/>
        </w:rPr>
        <w:t>-Information-Answer (</w:t>
      </w:r>
      <w:r w:rsidRPr="00CF0A06">
        <w:rPr>
          <w:noProof/>
          <w:lang w:val="sv-SE"/>
        </w:rPr>
        <w:t>N</w:t>
      </w:r>
      <w:r>
        <w:rPr>
          <w:noProof/>
        </w:rPr>
        <w:t>IA) Command</w:t>
      </w:r>
      <w:r>
        <w:rPr>
          <w:noProof/>
        </w:rPr>
        <w:tab/>
      </w:r>
      <w:r>
        <w:rPr>
          <w:noProof/>
        </w:rPr>
        <w:fldChar w:fldCharType="begin" w:fldLock="1"/>
      </w:r>
      <w:r>
        <w:rPr>
          <w:noProof/>
        </w:rPr>
        <w:instrText xml:space="preserve"> PAGEREF _Toc183970729 \h </w:instrText>
      </w:r>
      <w:r>
        <w:rPr>
          <w:noProof/>
        </w:rPr>
      </w:r>
      <w:r>
        <w:rPr>
          <w:noProof/>
        </w:rPr>
        <w:fldChar w:fldCharType="separate"/>
      </w:r>
      <w:r>
        <w:rPr>
          <w:noProof/>
        </w:rPr>
        <w:t>44</w:t>
      </w:r>
      <w:r>
        <w:rPr>
          <w:noProof/>
        </w:rPr>
        <w:fldChar w:fldCharType="end"/>
      </w:r>
    </w:p>
    <w:p w14:paraId="1DC5E43C" w14:textId="2AD4798C"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sidRPr="00CF0A06">
        <w:rPr>
          <w:noProof/>
          <w:lang w:val="en-US"/>
        </w:rPr>
        <w:t>8.3</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Result-Code AVP and Experimental-Result AVP Values</w:t>
      </w:r>
      <w:r>
        <w:rPr>
          <w:noProof/>
        </w:rPr>
        <w:tab/>
      </w:r>
      <w:r>
        <w:rPr>
          <w:noProof/>
        </w:rPr>
        <w:fldChar w:fldCharType="begin" w:fldLock="1"/>
      </w:r>
      <w:r>
        <w:rPr>
          <w:noProof/>
        </w:rPr>
        <w:instrText xml:space="preserve"> PAGEREF _Toc183970730 \h </w:instrText>
      </w:r>
      <w:r>
        <w:rPr>
          <w:noProof/>
        </w:rPr>
      </w:r>
      <w:r>
        <w:rPr>
          <w:noProof/>
        </w:rPr>
        <w:fldChar w:fldCharType="separate"/>
      </w:r>
      <w:r>
        <w:rPr>
          <w:noProof/>
        </w:rPr>
        <w:t>45</w:t>
      </w:r>
      <w:r>
        <w:rPr>
          <w:noProof/>
        </w:rPr>
        <w:fldChar w:fldCharType="end"/>
      </w:r>
    </w:p>
    <w:p w14:paraId="4BD19AB4" w14:textId="32D78F2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8.3.1</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General</w:t>
      </w:r>
      <w:r>
        <w:rPr>
          <w:noProof/>
        </w:rPr>
        <w:tab/>
      </w:r>
      <w:r>
        <w:rPr>
          <w:noProof/>
        </w:rPr>
        <w:fldChar w:fldCharType="begin" w:fldLock="1"/>
      </w:r>
      <w:r>
        <w:rPr>
          <w:noProof/>
        </w:rPr>
        <w:instrText xml:space="preserve"> PAGEREF _Toc183970731 \h </w:instrText>
      </w:r>
      <w:r>
        <w:rPr>
          <w:noProof/>
        </w:rPr>
      </w:r>
      <w:r>
        <w:rPr>
          <w:noProof/>
        </w:rPr>
        <w:fldChar w:fldCharType="separate"/>
      </w:r>
      <w:r>
        <w:rPr>
          <w:noProof/>
        </w:rPr>
        <w:t>45</w:t>
      </w:r>
      <w:r>
        <w:rPr>
          <w:noProof/>
        </w:rPr>
        <w:fldChar w:fldCharType="end"/>
      </w:r>
    </w:p>
    <w:p w14:paraId="4328BB1D" w14:textId="19F40D2C"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8.3.2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Success</w:t>
      </w:r>
      <w:r>
        <w:rPr>
          <w:noProof/>
        </w:rPr>
        <w:tab/>
      </w:r>
      <w:r>
        <w:rPr>
          <w:noProof/>
        </w:rPr>
        <w:fldChar w:fldCharType="begin" w:fldLock="1"/>
      </w:r>
      <w:r>
        <w:rPr>
          <w:noProof/>
        </w:rPr>
        <w:instrText xml:space="preserve"> PAGEREF _Toc183970732 \h </w:instrText>
      </w:r>
      <w:r>
        <w:rPr>
          <w:noProof/>
        </w:rPr>
      </w:r>
      <w:r>
        <w:rPr>
          <w:noProof/>
        </w:rPr>
        <w:fldChar w:fldCharType="separate"/>
      </w:r>
      <w:r>
        <w:rPr>
          <w:noProof/>
        </w:rPr>
        <w:t>45</w:t>
      </w:r>
      <w:r>
        <w:rPr>
          <w:noProof/>
        </w:rPr>
        <w:fldChar w:fldCharType="end"/>
      </w:r>
    </w:p>
    <w:p w14:paraId="0C9F2B91" w14:textId="277350C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8.3.3</w:t>
      </w:r>
      <w:r>
        <w:rPr>
          <w:rFonts w:asciiTheme="minorHAnsi" w:eastAsiaTheme="minorEastAsia" w:hAnsiTheme="minorHAnsi" w:cstheme="minorBidi"/>
          <w:noProof/>
          <w:kern w:val="2"/>
          <w:sz w:val="24"/>
          <w:szCs w:val="24"/>
          <w:lang w:eastAsia="en-GB"/>
          <w14:ligatures w14:val="standardContextual"/>
        </w:rPr>
        <w:tab/>
      </w:r>
      <w:r w:rsidRPr="00CF0A06">
        <w:rPr>
          <w:noProof/>
          <w:lang w:val="en-US" w:eastAsia="zh-CN"/>
        </w:rPr>
        <w:t>Permanent Failures</w:t>
      </w:r>
      <w:r>
        <w:rPr>
          <w:noProof/>
        </w:rPr>
        <w:tab/>
      </w:r>
      <w:r>
        <w:rPr>
          <w:noProof/>
        </w:rPr>
        <w:fldChar w:fldCharType="begin" w:fldLock="1"/>
      </w:r>
      <w:r>
        <w:rPr>
          <w:noProof/>
        </w:rPr>
        <w:instrText xml:space="preserve"> PAGEREF _Toc183970733 \h </w:instrText>
      </w:r>
      <w:r>
        <w:rPr>
          <w:noProof/>
        </w:rPr>
      </w:r>
      <w:r>
        <w:rPr>
          <w:noProof/>
        </w:rPr>
        <w:fldChar w:fldCharType="separate"/>
      </w:r>
      <w:r>
        <w:rPr>
          <w:noProof/>
        </w:rPr>
        <w:t>45</w:t>
      </w:r>
      <w:r>
        <w:rPr>
          <w:noProof/>
        </w:rPr>
        <w:fldChar w:fldCharType="end"/>
      </w:r>
    </w:p>
    <w:p w14:paraId="51571FF5" w14:textId="5B1032BD"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en-US"/>
        </w:rPr>
        <w:t>8.3.3.1</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DIAMETER_ERROR_USER_UNKNOWN (5001)</w:t>
      </w:r>
      <w:r>
        <w:rPr>
          <w:noProof/>
        </w:rPr>
        <w:tab/>
      </w:r>
      <w:r>
        <w:rPr>
          <w:noProof/>
        </w:rPr>
        <w:fldChar w:fldCharType="begin" w:fldLock="1"/>
      </w:r>
      <w:r>
        <w:rPr>
          <w:noProof/>
        </w:rPr>
        <w:instrText xml:space="preserve"> PAGEREF _Toc183970734 \h </w:instrText>
      </w:r>
      <w:r>
        <w:rPr>
          <w:noProof/>
        </w:rPr>
      </w:r>
      <w:r>
        <w:rPr>
          <w:noProof/>
        </w:rPr>
        <w:fldChar w:fldCharType="separate"/>
      </w:r>
      <w:r>
        <w:rPr>
          <w:noProof/>
        </w:rPr>
        <w:t>45</w:t>
      </w:r>
      <w:r>
        <w:rPr>
          <w:noProof/>
        </w:rPr>
        <w:fldChar w:fldCharType="end"/>
      </w:r>
    </w:p>
    <w:p w14:paraId="1671E262" w14:textId="14560C58"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en-US"/>
        </w:rPr>
        <w:t>8.3.3.2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DIAMETER_ERROR_UNAUTHORIZED_REQUESTING_ENTITY (5510)</w:t>
      </w:r>
      <w:r>
        <w:rPr>
          <w:noProof/>
        </w:rPr>
        <w:tab/>
      </w:r>
      <w:r>
        <w:rPr>
          <w:noProof/>
        </w:rPr>
        <w:fldChar w:fldCharType="begin" w:fldLock="1"/>
      </w:r>
      <w:r>
        <w:rPr>
          <w:noProof/>
        </w:rPr>
        <w:instrText xml:space="preserve"> PAGEREF _Toc183970735 \h </w:instrText>
      </w:r>
      <w:r>
        <w:rPr>
          <w:noProof/>
        </w:rPr>
      </w:r>
      <w:r>
        <w:rPr>
          <w:noProof/>
        </w:rPr>
        <w:fldChar w:fldCharType="separate"/>
      </w:r>
      <w:r>
        <w:rPr>
          <w:noProof/>
        </w:rPr>
        <w:t>45</w:t>
      </w:r>
      <w:r>
        <w:rPr>
          <w:noProof/>
        </w:rPr>
        <w:fldChar w:fldCharType="end"/>
      </w:r>
    </w:p>
    <w:p w14:paraId="2A067E0E" w14:textId="549B9B2D"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en-US"/>
        </w:rPr>
        <w:t>8.3.3.3</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DIAMETER_ERROR_UNAUTHORIZED_SERVICE (5511)</w:t>
      </w:r>
      <w:r>
        <w:rPr>
          <w:noProof/>
        </w:rPr>
        <w:tab/>
      </w:r>
      <w:r>
        <w:rPr>
          <w:noProof/>
        </w:rPr>
        <w:fldChar w:fldCharType="begin" w:fldLock="1"/>
      </w:r>
      <w:r>
        <w:rPr>
          <w:noProof/>
        </w:rPr>
        <w:instrText xml:space="preserve"> PAGEREF _Toc183970736 \h </w:instrText>
      </w:r>
      <w:r>
        <w:rPr>
          <w:noProof/>
        </w:rPr>
      </w:r>
      <w:r>
        <w:rPr>
          <w:noProof/>
        </w:rPr>
        <w:fldChar w:fldCharType="separate"/>
      </w:r>
      <w:r>
        <w:rPr>
          <w:noProof/>
        </w:rPr>
        <w:t>45</w:t>
      </w:r>
      <w:r>
        <w:rPr>
          <w:noProof/>
        </w:rPr>
        <w:fldChar w:fldCharType="end"/>
      </w:r>
    </w:p>
    <w:p w14:paraId="561E9841" w14:textId="25D28FA7"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en-US"/>
        </w:rPr>
        <w:t>8.3.3.4</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DIAMETER_ERROR_REQUESTED_RANGE_IS_NOT ALLOWED (5512)</w:t>
      </w:r>
      <w:r>
        <w:rPr>
          <w:noProof/>
        </w:rPr>
        <w:tab/>
      </w:r>
      <w:r>
        <w:rPr>
          <w:noProof/>
        </w:rPr>
        <w:fldChar w:fldCharType="begin" w:fldLock="1"/>
      </w:r>
      <w:r>
        <w:rPr>
          <w:noProof/>
        </w:rPr>
        <w:instrText xml:space="preserve"> PAGEREF _Toc183970737 \h </w:instrText>
      </w:r>
      <w:r>
        <w:rPr>
          <w:noProof/>
        </w:rPr>
      </w:r>
      <w:r>
        <w:rPr>
          <w:noProof/>
        </w:rPr>
        <w:fldChar w:fldCharType="separate"/>
      </w:r>
      <w:r>
        <w:rPr>
          <w:noProof/>
        </w:rPr>
        <w:t>45</w:t>
      </w:r>
      <w:r>
        <w:rPr>
          <w:noProof/>
        </w:rPr>
        <w:fldChar w:fldCharType="end"/>
      </w:r>
    </w:p>
    <w:p w14:paraId="6EC3E627" w14:textId="365DE83E"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en-US"/>
        </w:rPr>
        <w:t>8.3.3.5</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DIAMETER_ERROR_CONFIGURATION_EVENT_STORAGE_NOT_ SUCCESSFUL (5513)</w:t>
      </w:r>
      <w:r>
        <w:rPr>
          <w:noProof/>
        </w:rPr>
        <w:tab/>
      </w:r>
      <w:r>
        <w:rPr>
          <w:noProof/>
        </w:rPr>
        <w:fldChar w:fldCharType="begin" w:fldLock="1"/>
      </w:r>
      <w:r>
        <w:rPr>
          <w:noProof/>
        </w:rPr>
        <w:instrText xml:space="preserve"> PAGEREF _Toc183970738 \h </w:instrText>
      </w:r>
      <w:r>
        <w:rPr>
          <w:noProof/>
        </w:rPr>
      </w:r>
      <w:r>
        <w:rPr>
          <w:noProof/>
        </w:rPr>
        <w:fldChar w:fldCharType="separate"/>
      </w:r>
      <w:r>
        <w:rPr>
          <w:noProof/>
        </w:rPr>
        <w:t>46</w:t>
      </w:r>
      <w:r>
        <w:rPr>
          <w:noProof/>
        </w:rPr>
        <w:fldChar w:fldCharType="end"/>
      </w:r>
    </w:p>
    <w:p w14:paraId="6C615FA0" w14:textId="0B04BF53"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en-US"/>
        </w:rPr>
        <w:t>8.3.3.6</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DIAMETER_ERROR_CONFIGURATION_EVENT_NON_EXISTANT (5514)</w:t>
      </w:r>
      <w:r>
        <w:rPr>
          <w:noProof/>
        </w:rPr>
        <w:tab/>
      </w:r>
      <w:r>
        <w:rPr>
          <w:noProof/>
        </w:rPr>
        <w:fldChar w:fldCharType="begin" w:fldLock="1"/>
      </w:r>
      <w:r>
        <w:rPr>
          <w:noProof/>
        </w:rPr>
        <w:instrText xml:space="preserve"> PAGEREF _Toc183970739 \h </w:instrText>
      </w:r>
      <w:r>
        <w:rPr>
          <w:noProof/>
        </w:rPr>
      </w:r>
      <w:r>
        <w:rPr>
          <w:noProof/>
        </w:rPr>
        <w:fldChar w:fldCharType="separate"/>
      </w:r>
      <w:r>
        <w:rPr>
          <w:noProof/>
        </w:rPr>
        <w:t>46</w:t>
      </w:r>
      <w:r>
        <w:rPr>
          <w:noProof/>
        </w:rPr>
        <w:fldChar w:fldCharType="end"/>
      </w:r>
    </w:p>
    <w:p w14:paraId="6E9E67E5" w14:textId="23959F6E"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en-US"/>
        </w:rPr>
        <w:t>8.3.3.7</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DIAMETER_ERROR_USER_NO_APN_SUBSCRIPTION (5451)</w:t>
      </w:r>
      <w:r>
        <w:rPr>
          <w:noProof/>
        </w:rPr>
        <w:tab/>
      </w:r>
      <w:r>
        <w:rPr>
          <w:noProof/>
        </w:rPr>
        <w:fldChar w:fldCharType="begin" w:fldLock="1"/>
      </w:r>
      <w:r>
        <w:rPr>
          <w:noProof/>
        </w:rPr>
        <w:instrText xml:space="preserve"> PAGEREF _Toc183970740 \h </w:instrText>
      </w:r>
      <w:r>
        <w:rPr>
          <w:noProof/>
        </w:rPr>
      </w:r>
      <w:r>
        <w:rPr>
          <w:noProof/>
        </w:rPr>
        <w:fldChar w:fldCharType="separate"/>
      </w:r>
      <w:r>
        <w:rPr>
          <w:noProof/>
        </w:rPr>
        <w:t>46</w:t>
      </w:r>
      <w:r>
        <w:rPr>
          <w:noProof/>
        </w:rPr>
        <w:fldChar w:fldCharType="end"/>
      </w:r>
    </w:p>
    <w:p w14:paraId="4E04B640" w14:textId="143BFF7B"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en-US"/>
        </w:rPr>
        <w:t>8.3.3.8</w:t>
      </w:r>
      <w:r>
        <w:rPr>
          <w:rFonts w:asciiTheme="minorHAnsi" w:eastAsiaTheme="minorEastAsia" w:hAnsiTheme="minorHAnsi" w:cstheme="minorBidi"/>
          <w:noProof/>
          <w:kern w:val="2"/>
          <w:sz w:val="24"/>
          <w:szCs w:val="24"/>
          <w:lang w:eastAsia="en-GB"/>
          <w14:ligatures w14:val="standardContextual"/>
        </w:rPr>
        <w:tab/>
      </w:r>
      <w:r>
        <w:rPr>
          <w:noProof/>
        </w:rPr>
        <w:t>DIAMETER_ERROR_UNAUTHORIZED_MTC_PROVIDER (5516)</w:t>
      </w:r>
      <w:r>
        <w:rPr>
          <w:noProof/>
        </w:rPr>
        <w:tab/>
      </w:r>
      <w:r>
        <w:rPr>
          <w:noProof/>
        </w:rPr>
        <w:fldChar w:fldCharType="begin" w:fldLock="1"/>
      </w:r>
      <w:r>
        <w:rPr>
          <w:noProof/>
        </w:rPr>
        <w:instrText xml:space="preserve"> PAGEREF _Toc183970741 \h </w:instrText>
      </w:r>
      <w:r>
        <w:rPr>
          <w:noProof/>
        </w:rPr>
      </w:r>
      <w:r>
        <w:rPr>
          <w:noProof/>
        </w:rPr>
        <w:fldChar w:fldCharType="separate"/>
      </w:r>
      <w:r>
        <w:rPr>
          <w:noProof/>
        </w:rPr>
        <w:t>46</w:t>
      </w:r>
      <w:r>
        <w:rPr>
          <w:noProof/>
        </w:rPr>
        <w:fldChar w:fldCharType="end"/>
      </w:r>
    </w:p>
    <w:p w14:paraId="25D08B0B" w14:textId="6E00FD4D"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sidRPr="00CF0A06">
        <w:rPr>
          <w:noProof/>
          <w:lang w:val="en-US"/>
        </w:rPr>
        <w:t>8.4</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AVPs</w:t>
      </w:r>
      <w:r>
        <w:rPr>
          <w:noProof/>
        </w:rPr>
        <w:tab/>
      </w:r>
      <w:r>
        <w:rPr>
          <w:noProof/>
        </w:rPr>
        <w:fldChar w:fldCharType="begin" w:fldLock="1"/>
      </w:r>
      <w:r>
        <w:rPr>
          <w:noProof/>
        </w:rPr>
        <w:instrText xml:space="preserve"> PAGEREF _Toc183970742 \h </w:instrText>
      </w:r>
      <w:r>
        <w:rPr>
          <w:noProof/>
        </w:rPr>
      </w:r>
      <w:r>
        <w:rPr>
          <w:noProof/>
        </w:rPr>
        <w:fldChar w:fldCharType="separate"/>
      </w:r>
      <w:r>
        <w:rPr>
          <w:noProof/>
        </w:rPr>
        <w:t>46</w:t>
      </w:r>
      <w:r>
        <w:rPr>
          <w:noProof/>
        </w:rPr>
        <w:fldChar w:fldCharType="end"/>
      </w:r>
    </w:p>
    <w:p w14:paraId="4C72FE03" w14:textId="3F8E0631"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8.4.1</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General</w:t>
      </w:r>
      <w:r>
        <w:rPr>
          <w:noProof/>
        </w:rPr>
        <w:tab/>
      </w:r>
      <w:r>
        <w:rPr>
          <w:noProof/>
        </w:rPr>
        <w:fldChar w:fldCharType="begin" w:fldLock="1"/>
      </w:r>
      <w:r>
        <w:rPr>
          <w:noProof/>
        </w:rPr>
        <w:instrText xml:space="preserve"> PAGEREF _Toc183970743 \h </w:instrText>
      </w:r>
      <w:r>
        <w:rPr>
          <w:noProof/>
        </w:rPr>
      </w:r>
      <w:r>
        <w:rPr>
          <w:noProof/>
        </w:rPr>
        <w:fldChar w:fldCharType="separate"/>
      </w:r>
      <w:r>
        <w:rPr>
          <w:noProof/>
        </w:rPr>
        <w:t>46</w:t>
      </w:r>
      <w:r>
        <w:rPr>
          <w:noProof/>
        </w:rPr>
        <w:fldChar w:fldCharType="end"/>
      </w:r>
    </w:p>
    <w:p w14:paraId="72878AD5" w14:textId="7357C201"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Monitoring-Event-Configuration</w:t>
      </w:r>
      <w:r>
        <w:rPr>
          <w:noProof/>
        </w:rPr>
        <w:tab/>
      </w:r>
      <w:r>
        <w:rPr>
          <w:noProof/>
        </w:rPr>
        <w:fldChar w:fldCharType="begin" w:fldLock="1"/>
      </w:r>
      <w:r>
        <w:rPr>
          <w:noProof/>
        </w:rPr>
        <w:instrText xml:space="preserve"> PAGEREF _Toc183970744 \h </w:instrText>
      </w:r>
      <w:r>
        <w:rPr>
          <w:noProof/>
        </w:rPr>
      </w:r>
      <w:r>
        <w:rPr>
          <w:noProof/>
        </w:rPr>
        <w:fldChar w:fldCharType="separate"/>
      </w:r>
      <w:r>
        <w:rPr>
          <w:noProof/>
        </w:rPr>
        <w:t>50</w:t>
      </w:r>
      <w:r>
        <w:rPr>
          <w:noProof/>
        </w:rPr>
        <w:fldChar w:fldCharType="end"/>
      </w:r>
    </w:p>
    <w:p w14:paraId="54E61419" w14:textId="400C4D8A"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8.4.3</w:t>
      </w:r>
      <w:r>
        <w:rPr>
          <w:rFonts w:asciiTheme="minorHAnsi" w:eastAsiaTheme="minorEastAsia" w:hAnsiTheme="minorHAnsi" w:cstheme="minorBidi"/>
          <w:noProof/>
          <w:kern w:val="2"/>
          <w:sz w:val="24"/>
          <w:szCs w:val="24"/>
          <w:lang w:eastAsia="en-GB"/>
          <w14:ligatures w14:val="standardContextual"/>
        </w:rPr>
        <w:tab/>
      </w:r>
      <w:r w:rsidRPr="00CF0A06">
        <w:rPr>
          <w:noProof/>
          <w:lang w:val="en-US" w:eastAsia="zh-CN"/>
        </w:rPr>
        <w:t>Monitoring-Event-Report</w:t>
      </w:r>
      <w:r>
        <w:rPr>
          <w:noProof/>
        </w:rPr>
        <w:tab/>
      </w:r>
      <w:r>
        <w:rPr>
          <w:noProof/>
        </w:rPr>
        <w:fldChar w:fldCharType="begin" w:fldLock="1"/>
      </w:r>
      <w:r>
        <w:rPr>
          <w:noProof/>
        </w:rPr>
        <w:instrText xml:space="preserve"> PAGEREF _Toc183970745 \h </w:instrText>
      </w:r>
      <w:r>
        <w:rPr>
          <w:noProof/>
        </w:rPr>
      </w:r>
      <w:r>
        <w:rPr>
          <w:noProof/>
        </w:rPr>
        <w:fldChar w:fldCharType="separate"/>
      </w:r>
      <w:r>
        <w:rPr>
          <w:noProof/>
        </w:rPr>
        <w:t>51</w:t>
      </w:r>
      <w:r>
        <w:rPr>
          <w:noProof/>
        </w:rPr>
        <w:fldChar w:fldCharType="end"/>
      </w:r>
    </w:p>
    <w:p w14:paraId="199DF3B4" w14:textId="03E9DD41"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lastRenderedPageBreak/>
        <w:t>8.4.4</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SCEF-Reference-ID</w:t>
      </w:r>
      <w:r>
        <w:rPr>
          <w:noProof/>
        </w:rPr>
        <w:tab/>
      </w:r>
      <w:r>
        <w:rPr>
          <w:noProof/>
        </w:rPr>
        <w:fldChar w:fldCharType="begin" w:fldLock="1"/>
      </w:r>
      <w:r>
        <w:rPr>
          <w:noProof/>
        </w:rPr>
        <w:instrText xml:space="preserve"> PAGEREF _Toc183970746 \h </w:instrText>
      </w:r>
      <w:r>
        <w:rPr>
          <w:noProof/>
        </w:rPr>
      </w:r>
      <w:r>
        <w:rPr>
          <w:noProof/>
        </w:rPr>
        <w:fldChar w:fldCharType="separate"/>
      </w:r>
      <w:r>
        <w:rPr>
          <w:noProof/>
        </w:rPr>
        <w:t>52</w:t>
      </w:r>
      <w:r>
        <w:rPr>
          <w:noProof/>
        </w:rPr>
        <w:fldChar w:fldCharType="end"/>
      </w:r>
    </w:p>
    <w:p w14:paraId="5B9AF417" w14:textId="23806643"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8.4.5</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SCEF-ID</w:t>
      </w:r>
      <w:r>
        <w:rPr>
          <w:noProof/>
        </w:rPr>
        <w:tab/>
      </w:r>
      <w:r>
        <w:rPr>
          <w:noProof/>
        </w:rPr>
        <w:fldChar w:fldCharType="begin" w:fldLock="1"/>
      </w:r>
      <w:r>
        <w:rPr>
          <w:noProof/>
        </w:rPr>
        <w:instrText xml:space="preserve"> PAGEREF _Toc183970747 \h </w:instrText>
      </w:r>
      <w:r>
        <w:rPr>
          <w:noProof/>
        </w:rPr>
      </w:r>
      <w:r>
        <w:rPr>
          <w:noProof/>
        </w:rPr>
        <w:fldChar w:fldCharType="separate"/>
      </w:r>
      <w:r>
        <w:rPr>
          <w:noProof/>
        </w:rPr>
        <w:t>52</w:t>
      </w:r>
      <w:r>
        <w:rPr>
          <w:noProof/>
        </w:rPr>
        <w:fldChar w:fldCharType="end"/>
      </w:r>
    </w:p>
    <w:p w14:paraId="6292FCEE" w14:textId="7E055793"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8.4.6</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SCEF-Reference-ID-for-Deletion</w:t>
      </w:r>
      <w:r>
        <w:rPr>
          <w:noProof/>
        </w:rPr>
        <w:tab/>
      </w:r>
      <w:r>
        <w:rPr>
          <w:noProof/>
        </w:rPr>
        <w:fldChar w:fldCharType="begin" w:fldLock="1"/>
      </w:r>
      <w:r>
        <w:rPr>
          <w:noProof/>
        </w:rPr>
        <w:instrText xml:space="preserve"> PAGEREF _Toc183970748 \h </w:instrText>
      </w:r>
      <w:r>
        <w:rPr>
          <w:noProof/>
        </w:rPr>
      </w:r>
      <w:r>
        <w:rPr>
          <w:noProof/>
        </w:rPr>
        <w:fldChar w:fldCharType="separate"/>
      </w:r>
      <w:r>
        <w:rPr>
          <w:noProof/>
        </w:rPr>
        <w:t>52</w:t>
      </w:r>
      <w:r>
        <w:rPr>
          <w:noProof/>
        </w:rPr>
        <w:fldChar w:fldCharType="end"/>
      </w:r>
    </w:p>
    <w:p w14:paraId="3BFE29DA" w14:textId="3AEA433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8.4.7</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Monitoring-Type</w:t>
      </w:r>
      <w:r>
        <w:rPr>
          <w:noProof/>
        </w:rPr>
        <w:tab/>
      </w:r>
      <w:r>
        <w:rPr>
          <w:noProof/>
        </w:rPr>
        <w:fldChar w:fldCharType="begin" w:fldLock="1"/>
      </w:r>
      <w:r>
        <w:rPr>
          <w:noProof/>
        </w:rPr>
        <w:instrText xml:space="preserve"> PAGEREF _Toc183970749 \h </w:instrText>
      </w:r>
      <w:r>
        <w:rPr>
          <w:noProof/>
        </w:rPr>
      </w:r>
      <w:r>
        <w:rPr>
          <w:noProof/>
        </w:rPr>
        <w:fldChar w:fldCharType="separate"/>
      </w:r>
      <w:r>
        <w:rPr>
          <w:noProof/>
        </w:rPr>
        <w:t>52</w:t>
      </w:r>
      <w:r>
        <w:rPr>
          <w:noProof/>
        </w:rPr>
        <w:fldChar w:fldCharType="end"/>
      </w:r>
    </w:p>
    <w:p w14:paraId="20985F8C" w14:textId="5E54CC3E"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8.4.8</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Maximum-Number-of-Reports</w:t>
      </w:r>
      <w:r>
        <w:rPr>
          <w:noProof/>
        </w:rPr>
        <w:tab/>
      </w:r>
      <w:r>
        <w:rPr>
          <w:noProof/>
        </w:rPr>
        <w:fldChar w:fldCharType="begin" w:fldLock="1"/>
      </w:r>
      <w:r>
        <w:rPr>
          <w:noProof/>
        </w:rPr>
        <w:instrText xml:space="preserve"> PAGEREF _Toc183970750 \h </w:instrText>
      </w:r>
      <w:r>
        <w:rPr>
          <w:noProof/>
        </w:rPr>
      </w:r>
      <w:r>
        <w:rPr>
          <w:noProof/>
        </w:rPr>
        <w:fldChar w:fldCharType="separate"/>
      </w:r>
      <w:r>
        <w:rPr>
          <w:noProof/>
        </w:rPr>
        <w:t>52</w:t>
      </w:r>
      <w:r>
        <w:rPr>
          <w:noProof/>
        </w:rPr>
        <w:fldChar w:fldCharType="end"/>
      </w:r>
    </w:p>
    <w:p w14:paraId="10963F0D" w14:textId="1E74BDC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8.4.9</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UE-Reachability-Configuration</w:t>
      </w:r>
      <w:r>
        <w:rPr>
          <w:noProof/>
        </w:rPr>
        <w:tab/>
      </w:r>
      <w:r>
        <w:rPr>
          <w:noProof/>
        </w:rPr>
        <w:fldChar w:fldCharType="begin" w:fldLock="1"/>
      </w:r>
      <w:r>
        <w:rPr>
          <w:noProof/>
        </w:rPr>
        <w:instrText xml:space="preserve"> PAGEREF _Toc183970751 \h </w:instrText>
      </w:r>
      <w:r>
        <w:rPr>
          <w:noProof/>
        </w:rPr>
      </w:r>
      <w:r>
        <w:rPr>
          <w:noProof/>
        </w:rPr>
        <w:fldChar w:fldCharType="separate"/>
      </w:r>
      <w:r>
        <w:rPr>
          <w:noProof/>
        </w:rPr>
        <w:t>53</w:t>
      </w:r>
      <w:r>
        <w:rPr>
          <w:noProof/>
        </w:rPr>
        <w:fldChar w:fldCharType="end"/>
      </w:r>
    </w:p>
    <w:p w14:paraId="6EFD8A3F" w14:textId="56AFBBAA"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8.4.10</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Monitoring-Duration</w:t>
      </w:r>
      <w:r>
        <w:rPr>
          <w:noProof/>
        </w:rPr>
        <w:tab/>
      </w:r>
      <w:r>
        <w:rPr>
          <w:noProof/>
        </w:rPr>
        <w:fldChar w:fldCharType="begin" w:fldLock="1"/>
      </w:r>
      <w:r>
        <w:rPr>
          <w:noProof/>
        </w:rPr>
        <w:instrText xml:space="preserve"> PAGEREF _Toc183970752 \h </w:instrText>
      </w:r>
      <w:r>
        <w:rPr>
          <w:noProof/>
        </w:rPr>
      </w:r>
      <w:r>
        <w:rPr>
          <w:noProof/>
        </w:rPr>
        <w:fldChar w:fldCharType="separate"/>
      </w:r>
      <w:r>
        <w:rPr>
          <w:noProof/>
        </w:rPr>
        <w:t>53</w:t>
      </w:r>
      <w:r>
        <w:rPr>
          <w:noProof/>
        </w:rPr>
        <w:fldChar w:fldCharType="end"/>
      </w:r>
    </w:p>
    <w:p w14:paraId="0FAD7964" w14:textId="7A69CF6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8.4.11</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Maximum-Detection-Time</w:t>
      </w:r>
      <w:r>
        <w:rPr>
          <w:noProof/>
        </w:rPr>
        <w:tab/>
      </w:r>
      <w:r>
        <w:rPr>
          <w:noProof/>
        </w:rPr>
        <w:fldChar w:fldCharType="begin" w:fldLock="1"/>
      </w:r>
      <w:r>
        <w:rPr>
          <w:noProof/>
        </w:rPr>
        <w:instrText xml:space="preserve"> PAGEREF _Toc183970753 \h </w:instrText>
      </w:r>
      <w:r>
        <w:rPr>
          <w:noProof/>
        </w:rPr>
      </w:r>
      <w:r>
        <w:rPr>
          <w:noProof/>
        </w:rPr>
        <w:fldChar w:fldCharType="separate"/>
      </w:r>
      <w:r>
        <w:rPr>
          <w:noProof/>
        </w:rPr>
        <w:t>53</w:t>
      </w:r>
      <w:r>
        <w:rPr>
          <w:noProof/>
        </w:rPr>
        <w:fldChar w:fldCharType="end"/>
      </w:r>
    </w:p>
    <w:p w14:paraId="0D16B764" w14:textId="67E4EE4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8.4.12</w:t>
      </w:r>
      <w:r>
        <w:rPr>
          <w:rFonts w:asciiTheme="minorHAnsi" w:eastAsiaTheme="minorEastAsia" w:hAnsiTheme="minorHAnsi" w:cstheme="minorBidi"/>
          <w:noProof/>
          <w:kern w:val="2"/>
          <w:sz w:val="24"/>
          <w:szCs w:val="24"/>
          <w:lang w:eastAsia="en-GB"/>
          <w14:ligatures w14:val="standardContextual"/>
        </w:rPr>
        <w:tab/>
      </w:r>
      <w:r>
        <w:rPr>
          <w:noProof/>
        </w:rPr>
        <w:t>Reachability-Type</w:t>
      </w:r>
      <w:r>
        <w:rPr>
          <w:noProof/>
        </w:rPr>
        <w:tab/>
      </w:r>
      <w:r>
        <w:rPr>
          <w:noProof/>
        </w:rPr>
        <w:fldChar w:fldCharType="begin" w:fldLock="1"/>
      </w:r>
      <w:r>
        <w:rPr>
          <w:noProof/>
        </w:rPr>
        <w:instrText xml:space="preserve"> PAGEREF _Toc183970754 \h </w:instrText>
      </w:r>
      <w:r>
        <w:rPr>
          <w:noProof/>
        </w:rPr>
      </w:r>
      <w:r>
        <w:rPr>
          <w:noProof/>
        </w:rPr>
        <w:fldChar w:fldCharType="separate"/>
      </w:r>
      <w:r>
        <w:rPr>
          <w:noProof/>
        </w:rPr>
        <w:t>53</w:t>
      </w:r>
      <w:r>
        <w:rPr>
          <w:noProof/>
        </w:rPr>
        <w:fldChar w:fldCharType="end"/>
      </w:r>
    </w:p>
    <w:p w14:paraId="3B862470" w14:textId="123BFA7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8.4.13</w:t>
      </w:r>
      <w:r>
        <w:rPr>
          <w:rFonts w:asciiTheme="minorHAnsi" w:eastAsiaTheme="minorEastAsia" w:hAnsiTheme="minorHAnsi" w:cstheme="minorBidi"/>
          <w:noProof/>
          <w:kern w:val="2"/>
          <w:sz w:val="24"/>
          <w:szCs w:val="24"/>
          <w:lang w:eastAsia="en-GB"/>
          <w14:ligatures w14:val="standardContextual"/>
        </w:rPr>
        <w:tab/>
      </w:r>
      <w:r>
        <w:rPr>
          <w:noProof/>
        </w:rPr>
        <w:t>Maximum-Latency</w:t>
      </w:r>
      <w:r>
        <w:rPr>
          <w:noProof/>
        </w:rPr>
        <w:tab/>
      </w:r>
      <w:r>
        <w:rPr>
          <w:noProof/>
        </w:rPr>
        <w:fldChar w:fldCharType="begin" w:fldLock="1"/>
      </w:r>
      <w:r>
        <w:rPr>
          <w:noProof/>
        </w:rPr>
        <w:instrText xml:space="preserve"> PAGEREF _Toc183970755 \h </w:instrText>
      </w:r>
      <w:r>
        <w:rPr>
          <w:noProof/>
        </w:rPr>
      </w:r>
      <w:r>
        <w:rPr>
          <w:noProof/>
        </w:rPr>
        <w:fldChar w:fldCharType="separate"/>
      </w:r>
      <w:r>
        <w:rPr>
          <w:noProof/>
        </w:rPr>
        <w:t>53</w:t>
      </w:r>
      <w:r>
        <w:rPr>
          <w:noProof/>
        </w:rPr>
        <w:fldChar w:fldCharType="end"/>
      </w:r>
    </w:p>
    <w:p w14:paraId="24309D81" w14:textId="4C9817FA"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8.4.14</w:t>
      </w:r>
      <w:r>
        <w:rPr>
          <w:rFonts w:asciiTheme="minorHAnsi" w:eastAsiaTheme="minorEastAsia" w:hAnsiTheme="minorHAnsi" w:cstheme="minorBidi"/>
          <w:noProof/>
          <w:kern w:val="2"/>
          <w:sz w:val="24"/>
          <w:szCs w:val="24"/>
          <w:lang w:eastAsia="en-GB"/>
          <w14:ligatures w14:val="standardContextual"/>
        </w:rPr>
        <w:tab/>
      </w:r>
      <w:r>
        <w:rPr>
          <w:noProof/>
        </w:rPr>
        <w:t>Maximum-Response-Time</w:t>
      </w:r>
      <w:r>
        <w:rPr>
          <w:noProof/>
        </w:rPr>
        <w:tab/>
      </w:r>
      <w:r>
        <w:rPr>
          <w:noProof/>
        </w:rPr>
        <w:fldChar w:fldCharType="begin" w:fldLock="1"/>
      </w:r>
      <w:r>
        <w:rPr>
          <w:noProof/>
        </w:rPr>
        <w:instrText xml:space="preserve"> PAGEREF _Toc183970756 \h </w:instrText>
      </w:r>
      <w:r>
        <w:rPr>
          <w:noProof/>
        </w:rPr>
      </w:r>
      <w:r>
        <w:rPr>
          <w:noProof/>
        </w:rPr>
        <w:fldChar w:fldCharType="separate"/>
      </w:r>
      <w:r>
        <w:rPr>
          <w:noProof/>
        </w:rPr>
        <w:t>53</w:t>
      </w:r>
      <w:r>
        <w:rPr>
          <w:noProof/>
        </w:rPr>
        <w:fldChar w:fldCharType="end"/>
      </w:r>
    </w:p>
    <w:p w14:paraId="781715E8" w14:textId="6B20AE73"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8.4.15</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Location-Information-Configuration</w:t>
      </w:r>
      <w:r>
        <w:rPr>
          <w:noProof/>
        </w:rPr>
        <w:tab/>
      </w:r>
      <w:r>
        <w:rPr>
          <w:noProof/>
        </w:rPr>
        <w:fldChar w:fldCharType="begin" w:fldLock="1"/>
      </w:r>
      <w:r>
        <w:rPr>
          <w:noProof/>
        </w:rPr>
        <w:instrText xml:space="preserve"> PAGEREF _Toc183970757 \h </w:instrText>
      </w:r>
      <w:r>
        <w:rPr>
          <w:noProof/>
        </w:rPr>
      </w:r>
      <w:r>
        <w:rPr>
          <w:noProof/>
        </w:rPr>
        <w:fldChar w:fldCharType="separate"/>
      </w:r>
      <w:r>
        <w:rPr>
          <w:noProof/>
        </w:rPr>
        <w:t>54</w:t>
      </w:r>
      <w:r>
        <w:rPr>
          <w:noProof/>
        </w:rPr>
        <w:fldChar w:fldCharType="end"/>
      </w:r>
    </w:p>
    <w:p w14:paraId="28B06064" w14:textId="0E4FC861"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8.4.16</w:t>
      </w:r>
      <w:r>
        <w:rPr>
          <w:rFonts w:asciiTheme="minorHAnsi" w:eastAsiaTheme="minorEastAsia" w:hAnsiTheme="minorHAnsi" w:cstheme="minorBidi"/>
          <w:noProof/>
          <w:kern w:val="2"/>
          <w:sz w:val="24"/>
          <w:szCs w:val="24"/>
          <w:lang w:eastAsia="en-GB"/>
          <w14:ligatures w14:val="standardContextual"/>
        </w:rPr>
        <w:tab/>
      </w:r>
      <w:r>
        <w:rPr>
          <w:noProof/>
        </w:rPr>
        <w:t>MONTE-Location-Type</w:t>
      </w:r>
      <w:r>
        <w:rPr>
          <w:noProof/>
        </w:rPr>
        <w:tab/>
      </w:r>
      <w:r>
        <w:rPr>
          <w:noProof/>
        </w:rPr>
        <w:fldChar w:fldCharType="begin" w:fldLock="1"/>
      </w:r>
      <w:r>
        <w:rPr>
          <w:noProof/>
        </w:rPr>
        <w:instrText xml:space="preserve"> PAGEREF _Toc183970758 \h </w:instrText>
      </w:r>
      <w:r>
        <w:rPr>
          <w:noProof/>
        </w:rPr>
      </w:r>
      <w:r>
        <w:rPr>
          <w:noProof/>
        </w:rPr>
        <w:fldChar w:fldCharType="separate"/>
      </w:r>
      <w:r>
        <w:rPr>
          <w:noProof/>
        </w:rPr>
        <w:t>54</w:t>
      </w:r>
      <w:r>
        <w:rPr>
          <w:noProof/>
        </w:rPr>
        <w:fldChar w:fldCharType="end"/>
      </w:r>
    </w:p>
    <w:p w14:paraId="116EA097" w14:textId="73AFBDDE"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8.4.17</w:t>
      </w:r>
      <w:r>
        <w:rPr>
          <w:rFonts w:asciiTheme="minorHAnsi" w:eastAsiaTheme="minorEastAsia" w:hAnsiTheme="minorHAnsi" w:cstheme="minorBidi"/>
          <w:noProof/>
          <w:kern w:val="2"/>
          <w:sz w:val="24"/>
          <w:szCs w:val="24"/>
          <w:lang w:eastAsia="en-GB"/>
          <w14:ligatures w14:val="standardContextual"/>
        </w:rPr>
        <w:tab/>
      </w:r>
      <w:r>
        <w:rPr>
          <w:noProof/>
        </w:rPr>
        <w:t>Accuracy</w:t>
      </w:r>
      <w:r>
        <w:rPr>
          <w:noProof/>
        </w:rPr>
        <w:tab/>
      </w:r>
      <w:r>
        <w:rPr>
          <w:noProof/>
        </w:rPr>
        <w:fldChar w:fldCharType="begin" w:fldLock="1"/>
      </w:r>
      <w:r>
        <w:rPr>
          <w:noProof/>
        </w:rPr>
        <w:instrText xml:space="preserve"> PAGEREF _Toc183970759 \h </w:instrText>
      </w:r>
      <w:r>
        <w:rPr>
          <w:noProof/>
        </w:rPr>
      </w:r>
      <w:r>
        <w:rPr>
          <w:noProof/>
        </w:rPr>
        <w:fldChar w:fldCharType="separate"/>
      </w:r>
      <w:r>
        <w:rPr>
          <w:noProof/>
        </w:rPr>
        <w:t>54</w:t>
      </w:r>
      <w:r>
        <w:rPr>
          <w:noProof/>
        </w:rPr>
        <w:fldChar w:fldCharType="end"/>
      </w:r>
    </w:p>
    <w:p w14:paraId="5C13868A" w14:textId="069BAD90"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8.4.18</w:t>
      </w:r>
      <w:r>
        <w:rPr>
          <w:rFonts w:asciiTheme="minorHAnsi" w:eastAsiaTheme="minorEastAsia" w:hAnsiTheme="minorHAnsi" w:cstheme="minorBidi"/>
          <w:noProof/>
          <w:kern w:val="2"/>
          <w:sz w:val="24"/>
          <w:szCs w:val="24"/>
          <w:lang w:eastAsia="en-GB"/>
          <w14:ligatures w14:val="standardContextual"/>
        </w:rPr>
        <w:tab/>
      </w:r>
      <w:r>
        <w:rPr>
          <w:noProof/>
        </w:rPr>
        <w:t>Association-Type</w:t>
      </w:r>
      <w:r>
        <w:rPr>
          <w:noProof/>
        </w:rPr>
        <w:tab/>
      </w:r>
      <w:r>
        <w:rPr>
          <w:noProof/>
        </w:rPr>
        <w:fldChar w:fldCharType="begin" w:fldLock="1"/>
      </w:r>
      <w:r>
        <w:rPr>
          <w:noProof/>
        </w:rPr>
        <w:instrText xml:space="preserve"> PAGEREF _Toc183970760 \h </w:instrText>
      </w:r>
      <w:r>
        <w:rPr>
          <w:noProof/>
        </w:rPr>
      </w:r>
      <w:r>
        <w:rPr>
          <w:noProof/>
        </w:rPr>
        <w:fldChar w:fldCharType="separate"/>
      </w:r>
      <w:r>
        <w:rPr>
          <w:noProof/>
        </w:rPr>
        <w:t>54</w:t>
      </w:r>
      <w:r>
        <w:rPr>
          <w:noProof/>
        </w:rPr>
        <w:fldChar w:fldCharType="end"/>
      </w:r>
    </w:p>
    <w:p w14:paraId="741D331F" w14:textId="7D2584C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19</w:t>
      </w:r>
      <w:r>
        <w:rPr>
          <w:rFonts w:asciiTheme="minorHAnsi" w:eastAsiaTheme="minorEastAsia" w:hAnsiTheme="minorHAnsi" w:cstheme="minorBidi"/>
          <w:noProof/>
          <w:kern w:val="2"/>
          <w:sz w:val="24"/>
          <w:szCs w:val="24"/>
          <w:lang w:eastAsia="en-GB"/>
          <w14:ligatures w14:val="standardContextual"/>
        </w:rPr>
        <w:tab/>
      </w:r>
      <w:r>
        <w:rPr>
          <w:noProof/>
        </w:rPr>
        <w:t>Roaming-Information</w:t>
      </w:r>
      <w:r>
        <w:rPr>
          <w:noProof/>
        </w:rPr>
        <w:tab/>
      </w:r>
      <w:r>
        <w:rPr>
          <w:noProof/>
        </w:rPr>
        <w:fldChar w:fldCharType="begin" w:fldLock="1"/>
      </w:r>
      <w:r>
        <w:rPr>
          <w:noProof/>
        </w:rPr>
        <w:instrText xml:space="preserve"> PAGEREF _Toc183970761 \h </w:instrText>
      </w:r>
      <w:r>
        <w:rPr>
          <w:noProof/>
        </w:rPr>
      </w:r>
      <w:r>
        <w:rPr>
          <w:noProof/>
        </w:rPr>
        <w:fldChar w:fldCharType="separate"/>
      </w:r>
      <w:r>
        <w:rPr>
          <w:noProof/>
        </w:rPr>
        <w:t>54</w:t>
      </w:r>
      <w:r>
        <w:rPr>
          <w:noProof/>
        </w:rPr>
        <w:fldChar w:fldCharType="end"/>
      </w:r>
    </w:p>
    <w:p w14:paraId="1F3F280C" w14:textId="28F4111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20</w:t>
      </w:r>
      <w:r>
        <w:rPr>
          <w:rFonts w:asciiTheme="minorHAnsi" w:eastAsiaTheme="minorEastAsia" w:hAnsiTheme="minorHAnsi" w:cstheme="minorBidi"/>
          <w:noProof/>
          <w:kern w:val="2"/>
          <w:sz w:val="24"/>
          <w:szCs w:val="24"/>
          <w:lang w:eastAsia="en-GB"/>
          <w14:ligatures w14:val="standardContextual"/>
        </w:rPr>
        <w:tab/>
      </w:r>
      <w:r>
        <w:rPr>
          <w:noProof/>
        </w:rPr>
        <w:t>Reachability-Information</w:t>
      </w:r>
      <w:r>
        <w:rPr>
          <w:noProof/>
        </w:rPr>
        <w:tab/>
      </w:r>
      <w:r>
        <w:rPr>
          <w:noProof/>
        </w:rPr>
        <w:fldChar w:fldCharType="begin" w:fldLock="1"/>
      </w:r>
      <w:r>
        <w:rPr>
          <w:noProof/>
        </w:rPr>
        <w:instrText xml:space="preserve"> PAGEREF _Toc183970762 \h </w:instrText>
      </w:r>
      <w:r>
        <w:rPr>
          <w:noProof/>
        </w:rPr>
      </w:r>
      <w:r>
        <w:rPr>
          <w:noProof/>
        </w:rPr>
        <w:fldChar w:fldCharType="separate"/>
      </w:r>
      <w:r>
        <w:rPr>
          <w:noProof/>
        </w:rPr>
        <w:t>55</w:t>
      </w:r>
      <w:r>
        <w:rPr>
          <w:noProof/>
        </w:rPr>
        <w:fldChar w:fldCharType="end"/>
      </w:r>
    </w:p>
    <w:p w14:paraId="54F00A88" w14:textId="5B5427C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8.4.21</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EPS-Location-Information</w:t>
      </w:r>
      <w:r>
        <w:rPr>
          <w:noProof/>
        </w:rPr>
        <w:tab/>
      </w:r>
      <w:r>
        <w:rPr>
          <w:noProof/>
        </w:rPr>
        <w:fldChar w:fldCharType="begin" w:fldLock="1"/>
      </w:r>
      <w:r>
        <w:rPr>
          <w:noProof/>
        </w:rPr>
        <w:instrText xml:space="preserve"> PAGEREF _Toc183970763 \h </w:instrText>
      </w:r>
      <w:r>
        <w:rPr>
          <w:noProof/>
        </w:rPr>
      </w:r>
      <w:r>
        <w:rPr>
          <w:noProof/>
        </w:rPr>
        <w:fldChar w:fldCharType="separate"/>
      </w:r>
      <w:r>
        <w:rPr>
          <w:noProof/>
        </w:rPr>
        <w:t>55</w:t>
      </w:r>
      <w:r>
        <w:rPr>
          <w:noProof/>
        </w:rPr>
        <w:fldChar w:fldCharType="end"/>
      </w:r>
    </w:p>
    <w:p w14:paraId="17D0E9C3" w14:textId="5978425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IMEI-Change</w:t>
      </w:r>
      <w:r>
        <w:rPr>
          <w:noProof/>
        </w:rPr>
        <w:tab/>
      </w:r>
      <w:r>
        <w:rPr>
          <w:noProof/>
        </w:rPr>
        <w:fldChar w:fldCharType="begin" w:fldLock="1"/>
      </w:r>
      <w:r>
        <w:rPr>
          <w:noProof/>
        </w:rPr>
        <w:instrText xml:space="preserve"> PAGEREF _Toc183970764 \h </w:instrText>
      </w:r>
      <w:r>
        <w:rPr>
          <w:noProof/>
        </w:rPr>
      </w:r>
      <w:r>
        <w:rPr>
          <w:noProof/>
        </w:rPr>
        <w:fldChar w:fldCharType="separate"/>
      </w:r>
      <w:r>
        <w:rPr>
          <w:noProof/>
        </w:rPr>
        <w:t>55</w:t>
      </w:r>
      <w:r>
        <w:rPr>
          <w:noProof/>
        </w:rPr>
        <w:fldChar w:fldCharType="end"/>
      </w:r>
    </w:p>
    <w:p w14:paraId="44A495F6" w14:textId="2AEDA6D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8.4.23</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Feature-List AVP</w:t>
      </w:r>
      <w:r>
        <w:rPr>
          <w:noProof/>
        </w:rPr>
        <w:tab/>
      </w:r>
      <w:r>
        <w:rPr>
          <w:noProof/>
        </w:rPr>
        <w:fldChar w:fldCharType="begin" w:fldLock="1"/>
      </w:r>
      <w:r>
        <w:rPr>
          <w:noProof/>
        </w:rPr>
        <w:instrText xml:space="preserve"> PAGEREF _Toc183970765 \h </w:instrText>
      </w:r>
      <w:r>
        <w:rPr>
          <w:noProof/>
        </w:rPr>
      </w:r>
      <w:r>
        <w:rPr>
          <w:noProof/>
        </w:rPr>
        <w:fldChar w:fldCharType="separate"/>
      </w:r>
      <w:r>
        <w:rPr>
          <w:noProof/>
        </w:rPr>
        <w:t>55</w:t>
      </w:r>
      <w:r>
        <w:rPr>
          <w:noProof/>
        </w:rPr>
        <w:fldChar w:fldCharType="end"/>
      </w:r>
    </w:p>
    <w:p w14:paraId="7919DA14" w14:textId="6262CDC5" w:rsidR="007A1CCB" w:rsidRDefault="007A1CCB">
      <w:pPr>
        <w:pStyle w:val="TOC4"/>
        <w:rPr>
          <w:rFonts w:asciiTheme="minorHAnsi" w:eastAsiaTheme="minorEastAsia" w:hAnsiTheme="minorHAnsi" w:cstheme="minorBidi"/>
          <w:noProof/>
          <w:kern w:val="2"/>
          <w:sz w:val="24"/>
          <w:szCs w:val="24"/>
          <w:lang w:eastAsia="en-GB"/>
          <w14:ligatures w14:val="standardContextual"/>
        </w:rPr>
      </w:pPr>
      <w:r w:rsidRPr="00CF0A06">
        <w:rPr>
          <w:noProof/>
          <w:lang w:val="en-US"/>
        </w:rPr>
        <w:t>8.4.23.1</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Feature-List AVP for the S6t application</w:t>
      </w:r>
      <w:r>
        <w:rPr>
          <w:noProof/>
        </w:rPr>
        <w:tab/>
      </w:r>
      <w:r>
        <w:rPr>
          <w:noProof/>
        </w:rPr>
        <w:fldChar w:fldCharType="begin" w:fldLock="1"/>
      </w:r>
      <w:r>
        <w:rPr>
          <w:noProof/>
        </w:rPr>
        <w:instrText xml:space="preserve"> PAGEREF _Toc183970766 \h </w:instrText>
      </w:r>
      <w:r>
        <w:rPr>
          <w:noProof/>
        </w:rPr>
      </w:r>
      <w:r>
        <w:rPr>
          <w:noProof/>
        </w:rPr>
        <w:fldChar w:fldCharType="separate"/>
      </w:r>
      <w:r>
        <w:rPr>
          <w:noProof/>
        </w:rPr>
        <w:t>55</w:t>
      </w:r>
      <w:r>
        <w:rPr>
          <w:noProof/>
        </w:rPr>
        <w:fldChar w:fldCharType="end"/>
      </w:r>
    </w:p>
    <w:p w14:paraId="6FD017B1" w14:textId="06CC41FE"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8.4.24</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Monitoring-Event-Config-Status</w:t>
      </w:r>
      <w:r>
        <w:rPr>
          <w:noProof/>
        </w:rPr>
        <w:tab/>
      </w:r>
      <w:r>
        <w:rPr>
          <w:noProof/>
        </w:rPr>
        <w:fldChar w:fldCharType="begin" w:fldLock="1"/>
      </w:r>
      <w:r>
        <w:rPr>
          <w:noProof/>
        </w:rPr>
        <w:instrText xml:space="preserve"> PAGEREF _Toc183970767 \h </w:instrText>
      </w:r>
      <w:r>
        <w:rPr>
          <w:noProof/>
        </w:rPr>
      </w:r>
      <w:r>
        <w:rPr>
          <w:noProof/>
        </w:rPr>
        <w:fldChar w:fldCharType="separate"/>
      </w:r>
      <w:r>
        <w:rPr>
          <w:noProof/>
        </w:rPr>
        <w:t>57</w:t>
      </w:r>
      <w:r>
        <w:rPr>
          <w:noProof/>
        </w:rPr>
        <w:fldChar w:fldCharType="end"/>
      </w:r>
    </w:p>
    <w:p w14:paraId="1D29C6D5" w14:textId="62AD6FD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25</w:t>
      </w:r>
      <w:r>
        <w:rPr>
          <w:rFonts w:asciiTheme="minorHAnsi" w:eastAsiaTheme="minorEastAsia" w:hAnsiTheme="minorHAnsi" w:cstheme="minorBidi"/>
          <w:noProof/>
          <w:kern w:val="2"/>
          <w:sz w:val="24"/>
          <w:szCs w:val="24"/>
          <w:lang w:eastAsia="en-GB"/>
          <w14:ligatures w14:val="standardContextual"/>
        </w:rPr>
        <w:tab/>
      </w:r>
      <w:r w:rsidRPr="00CF0A06">
        <w:rPr>
          <w:noProof/>
          <w:lang w:val="de-DE"/>
        </w:rPr>
        <w:t>AESE</w:t>
      </w:r>
      <w:r>
        <w:rPr>
          <w:noProof/>
        </w:rPr>
        <w:t>-Communication-Pattern</w:t>
      </w:r>
      <w:r>
        <w:rPr>
          <w:noProof/>
        </w:rPr>
        <w:tab/>
      </w:r>
      <w:r>
        <w:rPr>
          <w:noProof/>
        </w:rPr>
        <w:fldChar w:fldCharType="begin" w:fldLock="1"/>
      </w:r>
      <w:r>
        <w:rPr>
          <w:noProof/>
        </w:rPr>
        <w:instrText xml:space="preserve"> PAGEREF _Toc183970768 \h </w:instrText>
      </w:r>
      <w:r>
        <w:rPr>
          <w:noProof/>
        </w:rPr>
      </w:r>
      <w:r>
        <w:rPr>
          <w:noProof/>
        </w:rPr>
        <w:fldChar w:fldCharType="separate"/>
      </w:r>
      <w:r>
        <w:rPr>
          <w:noProof/>
        </w:rPr>
        <w:t>57</w:t>
      </w:r>
      <w:r>
        <w:rPr>
          <w:noProof/>
        </w:rPr>
        <w:fldChar w:fldCharType="end"/>
      </w:r>
    </w:p>
    <w:p w14:paraId="66BD91A6" w14:textId="729200F0"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26</w:t>
      </w:r>
      <w:r>
        <w:rPr>
          <w:rFonts w:asciiTheme="minorHAnsi" w:eastAsiaTheme="minorEastAsia" w:hAnsiTheme="minorHAnsi" w:cstheme="minorBidi"/>
          <w:noProof/>
          <w:kern w:val="2"/>
          <w:sz w:val="24"/>
          <w:szCs w:val="24"/>
          <w:lang w:eastAsia="en-GB"/>
          <w14:ligatures w14:val="standardContextual"/>
        </w:rPr>
        <w:tab/>
      </w:r>
      <w:r>
        <w:rPr>
          <w:noProof/>
        </w:rPr>
        <w:t>Communication-Pattern</w:t>
      </w:r>
      <w:r w:rsidRPr="00CF0A06">
        <w:rPr>
          <w:noProof/>
          <w:lang w:val="de-DE"/>
        </w:rPr>
        <w:t>-Set</w:t>
      </w:r>
      <w:r>
        <w:rPr>
          <w:noProof/>
        </w:rPr>
        <w:tab/>
      </w:r>
      <w:r>
        <w:rPr>
          <w:noProof/>
        </w:rPr>
        <w:fldChar w:fldCharType="begin" w:fldLock="1"/>
      </w:r>
      <w:r>
        <w:rPr>
          <w:noProof/>
        </w:rPr>
        <w:instrText xml:space="preserve"> PAGEREF _Toc183970769 \h </w:instrText>
      </w:r>
      <w:r>
        <w:rPr>
          <w:noProof/>
        </w:rPr>
      </w:r>
      <w:r>
        <w:rPr>
          <w:noProof/>
        </w:rPr>
        <w:fldChar w:fldCharType="separate"/>
      </w:r>
      <w:r>
        <w:rPr>
          <w:noProof/>
        </w:rPr>
        <w:t>58</w:t>
      </w:r>
      <w:r>
        <w:rPr>
          <w:noProof/>
        </w:rPr>
        <w:fldChar w:fldCharType="end"/>
      </w:r>
    </w:p>
    <w:p w14:paraId="118976F5" w14:textId="1E7EB17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27</w:t>
      </w:r>
      <w:r>
        <w:rPr>
          <w:rFonts w:asciiTheme="minorHAnsi" w:eastAsiaTheme="minorEastAsia" w:hAnsiTheme="minorHAnsi" w:cstheme="minorBidi"/>
          <w:noProof/>
          <w:kern w:val="2"/>
          <w:sz w:val="24"/>
          <w:szCs w:val="24"/>
          <w:lang w:eastAsia="en-GB"/>
          <w14:ligatures w14:val="standardContextual"/>
        </w:rPr>
        <w:tab/>
      </w:r>
      <w:r>
        <w:rPr>
          <w:noProof/>
        </w:rPr>
        <w:t>Periodic-Communication-Indicator</w:t>
      </w:r>
      <w:r>
        <w:rPr>
          <w:noProof/>
        </w:rPr>
        <w:tab/>
      </w:r>
      <w:r>
        <w:rPr>
          <w:noProof/>
        </w:rPr>
        <w:fldChar w:fldCharType="begin" w:fldLock="1"/>
      </w:r>
      <w:r>
        <w:rPr>
          <w:noProof/>
        </w:rPr>
        <w:instrText xml:space="preserve"> PAGEREF _Toc183970770 \h </w:instrText>
      </w:r>
      <w:r>
        <w:rPr>
          <w:noProof/>
        </w:rPr>
      </w:r>
      <w:r>
        <w:rPr>
          <w:noProof/>
        </w:rPr>
        <w:fldChar w:fldCharType="separate"/>
      </w:r>
      <w:r>
        <w:rPr>
          <w:noProof/>
        </w:rPr>
        <w:t>58</w:t>
      </w:r>
      <w:r>
        <w:rPr>
          <w:noProof/>
        </w:rPr>
        <w:fldChar w:fldCharType="end"/>
      </w:r>
    </w:p>
    <w:p w14:paraId="61A54CD3" w14:textId="2E5997C5"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28</w:t>
      </w:r>
      <w:r>
        <w:rPr>
          <w:rFonts w:asciiTheme="minorHAnsi" w:eastAsiaTheme="minorEastAsia" w:hAnsiTheme="minorHAnsi" w:cstheme="minorBidi"/>
          <w:noProof/>
          <w:kern w:val="2"/>
          <w:sz w:val="24"/>
          <w:szCs w:val="24"/>
          <w:lang w:eastAsia="en-GB"/>
          <w14:ligatures w14:val="standardContextual"/>
        </w:rPr>
        <w:tab/>
      </w:r>
      <w:r>
        <w:rPr>
          <w:noProof/>
        </w:rPr>
        <w:t>Communication-duration-time</w:t>
      </w:r>
      <w:r>
        <w:rPr>
          <w:noProof/>
        </w:rPr>
        <w:tab/>
      </w:r>
      <w:r>
        <w:rPr>
          <w:noProof/>
        </w:rPr>
        <w:fldChar w:fldCharType="begin" w:fldLock="1"/>
      </w:r>
      <w:r>
        <w:rPr>
          <w:noProof/>
        </w:rPr>
        <w:instrText xml:space="preserve"> PAGEREF _Toc183970771 \h </w:instrText>
      </w:r>
      <w:r>
        <w:rPr>
          <w:noProof/>
        </w:rPr>
      </w:r>
      <w:r>
        <w:rPr>
          <w:noProof/>
        </w:rPr>
        <w:fldChar w:fldCharType="separate"/>
      </w:r>
      <w:r>
        <w:rPr>
          <w:noProof/>
        </w:rPr>
        <w:t>59</w:t>
      </w:r>
      <w:r>
        <w:rPr>
          <w:noProof/>
        </w:rPr>
        <w:fldChar w:fldCharType="end"/>
      </w:r>
    </w:p>
    <w:p w14:paraId="1D8120DB" w14:textId="1853767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29</w:t>
      </w:r>
      <w:r>
        <w:rPr>
          <w:rFonts w:asciiTheme="minorHAnsi" w:eastAsiaTheme="minorEastAsia" w:hAnsiTheme="minorHAnsi" w:cstheme="minorBidi"/>
          <w:noProof/>
          <w:kern w:val="2"/>
          <w:sz w:val="24"/>
          <w:szCs w:val="24"/>
          <w:lang w:eastAsia="en-GB"/>
          <w14:ligatures w14:val="standardContextual"/>
        </w:rPr>
        <w:tab/>
      </w:r>
      <w:r>
        <w:rPr>
          <w:noProof/>
        </w:rPr>
        <w:t>Periodic-time</w:t>
      </w:r>
      <w:r>
        <w:rPr>
          <w:noProof/>
        </w:rPr>
        <w:tab/>
      </w:r>
      <w:r>
        <w:rPr>
          <w:noProof/>
        </w:rPr>
        <w:fldChar w:fldCharType="begin" w:fldLock="1"/>
      </w:r>
      <w:r>
        <w:rPr>
          <w:noProof/>
        </w:rPr>
        <w:instrText xml:space="preserve"> PAGEREF _Toc183970772 \h </w:instrText>
      </w:r>
      <w:r>
        <w:rPr>
          <w:noProof/>
        </w:rPr>
      </w:r>
      <w:r>
        <w:rPr>
          <w:noProof/>
        </w:rPr>
        <w:fldChar w:fldCharType="separate"/>
      </w:r>
      <w:r>
        <w:rPr>
          <w:noProof/>
        </w:rPr>
        <w:t>59</w:t>
      </w:r>
      <w:r>
        <w:rPr>
          <w:noProof/>
        </w:rPr>
        <w:fldChar w:fldCharType="end"/>
      </w:r>
    </w:p>
    <w:p w14:paraId="7DD6421A" w14:textId="4D470C79"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30</w:t>
      </w:r>
      <w:r>
        <w:rPr>
          <w:rFonts w:asciiTheme="minorHAnsi" w:eastAsiaTheme="minorEastAsia" w:hAnsiTheme="minorHAnsi" w:cstheme="minorBidi"/>
          <w:noProof/>
          <w:kern w:val="2"/>
          <w:sz w:val="24"/>
          <w:szCs w:val="24"/>
          <w:lang w:eastAsia="en-GB"/>
          <w14:ligatures w14:val="standardContextual"/>
        </w:rPr>
        <w:tab/>
      </w:r>
      <w:r>
        <w:rPr>
          <w:noProof/>
        </w:rPr>
        <w:t>Scheduled-communication-time</w:t>
      </w:r>
      <w:r>
        <w:rPr>
          <w:noProof/>
        </w:rPr>
        <w:tab/>
      </w:r>
      <w:r>
        <w:rPr>
          <w:noProof/>
        </w:rPr>
        <w:fldChar w:fldCharType="begin" w:fldLock="1"/>
      </w:r>
      <w:r>
        <w:rPr>
          <w:noProof/>
        </w:rPr>
        <w:instrText xml:space="preserve"> PAGEREF _Toc183970773 \h </w:instrText>
      </w:r>
      <w:r>
        <w:rPr>
          <w:noProof/>
        </w:rPr>
      </w:r>
      <w:r>
        <w:rPr>
          <w:noProof/>
        </w:rPr>
        <w:fldChar w:fldCharType="separate"/>
      </w:r>
      <w:r>
        <w:rPr>
          <w:noProof/>
        </w:rPr>
        <w:t>59</w:t>
      </w:r>
      <w:r>
        <w:rPr>
          <w:noProof/>
        </w:rPr>
        <w:fldChar w:fldCharType="end"/>
      </w:r>
    </w:p>
    <w:p w14:paraId="1FB2E9C4" w14:textId="67BC7FA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31</w:t>
      </w:r>
      <w:r>
        <w:rPr>
          <w:rFonts w:asciiTheme="minorHAnsi" w:eastAsiaTheme="minorEastAsia" w:hAnsiTheme="minorHAnsi" w:cstheme="minorBidi"/>
          <w:noProof/>
          <w:kern w:val="2"/>
          <w:sz w:val="24"/>
          <w:szCs w:val="24"/>
          <w:lang w:eastAsia="en-GB"/>
          <w14:ligatures w14:val="standardContextual"/>
        </w:rPr>
        <w:tab/>
      </w:r>
      <w:r>
        <w:rPr>
          <w:noProof/>
        </w:rPr>
        <w:t>Stationary indication</w:t>
      </w:r>
      <w:r>
        <w:rPr>
          <w:noProof/>
        </w:rPr>
        <w:tab/>
      </w:r>
      <w:r>
        <w:rPr>
          <w:noProof/>
        </w:rPr>
        <w:fldChar w:fldCharType="begin" w:fldLock="1"/>
      </w:r>
      <w:r>
        <w:rPr>
          <w:noProof/>
        </w:rPr>
        <w:instrText xml:space="preserve"> PAGEREF _Toc183970774 \h </w:instrText>
      </w:r>
      <w:r>
        <w:rPr>
          <w:noProof/>
        </w:rPr>
      </w:r>
      <w:r>
        <w:rPr>
          <w:noProof/>
        </w:rPr>
        <w:fldChar w:fldCharType="separate"/>
      </w:r>
      <w:r>
        <w:rPr>
          <w:noProof/>
        </w:rPr>
        <w:t>59</w:t>
      </w:r>
      <w:r>
        <w:rPr>
          <w:noProof/>
        </w:rPr>
        <w:fldChar w:fldCharType="end"/>
      </w:r>
    </w:p>
    <w:p w14:paraId="2DBEC3AB" w14:textId="23FCF8EE"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32</w:t>
      </w:r>
      <w:r>
        <w:rPr>
          <w:rFonts w:asciiTheme="minorHAnsi" w:eastAsiaTheme="minorEastAsia" w:hAnsiTheme="minorHAnsi" w:cstheme="minorBidi"/>
          <w:noProof/>
          <w:kern w:val="2"/>
          <w:sz w:val="24"/>
          <w:szCs w:val="24"/>
          <w:lang w:eastAsia="en-GB"/>
          <w14:ligatures w14:val="standardContextual"/>
        </w:rPr>
        <w:tab/>
      </w:r>
      <w:r>
        <w:rPr>
          <w:noProof/>
        </w:rPr>
        <w:t>AESE-Communication-Pattern</w:t>
      </w:r>
      <w:r w:rsidRPr="00CF0A06">
        <w:rPr>
          <w:noProof/>
          <w:lang w:val="de-DE"/>
        </w:rPr>
        <w:t>-Config-Status</w:t>
      </w:r>
      <w:r>
        <w:rPr>
          <w:noProof/>
        </w:rPr>
        <w:tab/>
      </w:r>
      <w:r>
        <w:rPr>
          <w:noProof/>
        </w:rPr>
        <w:fldChar w:fldCharType="begin" w:fldLock="1"/>
      </w:r>
      <w:r>
        <w:rPr>
          <w:noProof/>
        </w:rPr>
        <w:instrText xml:space="preserve"> PAGEREF _Toc183970775 \h </w:instrText>
      </w:r>
      <w:r>
        <w:rPr>
          <w:noProof/>
        </w:rPr>
      </w:r>
      <w:r>
        <w:rPr>
          <w:noProof/>
        </w:rPr>
        <w:fldChar w:fldCharType="separate"/>
      </w:r>
      <w:r>
        <w:rPr>
          <w:noProof/>
        </w:rPr>
        <w:t>59</w:t>
      </w:r>
      <w:r>
        <w:rPr>
          <w:noProof/>
        </w:rPr>
        <w:fldChar w:fldCharType="end"/>
      </w:r>
    </w:p>
    <w:p w14:paraId="0A654B32" w14:textId="69920029"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w:t>
      </w:r>
      <w:r w:rsidRPr="00CF0A06">
        <w:rPr>
          <w:noProof/>
          <w:lang w:val="sv-SE"/>
        </w:rPr>
        <w:t>33</w:t>
      </w:r>
      <w:r>
        <w:rPr>
          <w:rFonts w:asciiTheme="minorHAnsi" w:eastAsiaTheme="minorEastAsia" w:hAnsiTheme="minorHAnsi" w:cstheme="minorBidi"/>
          <w:noProof/>
          <w:kern w:val="2"/>
          <w:sz w:val="24"/>
          <w:szCs w:val="24"/>
          <w:lang w:eastAsia="en-GB"/>
          <w14:ligatures w14:val="standardContextual"/>
        </w:rPr>
        <w:tab/>
      </w:r>
      <w:r>
        <w:rPr>
          <w:noProof/>
        </w:rPr>
        <w:t>AESE-</w:t>
      </w:r>
      <w:r w:rsidRPr="00CF0A06">
        <w:rPr>
          <w:noProof/>
          <w:lang w:val="de-DE"/>
        </w:rPr>
        <w:t>Error</w:t>
      </w:r>
      <w:r>
        <w:rPr>
          <w:noProof/>
        </w:rPr>
        <w:t>-</w:t>
      </w:r>
      <w:r w:rsidRPr="00CF0A06">
        <w:rPr>
          <w:noProof/>
          <w:lang w:val="de-DE"/>
        </w:rPr>
        <w:t>Report</w:t>
      </w:r>
      <w:r>
        <w:rPr>
          <w:noProof/>
        </w:rPr>
        <w:tab/>
      </w:r>
      <w:r>
        <w:rPr>
          <w:noProof/>
        </w:rPr>
        <w:fldChar w:fldCharType="begin" w:fldLock="1"/>
      </w:r>
      <w:r>
        <w:rPr>
          <w:noProof/>
        </w:rPr>
        <w:instrText xml:space="preserve"> PAGEREF _Toc183970776 \h </w:instrText>
      </w:r>
      <w:r>
        <w:rPr>
          <w:noProof/>
        </w:rPr>
      </w:r>
      <w:r>
        <w:rPr>
          <w:noProof/>
        </w:rPr>
        <w:fldChar w:fldCharType="separate"/>
      </w:r>
      <w:r>
        <w:rPr>
          <w:noProof/>
        </w:rPr>
        <w:t>60</w:t>
      </w:r>
      <w:r>
        <w:rPr>
          <w:noProof/>
        </w:rPr>
        <w:fldChar w:fldCharType="end"/>
      </w:r>
    </w:p>
    <w:p w14:paraId="6B0268FF" w14:textId="2EC2C6AA"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8.4.34</w:t>
      </w:r>
      <w:r>
        <w:rPr>
          <w:rFonts w:asciiTheme="minorHAnsi" w:eastAsiaTheme="minorEastAsia" w:hAnsiTheme="minorHAnsi" w:cstheme="minorBidi"/>
          <w:noProof/>
          <w:kern w:val="2"/>
          <w:sz w:val="24"/>
          <w:szCs w:val="24"/>
          <w:lang w:eastAsia="en-GB"/>
          <w14:ligatures w14:val="standardContextual"/>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_Toc183970777 \h </w:instrText>
      </w:r>
      <w:r>
        <w:rPr>
          <w:noProof/>
        </w:rPr>
      </w:r>
      <w:r>
        <w:rPr>
          <w:noProof/>
        </w:rPr>
        <w:fldChar w:fldCharType="separate"/>
      </w:r>
      <w:r>
        <w:rPr>
          <w:noProof/>
        </w:rPr>
        <w:t>60</w:t>
      </w:r>
      <w:r>
        <w:rPr>
          <w:noProof/>
        </w:rPr>
        <w:fldChar w:fldCharType="end"/>
      </w:r>
    </w:p>
    <w:p w14:paraId="5682E271" w14:textId="492A72C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SGSN-Location-Information</w:t>
      </w:r>
      <w:r>
        <w:rPr>
          <w:noProof/>
        </w:rPr>
        <w:tab/>
      </w:r>
      <w:r>
        <w:rPr>
          <w:noProof/>
        </w:rPr>
        <w:fldChar w:fldCharType="begin" w:fldLock="1"/>
      </w:r>
      <w:r>
        <w:rPr>
          <w:noProof/>
        </w:rPr>
        <w:instrText xml:space="preserve"> PAGEREF _Toc183970778 \h </w:instrText>
      </w:r>
      <w:r>
        <w:rPr>
          <w:noProof/>
        </w:rPr>
      </w:r>
      <w:r>
        <w:rPr>
          <w:noProof/>
        </w:rPr>
        <w:fldChar w:fldCharType="separate"/>
      </w:r>
      <w:r>
        <w:rPr>
          <w:noProof/>
        </w:rPr>
        <w:t>60</w:t>
      </w:r>
      <w:r>
        <w:rPr>
          <w:noProof/>
        </w:rPr>
        <w:fldChar w:fldCharType="end"/>
      </w:r>
    </w:p>
    <w:p w14:paraId="7635E0CA" w14:textId="76CD32F9"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User-Identifier</w:t>
      </w:r>
      <w:r>
        <w:rPr>
          <w:noProof/>
        </w:rPr>
        <w:tab/>
      </w:r>
      <w:r>
        <w:rPr>
          <w:noProof/>
        </w:rPr>
        <w:fldChar w:fldCharType="begin" w:fldLock="1"/>
      </w:r>
      <w:r>
        <w:rPr>
          <w:noProof/>
        </w:rPr>
        <w:instrText xml:space="preserve"> PAGEREF _Toc183970779 \h </w:instrText>
      </w:r>
      <w:r>
        <w:rPr>
          <w:noProof/>
        </w:rPr>
      </w:r>
      <w:r>
        <w:rPr>
          <w:noProof/>
        </w:rPr>
        <w:fldChar w:fldCharType="separate"/>
      </w:r>
      <w:r>
        <w:rPr>
          <w:noProof/>
        </w:rPr>
        <w:t>61</w:t>
      </w:r>
      <w:r>
        <w:rPr>
          <w:noProof/>
        </w:rPr>
        <w:fldChar w:fldCharType="end"/>
      </w:r>
    </w:p>
    <w:p w14:paraId="0BFD9A20" w14:textId="0C971BA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8.4.37</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Service-Result</w:t>
      </w:r>
      <w:r>
        <w:rPr>
          <w:noProof/>
        </w:rPr>
        <w:tab/>
      </w:r>
      <w:r>
        <w:rPr>
          <w:noProof/>
        </w:rPr>
        <w:fldChar w:fldCharType="begin" w:fldLock="1"/>
      </w:r>
      <w:r>
        <w:rPr>
          <w:noProof/>
        </w:rPr>
        <w:instrText xml:space="preserve"> PAGEREF _Toc183970780 \h </w:instrText>
      </w:r>
      <w:r>
        <w:rPr>
          <w:noProof/>
        </w:rPr>
      </w:r>
      <w:r>
        <w:rPr>
          <w:noProof/>
        </w:rPr>
        <w:fldChar w:fldCharType="separate"/>
      </w:r>
      <w:r>
        <w:rPr>
          <w:noProof/>
        </w:rPr>
        <w:t>61</w:t>
      </w:r>
      <w:r>
        <w:rPr>
          <w:noProof/>
        </w:rPr>
        <w:fldChar w:fldCharType="end"/>
      </w:r>
    </w:p>
    <w:p w14:paraId="1B0E711A" w14:textId="38637FC9"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8.4.38</w:t>
      </w:r>
      <w:r>
        <w:rPr>
          <w:rFonts w:asciiTheme="minorHAnsi" w:eastAsiaTheme="minorEastAsia" w:hAnsiTheme="minorHAnsi" w:cstheme="minorBidi"/>
          <w:noProof/>
          <w:kern w:val="2"/>
          <w:sz w:val="24"/>
          <w:szCs w:val="24"/>
          <w:lang w:eastAsia="en-GB"/>
          <w14:ligatures w14:val="standardContextual"/>
        </w:rPr>
        <w:tab/>
      </w:r>
      <w:r w:rsidRPr="00CF0A06">
        <w:rPr>
          <w:noProof/>
          <w:lang w:val="sv-SE" w:eastAsia="zh-CN"/>
        </w:rPr>
        <w:t>Service-Result-Code</w:t>
      </w:r>
      <w:r>
        <w:rPr>
          <w:noProof/>
        </w:rPr>
        <w:tab/>
      </w:r>
      <w:r>
        <w:rPr>
          <w:noProof/>
        </w:rPr>
        <w:fldChar w:fldCharType="begin" w:fldLock="1"/>
      </w:r>
      <w:r>
        <w:rPr>
          <w:noProof/>
        </w:rPr>
        <w:instrText xml:space="preserve"> PAGEREF _Toc183970781 \h </w:instrText>
      </w:r>
      <w:r>
        <w:rPr>
          <w:noProof/>
        </w:rPr>
      </w:r>
      <w:r>
        <w:rPr>
          <w:noProof/>
        </w:rPr>
        <w:fldChar w:fldCharType="separate"/>
      </w:r>
      <w:r>
        <w:rPr>
          <w:noProof/>
        </w:rPr>
        <w:t>61</w:t>
      </w:r>
      <w:r>
        <w:rPr>
          <w:noProof/>
        </w:rPr>
        <w:fldChar w:fldCharType="end"/>
      </w:r>
    </w:p>
    <w:p w14:paraId="1415C41F" w14:textId="68B7DE7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8.4.39</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CIR-Flags</w:t>
      </w:r>
      <w:r>
        <w:rPr>
          <w:noProof/>
        </w:rPr>
        <w:tab/>
      </w:r>
      <w:r>
        <w:rPr>
          <w:noProof/>
        </w:rPr>
        <w:fldChar w:fldCharType="begin" w:fldLock="1"/>
      </w:r>
      <w:r>
        <w:rPr>
          <w:noProof/>
        </w:rPr>
        <w:instrText xml:space="preserve"> PAGEREF _Toc183970782 \h </w:instrText>
      </w:r>
      <w:r>
        <w:rPr>
          <w:noProof/>
        </w:rPr>
      </w:r>
      <w:r>
        <w:rPr>
          <w:noProof/>
        </w:rPr>
        <w:fldChar w:fldCharType="separate"/>
      </w:r>
      <w:r>
        <w:rPr>
          <w:noProof/>
        </w:rPr>
        <w:t>61</w:t>
      </w:r>
      <w:r>
        <w:rPr>
          <w:noProof/>
        </w:rPr>
        <w:fldChar w:fldCharType="end"/>
      </w:r>
    </w:p>
    <w:p w14:paraId="22118C4A" w14:textId="66696A6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8.4.40</w:t>
      </w:r>
      <w:r>
        <w:rPr>
          <w:rFonts w:asciiTheme="minorHAnsi" w:eastAsiaTheme="minorEastAsia" w:hAnsiTheme="minorHAnsi" w:cstheme="minorBidi"/>
          <w:noProof/>
          <w:kern w:val="2"/>
          <w:sz w:val="24"/>
          <w:szCs w:val="24"/>
          <w:lang w:eastAsia="en-GB"/>
          <w14:ligatures w14:val="standardContextual"/>
        </w:rPr>
        <w:tab/>
      </w:r>
      <w:r>
        <w:rPr>
          <w:noProof/>
        </w:rPr>
        <w:t>Supported-Services</w:t>
      </w:r>
      <w:r>
        <w:rPr>
          <w:noProof/>
        </w:rPr>
        <w:tab/>
      </w:r>
      <w:r>
        <w:rPr>
          <w:noProof/>
        </w:rPr>
        <w:fldChar w:fldCharType="begin" w:fldLock="1"/>
      </w:r>
      <w:r>
        <w:rPr>
          <w:noProof/>
        </w:rPr>
        <w:instrText xml:space="preserve"> PAGEREF _Toc183970783 \h </w:instrText>
      </w:r>
      <w:r>
        <w:rPr>
          <w:noProof/>
        </w:rPr>
      </w:r>
      <w:r>
        <w:rPr>
          <w:noProof/>
        </w:rPr>
        <w:fldChar w:fldCharType="separate"/>
      </w:r>
      <w:r>
        <w:rPr>
          <w:noProof/>
        </w:rPr>
        <w:t>62</w:t>
      </w:r>
      <w:r>
        <w:rPr>
          <w:noProof/>
        </w:rPr>
        <w:fldChar w:fldCharType="end"/>
      </w:r>
    </w:p>
    <w:p w14:paraId="163FC11C" w14:textId="797E6193"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8.4.41</w:t>
      </w:r>
      <w:r>
        <w:rPr>
          <w:rFonts w:asciiTheme="minorHAnsi" w:eastAsiaTheme="minorEastAsia" w:hAnsiTheme="minorHAnsi" w:cstheme="minorBidi"/>
          <w:noProof/>
          <w:kern w:val="2"/>
          <w:sz w:val="24"/>
          <w:szCs w:val="24"/>
          <w:lang w:eastAsia="en-GB"/>
          <w14:ligatures w14:val="standardContextual"/>
        </w:rPr>
        <w:tab/>
      </w:r>
      <w:r>
        <w:rPr>
          <w:noProof/>
        </w:rPr>
        <w:t>Supported-Monitoring-Events</w:t>
      </w:r>
      <w:r>
        <w:rPr>
          <w:noProof/>
        </w:rPr>
        <w:tab/>
      </w:r>
      <w:r>
        <w:rPr>
          <w:noProof/>
        </w:rPr>
        <w:fldChar w:fldCharType="begin" w:fldLock="1"/>
      </w:r>
      <w:r>
        <w:rPr>
          <w:noProof/>
        </w:rPr>
        <w:instrText xml:space="preserve"> PAGEREF _Toc183970784 \h </w:instrText>
      </w:r>
      <w:r>
        <w:rPr>
          <w:noProof/>
        </w:rPr>
      </w:r>
      <w:r>
        <w:rPr>
          <w:noProof/>
        </w:rPr>
        <w:fldChar w:fldCharType="separate"/>
      </w:r>
      <w:r>
        <w:rPr>
          <w:noProof/>
        </w:rPr>
        <w:t>62</w:t>
      </w:r>
      <w:r>
        <w:rPr>
          <w:noProof/>
        </w:rPr>
        <w:fldChar w:fldCharType="end"/>
      </w:r>
    </w:p>
    <w:p w14:paraId="26E01AED" w14:textId="36D2EFA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Reference-ID-Validity-Time</w:t>
      </w:r>
      <w:r>
        <w:rPr>
          <w:noProof/>
        </w:rPr>
        <w:tab/>
      </w:r>
      <w:r>
        <w:rPr>
          <w:noProof/>
        </w:rPr>
        <w:fldChar w:fldCharType="begin" w:fldLock="1"/>
      </w:r>
      <w:r>
        <w:rPr>
          <w:noProof/>
        </w:rPr>
        <w:instrText xml:space="preserve"> PAGEREF _Toc183970785 \h </w:instrText>
      </w:r>
      <w:r>
        <w:rPr>
          <w:noProof/>
        </w:rPr>
      </w:r>
      <w:r>
        <w:rPr>
          <w:noProof/>
        </w:rPr>
        <w:fldChar w:fldCharType="separate"/>
      </w:r>
      <w:r>
        <w:rPr>
          <w:noProof/>
        </w:rPr>
        <w:t>63</w:t>
      </w:r>
      <w:r>
        <w:rPr>
          <w:noProof/>
        </w:rPr>
        <w:fldChar w:fldCharType="end"/>
      </w:r>
    </w:p>
    <w:p w14:paraId="7E75C212" w14:textId="69811292"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8.4.43</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Event-Handling</w:t>
      </w:r>
      <w:r>
        <w:rPr>
          <w:noProof/>
        </w:rPr>
        <w:tab/>
      </w:r>
      <w:r>
        <w:rPr>
          <w:noProof/>
        </w:rPr>
        <w:fldChar w:fldCharType="begin" w:fldLock="1"/>
      </w:r>
      <w:r>
        <w:rPr>
          <w:noProof/>
        </w:rPr>
        <w:instrText xml:space="preserve"> PAGEREF _Toc183970786 \h </w:instrText>
      </w:r>
      <w:r>
        <w:rPr>
          <w:noProof/>
        </w:rPr>
      </w:r>
      <w:r>
        <w:rPr>
          <w:noProof/>
        </w:rPr>
        <w:fldChar w:fldCharType="separate"/>
      </w:r>
      <w:r>
        <w:rPr>
          <w:noProof/>
        </w:rPr>
        <w:t>63</w:t>
      </w:r>
      <w:r>
        <w:rPr>
          <w:noProof/>
        </w:rPr>
        <w:fldChar w:fldCharType="end"/>
      </w:r>
    </w:p>
    <w:p w14:paraId="06A333CA" w14:textId="6359868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8.4.44</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NIDD-Authorization-Request</w:t>
      </w:r>
      <w:r>
        <w:rPr>
          <w:noProof/>
        </w:rPr>
        <w:tab/>
      </w:r>
      <w:r>
        <w:rPr>
          <w:noProof/>
        </w:rPr>
        <w:fldChar w:fldCharType="begin" w:fldLock="1"/>
      </w:r>
      <w:r>
        <w:rPr>
          <w:noProof/>
        </w:rPr>
        <w:instrText xml:space="preserve"> PAGEREF _Toc183970787 \h </w:instrText>
      </w:r>
      <w:r>
        <w:rPr>
          <w:noProof/>
        </w:rPr>
      </w:r>
      <w:r>
        <w:rPr>
          <w:noProof/>
        </w:rPr>
        <w:fldChar w:fldCharType="separate"/>
      </w:r>
      <w:r>
        <w:rPr>
          <w:noProof/>
        </w:rPr>
        <w:t>63</w:t>
      </w:r>
      <w:r>
        <w:rPr>
          <w:noProof/>
        </w:rPr>
        <w:fldChar w:fldCharType="end"/>
      </w:r>
    </w:p>
    <w:p w14:paraId="3E067A9D" w14:textId="766EC57A"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8.4.45</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NIDD-Authorization-Response</w:t>
      </w:r>
      <w:r>
        <w:rPr>
          <w:noProof/>
        </w:rPr>
        <w:tab/>
      </w:r>
      <w:r>
        <w:rPr>
          <w:noProof/>
        </w:rPr>
        <w:fldChar w:fldCharType="begin" w:fldLock="1"/>
      </w:r>
      <w:r>
        <w:rPr>
          <w:noProof/>
        </w:rPr>
        <w:instrText xml:space="preserve"> PAGEREF _Toc183970788 \h </w:instrText>
      </w:r>
      <w:r>
        <w:rPr>
          <w:noProof/>
        </w:rPr>
      </w:r>
      <w:r>
        <w:rPr>
          <w:noProof/>
        </w:rPr>
        <w:fldChar w:fldCharType="separate"/>
      </w:r>
      <w:r>
        <w:rPr>
          <w:noProof/>
        </w:rPr>
        <w:t>64</w:t>
      </w:r>
      <w:r>
        <w:rPr>
          <w:noProof/>
        </w:rPr>
        <w:fldChar w:fldCharType="end"/>
      </w:r>
    </w:p>
    <w:p w14:paraId="199AB5A6" w14:textId="2D9C965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8.4.46</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_Toc183970789 \h </w:instrText>
      </w:r>
      <w:r>
        <w:rPr>
          <w:noProof/>
        </w:rPr>
      </w:r>
      <w:r>
        <w:rPr>
          <w:noProof/>
        </w:rPr>
        <w:fldChar w:fldCharType="separate"/>
      </w:r>
      <w:r>
        <w:rPr>
          <w:noProof/>
        </w:rPr>
        <w:t>64</w:t>
      </w:r>
      <w:r>
        <w:rPr>
          <w:noProof/>
        </w:rPr>
        <w:fldChar w:fldCharType="end"/>
      </w:r>
    </w:p>
    <w:p w14:paraId="5F376843" w14:textId="50F87C3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8.4.47</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Service-Report</w:t>
      </w:r>
      <w:r>
        <w:rPr>
          <w:noProof/>
        </w:rPr>
        <w:tab/>
      </w:r>
      <w:r>
        <w:rPr>
          <w:noProof/>
        </w:rPr>
        <w:fldChar w:fldCharType="begin" w:fldLock="1"/>
      </w:r>
      <w:r>
        <w:rPr>
          <w:noProof/>
        </w:rPr>
        <w:instrText xml:space="preserve"> PAGEREF _Toc183970790 \h </w:instrText>
      </w:r>
      <w:r>
        <w:rPr>
          <w:noProof/>
        </w:rPr>
      </w:r>
      <w:r>
        <w:rPr>
          <w:noProof/>
        </w:rPr>
        <w:fldChar w:fldCharType="separate"/>
      </w:r>
      <w:r>
        <w:rPr>
          <w:noProof/>
        </w:rPr>
        <w:t>64</w:t>
      </w:r>
      <w:r>
        <w:rPr>
          <w:noProof/>
        </w:rPr>
        <w:fldChar w:fldCharType="end"/>
      </w:r>
    </w:p>
    <w:p w14:paraId="6BA7ACB3" w14:textId="4ABC3F40"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8.4.48</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Node-Type</w:t>
      </w:r>
      <w:r>
        <w:rPr>
          <w:noProof/>
        </w:rPr>
        <w:tab/>
      </w:r>
      <w:r>
        <w:rPr>
          <w:noProof/>
        </w:rPr>
        <w:fldChar w:fldCharType="begin" w:fldLock="1"/>
      </w:r>
      <w:r>
        <w:rPr>
          <w:noProof/>
        </w:rPr>
        <w:instrText xml:space="preserve"> PAGEREF _Toc183970791 \h </w:instrText>
      </w:r>
      <w:r>
        <w:rPr>
          <w:noProof/>
        </w:rPr>
      </w:r>
      <w:r>
        <w:rPr>
          <w:noProof/>
        </w:rPr>
        <w:fldChar w:fldCharType="separate"/>
      </w:r>
      <w:r>
        <w:rPr>
          <w:noProof/>
        </w:rPr>
        <w:t>64</w:t>
      </w:r>
      <w:r>
        <w:rPr>
          <w:noProof/>
        </w:rPr>
        <w:fldChar w:fldCharType="end"/>
      </w:r>
    </w:p>
    <w:p w14:paraId="1A99517B" w14:textId="0CB20B9F"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w:t>
      </w:r>
      <w:r w:rsidRPr="00CF0A06">
        <w:rPr>
          <w:noProof/>
          <w:lang w:val="sv-SE"/>
        </w:rPr>
        <w:t>4</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Service-Selection</w:t>
      </w:r>
      <w:r>
        <w:rPr>
          <w:noProof/>
        </w:rPr>
        <w:tab/>
      </w:r>
      <w:r>
        <w:rPr>
          <w:noProof/>
        </w:rPr>
        <w:fldChar w:fldCharType="begin" w:fldLock="1"/>
      </w:r>
      <w:r>
        <w:rPr>
          <w:noProof/>
        </w:rPr>
        <w:instrText xml:space="preserve"> PAGEREF _Toc183970792 \h </w:instrText>
      </w:r>
      <w:r>
        <w:rPr>
          <w:noProof/>
        </w:rPr>
      </w:r>
      <w:r>
        <w:rPr>
          <w:noProof/>
        </w:rPr>
        <w:fldChar w:fldCharType="separate"/>
      </w:r>
      <w:r>
        <w:rPr>
          <w:noProof/>
        </w:rPr>
        <w:t>64</w:t>
      </w:r>
      <w:r>
        <w:rPr>
          <w:noProof/>
        </w:rPr>
        <w:fldChar w:fldCharType="end"/>
      </w:r>
    </w:p>
    <w:p w14:paraId="06D7984E" w14:textId="54E4850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8.4.50</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S6t-HSS-Cause</w:t>
      </w:r>
      <w:r>
        <w:rPr>
          <w:noProof/>
        </w:rPr>
        <w:tab/>
      </w:r>
      <w:r>
        <w:rPr>
          <w:noProof/>
        </w:rPr>
        <w:fldChar w:fldCharType="begin" w:fldLock="1"/>
      </w:r>
      <w:r>
        <w:rPr>
          <w:noProof/>
        </w:rPr>
        <w:instrText xml:space="preserve"> PAGEREF _Toc183970793 \h </w:instrText>
      </w:r>
      <w:r>
        <w:rPr>
          <w:noProof/>
        </w:rPr>
      </w:r>
      <w:r>
        <w:rPr>
          <w:noProof/>
        </w:rPr>
        <w:fldChar w:fldCharType="separate"/>
      </w:r>
      <w:r>
        <w:rPr>
          <w:noProof/>
        </w:rPr>
        <w:t>65</w:t>
      </w:r>
      <w:r>
        <w:rPr>
          <w:noProof/>
        </w:rPr>
        <w:fldChar w:fldCharType="end"/>
      </w:r>
    </w:p>
    <w:p w14:paraId="17FA99CB" w14:textId="0E6CA450"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8.4.51</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Enhanced-Coverage-Restriction</w:t>
      </w:r>
      <w:r>
        <w:rPr>
          <w:noProof/>
        </w:rPr>
        <w:tab/>
      </w:r>
      <w:r>
        <w:rPr>
          <w:noProof/>
        </w:rPr>
        <w:fldChar w:fldCharType="begin" w:fldLock="1"/>
      </w:r>
      <w:r>
        <w:rPr>
          <w:noProof/>
        </w:rPr>
        <w:instrText xml:space="preserve"> PAGEREF _Toc183970794 \h </w:instrText>
      </w:r>
      <w:r>
        <w:rPr>
          <w:noProof/>
        </w:rPr>
      </w:r>
      <w:r>
        <w:rPr>
          <w:noProof/>
        </w:rPr>
        <w:fldChar w:fldCharType="separate"/>
      </w:r>
      <w:r>
        <w:rPr>
          <w:noProof/>
        </w:rPr>
        <w:t>65</w:t>
      </w:r>
      <w:r>
        <w:rPr>
          <w:noProof/>
        </w:rPr>
        <w:fldChar w:fldCharType="end"/>
      </w:r>
    </w:p>
    <w:p w14:paraId="03EAAFBB" w14:textId="2F5BA120"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8.4.52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Enhanced-Coverage-Restriction-Data</w:t>
      </w:r>
      <w:r>
        <w:rPr>
          <w:noProof/>
        </w:rPr>
        <w:tab/>
      </w:r>
      <w:r>
        <w:rPr>
          <w:noProof/>
        </w:rPr>
        <w:fldChar w:fldCharType="begin" w:fldLock="1"/>
      </w:r>
      <w:r>
        <w:rPr>
          <w:noProof/>
        </w:rPr>
        <w:instrText xml:space="preserve"> PAGEREF _Toc183970795 \h </w:instrText>
      </w:r>
      <w:r>
        <w:rPr>
          <w:noProof/>
        </w:rPr>
      </w:r>
      <w:r>
        <w:rPr>
          <w:noProof/>
        </w:rPr>
        <w:fldChar w:fldCharType="separate"/>
      </w:r>
      <w:r>
        <w:rPr>
          <w:noProof/>
        </w:rPr>
        <w:t>65</w:t>
      </w:r>
      <w:r>
        <w:rPr>
          <w:noProof/>
        </w:rPr>
        <w:fldChar w:fldCharType="end"/>
      </w:r>
    </w:p>
    <w:p w14:paraId="5D644823" w14:textId="00726ED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8.4.53</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Restricted-PLMN-List</w:t>
      </w:r>
      <w:r>
        <w:rPr>
          <w:noProof/>
        </w:rPr>
        <w:tab/>
      </w:r>
      <w:r>
        <w:rPr>
          <w:noProof/>
        </w:rPr>
        <w:fldChar w:fldCharType="begin" w:fldLock="1"/>
      </w:r>
      <w:r>
        <w:rPr>
          <w:noProof/>
        </w:rPr>
        <w:instrText xml:space="preserve"> PAGEREF _Toc183970796 \h </w:instrText>
      </w:r>
      <w:r>
        <w:rPr>
          <w:noProof/>
        </w:rPr>
      </w:r>
      <w:r>
        <w:rPr>
          <w:noProof/>
        </w:rPr>
        <w:fldChar w:fldCharType="separate"/>
      </w:r>
      <w:r>
        <w:rPr>
          <w:noProof/>
        </w:rPr>
        <w:t>65</w:t>
      </w:r>
      <w:r>
        <w:rPr>
          <w:noProof/>
        </w:rPr>
        <w:fldChar w:fldCharType="end"/>
      </w:r>
    </w:p>
    <w:p w14:paraId="6B305130" w14:textId="2AD0FCD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8.4.54</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Allowed-PLMN-List</w:t>
      </w:r>
      <w:r>
        <w:rPr>
          <w:noProof/>
        </w:rPr>
        <w:tab/>
      </w:r>
      <w:r>
        <w:rPr>
          <w:noProof/>
        </w:rPr>
        <w:fldChar w:fldCharType="begin" w:fldLock="1"/>
      </w:r>
      <w:r>
        <w:rPr>
          <w:noProof/>
        </w:rPr>
        <w:instrText xml:space="preserve"> PAGEREF _Toc183970797 \h </w:instrText>
      </w:r>
      <w:r>
        <w:rPr>
          <w:noProof/>
        </w:rPr>
      </w:r>
      <w:r>
        <w:rPr>
          <w:noProof/>
        </w:rPr>
        <w:fldChar w:fldCharType="separate"/>
      </w:r>
      <w:r>
        <w:rPr>
          <w:noProof/>
        </w:rPr>
        <w:t>66</w:t>
      </w:r>
      <w:r>
        <w:rPr>
          <w:noProof/>
        </w:rPr>
        <w:fldChar w:fldCharType="end"/>
      </w:r>
    </w:p>
    <w:p w14:paraId="37A77C8C" w14:textId="605B67B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8.4.55</w:t>
      </w:r>
      <w:r>
        <w:rPr>
          <w:rFonts w:asciiTheme="minorHAnsi" w:eastAsiaTheme="minorEastAsia" w:hAnsiTheme="minorHAnsi" w:cstheme="minorBidi"/>
          <w:noProof/>
          <w:kern w:val="2"/>
          <w:sz w:val="24"/>
          <w:szCs w:val="24"/>
          <w:lang w:eastAsia="en-GB"/>
          <w14:ligatures w14:val="standardContextual"/>
        </w:rPr>
        <w:tab/>
      </w:r>
      <w:r>
        <w:rPr>
          <w:noProof/>
        </w:rPr>
        <w:t>Requested-Validity-Time</w:t>
      </w:r>
      <w:r>
        <w:rPr>
          <w:noProof/>
        </w:rPr>
        <w:tab/>
      </w:r>
      <w:r>
        <w:rPr>
          <w:noProof/>
        </w:rPr>
        <w:fldChar w:fldCharType="begin" w:fldLock="1"/>
      </w:r>
      <w:r>
        <w:rPr>
          <w:noProof/>
        </w:rPr>
        <w:instrText xml:space="preserve"> PAGEREF _Toc183970798 \h </w:instrText>
      </w:r>
      <w:r>
        <w:rPr>
          <w:noProof/>
        </w:rPr>
      </w:r>
      <w:r>
        <w:rPr>
          <w:noProof/>
        </w:rPr>
        <w:fldChar w:fldCharType="separate"/>
      </w:r>
      <w:r>
        <w:rPr>
          <w:noProof/>
        </w:rPr>
        <w:t>66</w:t>
      </w:r>
      <w:r>
        <w:rPr>
          <w:noProof/>
        </w:rPr>
        <w:fldChar w:fldCharType="end"/>
      </w:r>
    </w:p>
    <w:p w14:paraId="2F61E618" w14:textId="2AEC48E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8.4.56</w:t>
      </w:r>
      <w:r>
        <w:rPr>
          <w:rFonts w:asciiTheme="minorHAnsi" w:eastAsiaTheme="minorEastAsia" w:hAnsiTheme="minorHAnsi" w:cstheme="minorBidi"/>
          <w:noProof/>
          <w:kern w:val="2"/>
          <w:sz w:val="24"/>
          <w:szCs w:val="24"/>
          <w:lang w:eastAsia="en-GB"/>
          <w14:ligatures w14:val="standardContextual"/>
        </w:rPr>
        <w:tab/>
      </w:r>
      <w:r>
        <w:rPr>
          <w:noProof/>
        </w:rPr>
        <w:t>Granted-Validity-Time</w:t>
      </w:r>
      <w:r>
        <w:rPr>
          <w:noProof/>
        </w:rPr>
        <w:tab/>
      </w:r>
      <w:r>
        <w:rPr>
          <w:noProof/>
        </w:rPr>
        <w:fldChar w:fldCharType="begin" w:fldLock="1"/>
      </w:r>
      <w:r>
        <w:rPr>
          <w:noProof/>
        </w:rPr>
        <w:instrText xml:space="preserve"> PAGEREF _Toc183970799 \h </w:instrText>
      </w:r>
      <w:r>
        <w:rPr>
          <w:noProof/>
        </w:rPr>
      </w:r>
      <w:r>
        <w:rPr>
          <w:noProof/>
        </w:rPr>
        <w:fldChar w:fldCharType="separate"/>
      </w:r>
      <w:r>
        <w:rPr>
          <w:noProof/>
        </w:rPr>
        <w:t>66</w:t>
      </w:r>
      <w:r>
        <w:rPr>
          <w:noProof/>
        </w:rPr>
        <w:fldChar w:fldCharType="end"/>
      </w:r>
    </w:p>
    <w:p w14:paraId="59C4FB63" w14:textId="6A4ADFFD"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8.4.57</w:t>
      </w:r>
      <w:r>
        <w:rPr>
          <w:rFonts w:asciiTheme="minorHAnsi" w:eastAsiaTheme="minorEastAsia" w:hAnsiTheme="minorHAnsi" w:cstheme="minorBidi"/>
          <w:noProof/>
          <w:kern w:val="2"/>
          <w:sz w:val="24"/>
          <w:szCs w:val="24"/>
          <w:lang w:eastAsia="en-GB"/>
          <w14:ligatures w14:val="standardContextual"/>
        </w:rPr>
        <w:tab/>
      </w:r>
      <w:r>
        <w:rPr>
          <w:noProof/>
        </w:rPr>
        <w:t>NIDD-Authorization-Update</w:t>
      </w:r>
      <w:r>
        <w:rPr>
          <w:noProof/>
        </w:rPr>
        <w:tab/>
      </w:r>
      <w:r>
        <w:rPr>
          <w:noProof/>
        </w:rPr>
        <w:fldChar w:fldCharType="begin" w:fldLock="1"/>
      </w:r>
      <w:r>
        <w:rPr>
          <w:noProof/>
        </w:rPr>
        <w:instrText xml:space="preserve"> PAGEREF _Toc183970800 \h </w:instrText>
      </w:r>
      <w:r>
        <w:rPr>
          <w:noProof/>
        </w:rPr>
      </w:r>
      <w:r>
        <w:rPr>
          <w:noProof/>
        </w:rPr>
        <w:fldChar w:fldCharType="separate"/>
      </w:r>
      <w:r>
        <w:rPr>
          <w:noProof/>
        </w:rPr>
        <w:t>66</w:t>
      </w:r>
      <w:r>
        <w:rPr>
          <w:noProof/>
        </w:rPr>
        <w:fldChar w:fldCharType="end"/>
      </w:r>
    </w:p>
    <w:p w14:paraId="74ECE88B" w14:textId="49E0357E"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8.4.58</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Loss-Of-Connectivity-Reason</w:t>
      </w:r>
      <w:r>
        <w:rPr>
          <w:noProof/>
        </w:rPr>
        <w:tab/>
      </w:r>
      <w:r>
        <w:rPr>
          <w:noProof/>
        </w:rPr>
        <w:fldChar w:fldCharType="begin" w:fldLock="1"/>
      </w:r>
      <w:r>
        <w:rPr>
          <w:noProof/>
        </w:rPr>
        <w:instrText xml:space="preserve"> PAGEREF _Toc183970801 \h </w:instrText>
      </w:r>
      <w:r>
        <w:rPr>
          <w:noProof/>
        </w:rPr>
      </w:r>
      <w:r>
        <w:rPr>
          <w:noProof/>
        </w:rPr>
        <w:fldChar w:fldCharType="separate"/>
      </w:r>
      <w:r>
        <w:rPr>
          <w:noProof/>
        </w:rPr>
        <w:t>66</w:t>
      </w:r>
      <w:r>
        <w:rPr>
          <w:noProof/>
        </w:rPr>
        <w:fldChar w:fldCharType="end"/>
      </w:r>
    </w:p>
    <w:p w14:paraId="3FA205B2" w14:textId="48946B65"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8.4.59</w:t>
      </w:r>
      <w:r>
        <w:rPr>
          <w:rFonts w:asciiTheme="minorHAnsi" w:eastAsiaTheme="minorEastAsia" w:hAnsiTheme="minorHAnsi" w:cstheme="minorBidi"/>
          <w:noProof/>
          <w:kern w:val="2"/>
          <w:sz w:val="24"/>
          <w:szCs w:val="24"/>
          <w:lang w:eastAsia="en-GB"/>
          <w14:ligatures w14:val="standardContextual"/>
        </w:rPr>
        <w:tab/>
      </w:r>
      <w:r w:rsidRPr="00CF0A06">
        <w:rPr>
          <w:noProof/>
          <w:lang w:val="en-US" w:eastAsia="zh-CN"/>
        </w:rPr>
        <w:t>Group</w:t>
      </w:r>
      <w:r w:rsidRPr="00CF0A06">
        <w:rPr>
          <w:noProof/>
          <w:lang w:val="en-US"/>
        </w:rPr>
        <w:t>-</w:t>
      </w:r>
      <w:r w:rsidRPr="00CF0A06">
        <w:rPr>
          <w:noProof/>
          <w:lang w:val="en-US" w:eastAsia="zh-CN"/>
        </w:rPr>
        <w:t>Reporting-Guard</w:t>
      </w:r>
      <w:r w:rsidRPr="00CF0A06">
        <w:rPr>
          <w:noProof/>
          <w:lang w:val="en-US"/>
        </w:rPr>
        <w:t>-</w:t>
      </w:r>
      <w:r w:rsidRPr="00CF0A06">
        <w:rPr>
          <w:noProof/>
          <w:lang w:val="en-US" w:eastAsia="zh-CN"/>
        </w:rPr>
        <w:t>Timer</w:t>
      </w:r>
      <w:r>
        <w:rPr>
          <w:noProof/>
        </w:rPr>
        <w:tab/>
      </w:r>
      <w:r>
        <w:rPr>
          <w:noProof/>
        </w:rPr>
        <w:fldChar w:fldCharType="begin" w:fldLock="1"/>
      </w:r>
      <w:r>
        <w:rPr>
          <w:noProof/>
        </w:rPr>
        <w:instrText xml:space="preserve"> PAGEREF _Toc183970802 \h </w:instrText>
      </w:r>
      <w:r>
        <w:rPr>
          <w:noProof/>
        </w:rPr>
      </w:r>
      <w:r>
        <w:rPr>
          <w:noProof/>
        </w:rPr>
        <w:fldChar w:fldCharType="separate"/>
      </w:r>
      <w:r>
        <w:rPr>
          <w:noProof/>
        </w:rPr>
        <w:t>67</w:t>
      </w:r>
      <w:r>
        <w:rPr>
          <w:noProof/>
        </w:rPr>
        <w:fldChar w:fldCharType="end"/>
      </w:r>
    </w:p>
    <w:p w14:paraId="45C15867" w14:textId="1A934CDC"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8.4.60</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CIA-Flags</w:t>
      </w:r>
      <w:r>
        <w:rPr>
          <w:noProof/>
        </w:rPr>
        <w:tab/>
      </w:r>
      <w:r>
        <w:rPr>
          <w:noProof/>
        </w:rPr>
        <w:fldChar w:fldCharType="begin" w:fldLock="1"/>
      </w:r>
      <w:r>
        <w:rPr>
          <w:noProof/>
        </w:rPr>
        <w:instrText xml:space="preserve"> PAGEREF _Toc183970803 \h </w:instrText>
      </w:r>
      <w:r>
        <w:rPr>
          <w:noProof/>
        </w:rPr>
      </w:r>
      <w:r>
        <w:rPr>
          <w:noProof/>
        </w:rPr>
        <w:fldChar w:fldCharType="separate"/>
      </w:r>
      <w:r>
        <w:rPr>
          <w:noProof/>
        </w:rPr>
        <w:t>67</w:t>
      </w:r>
      <w:r>
        <w:rPr>
          <w:noProof/>
        </w:rPr>
        <w:fldChar w:fldCharType="end"/>
      </w:r>
    </w:p>
    <w:p w14:paraId="25693FFC" w14:textId="14FD2B1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8.4.61</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Group</w:t>
      </w:r>
      <w:r w:rsidRPr="00CF0A06">
        <w:rPr>
          <w:noProof/>
          <w:lang w:val="en-US" w:eastAsia="zh-CN"/>
        </w:rPr>
        <w:t>-Report</w:t>
      </w:r>
      <w:r>
        <w:rPr>
          <w:noProof/>
        </w:rPr>
        <w:tab/>
      </w:r>
      <w:r>
        <w:rPr>
          <w:noProof/>
        </w:rPr>
        <w:fldChar w:fldCharType="begin" w:fldLock="1"/>
      </w:r>
      <w:r>
        <w:rPr>
          <w:noProof/>
        </w:rPr>
        <w:instrText xml:space="preserve"> PAGEREF _Toc183970804 \h </w:instrText>
      </w:r>
      <w:r>
        <w:rPr>
          <w:noProof/>
        </w:rPr>
      </w:r>
      <w:r>
        <w:rPr>
          <w:noProof/>
        </w:rPr>
        <w:fldChar w:fldCharType="separate"/>
      </w:r>
      <w:r>
        <w:rPr>
          <w:noProof/>
        </w:rPr>
        <w:t>67</w:t>
      </w:r>
      <w:r>
        <w:rPr>
          <w:noProof/>
        </w:rPr>
        <w:fldChar w:fldCharType="end"/>
      </w:r>
    </w:p>
    <w:p w14:paraId="51C874D9" w14:textId="2E4C81B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8.4.62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Group</w:t>
      </w:r>
      <w:r w:rsidRPr="00CF0A06">
        <w:rPr>
          <w:noProof/>
          <w:lang w:val="en-US" w:eastAsia="zh-CN"/>
        </w:rPr>
        <w:t>-Report-Item</w:t>
      </w:r>
      <w:r>
        <w:rPr>
          <w:noProof/>
        </w:rPr>
        <w:tab/>
      </w:r>
      <w:r>
        <w:rPr>
          <w:noProof/>
        </w:rPr>
        <w:fldChar w:fldCharType="begin" w:fldLock="1"/>
      </w:r>
      <w:r>
        <w:rPr>
          <w:noProof/>
        </w:rPr>
        <w:instrText xml:space="preserve"> PAGEREF _Toc183970805 \h </w:instrText>
      </w:r>
      <w:r>
        <w:rPr>
          <w:noProof/>
        </w:rPr>
      </w:r>
      <w:r>
        <w:rPr>
          <w:noProof/>
        </w:rPr>
        <w:fldChar w:fldCharType="separate"/>
      </w:r>
      <w:r>
        <w:rPr>
          <w:noProof/>
        </w:rPr>
        <w:t>67</w:t>
      </w:r>
      <w:r>
        <w:rPr>
          <w:noProof/>
        </w:rPr>
        <w:fldChar w:fldCharType="end"/>
      </w:r>
    </w:p>
    <w:p w14:paraId="12377B8E" w14:textId="233DD01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8.4.63</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RIR-Flags</w:t>
      </w:r>
      <w:r>
        <w:rPr>
          <w:noProof/>
        </w:rPr>
        <w:tab/>
      </w:r>
      <w:r>
        <w:rPr>
          <w:noProof/>
        </w:rPr>
        <w:fldChar w:fldCharType="begin" w:fldLock="1"/>
      </w:r>
      <w:r>
        <w:rPr>
          <w:noProof/>
        </w:rPr>
        <w:instrText xml:space="preserve"> PAGEREF _Toc183970806 \h </w:instrText>
      </w:r>
      <w:r>
        <w:rPr>
          <w:noProof/>
        </w:rPr>
      </w:r>
      <w:r>
        <w:rPr>
          <w:noProof/>
        </w:rPr>
        <w:fldChar w:fldCharType="separate"/>
      </w:r>
      <w:r>
        <w:rPr>
          <w:noProof/>
        </w:rPr>
        <w:t>68</w:t>
      </w:r>
      <w:r>
        <w:rPr>
          <w:noProof/>
        </w:rPr>
        <w:fldChar w:fldCharType="end"/>
      </w:r>
    </w:p>
    <w:p w14:paraId="758BBE70" w14:textId="278DC66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8.4.64</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Type-Of-External-Identifier</w:t>
      </w:r>
      <w:r>
        <w:rPr>
          <w:noProof/>
        </w:rPr>
        <w:tab/>
      </w:r>
      <w:r>
        <w:rPr>
          <w:noProof/>
        </w:rPr>
        <w:fldChar w:fldCharType="begin" w:fldLock="1"/>
      </w:r>
      <w:r>
        <w:rPr>
          <w:noProof/>
        </w:rPr>
        <w:instrText xml:space="preserve"> PAGEREF _Toc183970807 \h </w:instrText>
      </w:r>
      <w:r>
        <w:rPr>
          <w:noProof/>
        </w:rPr>
      </w:r>
      <w:r>
        <w:rPr>
          <w:noProof/>
        </w:rPr>
        <w:fldChar w:fldCharType="separate"/>
      </w:r>
      <w:r>
        <w:rPr>
          <w:noProof/>
        </w:rPr>
        <w:t>68</w:t>
      </w:r>
      <w:r>
        <w:rPr>
          <w:noProof/>
        </w:rPr>
        <w:fldChar w:fldCharType="end"/>
      </w:r>
    </w:p>
    <w:p w14:paraId="0D15D650" w14:textId="2902B6E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lastRenderedPageBreak/>
        <w:t>8.4.65</w:t>
      </w:r>
      <w:r>
        <w:rPr>
          <w:rFonts w:asciiTheme="minorHAnsi" w:eastAsiaTheme="minorEastAsia" w:hAnsiTheme="minorHAnsi" w:cstheme="minorBidi"/>
          <w:noProof/>
          <w:kern w:val="2"/>
          <w:sz w:val="24"/>
          <w:szCs w:val="24"/>
          <w:lang w:eastAsia="en-GB"/>
          <w14:ligatures w14:val="standardContextual"/>
        </w:rPr>
        <w:tab/>
      </w:r>
      <w:r>
        <w:rPr>
          <w:noProof/>
        </w:rPr>
        <w:t>APN-Validity-Time</w:t>
      </w:r>
      <w:r>
        <w:rPr>
          <w:noProof/>
        </w:rPr>
        <w:tab/>
      </w:r>
      <w:r>
        <w:rPr>
          <w:noProof/>
        </w:rPr>
        <w:fldChar w:fldCharType="begin" w:fldLock="1"/>
      </w:r>
      <w:r>
        <w:rPr>
          <w:noProof/>
        </w:rPr>
        <w:instrText xml:space="preserve"> PAGEREF _Toc183970808 \h </w:instrText>
      </w:r>
      <w:r>
        <w:rPr>
          <w:noProof/>
        </w:rPr>
      </w:r>
      <w:r>
        <w:rPr>
          <w:noProof/>
        </w:rPr>
        <w:fldChar w:fldCharType="separate"/>
      </w:r>
      <w:r>
        <w:rPr>
          <w:noProof/>
        </w:rPr>
        <w:t>69</w:t>
      </w:r>
      <w:r>
        <w:rPr>
          <w:noProof/>
        </w:rPr>
        <w:fldChar w:fldCharType="end"/>
      </w:r>
    </w:p>
    <w:p w14:paraId="19CB65D9" w14:textId="2E36397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8.4.66</w:t>
      </w:r>
      <w:r>
        <w:rPr>
          <w:rFonts w:asciiTheme="minorHAnsi" w:eastAsiaTheme="minorEastAsia" w:hAnsiTheme="minorHAnsi" w:cstheme="minorBidi"/>
          <w:noProof/>
          <w:kern w:val="2"/>
          <w:sz w:val="24"/>
          <w:szCs w:val="24"/>
          <w:lang w:eastAsia="en-GB"/>
          <w14:ligatures w14:val="standardContextual"/>
        </w:rPr>
        <w:tab/>
      </w:r>
      <w:r>
        <w:rPr>
          <w:noProof/>
        </w:rPr>
        <w:t>Suggested-Network</w:t>
      </w:r>
      <w:r w:rsidRPr="00CF0A06">
        <w:rPr>
          <w:noProof/>
          <w:lang w:val="en-US"/>
        </w:rPr>
        <w:t>-Configuration</w:t>
      </w:r>
      <w:r>
        <w:rPr>
          <w:noProof/>
        </w:rPr>
        <w:tab/>
      </w:r>
      <w:r>
        <w:rPr>
          <w:noProof/>
        </w:rPr>
        <w:fldChar w:fldCharType="begin" w:fldLock="1"/>
      </w:r>
      <w:r>
        <w:rPr>
          <w:noProof/>
        </w:rPr>
        <w:instrText xml:space="preserve"> PAGEREF _Toc183970809 \h </w:instrText>
      </w:r>
      <w:r>
        <w:rPr>
          <w:noProof/>
        </w:rPr>
      </w:r>
      <w:r>
        <w:rPr>
          <w:noProof/>
        </w:rPr>
        <w:fldChar w:fldCharType="separate"/>
      </w:r>
      <w:r>
        <w:rPr>
          <w:noProof/>
        </w:rPr>
        <w:t>69</w:t>
      </w:r>
      <w:r>
        <w:rPr>
          <w:noProof/>
        </w:rPr>
        <w:fldChar w:fldCharType="end"/>
      </w:r>
    </w:p>
    <w:p w14:paraId="2B0F04CF" w14:textId="41E36055"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8.4.67</w:t>
      </w:r>
      <w:r>
        <w:rPr>
          <w:rFonts w:asciiTheme="minorHAnsi" w:eastAsiaTheme="minorEastAsia" w:hAnsiTheme="minorHAnsi" w:cstheme="minorBidi"/>
          <w:noProof/>
          <w:kern w:val="2"/>
          <w:sz w:val="24"/>
          <w:szCs w:val="24"/>
          <w:lang w:eastAsia="en-GB"/>
          <w14:ligatures w14:val="standardContextual"/>
        </w:rPr>
        <w:tab/>
      </w:r>
      <w:r>
        <w:rPr>
          <w:noProof/>
        </w:rPr>
        <w:t>Monitoring-Event-Report-Status</w:t>
      </w:r>
      <w:r>
        <w:rPr>
          <w:noProof/>
        </w:rPr>
        <w:tab/>
      </w:r>
      <w:r>
        <w:rPr>
          <w:noProof/>
        </w:rPr>
        <w:fldChar w:fldCharType="begin" w:fldLock="1"/>
      </w:r>
      <w:r>
        <w:rPr>
          <w:noProof/>
        </w:rPr>
        <w:instrText xml:space="preserve"> PAGEREF _Toc183970810 \h </w:instrText>
      </w:r>
      <w:r>
        <w:rPr>
          <w:noProof/>
        </w:rPr>
      </w:r>
      <w:r>
        <w:rPr>
          <w:noProof/>
        </w:rPr>
        <w:fldChar w:fldCharType="separate"/>
      </w:r>
      <w:r>
        <w:rPr>
          <w:noProof/>
        </w:rPr>
        <w:t>70</w:t>
      </w:r>
      <w:r>
        <w:rPr>
          <w:noProof/>
        </w:rPr>
        <w:fldChar w:fldCharType="end"/>
      </w:r>
    </w:p>
    <w:p w14:paraId="7A383DE8" w14:textId="34A31A33"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8.4.68</w:t>
      </w:r>
      <w:r>
        <w:rPr>
          <w:rFonts w:asciiTheme="minorHAnsi" w:eastAsiaTheme="minorEastAsia" w:hAnsiTheme="minorHAnsi" w:cstheme="minorBidi"/>
          <w:noProof/>
          <w:kern w:val="2"/>
          <w:sz w:val="24"/>
          <w:szCs w:val="24"/>
          <w:lang w:eastAsia="en-GB"/>
          <w14:ligatures w14:val="standardContextual"/>
        </w:rPr>
        <w:tab/>
      </w:r>
      <w:r>
        <w:rPr>
          <w:noProof/>
        </w:rPr>
        <w:t>PLMN-ID-Requested</w:t>
      </w:r>
      <w:r>
        <w:rPr>
          <w:noProof/>
        </w:rPr>
        <w:tab/>
      </w:r>
      <w:r>
        <w:rPr>
          <w:noProof/>
        </w:rPr>
        <w:fldChar w:fldCharType="begin" w:fldLock="1"/>
      </w:r>
      <w:r>
        <w:rPr>
          <w:noProof/>
        </w:rPr>
        <w:instrText xml:space="preserve"> PAGEREF _Toc183970811 \h </w:instrText>
      </w:r>
      <w:r>
        <w:rPr>
          <w:noProof/>
        </w:rPr>
      </w:r>
      <w:r>
        <w:rPr>
          <w:noProof/>
        </w:rPr>
        <w:fldChar w:fldCharType="separate"/>
      </w:r>
      <w:r>
        <w:rPr>
          <w:noProof/>
        </w:rPr>
        <w:t>70</w:t>
      </w:r>
      <w:r>
        <w:rPr>
          <w:noProof/>
        </w:rPr>
        <w:fldChar w:fldCharType="end"/>
      </w:r>
    </w:p>
    <w:p w14:paraId="5AABDCC6" w14:textId="0CA4D21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8.4.69</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AdditionalIdentifiers</w:t>
      </w:r>
      <w:r>
        <w:rPr>
          <w:noProof/>
        </w:rPr>
        <w:tab/>
      </w:r>
      <w:r>
        <w:rPr>
          <w:noProof/>
        </w:rPr>
        <w:fldChar w:fldCharType="begin" w:fldLock="1"/>
      </w:r>
      <w:r>
        <w:rPr>
          <w:noProof/>
        </w:rPr>
        <w:instrText xml:space="preserve"> PAGEREF _Toc183970812 \h </w:instrText>
      </w:r>
      <w:r>
        <w:rPr>
          <w:noProof/>
        </w:rPr>
      </w:r>
      <w:r>
        <w:rPr>
          <w:noProof/>
        </w:rPr>
        <w:fldChar w:fldCharType="separate"/>
      </w:r>
      <w:r>
        <w:rPr>
          <w:noProof/>
        </w:rPr>
        <w:t>70</w:t>
      </w:r>
      <w:r>
        <w:rPr>
          <w:noProof/>
        </w:rPr>
        <w:fldChar w:fldCharType="end"/>
      </w:r>
    </w:p>
    <w:p w14:paraId="0E417C90" w14:textId="5C7F98EC"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8.4.70</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NIR-Flags</w:t>
      </w:r>
      <w:r>
        <w:rPr>
          <w:noProof/>
        </w:rPr>
        <w:tab/>
      </w:r>
      <w:r>
        <w:rPr>
          <w:noProof/>
        </w:rPr>
        <w:fldChar w:fldCharType="begin" w:fldLock="1"/>
      </w:r>
      <w:r>
        <w:rPr>
          <w:noProof/>
        </w:rPr>
        <w:instrText xml:space="preserve"> PAGEREF _Toc183970813 \h </w:instrText>
      </w:r>
      <w:r>
        <w:rPr>
          <w:noProof/>
        </w:rPr>
      </w:r>
      <w:r>
        <w:rPr>
          <w:noProof/>
        </w:rPr>
        <w:fldChar w:fldCharType="separate"/>
      </w:r>
      <w:r>
        <w:rPr>
          <w:noProof/>
        </w:rPr>
        <w:t>70</w:t>
      </w:r>
      <w:r>
        <w:rPr>
          <w:noProof/>
        </w:rPr>
        <w:fldChar w:fldCharType="end"/>
      </w:r>
    </w:p>
    <w:p w14:paraId="0154519F" w14:textId="1F0DA98F"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8.4.71</w:t>
      </w:r>
      <w:r>
        <w:rPr>
          <w:rFonts w:asciiTheme="minorHAnsi" w:eastAsiaTheme="minorEastAsia" w:hAnsiTheme="minorHAnsi" w:cstheme="minorBidi"/>
          <w:noProof/>
          <w:kern w:val="2"/>
          <w:sz w:val="24"/>
          <w:szCs w:val="24"/>
          <w:lang w:eastAsia="en-GB"/>
          <w14:ligatures w14:val="standardContextual"/>
        </w:rPr>
        <w:tab/>
      </w:r>
      <w:r>
        <w:rPr>
          <w:noProof/>
        </w:rPr>
        <w:t>Reporting-Time-Stamp</w:t>
      </w:r>
      <w:r>
        <w:rPr>
          <w:noProof/>
        </w:rPr>
        <w:tab/>
      </w:r>
      <w:r>
        <w:rPr>
          <w:noProof/>
        </w:rPr>
        <w:fldChar w:fldCharType="begin" w:fldLock="1"/>
      </w:r>
      <w:r>
        <w:rPr>
          <w:noProof/>
        </w:rPr>
        <w:instrText xml:space="preserve"> PAGEREF _Toc183970814 \h </w:instrText>
      </w:r>
      <w:r>
        <w:rPr>
          <w:noProof/>
        </w:rPr>
      </w:r>
      <w:r>
        <w:rPr>
          <w:noProof/>
        </w:rPr>
        <w:fldChar w:fldCharType="separate"/>
      </w:r>
      <w:r>
        <w:rPr>
          <w:noProof/>
        </w:rPr>
        <w:t>71</w:t>
      </w:r>
      <w:r>
        <w:rPr>
          <w:noProof/>
        </w:rPr>
        <w:fldChar w:fldCharType="end"/>
      </w:r>
    </w:p>
    <w:p w14:paraId="1ACBE1CF" w14:textId="3CE704A9"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8.4.72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NIA-Flags</w:t>
      </w:r>
      <w:r>
        <w:rPr>
          <w:noProof/>
        </w:rPr>
        <w:tab/>
      </w:r>
      <w:r>
        <w:rPr>
          <w:noProof/>
        </w:rPr>
        <w:fldChar w:fldCharType="begin" w:fldLock="1"/>
      </w:r>
      <w:r>
        <w:rPr>
          <w:noProof/>
        </w:rPr>
        <w:instrText xml:space="preserve"> PAGEREF _Toc183970815 \h </w:instrText>
      </w:r>
      <w:r>
        <w:rPr>
          <w:noProof/>
        </w:rPr>
      </w:r>
      <w:r>
        <w:rPr>
          <w:noProof/>
        </w:rPr>
        <w:fldChar w:fldCharType="separate"/>
      </w:r>
      <w:r>
        <w:rPr>
          <w:noProof/>
        </w:rPr>
        <w:t>71</w:t>
      </w:r>
      <w:r>
        <w:rPr>
          <w:noProof/>
        </w:rPr>
        <w:fldChar w:fldCharType="end"/>
      </w:r>
    </w:p>
    <w:p w14:paraId="1AA279A6" w14:textId="43D793F2"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8.4.73</w:t>
      </w:r>
      <w:r>
        <w:rPr>
          <w:rFonts w:asciiTheme="minorHAnsi" w:eastAsiaTheme="minorEastAsia" w:hAnsiTheme="minorHAnsi" w:cstheme="minorBidi"/>
          <w:noProof/>
          <w:kern w:val="2"/>
          <w:sz w:val="24"/>
          <w:szCs w:val="24"/>
          <w:lang w:eastAsia="en-GB"/>
          <w14:ligatures w14:val="standardContextual"/>
        </w:rPr>
        <w:tab/>
      </w:r>
      <w:r>
        <w:rPr>
          <w:noProof/>
        </w:rPr>
        <w:t>Group-User-Identifier</w:t>
      </w:r>
      <w:r>
        <w:rPr>
          <w:noProof/>
        </w:rPr>
        <w:tab/>
      </w:r>
      <w:r>
        <w:rPr>
          <w:noProof/>
        </w:rPr>
        <w:fldChar w:fldCharType="begin" w:fldLock="1"/>
      </w:r>
      <w:r>
        <w:rPr>
          <w:noProof/>
        </w:rPr>
        <w:instrText xml:space="preserve"> PAGEREF _Toc183970816 \h </w:instrText>
      </w:r>
      <w:r>
        <w:rPr>
          <w:noProof/>
        </w:rPr>
      </w:r>
      <w:r>
        <w:rPr>
          <w:noProof/>
        </w:rPr>
        <w:fldChar w:fldCharType="separate"/>
      </w:r>
      <w:r>
        <w:rPr>
          <w:noProof/>
        </w:rPr>
        <w:t>71</w:t>
      </w:r>
      <w:r>
        <w:rPr>
          <w:noProof/>
        </w:rPr>
        <w:fldChar w:fldCharType="end"/>
      </w:r>
    </w:p>
    <w:p w14:paraId="6621A42A" w14:textId="47E6D11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8.4.74</w:t>
      </w:r>
      <w:r>
        <w:rPr>
          <w:rFonts w:asciiTheme="minorHAnsi" w:eastAsiaTheme="minorEastAsia" w:hAnsiTheme="minorHAnsi" w:cstheme="minorBidi"/>
          <w:noProof/>
          <w:kern w:val="2"/>
          <w:sz w:val="24"/>
          <w:szCs w:val="24"/>
          <w:lang w:eastAsia="en-GB"/>
          <w14:ligatures w14:val="standardContextual"/>
        </w:rPr>
        <w:tab/>
      </w:r>
      <w:r>
        <w:rPr>
          <w:noProof/>
        </w:rPr>
        <w:t>MTC-Provider-Info</w:t>
      </w:r>
      <w:r>
        <w:rPr>
          <w:noProof/>
        </w:rPr>
        <w:tab/>
      </w:r>
      <w:r>
        <w:rPr>
          <w:noProof/>
        </w:rPr>
        <w:fldChar w:fldCharType="begin" w:fldLock="1"/>
      </w:r>
      <w:r>
        <w:rPr>
          <w:noProof/>
        </w:rPr>
        <w:instrText xml:space="preserve"> PAGEREF _Toc183970817 \h </w:instrText>
      </w:r>
      <w:r>
        <w:rPr>
          <w:noProof/>
        </w:rPr>
      </w:r>
      <w:r>
        <w:rPr>
          <w:noProof/>
        </w:rPr>
        <w:fldChar w:fldCharType="separate"/>
      </w:r>
      <w:r>
        <w:rPr>
          <w:noProof/>
        </w:rPr>
        <w:t>71</w:t>
      </w:r>
      <w:r>
        <w:rPr>
          <w:noProof/>
        </w:rPr>
        <w:fldChar w:fldCharType="end"/>
      </w:r>
    </w:p>
    <w:p w14:paraId="33A3D310" w14:textId="14728C99"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8.4.75</w:t>
      </w:r>
      <w:r>
        <w:rPr>
          <w:rFonts w:asciiTheme="minorHAnsi" w:eastAsiaTheme="minorEastAsia" w:hAnsiTheme="minorHAnsi" w:cstheme="minorBidi"/>
          <w:noProof/>
          <w:kern w:val="2"/>
          <w:sz w:val="24"/>
          <w:szCs w:val="24"/>
          <w:lang w:eastAsia="en-GB"/>
          <w14:ligatures w14:val="standardContextual"/>
        </w:rPr>
        <w:tab/>
      </w:r>
      <w:r>
        <w:rPr>
          <w:noProof/>
        </w:rPr>
        <w:t>MTC-Provider-ID</w:t>
      </w:r>
      <w:r>
        <w:rPr>
          <w:noProof/>
        </w:rPr>
        <w:tab/>
      </w:r>
      <w:r>
        <w:rPr>
          <w:noProof/>
        </w:rPr>
        <w:fldChar w:fldCharType="begin" w:fldLock="1"/>
      </w:r>
      <w:r>
        <w:rPr>
          <w:noProof/>
        </w:rPr>
        <w:instrText xml:space="preserve"> PAGEREF _Toc183970818 \h </w:instrText>
      </w:r>
      <w:r>
        <w:rPr>
          <w:noProof/>
        </w:rPr>
      </w:r>
      <w:r>
        <w:rPr>
          <w:noProof/>
        </w:rPr>
        <w:fldChar w:fldCharType="separate"/>
      </w:r>
      <w:r>
        <w:rPr>
          <w:noProof/>
        </w:rPr>
        <w:t>72</w:t>
      </w:r>
      <w:r>
        <w:rPr>
          <w:noProof/>
        </w:rPr>
        <w:fldChar w:fldCharType="end"/>
      </w:r>
    </w:p>
    <w:p w14:paraId="2EE4C8E8" w14:textId="42A7D666"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8.4.76</w:t>
      </w:r>
      <w:r>
        <w:rPr>
          <w:rFonts w:asciiTheme="minorHAnsi" w:eastAsiaTheme="minorEastAsia" w:hAnsiTheme="minorHAnsi" w:cstheme="minorBidi"/>
          <w:noProof/>
          <w:kern w:val="2"/>
          <w:sz w:val="24"/>
          <w:szCs w:val="24"/>
          <w:lang w:eastAsia="en-GB"/>
          <w14:ligatures w14:val="standardContextual"/>
        </w:rPr>
        <w:tab/>
      </w:r>
      <w:r>
        <w:rPr>
          <w:noProof/>
        </w:rPr>
        <w:t>PDN-Connectivity-Status-Configuration</w:t>
      </w:r>
      <w:r>
        <w:rPr>
          <w:noProof/>
        </w:rPr>
        <w:tab/>
      </w:r>
      <w:r>
        <w:rPr>
          <w:noProof/>
        </w:rPr>
        <w:fldChar w:fldCharType="begin" w:fldLock="1"/>
      </w:r>
      <w:r>
        <w:rPr>
          <w:noProof/>
        </w:rPr>
        <w:instrText xml:space="preserve"> PAGEREF _Toc183970819 \h </w:instrText>
      </w:r>
      <w:r>
        <w:rPr>
          <w:noProof/>
        </w:rPr>
      </w:r>
      <w:r>
        <w:rPr>
          <w:noProof/>
        </w:rPr>
        <w:fldChar w:fldCharType="separate"/>
      </w:r>
      <w:r>
        <w:rPr>
          <w:noProof/>
        </w:rPr>
        <w:t>72</w:t>
      </w:r>
      <w:r>
        <w:rPr>
          <w:noProof/>
        </w:rPr>
        <w:fldChar w:fldCharType="end"/>
      </w:r>
    </w:p>
    <w:p w14:paraId="19FC39AF" w14:textId="2997D94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8.4.77</w:t>
      </w:r>
      <w:r>
        <w:rPr>
          <w:rFonts w:asciiTheme="minorHAnsi" w:eastAsiaTheme="minorEastAsia" w:hAnsiTheme="minorHAnsi" w:cstheme="minorBidi"/>
          <w:noProof/>
          <w:kern w:val="2"/>
          <w:sz w:val="24"/>
          <w:szCs w:val="24"/>
          <w:lang w:eastAsia="en-GB"/>
          <w14:ligatures w14:val="standardContextual"/>
        </w:rPr>
        <w:tab/>
      </w:r>
      <w:r>
        <w:rPr>
          <w:noProof/>
        </w:rPr>
        <w:t>PDN-Connectivity-Status-Report</w:t>
      </w:r>
      <w:r>
        <w:rPr>
          <w:noProof/>
        </w:rPr>
        <w:tab/>
      </w:r>
      <w:r>
        <w:rPr>
          <w:noProof/>
        </w:rPr>
        <w:fldChar w:fldCharType="begin" w:fldLock="1"/>
      </w:r>
      <w:r>
        <w:rPr>
          <w:noProof/>
        </w:rPr>
        <w:instrText xml:space="preserve"> PAGEREF _Toc183970820 \h </w:instrText>
      </w:r>
      <w:r>
        <w:rPr>
          <w:noProof/>
        </w:rPr>
      </w:r>
      <w:r>
        <w:rPr>
          <w:noProof/>
        </w:rPr>
        <w:fldChar w:fldCharType="separate"/>
      </w:r>
      <w:r>
        <w:rPr>
          <w:noProof/>
        </w:rPr>
        <w:t>72</w:t>
      </w:r>
      <w:r>
        <w:rPr>
          <w:noProof/>
        </w:rPr>
        <w:fldChar w:fldCharType="end"/>
      </w:r>
    </w:p>
    <w:p w14:paraId="7C3DBA66" w14:textId="74A9E13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8.4.78</w:t>
      </w:r>
      <w:r>
        <w:rPr>
          <w:rFonts w:asciiTheme="minorHAnsi" w:eastAsiaTheme="minorEastAsia" w:hAnsiTheme="minorHAnsi" w:cstheme="minorBidi"/>
          <w:noProof/>
          <w:kern w:val="2"/>
          <w:sz w:val="24"/>
          <w:szCs w:val="24"/>
          <w:lang w:eastAsia="en-GB"/>
          <w14:ligatures w14:val="standardContextual"/>
        </w:rPr>
        <w:tab/>
      </w:r>
      <w:r>
        <w:rPr>
          <w:noProof/>
        </w:rPr>
        <w:t>PDN-Connectivity-Status-Type</w:t>
      </w:r>
      <w:r>
        <w:rPr>
          <w:noProof/>
        </w:rPr>
        <w:tab/>
      </w:r>
      <w:r>
        <w:rPr>
          <w:noProof/>
        </w:rPr>
        <w:fldChar w:fldCharType="begin" w:fldLock="1"/>
      </w:r>
      <w:r>
        <w:rPr>
          <w:noProof/>
        </w:rPr>
        <w:instrText xml:space="preserve"> PAGEREF _Toc183970821 \h </w:instrText>
      </w:r>
      <w:r>
        <w:rPr>
          <w:noProof/>
        </w:rPr>
      </w:r>
      <w:r>
        <w:rPr>
          <w:noProof/>
        </w:rPr>
        <w:fldChar w:fldCharType="separate"/>
      </w:r>
      <w:r>
        <w:rPr>
          <w:noProof/>
        </w:rPr>
        <w:t>73</w:t>
      </w:r>
      <w:r>
        <w:rPr>
          <w:noProof/>
        </w:rPr>
        <w:fldChar w:fldCharType="end"/>
      </w:r>
    </w:p>
    <w:p w14:paraId="6724D45D" w14:textId="6B6F67FB"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.4.79</w:t>
      </w:r>
      <w:r>
        <w:rPr>
          <w:rFonts w:asciiTheme="minorHAnsi" w:eastAsiaTheme="minorEastAsia" w:hAnsiTheme="minorHAnsi" w:cstheme="minorBidi"/>
          <w:noProof/>
          <w:kern w:val="2"/>
          <w:sz w:val="24"/>
          <w:szCs w:val="24"/>
          <w:lang w:eastAsia="en-GB"/>
          <w14:ligatures w14:val="standardContextual"/>
        </w:rPr>
        <w:tab/>
      </w:r>
      <w:r>
        <w:rPr>
          <w:noProof/>
        </w:rPr>
        <w:t>Traffic-Profile</w:t>
      </w:r>
      <w:r>
        <w:rPr>
          <w:noProof/>
        </w:rPr>
        <w:tab/>
      </w:r>
      <w:r>
        <w:rPr>
          <w:noProof/>
        </w:rPr>
        <w:fldChar w:fldCharType="begin" w:fldLock="1"/>
      </w:r>
      <w:r>
        <w:rPr>
          <w:noProof/>
        </w:rPr>
        <w:instrText xml:space="preserve"> PAGEREF _Toc183970822 \h </w:instrText>
      </w:r>
      <w:r>
        <w:rPr>
          <w:noProof/>
        </w:rPr>
      </w:r>
      <w:r>
        <w:rPr>
          <w:noProof/>
        </w:rPr>
        <w:fldChar w:fldCharType="separate"/>
      </w:r>
      <w:r>
        <w:rPr>
          <w:noProof/>
        </w:rPr>
        <w:t>73</w:t>
      </w:r>
      <w:r>
        <w:rPr>
          <w:noProof/>
        </w:rPr>
        <w:fldChar w:fldCharType="end"/>
      </w:r>
    </w:p>
    <w:p w14:paraId="0AF3D0A0" w14:textId="79611E28"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8.4.80</w:t>
      </w:r>
      <w:r>
        <w:rPr>
          <w:rFonts w:asciiTheme="minorHAnsi" w:eastAsiaTheme="minorEastAsia" w:hAnsiTheme="minorHAnsi" w:cstheme="minorBidi"/>
          <w:noProof/>
          <w:kern w:val="2"/>
          <w:sz w:val="24"/>
          <w:szCs w:val="24"/>
          <w:lang w:eastAsia="en-GB"/>
          <w14:ligatures w14:val="standardContextual"/>
        </w:rPr>
        <w:tab/>
      </w:r>
      <w:r>
        <w:rPr>
          <w:noProof/>
        </w:rPr>
        <w:t>Updated-Network</w:t>
      </w:r>
      <w:r w:rsidRPr="00CF0A06">
        <w:rPr>
          <w:noProof/>
          <w:lang w:val="en-US"/>
        </w:rPr>
        <w:t>-Configuration</w:t>
      </w:r>
      <w:r>
        <w:rPr>
          <w:noProof/>
        </w:rPr>
        <w:tab/>
      </w:r>
      <w:r>
        <w:rPr>
          <w:noProof/>
        </w:rPr>
        <w:fldChar w:fldCharType="begin" w:fldLock="1"/>
      </w:r>
      <w:r>
        <w:rPr>
          <w:noProof/>
        </w:rPr>
        <w:instrText xml:space="preserve"> PAGEREF _Toc183970823 \h </w:instrText>
      </w:r>
      <w:r>
        <w:rPr>
          <w:noProof/>
        </w:rPr>
      </w:r>
      <w:r>
        <w:rPr>
          <w:noProof/>
        </w:rPr>
        <w:fldChar w:fldCharType="separate"/>
      </w:r>
      <w:r>
        <w:rPr>
          <w:noProof/>
        </w:rPr>
        <w:t>73</w:t>
      </w:r>
      <w:r>
        <w:rPr>
          <w:noProof/>
        </w:rPr>
        <w:fldChar w:fldCharType="end"/>
      </w:r>
    </w:p>
    <w:p w14:paraId="46973FA0" w14:textId="6C81A68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sv-SE"/>
        </w:rPr>
        <w:t>8</w:t>
      </w: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Battery-Indicator</w:t>
      </w:r>
      <w:r>
        <w:rPr>
          <w:noProof/>
        </w:rPr>
        <w:tab/>
      </w:r>
      <w:r>
        <w:rPr>
          <w:noProof/>
        </w:rPr>
        <w:fldChar w:fldCharType="begin" w:fldLock="1"/>
      </w:r>
      <w:r>
        <w:rPr>
          <w:noProof/>
        </w:rPr>
        <w:instrText xml:space="preserve"> PAGEREF _Toc183970824 \h </w:instrText>
      </w:r>
      <w:r>
        <w:rPr>
          <w:noProof/>
        </w:rPr>
      </w:r>
      <w:r>
        <w:rPr>
          <w:noProof/>
        </w:rPr>
        <w:fldChar w:fldCharType="separate"/>
      </w:r>
      <w:r>
        <w:rPr>
          <w:noProof/>
        </w:rPr>
        <w:t>74</w:t>
      </w:r>
      <w:r>
        <w:rPr>
          <w:noProof/>
        </w:rPr>
        <w:fldChar w:fldCharType="end"/>
      </w:r>
    </w:p>
    <w:p w14:paraId="3370AB20" w14:textId="120B5C1E"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8.4.82</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SCEF-Reference-ID-Ext</w:t>
      </w:r>
      <w:r>
        <w:rPr>
          <w:noProof/>
        </w:rPr>
        <w:tab/>
      </w:r>
      <w:r>
        <w:rPr>
          <w:noProof/>
        </w:rPr>
        <w:fldChar w:fldCharType="begin" w:fldLock="1"/>
      </w:r>
      <w:r>
        <w:rPr>
          <w:noProof/>
        </w:rPr>
        <w:instrText xml:space="preserve"> PAGEREF _Toc183970825 \h </w:instrText>
      </w:r>
      <w:r>
        <w:rPr>
          <w:noProof/>
        </w:rPr>
      </w:r>
      <w:r>
        <w:rPr>
          <w:noProof/>
        </w:rPr>
        <w:fldChar w:fldCharType="separate"/>
      </w:r>
      <w:r>
        <w:rPr>
          <w:noProof/>
        </w:rPr>
        <w:t>74</w:t>
      </w:r>
      <w:r>
        <w:rPr>
          <w:noProof/>
        </w:rPr>
        <w:fldChar w:fldCharType="end"/>
      </w:r>
    </w:p>
    <w:p w14:paraId="0461C7D7" w14:textId="150C02C1"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8.4.83</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SCEF-Reference-ID-for-Deletion-Ext</w:t>
      </w:r>
      <w:r>
        <w:rPr>
          <w:noProof/>
        </w:rPr>
        <w:tab/>
      </w:r>
      <w:r>
        <w:rPr>
          <w:noProof/>
        </w:rPr>
        <w:fldChar w:fldCharType="begin" w:fldLock="1"/>
      </w:r>
      <w:r>
        <w:rPr>
          <w:noProof/>
        </w:rPr>
        <w:instrText xml:space="preserve"> PAGEREF _Toc183970826 \h </w:instrText>
      </w:r>
      <w:r>
        <w:rPr>
          <w:noProof/>
        </w:rPr>
      </w:r>
      <w:r>
        <w:rPr>
          <w:noProof/>
        </w:rPr>
        <w:fldChar w:fldCharType="separate"/>
      </w:r>
      <w:r>
        <w:rPr>
          <w:noProof/>
        </w:rPr>
        <w:t>74</w:t>
      </w:r>
      <w:r>
        <w:rPr>
          <w:noProof/>
        </w:rPr>
        <w:fldChar w:fldCharType="end"/>
      </w:r>
    </w:p>
    <w:p w14:paraId="363C3515" w14:textId="012A70E4"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8.4.84</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Exclude-Identifiers</w:t>
      </w:r>
      <w:r>
        <w:rPr>
          <w:noProof/>
        </w:rPr>
        <w:tab/>
      </w:r>
      <w:r>
        <w:rPr>
          <w:noProof/>
        </w:rPr>
        <w:fldChar w:fldCharType="begin" w:fldLock="1"/>
      </w:r>
      <w:r>
        <w:rPr>
          <w:noProof/>
        </w:rPr>
        <w:instrText xml:space="preserve"> PAGEREF _Toc183970827 \h </w:instrText>
      </w:r>
      <w:r>
        <w:rPr>
          <w:noProof/>
        </w:rPr>
      </w:r>
      <w:r>
        <w:rPr>
          <w:noProof/>
        </w:rPr>
        <w:fldChar w:fldCharType="separate"/>
      </w:r>
      <w:r>
        <w:rPr>
          <w:noProof/>
        </w:rPr>
        <w:t>75</w:t>
      </w:r>
      <w:r>
        <w:rPr>
          <w:noProof/>
        </w:rPr>
        <w:fldChar w:fldCharType="end"/>
      </w:r>
    </w:p>
    <w:p w14:paraId="3ECD4663" w14:textId="278523CC"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sidRPr="00CF0A06">
        <w:rPr>
          <w:noProof/>
          <w:lang w:val="en-US"/>
        </w:rPr>
        <w:t>8.4.85</w:t>
      </w:r>
      <w:r>
        <w:rPr>
          <w:rFonts w:asciiTheme="minorHAnsi" w:eastAsiaTheme="minorEastAsia" w:hAnsiTheme="minorHAnsi" w:cstheme="minorBidi"/>
          <w:noProof/>
          <w:kern w:val="2"/>
          <w:sz w:val="24"/>
          <w:szCs w:val="24"/>
          <w:lang w:eastAsia="en-GB"/>
          <w14:ligatures w14:val="standardContextual"/>
        </w:rPr>
        <w:tab/>
      </w:r>
      <w:r w:rsidRPr="00CF0A06">
        <w:rPr>
          <w:noProof/>
          <w:lang w:val="en-US"/>
        </w:rPr>
        <w:t>Include-Identifiers</w:t>
      </w:r>
      <w:r>
        <w:rPr>
          <w:noProof/>
        </w:rPr>
        <w:tab/>
      </w:r>
      <w:r>
        <w:rPr>
          <w:noProof/>
        </w:rPr>
        <w:fldChar w:fldCharType="begin" w:fldLock="1"/>
      </w:r>
      <w:r>
        <w:rPr>
          <w:noProof/>
        </w:rPr>
        <w:instrText xml:space="preserve"> PAGEREF _Toc183970828 \h </w:instrText>
      </w:r>
      <w:r>
        <w:rPr>
          <w:noProof/>
        </w:rPr>
      </w:r>
      <w:r>
        <w:rPr>
          <w:noProof/>
        </w:rPr>
        <w:fldChar w:fldCharType="separate"/>
      </w:r>
      <w:r>
        <w:rPr>
          <w:noProof/>
        </w:rPr>
        <w:t>75</w:t>
      </w:r>
      <w:r>
        <w:rPr>
          <w:noProof/>
        </w:rPr>
        <w:fldChar w:fldCharType="end"/>
      </w:r>
    </w:p>
    <w:p w14:paraId="6412230C" w14:textId="56D7F067" w:rsidR="007A1CCB" w:rsidRDefault="007A1CCB">
      <w:pPr>
        <w:pStyle w:val="TOC3"/>
        <w:rPr>
          <w:rFonts w:asciiTheme="minorHAnsi" w:eastAsiaTheme="minorEastAsia" w:hAnsiTheme="minorHAnsi" w:cstheme="minorBidi"/>
          <w:noProof/>
          <w:kern w:val="2"/>
          <w:sz w:val="24"/>
          <w:szCs w:val="24"/>
          <w:lang w:eastAsia="en-GB"/>
          <w14:ligatures w14:val="standardContextual"/>
        </w:rPr>
      </w:pPr>
      <w:r>
        <w:rPr>
          <w:noProof/>
        </w:rPr>
        <w:t>8.4.86</w:t>
      </w:r>
      <w:r>
        <w:rPr>
          <w:rFonts w:asciiTheme="minorHAnsi" w:eastAsiaTheme="minorEastAsia" w:hAnsiTheme="minorHAnsi" w:cstheme="minorBidi"/>
          <w:noProof/>
          <w:kern w:val="2"/>
          <w:sz w:val="24"/>
          <w:szCs w:val="24"/>
          <w:lang w:eastAsia="en-GB"/>
          <w14:ligatures w14:val="standardContextual"/>
        </w:rPr>
        <w:tab/>
      </w:r>
      <w:r>
        <w:rPr>
          <w:noProof/>
        </w:rPr>
        <w:t>MPS-Messaging-Indication</w:t>
      </w:r>
      <w:r>
        <w:rPr>
          <w:noProof/>
        </w:rPr>
        <w:tab/>
      </w:r>
      <w:r>
        <w:rPr>
          <w:noProof/>
        </w:rPr>
        <w:fldChar w:fldCharType="begin" w:fldLock="1"/>
      </w:r>
      <w:r>
        <w:rPr>
          <w:noProof/>
        </w:rPr>
        <w:instrText xml:space="preserve"> PAGEREF _Toc183970829 \h </w:instrText>
      </w:r>
      <w:r>
        <w:rPr>
          <w:noProof/>
        </w:rPr>
      </w:r>
      <w:r>
        <w:rPr>
          <w:noProof/>
        </w:rPr>
        <w:fldChar w:fldCharType="separate"/>
      </w:r>
      <w:r>
        <w:rPr>
          <w:noProof/>
        </w:rPr>
        <w:t>75</w:t>
      </w:r>
      <w:r>
        <w:rPr>
          <w:noProof/>
        </w:rPr>
        <w:fldChar w:fldCharType="end"/>
      </w:r>
    </w:p>
    <w:p w14:paraId="26D77075" w14:textId="1C04CA07" w:rsidR="007A1CCB" w:rsidRDefault="007A1CCB" w:rsidP="007A1CCB">
      <w:pPr>
        <w:pStyle w:val="TOC8"/>
        <w:rPr>
          <w:rFonts w:asciiTheme="minorHAnsi" w:eastAsiaTheme="minorEastAsia" w:hAnsiTheme="minorHAnsi" w:cstheme="minorBidi"/>
          <w:b w:val="0"/>
          <w:noProof/>
          <w:kern w:val="2"/>
          <w:sz w:val="24"/>
          <w:szCs w:val="24"/>
          <w:lang w:eastAsia="en-GB"/>
          <w14:ligatures w14:val="standardContextual"/>
        </w:rPr>
      </w:pPr>
      <w:r w:rsidRPr="00CF0A06">
        <w:rPr>
          <w:noProof/>
          <w:lang w:val="en-US"/>
        </w:rPr>
        <w:t>Annex A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_Toc183970830 \h </w:instrText>
      </w:r>
      <w:r>
        <w:rPr>
          <w:noProof/>
        </w:rPr>
      </w:r>
      <w:r>
        <w:rPr>
          <w:noProof/>
        </w:rPr>
        <w:fldChar w:fldCharType="separate"/>
      </w:r>
      <w:r>
        <w:rPr>
          <w:noProof/>
        </w:rPr>
        <w:t>75</w:t>
      </w:r>
      <w:r>
        <w:rPr>
          <w:noProof/>
        </w:rPr>
        <w:fldChar w:fldCharType="end"/>
      </w:r>
    </w:p>
    <w:p w14:paraId="3201FDF7" w14:textId="248CB81E"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_Toc183970831 \h </w:instrText>
      </w:r>
      <w:r>
        <w:rPr>
          <w:noProof/>
        </w:rPr>
      </w:r>
      <w:r>
        <w:rPr>
          <w:noProof/>
        </w:rPr>
        <w:fldChar w:fldCharType="separate"/>
      </w:r>
      <w:r>
        <w:rPr>
          <w:noProof/>
        </w:rPr>
        <w:t>75</w:t>
      </w:r>
      <w:r>
        <w:rPr>
          <w:noProof/>
        </w:rPr>
        <w:fldChar w:fldCharType="end"/>
      </w:r>
    </w:p>
    <w:p w14:paraId="1178AED2" w14:textId="7BF91474"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S6m interface</w:t>
      </w:r>
      <w:r>
        <w:rPr>
          <w:noProof/>
        </w:rPr>
        <w:tab/>
      </w:r>
      <w:r>
        <w:rPr>
          <w:noProof/>
        </w:rPr>
        <w:fldChar w:fldCharType="begin" w:fldLock="1"/>
      </w:r>
      <w:r>
        <w:rPr>
          <w:noProof/>
        </w:rPr>
        <w:instrText xml:space="preserve"> PAGEREF _Toc183970832 \h </w:instrText>
      </w:r>
      <w:r>
        <w:rPr>
          <w:noProof/>
        </w:rPr>
      </w:r>
      <w:r>
        <w:rPr>
          <w:noProof/>
        </w:rPr>
        <w:fldChar w:fldCharType="separate"/>
      </w:r>
      <w:r>
        <w:rPr>
          <w:noProof/>
        </w:rPr>
        <w:t>76</w:t>
      </w:r>
      <w:r>
        <w:rPr>
          <w:noProof/>
        </w:rPr>
        <w:fldChar w:fldCharType="end"/>
      </w:r>
    </w:p>
    <w:p w14:paraId="5DD769B5" w14:textId="4E4CA5D9"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_Toc183970833 \h </w:instrText>
      </w:r>
      <w:r>
        <w:rPr>
          <w:noProof/>
        </w:rPr>
      </w:r>
      <w:r>
        <w:rPr>
          <w:noProof/>
        </w:rPr>
        <w:fldChar w:fldCharType="separate"/>
      </w:r>
      <w:r>
        <w:rPr>
          <w:noProof/>
        </w:rPr>
        <w:t>76</w:t>
      </w:r>
      <w:r>
        <w:rPr>
          <w:noProof/>
        </w:rPr>
        <w:fldChar w:fldCharType="end"/>
      </w:r>
    </w:p>
    <w:p w14:paraId="2BFF202B" w14:textId="3A3BEF55"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_Toc183970834 \h </w:instrText>
      </w:r>
      <w:r>
        <w:rPr>
          <w:noProof/>
        </w:rPr>
      </w:r>
      <w:r>
        <w:rPr>
          <w:noProof/>
        </w:rPr>
        <w:fldChar w:fldCharType="separate"/>
      </w:r>
      <w:r>
        <w:rPr>
          <w:noProof/>
        </w:rPr>
        <w:t>76</w:t>
      </w:r>
      <w:r>
        <w:rPr>
          <w:noProof/>
        </w:rPr>
        <w:fldChar w:fldCharType="end"/>
      </w:r>
    </w:p>
    <w:p w14:paraId="7581DC2C" w14:textId="7BAEBB52"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MTC-IWF behaviour</w:t>
      </w:r>
      <w:r>
        <w:rPr>
          <w:noProof/>
        </w:rPr>
        <w:tab/>
      </w:r>
      <w:r>
        <w:rPr>
          <w:noProof/>
        </w:rPr>
        <w:fldChar w:fldCharType="begin" w:fldLock="1"/>
      </w:r>
      <w:r>
        <w:rPr>
          <w:noProof/>
        </w:rPr>
        <w:instrText xml:space="preserve"> PAGEREF _Toc183970835 \h </w:instrText>
      </w:r>
      <w:r>
        <w:rPr>
          <w:noProof/>
        </w:rPr>
      </w:r>
      <w:r>
        <w:rPr>
          <w:noProof/>
        </w:rPr>
        <w:fldChar w:fldCharType="separate"/>
      </w:r>
      <w:r>
        <w:rPr>
          <w:noProof/>
        </w:rPr>
        <w:t>76</w:t>
      </w:r>
      <w:r>
        <w:rPr>
          <w:noProof/>
        </w:rPr>
        <w:fldChar w:fldCharType="end"/>
      </w:r>
    </w:p>
    <w:p w14:paraId="11E879ED" w14:textId="361F061D"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S6t interface</w:t>
      </w:r>
      <w:r>
        <w:rPr>
          <w:noProof/>
        </w:rPr>
        <w:tab/>
      </w:r>
      <w:r>
        <w:rPr>
          <w:noProof/>
        </w:rPr>
        <w:fldChar w:fldCharType="begin" w:fldLock="1"/>
      </w:r>
      <w:r>
        <w:rPr>
          <w:noProof/>
        </w:rPr>
        <w:instrText xml:space="preserve"> PAGEREF _Toc183970836 \h </w:instrText>
      </w:r>
      <w:r>
        <w:rPr>
          <w:noProof/>
        </w:rPr>
      </w:r>
      <w:r>
        <w:rPr>
          <w:noProof/>
        </w:rPr>
        <w:fldChar w:fldCharType="separate"/>
      </w:r>
      <w:r>
        <w:rPr>
          <w:noProof/>
        </w:rPr>
        <w:t>76</w:t>
      </w:r>
      <w:r>
        <w:rPr>
          <w:noProof/>
        </w:rPr>
        <w:fldChar w:fldCharType="end"/>
      </w:r>
    </w:p>
    <w:p w14:paraId="1E9A28FB" w14:textId="48A7AE69"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_Toc183970837 \h </w:instrText>
      </w:r>
      <w:r>
        <w:rPr>
          <w:noProof/>
        </w:rPr>
      </w:r>
      <w:r>
        <w:rPr>
          <w:noProof/>
        </w:rPr>
        <w:fldChar w:fldCharType="separate"/>
      </w:r>
      <w:r>
        <w:rPr>
          <w:noProof/>
        </w:rPr>
        <w:t>76</w:t>
      </w:r>
      <w:r>
        <w:rPr>
          <w:noProof/>
        </w:rPr>
        <w:fldChar w:fldCharType="end"/>
      </w:r>
    </w:p>
    <w:p w14:paraId="1B22DB49" w14:textId="4625EB8E"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_Toc183970838 \h </w:instrText>
      </w:r>
      <w:r>
        <w:rPr>
          <w:noProof/>
        </w:rPr>
      </w:r>
      <w:r>
        <w:rPr>
          <w:noProof/>
        </w:rPr>
        <w:fldChar w:fldCharType="separate"/>
      </w:r>
      <w:r>
        <w:rPr>
          <w:noProof/>
        </w:rPr>
        <w:t>76</w:t>
      </w:r>
      <w:r>
        <w:rPr>
          <w:noProof/>
        </w:rPr>
        <w:fldChar w:fldCharType="end"/>
      </w:r>
    </w:p>
    <w:p w14:paraId="2343388B" w14:textId="2C3FFF7B"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SCEF behaviour</w:t>
      </w:r>
      <w:r>
        <w:rPr>
          <w:noProof/>
        </w:rPr>
        <w:tab/>
      </w:r>
      <w:r>
        <w:rPr>
          <w:noProof/>
        </w:rPr>
        <w:fldChar w:fldCharType="begin" w:fldLock="1"/>
      </w:r>
      <w:r>
        <w:rPr>
          <w:noProof/>
        </w:rPr>
        <w:instrText xml:space="preserve"> PAGEREF _Toc183970839 \h </w:instrText>
      </w:r>
      <w:r>
        <w:rPr>
          <w:noProof/>
        </w:rPr>
      </w:r>
      <w:r>
        <w:rPr>
          <w:noProof/>
        </w:rPr>
        <w:fldChar w:fldCharType="separate"/>
      </w:r>
      <w:r>
        <w:rPr>
          <w:noProof/>
        </w:rPr>
        <w:t>77</w:t>
      </w:r>
      <w:r>
        <w:rPr>
          <w:noProof/>
        </w:rPr>
        <w:fldChar w:fldCharType="end"/>
      </w:r>
    </w:p>
    <w:p w14:paraId="64DCE8BD" w14:textId="3C6A7DB5" w:rsidR="007A1CCB" w:rsidRDefault="007A1CCB" w:rsidP="007A1CCB">
      <w:pPr>
        <w:pStyle w:val="TOC8"/>
        <w:rPr>
          <w:rFonts w:asciiTheme="minorHAnsi" w:eastAsiaTheme="minorEastAsia" w:hAnsiTheme="minorHAnsi" w:cstheme="minorBidi"/>
          <w:b w:val="0"/>
          <w:noProof/>
          <w:kern w:val="2"/>
          <w:sz w:val="24"/>
          <w:szCs w:val="24"/>
          <w:lang w:eastAsia="en-GB"/>
          <w14:ligatures w14:val="standardContextual"/>
        </w:rPr>
      </w:pPr>
      <w:r w:rsidRPr="00CF0A06">
        <w:rPr>
          <w:noProof/>
          <w:lang w:val="en-US"/>
        </w:rPr>
        <w:t>Annex B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_Toc183970840 \h </w:instrText>
      </w:r>
      <w:r>
        <w:rPr>
          <w:noProof/>
        </w:rPr>
      </w:r>
      <w:r>
        <w:rPr>
          <w:noProof/>
        </w:rPr>
        <w:fldChar w:fldCharType="separate"/>
      </w:r>
      <w:r>
        <w:rPr>
          <w:noProof/>
        </w:rPr>
        <w:t>77</w:t>
      </w:r>
      <w:r>
        <w:rPr>
          <w:noProof/>
        </w:rPr>
        <w:fldChar w:fldCharType="end"/>
      </w:r>
    </w:p>
    <w:p w14:paraId="09D97600" w14:textId="6B637426"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_Toc183970841 \h </w:instrText>
      </w:r>
      <w:r>
        <w:rPr>
          <w:noProof/>
        </w:rPr>
      </w:r>
      <w:r>
        <w:rPr>
          <w:noProof/>
        </w:rPr>
        <w:fldChar w:fldCharType="separate"/>
      </w:r>
      <w:r>
        <w:rPr>
          <w:noProof/>
        </w:rPr>
        <w:t>77</w:t>
      </w:r>
      <w:r>
        <w:rPr>
          <w:noProof/>
        </w:rPr>
        <w:fldChar w:fldCharType="end"/>
      </w:r>
    </w:p>
    <w:p w14:paraId="7690A195" w14:textId="43BE6E58"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Message prioritisation over S6m</w:t>
      </w:r>
      <w:r>
        <w:rPr>
          <w:noProof/>
        </w:rPr>
        <w:tab/>
      </w:r>
      <w:r>
        <w:rPr>
          <w:noProof/>
        </w:rPr>
        <w:fldChar w:fldCharType="begin" w:fldLock="1"/>
      </w:r>
      <w:r>
        <w:rPr>
          <w:noProof/>
        </w:rPr>
        <w:instrText xml:space="preserve"> PAGEREF _Toc183970842 \h </w:instrText>
      </w:r>
      <w:r>
        <w:rPr>
          <w:noProof/>
        </w:rPr>
      </w:r>
      <w:r>
        <w:rPr>
          <w:noProof/>
        </w:rPr>
        <w:fldChar w:fldCharType="separate"/>
      </w:r>
      <w:r>
        <w:rPr>
          <w:noProof/>
        </w:rPr>
        <w:t>77</w:t>
      </w:r>
      <w:r>
        <w:rPr>
          <w:noProof/>
        </w:rPr>
        <w:fldChar w:fldCharType="end"/>
      </w:r>
    </w:p>
    <w:p w14:paraId="2593CB30" w14:textId="2166A4AB"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B.</w:t>
      </w:r>
      <w:r w:rsidRPr="00CF0A06">
        <w:rPr>
          <w:noProof/>
          <w:lang w:val="de-DE"/>
        </w:rPr>
        <w:t>3</w:t>
      </w:r>
      <w:r>
        <w:rPr>
          <w:rFonts w:asciiTheme="minorHAnsi" w:eastAsiaTheme="minorEastAsia" w:hAnsiTheme="minorHAnsi" w:cstheme="minorBidi"/>
          <w:noProof/>
          <w:kern w:val="2"/>
          <w:sz w:val="24"/>
          <w:szCs w:val="24"/>
          <w:lang w:eastAsia="en-GB"/>
          <w14:ligatures w14:val="standardContextual"/>
        </w:rPr>
        <w:tab/>
      </w:r>
      <w:r>
        <w:rPr>
          <w:noProof/>
        </w:rPr>
        <w:t>Message prioritisation over S6</w:t>
      </w:r>
      <w:r w:rsidRPr="00CF0A06">
        <w:rPr>
          <w:noProof/>
          <w:lang w:val="de-DE"/>
        </w:rPr>
        <w:t>t</w:t>
      </w:r>
      <w:r>
        <w:rPr>
          <w:noProof/>
        </w:rPr>
        <w:tab/>
      </w:r>
      <w:r>
        <w:rPr>
          <w:noProof/>
        </w:rPr>
        <w:fldChar w:fldCharType="begin" w:fldLock="1"/>
      </w:r>
      <w:r>
        <w:rPr>
          <w:noProof/>
        </w:rPr>
        <w:instrText xml:space="preserve"> PAGEREF _Toc183970843 \h </w:instrText>
      </w:r>
      <w:r>
        <w:rPr>
          <w:noProof/>
        </w:rPr>
      </w:r>
      <w:r>
        <w:rPr>
          <w:noProof/>
        </w:rPr>
        <w:fldChar w:fldCharType="separate"/>
      </w:r>
      <w:r>
        <w:rPr>
          <w:noProof/>
        </w:rPr>
        <w:t>77</w:t>
      </w:r>
      <w:r>
        <w:rPr>
          <w:noProof/>
        </w:rPr>
        <w:fldChar w:fldCharType="end"/>
      </w:r>
    </w:p>
    <w:p w14:paraId="31E6C63B" w14:textId="384AB57A" w:rsidR="007A1CCB" w:rsidRDefault="007A1CCB" w:rsidP="007A1CC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Diameter message priority mechanism</w:t>
      </w:r>
      <w:r>
        <w:rPr>
          <w:noProof/>
        </w:rPr>
        <w:tab/>
      </w:r>
      <w:r>
        <w:rPr>
          <w:noProof/>
        </w:rPr>
        <w:fldChar w:fldCharType="begin" w:fldLock="1"/>
      </w:r>
      <w:r>
        <w:rPr>
          <w:noProof/>
        </w:rPr>
        <w:instrText xml:space="preserve"> PAGEREF _Toc183970844 \h </w:instrText>
      </w:r>
      <w:r>
        <w:rPr>
          <w:noProof/>
        </w:rPr>
      </w:r>
      <w:r>
        <w:rPr>
          <w:noProof/>
        </w:rPr>
        <w:fldChar w:fldCharType="separate"/>
      </w:r>
      <w:r>
        <w:rPr>
          <w:noProof/>
        </w:rPr>
        <w:t>78</w:t>
      </w:r>
      <w:r>
        <w:rPr>
          <w:noProof/>
        </w:rPr>
        <w:fldChar w:fldCharType="end"/>
      </w:r>
    </w:p>
    <w:p w14:paraId="7D4F9E72" w14:textId="2A6B8042"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_Toc183970845 \h </w:instrText>
      </w:r>
      <w:r>
        <w:rPr>
          <w:noProof/>
        </w:rPr>
      </w:r>
      <w:r>
        <w:rPr>
          <w:noProof/>
        </w:rPr>
        <w:fldChar w:fldCharType="separate"/>
      </w:r>
      <w:r>
        <w:rPr>
          <w:noProof/>
        </w:rPr>
        <w:t>78</w:t>
      </w:r>
      <w:r>
        <w:rPr>
          <w:noProof/>
        </w:rPr>
        <w:fldChar w:fldCharType="end"/>
      </w:r>
    </w:p>
    <w:p w14:paraId="727E7385" w14:textId="31A89FA0"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S6m, S6n, S6t interfaces</w:t>
      </w:r>
      <w:r>
        <w:rPr>
          <w:noProof/>
        </w:rPr>
        <w:tab/>
      </w:r>
      <w:r>
        <w:rPr>
          <w:noProof/>
        </w:rPr>
        <w:fldChar w:fldCharType="begin" w:fldLock="1"/>
      </w:r>
      <w:r>
        <w:rPr>
          <w:noProof/>
        </w:rPr>
        <w:instrText xml:space="preserve"> PAGEREF _Toc183970846 \h </w:instrText>
      </w:r>
      <w:r>
        <w:rPr>
          <w:noProof/>
        </w:rPr>
      </w:r>
      <w:r>
        <w:rPr>
          <w:noProof/>
        </w:rPr>
        <w:fldChar w:fldCharType="separate"/>
      </w:r>
      <w:r>
        <w:rPr>
          <w:noProof/>
        </w:rPr>
        <w:t>78</w:t>
      </w:r>
      <w:r>
        <w:rPr>
          <w:noProof/>
        </w:rPr>
        <w:fldChar w:fldCharType="end"/>
      </w:r>
    </w:p>
    <w:p w14:paraId="7822BC1C" w14:textId="7A80A483" w:rsidR="007A1CCB" w:rsidRDefault="007A1CCB" w:rsidP="007A1CCB">
      <w:pPr>
        <w:pStyle w:val="TOC8"/>
        <w:rPr>
          <w:rFonts w:asciiTheme="minorHAnsi" w:eastAsiaTheme="minorEastAsia" w:hAnsiTheme="minorHAnsi" w:cstheme="minorBidi"/>
          <w:b w:val="0"/>
          <w:noProof/>
          <w:kern w:val="2"/>
          <w:sz w:val="24"/>
          <w:szCs w:val="24"/>
          <w:lang w:eastAsia="en-GB"/>
          <w14:ligatures w14:val="standardContextual"/>
        </w:rPr>
      </w:pPr>
      <w:r w:rsidRPr="00CF0A06">
        <w:rPr>
          <w:noProof/>
          <w:lang w:val="en-US"/>
        </w:rPr>
        <w:t>Annex D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_Toc183970847 \h </w:instrText>
      </w:r>
      <w:r>
        <w:rPr>
          <w:noProof/>
        </w:rPr>
      </w:r>
      <w:r>
        <w:rPr>
          <w:noProof/>
        </w:rPr>
        <w:fldChar w:fldCharType="separate"/>
      </w:r>
      <w:r>
        <w:rPr>
          <w:noProof/>
        </w:rPr>
        <w:t>79</w:t>
      </w:r>
      <w:r>
        <w:rPr>
          <w:noProof/>
        </w:rPr>
        <w:fldChar w:fldCharType="end"/>
      </w:r>
    </w:p>
    <w:p w14:paraId="679775AE" w14:textId="48D3799D"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_Toc183970848 \h </w:instrText>
      </w:r>
      <w:r>
        <w:rPr>
          <w:noProof/>
        </w:rPr>
      </w:r>
      <w:r>
        <w:rPr>
          <w:noProof/>
        </w:rPr>
        <w:fldChar w:fldCharType="separate"/>
      </w:r>
      <w:r>
        <w:rPr>
          <w:noProof/>
        </w:rPr>
        <w:t>79</w:t>
      </w:r>
      <w:r>
        <w:rPr>
          <w:noProof/>
        </w:rPr>
        <w:fldChar w:fldCharType="end"/>
      </w:r>
    </w:p>
    <w:p w14:paraId="388A89A0" w14:textId="2B89DE76"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S6m interface</w:t>
      </w:r>
      <w:r>
        <w:rPr>
          <w:noProof/>
        </w:rPr>
        <w:tab/>
      </w:r>
      <w:r>
        <w:rPr>
          <w:noProof/>
        </w:rPr>
        <w:fldChar w:fldCharType="begin" w:fldLock="1"/>
      </w:r>
      <w:r>
        <w:rPr>
          <w:noProof/>
        </w:rPr>
        <w:instrText xml:space="preserve"> PAGEREF _Toc183970849 \h </w:instrText>
      </w:r>
      <w:r>
        <w:rPr>
          <w:noProof/>
        </w:rPr>
      </w:r>
      <w:r>
        <w:rPr>
          <w:noProof/>
        </w:rPr>
        <w:fldChar w:fldCharType="separate"/>
      </w:r>
      <w:r>
        <w:rPr>
          <w:noProof/>
        </w:rPr>
        <w:t>79</w:t>
      </w:r>
      <w:r>
        <w:rPr>
          <w:noProof/>
        </w:rPr>
        <w:fldChar w:fldCharType="end"/>
      </w:r>
    </w:p>
    <w:p w14:paraId="35CE8ACE" w14:textId="3D644E6A"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_Toc183970850 \h </w:instrText>
      </w:r>
      <w:r>
        <w:rPr>
          <w:noProof/>
        </w:rPr>
      </w:r>
      <w:r>
        <w:rPr>
          <w:noProof/>
        </w:rPr>
        <w:fldChar w:fldCharType="separate"/>
      </w:r>
      <w:r>
        <w:rPr>
          <w:noProof/>
        </w:rPr>
        <w:t>79</w:t>
      </w:r>
      <w:r>
        <w:rPr>
          <w:noProof/>
        </w:rPr>
        <w:fldChar w:fldCharType="end"/>
      </w:r>
    </w:p>
    <w:p w14:paraId="4FAFC5D8" w14:textId="58062AE5"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D.2.2</w:t>
      </w:r>
      <w:r>
        <w:rPr>
          <w:rFonts w:asciiTheme="minorHAnsi" w:eastAsiaTheme="minorEastAsia"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_Toc183970851 \h </w:instrText>
      </w:r>
      <w:r>
        <w:rPr>
          <w:noProof/>
        </w:rPr>
      </w:r>
      <w:r>
        <w:rPr>
          <w:noProof/>
        </w:rPr>
        <w:fldChar w:fldCharType="separate"/>
      </w:r>
      <w:r>
        <w:rPr>
          <w:noProof/>
        </w:rPr>
        <w:t>79</w:t>
      </w:r>
      <w:r>
        <w:rPr>
          <w:noProof/>
        </w:rPr>
        <w:fldChar w:fldCharType="end"/>
      </w:r>
    </w:p>
    <w:p w14:paraId="2545D479" w14:textId="1B4C78D3"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D.2.3</w:t>
      </w:r>
      <w:r>
        <w:rPr>
          <w:rFonts w:asciiTheme="minorHAnsi" w:eastAsiaTheme="minorEastAsia" w:hAnsiTheme="minorHAnsi" w:cstheme="minorBidi"/>
          <w:noProof/>
          <w:kern w:val="2"/>
          <w:sz w:val="24"/>
          <w:szCs w:val="24"/>
          <w:lang w:eastAsia="en-GB"/>
          <w14:ligatures w14:val="standardContextual"/>
        </w:rPr>
        <w:tab/>
      </w:r>
      <w:r>
        <w:rPr>
          <w:noProof/>
        </w:rPr>
        <w:t>MTC-IWF behaviour</w:t>
      </w:r>
      <w:r>
        <w:rPr>
          <w:noProof/>
        </w:rPr>
        <w:tab/>
      </w:r>
      <w:r>
        <w:rPr>
          <w:noProof/>
        </w:rPr>
        <w:fldChar w:fldCharType="begin" w:fldLock="1"/>
      </w:r>
      <w:r>
        <w:rPr>
          <w:noProof/>
        </w:rPr>
        <w:instrText xml:space="preserve"> PAGEREF _Toc183970852 \h </w:instrText>
      </w:r>
      <w:r>
        <w:rPr>
          <w:noProof/>
        </w:rPr>
      </w:r>
      <w:r>
        <w:rPr>
          <w:noProof/>
        </w:rPr>
        <w:fldChar w:fldCharType="separate"/>
      </w:r>
      <w:r>
        <w:rPr>
          <w:noProof/>
        </w:rPr>
        <w:t>79</w:t>
      </w:r>
      <w:r>
        <w:rPr>
          <w:noProof/>
        </w:rPr>
        <w:fldChar w:fldCharType="end"/>
      </w:r>
    </w:p>
    <w:p w14:paraId="02F4FA1B" w14:textId="01EE85EA" w:rsidR="007A1CCB" w:rsidRDefault="007A1CCB">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S6t interface</w:t>
      </w:r>
      <w:r>
        <w:rPr>
          <w:noProof/>
        </w:rPr>
        <w:tab/>
      </w:r>
      <w:r>
        <w:rPr>
          <w:noProof/>
        </w:rPr>
        <w:fldChar w:fldCharType="begin" w:fldLock="1"/>
      </w:r>
      <w:r>
        <w:rPr>
          <w:noProof/>
        </w:rPr>
        <w:instrText xml:space="preserve"> PAGEREF _Toc183970853 \h </w:instrText>
      </w:r>
      <w:r>
        <w:rPr>
          <w:noProof/>
        </w:rPr>
      </w:r>
      <w:r>
        <w:rPr>
          <w:noProof/>
        </w:rPr>
        <w:fldChar w:fldCharType="separate"/>
      </w:r>
      <w:r>
        <w:rPr>
          <w:noProof/>
        </w:rPr>
        <w:t>79</w:t>
      </w:r>
      <w:r>
        <w:rPr>
          <w:noProof/>
        </w:rPr>
        <w:fldChar w:fldCharType="end"/>
      </w:r>
    </w:p>
    <w:p w14:paraId="0B2B909D" w14:textId="342343B7"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D.3.1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_Toc183970854 \h </w:instrText>
      </w:r>
      <w:r>
        <w:rPr>
          <w:noProof/>
        </w:rPr>
      </w:r>
      <w:r>
        <w:rPr>
          <w:noProof/>
        </w:rPr>
        <w:fldChar w:fldCharType="separate"/>
      </w:r>
      <w:r>
        <w:rPr>
          <w:noProof/>
        </w:rPr>
        <w:t>79</w:t>
      </w:r>
      <w:r>
        <w:rPr>
          <w:noProof/>
        </w:rPr>
        <w:fldChar w:fldCharType="end"/>
      </w:r>
    </w:p>
    <w:p w14:paraId="2157905C" w14:textId="4DDDC18F"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D.3.2</w:t>
      </w:r>
      <w:r>
        <w:rPr>
          <w:rFonts w:asciiTheme="minorHAnsi" w:eastAsiaTheme="minorEastAsia" w:hAnsiTheme="minorHAnsi" w:cstheme="minorBidi"/>
          <w:noProof/>
          <w:kern w:val="2"/>
          <w:sz w:val="24"/>
          <w:szCs w:val="24"/>
          <w:lang w:eastAsia="en-GB"/>
          <w14:ligatures w14:val="standardContextual"/>
        </w:rPr>
        <w:tab/>
      </w:r>
      <w:r>
        <w:rPr>
          <w:noProof/>
        </w:rPr>
        <w:t>HSS behaviour</w:t>
      </w:r>
      <w:r>
        <w:rPr>
          <w:noProof/>
        </w:rPr>
        <w:tab/>
      </w:r>
      <w:r>
        <w:rPr>
          <w:noProof/>
        </w:rPr>
        <w:fldChar w:fldCharType="begin" w:fldLock="1"/>
      </w:r>
      <w:r>
        <w:rPr>
          <w:noProof/>
        </w:rPr>
        <w:instrText xml:space="preserve"> PAGEREF _Toc183970855 \h </w:instrText>
      </w:r>
      <w:r>
        <w:rPr>
          <w:noProof/>
        </w:rPr>
      </w:r>
      <w:r>
        <w:rPr>
          <w:noProof/>
        </w:rPr>
        <w:fldChar w:fldCharType="separate"/>
      </w:r>
      <w:r>
        <w:rPr>
          <w:noProof/>
        </w:rPr>
        <w:t>79</w:t>
      </w:r>
      <w:r>
        <w:rPr>
          <w:noProof/>
        </w:rPr>
        <w:fldChar w:fldCharType="end"/>
      </w:r>
    </w:p>
    <w:p w14:paraId="3749E22B" w14:textId="74D8C6FD" w:rsidR="007A1CCB" w:rsidRDefault="007A1CCB">
      <w:pPr>
        <w:pStyle w:val="TOC2"/>
        <w:rPr>
          <w:rFonts w:asciiTheme="minorHAnsi" w:eastAsiaTheme="minorEastAsia" w:hAnsiTheme="minorHAnsi" w:cstheme="minorBidi"/>
          <w:noProof/>
          <w:kern w:val="2"/>
          <w:sz w:val="24"/>
          <w:szCs w:val="24"/>
          <w:lang w:eastAsia="en-GB"/>
          <w14:ligatures w14:val="standardContextual"/>
        </w:rPr>
      </w:pPr>
      <w:r>
        <w:rPr>
          <w:noProof/>
        </w:rPr>
        <w:t>D.3.3</w:t>
      </w:r>
      <w:r>
        <w:rPr>
          <w:rFonts w:asciiTheme="minorHAnsi" w:eastAsiaTheme="minorEastAsia" w:hAnsiTheme="minorHAnsi" w:cstheme="minorBidi"/>
          <w:noProof/>
          <w:kern w:val="2"/>
          <w:sz w:val="24"/>
          <w:szCs w:val="24"/>
          <w:lang w:eastAsia="en-GB"/>
          <w14:ligatures w14:val="standardContextual"/>
        </w:rPr>
        <w:tab/>
      </w:r>
      <w:r>
        <w:rPr>
          <w:noProof/>
        </w:rPr>
        <w:t>SCEF behaviour</w:t>
      </w:r>
      <w:r>
        <w:rPr>
          <w:noProof/>
        </w:rPr>
        <w:tab/>
      </w:r>
      <w:r>
        <w:rPr>
          <w:noProof/>
        </w:rPr>
        <w:fldChar w:fldCharType="begin" w:fldLock="1"/>
      </w:r>
      <w:r>
        <w:rPr>
          <w:noProof/>
        </w:rPr>
        <w:instrText xml:space="preserve"> PAGEREF _Toc183970856 \h </w:instrText>
      </w:r>
      <w:r>
        <w:rPr>
          <w:noProof/>
        </w:rPr>
      </w:r>
      <w:r>
        <w:rPr>
          <w:noProof/>
        </w:rPr>
        <w:fldChar w:fldCharType="separate"/>
      </w:r>
      <w:r>
        <w:rPr>
          <w:noProof/>
        </w:rPr>
        <w:t>80</w:t>
      </w:r>
      <w:r>
        <w:rPr>
          <w:noProof/>
        </w:rPr>
        <w:fldChar w:fldCharType="end"/>
      </w:r>
    </w:p>
    <w:p w14:paraId="28766486" w14:textId="4EF2A1AB" w:rsidR="007A1CCB" w:rsidRDefault="007A1CCB" w:rsidP="007A1CC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E (informative):</w:t>
      </w:r>
      <w:r>
        <w:rPr>
          <w:noProof/>
        </w:rPr>
        <w:tab/>
        <w:t>Change history</w:t>
      </w:r>
      <w:r>
        <w:rPr>
          <w:noProof/>
        </w:rPr>
        <w:tab/>
      </w:r>
      <w:r>
        <w:rPr>
          <w:noProof/>
        </w:rPr>
        <w:fldChar w:fldCharType="begin" w:fldLock="1"/>
      </w:r>
      <w:r>
        <w:rPr>
          <w:noProof/>
        </w:rPr>
        <w:instrText xml:space="preserve"> PAGEREF _Toc183970857 \h </w:instrText>
      </w:r>
      <w:r>
        <w:rPr>
          <w:noProof/>
        </w:rPr>
      </w:r>
      <w:r>
        <w:rPr>
          <w:noProof/>
        </w:rPr>
        <w:fldChar w:fldCharType="separate"/>
      </w:r>
      <w:r>
        <w:rPr>
          <w:noProof/>
        </w:rPr>
        <w:t>81</w:t>
      </w:r>
      <w:r>
        <w:rPr>
          <w:noProof/>
        </w:rPr>
        <w:fldChar w:fldCharType="end"/>
      </w:r>
    </w:p>
    <w:p w14:paraId="2482657C" w14:textId="60FB4331" w:rsidR="00080512" w:rsidRPr="004D3578" w:rsidRDefault="00130E84">
      <w:r>
        <w:rPr>
          <w:noProof/>
          <w:sz w:val="22"/>
        </w:rPr>
        <w:fldChar w:fldCharType="end"/>
      </w:r>
    </w:p>
    <w:p w14:paraId="397C05D0" w14:textId="77777777" w:rsidR="00080512" w:rsidRDefault="00080512" w:rsidP="00FD6358">
      <w:pPr>
        <w:pStyle w:val="Heading1"/>
      </w:pPr>
      <w:r w:rsidRPr="004D3578">
        <w:br w:type="page"/>
      </w:r>
      <w:bookmarkStart w:id="9" w:name="foreword"/>
      <w:bookmarkStart w:id="10" w:name="_Toc2086433"/>
      <w:bookmarkStart w:id="11" w:name="_Toc44880583"/>
      <w:bookmarkStart w:id="12" w:name="_Toc57992961"/>
      <w:bookmarkStart w:id="13" w:name="_Toc183970634"/>
      <w:bookmarkEnd w:id="9"/>
      <w:r w:rsidRPr="004D3578">
        <w:lastRenderedPageBreak/>
        <w:t>Foreword</w:t>
      </w:r>
      <w:bookmarkEnd w:id="10"/>
      <w:bookmarkEnd w:id="11"/>
      <w:bookmarkEnd w:id="12"/>
      <w:bookmarkEnd w:id="13"/>
    </w:p>
    <w:p w14:paraId="65F7C624" w14:textId="77777777" w:rsidR="00080512" w:rsidRPr="004D3578" w:rsidRDefault="00080512">
      <w:r w:rsidRPr="004D3578">
        <w:t>This T</w:t>
      </w:r>
      <w:r w:rsidRPr="005E7965">
        <w:t xml:space="preserve">echnical </w:t>
      </w:r>
      <w:bookmarkStart w:id="14" w:name="spectype3"/>
      <w:r w:rsidRPr="005E7965">
        <w:t>Specification</w:t>
      </w:r>
      <w:bookmarkEnd w:id="14"/>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Version x.y.z</w:t>
      </w:r>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FD6358">
      <w:pPr>
        <w:pStyle w:val="Heading1"/>
      </w:pPr>
      <w:bookmarkStart w:id="15" w:name="introduction"/>
      <w:bookmarkStart w:id="16" w:name="_Toc2695874"/>
      <w:bookmarkStart w:id="17" w:name="_Toc20217342"/>
      <w:bookmarkStart w:id="18" w:name="_Toc20218204"/>
      <w:bookmarkStart w:id="19" w:name="_Toc27761266"/>
      <w:bookmarkStart w:id="20" w:name="_Toc44880584"/>
      <w:bookmarkStart w:id="21" w:name="_Toc57992962"/>
      <w:bookmarkStart w:id="22" w:name="_Toc183970635"/>
      <w:bookmarkEnd w:id="15"/>
      <w:r w:rsidRPr="008C2B0F">
        <w:t>1</w:t>
      </w:r>
      <w:r w:rsidRPr="008C2B0F">
        <w:tab/>
        <w:t>Scope</w:t>
      </w:r>
      <w:bookmarkEnd w:id="16"/>
      <w:bookmarkEnd w:id="17"/>
      <w:bookmarkEnd w:id="18"/>
      <w:bookmarkEnd w:id="19"/>
      <w:bookmarkEnd w:id="20"/>
      <w:bookmarkEnd w:id="21"/>
      <w:bookmarkEnd w:id="22"/>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4DE7DECC"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w:t>
      </w:r>
      <w:r w:rsidR="00FA1E60">
        <w:t>3GPP TS</w:t>
      </w:r>
      <w:r w:rsidR="004A48AB">
        <w:t> </w:t>
      </w:r>
      <w:r w:rsidR="004A48AB" w:rsidRPr="008C2B0F">
        <w:t>2</w:t>
      </w:r>
      <w:r w:rsidRPr="008C2B0F">
        <w:t>3.682</w:t>
      </w:r>
      <w:r w:rsidR="004A48AB">
        <w:t> </w:t>
      </w:r>
      <w:r w:rsidR="004A48AB" w:rsidRPr="008C2B0F">
        <w:t>[</w:t>
      </w:r>
      <w:r w:rsidRPr="008C2B0F">
        <w:t>2].</w:t>
      </w:r>
      <w:bookmarkStart w:id="23" w:name="_Toc2695875"/>
      <w:bookmarkStart w:id="24" w:name="_Toc20217343"/>
      <w:bookmarkStart w:id="25" w:name="_Toc20218205"/>
      <w:bookmarkStart w:id="26" w:name="_Toc27761267"/>
      <w:bookmarkStart w:id="27" w:name="_Toc44880585"/>
      <w:bookmarkStart w:id="28" w:name="_Toc57992963"/>
    </w:p>
    <w:p w14:paraId="61F6A490" w14:textId="03ACDDC4" w:rsidR="005E7965" w:rsidRPr="008C2B0F" w:rsidRDefault="005E7965" w:rsidP="00FD6358">
      <w:pPr>
        <w:pStyle w:val="Heading1"/>
      </w:pPr>
      <w:bookmarkStart w:id="29" w:name="_Toc183970636"/>
      <w:r w:rsidRPr="008C2B0F">
        <w:t>2</w:t>
      </w:r>
      <w:r w:rsidRPr="008C2B0F">
        <w:tab/>
        <w:t>References</w:t>
      </w:r>
      <w:bookmarkEnd w:id="23"/>
      <w:bookmarkEnd w:id="24"/>
      <w:bookmarkEnd w:id="25"/>
      <w:bookmarkEnd w:id="26"/>
      <w:bookmarkEnd w:id="27"/>
      <w:bookmarkEnd w:id="28"/>
      <w:bookmarkEnd w:id="29"/>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6684B7B1" w:rsidR="005E7965" w:rsidRPr="008C2B0F" w:rsidRDefault="005E7965" w:rsidP="005E7965">
      <w:pPr>
        <w:pStyle w:val="EX"/>
      </w:pPr>
      <w:r w:rsidRPr="008C2B0F">
        <w:t>[2]</w:t>
      </w:r>
      <w:r w:rsidRPr="008C2B0F">
        <w:tab/>
      </w:r>
      <w:r w:rsidR="00FA1E60">
        <w:t>3GPP 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D109A23" w:rsidR="005E7965" w:rsidRPr="008C2B0F" w:rsidRDefault="005E7965" w:rsidP="005E7965">
      <w:pPr>
        <w:pStyle w:val="EX"/>
      </w:pPr>
      <w:r w:rsidRPr="008C2B0F">
        <w:t>[5]</w:t>
      </w:r>
      <w:r w:rsidRPr="008C2B0F">
        <w:tab/>
      </w:r>
      <w:r w:rsidR="00FA1E60">
        <w:t>IETF RFC </w:t>
      </w:r>
      <w:r w:rsidRPr="008C2B0F">
        <w:t>4960: "Stream Control Transport Protocol".</w:t>
      </w:r>
    </w:p>
    <w:p w14:paraId="69F8C393" w14:textId="77777777" w:rsidR="005E7965" w:rsidRPr="008C2B0F" w:rsidRDefault="005E7965" w:rsidP="005E7965">
      <w:pPr>
        <w:pStyle w:val="EX"/>
      </w:pPr>
      <w:r w:rsidRPr="008C2B0F">
        <w:t>[6]</w:t>
      </w:r>
      <w:r w:rsidRPr="008C2B0F">
        <w:tab/>
        <w:t>3GPP TS 29.228: "IP multimedia (IM) Subsystem Cx Interface; Signalling flows and Message Elements".</w:t>
      </w:r>
    </w:p>
    <w:p w14:paraId="0773E055" w14:textId="4A914A53" w:rsidR="005E7965" w:rsidRPr="008C2B0F" w:rsidRDefault="005E7965" w:rsidP="005E7965">
      <w:pPr>
        <w:pStyle w:val="EX"/>
      </w:pPr>
      <w:r w:rsidRPr="008C2B0F">
        <w:t>[7]</w:t>
      </w:r>
      <w:r w:rsidRPr="008C2B0F">
        <w:tab/>
      </w:r>
      <w:r w:rsidR="00FA1E60">
        <w:t>3GPP TS</w:t>
      </w:r>
      <w:r w:rsidR="004A48AB">
        <w:t> </w:t>
      </w:r>
      <w:r w:rsidR="004A48AB" w:rsidRPr="008C2B0F">
        <w:t>2</w:t>
      </w:r>
      <w:r w:rsidRPr="008C2B0F">
        <w:t>9.229: "Cx and Dx interfaces based on the Diameter protocol; protocol details ".</w:t>
      </w:r>
    </w:p>
    <w:p w14:paraId="0371CF03" w14:textId="5039BBA0" w:rsidR="005E7965" w:rsidRPr="008C2B0F" w:rsidRDefault="005E7965" w:rsidP="005E7965">
      <w:pPr>
        <w:pStyle w:val="EX"/>
      </w:pPr>
      <w:r w:rsidRPr="008C2B0F">
        <w:t>[8]</w:t>
      </w:r>
      <w:r w:rsidRPr="008C2B0F">
        <w:tab/>
      </w:r>
      <w:r w:rsidR="00FA1E60">
        <w:t>3GPP TS</w:t>
      </w:r>
      <w:r w:rsidR="004A48AB">
        <w:t> </w:t>
      </w:r>
      <w:r w:rsidR="004A48AB" w:rsidRPr="008C2B0F">
        <w:t>2</w:t>
      </w:r>
      <w:r w:rsidRPr="008C2B0F">
        <w:t>9.173: "Diameter-based SLh interface for Control Plane LCS".</w:t>
      </w:r>
    </w:p>
    <w:p w14:paraId="401F470F" w14:textId="7D4CD54F" w:rsidR="005E7965" w:rsidRPr="008C2B0F" w:rsidRDefault="005E7965" w:rsidP="005E7965">
      <w:pPr>
        <w:pStyle w:val="EX"/>
      </w:pPr>
      <w:r w:rsidRPr="008C2B0F">
        <w:t>[9]</w:t>
      </w:r>
      <w:r w:rsidRPr="008C2B0F">
        <w:tab/>
      </w:r>
      <w:r w:rsidR="00FA1E60">
        <w:t>IETF RFC </w:t>
      </w:r>
      <w:r w:rsidRPr="008C2B0F">
        <w:t>5234: "Augmented BNF for Syntax Specifications: ABNF".</w:t>
      </w:r>
    </w:p>
    <w:p w14:paraId="0AF5E14B" w14:textId="1169A258" w:rsidR="005E7965" w:rsidRPr="008C2B0F" w:rsidRDefault="005E7965" w:rsidP="005E7965">
      <w:pPr>
        <w:pStyle w:val="EX"/>
      </w:pPr>
      <w:r w:rsidRPr="008C2B0F">
        <w:t>[10]</w:t>
      </w:r>
      <w:r w:rsidRPr="008C2B0F">
        <w:tab/>
      </w:r>
      <w:r w:rsidR="00FA1E60">
        <w:t>3GPP TS</w:t>
      </w:r>
      <w:r w:rsidR="004A48AB">
        <w:t> </w:t>
      </w:r>
      <w:r w:rsidR="004A48AB" w:rsidRPr="008C2B0F">
        <w:t>2</w:t>
      </w:r>
      <w:r w:rsidRPr="008C2B0F">
        <w:t>9.329: "Sh Interface based on the Diameter protocol".</w:t>
      </w:r>
    </w:p>
    <w:p w14:paraId="15D0C1BB" w14:textId="528DA6E7" w:rsidR="005E7965" w:rsidRPr="008C2B0F" w:rsidRDefault="005E7965" w:rsidP="005E7965">
      <w:pPr>
        <w:pStyle w:val="EX"/>
      </w:pPr>
      <w:r w:rsidRPr="008C2B0F">
        <w:t>[11]</w:t>
      </w:r>
      <w:r w:rsidRPr="008C2B0F">
        <w:tab/>
      </w:r>
      <w:r w:rsidR="00FA1E60">
        <w:t>3GPP TS</w:t>
      </w:r>
      <w:r w:rsidR="004A48AB">
        <w:t> </w:t>
      </w:r>
      <w:r w:rsidR="004A48AB" w:rsidRPr="008C2B0F">
        <w:t>2</w:t>
      </w:r>
      <w:r w:rsidRPr="008C2B0F">
        <w:t>3.003: "Numbering, addressing and identification".</w:t>
      </w:r>
    </w:p>
    <w:p w14:paraId="04A4E15A" w14:textId="47EB3D39" w:rsidR="005E7965" w:rsidRPr="008C2B0F" w:rsidRDefault="005E7965" w:rsidP="005E7965">
      <w:pPr>
        <w:pStyle w:val="EX"/>
      </w:pPr>
      <w:r w:rsidRPr="008C2B0F">
        <w:t>[12]</w:t>
      </w:r>
      <w:r w:rsidRPr="008C2B0F">
        <w:tab/>
      </w:r>
      <w:r w:rsidR="00FA1E60">
        <w:t>3GPP TS</w:t>
      </w:r>
      <w:r w:rsidR="004A48AB">
        <w:t> </w:t>
      </w:r>
      <w:r w:rsidR="004A48AB" w:rsidRPr="008C2B0F">
        <w:t>2</w:t>
      </w:r>
      <w:r w:rsidRPr="008C2B0F">
        <w:t>9.338: "Diameter based protocols to support SMS capable MMEs".</w:t>
      </w:r>
    </w:p>
    <w:p w14:paraId="4465F8EF" w14:textId="46249DE7" w:rsidR="005E7965" w:rsidRPr="008C2B0F" w:rsidRDefault="005E7965" w:rsidP="005E7965">
      <w:pPr>
        <w:pStyle w:val="EX"/>
      </w:pPr>
      <w:r w:rsidRPr="008C2B0F">
        <w:lastRenderedPageBreak/>
        <w:t>[13]</w:t>
      </w:r>
      <w:r w:rsidRPr="008C2B0F">
        <w:tab/>
      </w:r>
      <w:r w:rsidR="00FA1E60">
        <w:t>3GPP TS</w:t>
      </w:r>
      <w:r w:rsidR="004A48AB">
        <w:t> </w:t>
      </w:r>
      <w:r w:rsidR="004A48AB" w:rsidRPr="008C2B0F">
        <w:t>2</w:t>
      </w:r>
      <w:r w:rsidRPr="008C2B0F">
        <w:t>9.368: "Tsp interface protocol between the MTC Interworking Function (MTC-IWF) and Service Capability Server (SCS)".</w:t>
      </w:r>
    </w:p>
    <w:p w14:paraId="170BCE5B" w14:textId="42B7DB4C" w:rsidR="005E7965" w:rsidRPr="008C2B0F" w:rsidRDefault="005E7965" w:rsidP="005E7965">
      <w:pPr>
        <w:pStyle w:val="EX"/>
      </w:pPr>
      <w:r w:rsidRPr="008C2B0F">
        <w:t>[14]</w:t>
      </w:r>
      <w:r w:rsidRPr="008C2B0F">
        <w:tab/>
      </w:r>
      <w:r w:rsidR="00FA1E60">
        <w:t>3GPP TS</w:t>
      </w:r>
      <w:r w:rsidR="004A48AB">
        <w:t> </w:t>
      </w:r>
      <w:r w:rsidR="004A48AB" w:rsidRPr="008C2B0F">
        <w:t>2</w:t>
      </w:r>
      <w:r w:rsidRPr="008C2B0F">
        <w:t>9.272: "Mobility Management Entity (MME) and Serving GPRS Support Node (SGSN) related interfaces based on Diameter protocol".</w:t>
      </w:r>
    </w:p>
    <w:p w14:paraId="3AF83141" w14:textId="262EF16B" w:rsidR="005E7965" w:rsidRPr="008C2B0F" w:rsidRDefault="005E7965" w:rsidP="005E7965">
      <w:pPr>
        <w:pStyle w:val="EX"/>
      </w:pPr>
      <w:r w:rsidRPr="008C2B0F">
        <w:rPr>
          <w:rFonts w:hint="eastAsia"/>
        </w:rPr>
        <w:t>[</w:t>
      </w:r>
      <w:r w:rsidRPr="008C2B0F">
        <w:t>15</w:t>
      </w:r>
      <w:r w:rsidRPr="008C2B0F">
        <w:rPr>
          <w:rFonts w:hint="eastAsia"/>
        </w:rPr>
        <w:t>]</w:t>
      </w:r>
      <w:r w:rsidRPr="008C2B0F">
        <w:rPr>
          <w:rFonts w:hint="eastAsia"/>
        </w:rPr>
        <w:tab/>
      </w:r>
      <w:r w:rsidR="00FA1E60">
        <w:rPr>
          <w:rFonts w:hint="eastAsia"/>
        </w:rPr>
        <w:t>IETF RFC </w:t>
      </w:r>
      <w:r w:rsidRPr="008C2B0F">
        <w:t xml:space="preserve">7683 </w:t>
      </w:r>
      <w:r w:rsidRPr="008C2B0F">
        <w:rPr>
          <w:rFonts w:hint="eastAsia"/>
        </w:rPr>
        <w:t xml:space="preserve">: </w:t>
      </w:r>
      <w:r w:rsidRPr="008C2B0F">
        <w:t>"Diameter Overload Indication Conveyance"</w:t>
      </w:r>
      <w:r w:rsidRPr="008C2B0F">
        <w:rPr>
          <w:rFonts w:hint="eastAsia"/>
        </w:rPr>
        <w:t>.</w:t>
      </w:r>
    </w:p>
    <w:p w14:paraId="5E866D4B" w14:textId="11433B19" w:rsidR="005E7965" w:rsidRPr="008C2B0F" w:rsidRDefault="005E7965" w:rsidP="005E7965">
      <w:pPr>
        <w:pStyle w:val="EX"/>
      </w:pPr>
      <w:r w:rsidRPr="008C2B0F">
        <w:t>[16]</w:t>
      </w:r>
      <w:r w:rsidRPr="008C2B0F">
        <w:tab/>
      </w:r>
      <w:r w:rsidR="00FA1E60">
        <w:t>3GPP 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16BED85B" w:rsidR="005E7965" w:rsidRPr="008C2B0F" w:rsidRDefault="005E7965" w:rsidP="005E7965">
      <w:pPr>
        <w:pStyle w:val="EX"/>
      </w:pPr>
      <w:r w:rsidRPr="008C2B0F">
        <w:t>[17]</w:t>
      </w:r>
      <w:r w:rsidRPr="008C2B0F">
        <w:tab/>
      </w:r>
      <w:r w:rsidR="00FA1E60">
        <w:t>3GPP TS</w:t>
      </w:r>
      <w:r w:rsidR="004A48AB">
        <w:t> </w:t>
      </w:r>
      <w:r w:rsidR="004A48AB" w:rsidRPr="008C2B0F">
        <w:t>2</w:t>
      </w:r>
      <w:r w:rsidRPr="008C2B0F">
        <w:t>9.217: "Congestion Reporting Over Np Reference Point".</w:t>
      </w:r>
    </w:p>
    <w:p w14:paraId="5083DF0D" w14:textId="06D80C97" w:rsidR="005E7965" w:rsidRPr="008C2B0F" w:rsidRDefault="005E7965" w:rsidP="005E7965">
      <w:pPr>
        <w:pStyle w:val="EX"/>
      </w:pPr>
      <w:r w:rsidRPr="008C2B0F">
        <w:rPr>
          <w:rFonts w:hint="eastAsia"/>
        </w:rPr>
        <w:t>[18]</w:t>
      </w:r>
      <w:r w:rsidRPr="008C2B0F">
        <w:rPr>
          <w:rFonts w:hint="eastAsia"/>
        </w:rPr>
        <w:tab/>
      </w:r>
      <w:r w:rsidR="00FA1E60">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p>
    <w:p w14:paraId="6E10C9CA" w14:textId="4852B216" w:rsidR="005E7965" w:rsidRPr="008C2B0F" w:rsidRDefault="005E7965" w:rsidP="005E7965">
      <w:pPr>
        <w:pStyle w:val="EX"/>
      </w:pPr>
      <w:r w:rsidRPr="008C2B0F">
        <w:t>[19]</w:t>
      </w:r>
      <w:r w:rsidRPr="008C2B0F">
        <w:tab/>
      </w:r>
      <w:r w:rsidR="00FA1E60">
        <w:t>3GPP TS</w:t>
      </w:r>
      <w:r w:rsidR="004A48AB">
        <w:t> </w:t>
      </w:r>
      <w:r w:rsidR="004A48AB" w:rsidRPr="008C2B0F">
        <w:t>2</w:t>
      </w:r>
      <w:r w:rsidRPr="008C2B0F">
        <w:t>3.007: "Restoration procedures".</w:t>
      </w:r>
    </w:p>
    <w:p w14:paraId="151A42F2" w14:textId="072948B2" w:rsidR="005E7965" w:rsidRPr="008C2B0F" w:rsidRDefault="005E7965" w:rsidP="005E7965">
      <w:pPr>
        <w:pStyle w:val="EX"/>
        <w:rPr>
          <w:lang w:eastAsia="zh-CN"/>
        </w:rPr>
      </w:pPr>
      <w:r w:rsidRPr="008C2B0F">
        <w:t>[20]</w:t>
      </w:r>
      <w:r w:rsidRPr="008C2B0F">
        <w:tab/>
      </w:r>
      <w:r w:rsidR="00FA1E60">
        <w:t>IETF RFC </w:t>
      </w:r>
      <w:r w:rsidRPr="008C2B0F">
        <w:t xml:space="preserve">7944: </w:t>
      </w:r>
      <w:r w:rsidRPr="008C2B0F">
        <w:rPr>
          <w:lang w:val="it-IT"/>
        </w:rPr>
        <w:t>"Diameter Routing Message Priority</w:t>
      </w:r>
      <w:r w:rsidRPr="008C2B0F">
        <w:t>".</w:t>
      </w:r>
    </w:p>
    <w:p w14:paraId="2B86FB6F" w14:textId="1FA23C3D" w:rsidR="005E7965" w:rsidRPr="008C2B0F" w:rsidRDefault="005E7965" w:rsidP="005E7965">
      <w:pPr>
        <w:pStyle w:val="EX"/>
        <w:rPr>
          <w:lang w:eastAsia="zh-CN"/>
        </w:rPr>
      </w:pPr>
      <w:r w:rsidRPr="008C2B0F">
        <w:rPr>
          <w:lang w:eastAsia="zh-CN"/>
        </w:rPr>
        <w:t>[21]</w:t>
      </w:r>
      <w:r w:rsidRPr="008C2B0F">
        <w:rPr>
          <w:lang w:eastAsia="zh-CN"/>
        </w:rPr>
        <w:tab/>
      </w:r>
      <w:r w:rsidR="00FA1E60">
        <w:rPr>
          <w:lang w:eastAsia="zh-CN"/>
        </w:rPr>
        <w:t>IETF RFC </w:t>
      </w:r>
      <w:r w:rsidRPr="008C2B0F">
        <w:rPr>
          <w:lang w:eastAsia="zh-CN"/>
        </w:rPr>
        <w:t>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r w:rsidRPr="008C2B0F">
        <w:t>[25]</w:t>
      </w:r>
      <w:r w:rsidRPr="008C2B0F">
        <w:tab/>
        <w:t>3GPP TS 29.154: "Service capability exposure functionality over Nt Reference point".</w:t>
      </w:r>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FD6358">
      <w:pPr>
        <w:pStyle w:val="Heading1"/>
      </w:pPr>
      <w:bookmarkStart w:id="30" w:name="_Toc2695876"/>
      <w:bookmarkStart w:id="31" w:name="_Toc20217344"/>
      <w:bookmarkStart w:id="32" w:name="_Toc20218206"/>
      <w:bookmarkStart w:id="33" w:name="_Toc27761268"/>
      <w:bookmarkStart w:id="34" w:name="_Toc44880586"/>
      <w:bookmarkStart w:id="35" w:name="_Toc57992964"/>
      <w:bookmarkStart w:id="36" w:name="_Toc183970637"/>
      <w:r w:rsidRPr="008C2B0F">
        <w:t>3</w:t>
      </w:r>
      <w:r w:rsidRPr="008C2B0F">
        <w:tab/>
        <w:t>Definitions, symbols and abbreviations</w:t>
      </w:r>
      <w:bookmarkEnd w:id="30"/>
      <w:bookmarkEnd w:id="31"/>
      <w:bookmarkEnd w:id="32"/>
      <w:bookmarkEnd w:id="33"/>
      <w:bookmarkEnd w:id="34"/>
      <w:bookmarkEnd w:id="35"/>
      <w:bookmarkEnd w:id="36"/>
    </w:p>
    <w:p w14:paraId="73E20574" w14:textId="77777777" w:rsidR="005E7965" w:rsidRPr="008C2B0F" w:rsidRDefault="005E7965" w:rsidP="00FD6358">
      <w:pPr>
        <w:pStyle w:val="Heading2"/>
      </w:pPr>
      <w:bookmarkStart w:id="37" w:name="_Toc2695877"/>
      <w:bookmarkStart w:id="38" w:name="_Toc20217345"/>
      <w:bookmarkStart w:id="39" w:name="_Toc20218207"/>
      <w:bookmarkStart w:id="40" w:name="_Toc27761269"/>
      <w:bookmarkStart w:id="41" w:name="_Toc44880587"/>
      <w:bookmarkStart w:id="42" w:name="_Toc57992965"/>
      <w:bookmarkStart w:id="43" w:name="_Toc183970638"/>
      <w:r w:rsidRPr="008C2B0F">
        <w:t>3.1</w:t>
      </w:r>
      <w:r w:rsidRPr="008C2B0F">
        <w:tab/>
        <w:t>Abbreviations</w:t>
      </w:r>
      <w:bookmarkEnd w:id="37"/>
      <w:bookmarkEnd w:id="38"/>
      <w:bookmarkEnd w:id="39"/>
      <w:bookmarkEnd w:id="40"/>
      <w:bookmarkEnd w:id="41"/>
      <w:bookmarkEnd w:id="42"/>
      <w:bookmarkEnd w:id="43"/>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FD6358">
      <w:pPr>
        <w:pStyle w:val="Heading1"/>
      </w:pPr>
      <w:bookmarkStart w:id="44" w:name="_Toc2695878"/>
      <w:bookmarkStart w:id="45" w:name="_Toc20217346"/>
      <w:bookmarkStart w:id="46" w:name="_Toc20218208"/>
      <w:bookmarkStart w:id="47" w:name="_Toc27761270"/>
      <w:bookmarkStart w:id="48" w:name="_Toc44880588"/>
      <w:bookmarkStart w:id="49" w:name="_Toc57992966"/>
      <w:bookmarkStart w:id="50" w:name="_Toc183970639"/>
      <w:r w:rsidRPr="008C2B0F">
        <w:t>4</w:t>
      </w:r>
      <w:r w:rsidRPr="008C2B0F">
        <w:tab/>
        <w:t>General Description</w:t>
      </w:r>
      <w:bookmarkEnd w:id="44"/>
      <w:bookmarkEnd w:id="45"/>
      <w:bookmarkEnd w:id="46"/>
      <w:bookmarkEnd w:id="47"/>
      <w:bookmarkEnd w:id="48"/>
      <w:bookmarkEnd w:id="49"/>
      <w:bookmarkEnd w:id="50"/>
    </w:p>
    <w:p w14:paraId="698D78A9" w14:textId="77777777" w:rsidR="005E7965" w:rsidRPr="008C2B0F" w:rsidRDefault="005E7965" w:rsidP="00FD6358">
      <w:pPr>
        <w:pStyle w:val="Heading2"/>
      </w:pPr>
      <w:bookmarkStart w:id="51" w:name="_Toc2695879"/>
      <w:bookmarkStart w:id="52" w:name="_Toc20217347"/>
      <w:bookmarkStart w:id="53" w:name="_Toc20218209"/>
      <w:bookmarkStart w:id="54" w:name="_Toc27761271"/>
      <w:bookmarkStart w:id="55" w:name="_Toc44880589"/>
      <w:bookmarkStart w:id="56" w:name="_Toc57992967"/>
      <w:bookmarkStart w:id="57" w:name="_Toc183970640"/>
      <w:r w:rsidRPr="008C2B0F">
        <w:t>4.1</w:t>
      </w:r>
      <w:r w:rsidRPr="008C2B0F">
        <w:tab/>
        <w:t>Introduction</w:t>
      </w:r>
      <w:bookmarkEnd w:id="51"/>
      <w:bookmarkEnd w:id="52"/>
      <w:bookmarkEnd w:id="53"/>
      <w:bookmarkEnd w:id="54"/>
      <w:bookmarkEnd w:id="55"/>
      <w:bookmarkEnd w:id="56"/>
      <w:bookmarkEnd w:id="57"/>
    </w:p>
    <w:p w14:paraId="735ACD06" w14:textId="77986A4D"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w:t>
      </w:r>
      <w:r w:rsidR="00FA1E60">
        <w:t>3GPP 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193919C0" w:rsidR="005E7965" w:rsidRDefault="005E7965" w:rsidP="005E7965">
      <w:r w:rsidRPr="008C2B0F">
        <w:t xml:space="preserve">An excerpt of the architecture for Machine-Type Communication, as defined in </w:t>
      </w:r>
      <w:r w:rsidR="00FA1E60">
        <w:t>3GPP 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8" w:name="_MON_1504968055"/>
    <w:bookmarkEnd w:id="58"/>
    <w:p w14:paraId="38844AAD" w14:textId="77777777" w:rsidR="005E7965" w:rsidRDefault="005E7965" w:rsidP="005E7965">
      <w:pPr>
        <w:pStyle w:val="TH"/>
      </w:pPr>
      <w:r w:rsidRPr="008C2B0F">
        <w:object w:dxaOrig="7830" w:dyaOrig="4500" w14:anchorId="7AE21414">
          <v:shape id="_x0000_i1027" type="#_x0000_t75" style="width:487.6pt;height:279.35pt" o:ole="">
            <v:imagedata r:id="rId12" o:title=""/>
          </v:shape>
          <o:OLEObject Type="Embed" ProgID="Word.Picture.8" ShapeID="_x0000_i1027" DrawAspect="Content" ObjectID="_1794583569" r:id="rId13"/>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FD6358">
      <w:pPr>
        <w:pStyle w:val="Heading1"/>
      </w:pPr>
      <w:bookmarkStart w:id="59" w:name="_Toc2695880"/>
      <w:bookmarkStart w:id="60" w:name="_Toc20217348"/>
      <w:bookmarkStart w:id="61" w:name="_Toc20218210"/>
      <w:bookmarkStart w:id="62" w:name="_Toc27761272"/>
      <w:bookmarkStart w:id="63" w:name="_Toc44880590"/>
      <w:bookmarkStart w:id="64" w:name="_Toc57992968"/>
      <w:bookmarkStart w:id="65" w:name="_Toc183970641"/>
      <w:r w:rsidRPr="008C2B0F">
        <w:t>5</w:t>
      </w:r>
      <w:r w:rsidRPr="008C2B0F">
        <w:tab/>
        <w:t>Diameter-based S6m/S6n Interface</w:t>
      </w:r>
      <w:bookmarkEnd w:id="59"/>
      <w:bookmarkEnd w:id="60"/>
      <w:bookmarkEnd w:id="61"/>
      <w:bookmarkEnd w:id="62"/>
      <w:bookmarkEnd w:id="63"/>
      <w:bookmarkEnd w:id="64"/>
      <w:bookmarkEnd w:id="65"/>
    </w:p>
    <w:p w14:paraId="4C287126" w14:textId="77777777" w:rsidR="005E7965" w:rsidRPr="008C2B0F" w:rsidRDefault="005E7965" w:rsidP="00FD6358">
      <w:pPr>
        <w:pStyle w:val="Heading2"/>
      </w:pPr>
      <w:bookmarkStart w:id="66" w:name="_Toc2695881"/>
      <w:bookmarkStart w:id="67" w:name="_Toc20217349"/>
      <w:bookmarkStart w:id="68" w:name="_Toc20218211"/>
      <w:bookmarkStart w:id="69" w:name="_Toc27761273"/>
      <w:bookmarkStart w:id="70" w:name="_Toc44880591"/>
      <w:bookmarkStart w:id="71" w:name="_Toc57992969"/>
      <w:bookmarkStart w:id="72" w:name="_Toc183970642"/>
      <w:r w:rsidRPr="008C2B0F">
        <w:t>5.1</w:t>
      </w:r>
      <w:r w:rsidRPr="008C2B0F">
        <w:tab/>
        <w:t>Introduction</w:t>
      </w:r>
      <w:bookmarkEnd w:id="66"/>
      <w:bookmarkEnd w:id="67"/>
      <w:bookmarkEnd w:id="68"/>
      <w:bookmarkEnd w:id="69"/>
      <w:bookmarkEnd w:id="70"/>
      <w:bookmarkEnd w:id="71"/>
      <w:bookmarkEnd w:id="72"/>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41068EF8"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FD6358">
      <w:pPr>
        <w:pStyle w:val="Heading2"/>
      </w:pPr>
      <w:bookmarkStart w:id="73" w:name="_Toc2695882"/>
      <w:bookmarkStart w:id="74" w:name="_Toc20217350"/>
      <w:bookmarkStart w:id="75" w:name="_Toc20218212"/>
      <w:bookmarkStart w:id="76" w:name="_Toc27761274"/>
      <w:bookmarkStart w:id="77" w:name="_Toc44880592"/>
      <w:bookmarkStart w:id="78" w:name="_Toc57992970"/>
      <w:bookmarkStart w:id="79" w:name="_Toc183970643"/>
      <w:r w:rsidRPr="008C2B0F">
        <w:t>5.2</w:t>
      </w:r>
      <w:r w:rsidRPr="008C2B0F">
        <w:tab/>
        <w:t>Procedure Descriptions</w:t>
      </w:r>
      <w:bookmarkEnd w:id="73"/>
      <w:bookmarkEnd w:id="74"/>
      <w:bookmarkEnd w:id="75"/>
      <w:bookmarkEnd w:id="76"/>
      <w:bookmarkEnd w:id="77"/>
      <w:bookmarkEnd w:id="78"/>
      <w:bookmarkEnd w:id="79"/>
    </w:p>
    <w:p w14:paraId="3657867E" w14:textId="77777777" w:rsidR="005E7965" w:rsidRPr="008C2B0F" w:rsidRDefault="005E7965" w:rsidP="00FD6358">
      <w:pPr>
        <w:pStyle w:val="Heading3"/>
      </w:pPr>
      <w:bookmarkStart w:id="80" w:name="_Toc2695883"/>
      <w:bookmarkStart w:id="81" w:name="_Toc20217351"/>
      <w:bookmarkStart w:id="82" w:name="_Toc20218213"/>
      <w:bookmarkStart w:id="83" w:name="_Toc27761275"/>
      <w:bookmarkStart w:id="84" w:name="_Toc44880593"/>
      <w:bookmarkStart w:id="85" w:name="_Toc57992971"/>
      <w:bookmarkStart w:id="86" w:name="_Toc183970644"/>
      <w:r w:rsidRPr="008C2B0F">
        <w:t>5.2.1</w:t>
      </w:r>
      <w:r w:rsidRPr="008C2B0F">
        <w:tab/>
        <w:t>Subscriber Information Retrieval</w:t>
      </w:r>
      <w:bookmarkEnd w:id="80"/>
      <w:bookmarkEnd w:id="81"/>
      <w:bookmarkEnd w:id="82"/>
      <w:bookmarkEnd w:id="83"/>
      <w:bookmarkEnd w:id="84"/>
      <w:bookmarkEnd w:id="85"/>
      <w:bookmarkEnd w:id="86"/>
    </w:p>
    <w:p w14:paraId="56CF5C20" w14:textId="77777777" w:rsidR="005E7965" w:rsidRPr="008C2B0F" w:rsidRDefault="005E7965" w:rsidP="00FD6358">
      <w:pPr>
        <w:pStyle w:val="Heading4"/>
      </w:pPr>
      <w:bookmarkStart w:id="87" w:name="_Toc2695884"/>
      <w:bookmarkStart w:id="88" w:name="_Toc20217352"/>
      <w:bookmarkStart w:id="89" w:name="_Toc20218214"/>
      <w:bookmarkStart w:id="90" w:name="_Toc27761276"/>
      <w:bookmarkStart w:id="91" w:name="_Toc44880594"/>
      <w:bookmarkStart w:id="92" w:name="_Toc57992972"/>
      <w:bookmarkStart w:id="93" w:name="_Toc183970645"/>
      <w:r w:rsidRPr="008C2B0F">
        <w:t>5.2.1.1</w:t>
      </w:r>
      <w:r w:rsidRPr="008C2B0F">
        <w:tab/>
        <w:t>General</w:t>
      </w:r>
      <w:bookmarkEnd w:id="87"/>
      <w:bookmarkEnd w:id="88"/>
      <w:bookmarkEnd w:id="89"/>
      <w:bookmarkEnd w:id="90"/>
      <w:bookmarkEnd w:id="91"/>
      <w:bookmarkEnd w:id="92"/>
      <w:bookmarkEnd w:id="93"/>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r w:rsidR="00486473">
        <w:t>clause</w:t>
      </w:r>
      <w:r w:rsidRPr="008C2B0F">
        <w:t>r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440"/>
        <w:gridCol w:w="592"/>
        <w:gridCol w:w="5770"/>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4175843A"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3"/>
        <w:gridCol w:w="592"/>
        <w:gridCol w:w="5825"/>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481DA37B"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FD6358">
      <w:pPr>
        <w:pStyle w:val="Heading4"/>
      </w:pPr>
      <w:bookmarkStart w:id="94" w:name="_Toc2695885"/>
      <w:bookmarkStart w:id="95" w:name="_Toc20217353"/>
      <w:bookmarkStart w:id="96" w:name="_Toc20218215"/>
      <w:bookmarkStart w:id="97" w:name="_Toc27761277"/>
      <w:bookmarkStart w:id="98" w:name="_Toc44880595"/>
      <w:bookmarkStart w:id="99" w:name="_Toc57992973"/>
      <w:bookmarkStart w:id="100" w:name="_Toc183970646"/>
      <w:r w:rsidRPr="008C2B0F">
        <w:t>5.2.1.2</w:t>
      </w:r>
      <w:r w:rsidRPr="008C2B0F">
        <w:tab/>
        <w:t>Detailed Behaviour of the HSS</w:t>
      </w:r>
      <w:bookmarkEnd w:id="94"/>
      <w:bookmarkEnd w:id="95"/>
      <w:bookmarkEnd w:id="96"/>
      <w:bookmarkEnd w:id="97"/>
      <w:bookmarkEnd w:id="98"/>
      <w:bookmarkEnd w:id="99"/>
      <w:bookmarkEnd w:id="100"/>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FD6358">
      <w:pPr>
        <w:pStyle w:val="Heading4"/>
      </w:pPr>
      <w:bookmarkStart w:id="101" w:name="_Toc2695886"/>
      <w:bookmarkStart w:id="102" w:name="_Toc20217354"/>
      <w:bookmarkStart w:id="103" w:name="_Toc20218216"/>
      <w:bookmarkStart w:id="104" w:name="_Toc27761278"/>
      <w:bookmarkStart w:id="105" w:name="_Toc44880596"/>
      <w:bookmarkStart w:id="106" w:name="_Toc57992974"/>
      <w:bookmarkStart w:id="107" w:name="_Toc183970647"/>
      <w:r w:rsidRPr="008C2B0F">
        <w:t>5.2.1.3</w:t>
      </w:r>
      <w:r w:rsidRPr="008C2B0F">
        <w:tab/>
        <w:t>Detailed Behaviour of the MTC-IWF</w:t>
      </w:r>
      <w:bookmarkEnd w:id="101"/>
      <w:bookmarkEnd w:id="102"/>
      <w:bookmarkEnd w:id="103"/>
      <w:bookmarkEnd w:id="104"/>
      <w:bookmarkEnd w:id="105"/>
      <w:bookmarkEnd w:id="106"/>
      <w:bookmarkEnd w:id="107"/>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FD6358">
      <w:pPr>
        <w:pStyle w:val="Heading4"/>
      </w:pPr>
      <w:bookmarkStart w:id="108" w:name="_Toc2695887"/>
      <w:bookmarkStart w:id="109" w:name="_Toc20217355"/>
      <w:bookmarkStart w:id="110" w:name="_Toc20218217"/>
      <w:bookmarkStart w:id="111" w:name="_Toc27761279"/>
      <w:bookmarkStart w:id="112" w:name="_Toc44880597"/>
      <w:bookmarkStart w:id="113" w:name="_Toc57992975"/>
      <w:bookmarkStart w:id="114" w:name="_Toc183970648"/>
      <w:r w:rsidRPr="008C2B0F">
        <w:t>5.2.1.4</w:t>
      </w:r>
      <w:r w:rsidRPr="008C2B0F">
        <w:tab/>
        <w:t>Detailed Behaviour of the MTC-AAA</w:t>
      </w:r>
      <w:bookmarkEnd w:id="108"/>
      <w:bookmarkEnd w:id="109"/>
      <w:bookmarkEnd w:id="110"/>
      <w:bookmarkEnd w:id="111"/>
      <w:bookmarkEnd w:id="112"/>
      <w:bookmarkEnd w:id="113"/>
      <w:bookmarkEnd w:id="114"/>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FD6358">
      <w:pPr>
        <w:pStyle w:val="Heading1"/>
      </w:pPr>
      <w:bookmarkStart w:id="115" w:name="_Toc2695888"/>
      <w:bookmarkStart w:id="116" w:name="_Toc20217356"/>
      <w:bookmarkStart w:id="117" w:name="_Toc20218218"/>
      <w:bookmarkStart w:id="118" w:name="_Toc27761280"/>
      <w:bookmarkStart w:id="119" w:name="_Toc44880598"/>
      <w:bookmarkStart w:id="120" w:name="_Toc57992976"/>
      <w:bookmarkStart w:id="121" w:name="_Toc183970649"/>
      <w:r w:rsidRPr="008C2B0F">
        <w:lastRenderedPageBreak/>
        <w:t>6</w:t>
      </w:r>
      <w:r w:rsidRPr="008C2B0F">
        <w:tab/>
        <w:t>Protocol Specification</w:t>
      </w:r>
      <w:bookmarkEnd w:id="115"/>
      <w:bookmarkEnd w:id="116"/>
      <w:bookmarkEnd w:id="117"/>
      <w:bookmarkEnd w:id="118"/>
      <w:bookmarkEnd w:id="119"/>
      <w:bookmarkEnd w:id="120"/>
      <w:bookmarkEnd w:id="121"/>
    </w:p>
    <w:p w14:paraId="157882E6" w14:textId="77777777" w:rsidR="005E7965" w:rsidRPr="008C2B0F" w:rsidRDefault="005E7965" w:rsidP="00FD6358">
      <w:pPr>
        <w:pStyle w:val="Heading2"/>
      </w:pPr>
      <w:bookmarkStart w:id="122" w:name="_Toc2695889"/>
      <w:bookmarkStart w:id="123" w:name="_Toc20217357"/>
      <w:bookmarkStart w:id="124" w:name="_Toc20218219"/>
      <w:bookmarkStart w:id="125" w:name="_Toc27761281"/>
      <w:bookmarkStart w:id="126" w:name="_Toc44880599"/>
      <w:bookmarkStart w:id="127" w:name="_Toc57992977"/>
      <w:bookmarkStart w:id="128" w:name="_Toc183970650"/>
      <w:r w:rsidRPr="008C2B0F">
        <w:t>6.1</w:t>
      </w:r>
      <w:r w:rsidRPr="008C2B0F">
        <w:tab/>
        <w:t>Introduction</w:t>
      </w:r>
      <w:bookmarkEnd w:id="122"/>
      <w:bookmarkEnd w:id="123"/>
      <w:bookmarkEnd w:id="124"/>
      <w:bookmarkEnd w:id="125"/>
      <w:bookmarkEnd w:id="126"/>
      <w:bookmarkEnd w:id="127"/>
      <w:bookmarkEnd w:id="128"/>
    </w:p>
    <w:p w14:paraId="4B425DB0" w14:textId="77777777" w:rsidR="005E7965" w:rsidRPr="008C2B0F" w:rsidRDefault="005E7965" w:rsidP="00FD6358">
      <w:pPr>
        <w:pStyle w:val="Heading3"/>
      </w:pPr>
      <w:bookmarkStart w:id="129" w:name="_Toc2695890"/>
      <w:bookmarkStart w:id="130" w:name="_Toc20217358"/>
      <w:bookmarkStart w:id="131" w:name="_Toc20218220"/>
      <w:bookmarkStart w:id="132" w:name="_Toc27761282"/>
      <w:bookmarkStart w:id="133" w:name="_Toc44880600"/>
      <w:bookmarkStart w:id="134" w:name="_Toc57992978"/>
      <w:bookmarkStart w:id="135" w:name="_Toc183970651"/>
      <w:r w:rsidRPr="008C2B0F">
        <w:t>6.1.1</w:t>
      </w:r>
      <w:r w:rsidRPr="008C2B0F">
        <w:tab/>
        <w:t>Use of Diameter Base Protocol</w:t>
      </w:r>
      <w:bookmarkEnd w:id="129"/>
      <w:bookmarkEnd w:id="130"/>
      <w:bookmarkEnd w:id="131"/>
      <w:bookmarkEnd w:id="132"/>
      <w:bookmarkEnd w:id="133"/>
      <w:bookmarkEnd w:id="134"/>
      <w:bookmarkEnd w:id="135"/>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FD6358">
      <w:pPr>
        <w:pStyle w:val="Heading3"/>
      </w:pPr>
      <w:bookmarkStart w:id="136" w:name="_Toc2695891"/>
      <w:bookmarkStart w:id="137" w:name="_Toc20217359"/>
      <w:bookmarkStart w:id="138" w:name="_Toc20218221"/>
      <w:bookmarkStart w:id="139" w:name="_Toc27761283"/>
      <w:bookmarkStart w:id="140" w:name="_Toc44880601"/>
      <w:bookmarkStart w:id="141" w:name="_Toc57992979"/>
      <w:bookmarkStart w:id="142" w:name="_Toc183970652"/>
      <w:r w:rsidRPr="008C2B0F">
        <w:t>6.1.2</w:t>
      </w:r>
      <w:r w:rsidRPr="008C2B0F">
        <w:tab/>
        <w:t>Securing Diameter Messages</w:t>
      </w:r>
      <w:bookmarkEnd w:id="136"/>
      <w:bookmarkEnd w:id="137"/>
      <w:bookmarkEnd w:id="138"/>
      <w:bookmarkEnd w:id="139"/>
      <w:bookmarkEnd w:id="140"/>
      <w:bookmarkEnd w:id="141"/>
      <w:bookmarkEnd w:id="142"/>
    </w:p>
    <w:p w14:paraId="0FC8C0E3" w14:textId="3787EC54"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FD6358">
      <w:pPr>
        <w:pStyle w:val="Heading3"/>
      </w:pPr>
      <w:bookmarkStart w:id="143" w:name="_Toc2695892"/>
      <w:bookmarkStart w:id="144" w:name="_Toc20217360"/>
      <w:bookmarkStart w:id="145" w:name="_Toc20218222"/>
      <w:bookmarkStart w:id="146" w:name="_Toc27761284"/>
      <w:bookmarkStart w:id="147" w:name="_Toc44880602"/>
      <w:bookmarkStart w:id="148" w:name="_Toc57992980"/>
      <w:bookmarkStart w:id="149" w:name="_Toc183970653"/>
      <w:r w:rsidRPr="008C2B0F">
        <w:t>6.1.3</w:t>
      </w:r>
      <w:r w:rsidRPr="008C2B0F">
        <w:tab/>
        <w:t>Accounting Functionality</w:t>
      </w:r>
      <w:bookmarkEnd w:id="143"/>
      <w:bookmarkEnd w:id="144"/>
      <w:bookmarkEnd w:id="145"/>
      <w:bookmarkEnd w:id="146"/>
      <w:bookmarkEnd w:id="147"/>
      <w:bookmarkEnd w:id="148"/>
      <w:bookmarkEnd w:id="149"/>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FD6358">
      <w:pPr>
        <w:pStyle w:val="Heading3"/>
      </w:pPr>
      <w:bookmarkStart w:id="150" w:name="_Toc2695893"/>
      <w:bookmarkStart w:id="151" w:name="_Toc20217361"/>
      <w:bookmarkStart w:id="152" w:name="_Toc20218223"/>
      <w:bookmarkStart w:id="153" w:name="_Toc27761285"/>
      <w:bookmarkStart w:id="154" w:name="_Toc44880603"/>
      <w:bookmarkStart w:id="155" w:name="_Toc57992981"/>
      <w:bookmarkStart w:id="156" w:name="_Toc183970654"/>
      <w:r w:rsidRPr="008C2B0F">
        <w:t>6.1.4</w:t>
      </w:r>
      <w:r w:rsidRPr="008C2B0F">
        <w:tab/>
        <w:t>Use of Sessions</w:t>
      </w:r>
      <w:bookmarkEnd w:id="150"/>
      <w:bookmarkEnd w:id="151"/>
      <w:bookmarkEnd w:id="152"/>
      <w:bookmarkEnd w:id="153"/>
      <w:bookmarkEnd w:id="154"/>
      <w:bookmarkEnd w:id="155"/>
      <w:bookmarkEnd w:id="156"/>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FD6358">
      <w:pPr>
        <w:pStyle w:val="Heading3"/>
      </w:pPr>
      <w:bookmarkStart w:id="157" w:name="_Toc2695894"/>
      <w:bookmarkStart w:id="158" w:name="_Toc20217362"/>
      <w:bookmarkStart w:id="159" w:name="_Toc20218224"/>
      <w:bookmarkStart w:id="160" w:name="_Toc27761286"/>
      <w:bookmarkStart w:id="161" w:name="_Toc44880604"/>
      <w:bookmarkStart w:id="162" w:name="_Toc57992982"/>
      <w:bookmarkStart w:id="163" w:name="_Toc183970655"/>
      <w:r w:rsidRPr="008C2B0F">
        <w:t>6.1.5</w:t>
      </w:r>
      <w:r w:rsidRPr="008C2B0F">
        <w:tab/>
        <w:t>Transport Protocol</w:t>
      </w:r>
      <w:bookmarkEnd w:id="157"/>
      <w:bookmarkEnd w:id="158"/>
      <w:bookmarkEnd w:id="159"/>
      <w:bookmarkEnd w:id="160"/>
      <w:bookmarkEnd w:id="161"/>
      <w:bookmarkEnd w:id="162"/>
      <w:bookmarkEnd w:id="163"/>
    </w:p>
    <w:p w14:paraId="0A00E46B" w14:textId="136E9613" w:rsidR="005E7965" w:rsidRPr="008C2B0F" w:rsidRDefault="005E7965" w:rsidP="005E7965">
      <w:r w:rsidRPr="008C2B0F">
        <w:t xml:space="preserve">Diameter messages over the S6m interface shall make use of SCTP </w:t>
      </w:r>
      <w:r w:rsidR="00FA1E60">
        <w:t>IETF RFC </w:t>
      </w:r>
      <w:r w:rsidRPr="008C2B0F">
        <w:t>4960</w:t>
      </w:r>
      <w:r w:rsidR="004A48AB">
        <w:t> </w:t>
      </w:r>
      <w:r w:rsidR="004A48AB" w:rsidRPr="008C2B0F">
        <w:t>[</w:t>
      </w:r>
      <w:r w:rsidRPr="008C2B0F">
        <w:t>5] as transport protocol.</w:t>
      </w:r>
    </w:p>
    <w:p w14:paraId="5F47960A" w14:textId="77777777" w:rsidR="005E7965" w:rsidRPr="008C2B0F" w:rsidRDefault="005E7965" w:rsidP="00FD6358">
      <w:pPr>
        <w:pStyle w:val="Heading3"/>
      </w:pPr>
      <w:bookmarkStart w:id="164" w:name="_Toc2695895"/>
      <w:bookmarkStart w:id="165" w:name="_Toc20217363"/>
      <w:bookmarkStart w:id="166" w:name="_Toc20218225"/>
      <w:bookmarkStart w:id="167" w:name="_Toc27761287"/>
      <w:bookmarkStart w:id="168" w:name="_Toc44880605"/>
      <w:bookmarkStart w:id="169" w:name="_Toc57992983"/>
      <w:bookmarkStart w:id="170" w:name="_Toc183970656"/>
      <w:r w:rsidRPr="008C2B0F">
        <w:t>6.1.6</w:t>
      </w:r>
      <w:r w:rsidRPr="008C2B0F">
        <w:tab/>
        <w:t>Routing Considerations</w:t>
      </w:r>
      <w:bookmarkEnd w:id="164"/>
      <w:bookmarkEnd w:id="165"/>
      <w:bookmarkEnd w:id="166"/>
      <w:bookmarkEnd w:id="167"/>
      <w:bookmarkEnd w:id="168"/>
      <w:bookmarkEnd w:id="169"/>
      <w:bookmarkEnd w:id="170"/>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FD6358">
      <w:pPr>
        <w:pStyle w:val="Heading3"/>
      </w:pPr>
      <w:bookmarkStart w:id="171" w:name="_Toc2695896"/>
      <w:bookmarkStart w:id="172" w:name="_Toc20217364"/>
      <w:bookmarkStart w:id="173" w:name="_Toc20218226"/>
      <w:bookmarkStart w:id="174" w:name="_Toc27761288"/>
      <w:bookmarkStart w:id="175" w:name="_Toc44880606"/>
      <w:bookmarkStart w:id="176" w:name="_Toc57992984"/>
      <w:bookmarkStart w:id="177" w:name="_Toc183970657"/>
      <w:r w:rsidRPr="008C2B0F">
        <w:lastRenderedPageBreak/>
        <w:t>6.1.7</w:t>
      </w:r>
      <w:r w:rsidRPr="008C2B0F">
        <w:tab/>
        <w:t>Advertising Application Support</w:t>
      </w:r>
      <w:bookmarkEnd w:id="171"/>
      <w:bookmarkEnd w:id="172"/>
      <w:bookmarkEnd w:id="173"/>
      <w:bookmarkEnd w:id="174"/>
      <w:bookmarkEnd w:id="175"/>
      <w:bookmarkEnd w:id="176"/>
      <w:bookmarkEnd w:id="177"/>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FD6358">
      <w:pPr>
        <w:pStyle w:val="Heading3"/>
      </w:pPr>
      <w:bookmarkStart w:id="178" w:name="_Toc2695897"/>
      <w:bookmarkStart w:id="179" w:name="_Toc20217365"/>
      <w:bookmarkStart w:id="180" w:name="_Toc20218227"/>
      <w:bookmarkStart w:id="181" w:name="_Toc27761289"/>
      <w:bookmarkStart w:id="182" w:name="_Toc44880607"/>
      <w:bookmarkStart w:id="183" w:name="_Toc57992985"/>
      <w:bookmarkStart w:id="184" w:name="_Toc183970658"/>
      <w:r w:rsidRPr="008C2B0F">
        <w:t>6.1.8</w:t>
      </w:r>
      <w:r w:rsidRPr="008C2B0F">
        <w:tab/>
        <w:t>Diameter Application Identifier</w:t>
      </w:r>
      <w:bookmarkEnd w:id="178"/>
      <w:bookmarkEnd w:id="179"/>
      <w:bookmarkEnd w:id="180"/>
      <w:bookmarkEnd w:id="181"/>
      <w:bookmarkEnd w:id="182"/>
      <w:bookmarkEnd w:id="183"/>
      <w:bookmarkEnd w:id="184"/>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FD6358">
      <w:pPr>
        <w:pStyle w:val="Heading3"/>
      </w:pPr>
      <w:bookmarkStart w:id="185" w:name="_Toc2695898"/>
      <w:bookmarkStart w:id="186" w:name="_Toc20217366"/>
      <w:bookmarkStart w:id="187" w:name="_Toc20218228"/>
      <w:bookmarkStart w:id="188" w:name="_Toc27761290"/>
      <w:bookmarkStart w:id="189" w:name="_Toc44880608"/>
      <w:bookmarkStart w:id="190" w:name="_Toc57992986"/>
      <w:bookmarkStart w:id="191" w:name="_Toc183970659"/>
      <w:r w:rsidRPr="008C2B0F">
        <w:t>6.1.9</w:t>
      </w:r>
      <w:r w:rsidRPr="008C2B0F">
        <w:tab/>
        <w:t>Use of the Supported-Features AVP</w:t>
      </w:r>
      <w:bookmarkEnd w:id="185"/>
      <w:bookmarkEnd w:id="186"/>
      <w:bookmarkEnd w:id="187"/>
      <w:bookmarkEnd w:id="188"/>
      <w:bookmarkEnd w:id="189"/>
      <w:bookmarkEnd w:id="190"/>
      <w:bookmarkEnd w:id="191"/>
    </w:p>
    <w:p w14:paraId="3FF851D6" w14:textId="3DD0348E"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w:t>
      </w:r>
      <w:r w:rsidR="00FA1E60">
        <w:t>3GPP 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0D04916" w:rsidR="005E7965" w:rsidRPr="008C2B0F" w:rsidRDefault="005E7965" w:rsidP="005E7965">
      <w:r w:rsidRPr="008C2B0F">
        <w:t xml:space="preserve">As defined in </w:t>
      </w:r>
      <w:r w:rsidR="00FA1E60">
        <w:t>3GPP 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FD6358">
      <w:pPr>
        <w:pStyle w:val="Heading3"/>
      </w:pPr>
      <w:bookmarkStart w:id="192" w:name="_Toc2695899"/>
      <w:bookmarkStart w:id="193" w:name="_Toc20217367"/>
      <w:bookmarkStart w:id="194" w:name="_Toc20218229"/>
      <w:bookmarkStart w:id="195" w:name="_Toc27761291"/>
      <w:bookmarkStart w:id="196" w:name="_Toc44880609"/>
      <w:bookmarkStart w:id="197" w:name="_Toc57992987"/>
      <w:bookmarkStart w:id="198" w:name="_Toc183970660"/>
      <w:r w:rsidRPr="008C2B0F">
        <w:t>6.1.10</w:t>
      </w:r>
      <w:r w:rsidRPr="008C2B0F">
        <w:tab/>
        <w:t>User Identity to HSS resolution</w:t>
      </w:r>
      <w:bookmarkEnd w:id="192"/>
      <w:bookmarkEnd w:id="193"/>
      <w:bookmarkEnd w:id="194"/>
      <w:bookmarkEnd w:id="195"/>
      <w:bookmarkEnd w:id="196"/>
      <w:bookmarkEnd w:id="197"/>
      <w:bookmarkEnd w:id="198"/>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FD6358">
      <w:pPr>
        <w:pStyle w:val="Heading2"/>
      </w:pPr>
      <w:bookmarkStart w:id="199" w:name="_Toc2695900"/>
      <w:bookmarkStart w:id="200" w:name="_Toc20217368"/>
      <w:bookmarkStart w:id="201" w:name="_Toc20218230"/>
      <w:bookmarkStart w:id="202" w:name="_Toc27761292"/>
      <w:bookmarkStart w:id="203" w:name="_Toc44880610"/>
      <w:bookmarkStart w:id="204" w:name="_Toc57992988"/>
      <w:bookmarkStart w:id="205" w:name="_Toc183970661"/>
      <w:r w:rsidRPr="008C2B0F">
        <w:lastRenderedPageBreak/>
        <w:t>6.2</w:t>
      </w:r>
      <w:r w:rsidRPr="008C2B0F">
        <w:tab/>
        <w:t>Commands</w:t>
      </w:r>
      <w:bookmarkEnd w:id="199"/>
      <w:bookmarkEnd w:id="200"/>
      <w:bookmarkEnd w:id="201"/>
      <w:bookmarkEnd w:id="202"/>
      <w:bookmarkEnd w:id="203"/>
      <w:bookmarkEnd w:id="204"/>
      <w:bookmarkEnd w:id="205"/>
    </w:p>
    <w:p w14:paraId="46B9CB1D" w14:textId="77777777" w:rsidR="005E7965" w:rsidRPr="008C2B0F" w:rsidRDefault="005E7965" w:rsidP="00FD6358">
      <w:pPr>
        <w:pStyle w:val="Heading3"/>
        <w:rPr>
          <w:lang w:eastAsia="zh-CN"/>
        </w:rPr>
      </w:pPr>
      <w:bookmarkStart w:id="206" w:name="_Toc2695901"/>
      <w:bookmarkStart w:id="207" w:name="_Toc20217369"/>
      <w:bookmarkStart w:id="208" w:name="_Toc20218231"/>
      <w:bookmarkStart w:id="209" w:name="_Toc27761293"/>
      <w:bookmarkStart w:id="210" w:name="_Toc44880611"/>
      <w:bookmarkStart w:id="211" w:name="_Toc57992989"/>
      <w:bookmarkStart w:id="212" w:name="_Toc183970662"/>
      <w:r w:rsidRPr="008C2B0F">
        <w:t>6.2.1</w:t>
      </w:r>
      <w:r w:rsidRPr="008C2B0F">
        <w:tab/>
      </w:r>
      <w:r w:rsidRPr="008C2B0F">
        <w:rPr>
          <w:lang w:eastAsia="zh-CN"/>
        </w:rPr>
        <w:t>Introduction</w:t>
      </w:r>
      <w:bookmarkEnd w:id="206"/>
      <w:bookmarkEnd w:id="207"/>
      <w:bookmarkEnd w:id="208"/>
      <w:bookmarkEnd w:id="209"/>
      <w:bookmarkEnd w:id="210"/>
      <w:bookmarkEnd w:id="211"/>
      <w:bookmarkEnd w:id="212"/>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FD6358">
      <w:pPr>
        <w:pStyle w:val="Heading3"/>
      </w:pPr>
      <w:bookmarkStart w:id="213" w:name="_Toc2695902"/>
      <w:bookmarkStart w:id="214" w:name="_Toc20217370"/>
      <w:bookmarkStart w:id="215" w:name="_Toc20218232"/>
      <w:bookmarkStart w:id="216" w:name="_Toc27761294"/>
      <w:bookmarkStart w:id="217" w:name="_Toc44880612"/>
      <w:bookmarkStart w:id="218" w:name="_Toc57992990"/>
      <w:bookmarkStart w:id="219" w:name="_Toc183970663"/>
      <w:r w:rsidRPr="008C2B0F">
        <w:t>6.2.2</w:t>
      </w:r>
      <w:r w:rsidRPr="008C2B0F">
        <w:tab/>
        <w:t>Command-Code values</w:t>
      </w:r>
      <w:bookmarkEnd w:id="213"/>
      <w:bookmarkEnd w:id="214"/>
      <w:bookmarkEnd w:id="215"/>
      <w:bookmarkEnd w:id="216"/>
      <w:bookmarkEnd w:id="217"/>
      <w:bookmarkEnd w:id="218"/>
      <w:bookmarkEnd w:id="219"/>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1256D7AB" w:rsidR="005E7965" w:rsidRPr="008C2B0F" w:rsidRDefault="005E7965" w:rsidP="005E7965">
      <w:r w:rsidRPr="008C2B0F">
        <w:t xml:space="preserve">Every command is defined by means of the ABNF syntax </w:t>
      </w:r>
      <w:r w:rsidR="00FA1E60">
        <w:t>IETF RFC </w:t>
      </w:r>
      <w:r w:rsidRPr="008C2B0F">
        <w:t>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FD6358">
      <w:pPr>
        <w:pStyle w:val="Heading3"/>
      </w:pPr>
      <w:bookmarkStart w:id="220" w:name="_Toc2695903"/>
      <w:bookmarkStart w:id="221" w:name="_Toc20217371"/>
      <w:bookmarkStart w:id="222" w:name="_Toc20218233"/>
      <w:bookmarkStart w:id="223" w:name="_Toc27761295"/>
      <w:bookmarkStart w:id="224" w:name="_Toc44880613"/>
      <w:bookmarkStart w:id="225" w:name="_Toc57992991"/>
      <w:bookmarkStart w:id="226" w:name="_Toc183970664"/>
      <w:r w:rsidRPr="008C2B0F">
        <w:t>6.2.3</w:t>
      </w:r>
      <w:r w:rsidRPr="008C2B0F">
        <w:tab/>
        <w:t>Subscriber-Information-Request (SIR) Command</w:t>
      </w:r>
      <w:bookmarkEnd w:id="220"/>
      <w:bookmarkEnd w:id="221"/>
      <w:bookmarkEnd w:id="222"/>
      <w:bookmarkEnd w:id="223"/>
      <w:bookmarkEnd w:id="224"/>
      <w:bookmarkEnd w:id="225"/>
      <w:bookmarkEnd w:id="226"/>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bookmarkStart w:id="227" w:name="_PERM_MCCTEMPBM_CRPT11510000___2"/>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bookmarkStart w:id="228" w:name="_PERM_MCCTEMPBM_CRPT11510001___2"/>
      <w:bookmarkEnd w:id="227"/>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Destination-Realm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9" w:name="_Hlt1188857"/>
      <w:bookmarkEnd w:id="229"/>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bookmarkStart w:id="230" w:name="_PERM_MCCTEMPBM_CRPT11510002___2"/>
      <w:bookmarkEnd w:id="228"/>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FD6358">
      <w:pPr>
        <w:pStyle w:val="Heading3"/>
      </w:pPr>
      <w:bookmarkStart w:id="231" w:name="_Toc2695904"/>
      <w:bookmarkStart w:id="232" w:name="_Toc20217372"/>
      <w:bookmarkStart w:id="233" w:name="_Toc20218234"/>
      <w:bookmarkStart w:id="234" w:name="_Toc27761296"/>
      <w:bookmarkStart w:id="235" w:name="_Toc44880614"/>
      <w:bookmarkStart w:id="236" w:name="_Toc57992992"/>
      <w:bookmarkStart w:id="237" w:name="_Toc183970665"/>
      <w:bookmarkEnd w:id="230"/>
      <w:r w:rsidRPr="008C2B0F">
        <w:lastRenderedPageBreak/>
        <w:t>6.2.4</w:t>
      </w:r>
      <w:r w:rsidRPr="008C2B0F">
        <w:tab/>
        <w:t>Subscriber-Information-Answer (SIA) Command</w:t>
      </w:r>
      <w:bookmarkEnd w:id="231"/>
      <w:bookmarkEnd w:id="232"/>
      <w:bookmarkEnd w:id="233"/>
      <w:bookmarkEnd w:id="234"/>
      <w:bookmarkEnd w:id="235"/>
      <w:bookmarkEnd w:id="236"/>
      <w:bookmarkEnd w:id="237"/>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bookmarkStart w:id="238" w:name="_PERM_MCCTEMPBM_CRPT11510003___2"/>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bookmarkStart w:id="239" w:name="_PERM_MCCTEMPBM_CRPT11510004___2"/>
      <w:bookmarkEnd w:id="238"/>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bookmarkStart w:id="240" w:name="_PERM_MCCTEMPBM_CRPT11510005___2"/>
      <w:bookmarkEnd w:id="239"/>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bookmarkStart w:id="241" w:name="_PERM_MCCTEMPBM_CRPT11510006___2"/>
      <w:bookmarkEnd w:id="240"/>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bookmarkEnd w:id="241"/>
    <w:p w14:paraId="65D88A07" w14:textId="77777777" w:rsidR="005E7965" w:rsidRPr="008C2B0F" w:rsidRDefault="005E7965" w:rsidP="005E7965"/>
    <w:p w14:paraId="3F3420CF" w14:textId="77777777" w:rsidR="005E7965" w:rsidRPr="008C2B0F" w:rsidRDefault="005E7965" w:rsidP="00FD6358">
      <w:pPr>
        <w:pStyle w:val="Heading2"/>
      </w:pPr>
      <w:bookmarkStart w:id="242" w:name="_Toc2695905"/>
      <w:bookmarkStart w:id="243" w:name="_Toc20217373"/>
      <w:bookmarkStart w:id="244" w:name="_Toc20218235"/>
      <w:bookmarkStart w:id="245" w:name="_Toc27761297"/>
      <w:bookmarkStart w:id="246" w:name="_Toc44880615"/>
      <w:bookmarkStart w:id="247" w:name="_Toc57992993"/>
      <w:bookmarkStart w:id="248" w:name="_Toc183970666"/>
      <w:r w:rsidRPr="008C2B0F">
        <w:t>6.3</w:t>
      </w:r>
      <w:r w:rsidRPr="008C2B0F">
        <w:tab/>
        <w:t>Result-Code AVP and Experimental-Result AVP Values</w:t>
      </w:r>
      <w:bookmarkEnd w:id="242"/>
      <w:bookmarkEnd w:id="243"/>
      <w:bookmarkEnd w:id="244"/>
      <w:bookmarkEnd w:id="245"/>
      <w:bookmarkEnd w:id="246"/>
      <w:bookmarkEnd w:id="247"/>
      <w:bookmarkEnd w:id="248"/>
    </w:p>
    <w:p w14:paraId="4DDB7F1D" w14:textId="77777777" w:rsidR="005E7965" w:rsidRPr="008C2B0F" w:rsidRDefault="005E7965" w:rsidP="00FD6358">
      <w:pPr>
        <w:pStyle w:val="Heading3"/>
      </w:pPr>
      <w:bookmarkStart w:id="249" w:name="_Toc2695906"/>
      <w:bookmarkStart w:id="250" w:name="_Toc20217374"/>
      <w:bookmarkStart w:id="251" w:name="_Toc20218236"/>
      <w:bookmarkStart w:id="252" w:name="_Toc27761298"/>
      <w:bookmarkStart w:id="253" w:name="_Toc44880616"/>
      <w:bookmarkStart w:id="254" w:name="_Toc57992994"/>
      <w:bookmarkStart w:id="255" w:name="_Toc183970667"/>
      <w:r w:rsidRPr="008C2B0F">
        <w:t>6.3.1</w:t>
      </w:r>
      <w:r w:rsidRPr="008C2B0F">
        <w:tab/>
        <w:t>General</w:t>
      </w:r>
      <w:bookmarkEnd w:id="249"/>
      <w:bookmarkEnd w:id="250"/>
      <w:bookmarkEnd w:id="251"/>
      <w:bookmarkEnd w:id="252"/>
      <w:bookmarkEnd w:id="253"/>
      <w:bookmarkEnd w:id="254"/>
      <w:bookmarkEnd w:id="255"/>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FD6358">
      <w:pPr>
        <w:pStyle w:val="Heading3"/>
      </w:pPr>
      <w:bookmarkStart w:id="256" w:name="_Toc2695907"/>
      <w:bookmarkStart w:id="257" w:name="_Toc20217375"/>
      <w:bookmarkStart w:id="258" w:name="_Toc20218237"/>
      <w:bookmarkStart w:id="259" w:name="_Toc27761299"/>
      <w:bookmarkStart w:id="260" w:name="_Toc44880617"/>
      <w:bookmarkStart w:id="261" w:name="_Toc57992995"/>
      <w:bookmarkStart w:id="262" w:name="_Toc183970668"/>
      <w:r w:rsidRPr="008C2B0F">
        <w:t>6.3.2</w:t>
      </w:r>
      <w:r w:rsidRPr="008C2B0F">
        <w:tab/>
        <w:t>Success</w:t>
      </w:r>
      <w:bookmarkEnd w:id="256"/>
      <w:bookmarkEnd w:id="257"/>
      <w:bookmarkEnd w:id="258"/>
      <w:bookmarkEnd w:id="259"/>
      <w:bookmarkEnd w:id="260"/>
      <w:bookmarkEnd w:id="261"/>
      <w:bookmarkEnd w:id="262"/>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FD6358">
      <w:pPr>
        <w:pStyle w:val="Heading3"/>
        <w:rPr>
          <w:lang w:eastAsia="zh-CN"/>
        </w:rPr>
      </w:pPr>
      <w:bookmarkStart w:id="263" w:name="_Toc2695908"/>
      <w:bookmarkStart w:id="264" w:name="_Toc20217376"/>
      <w:bookmarkStart w:id="265" w:name="_Toc20218238"/>
      <w:bookmarkStart w:id="266" w:name="_Toc27761300"/>
      <w:bookmarkStart w:id="267" w:name="_Toc44880618"/>
      <w:bookmarkStart w:id="268" w:name="_Toc57992996"/>
      <w:bookmarkStart w:id="269" w:name="_Toc183970669"/>
      <w:r w:rsidRPr="008C2B0F">
        <w:t>6.3.3</w:t>
      </w:r>
      <w:r w:rsidRPr="008C2B0F">
        <w:tab/>
      </w:r>
      <w:r w:rsidRPr="008C2B0F">
        <w:rPr>
          <w:lang w:eastAsia="zh-CN"/>
        </w:rPr>
        <w:t>Permanent Failures</w:t>
      </w:r>
      <w:bookmarkEnd w:id="263"/>
      <w:bookmarkEnd w:id="264"/>
      <w:bookmarkEnd w:id="265"/>
      <w:bookmarkEnd w:id="266"/>
      <w:bookmarkEnd w:id="267"/>
      <w:bookmarkEnd w:id="268"/>
      <w:bookmarkEnd w:id="269"/>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FD6358">
      <w:pPr>
        <w:pStyle w:val="Heading4"/>
      </w:pPr>
      <w:bookmarkStart w:id="270" w:name="_Toc2695909"/>
      <w:bookmarkStart w:id="271" w:name="_Toc20217377"/>
      <w:bookmarkStart w:id="272" w:name="_Toc20218239"/>
      <w:bookmarkStart w:id="273" w:name="_Toc27761301"/>
      <w:bookmarkStart w:id="274" w:name="_Toc44880619"/>
      <w:bookmarkStart w:id="275" w:name="_Toc57992997"/>
      <w:bookmarkStart w:id="276" w:name="_Toc183970670"/>
      <w:r w:rsidRPr="008C2B0F">
        <w:t>6.3.3.1</w:t>
      </w:r>
      <w:r w:rsidRPr="008C2B0F">
        <w:tab/>
        <w:t>DIAMETER_ERROR_USER_UNKNOWN (5001)</w:t>
      </w:r>
      <w:bookmarkEnd w:id="270"/>
      <w:bookmarkEnd w:id="271"/>
      <w:bookmarkEnd w:id="272"/>
      <w:bookmarkEnd w:id="273"/>
      <w:bookmarkEnd w:id="274"/>
      <w:bookmarkEnd w:id="275"/>
      <w:bookmarkEnd w:id="276"/>
    </w:p>
    <w:p w14:paraId="73C35B16" w14:textId="3FF1C45F"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w:t>
      </w:r>
      <w:r w:rsidR="00FA1E60">
        <w:t>3GPP 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FD6358">
      <w:pPr>
        <w:pStyle w:val="Heading4"/>
      </w:pPr>
      <w:bookmarkStart w:id="277" w:name="_Toc2695910"/>
      <w:bookmarkStart w:id="278" w:name="_Toc20217378"/>
      <w:bookmarkStart w:id="279" w:name="_Toc20218240"/>
      <w:bookmarkStart w:id="280" w:name="_Toc27761302"/>
      <w:bookmarkStart w:id="281" w:name="_Toc44880620"/>
      <w:bookmarkStart w:id="282" w:name="_Toc57992998"/>
      <w:bookmarkStart w:id="283" w:name="_Toc183970671"/>
      <w:r w:rsidRPr="008C2B0F">
        <w:t>6.3.3.2</w:t>
      </w:r>
      <w:r w:rsidRPr="008C2B0F">
        <w:tab/>
        <w:t>DIAMETER_ERROR_UNAUTHORIZED_REQUESTING_ENTITY (5510)</w:t>
      </w:r>
      <w:bookmarkEnd w:id="277"/>
      <w:bookmarkEnd w:id="278"/>
      <w:bookmarkEnd w:id="279"/>
      <w:bookmarkEnd w:id="280"/>
      <w:bookmarkEnd w:id="281"/>
      <w:bookmarkEnd w:id="282"/>
      <w:bookmarkEnd w:id="283"/>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FD6358">
      <w:pPr>
        <w:pStyle w:val="Heading4"/>
      </w:pPr>
      <w:bookmarkStart w:id="284" w:name="_Toc2695911"/>
      <w:bookmarkStart w:id="285" w:name="_Toc20217379"/>
      <w:bookmarkStart w:id="286" w:name="_Toc20218241"/>
      <w:bookmarkStart w:id="287" w:name="_Toc27761303"/>
      <w:bookmarkStart w:id="288" w:name="_Toc44880621"/>
      <w:bookmarkStart w:id="289" w:name="_Toc57992999"/>
      <w:bookmarkStart w:id="290" w:name="_Toc183970672"/>
      <w:r w:rsidRPr="008C2B0F">
        <w:lastRenderedPageBreak/>
        <w:t>6.3.3.3</w:t>
      </w:r>
      <w:r w:rsidRPr="008C2B0F">
        <w:tab/>
        <w:t>DIAMETER_ERROR_UNAUTHORIZED_SERVICE (5511)</w:t>
      </w:r>
      <w:bookmarkEnd w:id="284"/>
      <w:bookmarkEnd w:id="285"/>
      <w:bookmarkEnd w:id="286"/>
      <w:bookmarkEnd w:id="287"/>
      <w:bookmarkEnd w:id="288"/>
      <w:bookmarkEnd w:id="289"/>
      <w:bookmarkEnd w:id="290"/>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FD6358">
      <w:pPr>
        <w:pStyle w:val="Heading2"/>
      </w:pPr>
      <w:bookmarkStart w:id="291" w:name="_Hlt7774650"/>
      <w:bookmarkStart w:id="292" w:name="_Toc2695912"/>
      <w:bookmarkStart w:id="293" w:name="_Toc20217380"/>
      <w:bookmarkStart w:id="294" w:name="_Toc20218242"/>
      <w:bookmarkStart w:id="295" w:name="_Toc27761304"/>
      <w:bookmarkStart w:id="296" w:name="_Toc44880622"/>
      <w:bookmarkStart w:id="297" w:name="_Toc57993000"/>
      <w:bookmarkStart w:id="298" w:name="_Toc183970673"/>
      <w:bookmarkEnd w:id="291"/>
      <w:r w:rsidRPr="008C2B0F">
        <w:t>6.4</w:t>
      </w:r>
      <w:r w:rsidRPr="008C2B0F">
        <w:tab/>
        <w:t>AVPs</w:t>
      </w:r>
      <w:bookmarkEnd w:id="292"/>
      <w:bookmarkEnd w:id="293"/>
      <w:bookmarkEnd w:id="294"/>
      <w:bookmarkEnd w:id="295"/>
      <w:bookmarkEnd w:id="296"/>
      <w:bookmarkEnd w:id="297"/>
      <w:bookmarkEnd w:id="298"/>
    </w:p>
    <w:p w14:paraId="5D080BA9" w14:textId="77777777" w:rsidR="005E7965" w:rsidRPr="008C2B0F" w:rsidRDefault="005E7965" w:rsidP="00FD6358">
      <w:pPr>
        <w:pStyle w:val="Heading3"/>
      </w:pPr>
      <w:bookmarkStart w:id="299" w:name="_Toc2695913"/>
      <w:bookmarkStart w:id="300" w:name="_Toc20217381"/>
      <w:bookmarkStart w:id="301" w:name="_Toc20218243"/>
      <w:bookmarkStart w:id="302" w:name="_Toc27761305"/>
      <w:bookmarkStart w:id="303" w:name="_Toc44880623"/>
      <w:bookmarkStart w:id="304" w:name="_Toc57993001"/>
      <w:bookmarkStart w:id="305" w:name="_Toc183970674"/>
      <w:r w:rsidRPr="008C2B0F">
        <w:t>6.4.1</w:t>
      </w:r>
      <w:r w:rsidRPr="008C2B0F">
        <w:tab/>
        <w:t>General</w:t>
      </w:r>
      <w:bookmarkEnd w:id="299"/>
      <w:bookmarkEnd w:id="300"/>
      <w:bookmarkEnd w:id="301"/>
      <w:bookmarkEnd w:id="302"/>
      <w:bookmarkEnd w:id="303"/>
      <w:bookmarkEnd w:id="304"/>
      <w:bookmarkEnd w:id="305"/>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May Encr.</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r w:rsidRPr="008C2B0F">
              <w:t>OctetString</w:t>
            </w:r>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r w:rsidRPr="008C2B0F">
              <w:t>DiameterIdentity</w:t>
            </w:r>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r w:rsidRPr="008C2B0F">
              <w:t>OctetString</w:t>
            </w:r>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r w:rsidRPr="008C2B0F">
              <w:t>DiameterIdentity</w:t>
            </w:r>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653E0D13"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49687258"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1E33DD19"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46E317DC"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4195C115"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59D79BEC"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0500939B"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54B9652C"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14B39ADD"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09BB684C"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149671E5"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017E11DD"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36C78038" w:rsidR="005E7965" w:rsidRPr="008C2B0F" w:rsidRDefault="00FA1E60" w:rsidP="008F6D90">
            <w:pPr>
              <w:pStyle w:val="TAL"/>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1E637DF3"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FD6358">
      <w:pPr>
        <w:pStyle w:val="Heading3"/>
      </w:pPr>
      <w:bookmarkStart w:id="306" w:name="_Toc2695914"/>
      <w:bookmarkStart w:id="307" w:name="_Toc20217382"/>
      <w:bookmarkStart w:id="308" w:name="_Toc20218244"/>
      <w:bookmarkStart w:id="309" w:name="_Toc27761306"/>
      <w:bookmarkStart w:id="310" w:name="_Toc44880624"/>
      <w:bookmarkStart w:id="311" w:name="_Toc57993002"/>
      <w:bookmarkStart w:id="312" w:name="_Toc183970675"/>
      <w:r w:rsidRPr="008C2B0F">
        <w:t>6.4.2</w:t>
      </w:r>
      <w:r w:rsidRPr="008C2B0F">
        <w:tab/>
        <w:t>User-Identifier</w:t>
      </w:r>
      <w:bookmarkEnd w:id="306"/>
      <w:bookmarkEnd w:id="307"/>
      <w:bookmarkEnd w:id="308"/>
      <w:bookmarkEnd w:id="309"/>
      <w:bookmarkEnd w:id="310"/>
      <w:bookmarkEnd w:id="311"/>
      <w:bookmarkEnd w:id="312"/>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bookmarkStart w:id="313" w:name="_PERM_MCCTEMPBM_CRPT11510007___2"/>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bookmarkStart w:id="314" w:name="_PERM_MCCTEMPBM_CRPT11510008___2"/>
      <w:bookmarkEnd w:id="313"/>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External-Identifier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bookmarkEnd w:id="314"/>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FD6358">
      <w:pPr>
        <w:pStyle w:val="Heading3"/>
      </w:pPr>
      <w:bookmarkStart w:id="315" w:name="_Toc2695915"/>
      <w:bookmarkStart w:id="316" w:name="_Toc20217383"/>
      <w:bookmarkStart w:id="317" w:name="_Toc20218245"/>
      <w:bookmarkStart w:id="318" w:name="_Toc27761307"/>
      <w:bookmarkStart w:id="319" w:name="_Toc44880625"/>
      <w:bookmarkStart w:id="320" w:name="_Toc57993003"/>
      <w:bookmarkStart w:id="321" w:name="_Toc183970676"/>
      <w:r w:rsidRPr="008C2B0F">
        <w:t>6.4.3</w:t>
      </w:r>
      <w:r w:rsidRPr="008C2B0F">
        <w:tab/>
        <w:t>Service-ID</w:t>
      </w:r>
      <w:bookmarkEnd w:id="315"/>
      <w:bookmarkEnd w:id="316"/>
      <w:bookmarkEnd w:id="317"/>
      <w:bookmarkEnd w:id="318"/>
      <w:bookmarkEnd w:id="319"/>
      <w:bookmarkEnd w:id="320"/>
      <w:bookmarkEnd w:id="321"/>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22" w:name="_Toc2695916"/>
      <w:bookmarkStart w:id="323" w:name="_Toc20217384"/>
      <w:bookmarkStart w:id="324" w:name="_Toc20218246"/>
      <w:bookmarkStart w:id="325" w:name="_Toc27761308"/>
      <w:bookmarkStart w:id="326" w:name="_Toc44880626"/>
      <w:bookmarkStart w:id="327" w:name="_Toc57993004"/>
    </w:p>
    <w:p w14:paraId="6922E909" w14:textId="56389F69" w:rsidR="005E7965" w:rsidRPr="008C2B0F" w:rsidRDefault="005E7965" w:rsidP="00FD6358">
      <w:pPr>
        <w:pStyle w:val="Heading3"/>
      </w:pPr>
      <w:bookmarkStart w:id="328" w:name="_Toc183970677"/>
      <w:r w:rsidRPr="008C2B0F">
        <w:t>6.4.4</w:t>
      </w:r>
      <w:r w:rsidRPr="008C2B0F">
        <w:tab/>
        <w:t>SCS-Identity</w:t>
      </w:r>
      <w:bookmarkEnd w:id="322"/>
      <w:bookmarkEnd w:id="323"/>
      <w:bookmarkEnd w:id="324"/>
      <w:bookmarkEnd w:id="325"/>
      <w:bookmarkEnd w:id="326"/>
      <w:bookmarkEnd w:id="327"/>
      <w:bookmarkEnd w:id="328"/>
    </w:p>
    <w:p w14:paraId="7B52E6DE" w14:textId="77777777"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14:paraId="366FC25E" w14:textId="77777777" w:rsidR="005E7965" w:rsidRPr="008C2B0F" w:rsidRDefault="005E7965" w:rsidP="00FA1E60">
      <w:r w:rsidRPr="00FA1E60">
        <w:t>The encoding of the SCS-Identity AVP is defined per SCS service.</w:t>
      </w:r>
    </w:p>
    <w:p w14:paraId="78806364" w14:textId="77777777" w:rsidR="005E7965" w:rsidRPr="008C2B0F" w:rsidRDefault="005E7965" w:rsidP="00FA1E60">
      <w:r w:rsidRPr="00FA1E60">
        <w:lastRenderedPageBreak/>
        <w:t xml:space="preserve">For the device triggering service, the SCS-Identity AVP shall contain the ISDN number of </w:t>
      </w:r>
      <w:r w:rsidRPr="00FA1E60">
        <w:rPr>
          <w:rFonts w:hint="eastAsia"/>
        </w:rPr>
        <w:t>the</w:t>
      </w:r>
      <w:r w:rsidRPr="00FA1E60">
        <w:t xml:space="preserve"> SCS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FD6358">
      <w:pPr>
        <w:pStyle w:val="Heading3"/>
      </w:pPr>
      <w:bookmarkStart w:id="329" w:name="_Toc2695917"/>
      <w:bookmarkStart w:id="330" w:name="_Toc20217385"/>
      <w:bookmarkStart w:id="331" w:name="_Toc20218247"/>
      <w:bookmarkStart w:id="332" w:name="_Toc27761309"/>
      <w:bookmarkStart w:id="333" w:name="_Toc44880627"/>
      <w:bookmarkStart w:id="334" w:name="_Toc57993005"/>
      <w:bookmarkStart w:id="335" w:name="_Toc183970678"/>
      <w:r w:rsidRPr="008C2B0F">
        <w:t>6.4.5</w:t>
      </w:r>
      <w:r w:rsidRPr="008C2B0F">
        <w:tab/>
        <w:t>Service-Parameters</w:t>
      </w:r>
      <w:bookmarkEnd w:id="329"/>
      <w:bookmarkEnd w:id="330"/>
      <w:bookmarkEnd w:id="331"/>
      <w:bookmarkEnd w:id="332"/>
      <w:bookmarkEnd w:id="333"/>
      <w:bookmarkEnd w:id="334"/>
      <w:bookmarkEnd w:id="335"/>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bookmarkStart w:id="336" w:name="_PERM_MCCTEMPBM_CRPT11510010___2"/>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bookmarkStart w:id="337" w:name="_PERM_MCCTEMPBM_CRPT11510011___2"/>
      <w:bookmarkEnd w:id="336"/>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FD6358">
      <w:pPr>
        <w:pStyle w:val="Heading3"/>
      </w:pPr>
      <w:bookmarkStart w:id="338" w:name="_Toc2695918"/>
      <w:bookmarkStart w:id="339" w:name="_Toc20217386"/>
      <w:bookmarkStart w:id="340" w:name="_Toc20218248"/>
      <w:bookmarkStart w:id="341" w:name="_Toc27761310"/>
      <w:bookmarkStart w:id="342" w:name="_Toc44880628"/>
      <w:bookmarkStart w:id="343" w:name="_Toc57993006"/>
      <w:bookmarkStart w:id="344" w:name="_Toc183970679"/>
      <w:bookmarkEnd w:id="337"/>
      <w:r w:rsidRPr="008C2B0F">
        <w:t>6.4.6</w:t>
      </w:r>
      <w:r w:rsidRPr="008C2B0F">
        <w:tab/>
        <w:t>T4-Parameters</w:t>
      </w:r>
      <w:bookmarkEnd w:id="338"/>
      <w:bookmarkEnd w:id="339"/>
      <w:bookmarkEnd w:id="340"/>
      <w:bookmarkEnd w:id="341"/>
      <w:bookmarkEnd w:id="342"/>
      <w:bookmarkEnd w:id="343"/>
      <w:bookmarkEnd w:id="344"/>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bookmarkStart w:id="345" w:name="_PERM_MCCTEMPBM_CRPT11510012___2"/>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bookmarkStart w:id="346" w:name="_PERM_MCCTEMPBM_CRPT11510013___2"/>
      <w:bookmarkEnd w:id="345"/>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FD6358">
      <w:pPr>
        <w:pStyle w:val="Heading3"/>
      </w:pPr>
      <w:bookmarkStart w:id="347" w:name="_Toc2695919"/>
      <w:bookmarkStart w:id="348" w:name="_Toc20217387"/>
      <w:bookmarkStart w:id="349" w:name="_Toc20218249"/>
      <w:bookmarkStart w:id="350" w:name="_Toc27761311"/>
      <w:bookmarkStart w:id="351" w:name="_Toc44880629"/>
      <w:bookmarkStart w:id="352" w:name="_Toc57993007"/>
      <w:bookmarkStart w:id="353" w:name="_Toc183970680"/>
      <w:bookmarkEnd w:id="346"/>
      <w:r w:rsidRPr="008C2B0F">
        <w:t>6.4.7</w:t>
      </w:r>
      <w:r w:rsidRPr="008C2B0F">
        <w:tab/>
        <w:t>Service-Data</w:t>
      </w:r>
      <w:bookmarkEnd w:id="347"/>
      <w:bookmarkEnd w:id="348"/>
      <w:bookmarkEnd w:id="349"/>
      <w:bookmarkEnd w:id="350"/>
      <w:bookmarkEnd w:id="351"/>
      <w:bookmarkEnd w:id="352"/>
      <w:bookmarkEnd w:id="353"/>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bookmarkStart w:id="354" w:name="_PERM_MCCTEMPBM_CRPT11510014___2"/>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bookmarkStart w:id="355" w:name="_PERM_MCCTEMPBM_CRPT11510015___2"/>
      <w:bookmarkEnd w:id="354"/>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FD6358">
      <w:pPr>
        <w:pStyle w:val="Heading3"/>
        <w:rPr>
          <w:lang w:val="en-US"/>
        </w:rPr>
      </w:pPr>
      <w:bookmarkStart w:id="356" w:name="_Toc2695920"/>
      <w:bookmarkStart w:id="357" w:name="_Toc20217388"/>
      <w:bookmarkStart w:id="358" w:name="_Toc20218250"/>
      <w:bookmarkStart w:id="359" w:name="_Toc27761312"/>
      <w:bookmarkStart w:id="360" w:name="_Toc44880630"/>
      <w:bookmarkStart w:id="361" w:name="_Toc57993008"/>
      <w:bookmarkStart w:id="362" w:name="_Toc183970681"/>
      <w:bookmarkEnd w:id="355"/>
      <w:r w:rsidRPr="008C2B0F">
        <w:rPr>
          <w:lang w:val="en-US"/>
        </w:rPr>
        <w:t>6.4.8</w:t>
      </w:r>
      <w:r w:rsidRPr="008C2B0F">
        <w:rPr>
          <w:lang w:val="en-US"/>
        </w:rPr>
        <w:tab/>
        <w:t>T4-Data</w:t>
      </w:r>
      <w:bookmarkEnd w:id="356"/>
      <w:bookmarkEnd w:id="357"/>
      <w:bookmarkEnd w:id="358"/>
      <w:bookmarkEnd w:id="359"/>
      <w:bookmarkEnd w:id="360"/>
      <w:bookmarkEnd w:id="361"/>
      <w:bookmarkEnd w:id="362"/>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bookmarkStart w:id="363" w:name="_PERM_MCCTEMPBM_CRPT11510016___2"/>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bookmarkStart w:id="364" w:name="_PERM_MCCTEMPBM_CRPT11510017___2"/>
      <w:bookmarkEnd w:id="363"/>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bookmarkEnd w:id="364"/>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FD6358">
      <w:pPr>
        <w:pStyle w:val="Heading3"/>
        <w:rPr>
          <w:lang w:val="en-US"/>
        </w:rPr>
      </w:pPr>
      <w:bookmarkStart w:id="365" w:name="_Toc2695921"/>
      <w:bookmarkStart w:id="366" w:name="_Toc20217389"/>
      <w:bookmarkStart w:id="367" w:name="_Toc20218251"/>
      <w:bookmarkStart w:id="368" w:name="_Toc27761313"/>
      <w:bookmarkStart w:id="369" w:name="_Toc44880631"/>
      <w:bookmarkStart w:id="370" w:name="_Toc57993009"/>
      <w:bookmarkStart w:id="371" w:name="_Toc183970682"/>
      <w:r w:rsidRPr="008C2B0F">
        <w:rPr>
          <w:lang w:val="en-US"/>
        </w:rPr>
        <w:t>6.4.9</w:t>
      </w:r>
      <w:r w:rsidRPr="008C2B0F">
        <w:rPr>
          <w:lang w:val="en-US"/>
        </w:rPr>
        <w:tab/>
        <w:t>HSS-Cause</w:t>
      </w:r>
      <w:bookmarkEnd w:id="365"/>
      <w:bookmarkEnd w:id="366"/>
      <w:bookmarkEnd w:id="367"/>
      <w:bookmarkEnd w:id="368"/>
      <w:bookmarkEnd w:id="369"/>
      <w:bookmarkEnd w:id="370"/>
      <w:bookmarkEnd w:id="371"/>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72" w:name="_Toc2695922"/>
      <w:bookmarkStart w:id="373" w:name="_Toc20217390"/>
      <w:bookmarkStart w:id="374" w:name="_Toc20218252"/>
      <w:bookmarkStart w:id="375" w:name="_Toc27761314"/>
      <w:bookmarkStart w:id="376" w:name="_Toc44880632"/>
      <w:bookmarkStart w:id="377" w:name="_Toc57993010"/>
    </w:p>
    <w:p w14:paraId="70EE564D" w14:textId="77777777" w:rsidR="005E7965" w:rsidRPr="008C2B0F" w:rsidRDefault="005E7965" w:rsidP="00FD6358">
      <w:pPr>
        <w:pStyle w:val="Heading3"/>
      </w:pPr>
      <w:bookmarkStart w:id="378" w:name="_Toc183970683"/>
      <w:r w:rsidRPr="008C2B0F">
        <w:t>6.4.10</w:t>
      </w:r>
      <w:r w:rsidRPr="008C2B0F">
        <w:tab/>
        <w:t>SIR-Flags</w:t>
      </w:r>
      <w:bookmarkEnd w:id="372"/>
      <w:bookmarkEnd w:id="373"/>
      <w:bookmarkEnd w:id="374"/>
      <w:bookmarkEnd w:id="375"/>
      <w:bookmarkEnd w:id="376"/>
      <w:bookmarkEnd w:id="377"/>
      <w:bookmarkEnd w:id="378"/>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FD6358">
      <w:pPr>
        <w:pStyle w:val="Heading3"/>
      </w:pPr>
      <w:bookmarkStart w:id="379" w:name="_Toc2695923"/>
      <w:bookmarkStart w:id="380" w:name="_Toc20217391"/>
      <w:bookmarkStart w:id="381" w:name="_Toc20218253"/>
      <w:bookmarkStart w:id="382" w:name="_Toc27761315"/>
      <w:bookmarkStart w:id="383" w:name="_Toc44880633"/>
      <w:bookmarkStart w:id="384" w:name="_Toc57993011"/>
      <w:bookmarkStart w:id="385" w:name="_Toc183970684"/>
      <w:r w:rsidRPr="008C2B0F">
        <w:t>6.4.11</w:t>
      </w:r>
      <w:r w:rsidRPr="008C2B0F">
        <w:tab/>
        <w:t>External-Identifier</w:t>
      </w:r>
      <w:bookmarkEnd w:id="379"/>
      <w:bookmarkEnd w:id="380"/>
      <w:bookmarkEnd w:id="381"/>
      <w:bookmarkEnd w:id="382"/>
      <w:bookmarkEnd w:id="383"/>
      <w:bookmarkEnd w:id="384"/>
      <w:bookmarkEnd w:id="385"/>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14:paraId="6F04633D" w14:textId="77777777" w:rsidR="005E7965" w:rsidRPr="008C2B0F" w:rsidRDefault="005E7965" w:rsidP="00FD6358">
      <w:pPr>
        <w:pStyle w:val="Heading3"/>
        <w:rPr>
          <w:lang w:val="en-US"/>
        </w:rPr>
      </w:pPr>
      <w:bookmarkStart w:id="386" w:name="_Toc2695924"/>
      <w:bookmarkStart w:id="387" w:name="_Toc20217392"/>
      <w:bookmarkStart w:id="388" w:name="_Toc20218254"/>
      <w:bookmarkStart w:id="389" w:name="_Toc27761316"/>
      <w:bookmarkStart w:id="390" w:name="_Toc44880634"/>
      <w:bookmarkStart w:id="391" w:name="_Toc57993012"/>
      <w:bookmarkStart w:id="392" w:name="_Toc183970685"/>
      <w:r w:rsidRPr="008C2B0F">
        <w:rPr>
          <w:lang w:val="en-US"/>
        </w:rPr>
        <w:t>6.4.12</w:t>
      </w:r>
      <w:r w:rsidRPr="008C2B0F">
        <w:rPr>
          <w:lang w:val="en-US"/>
        </w:rPr>
        <w:tab/>
        <w:t>Serving-Node</w:t>
      </w:r>
      <w:bookmarkEnd w:id="386"/>
      <w:bookmarkEnd w:id="387"/>
      <w:bookmarkEnd w:id="388"/>
      <w:bookmarkEnd w:id="389"/>
      <w:bookmarkEnd w:id="390"/>
      <w:bookmarkEnd w:id="391"/>
      <w:bookmarkEnd w:id="392"/>
    </w:p>
    <w:p w14:paraId="670D2F4E" w14:textId="5CEE3B28"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bookmarkStart w:id="393" w:name="_PERM_MCCTEMPBM_CRPT11510018___2"/>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bookmarkStart w:id="394" w:name="_PERM_MCCTEMPBM_CRPT11510019___2"/>
      <w:bookmarkEnd w:id="393"/>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bookmarkStart w:id="395" w:name="_PERM_MCCTEMPBM_CRPT11510020___2"/>
      <w:bookmarkEnd w:id="394"/>
      <w:r w:rsidRPr="008C2B0F">
        <w:t>*[AVP]</w:t>
      </w:r>
    </w:p>
    <w:bookmarkEnd w:id="395"/>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6A55B680"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FD6358">
      <w:pPr>
        <w:pStyle w:val="Heading3"/>
        <w:rPr>
          <w:lang w:val="en-US"/>
        </w:rPr>
      </w:pPr>
      <w:bookmarkStart w:id="396" w:name="_Toc2695925"/>
      <w:bookmarkStart w:id="397" w:name="_Toc20217393"/>
      <w:bookmarkStart w:id="398" w:name="_Toc20218255"/>
      <w:bookmarkStart w:id="399" w:name="_Toc27761317"/>
      <w:bookmarkStart w:id="400" w:name="_Toc44880635"/>
      <w:bookmarkStart w:id="401" w:name="_Toc57993013"/>
      <w:bookmarkStart w:id="402" w:name="_Toc183970686"/>
      <w:r w:rsidRPr="008C2B0F">
        <w:rPr>
          <w:lang w:val="en-US"/>
        </w:rPr>
        <w:t>6.4.13</w:t>
      </w:r>
      <w:r w:rsidRPr="008C2B0F">
        <w:rPr>
          <w:lang w:val="en-US"/>
        </w:rPr>
        <w:tab/>
        <w:t>Additional-Serving-Node</w:t>
      </w:r>
      <w:bookmarkEnd w:id="396"/>
      <w:bookmarkEnd w:id="397"/>
      <w:bookmarkEnd w:id="398"/>
      <w:bookmarkEnd w:id="399"/>
      <w:bookmarkEnd w:id="400"/>
      <w:bookmarkEnd w:id="401"/>
      <w:bookmarkEnd w:id="402"/>
    </w:p>
    <w:p w14:paraId="0824BF55" w14:textId="48B5C553"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bookmarkStart w:id="403" w:name="_PERM_MCCTEMPBM_CRPT11510021___2"/>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bookmarkStart w:id="404" w:name="_PERM_MCCTEMPBM_CRPT11510022___2"/>
      <w:bookmarkEnd w:id="403"/>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bookmarkStart w:id="405" w:name="_PERM_MCCTEMPBM_CRPT11510023___2"/>
      <w:bookmarkEnd w:id="404"/>
      <w:r w:rsidRPr="008C2B0F">
        <w:t>*[AVP]</w:t>
      </w:r>
    </w:p>
    <w:bookmarkEnd w:id="405"/>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75910DFF"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FD6358">
      <w:pPr>
        <w:pStyle w:val="Heading3"/>
        <w:rPr>
          <w:lang w:val="en-US"/>
        </w:rPr>
      </w:pPr>
      <w:bookmarkStart w:id="406" w:name="_Toc2695926"/>
      <w:bookmarkStart w:id="407" w:name="_Toc20217394"/>
      <w:bookmarkStart w:id="408" w:name="_Toc20218256"/>
      <w:bookmarkStart w:id="409" w:name="_Toc27761318"/>
      <w:bookmarkStart w:id="410" w:name="_Toc44880636"/>
      <w:bookmarkStart w:id="411" w:name="_Toc57993014"/>
      <w:bookmarkStart w:id="412" w:name="_Toc183970687"/>
      <w:r w:rsidRPr="008C2B0F">
        <w:rPr>
          <w:lang w:val="en-US"/>
        </w:rPr>
        <w:t>6.4.14</w:t>
      </w:r>
      <w:r w:rsidRPr="008C2B0F">
        <w:rPr>
          <w:lang w:val="en-US"/>
        </w:rPr>
        <w:tab/>
        <w:t>IP-SM-GW-Number</w:t>
      </w:r>
      <w:bookmarkEnd w:id="406"/>
      <w:bookmarkEnd w:id="407"/>
      <w:bookmarkEnd w:id="408"/>
      <w:bookmarkEnd w:id="409"/>
      <w:bookmarkEnd w:id="410"/>
      <w:bookmarkEnd w:id="411"/>
      <w:bookmarkEnd w:id="412"/>
    </w:p>
    <w:p w14:paraId="213F1B72" w14:textId="2E36C911" w:rsidR="005E7965" w:rsidRPr="008C2B0F" w:rsidRDefault="005E7965" w:rsidP="00FA1E60">
      <w:pPr>
        <w:rPr>
          <w:lang w:val="en-US"/>
        </w:rPr>
      </w:pPr>
      <w:r w:rsidRPr="00FA1E60">
        <w:t xml:space="preserve">The IP-SM-GW-Number AVP is of type OctetString and it shall contain the ISDN number of </w:t>
      </w:r>
      <w:r w:rsidRPr="00FA1E60">
        <w:rPr>
          <w:rFonts w:hint="eastAsia"/>
        </w:rPr>
        <w:t>the</w:t>
      </w:r>
      <w:r w:rsidRPr="00FA1E60">
        <w:t xml:space="preserve"> IP-SM-GW in international number format as described in ITU-T Rec E.164</w:t>
      </w:r>
      <w:r w:rsidR="004A48AB" w:rsidRPr="00FA1E60">
        <w:t> [</w:t>
      </w:r>
      <w:r w:rsidRPr="00FA1E60">
        <w:t xml:space="preserve">41]. It shall be encoded as a TBCD-string. See </w:t>
      </w:r>
      <w:r w:rsidR="00FA1E60" w:rsidRPr="00FA1E60">
        <w:t>3GPP TS</w:t>
      </w:r>
      <w:r w:rsidR="004A48AB" w:rsidRPr="00FA1E60">
        <w:t> 2</w:t>
      </w:r>
      <w:r w:rsidRPr="00FA1E60">
        <w:t>9.002</w:t>
      </w:r>
      <w:r w:rsidR="004A48AB" w:rsidRPr="00FA1E60">
        <w:t> [</w:t>
      </w:r>
      <w:r w:rsidRPr="00FA1E60">
        <w:t>24] for encoding of TBCD-strings. This AVP shall not include leading indicators for the nature of address and the numbering plan.</w:t>
      </w:r>
    </w:p>
    <w:p w14:paraId="0D0CA215" w14:textId="77777777" w:rsidR="005E7965" w:rsidRPr="008C2B0F" w:rsidRDefault="005E7965" w:rsidP="00FD6358">
      <w:pPr>
        <w:pStyle w:val="Heading3"/>
        <w:rPr>
          <w:lang w:val="en-US"/>
        </w:rPr>
      </w:pPr>
      <w:bookmarkStart w:id="413" w:name="_Toc2695927"/>
      <w:bookmarkStart w:id="414" w:name="_Toc20217395"/>
      <w:bookmarkStart w:id="415" w:name="_Toc20218257"/>
      <w:bookmarkStart w:id="416" w:name="_Toc27761319"/>
      <w:bookmarkStart w:id="417" w:name="_Toc44880637"/>
      <w:bookmarkStart w:id="418" w:name="_Toc57993015"/>
      <w:bookmarkStart w:id="419" w:name="_Toc183970688"/>
      <w:r w:rsidRPr="008C2B0F">
        <w:rPr>
          <w:lang w:val="en-US"/>
        </w:rPr>
        <w:t>6.4.15</w:t>
      </w:r>
      <w:r w:rsidRPr="008C2B0F">
        <w:rPr>
          <w:lang w:val="en-US"/>
        </w:rPr>
        <w:tab/>
        <w:t>IP-SM-GW-Name</w:t>
      </w:r>
      <w:bookmarkEnd w:id="413"/>
      <w:bookmarkEnd w:id="414"/>
      <w:bookmarkEnd w:id="415"/>
      <w:bookmarkEnd w:id="416"/>
      <w:bookmarkEnd w:id="417"/>
      <w:bookmarkEnd w:id="418"/>
      <w:bookmarkEnd w:id="419"/>
    </w:p>
    <w:p w14:paraId="38B2C5EA" w14:textId="63B5D32B"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3D5F6405" w14:textId="77777777" w:rsidR="005E7965" w:rsidRPr="008C2B0F" w:rsidRDefault="005E7965" w:rsidP="00FD6358">
      <w:pPr>
        <w:pStyle w:val="Heading3"/>
      </w:pPr>
      <w:bookmarkStart w:id="420" w:name="_Toc2695928"/>
      <w:bookmarkStart w:id="421" w:name="_Toc20217396"/>
      <w:bookmarkStart w:id="422" w:name="_Toc20218258"/>
      <w:bookmarkStart w:id="423" w:name="_Toc27761320"/>
      <w:bookmarkStart w:id="424" w:name="_Toc44880638"/>
      <w:bookmarkStart w:id="425" w:name="_Toc57993016"/>
      <w:bookmarkStart w:id="426" w:name="_Toc183970689"/>
      <w:r w:rsidRPr="008C2B0F">
        <w:t>6.4.16</w:t>
      </w:r>
      <w:r w:rsidRPr="008C2B0F">
        <w:tab/>
        <w:t>OC-Supported-Features</w:t>
      </w:r>
      <w:bookmarkEnd w:id="420"/>
      <w:bookmarkEnd w:id="421"/>
      <w:bookmarkEnd w:id="422"/>
      <w:bookmarkEnd w:id="423"/>
      <w:bookmarkEnd w:id="424"/>
      <w:bookmarkEnd w:id="425"/>
      <w:bookmarkEnd w:id="426"/>
    </w:p>
    <w:p w14:paraId="0F8CEEA2" w14:textId="456CE0C4" w:rsidR="005E7965" w:rsidRPr="008C2B0F" w:rsidRDefault="005E7965" w:rsidP="005E7965">
      <w:pPr>
        <w:rPr>
          <w:lang w:eastAsia="zh-CN"/>
        </w:rPr>
      </w:pPr>
      <w:r w:rsidRPr="008C2B0F">
        <w:t xml:space="preserve">The OC-Supported-Features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FD6358">
      <w:pPr>
        <w:pStyle w:val="Heading3"/>
      </w:pPr>
      <w:bookmarkStart w:id="427" w:name="_Toc2695929"/>
      <w:bookmarkStart w:id="428" w:name="_Toc20217397"/>
      <w:bookmarkStart w:id="429" w:name="_Toc20218259"/>
      <w:bookmarkStart w:id="430" w:name="_Toc27761321"/>
      <w:bookmarkStart w:id="431" w:name="_Toc44880639"/>
      <w:bookmarkStart w:id="432" w:name="_Toc57993017"/>
      <w:bookmarkStart w:id="433" w:name="_Toc183970690"/>
      <w:r w:rsidRPr="008C2B0F">
        <w:t>6.4.17</w:t>
      </w:r>
      <w:r w:rsidRPr="008C2B0F">
        <w:tab/>
        <w:t>OC-OLR</w:t>
      </w:r>
      <w:bookmarkEnd w:id="427"/>
      <w:bookmarkEnd w:id="428"/>
      <w:bookmarkEnd w:id="429"/>
      <w:bookmarkEnd w:id="430"/>
      <w:bookmarkEnd w:id="431"/>
      <w:bookmarkEnd w:id="432"/>
      <w:bookmarkEnd w:id="433"/>
    </w:p>
    <w:p w14:paraId="48DB8E5C" w14:textId="43635966" w:rsidR="005E7965" w:rsidRPr="008C2B0F" w:rsidRDefault="005E7965" w:rsidP="005E7965">
      <w:pPr>
        <w:rPr>
          <w:lang w:eastAsia="zh-CN"/>
        </w:rPr>
      </w:pPr>
      <w:r w:rsidRPr="008C2B0F">
        <w:t xml:space="preserve">The OC-OLR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FD6358">
      <w:pPr>
        <w:pStyle w:val="Heading3"/>
      </w:pPr>
      <w:bookmarkStart w:id="434" w:name="_Toc2695930"/>
      <w:bookmarkStart w:id="435" w:name="_Toc20217398"/>
      <w:bookmarkStart w:id="436" w:name="_Toc20218260"/>
      <w:bookmarkStart w:id="437" w:name="_Toc27761322"/>
      <w:bookmarkStart w:id="438" w:name="_Toc44880640"/>
      <w:bookmarkStart w:id="439" w:name="_Toc57993018"/>
      <w:bookmarkStart w:id="440" w:name="_Toc183970691"/>
      <w:r w:rsidRPr="008C2B0F">
        <w:t>6.4.18</w:t>
      </w:r>
      <w:r w:rsidRPr="008C2B0F">
        <w:tab/>
        <w:t>IP-SM-GW-Realm</w:t>
      </w:r>
      <w:bookmarkEnd w:id="434"/>
      <w:bookmarkEnd w:id="435"/>
      <w:bookmarkEnd w:id="436"/>
      <w:bookmarkEnd w:id="437"/>
      <w:bookmarkEnd w:id="438"/>
      <w:bookmarkEnd w:id="439"/>
      <w:bookmarkEnd w:id="440"/>
    </w:p>
    <w:p w14:paraId="252BDCA7" w14:textId="4A125EE6"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1EBCBF52" w14:textId="77777777" w:rsidR="005E7965" w:rsidRPr="008C2B0F" w:rsidRDefault="005E7965" w:rsidP="00FD6358">
      <w:pPr>
        <w:pStyle w:val="Heading3"/>
      </w:pPr>
      <w:bookmarkStart w:id="441" w:name="_Toc2695931"/>
      <w:bookmarkStart w:id="442" w:name="_Toc20217399"/>
      <w:bookmarkStart w:id="443" w:name="_Toc20218261"/>
      <w:bookmarkStart w:id="444" w:name="_Toc27761323"/>
      <w:bookmarkStart w:id="445" w:name="_Toc44880641"/>
      <w:bookmarkStart w:id="446" w:name="_Toc57993019"/>
      <w:bookmarkStart w:id="447" w:name="_Toc183970692"/>
      <w:r w:rsidRPr="008C2B0F">
        <w:t>6.4.19</w:t>
      </w:r>
      <w:r w:rsidRPr="008C2B0F">
        <w:tab/>
        <w:t>DRMP</w:t>
      </w:r>
      <w:bookmarkEnd w:id="441"/>
      <w:bookmarkEnd w:id="442"/>
      <w:bookmarkEnd w:id="443"/>
      <w:bookmarkEnd w:id="444"/>
      <w:bookmarkEnd w:id="445"/>
      <w:bookmarkEnd w:id="446"/>
      <w:bookmarkEnd w:id="447"/>
    </w:p>
    <w:p w14:paraId="4A047FA9" w14:textId="77777777" w:rsidR="005E7965" w:rsidRPr="008C2B0F" w:rsidRDefault="005E7965" w:rsidP="005E7965">
      <w:r w:rsidRPr="008C2B0F">
        <w:t>The DRMP AVP is of type Enumerated and it is defined in IETF RFC 7944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FD6358">
      <w:pPr>
        <w:pStyle w:val="Heading3"/>
      </w:pPr>
      <w:bookmarkStart w:id="448" w:name="_Toc2695932"/>
      <w:bookmarkStart w:id="449" w:name="_Toc20217400"/>
      <w:bookmarkStart w:id="450" w:name="_Toc20218262"/>
      <w:bookmarkStart w:id="451" w:name="_Toc27761324"/>
      <w:bookmarkStart w:id="452" w:name="_Toc44880642"/>
      <w:bookmarkStart w:id="453" w:name="_Toc57993020"/>
      <w:bookmarkStart w:id="454" w:name="_Toc183970693"/>
      <w:r w:rsidRPr="008C2B0F">
        <w:rPr>
          <w:rFonts w:hint="eastAsia"/>
          <w:lang w:eastAsia="zh-CN"/>
        </w:rPr>
        <w:t>6</w:t>
      </w:r>
      <w:r w:rsidRPr="008C2B0F">
        <w:t>.4.20</w:t>
      </w:r>
      <w:r w:rsidRPr="008C2B0F">
        <w:tab/>
        <w:t>Load</w:t>
      </w:r>
      <w:bookmarkEnd w:id="448"/>
      <w:bookmarkEnd w:id="449"/>
      <w:bookmarkEnd w:id="450"/>
      <w:bookmarkEnd w:id="451"/>
      <w:bookmarkEnd w:id="452"/>
      <w:bookmarkEnd w:id="453"/>
      <w:bookmarkEnd w:id="454"/>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FD6358">
      <w:pPr>
        <w:pStyle w:val="Heading1"/>
      </w:pPr>
      <w:bookmarkStart w:id="455" w:name="_Toc2695933"/>
      <w:bookmarkStart w:id="456" w:name="_Toc20217401"/>
      <w:bookmarkStart w:id="457" w:name="_Toc20218263"/>
      <w:bookmarkStart w:id="458" w:name="_Toc27761325"/>
      <w:bookmarkStart w:id="459" w:name="_Toc44880643"/>
      <w:bookmarkStart w:id="460" w:name="_Toc57993021"/>
      <w:bookmarkStart w:id="461" w:name="_Toc183970694"/>
      <w:r w:rsidRPr="008C2B0F">
        <w:t>7</w:t>
      </w:r>
      <w:r w:rsidRPr="008C2B0F">
        <w:tab/>
        <w:t>Diameter-based S6t Interface</w:t>
      </w:r>
      <w:bookmarkEnd w:id="455"/>
      <w:bookmarkEnd w:id="456"/>
      <w:bookmarkEnd w:id="457"/>
      <w:bookmarkEnd w:id="458"/>
      <w:bookmarkEnd w:id="459"/>
      <w:bookmarkEnd w:id="460"/>
      <w:bookmarkEnd w:id="461"/>
    </w:p>
    <w:p w14:paraId="3462C1D3" w14:textId="77777777" w:rsidR="005E7965" w:rsidRPr="008C2B0F" w:rsidRDefault="005E7965" w:rsidP="00FD6358">
      <w:pPr>
        <w:pStyle w:val="Heading2"/>
      </w:pPr>
      <w:bookmarkStart w:id="462" w:name="_Toc2695934"/>
      <w:bookmarkStart w:id="463" w:name="_Toc20217402"/>
      <w:bookmarkStart w:id="464" w:name="_Toc20218264"/>
      <w:bookmarkStart w:id="465" w:name="_Toc27761326"/>
      <w:bookmarkStart w:id="466" w:name="_Toc44880644"/>
      <w:bookmarkStart w:id="467" w:name="_Toc57993022"/>
      <w:bookmarkStart w:id="468" w:name="_Toc183970695"/>
      <w:r w:rsidRPr="008C2B0F">
        <w:rPr>
          <w:lang w:val="sv-SE"/>
        </w:rPr>
        <w:t>7.</w:t>
      </w:r>
      <w:r w:rsidRPr="008C2B0F">
        <w:t>1</w:t>
      </w:r>
      <w:r w:rsidRPr="008C2B0F">
        <w:tab/>
        <w:t>Introduction</w:t>
      </w:r>
      <w:bookmarkEnd w:id="462"/>
      <w:bookmarkEnd w:id="463"/>
      <w:bookmarkEnd w:id="464"/>
      <w:bookmarkEnd w:id="465"/>
      <w:bookmarkEnd w:id="466"/>
      <w:bookmarkEnd w:id="467"/>
      <w:bookmarkEnd w:id="468"/>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8F1F89"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FD6358">
      <w:pPr>
        <w:pStyle w:val="Heading2"/>
      </w:pPr>
      <w:bookmarkStart w:id="469" w:name="_Toc2695935"/>
      <w:bookmarkStart w:id="470" w:name="_Toc20217403"/>
      <w:bookmarkStart w:id="471" w:name="_Toc20218265"/>
      <w:bookmarkStart w:id="472" w:name="_Toc27761327"/>
      <w:bookmarkStart w:id="473" w:name="_Toc44880645"/>
      <w:bookmarkStart w:id="474" w:name="_Toc57993023"/>
      <w:bookmarkStart w:id="475" w:name="_Toc183970696"/>
      <w:r w:rsidRPr="008C2B0F">
        <w:rPr>
          <w:lang w:val="sv-SE"/>
        </w:rPr>
        <w:lastRenderedPageBreak/>
        <w:t>7.</w:t>
      </w:r>
      <w:r w:rsidRPr="008C2B0F">
        <w:t>2</w:t>
      </w:r>
      <w:r w:rsidRPr="008C2B0F">
        <w:tab/>
        <w:t>Procedure Descriptions</w:t>
      </w:r>
      <w:bookmarkStart w:id="476" w:name="_Toc2695936"/>
      <w:bookmarkStart w:id="477" w:name="_Toc20217404"/>
      <w:bookmarkStart w:id="478" w:name="_Toc20218266"/>
      <w:bookmarkStart w:id="479" w:name="_Toc27761328"/>
      <w:bookmarkStart w:id="480" w:name="_Toc44880646"/>
      <w:bookmarkStart w:id="481" w:name="_Toc57993024"/>
      <w:bookmarkEnd w:id="469"/>
      <w:bookmarkEnd w:id="470"/>
      <w:bookmarkEnd w:id="471"/>
      <w:bookmarkEnd w:id="472"/>
      <w:bookmarkEnd w:id="473"/>
      <w:bookmarkEnd w:id="474"/>
      <w:bookmarkEnd w:id="475"/>
    </w:p>
    <w:p w14:paraId="3FB4CC7B" w14:textId="50860678" w:rsidR="005E7965" w:rsidRPr="008C2B0F" w:rsidRDefault="005E7965" w:rsidP="00FD6358">
      <w:pPr>
        <w:pStyle w:val="Heading3"/>
      </w:pPr>
      <w:bookmarkStart w:id="482" w:name="_Toc183970697"/>
      <w:r w:rsidRPr="008C2B0F">
        <w:rPr>
          <w:lang w:val="sv-SE"/>
        </w:rPr>
        <w:t>7.2</w:t>
      </w:r>
      <w:r w:rsidRPr="008C2B0F">
        <w:t>.1</w:t>
      </w:r>
      <w:r w:rsidRPr="008C2B0F">
        <w:tab/>
        <w:t>Configuration Information on S6t</w:t>
      </w:r>
      <w:bookmarkEnd w:id="476"/>
      <w:bookmarkEnd w:id="477"/>
      <w:bookmarkEnd w:id="478"/>
      <w:bookmarkEnd w:id="479"/>
      <w:bookmarkEnd w:id="480"/>
      <w:bookmarkEnd w:id="481"/>
      <w:bookmarkEnd w:id="482"/>
    </w:p>
    <w:p w14:paraId="16156114" w14:textId="77777777" w:rsidR="005E7965" w:rsidRPr="008C2B0F" w:rsidRDefault="005E7965" w:rsidP="00FD6358">
      <w:pPr>
        <w:pStyle w:val="Heading4"/>
      </w:pPr>
      <w:bookmarkStart w:id="483" w:name="_Toc2695937"/>
      <w:bookmarkStart w:id="484" w:name="_Toc20217405"/>
      <w:bookmarkStart w:id="485" w:name="_Toc20218267"/>
      <w:bookmarkStart w:id="486" w:name="_Toc27761329"/>
      <w:bookmarkStart w:id="487" w:name="_Toc44880647"/>
      <w:bookmarkStart w:id="488" w:name="_Toc57993025"/>
      <w:bookmarkStart w:id="489" w:name="_Toc183970698"/>
      <w:r w:rsidRPr="008C2B0F">
        <w:rPr>
          <w:lang w:val="sv-SE"/>
        </w:rPr>
        <w:t>7.2</w:t>
      </w:r>
      <w:r w:rsidRPr="008C2B0F">
        <w:t>.1.1</w:t>
      </w:r>
      <w:r w:rsidRPr="008C2B0F">
        <w:tab/>
        <w:t>General</w:t>
      </w:r>
      <w:bookmarkEnd w:id="483"/>
      <w:bookmarkEnd w:id="484"/>
      <w:bookmarkEnd w:id="485"/>
      <w:bookmarkEnd w:id="486"/>
      <w:bookmarkEnd w:id="487"/>
      <w:bookmarkEnd w:id="488"/>
      <w:bookmarkEnd w:id="489"/>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1857391" w14:textId="77777777" w:rsidR="00A36050" w:rsidRPr="008C2B0F" w:rsidRDefault="00A36050" w:rsidP="00A36050">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1BF777B9" w14:textId="732671AC" w:rsidR="00227B29" w:rsidRDefault="00227B29" w:rsidP="00227B29">
      <w:pPr>
        <w:pStyle w:val="B1"/>
        <w:rPr>
          <w:rFonts w:eastAsia="Batang"/>
          <w:lang w:val="fr-FR"/>
        </w:rPr>
      </w:pPr>
      <w:r>
        <w:t>-</w:t>
      </w:r>
      <w:r>
        <w:tab/>
      </w:r>
      <w:r>
        <w:rPr>
          <w:rFonts w:eastAsia="Batang"/>
        </w:rPr>
        <w:t>Roaming status (i.e. Roaming or No Roaming</w:t>
      </w:r>
      <w:r>
        <w:rPr>
          <w:rFonts w:eastAsia="Batang"/>
          <w:lang w:val="de-DE"/>
        </w:rPr>
        <w:t xml:space="preserve">, </w:t>
      </w:r>
      <w:r w:rsidRPr="00460491">
        <w:rPr>
          <w:rFonts w:eastAsia="Batang"/>
          <w:lang w:val="de-DE"/>
        </w:rPr>
        <w:t xml:space="preserve"> identity of the PLMN </w:t>
      </w:r>
      <w:r>
        <w:rPr>
          <w:rFonts w:eastAsia="Batang"/>
          <w:lang w:val="de-DE"/>
        </w:rPr>
        <w:t>serving</w:t>
      </w:r>
      <w:r w:rsidRPr="00460491">
        <w:rPr>
          <w:rFonts w:eastAsia="Batang"/>
          <w:lang w:val="de-DE"/>
        </w:rPr>
        <w:t xml:space="preserve"> the UE</w:t>
      </w:r>
      <w:r>
        <w:rPr>
          <w:rFonts w:eastAsia="Batang"/>
        </w:rPr>
        <w:t>) of the UE, and change in roaming status of the UE;</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2F9E3393" w14:textId="7513A062" w:rsidR="000025DE" w:rsidRDefault="000025DE" w:rsidP="000025DE">
      <w:pPr>
        <w:pStyle w:val="B1"/>
        <w:rPr>
          <w:rFonts w:eastAsia="Batang"/>
        </w:rPr>
      </w:pPr>
      <w:r>
        <w:rPr>
          <w:rFonts w:eastAsia="Batang"/>
        </w:rPr>
        <w:t>-</w:t>
      </w:r>
      <w:r>
        <w:rPr>
          <w:rFonts w:eastAsia="Batang"/>
        </w:rPr>
        <w:tab/>
        <w:t>PDN Connectivity Status;</w:t>
      </w:r>
    </w:p>
    <w:p w14:paraId="632D67A4" w14:textId="77777777" w:rsidR="000025DE" w:rsidRPr="008C2B0F" w:rsidRDefault="000025DE" w:rsidP="000025DE">
      <w:pPr>
        <w:pStyle w:val="B1"/>
      </w:pPr>
      <w:r>
        <w:rPr>
          <w:rFonts w:eastAsia="Batang"/>
        </w:rPr>
        <w:t>-</w:t>
      </w:r>
      <w:r>
        <w:rPr>
          <w:rFonts w:eastAsia="Batang"/>
        </w:rPr>
        <w:tab/>
      </w:r>
      <w:r w:rsidRPr="00062696">
        <w:t>Store and Forward Satellite operation information</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53"/>
        <w:gridCol w:w="1958"/>
        <w:gridCol w:w="592"/>
        <w:gridCol w:w="5152"/>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3DF50EF0"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3AF00759"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FA1E60">
            <w:pPr>
              <w:pStyle w:val="TAL"/>
            </w:pPr>
            <w:r w:rsidRPr="00FA1E60">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FA1E60">
            <w:pPr>
              <w:pStyle w:val="TAL"/>
            </w:pPr>
            <w:r w:rsidRPr="00FA1E60">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FA1E60">
            <w:pPr>
              <w:pStyle w:val="TAL"/>
            </w:pPr>
            <w:r w:rsidRPr="00FA1E60">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FA1E60">
            <w:pPr>
              <w:pStyle w:val="TAL"/>
            </w:pPr>
            <w:r w:rsidRPr="00FA1E60">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FA1E60">
            <w:pPr>
              <w:pStyle w:val="TAL"/>
            </w:pPr>
            <w:r w:rsidRPr="00FA1E60">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FA1E60">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FA1E60">
            <w:pPr>
              <w:pStyle w:val="TAL"/>
              <w:rPr>
                <w:lang w:eastAsia="zh-CN"/>
              </w:rPr>
            </w:pPr>
            <w:r w:rsidRPr="00FA1E60">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FA1E60">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FA1E60">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FA1E60">
            <w:pPr>
              <w:pStyle w:val="TAL"/>
            </w:pPr>
            <w:r w:rsidRPr="00FA1E60">
              <w:t>If present, this Information Element shall contain AVPs indicating details of the services supported by the HSS and authorized for the requesting SCEF.</w:t>
            </w:r>
          </w:p>
          <w:p w14:paraId="2C889973" w14:textId="77777777" w:rsidR="005E7965" w:rsidRPr="008C2B0F" w:rsidRDefault="005E7965" w:rsidP="00FA1E60">
            <w:pPr>
              <w:pStyle w:val="TAL"/>
              <w:rPr>
                <w:lang w:eastAsia="zh-CN"/>
              </w:rPr>
            </w:pPr>
            <w:r w:rsidRPr="00FA1E60">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FA1E60">
            <w:pPr>
              <w:pStyle w:val="TAL"/>
            </w:pPr>
            <w:r w:rsidRPr="00FA1E60">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FA1E60">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FA1E60">
            <w:pPr>
              <w:pStyle w:val="TAL"/>
            </w:pPr>
            <w:r w:rsidRPr="00FA1E60">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FA1E60">
            <w:pPr>
              <w:pStyle w:val="TAL"/>
            </w:pPr>
            <w:r w:rsidRPr="00FA1E60">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0B74175E" w:rsidR="005E7965" w:rsidRPr="008C2B0F" w:rsidRDefault="005E7965" w:rsidP="008F6D90">
            <w:pPr>
              <w:pStyle w:val="TAC"/>
              <w:rPr>
                <w:lang w:val="en-US"/>
              </w:rPr>
            </w:pPr>
            <w:r w:rsidRPr="008C2B0F">
              <w:t xml:space="preserve">(See </w:t>
            </w:r>
            <w:r w:rsidR="00FA1E60">
              <w:t>3GPP 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FA1E60">
            <w:pPr>
              <w:pStyle w:val="TAL"/>
            </w:pPr>
            <w:r w:rsidRPr="00FA1E60">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496F239E" w14:textId="77777777" w:rsidR="005E7965" w:rsidRPr="008C2B0F" w:rsidRDefault="005E7965" w:rsidP="00FD6358">
      <w:pPr>
        <w:pStyle w:val="Heading4"/>
      </w:pPr>
      <w:bookmarkStart w:id="490" w:name="_Toc2695938"/>
      <w:bookmarkStart w:id="491" w:name="_Toc20217406"/>
      <w:bookmarkStart w:id="492" w:name="_Toc20218268"/>
      <w:bookmarkStart w:id="493" w:name="_Toc27761330"/>
      <w:bookmarkStart w:id="494" w:name="_Toc44880648"/>
      <w:bookmarkStart w:id="495" w:name="_Toc57993026"/>
      <w:bookmarkStart w:id="496" w:name="_Toc183970699"/>
      <w:r w:rsidRPr="008C2B0F">
        <w:rPr>
          <w:lang w:val="sv-SE"/>
        </w:rPr>
        <w:t>7.2</w:t>
      </w:r>
      <w:r w:rsidRPr="008C2B0F">
        <w:t>.1.2</w:t>
      </w:r>
      <w:r w:rsidRPr="008C2B0F">
        <w:tab/>
        <w:t>Detailed Behaviour of the HSS</w:t>
      </w:r>
      <w:bookmarkEnd w:id="490"/>
      <w:bookmarkEnd w:id="491"/>
      <w:bookmarkEnd w:id="492"/>
      <w:bookmarkEnd w:id="493"/>
      <w:bookmarkEnd w:id="494"/>
      <w:bookmarkEnd w:id="495"/>
      <w:bookmarkEnd w:id="496"/>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142602BE" w14:textId="77777777" w:rsidR="005E7965" w:rsidRPr="008C2B0F" w:rsidRDefault="005E7965" w:rsidP="005E7965">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143EB39" w14:textId="77777777"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4958657D"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 xml:space="preserve">as specified in </w:t>
      </w:r>
      <w:r w:rsidR="00A36050" w:rsidRPr="0044403E">
        <w:t>clause</w:t>
      </w:r>
      <w:r w:rsidR="00A36050">
        <w:t> </w:t>
      </w:r>
      <w:r w:rsidR="00A36050" w:rsidRPr="0044403E">
        <w:t>5</w:t>
      </w:r>
      <w:r w:rsidR="00414D3C" w:rsidRPr="0044403E">
        <w:t xml:space="preserve">.6.1 of </w:t>
      </w:r>
      <w:r w:rsidR="00FA1E60">
        <w:t>3GPP TS</w:t>
      </w:r>
      <w:r w:rsidR="00A36050">
        <w:t> </w:t>
      </w:r>
      <w:r w:rsidR="00A36050" w:rsidRPr="0044403E">
        <w:t>2</w:t>
      </w:r>
      <w:r w:rsidR="00414D3C" w:rsidRPr="0044403E">
        <w:t>3.682</w:t>
      </w:r>
      <w:r w:rsidR="00A36050">
        <w:t> </w:t>
      </w:r>
      <w:r w:rsidR="00A36050" w:rsidRPr="0044403E">
        <w:t>[</w:t>
      </w:r>
      <w:r w:rsidR="00414D3C" w:rsidRPr="0044403E">
        <w:t>2].</w:t>
      </w:r>
    </w:p>
    <w:p w14:paraId="169AA50F" w14:textId="5807E98B" w:rsidR="00A36050" w:rsidRPr="00A05436" w:rsidRDefault="00A36050" w:rsidP="00A36050">
      <w:pPr>
        <w:pStyle w:val="B1"/>
        <w:ind w:firstLine="0"/>
      </w:pPr>
      <w:bookmarkStart w:id="497" w:name="_PERM_MCCTEMPBM_CRPT11510040___3"/>
      <w:r w:rsidRPr="0044403E">
        <w:lastRenderedPageBreak/>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rsidR="00FA1E60">
        <w:t>3GPP TS</w:t>
      </w:r>
      <w:r>
        <w:t> </w:t>
      </w:r>
      <w:r w:rsidRPr="0044403E">
        <w:t>23.682</w:t>
      </w:r>
      <w:r>
        <w:t> </w:t>
      </w:r>
      <w:r w:rsidRPr="0044403E">
        <w:t>[2].</w:t>
      </w:r>
    </w:p>
    <w:bookmarkEnd w:id="497"/>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55B1C68B" w14:textId="37065D50" w:rsidR="004A48AB" w:rsidRPr="008C2B0F" w:rsidRDefault="005E7965" w:rsidP="00227B29">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r w:rsidR="00227B29" w:rsidRPr="00AC2C2E">
        <w:t>For Monitoring events that can be answered by the HSS without requiring interation with the serving node (e.g. roaming status, IMEI-Change), the HSS shall respond immediately, either in the CIA or in an immediate RIR.</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1E75BA2E" w14:textId="77777777" w:rsidR="005E7965" w:rsidRPr="008C2B0F" w:rsidRDefault="005E7965" w:rsidP="005E7965">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25744B3B" w14:textId="77777777" w:rsidR="005E7965" w:rsidRPr="008C2B0F" w:rsidRDefault="005E7965" w:rsidP="005E7965">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5EE9E444" w14:textId="77777777" w:rsidR="004A48AB" w:rsidRPr="008C2B0F" w:rsidRDefault="005E7965" w:rsidP="005E7965">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w:t>
      </w:r>
      <w:r w:rsidRPr="00E40360">
        <w:rPr>
          <w:lang w:eastAsia="zh-CN"/>
        </w:rPr>
        <w:lastRenderedPageBreak/>
        <w:t xml:space="preserve">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538C87B6" w:rsidR="005E7965" w:rsidRPr="008C2B0F" w:rsidRDefault="005E7965" w:rsidP="005E7965">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rsidR="00A36050">
        <w:t>clause </w:t>
      </w:r>
      <w:r w:rsidR="00A36050" w:rsidRPr="008C2B0F">
        <w:t>7</w:t>
      </w:r>
      <w:r w:rsidRPr="008C2B0F">
        <w:t>.2.2.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 xml:space="preserve">The update shall be a complete </w:t>
      </w:r>
      <w:r w:rsidRPr="00CC2FF1">
        <w:rPr>
          <w:rFonts w:hint="eastAsia"/>
          <w:lang w:val="en-US"/>
        </w:rPr>
        <w:lastRenderedPageBreak/>
        <w:t>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4BB4A53D" w14:textId="77777777" w:rsidR="00440573" w:rsidRDefault="00440573" w:rsidP="00440573">
      <w:pPr>
        <w:rPr>
          <w:lang w:val="en-US"/>
        </w:rPr>
      </w:pPr>
      <w:bookmarkStart w:id="498" w:name="_Toc2695939"/>
      <w:bookmarkStart w:id="499" w:name="_Toc20217407"/>
      <w:bookmarkStart w:id="500" w:name="_Toc20218269"/>
      <w:bookmarkStart w:id="501" w:name="_Toc27761331"/>
      <w:bookmarkStart w:id="502" w:name="_Toc44880649"/>
      <w:bookmarkStart w:id="503" w:name="_Toc57993027"/>
      <w:r w:rsidRPr="003A3BC0">
        <w:rPr>
          <w:lang w:val="en-US"/>
        </w:rPr>
        <w:t>If the subscribed periodic RAU/TAU Timer</w:t>
      </w:r>
      <w:r>
        <w:rPr>
          <w:lang w:val="en-US"/>
        </w:rPr>
        <w:t xml:space="preserve">, </w:t>
      </w:r>
      <w:r>
        <w:t>Active Time, Suggested number of downlink packets, or any combination</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6C33EFF9" w14:textId="77777777" w:rsidR="00440573" w:rsidRPr="00407691" w:rsidRDefault="00440573" w:rsidP="00440573">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1F8A02FE" w14:textId="77777777" w:rsidR="00440573" w:rsidRDefault="00440573" w:rsidP="00440573">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0CA19488" w14:textId="77777777" w:rsidR="00440573" w:rsidRDefault="00440573" w:rsidP="00440573">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2DCBD91C" w14:textId="31624189" w:rsidR="00440573" w:rsidRDefault="00440573" w:rsidP="00440573">
      <w:pPr>
        <w:rPr>
          <w:noProof/>
        </w:rPr>
      </w:pPr>
      <w:r>
        <w:rPr>
          <w:noProof/>
        </w:rPr>
        <w:t>If the MPS-Messaging-Indication is present, and if allowed by local policy, the HSS shall store the MPS for Messaging indication only if the UE has an MPS subscription in the HSS.</w:t>
      </w:r>
    </w:p>
    <w:p w14:paraId="675B0AE6" w14:textId="77777777" w:rsidR="005E7965" w:rsidRPr="008C2B0F" w:rsidRDefault="005E7965" w:rsidP="00FD6358">
      <w:pPr>
        <w:pStyle w:val="Heading4"/>
      </w:pPr>
      <w:bookmarkStart w:id="504" w:name="_Toc183970700"/>
      <w:r w:rsidRPr="008C2B0F">
        <w:rPr>
          <w:lang w:val="sv-SE"/>
        </w:rPr>
        <w:t>7.2</w:t>
      </w:r>
      <w:r w:rsidRPr="008C2B0F">
        <w:t>.1.3</w:t>
      </w:r>
      <w:r w:rsidRPr="008C2B0F">
        <w:tab/>
        <w:t>Detailed Behaviour of the SCEF</w:t>
      </w:r>
      <w:bookmarkEnd w:id="498"/>
      <w:bookmarkEnd w:id="499"/>
      <w:bookmarkEnd w:id="500"/>
      <w:bookmarkEnd w:id="501"/>
      <w:bookmarkEnd w:id="502"/>
      <w:bookmarkEnd w:id="503"/>
      <w:bookmarkEnd w:id="504"/>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FA1E60">
      <w:r w:rsidRPr="00FA1E60">
        <w:t>If the SCEF receives Supported-Services AVP(s), it shall only trigger those services which are supported and authorized by the HSS and the MME/SGSN.</w:t>
      </w:r>
    </w:p>
    <w:p w14:paraId="3879C035" w14:textId="4B46DFEC" w:rsidR="005E7965" w:rsidRPr="008C2B0F" w:rsidRDefault="005E7965" w:rsidP="005E7965">
      <w:r w:rsidRPr="008C2B0F">
        <w:t>The SCEF shall store the Supported-Services received from the HSS and modify them, if the HSS reports change of capabililities.</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77777777" w:rsidR="00CA5DE2" w:rsidRPr="008C2B0F" w:rsidRDefault="00CA5DE2" w:rsidP="00CA5DE2">
      <w:bookmarkStart w:id="505" w:name="_Toc2695940"/>
      <w:bookmarkStart w:id="506" w:name="_Toc20217408"/>
      <w:bookmarkStart w:id="507" w:name="_Toc20218270"/>
      <w:bookmarkStart w:id="508" w:name="_Toc27761332"/>
      <w:r w:rsidRPr="008C2B0F">
        <w:lastRenderedPageBreak/>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CIA -  while it was present in CIR – indicates that the HSS does not support and has ignored the Suggested-Network-Configuration received in CIR.</w:t>
      </w:r>
    </w:p>
    <w:p w14:paraId="6F49C5F8" w14:textId="77777777" w:rsidR="005E7965" w:rsidRPr="008C2B0F" w:rsidRDefault="005E7965" w:rsidP="00FD6358">
      <w:pPr>
        <w:pStyle w:val="Heading3"/>
      </w:pPr>
      <w:bookmarkStart w:id="509" w:name="_Toc44880650"/>
      <w:bookmarkStart w:id="510" w:name="_Toc57993028"/>
      <w:bookmarkStart w:id="511" w:name="_Toc183970701"/>
      <w:r w:rsidRPr="008C2B0F">
        <w:rPr>
          <w:lang w:val="sv-SE"/>
        </w:rPr>
        <w:t>7.2</w:t>
      </w:r>
      <w:r w:rsidRPr="008C2B0F">
        <w:t>.2</w:t>
      </w:r>
      <w:r w:rsidRPr="008C2B0F">
        <w:tab/>
        <w:t>Reporting on S6t</w:t>
      </w:r>
      <w:bookmarkEnd w:id="505"/>
      <w:bookmarkEnd w:id="506"/>
      <w:bookmarkEnd w:id="507"/>
      <w:bookmarkEnd w:id="508"/>
      <w:bookmarkEnd w:id="509"/>
      <w:bookmarkEnd w:id="510"/>
      <w:bookmarkEnd w:id="511"/>
    </w:p>
    <w:p w14:paraId="7C3CB7FF" w14:textId="77777777" w:rsidR="005E7965" w:rsidRPr="008C2B0F" w:rsidRDefault="005E7965" w:rsidP="00FD6358">
      <w:pPr>
        <w:pStyle w:val="Heading4"/>
      </w:pPr>
      <w:bookmarkStart w:id="512" w:name="_Toc2695941"/>
      <w:bookmarkStart w:id="513" w:name="_Toc20217409"/>
      <w:bookmarkStart w:id="514" w:name="_Toc20218271"/>
      <w:bookmarkStart w:id="515" w:name="_Toc27761333"/>
      <w:bookmarkStart w:id="516" w:name="_Toc44880651"/>
      <w:bookmarkStart w:id="517" w:name="_Toc57993029"/>
      <w:bookmarkStart w:id="518" w:name="_Toc183970702"/>
      <w:r w:rsidRPr="008C2B0F">
        <w:rPr>
          <w:lang w:val="sv-SE"/>
        </w:rPr>
        <w:t>7.2</w:t>
      </w:r>
      <w:r w:rsidRPr="008C2B0F">
        <w:t>.2.1</w:t>
      </w:r>
      <w:r w:rsidRPr="008C2B0F">
        <w:tab/>
        <w:t>General</w:t>
      </w:r>
      <w:bookmarkEnd w:id="512"/>
      <w:bookmarkEnd w:id="513"/>
      <w:bookmarkEnd w:id="514"/>
      <w:bookmarkEnd w:id="515"/>
      <w:bookmarkEnd w:id="516"/>
      <w:bookmarkEnd w:id="517"/>
      <w:bookmarkEnd w:id="518"/>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68"/>
        <w:gridCol w:w="1442"/>
        <w:gridCol w:w="592"/>
        <w:gridCol w:w="57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45057DA7"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17E05BBB" w:rsidR="005E7965" w:rsidRPr="008C2B0F" w:rsidRDefault="005E7965" w:rsidP="008F6D90">
            <w:pPr>
              <w:pStyle w:val="TAC"/>
              <w:rPr>
                <w:lang w:val="en-US"/>
              </w:rPr>
            </w:pPr>
            <w:r w:rsidRPr="008C2B0F">
              <w:rPr>
                <w:lang w:val="en-US"/>
              </w:rPr>
              <w:t xml:space="preserve">(See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FA1E60">
            <w:pPr>
              <w:pStyle w:val="TAL"/>
              <w:rPr>
                <w:lang w:val="en-US"/>
              </w:rPr>
            </w:pPr>
            <w:r w:rsidRPr="00FA1E60">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FA1E60">
            <w:pPr>
              <w:pStyle w:val="TAL"/>
            </w:pPr>
            <w:r w:rsidRPr="00FA1E60">
              <w:t>If present, this Information Element shall contain AVPs indicating details of the services supported by the HSS and authorized for the SCEF.</w:t>
            </w:r>
          </w:p>
          <w:p w14:paraId="4065B9D7" w14:textId="77777777" w:rsidR="005E7965" w:rsidRPr="008C2B0F" w:rsidRDefault="005E7965" w:rsidP="00FA1E60">
            <w:pPr>
              <w:pStyle w:val="TAL"/>
            </w:pPr>
            <w:r w:rsidRPr="00FA1E60">
              <w:t>This Information Element may additionally contain AVPs with the services supported by the serving node(s), if there has been a change of capabilities in MME/SGSN.</w:t>
            </w:r>
          </w:p>
          <w:p w14:paraId="199743CD" w14:textId="77777777" w:rsidR="005E7965" w:rsidRPr="008C2B0F" w:rsidRDefault="005E7965" w:rsidP="00FA1E60">
            <w:pPr>
              <w:pStyle w:val="TAL"/>
              <w:rPr>
                <w:lang w:val="en-US"/>
              </w:rPr>
            </w:pPr>
            <w:r w:rsidRPr="00FA1E60">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6"/>
        <w:gridCol w:w="592"/>
        <w:gridCol w:w="5855"/>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4C9A2B7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FD6358">
      <w:pPr>
        <w:pStyle w:val="Heading4"/>
      </w:pPr>
      <w:bookmarkStart w:id="519" w:name="_Toc2695942"/>
      <w:bookmarkStart w:id="520" w:name="_Toc20217410"/>
      <w:bookmarkStart w:id="521" w:name="_Toc20218272"/>
      <w:bookmarkStart w:id="522" w:name="_Toc27761334"/>
      <w:bookmarkStart w:id="523" w:name="_Toc44880652"/>
      <w:bookmarkStart w:id="524" w:name="_Toc57993030"/>
      <w:bookmarkStart w:id="525" w:name="_Toc183970703"/>
      <w:r w:rsidRPr="008C2B0F">
        <w:rPr>
          <w:lang w:val="sv-SE"/>
        </w:rPr>
        <w:t>7.2</w:t>
      </w:r>
      <w:r w:rsidRPr="008C2B0F">
        <w:t>.2.2</w:t>
      </w:r>
      <w:r w:rsidRPr="008C2B0F">
        <w:tab/>
        <w:t>Detailed Behaviour of the HSS</w:t>
      </w:r>
      <w:bookmarkEnd w:id="519"/>
      <w:bookmarkEnd w:id="520"/>
      <w:bookmarkEnd w:id="521"/>
      <w:bookmarkEnd w:id="522"/>
      <w:bookmarkEnd w:id="523"/>
      <w:bookmarkEnd w:id="524"/>
      <w:bookmarkEnd w:id="525"/>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FA1E60">
      <w:pPr>
        <w:pStyle w:val="NO"/>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59A352B4"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227B29">
        <w:rPr>
          <w:lang w:eastAsia="zh-CN"/>
        </w:rPr>
        <w:t xml:space="preserve"> </w:t>
      </w:r>
      <w:r w:rsidR="00227B29" w:rsidRPr="00332178">
        <w:rPr>
          <w:lang w:eastAsia="zh-CN"/>
        </w:rPr>
        <w:t xml:space="preserve">This HSS response will be performed immediately when the event does not involve direct interaction with the </w:t>
      </w:r>
      <w:r w:rsidR="00227B29">
        <w:rPr>
          <w:lang w:eastAsia="zh-CN"/>
        </w:rPr>
        <w:t>serving node</w:t>
      </w:r>
      <w:r w:rsidR="00227B29" w:rsidRPr="00332178">
        <w:rPr>
          <w:lang w:eastAsia="zh-CN"/>
        </w:rPr>
        <w:t>.</w:t>
      </w:r>
      <w:r w:rsidR="00227B29">
        <w:rPr>
          <w:lang w:eastAsia="zh-CN"/>
        </w:rPr>
        <w:t xml:space="preserve"> </w:t>
      </w:r>
    </w:p>
    <w:p w14:paraId="3B094482" w14:textId="77777777" w:rsidR="005E7965" w:rsidRPr="008C2B0F" w:rsidRDefault="005E7965" w:rsidP="005E7965">
      <w:r w:rsidRPr="008C2B0F">
        <w:t>If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 xml:space="preserve">Monitoring-Event-Config-Status), </w:t>
      </w:r>
      <w:r w:rsidRPr="008C2B0F">
        <w:lastRenderedPageBreak/>
        <w:t>the HSS shall locally delete the monitoring event configuration(s) and shall skip the sending of a RIR command to the SCEF.</w:t>
      </w:r>
    </w:p>
    <w:p w14:paraId="2481DCDB" w14:textId="77777777" w:rsidR="001145E7" w:rsidRPr="008C2B0F" w:rsidRDefault="001145E7" w:rsidP="001145E7">
      <w:pPr>
        <w:rPr>
          <w:lang w:val="en-US"/>
        </w:rPr>
      </w:pPr>
      <w:r w:rsidRPr="008C2B0F">
        <w:rPr>
          <w:lang w:val="en-US"/>
        </w:rPr>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6FE3DE0" w:rsidR="005E7965" w:rsidRPr="008C2B0F" w:rsidRDefault="005E7965" w:rsidP="00FA1E60">
      <w:pPr>
        <w:pStyle w:val="NO"/>
        <w:rPr>
          <w:rFonts w:eastAsia="Batang"/>
          <w:lang w:val="de-DE"/>
        </w:rPr>
      </w:pPr>
      <w:r w:rsidRPr="00FA1E60">
        <w:rPr>
          <w:rFonts w:eastAsia="Batang"/>
        </w:rPr>
        <w:t>NOTE:</w:t>
      </w:r>
      <w:r w:rsidRPr="00FA1E60">
        <w:rPr>
          <w:rFonts w:eastAsia="Batang"/>
        </w:rPr>
        <w:tab/>
        <w:t xml:space="preserve">When </w:t>
      </w:r>
      <w:r w:rsidRPr="00FA1E60">
        <w:t>there</w:t>
      </w:r>
      <w:r w:rsidRPr="00FA1E60">
        <w:rPr>
          <w:rFonts w:eastAsia="Batang"/>
        </w:rPr>
        <w:t xml:space="preserve"> is an HSS-initiated detach (e.g. </w:t>
      </w:r>
      <w:r w:rsidRPr="00FA1E60">
        <w:t>due to MM interaction</w:t>
      </w:r>
      <w:r w:rsidRPr="00FA1E60">
        <w:rPr>
          <w:rFonts w:eastAsia="Batang"/>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w:t>
      </w:r>
      <w:r w:rsidR="00FA1E60" w:rsidRPr="00FA1E60">
        <w:rPr>
          <w:rFonts w:eastAsia="Batang"/>
        </w:rPr>
        <w:t>3GPP TS</w:t>
      </w:r>
      <w:r w:rsidR="004A48AB" w:rsidRPr="00FA1E60">
        <w:rPr>
          <w:rFonts w:eastAsia="Batang"/>
        </w:rPr>
        <w:t> 2</w:t>
      </w:r>
      <w:r w:rsidRPr="00FA1E60">
        <w:rPr>
          <w:rFonts w:eastAsia="Batang"/>
        </w:rPr>
        <w:t>3.682</w:t>
      </w:r>
      <w:r w:rsidR="004A48AB" w:rsidRPr="00FA1E60">
        <w:rPr>
          <w:rFonts w:eastAsia="Batang"/>
        </w:rPr>
        <w:t> [</w:t>
      </w:r>
      <w:r w:rsidRPr="00FA1E60">
        <w:rPr>
          <w:rFonts w:eastAsia="Batang"/>
        </w:rPr>
        <w:t xml:space="preserve">2], </w:t>
      </w:r>
      <w:r w:rsidR="004A48AB" w:rsidRPr="00FA1E60">
        <w:rPr>
          <w:rFonts w:eastAsia="Batang"/>
        </w:rPr>
        <w:t>clause 5</w:t>
      </w:r>
      <w:r w:rsidRPr="00FA1E60">
        <w:rPr>
          <w:rFonts w:eastAsia="Batang"/>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23398266" w14:textId="1DA43B19" w:rsidR="001A740C" w:rsidRDefault="001A740C" w:rsidP="00FD6358">
      <w:r>
        <w:rPr>
          <w:rFonts w:eastAsia="Batang"/>
          <w:lang w:val="de-DE"/>
        </w:rPr>
        <w:t xml:space="preserve">When a subscriber or when the monitoring identity (i.e. External Identifier or MSISDN) is deleted from the HSS while monitoring is active or the authorization for monitoring is revoked or a group-based monitoring is partially cancelled for a subscriber or part of subscribers who belongs to the group, if </w:t>
      </w:r>
      <w:r>
        <w:t>Event Cancellation Report feature</w:t>
      </w:r>
      <w:r>
        <w:rPr>
          <w:rFonts w:eastAsia="Batang"/>
          <w:lang w:val="de-DE"/>
        </w:rPr>
        <w:t xml:space="preserve"> is supported by SCEF and HSS and Report-Eff-MONTE feature is not supported by SCEF or HSS, the HS</w:t>
      </w:r>
      <w:r>
        <w:t xml:space="preserve">S shall send an RIR command to the SCEF with the Event-Handling AVP set to the value CANCEL. If the RIR command is triggered by </w:t>
      </w:r>
      <w:r>
        <w:rPr>
          <w:rFonts w:eastAsia="Batang"/>
          <w:lang w:val="de-DE"/>
        </w:rPr>
        <w:t>partially cancelling of group-based monitoring, the S6t-HSS-Cause IE shall be set to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FD6358">
      <w:pPr>
        <w:pStyle w:val="Heading4"/>
      </w:pPr>
      <w:bookmarkStart w:id="526" w:name="_Toc2695943"/>
      <w:bookmarkStart w:id="527" w:name="_Toc20217411"/>
      <w:bookmarkStart w:id="528" w:name="_Toc20218273"/>
      <w:bookmarkStart w:id="529" w:name="_Toc27761335"/>
      <w:bookmarkStart w:id="530" w:name="_Toc44880653"/>
      <w:bookmarkStart w:id="531" w:name="_Toc57993031"/>
      <w:bookmarkStart w:id="532" w:name="_Toc183970704"/>
      <w:r w:rsidRPr="008C2B0F">
        <w:rPr>
          <w:lang w:val="sv-SE"/>
        </w:rPr>
        <w:t>7.2.</w:t>
      </w:r>
      <w:r w:rsidRPr="008C2B0F">
        <w:t>2.3</w:t>
      </w:r>
      <w:r w:rsidRPr="008C2B0F">
        <w:tab/>
        <w:t>Detailed Behaviour of the SCEF</w:t>
      </w:r>
      <w:bookmarkEnd w:id="526"/>
      <w:bookmarkEnd w:id="527"/>
      <w:bookmarkEnd w:id="528"/>
      <w:bookmarkEnd w:id="529"/>
      <w:bookmarkEnd w:id="530"/>
      <w:bookmarkEnd w:id="531"/>
      <w:bookmarkEnd w:id="532"/>
    </w:p>
    <w:p w14:paraId="381D3EB3" w14:textId="77777777" w:rsidR="005E7965" w:rsidRPr="008C2B0F" w:rsidRDefault="005E7965" w:rsidP="005E7965">
      <w:pPr>
        <w:rPr>
          <w:lang w:val="en-US"/>
        </w:rPr>
      </w:pPr>
      <w:r w:rsidRPr="008C2B0F">
        <w:rPr>
          <w:lang w:val="en-US"/>
        </w:rPr>
        <w:t>When the SCEF receives a Reporting Information Request from the HSS, and at least one of the received Monitoring Event Reports has a SCEF-Reference-ID not known by the SCEF, it shall reply with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54FB3A0F" w14:textId="1E6482BB"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 xml:space="preserve">Answer and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lastRenderedPageBreak/>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FA1E60">
      <w:r w:rsidRPr="00FA1E60">
        <w:t>If the HSS reports change of Supported-Services, the SCEF shall replace the stored Supported-Service by the received ones. The SCEF shall only trigger those services which are supported and authorized by the HSS and the MME/SGSN.</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33" w:name="_Toc2695944"/>
      <w:bookmarkStart w:id="534" w:name="_Toc20217412"/>
      <w:bookmarkStart w:id="535" w:name="_Toc20218274"/>
      <w:bookmarkStart w:id="536" w:name="_Toc27761336"/>
      <w:bookmarkStart w:id="537"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FD6358">
      <w:pPr>
        <w:pStyle w:val="Heading3"/>
      </w:pPr>
      <w:bookmarkStart w:id="538" w:name="_Toc57993032"/>
      <w:bookmarkStart w:id="539" w:name="_Toc183970705"/>
      <w:r w:rsidRPr="008C2B0F">
        <w:rPr>
          <w:lang w:val="sv-SE"/>
        </w:rPr>
        <w:t>7.2.3</w:t>
      </w:r>
      <w:r w:rsidRPr="008C2B0F">
        <w:tab/>
      </w:r>
      <w:r w:rsidRPr="008C2B0F">
        <w:rPr>
          <w:lang w:val="sv-SE"/>
        </w:rPr>
        <w:t>NIDD</w:t>
      </w:r>
      <w:r w:rsidRPr="008C2B0F">
        <w:t xml:space="preserve"> Information on S6t</w:t>
      </w:r>
      <w:bookmarkEnd w:id="533"/>
      <w:bookmarkEnd w:id="534"/>
      <w:bookmarkEnd w:id="535"/>
      <w:bookmarkEnd w:id="536"/>
      <w:bookmarkEnd w:id="537"/>
      <w:bookmarkEnd w:id="538"/>
      <w:bookmarkEnd w:id="539"/>
    </w:p>
    <w:p w14:paraId="4AD562D9" w14:textId="77777777" w:rsidR="005E7965" w:rsidRPr="008C2B0F" w:rsidRDefault="005E7965" w:rsidP="00FD6358">
      <w:pPr>
        <w:pStyle w:val="Heading4"/>
      </w:pPr>
      <w:bookmarkStart w:id="540" w:name="_Toc2695945"/>
      <w:bookmarkStart w:id="541" w:name="_Toc20217413"/>
      <w:bookmarkStart w:id="542" w:name="_Toc20218275"/>
      <w:bookmarkStart w:id="543" w:name="_Toc27761337"/>
      <w:bookmarkStart w:id="544" w:name="_Toc44880655"/>
      <w:bookmarkStart w:id="545" w:name="_Toc57993033"/>
      <w:bookmarkStart w:id="546" w:name="_Toc183970706"/>
      <w:r w:rsidRPr="008C2B0F">
        <w:rPr>
          <w:lang w:val="sv-SE"/>
        </w:rPr>
        <w:t>7.2.3</w:t>
      </w:r>
      <w:r w:rsidRPr="008C2B0F">
        <w:t>.1</w:t>
      </w:r>
      <w:r w:rsidRPr="008C2B0F">
        <w:tab/>
        <w:t>General</w:t>
      </w:r>
      <w:bookmarkEnd w:id="540"/>
      <w:bookmarkEnd w:id="541"/>
      <w:bookmarkEnd w:id="542"/>
      <w:bookmarkEnd w:id="543"/>
      <w:bookmarkEnd w:id="544"/>
      <w:bookmarkEnd w:id="545"/>
      <w:bookmarkEnd w:id="546"/>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the authorization of the UE or group of UEs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14:paraId="412AF0EA" w14:textId="77777777" w:rsidR="005E7965" w:rsidRPr="008C2B0F" w:rsidRDefault="005E7965" w:rsidP="005E7965">
      <w:pPr>
        <w:pStyle w:val="B1"/>
      </w:pPr>
      <w:r w:rsidRPr="008C2B0F">
        <w:rPr>
          <w:lang w:val="fr-FR"/>
        </w:rPr>
        <w:lastRenderedPageBreak/>
        <w:t>-</w:t>
      </w:r>
      <w:r w:rsidRPr="008C2B0F">
        <w:rPr>
          <w:lang w:val="fr-FR"/>
        </w:rPr>
        <w:tab/>
        <w:t>sending of group user identifier list segments.</w:t>
      </w:r>
    </w:p>
    <w:p w14:paraId="27691514" w14:textId="7C9E8BD8" w:rsidR="005E7965" w:rsidRPr="008C2B0F" w:rsidRDefault="005E7965" w:rsidP="005E7965">
      <w:r w:rsidRPr="008C2B0F">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00"/>
        <w:gridCol w:w="592"/>
        <w:gridCol w:w="5878"/>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22C1C73E" w14:textId="5670D38F" w:rsidR="00334D32" w:rsidRPr="008C2B0F" w:rsidRDefault="00334D32" w:rsidP="00334D32">
            <w:pPr>
              <w:pStyle w:val="TAL"/>
            </w:pPr>
            <w:r w:rsidRPr="008C2B0F">
              <w:t xml:space="preserve">This Information Element shall contain the identity of the UE or the identity of a group of UEs. This is a grouped AVP containing </w:t>
            </w:r>
            <w:r>
              <w:t xml:space="preserve">in authorization requests sent from SCEF to HSS </w:t>
            </w:r>
            <w:r w:rsidRPr="008C2B0F">
              <w:t>either an  External Identifier or an MSISDN (exactly one, and only one, of those identifiers shall be included in the request)</w:t>
            </w:r>
            <w:r>
              <w:t>, and containing in update/revocation requests sent from HSS to SCEF an IMSI and either MSISDN or External Identifier or both</w:t>
            </w:r>
            <w:r w:rsidRPr="008C2B0F">
              <w:t>.</w:t>
            </w:r>
          </w:p>
          <w:p w14:paraId="15DAA990" w14:textId="7F0569E4" w:rsidR="005E7965" w:rsidRPr="008C2B0F" w:rsidRDefault="00334D32" w:rsidP="00334D32">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13C60EDF"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FA1E60">
            <w:pPr>
              <w:pStyle w:val="TAL"/>
            </w:pPr>
            <w:r w:rsidRPr="00FA1E60">
              <w:t>If present, this Information Element shall contain the details of Authorization for NIDD.</w:t>
            </w:r>
          </w:p>
          <w:p w14:paraId="18049EAB" w14:textId="6613C0B8" w:rsidR="005E7965" w:rsidRPr="008C2B0F" w:rsidRDefault="005E7965" w:rsidP="00FA1E60">
            <w:pPr>
              <w:pStyle w:val="TAL"/>
            </w:pPr>
            <w:r w:rsidRPr="00FA1E60">
              <w:t>When sent by the SCEF, the Service-Selection AVP inside NIDD-Authorization-Request shall be present, and it shall contain the APN for which NIDD authorization is requested.</w:t>
            </w:r>
          </w:p>
          <w:p w14:paraId="0447B4A8" w14:textId="77777777" w:rsidR="005E7965" w:rsidRPr="008C2B0F" w:rsidRDefault="005E7965" w:rsidP="00FA1E60">
            <w:pPr>
              <w:pStyle w:val="TAL"/>
              <w:rPr>
                <w:shd w:val="clear" w:color="auto" w:fill="FFFF00"/>
              </w:rPr>
            </w:pPr>
            <w:r w:rsidRPr="00FA1E60">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FA1E60">
            <w:pPr>
              <w:pStyle w:val="TAL"/>
            </w:pPr>
            <w:r w:rsidRPr="00FA1E60">
              <w:t>If present, this Information Element shall contain the details of the updated NIDD Authorization.</w:t>
            </w:r>
          </w:p>
          <w:p w14:paraId="498E0908" w14:textId="77777777" w:rsidR="005E7965" w:rsidRPr="008C2B0F" w:rsidRDefault="005E7965" w:rsidP="00FA1E60">
            <w:pPr>
              <w:pStyle w:val="TAL"/>
            </w:pPr>
            <w:r w:rsidRPr="00FA1E60">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FA1E60">
            <w:pPr>
              <w:pStyle w:val="TAL"/>
            </w:pPr>
            <w:r w:rsidRPr="00FA1E60">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FA1E60">
            <w:pPr>
              <w:pStyle w:val="TAL"/>
            </w:pPr>
            <w:r w:rsidRPr="00FA1E60">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4706DFB" w:rsidR="005E7965" w:rsidRPr="008C2B0F" w:rsidRDefault="005E7965" w:rsidP="00FA1E60">
            <w:pPr>
              <w:pStyle w:val="TAL"/>
            </w:pPr>
            <w:r w:rsidRPr="00FA1E60">
              <w:t xml:space="preserve">If present, it contains the identity of the MTC Service Provider and/or MTC Application (see </w:t>
            </w:r>
            <w:r w:rsidR="00FA1E60" w:rsidRPr="00FA1E60">
              <w:t>3GPP TS</w:t>
            </w:r>
            <w:r w:rsidR="004A48AB" w:rsidRPr="00FA1E60">
              <w:t> 2</w:t>
            </w:r>
            <w:r w:rsidRPr="00FA1E60">
              <w:t>3.682</w:t>
            </w:r>
            <w:r w:rsidR="004A48AB" w:rsidRPr="00FA1E60">
              <w:t> [</w:t>
            </w:r>
            <w:r w:rsidRPr="00FA1E60">
              <w:t xml:space="preserve">2], </w:t>
            </w:r>
            <w:r w:rsidR="004A48AB" w:rsidRPr="00FA1E60">
              <w:t>clause 5</w:t>
            </w:r>
            <w:r w:rsidRPr="00FA1E60">
              <w:t>.6).</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lastRenderedPageBreak/>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681"/>
        <w:gridCol w:w="537"/>
        <w:gridCol w:w="5785"/>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46676EE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FD6358">
      <w:pPr>
        <w:pStyle w:val="Heading4"/>
      </w:pPr>
      <w:bookmarkStart w:id="547" w:name="_Toc2695946"/>
      <w:bookmarkStart w:id="548" w:name="_Toc20217414"/>
      <w:bookmarkStart w:id="549" w:name="_Toc20218276"/>
      <w:bookmarkStart w:id="550" w:name="_Toc27761338"/>
      <w:bookmarkStart w:id="551" w:name="_Toc44880656"/>
      <w:bookmarkStart w:id="552" w:name="_Toc57993034"/>
      <w:bookmarkStart w:id="553" w:name="_Toc183970707"/>
      <w:r w:rsidRPr="008C2B0F">
        <w:rPr>
          <w:lang w:val="sv-SE"/>
        </w:rPr>
        <w:t>7.2</w:t>
      </w:r>
      <w:r w:rsidRPr="008C2B0F">
        <w:t>.</w:t>
      </w:r>
      <w:r w:rsidRPr="008C2B0F">
        <w:rPr>
          <w:lang w:val="sv-SE"/>
        </w:rPr>
        <w:t>3</w:t>
      </w:r>
      <w:r w:rsidRPr="008C2B0F">
        <w:t>.2</w:t>
      </w:r>
      <w:r w:rsidRPr="008C2B0F">
        <w:tab/>
        <w:t>Detailed Behaviour of the HSS</w:t>
      </w:r>
      <w:bookmarkEnd w:id="547"/>
      <w:bookmarkEnd w:id="548"/>
      <w:bookmarkEnd w:id="549"/>
      <w:bookmarkEnd w:id="550"/>
      <w:bookmarkEnd w:id="551"/>
      <w:bookmarkEnd w:id="552"/>
      <w:bookmarkEnd w:id="553"/>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 xml:space="preserve">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w:t>
      </w:r>
      <w:r w:rsidRPr="008C2B0F">
        <w:rPr>
          <w:lang w:val="en-US"/>
        </w:rPr>
        <w:lastRenderedPageBreak/>
        <w:t>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3E8F6A5D"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r w:rsidR="00334D32">
        <w:rPr>
          <w:lang w:eastAsia="zh-CN"/>
        </w:rPr>
        <w:t xml:space="preserve"> </w:t>
      </w:r>
    </w:p>
    <w:p w14:paraId="5B47EFB9" w14:textId="77777777" w:rsidR="005E7965" w:rsidRPr="008C2B0F" w:rsidRDefault="005E7965" w:rsidP="00FD6358">
      <w:pPr>
        <w:pStyle w:val="Heading4"/>
      </w:pPr>
      <w:bookmarkStart w:id="554" w:name="_Toc2695947"/>
      <w:bookmarkStart w:id="555" w:name="_Toc20217415"/>
      <w:bookmarkStart w:id="556" w:name="_Toc20218277"/>
      <w:bookmarkStart w:id="557" w:name="_Toc27761339"/>
      <w:bookmarkStart w:id="558" w:name="_Toc44880657"/>
      <w:bookmarkStart w:id="559" w:name="_Toc57993035"/>
      <w:bookmarkStart w:id="560" w:name="_Toc183970708"/>
      <w:r w:rsidRPr="008C2B0F">
        <w:rPr>
          <w:lang w:val="sv-SE"/>
        </w:rPr>
        <w:t>7.2</w:t>
      </w:r>
      <w:r w:rsidRPr="008C2B0F">
        <w:t>.</w:t>
      </w:r>
      <w:r w:rsidRPr="008C2B0F">
        <w:rPr>
          <w:lang w:val="sv-SE"/>
        </w:rPr>
        <w:t>3</w:t>
      </w:r>
      <w:r w:rsidRPr="008C2B0F">
        <w:t>.3</w:t>
      </w:r>
      <w:r w:rsidRPr="008C2B0F">
        <w:tab/>
        <w:t>Detailed Behaviour of the SCEF</w:t>
      </w:r>
      <w:bookmarkEnd w:id="554"/>
      <w:bookmarkEnd w:id="555"/>
      <w:bookmarkEnd w:id="556"/>
      <w:bookmarkEnd w:id="557"/>
      <w:bookmarkEnd w:id="558"/>
      <w:bookmarkEnd w:id="559"/>
      <w:bookmarkEnd w:id="560"/>
    </w:p>
    <w:p w14:paraId="71C467D7" w14:textId="44B59E7B" w:rsidR="005E7965" w:rsidRPr="008C2B0F" w:rsidRDefault="005E7965" w:rsidP="005E7965">
      <w:r w:rsidRPr="008C2B0F">
        <w:t xml:space="preserve">When the SCEF receives an NIDD-Authorization-Response AVP from the HSS in a NIA command, it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FD6358">
      <w:pPr>
        <w:pStyle w:val="Heading1"/>
      </w:pPr>
      <w:bookmarkStart w:id="561" w:name="_Toc2695948"/>
      <w:bookmarkStart w:id="562" w:name="_Toc20217416"/>
      <w:bookmarkStart w:id="563" w:name="_Toc20218278"/>
      <w:bookmarkStart w:id="564" w:name="_Toc27761340"/>
      <w:bookmarkStart w:id="565" w:name="_Toc44880658"/>
      <w:bookmarkStart w:id="566" w:name="_Toc57993036"/>
      <w:bookmarkStart w:id="567" w:name="_Toc183970709"/>
      <w:r w:rsidRPr="008C2B0F">
        <w:t>8</w:t>
      </w:r>
      <w:r w:rsidRPr="008C2B0F">
        <w:tab/>
        <w:t>Protocol Specification for S6t</w:t>
      </w:r>
      <w:bookmarkEnd w:id="561"/>
      <w:bookmarkEnd w:id="562"/>
      <w:bookmarkEnd w:id="563"/>
      <w:bookmarkEnd w:id="564"/>
      <w:bookmarkEnd w:id="565"/>
      <w:bookmarkEnd w:id="566"/>
      <w:bookmarkEnd w:id="567"/>
    </w:p>
    <w:p w14:paraId="5DED75D2" w14:textId="77777777" w:rsidR="005E7965" w:rsidRPr="008C2B0F" w:rsidRDefault="005E7965" w:rsidP="00FD6358">
      <w:pPr>
        <w:pStyle w:val="Heading2"/>
      </w:pPr>
      <w:bookmarkStart w:id="568" w:name="_Toc2695949"/>
      <w:bookmarkStart w:id="569" w:name="_Toc20217417"/>
      <w:bookmarkStart w:id="570" w:name="_Toc20218279"/>
      <w:bookmarkStart w:id="571" w:name="_Toc27761341"/>
      <w:bookmarkStart w:id="572" w:name="_Toc44880659"/>
      <w:bookmarkStart w:id="573" w:name="_Toc57993037"/>
      <w:bookmarkStart w:id="574" w:name="_Toc183970710"/>
      <w:r w:rsidRPr="008C2B0F">
        <w:rPr>
          <w:lang w:val="sv-SE"/>
        </w:rPr>
        <w:t>8.</w:t>
      </w:r>
      <w:r w:rsidRPr="008C2B0F">
        <w:t>1</w:t>
      </w:r>
      <w:r w:rsidRPr="008C2B0F">
        <w:tab/>
        <w:t>Introduction</w:t>
      </w:r>
      <w:bookmarkEnd w:id="568"/>
      <w:bookmarkEnd w:id="569"/>
      <w:bookmarkEnd w:id="570"/>
      <w:bookmarkEnd w:id="571"/>
      <w:bookmarkEnd w:id="572"/>
      <w:bookmarkEnd w:id="573"/>
      <w:bookmarkEnd w:id="574"/>
    </w:p>
    <w:p w14:paraId="79CDDE70" w14:textId="77777777" w:rsidR="005E7965" w:rsidRPr="008C2B0F" w:rsidRDefault="005E7965" w:rsidP="00FD6358">
      <w:pPr>
        <w:pStyle w:val="Heading3"/>
      </w:pPr>
      <w:bookmarkStart w:id="575" w:name="_Toc2695950"/>
      <w:bookmarkStart w:id="576" w:name="_Toc20217418"/>
      <w:bookmarkStart w:id="577" w:name="_Toc20218280"/>
      <w:bookmarkStart w:id="578" w:name="_Toc27761342"/>
      <w:bookmarkStart w:id="579" w:name="_Toc44880660"/>
      <w:bookmarkStart w:id="580" w:name="_Toc57993038"/>
      <w:bookmarkStart w:id="581" w:name="_Toc183970711"/>
      <w:r w:rsidRPr="008C2B0F">
        <w:rPr>
          <w:lang w:val="sv-SE"/>
        </w:rPr>
        <w:t>8.</w:t>
      </w:r>
      <w:r w:rsidRPr="008C2B0F">
        <w:t>1.1</w:t>
      </w:r>
      <w:r w:rsidRPr="008C2B0F">
        <w:tab/>
        <w:t>Use of Diameter Base Protocol</w:t>
      </w:r>
      <w:bookmarkEnd w:id="575"/>
      <w:bookmarkEnd w:id="576"/>
      <w:bookmarkEnd w:id="577"/>
      <w:bookmarkEnd w:id="578"/>
      <w:bookmarkEnd w:id="579"/>
      <w:bookmarkEnd w:id="580"/>
      <w:bookmarkEnd w:id="581"/>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FD6358">
      <w:pPr>
        <w:pStyle w:val="Heading3"/>
      </w:pPr>
      <w:bookmarkStart w:id="582" w:name="_Toc2695951"/>
      <w:bookmarkStart w:id="583" w:name="_Toc20217419"/>
      <w:bookmarkStart w:id="584" w:name="_Toc20218281"/>
      <w:bookmarkStart w:id="585" w:name="_Toc27761343"/>
      <w:bookmarkStart w:id="586" w:name="_Toc44880661"/>
      <w:bookmarkStart w:id="587" w:name="_Toc57993039"/>
      <w:bookmarkStart w:id="588" w:name="_Toc183970712"/>
      <w:r w:rsidRPr="008C2B0F">
        <w:rPr>
          <w:lang w:val="sv-SE"/>
        </w:rPr>
        <w:t>8.</w:t>
      </w:r>
      <w:r w:rsidRPr="008C2B0F">
        <w:t>1.2</w:t>
      </w:r>
      <w:r w:rsidRPr="008C2B0F">
        <w:tab/>
        <w:t>Securing Diameter Messages</w:t>
      </w:r>
      <w:bookmarkEnd w:id="582"/>
      <w:bookmarkEnd w:id="583"/>
      <w:bookmarkEnd w:id="584"/>
      <w:bookmarkEnd w:id="585"/>
      <w:bookmarkEnd w:id="586"/>
      <w:bookmarkEnd w:id="587"/>
      <w:bookmarkEnd w:id="588"/>
    </w:p>
    <w:p w14:paraId="065D51BD" w14:textId="067844D1"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FD6358">
      <w:pPr>
        <w:pStyle w:val="Heading3"/>
      </w:pPr>
      <w:bookmarkStart w:id="589" w:name="_Toc2695952"/>
      <w:bookmarkStart w:id="590" w:name="_Toc20217420"/>
      <w:bookmarkStart w:id="591" w:name="_Toc20218282"/>
      <w:bookmarkStart w:id="592" w:name="_Toc27761344"/>
      <w:bookmarkStart w:id="593" w:name="_Toc44880662"/>
      <w:bookmarkStart w:id="594" w:name="_Toc57993040"/>
      <w:bookmarkStart w:id="595" w:name="_Toc183970713"/>
      <w:r w:rsidRPr="008C2B0F">
        <w:rPr>
          <w:lang w:val="sv-SE"/>
        </w:rPr>
        <w:t>8.</w:t>
      </w:r>
      <w:r w:rsidRPr="008C2B0F">
        <w:t>1.3</w:t>
      </w:r>
      <w:r w:rsidRPr="008C2B0F">
        <w:tab/>
        <w:t>Accounting Functionality</w:t>
      </w:r>
      <w:bookmarkEnd w:id="589"/>
      <w:bookmarkEnd w:id="590"/>
      <w:bookmarkEnd w:id="591"/>
      <w:bookmarkEnd w:id="592"/>
      <w:bookmarkEnd w:id="593"/>
      <w:bookmarkEnd w:id="594"/>
      <w:bookmarkEnd w:id="595"/>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FD6358">
      <w:pPr>
        <w:pStyle w:val="Heading3"/>
      </w:pPr>
      <w:bookmarkStart w:id="596" w:name="_Toc2695953"/>
      <w:bookmarkStart w:id="597" w:name="_Toc20217421"/>
      <w:bookmarkStart w:id="598" w:name="_Toc20218283"/>
      <w:bookmarkStart w:id="599" w:name="_Toc27761345"/>
      <w:bookmarkStart w:id="600" w:name="_Toc44880663"/>
      <w:bookmarkStart w:id="601" w:name="_Toc57993041"/>
      <w:bookmarkStart w:id="602" w:name="_Toc183970714"/>
      <w:r w:rsidRPr="008C2B0F">
        <w:rPr>
          <w:lang w:val="sv-SE"/>
        </w:rPr>
        <w:t>8.</w:t>
      </w:r>
      <w:r w:rsidRPr="008C2B0F">
        <w:t>1.4</w:t>
      </w:r>
      <w:r w:rsidRPr="008C2B0F">
        <w:tab/>
        <w:t>Use of Sessions</w:t>
      </w:r>
      <w:bookmarkEnd w:id="596"/>
      <w:bookmarkEnd w:id="597"/>
      <w:bookmarkEnd w:id="598"/>
      <w:bookmarkEnd w:id="599"/>
      <w:bookmarkEnd w:id="600"/>
      <w:bookmarkEnd w:id="601"/>
      <w:bookmarkEnd w:id="602"/>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FD6358">
      <w:pPr>
        <w:pStyle w:val="Heading3"/>
      </w:pPr>
      <w:bookmarkStart w:id="603" w:name="_Toc2695954"/>
      <w:bookmarkStart w:id="604" w:name="_Toc20217422"/>
      <w:bookmarkStart w:id="605" w:name="_Toc20218284"/>
      <w:bookmarkStart w:id="606" w:name="_Toc27761346"/>
      <w:bookmarkStart w:id="607" w:name="_Toc44880664"/>
      <w:bookmarkStart w:id="608" w:name="_Toc57993042"/>
      <w:bookmarkStart w:id="609" w:name="_Toc183970715"/>
      <w:r w:rsidRPr="008C2B0F">
        <w:rPr>
          <w:lang w:val="sv-SE"/>
        </w:rPr>
        <w:lastRenderedPageBreak/>
        <w:t>8.</w:t>
      </w:r>
      <w:r w:rsidRPr="008C2B0F">
        <w:t>1.5</w:t>
      </w:r>
      <w:r w:rsidRPr="008C2B0F">
        <w:tab/>
        <w:t>Transport Protocol</w:t>
      </w:r>
      <w:bookmarkEnd w:id="603"/>
      <w:bookmarkEnd w:id="604"/>
      <w:bookmarkEnd w:id="605"/>
      <w:bookmarkEnd w:id="606"/>
      <w:bookmarkEnd w:id="607"/>
      <w:bookmarkEnd w:id="608"/>
      <w:bookmarkEnd w:id="609"/>
    </w:p>
    <w:p w14:paraId="12DA4C81" w14:textId="5A43F973" w:rsidR="005E7965" w:rsidRPr="008C2B0F" w:rsidRDefault="005E7965" w:rsidP="005E7965">
      <w:r w:rsidRPr="008C2B0F">
        <w:t xml:space="preserve">Diameter messages over the S6t interface shall make use of SCTP </w:t>
      </w:r>
      <w:r w:rsidR="00FA1E60">
        <w:t>IETF RFC </w:t>
      </w:r>
      <w:r w:rsidRPr="008C2B0F">
        <w:t>4960</w:t>
      </w:r>
      <w:r w:rsidR="004A48AB">
        <w:t> </w:t>
      </w:r>
      <w:r w:rsidR="004A48AB" w:rsidRPr="008C2B0F">
        <w:t>[</w:t>
      </w:r>
      <w:r w:rsidRPr="008C2B0F">
        <w:t>5] as transport protocol.</w:t>
      </w:r>
    </w:p>
    <w:p w14:paraId="5BB59C3F" w14:textId="77777777" w:rsidR="005E7965" w:rsidRPr="008C2B0F" w:rsidRDefault="005E7965" w:rsidP="00FD6358">
      <w:pPr>
        <w:pStyle w:val="Heading3"/>
      </w:pPr>
      <w:bookmarkStart w:id="610" w:name="_Toc2695955"/>
      <w:bookmarkStart w:id="611" w:name="_Toc20217423"/>
      <w:bookmarkStart w:id="612" w:name="_Toc20218285"/>
      <w:bookmarkStart w:id="613" w:name="_Toc27761347"/>
      <w:bookmarkStart w:id="614" w:name="_Toc44880665"/>
      <w:bookmarkStart w:id="615" w:name="_Toc57993043"/>
      <w:bookmarkStart w:id="616" w:name="_Toc183970716"/>
      <w:r w:rsidRPr="008C2B0F">
        <w:rPr>
          <w:lang w:val="sv-SE"/>
        </w:rPr>
        <w:t>8.</w:t>
      </w:r>
      <w:r w:rsidRPr="008C2B0F">
        <w:t>1.6</w:t>
      </w:r>
      <w:r w:rsidRPr="008C2B0F">
        <w:tab/>
        <w:t>Routing Considerations</w:t>
      </w:r>
      <w:bookmarkEnd w:id="610"/>
      <w:bookmarkEnd w:id="611"/>
      <w:bookmarkEnd w:id="612"/>
      <w:bookmarkEnd w:id="613"/>
      <w:bookmarkEnd w:id="614"/>
      <w:bookmarkEnd w:id="615"/>
      <w:bookmarkEnd w:id="616"/>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FD6358">
      <w:pPr>
        <w:pStyle w:val="Heading3"/>
      </w:pPr>
      <w:bookmarkStart w:id="617" w:name="_Toc2695956"/>
      <w:bookmarkStart w:id="618" w:name="_Toc20217424"/>
      <w:bookmarkStart w:id="619" w:name="_Toc20218286"/>
      <w:bookmarkStart w:id="620" w:name="_Toc27761348"/>
      <w:bookmarkStart w:id="621" w:name="_Toc44880666"/>
      <w:bookmarkStart w:id="622" w:name="_Toc57993044"/>
      <w:bookmarkStart w:id="623" w:name="_Toc183970717"/>
      <w:r w:rsidRPr="008C2B0F">
        <w:rPr>
          <w:lang w:val="sv-SE"/>
        </w:rPr>
        <w:t>8.</w:t>
      </w:r>
      <w:r w:rsidRPr="008C2B0F">
        <w:t>1.7</w:t>
      </w:r>
      <w:r w:rsidRPr="008C2B0F">
        <w:tab/>
        <w:t>Advertising Application Support</w:t>
      </w:r>
      <w:bookmarkEnd w:id="617"/>
      <w:bookmarkEnd w:id="618"/>
      <w:bookmarkEnd w:id="619"/>
      <w:bookmarkEnd w:id="620"/>
      <w:bookmarkEnd w:id="621"/>
      <w:bookmarkEnd w:id="622"/>
      <w:bookmarkEnd w:id="623"/>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FD6358">
      <w:pPr>
        <w:pStyle w:val="Heading3"/>
      </w:pPr>
      <w:bookmarkStart w:id="624" w:name="_Toc2695957"/>
      <w:bookmarkStart w:id="625" w:name="_Toc20217425"/>
      <w:bookmarkStart w:id="626" w:name="_Toc20218287"/>
      <w:bookmarkStart w:id="627" w:name="_Toc27761349"/>
      <w:bookmarkStart w:id="628" w:name="_Toc44880667"/>
      <w:bookmarkStart w:id="629" w:name="_Toc57993045"/>
      <w:bookmarkStart w:id="630" w:name="_Toc183970718"/>
      <w:r w:rsidRPr="008C2B0F">
        <w:rPr>
          <w:lang w:val="sv-SE"/>
        </w:rPr>
        <w:t>8.</w:t>
      </w:r>
      <w:r w:rsidRPr="008C2B0F">
        <w:t>1.8</w:t>
      </w:r>
      <w:r w:rsidRPr="008C2B0F">
        <w:tab/>
        <w:t>Diameter Application Identifier</w:t>
      </w:r>
      <w:bookmarkEnd w:id="624"/>
      <w:bookmarkEnd w:id="625"/>
      <w:bookmarkEnd w:id="626"/>
      <w:bookmarkEnd w:id="627"/>
      <w:bookmarkEnd w:id="628"/>
      <w:bookmarkEnd w:id="629"/>
      <w:bookmarkEnd w:id="630"/>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FD6358">
      <w:pPr>
        <w:pStyle w:val="Heading3"/>
        <w:rPr>
          <w:lang w:val="en-US"/>
        </w:rPr>
      </w:pPr>
      <w:bookmarkStart w:id="631" w:name="_Toc2695958"/>
      <w:bookmarkStart w:id="632" w:name="_Toc20217426"/>
      <w:bookmarkStart w:id="633" w:name="_Toc20218288"/>
      <w:bookmarkStart w:id="634" w:name="_Toc27761350"/>
      <w:bookmarkStart w:id="635" w:name="_Toc44880668"/>
      <w:bookmarkStart w:id="636" w:name="_Toc57993046"/>
      <w:bookmarkStart w:id="637" w:name="_Toc183970719"/>
      <w:r w:rsidRPr="008C2B0F">
        <w:rPr>
          <w:lang w:val="en-US"/>
        </w:rPr>
        <w:t>8.1.9</w:t>
      </w:r>
      <w:r w:rsidRPr="008C2B0F">
        <w:rPr>
          <w:lang w:val="en-US"/>
        </w:rPr>
        <w:tab/>
        <w:t>Use of the Supported-Features AVP</w:t>
      </w:r>
      <w:bookmarkEnd w:id="631"/>
      <w:bookmarkEnd w:id="632"/>
      <w:bookmarkEnd w:id="633"/>
      <w:bookmarkEnd w:id="634"/>
      <w:bookmarkEnd w:id="635"/>
      <w:bookmarkEnd w:id="636"/>
      <w:bookmarkEnd w:id="637"/>
    </w:p>
    <w:p w14:paraId="065C92A3" w14:textId="1FFD5920"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18788009" w:rsidR="005E7965" w:rsidRPr="008C2B0F" w:rsidRDefault="005E7965" w:rsidP="005E7965">
      <w:pPr>
        <w:rPr>
          <w:lang w:val="en-US"/>
        </w:rPr>
      </w:pPr>
      <w:r w:rsidRPr="008C2B0F">
        <w:rPr>
          <w:lang w:val="en-US"/>
        </w:rPr>
        <w:t xml:space="preserve">As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FD6358">
      <w:pPr>
        <w:pStyle w:val="Heading3"/>
        <w:rPr>
          <w:lang w:val="en-US"/>
        </w:rPr>
      </w:pPr>
      <w:bookmarkStart w:id="638" w:name="_Toc2695959"/>
      <w:bookmarkStart w:id="639" w:name="_Toc20217427"/>
      <w:bookmarkStart w:id="640" w:name="_Toc20218289"/>
      <w:bookmarkStart w:id="641" w:name="_Toc27761351"/>
      <w:bookmarkStart w:id="642" w:name="_Toc44880669"/>
      <w:bookmarkStart w:id="643" w:name="_Toc57993047"/>
      <w:bookmarkStart w:id="644" w:name="_Toc183970720"/>
      <w:r w:rsidRPr="008C2B0F">
        <w:rPr>
          <w:lang w:val="en-US"/>
        </w:rPr>
        <w:lastRenderedPageBreak/>
        <w:t>8.1.10</w:t>
      </w:r>
      <w:r w:rsidRPr="008C2B0F">
        <w:rPr>
          <w:lang w:val="en-US"/>
        </w:rPr>
        <w:tab/>
        <w:t>User Identity to HSS resolution</w:t>
      </w:r>
      <w:bookmarkEnd w:id="638"/>
      <w:bookmarkEnd w:id="639"/>
      <w:bookmarkEnd w:id="640"/>
      <w:bookmarkEnd w:id="641"/>
      <w:bookmarkEnd w:id="642"/>
      <w:bookmarkEnd w:id="643"/>
      <w:bookmarkEnd w:id="644"/>
    </w:p>
    <w:p w14:paraId="54D97A0B" w14:textId="77777777"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FD6358">
      <w:pPr>
        <w:pStyle w:val="Heading2"/>
        <w:rPr>
          <w:lang w:val="en-US"/>
        </w:rPr>
      </w:pPr>
      <w:bookmarkStart w:id="645" w:name="_Toc2695960"/>
      <w:bookmarkStart w:id="646" w:name="_Toc20217428"/>
      <w:bookmarkStart w:id="647" w:name="_Toc20218290"/>
      <w:bookmarkStart w:id="648" w:name="_Toc27761352"/>
      <w:bookmarkStart w:id="649" w:name="_Toc44880670"/>
      <w:bookmarkStart w:id="650" w:name="_Toc57993048"/>
      <w:bookmarkStart w:id="651" w:name="_Toc183970721"/>
      <w:r w:rsidRPr="008C2B0F">
        <w:rPr>
          <w:lang w:val="en-US"/>
        </w:rPr>
        <w:t>8.2</w:t>
      </w:r>
      <w:r w:rsidRPr="008C2B0F">
        <w:rPr>
          <w:lang w:val="en-US"/>
        </w:rPr>
        <w:tab/>
        <w:t>Commands</w:t>
      </w:r>
      <w:bookmarkEnd w:id="645"/>
      <w:bookmarkEnd w:id="646"/>
      <w:bookmarkEnd w:id="647"/>
      <w:bookmarkEnd w:id="648"/>
      <w:bookmarkEnd w:id="649"/>
      <w:bookmarkEnd w:id="650"/>
      <w:bookmarkEnd w:id="651"/>
    </w:p>
    <w:p w14:paraId="67300A2A" w14:textId="77777777" w:rsidR="005E7965" w:rsidRPr="008C2B0F" w:rsidRDefault="005E7965" w:rsidP="00FD6358">
      <w:pPr>
        <w:pStyle w:val="Heading3"/>
        <w:rPr>
          <w:lang w:val="en-US" w:eastAsia="zh-CN"/>
        </w:rPr>
      </w:pPr>
      <w:bookmarkStart w:id="652" w:name="_Toc2695961"/>
      <w:bookmarkStart w:id="653" w:name="_Toc20217429"/>
      <w:bookmarkStart w:id="654" w:name="_Toc20218291"/>
      <w:bookmarkStart w:id="655" w:name="_Toc27761353"/>
      <w:bookmarkStart w:id="656" w:name="_Toc44880671"/>
      <w:bookmarkStart w:id="657" w:name="_Toc57993049"/>
      <w:bookmarkStart w:id="658" w:name="_Toc183970722"/>
      <w:r w:rsidRPr="008C2B0F">
        <w:rPr>
          <w:lang w:val="en-US"/>
        </w:rPr>
        <w:t>8.2.1</w:t>
      </w:r>
      <w:r w:rsidRPr="008C2B0F">
        <w:rPr>
          <w:lang w:val="en-US"/>
        </w:rPr>
        <w:tab/>
      </w:r>
      <w:r w:rsidRPr="008C2B0F">
        <w:rPr>
          <w:lang w:val="en-US" w:eastAsia="zh-CN"/>
        </w:rPr>
        <w:t>Introduction</w:t>
      </w:r>
      <w:bookmarkEnd w:id="652"/>
      <w:bookmarkEnd w:id="653"/>
      <w:bookmarkEnd w:id="654"/>
      <w:bookmarkEnd w:id="655"/>
      <w:bookmarkEnd w:id="656"/>
      <w:bookmarkEnd w:id="657"/>
      <w:bookmarkEnd w:id="658"/>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FD6358">
      <w:pPr>
        <w:pStyle w:val="Heading3"/>
        <w:rPr>
          <w:lang w:val="en-US"/>
        </w:rPr>
      </w:pPr>
      <w:bookmarkStart w:id="659" w:name="_Toc2695962"/>
      <w:bookmarkStart w:id="660" w:name="_Toc20217430"/>
      <w:bookmarkStart w:id="661" w:name="_Toc20218292"/>
      <w:bookmarkStart w:id="662" w:name="_Toc27761354"/>
      <w:bookmarkStart w:id="663" w:name="_Toc44880672"/>
      <w:bookmarkStart w:id="664" w:name="_Toc57993050"/>
      <w:bookmarkStart w:id="665" w:name="_Toc183970723"/>
      <w:r w:rsidRPr="008C2B0F">
        <w:rPr>
          <w:lang w:val="en-US"/>
        </w:rPr>
        <w:t>8.2.2</w:t>
      </w:r>
      <w:r w:rsidRPr="008C2B0F">
        <w:rPr>
          <w:lang w:val="en-US"/>
        </w:rPr>
        <w:tab/>
        <w:t>Command-Code values</w:t>
      </w:r>
      <w:bookmarkEnd w:id="659"/>
      <w:bookmarkEnd w:id="660"/>
      <w:bookmarkEnd w:id="661"/>
      <w:bookmarkEnd w:id="662"/>
      <w:bookmarkEnd w:id="663"/>
      <w:bookmarkEnd w:id="664"/>
      <w:bookmarkEnd w:id="665"/>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438008C2" w:rsidR="005E7965" w:rsidRPr="008C2B0F" w:rsidRDefault="005E7965" w:rsidP="005E7965">
      <w:pPr>
        <w:rPr>
          <w:lang w:val="en-US"/>
        </w:rPr>
      </w:pPr>
      <w:r w:rsidRPr="008C2B0F">
        <w:rPr>
          <w:lang w:val="en-US"/>
        </w:rPr>
        <w:t xml:space="preserve">Every command is defined by means of the ABNF syntax </w:t>
      </w:r>
      <w:r w:rsidR="00FA1E60">
        <w:rPr>
          <w:lang w:val="en-US"/>
        </w:rPr>
        <w:t>IETF RFC </w:t>
      </w:r>
      <w:r w:rsidRPr="008C2B0F">
        <w:rPr>
          <w:lang w:val="en-US"/>
        </w:rPr>
        <w:t>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FD6358">
      <w:pPr>
        <w:pStyle w:val="Heading3"/>
        <w:rPr>
          <w:lang w:val="en-US"/>
        </w:rPr>
      </w:pPr>
      <w:bookmarkStart w:id="666" w:name="_Toc2695963"/>
      <w:bookmarkStart w:id="667" w:name="_Toc20217431"/>
      <w:bookmarkStart w:id="668" w:name="_Toc20218293"/>
      <w:bookmarkStart w:id="669" w:name="_Toc27761355"/>
      <w:bookmarkStart w:id="670" w:name="_Toc44880673"/>
      <w:bookmarkStart w:id="671" w:name="_Toc57993051"/>
      <w:bookmarkStart w:id="672" w:name="_Toc183970724"/>
      <w:r w:rsidRPr="008C2B0F">
        <w:rPr>
          <w:lang w:val="en-US"/>
        </w:rPr>
        <w:t>8.2.3</w:t>
      </w:r>
      <w:r w:rsidRPr="008C2B0F">
        <w:rPr>
          <w:lang w:val="en-US"/>
        </w:rPr>
        <w:tab/>
        <w:t>Configuration Information Request (CIR) Command</w:t>
      </w:r>
      <w:bookmarkEnd w:id="666"/>
      <w:bookmarkEnd w:id="667"/>
      <w:bookmarkEnd w:id="668"/>
      <w:bookmarkEnd w:id="669"/>
      <w:bookmarkEnd w:id="670"/>
      <w:bookmarkEnd w:id="671"/>
      <w:bookmarkEnd w:id="672"/>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lastRenderedPageBreak/>
        <w:t>Message Format:</w:t>
      </w:r>
    </w:p>
    <w:p w14:paraId="240FCEFC" w14:textId="77777777" w:rsidR="005E7965" w:rsidRPr="008C2B0F" w:rsidRDefault="005E7965" w:rsidP="005E7965">
      <w:pPr>
        <w:spacing w:after="0"/>
        <w:ind w:left="567" w:firstLine="284"/>
      </w:pPr>
      <w:bookmarkStart w:id="673" w:name="_PERM_MCCTEMPBM_CRPT11510052___2"/>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bookmarkStart w:id="674" w:name="_PERM_MCCTEMPBM_CRPT11510053___2"/>
      <w:bookmarkEnd w:id="673"/>
      <w:r w:rsidRPr="008C2B0F">
        <w:t>&lt; Session-Id &gt;</w:t>
      </w:r>
    </w:p>
    <w:p w14:paraId="2BCFFFB6" w14:textId="77777777" w:rsidR="005E7965" w:rsidRPr="008C2B0F" w:rsidRDefault="005E7965" w:rsidP="005E7965">
      <w:pPr>
        <w:spacing w:after="0"/>
        <w:ind w:left="4068" w:firstLine="476"/>
      </w:pPr>
      <w:bookmarkStart w:id="675" w:name="_PERM_MCCTEMPBM_CRPT11510054___2"/>
      <w:bookmarkEnd w:id="674"/>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bookmarkStart w:id="676" w:name="_PERM_MCCTEMPBM_CRPT11510055___2"/>
      <w:bookmarkEnd w:id="675"/>
      <w:r w:rsidRPr="008C2B0F">
        <w:t>[ Destination-Host ]</w:t>
      </w:r>
    </w:p>
    <w:p w14:paraId="7B3EA8AC" w14:textId="77777777" w:rsidR="005E7965" w:rsidRPr="008C2B0F" w:rsidRDefault="005E7965" w:rsidP="005E7965">
      <w:pPr>
        <w:spacing w:after="0"/>
        <w:ind w:left="4068" w:firstLine="476"/>
        <w:rPr>
          <w:lang w:val="fr-FR"/>
        </w:rPr>
      </w:pPr>
      <w:bookmarkStart w:id="677" w:name="_PERM_MCCTEMPBM_CRPT11510056___2"/>
      <w:bookmarkEnd w:id="676"/>
      <w:r w:rsidRPr="008C2B0F">
        <w:rPr>
          <w:lang w:val="fr-FR"/>
        </w:rPr>
        <w:t>{ Destination-Realm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AdditionalIdentifiers ]</w:t>
      </w:r>
    </w:p>
    <w:p w14:paraId="4A8B2F40" w14:textId="77777777" w:rsidR="005E7965" w:rsidRPr="008C2B0F" w:rsidRDefault="005E7965" w:rsidP="005E7965">
      <w:pPr>
        <w:spacing w:after="0"/>
        <w:ind w:left="2276" w:firstLine="2268"/>
      </w:pPr>
      <w:bookmarkStart w:id="678" w:name="_PERM_MCCTEMPBM_CRPT11510057___2"/>
      <w:bookmarkEnd w:id="677"/>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FD6358">
      <w:pPr>
        <w:pStyle w:val="Heading3"/>
      </w:pPr>
      <w:bookmarkStart w:id="679" w:name="_Toc2695964"/>
      <w:bookmarkStart w:id="680" w:name="_Toc20217432"/>
      <w:bookmarkStart w:id="681" w:name="_Toc20218294"/>
      <w:bookmarkStart w:id="682" w:name="_Toc27761356"/>
      <w:bookmarkStart w:id="683" w:name="_Toc44880674"/>
      <w:bookmarkStart w:id="684" w:name="_Toc57993052"/>
      <w:bookmarkStart w:id="685" w:name="_Toc183970725"/>
      <w:bookmarkEnd w:id="678"/>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79"/>
      <w:bookmarkEnd w:id="680"/>
      <w:bookmarkEnd w:id="681"/>
      <w:bookmarkEnd w:id="682"/>
      <w:bookmarkEnd w:id="683"/>
      <w:bookmarkEnd w:id="684"/>
      <w:bookmarkEnd w:id="685"/>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bookmarkStart w:id="686" w:name="_PERM_MCCTEMPBM_CRPT11510058___2"/>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bookmarkStart w:id="687" w:name="_PERM_MCCTEMPBM_CRPT11510059___2"/>
      <w:bookmarkEnd w:id="686"/>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bookmarkStart w:id="688" w:name="_PERM_MCCTEMPBM_CRPT11510060___2"/>
      <w:bookmarkEnd w:id="687"/>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bookmarkStart w:id="689" w:name="_PERM_MCCTEMPBM_CRPT11510061___2"/>
      <w:bookmarkEnd w:id="688"/>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FD6358">
      <w:pPr>
        <w:pStyle w:val="Heading3"/>
        <w:rPr>
          <w:lang w:val="en-US"/>
        </w:rPr>
      </w:pPr>
      <w:bookmarkStart w:id="690" w:name="_Toc2695965"/>
      <w:bookmarkStart w:id="691" w:name="_Toc20217433"/>
      <w:bookmarkStart w:id="692" w:name="_Toc20218295"/>
      <w:bookmarkStart w:id="693" w:name="_Toc27761357"/>
      <w:bookmarkStart w:id="694" w:name="_Toc44880675"/>
      <w:bookmarkStart w:id="695" w:name="_Toc57993053"/>
      <w:bookmarkStart w:id="696" w:name="_Toc183970726"/>
      <w:bookmarkEnd w:id="689"/>
      <w:r w:rsidRPr="008C2B0F">
        <w:rPr>
          <w:lang w:val="en-US"/>
        </w:rPr>
        <w:t>8.2.5</w:t>
      </w:r>
      <w:r w:rsidRPr="008C2B0F">
        <w:rPr>
          <w:lang w:val="en-US"/>
        </w:rPr>
        <w:tab/>
        <w:t>Reporting-Information-Request (RIR) Command</w:t>
      </w:r>
      <w:bookmarkEnd w:id="690"/>
      <w:bookmarkEnd w:id="691"/>
      <w:bookmarkEnd w:id="692"/>
      <w:bookmarkEnd w:id="693"/>
      <w:bookmarkEnd w:id="694"/>
      <w:bookmarkEnd w:id="695"/>
      <w:bookmarkEnd w:id="696"/>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lastRenderedPageBreak/>
        <w:t>Message Format:</w:t>
      </w:r>
    </w:p>
    <w:p w14:paraId="773FBF7C" w14:textId="77777777" w:rsidR="005E7965" w:rsidRPr="008C2B0F" w:rsidRDefault="005E7965" w:rsidP="005E7965">
      <w:pPr>
        <w:spacing w:after="0"/>
        <w:ind w:left="567" w:firstLine="284"/>
        <w:rPr>
          <w:lang w:val="en-US"/>
        </w:rPr>
      </w:pPr>
      <w:bookmarkStart w:id="697" w:name="_PERM_MCCTEMPBM_CRPT11510062___2"/>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bookmarkStart w:id="698" w:name="_PERM_MCCTEMPBM_CRPT11510063___2"/>
      <w:bookmarkEnd w:id="697"/>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bookmarkStart w:id="699" w:name="_PERM_MCCTEMPBM_CRPT11510064___2"/>
      <w:bookmarkEnd w:id="698"/>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bookmarkStart w:id="700" w:name="_PERM_MCCTEMPBM_CRPT11510065___2"/>
      <w:bookmarkEnd w:id="699"/>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FD6358">
      <w:pPr>
        <w:pStyle w:val="Heading3"/>
        <w:rPr>
          <w:lang w:val="en-US"/>
        </w:rPr>
      </w:pPr>
      <w:bookmarkStart w:id="701" w:name="_Toc2695966"/>
      <w:bookmarkStart w:id="702" w:name="_Toc20217434"/>
      <w:bookmarkStart w:id="703" w:name="_Toc20218296"/>
      <w:bookmarkStart w:id="704" w:name="_Toc27761358"/>
      <w:bookmarkStart w:id="705" w:name="_Toc44880676"/>
      <w:bookmarkStart w:id="706" w:name="_Toc57993054"/>
      <w:bookmarkStart w:id="707" w:name="_Toc183970727"/>
      <w:bookmarkEnd w:id="700"/>
      <w:r w:rsidRPr="008C2B0F">
        <w:rPr>
          <w:lang w:val="en-US"/>
        </w:rPr>
        <w:t>8.2.6</w:t>
      </w:r>
      <w:r w:rsidRPr="008C2B0F">
        <w:rPr>
          <w:lang w:val="en-US"/>
        </w:rPr>
        <w:tab/>
        <w:t>Reporting-Information-Answer (RIA) Command</w:t>
      </w:r>
      <w:bookmarkEnd w:id="701"/>
      <w:bookmarkEnd w:id="702"/>
      <w:bookmarkEnd w:id="703"/>
      <w:bookmarkEnd w:id="704"/>
      <w:bookmarkEnd w:id="705"/>
      <w:bookmarkEnd w:id="706"/>
      <w:bookmarkEnd w:id="707"/>
    </w:p>
    <w:p w14:paraId="213A7C79" w14:textId="77777777" w:rsidR="005E7965" w:rsidRPr="008C2B0F" w:rsidRDefault="005E7965" w:rsidP="005E7965">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bookmarkStart w:id="708" w:name="_PERM_MCCTEMPBM_CRPT11510066___2"/>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bookmarkStart w:id="709" w:name="_PERM_MCCTEMPBM_CRPT11510067___2"/>
      <w:bookmarkEnd w:id="708"/>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bookmarkStart w:id="710" w:name="_PERM_MCCTEMPBM_CRPT11510068___2"/>
      <w:bookmarkEnd w:id="709"/>
      <w:r w:rsidRPr="008C2B0F">
        <w:rPr>
          <w:lang w:val="en-US"/>
        </w:rPr>
        <w:t>{ Origin-Realm }</w:t>
      </w:r>
    </w:p>
    <w:p w14:paraId="4C32F010" w14:textId="77777777" w:rsidR="005E7965" w:rsidRPr="008C2B0F" w:rsidRDefault="005E7965" w:rsidP="005E7965">
      <w:pPr>
        <w:spacing w:after="0"/>
        <w:ind w:left="3784" w:firstLine="476"/>
        <w:rPr>
          <w:bCs/>
          <w:lang w:val="en-US"/>
        </w:rPr>
      </w:pPr>
      <w:bookmarkStart w:id="711" w:name="_PERM_MCCTEMPBM_CRPT11510069___2"/>
      <w:bookmarkEnd w:id="710"/>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FD6358">
      <w:pPr>
        <w:pStyle w:val="Heading3"/>
        <w:rPr>
          <w:lang w:val="en-US"/>
        </w:rPr>
      </w:pPr>
      <w:bookmarkStart w:id="712" w:name="_Toc2695967"/>
      <w:bookmarkStart w:id="713" w:name="_Toc20217435"/>
      <w:bookmarkStart w:id="714" w:name="_Toc20218297"/>
      <w:bookmarkStart w:id="715" w:name="_Toc27761359"/>
      <w:bookmarkStart w:id="716" w:name="_Toc44880677"/>
      <w:bookmarkStart w:id="717" w:name="_Toc57993055"/>
      <w:bookmarkStart w:id="718" w:name="_Toc183970728"/>
      <w:bookmarkEnd w:id="711"/>
      <w:r w:rsidRPr="008C2B0F">
        <w:rPr>
          <w:lang w:val="en-US"/>
        </w:rPr>
        <w:t>8.2.7</w:t>
      </w:r>
      <w:r w:rsidRPr="008C2B0F">
        <w:rPr>
          <w:lang w:val="en-US"/>
        </w:rPr>
        <w:tab/>
        <w:t>NIDD Information Request (NIR) Command</w:t>
      </w:r>
      <w:bookmarkEnd w:id="712"/>
      <w:bookmarkEnd w:id="713"/>
      <w:bookmarkEnd w:id="714"/>
      <w:bookmarkEnd w:id="715"/>
      <w:bookmarkEnd w:id="716"/>
      <w:bookmarkEnd w:id="717"/>
      <w:bookmarkEnd w:id="718"/>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bookmarkStart w:id="719" w:name="_PERM_MCCTEMPBM_CRPT11510070___2"/>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bookmarkStart w:id="720" w:name="_PERM_MCCTEMPBM_CRPT11510071___2"/>
      <w:bookmarkEnd w:id="719"/>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bookmarkStart w:id="721" w:name="_PERM_MCCTEMPBM_CRPT11510072___2"/>
      <w:bookmarkEnd w:id="720"/>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bookmarkStart w:id="722" w:name="_PERM_MCCTEMPBM_CRPT11510073___2"/>
      <w:bookmarkEnd w:id="721"/>
      <w:r w:rsidRPr="008C2B0F">
        <w:t>[ Destination-Host ]</w:t>
      </w:r>
    </w:p>
    <w:p w14:paraId="3CC1437B" w14:textId="77777777" w:rsidR="005E7965" w:rsidRPr="008C2B0F" w:rsidRDefault="005E7965" w:rsidP="005E7965">
      <w:pPr>
        <w:spacing w:after="0"/>
        <w:ind w:left="4068" w:firstLine="476"/>
        <w:rPr>
          <w:lang w:val="fr-FR"/>
        </w:rPr>
      </w:pPr>
      <w:bookmarkStart w:id="723" w:name="_PERM_MCCTEMPBM_CRPT11510074___2"/>
      <w:bookmarkEnd w:id="722"/>
      <w:r w:rsidRPr="008C2B0F">
        <w:rPr>
          <w:lang w:val="fr-FR"/>
        </w:rPr>
        <w:t>{ Destination-Realm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lastRenderedPageBreak/>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bookmarkStart w:id="724" w:name="_PERM_MCCTEMPBM_CRPT11510075___2"/>
      <w:bookmarkEnd w:id="723"/>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bookmarkEnd w:id="724"/>
    <w:p w14:paraId="2A9A76C5" w14:textId="77777777" w:rsidR="005E7965" w:rsidRPr="008C2B0F" w:rsidRDefault="005E7965" w:rsidP="005E7965">
      <w:pPr>
        <w:rPr>
          <w:lang w:val="en-US"/>
        </w:rPr>
      </w:pPr>
    </w:p>
    <w:p w14:paraId="02CB2D13" w14:textId="77777777" w:rsidR="005E7965" w:rsidRPr="008C2B0F" w:rsidRDefault="005E7965" w:rsidP="00FD6358">
      <w:pPr>
        <w:pStyle w:val="Heading3"/>
      </w:pPr>
      <w:bookmarkStart w:id="725" w:name="_Toc2695968"/>
      <w:bookmarkStart w:id="726" w:name="_Toc20217436"/>
      <w:bookmarkStart w:id="727" w:name="_Toc20218298"/>
      <w:bookmarkStart w:id="728" w:name="_Toc27761360"/>
      <w:bookmarkStart w:id="729" w:name="_Toc44880678"/>
      <w:bookmarkStart w:id="730" w:name="_Toc57993056"/>
      <w:bookmarkStart w:id="731" w:name="_Toc183970729"/>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725"/>
      <w:bookmarkEnd w:id="726"/>
      <w:bookmarkEnd w:id="727"/>
      <w:bookmarkEnd w:id="728"/>
      <w:bookmarkEnd w:id="729"/>
      <w:bookmarkEnd w:id="730"/>
      <w:bookmarkEnd w:id="731"/>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bookmarkStart w:id="732" w:name="_PERM_MCCTEMPBM_CRPT11510076___2"/>
      <w:r w:rsidRPr="008C2B0F">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bookmarkStart w:id="733" w:name="_PERM_MCCTEMPBM_CRPT11510077___2"/>
      <w:bookmarkEnd w:id="732"/>
      <w:r w:rsidRPr="008C2B0F">
        <w:rPr>
          <w:lang w:val="en-US"/>
        </w:rPr>
        <w:t>&lt; Session-Id &gt;</w:t>
      </w:r>
    </w:p>
    <w:p w14:paraId="70A8311D" w14:textId="77777777" w:rsidR="005E7965" w:rsidRPr="008C2B0F" w:rsidRDefault="005E7965" w:rsidP="005E7965">
      <w:pPr>
        <w:spacing w:after="0"/>
        <w:ind w:left="4253"/>
      </w:pPr>
      <w:bookmarkStart w:id="734" w:name="_PERM_MCCTEMPBM_CRPT11510078___2"/>
      <w:bookmarkEnd w:id="733"/>
      <w:r w:rsidRPr="008C2B0F">
        <w:t>[ DRMP ]</w:t>
      </w:r>
    </w:p>
    <w:p w14:paraId="7F7113FA" w14:textId="77777777" w:rsidR="005E7965" w:rsidRPr="008C2B0F" w:rsidRDefault="005E7965" w:rsidP="005E7965">
      <w:pPr>
        <w:spacing w:after="0"/>
        <w:ind w:left="3784" w:firstLine="476"/>
        <w:rPr>
          <w:lang w:val="en-US"/>
        </w:rPr>
      </w:pPr>
      <w:bookmarkStart w:id="735" w:name="_PERM_MCCTEMPBM_CRPT11510079___2"/>
      <w:bookmarkEnd w:id="734"/>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bookmarkStart w:id="736" w:name="_PERM_MCCTEMPBM_CRPT11510080___2"/>
      <w:bookmarkEnd w:id="735"/>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bookmarkStart w:id="737" w:name="_PERM_MCCTEMPBM_CRPT11510081___2"/>
      <w:bookmarkEnd w:id="736"/>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FD6358">
      <w:pPr>
        <w:pStyle w:val="Heading2"/>
        <w:rPr>
          <w:lang w:val="en-US"/>
        </w:rPr>
      </w:pPr>
      <w:bookmarkStart w:id="738" w:name="_Toc2695969"/>
      <w:bookmarkStart w:id="739" w:name="_Toc20217437"/>
      <w:bookmarkStart w:id="740" w:name="_Toc20218299"/>
      <w:bookmarkStart w:id="741" w:name="_Toc27761361"/>
      <w:bookmarkStart w:id="742" w:name="_Toc44880679"/>
      <w:bookmarkStart w:id="743" w:name="_Toc57993057"/>
      <w:bookmarkStart w:id="744" w:name="_Toc183970730"/>
      <w:bookmarkEnd w:id="737"/>
      <w:r w:rsidRPr="008C2B0F">
        <w:rPr>
          <w:lang w:val="en-US"/>
        </w:rPr>
        <w:t>8.3</w:t>
      </w:r>
      <w:r w:rsidRPr="008C2B0F">
        <w:rPr>
          <w:lang w:val="en-US"/>
        </w:rPr>
        <w:tab/>
        <w:t>Result-Code AVP and Experimental-Result AVP Values</w:t>
      </w:r>
      <w:bookmarkEnd w:id="738"/>
      <w:bookmarkEnd w:id="739"/>
      <w:bookmarkEnd w:id="740"/>
      <w:bookmarkEnd w:id="741"/>
      <w:bookmarkEnd w:id="742"/>
      <w:bookmarkEnd w:id="743"/>
      <w:bookmarkEnd w:id="744"/>
    </w:p>
    <w:p w14:paraId="11A000CF" w14:textId="77777777" w:rsidR="005E7965" w:rsidRPr="008C2B0F" w:rsidRDefault="005E7965" w:rsidP="00FD6358">
      <w:pPr>
        <w:pStyle w:val="Heading3"/>
        <w:rPr>
          <w:lang w:val="en-US"/>
        </w:rPr>
      </w:pPr>
      <w:bookmarkStart w:id="745" w:name="_Toc2695970"/>
      <w:bookmarkStart w:id="746" w:name="_Toc20217438"/>
      <w:bookmarkStart w:id="747" w:name="_Toc20218300"/>
      <w:bookmarkStart w:id="748" w:name="_Toc27761362"/>
      <w:bookmarkStart w:id="749" w:name="_Toc44880680"/>
      <w:bookmarkStart w:id="750" w:name="_Toc57993058"/>
      <w:bookmarkStart w:id="751" w:name="_Toc183970731"/>
      <w:r w:rsidRPr="008C2B0F">
        <w:rPr>
          <w:lang w:val="en-US"/>
        </w:rPr>
        <w:t>8.3.1</w:t>
      </w:r>
      <w:r w:rsidRPr="008C2B0F">
        <w:rPr>
          <w:lang w:val="en-US"/>
        </w:rPr>
        <w:tab/>
        <w:t>General</w:t>
      </w:r>
      <w:bookmarkEnd w:id="745"/>
      <w:bookmarkEnd w:id="746"/>
      <w:bookmarkEnd w:id="747"/>
      <w:bookmarkEnd w:id="748"/>
      <w:bookmarkEnd w:id="749"/>
      <w:bookmarkEnd w:id="750"/>
      <w:bookmarkEnd w:id="751"/>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FD6358">
      <w:pPr>
        <w:pStyle w:val="Heading3"/>
        <w:rPr>
          <w:lang w:val="en-US"/>
        </w:rPr>
      </w:pPr>
      <w:bookmarkStart w:id="752" w:name="_Toc2695971"/>
      <w:bookmarkStart w:id="753" w:name="_Toc20217439"/>
      <w:bookmarkStart w:id="754" w:name="_Toc20218301"/>
      <w:bookmarkStart w:id="755" w:name="_Toc27761363"/>
      <w:bookmarkStart w:id="756" w:name="_Toc44880681"/>
      <w:bookmarkStart w:id="757" w:name="_Toc57993059"/>
      <w:bookmarkStart w:id="758" w:name="_Toc183970732"/>
      <w:r w:rsidRPr="008C2B0F">
        <w:rPr>
          <w:lang w:val="en-US"/>
        </w:rPr>
        <w:t>8.3.2</w:t>
      </w:r>
      <w:r w:rsidRPr="008C2B0F">
        <w:rPr>
          <w:lang w:val="en-US"/>
        </w:rPr>
        <w:tab/>
        <w:t>Success</w:t>
      </w:r>
      <w:bookmarkEnd w:id="752"/>
      <w:bookmarkEnd w:id="753"/>
      <w:bookmarkEnd w:id="754"/>
      <w:bookmarkEnd w:id="755"/>
      <w:bookmarkEnd w:id="756"/>
      <w:bookmarkEnd w:id="757"/>
      <w:bookmarkEnd w:id="758"/>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FD6358">
      <w:pPr>
        <w:pStyle w:val="Heading3"/>
        <w:rPr>
          <w:lang w:val="en-US" w:eastAsia="zh-CN"/>
        </w:rPr>
      </w:pPr>
      <w:bookmarkStart w:id="759" w:name="_Toc2695972"/>
      <w:bookmarkStart w:id="760" w:name="_Toc20217440"/>
      <w:bookmarkStart w:id="761" w:name="_Toc20218302"/>
      <w:bookmarkStart w:id="762" w:name="_Toc27761364"/>
      <w:bookmarkStart w:id="763" w:name="_Toc44880682"/>
      <w:bookmarkStart w:id="764" w:name="_Toc57993060"/>
      <w:bookmarkStart w:id="765" w:name="_Toc183970733"/>
      <w:r w:rsidRPr="008C2B0F">
        <w:rPr>
          <w:lang w:val="en-US"/>
        </w:rPr>
        <w:t>8.3.3</w:t>
      </w:r>
      <w:r w:rsidRPr="008C2B0F">
        <w:rPr>
          <w:lang w:val="en-US"/>
        </w:rPr>
        <w:tab/>
      </w:r>
      <w:r w:rsidRPr="008C2B0F">
        <w:rPr>
          <w:lang w:val="en-US" w:eastAsia="zh-CN"/>
        </w:rPr>
        <w:t>Permanent Failures</w:t>
      </w:r>
      <w:bookmarkEnd w:id="759"/>
      <w:bookmarkEnd w:id="760"/>
      <w:bookmarkEnd w:id="761"/>
      <w:bookmarkEnd w:id="762"/>
      <w:bookmarkEnd w:id="763"/>
      <w:bookmarkEnd w:id="764"/>
      <w:bookmarkEnd w:id="765"/>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FD6358">
      <w:pPr>
        <w:pStyle w:val="Heading4"/>
        <w:rPr>
          <w:lang w:val="en-US"/>
        </w:rPr>
      </w:pPr>
      <w:bookmarkStart w:id="766" w:name="_Toc2695973"/>
      <w:bookmarkStart w:id="767" w:name="_Toc20217441"/>
      <w:bookmarkStart w:id="768" w:name="_Toc20218303"/>
      <w:bookmarkStart w:id="769" w:name="_Toc27761365"/>
      <w:bookmarkStart w:id="770" w:name="_Toc44880683"/>
      <w:bookmarkStart w:id="771" w:name="_Toc57993061"/>
      <w:bookmarkStart w:id="772" w:name="_Toc183970734"/>
      <w:r w:rsidRPr="008C2B0F">
        <w:rPr>
          <w:lang w:val="en-US"/>
        </w:rPr>
        <w:lastRenderedPageBreak/>
        <w:t>8.3.3.1</w:t>
      </w:r>
      <w:r w:rsidRPr="008C2B0F">
        <w:rPr>
          <w:lang w:val="en-US"/>
        </w:rPr>
        <w:tab/>
        <w:t>DIAMETER_ERROR_USER_UNKNOWN (5001)</w:t>
      </w:r>
      <w:bookmarkEnd w:id="766"/>
      <w:bookmarkEnd w:id="767"/>
      <w:bookmarkEnd w:id="768"/>
      <w:bookmarkEnd w:id="769"/>
      <w:bookmarkEnd w:id="770"/>
      <w:bookmarkEnd w:id="771"/>
      <w:bookmarkEnd w:id="772"/>
    </w:p>
    <w:p w14:paraId="6BE2AACE" w14:textId="328FC86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FD6358">
      <w:pPr>
        <w:pStyle w:val="Heading4"/>
        <w:rPr>
          <w:lang w:val="en-US"/>
        </w:rPr>
      </w:pPr>
      <w:bookmarkStart w:id="773" w:name="_Toc2695974"/>
      <w:bookmarkStart w:id="774" w:name="_Toc20217442"/>
      <w:bookmarkStart w:id="775" w:name="_Toc20218304"/>
      <w:bookmarkStart w:id="776" w:name="_Toc27761366"/>
      <w:bookmarkStart w:id="777" w:name="_Toc44880684"/>
      <w:bookmarkStart w:id="778" w:name="_Toc57993062"/>
      <w:bookmarkStart w:id="779" w:name="_Toc183970735"/>
      <w:r w:rsidRPr="008C2B0F">
        <w:rPr>
          <w:lang w:val="en-US"/>
        </w:rPr>
        <w:t>8.3.3.2</w:t>
      </w:r>
      <w:r w:rsidRPr="008C2B0F">
        <w:rPr>
          <w:lang w:val="en-US"/>
        </w:rPr>
        <w:tab/>
        <w:t>DIAMETER_ERROR_UNAUTHORIZED_REQUESTING_ENTITY (5510)</w:t>
      </w:r>
      <w:bookmarkEnd w:id="773"/>
      <w:bookmarkEnd w:id="774"/>
      <w:bookmarkEnd w:id="775"/>
      <w:bookmarkEnd w:id="776"/>
      <w:bookmarkEnd w:id="777"/>
      <w:bookmarkEnd w:id="778"/>
      <w:bookmarkEnd w:id="779"/>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FD6358">
      <w:pPr>
        <w:pStyle w:val="Heading4"/>
        <w:rPr>
          <w:lang w:val="en-US"/>
        </w:rPr>
      </w:pPr>
      <w:bookmarkStart w:id="780" w:name="_Toc2695975"/>
      <w:bookmarkStart w:id="781" w:name="_Toc20217443"/>
      <w:bookmarkStart w:id="782" w:name="_Toc20218305"/>
      <w:bookmarkStart w:id="783" w:name="_Toc27761367"/>
      <w:bookmarkStart w:id="784" w:name="_Toc44880685"/>
      <w:bookmarkStart w:id="785" w:name="_Toc57993063"/>
      <w:bookmarkStart w:id="786" w:name="_Toc183970736"/>
      <w:r w:rsidRPr="008C2B0F">
        <w:rPr>
          <w:lang w:val="en-US"/>
        </w:rPr>
        <w:t>8.3.3.3</w:t>
      </w:r>
      <w:r w:rsidRPr="008C2B0F">
        <w:rPr>
          <w:lang w:val="en-US"/>
        </w:rPr>
        <w:tab/>
        <w:t>DIAMETER_ERROR_UNAUTHORIZED_SERVICE (5511)</w:t>
      </w:r>
      <w:bookmarkEnd w:id="780"/>
      <w:bookmarkEnd w:id="781"/>
      <w:bookmarkEnd w:id="782"/>
      <w:bookmarkEnd w:id="783"/>
      <w:bookmarkEnd w:id="784"/>
      <w:bookmarkEnd w:id="785"/>
      <w:bookmarkEnd w:id="786"/>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FD6358">
      <w:pPr>
        <w:pStyle w:val="Heading4"/>
        <w:rPr>
          <w:lang w:val="en-US"/>
        </w:rPr>
      </w:pPr>
      <w:bookmarkStart w:id="787" w:name="_Toc2695976"/>
      <w:bookmarkStart w:id="788" w:name="_Toc20217444"/>
      <w:bookmarkStart w:id="789" w:name="_Toc20218306"/>
      <w:bookmarkStart w:id="790" w:name="_Toc27761368"/>
      <w:bookmarkStart w:id="791" w:name="_Toc44880686"/>
      <w:bookmarkStart w:id="792" w:name="_Toc57993064"/>
      <w:bookmarkStart w:id="793" w:name="_Toc183970737"/>
      <w:r w:rsidRPr="008C2B0F">
        <w:rPr>
          <w:lang w:val="en-US"/>
        </w:rPr>
        <w:t>8.3.3.4</w:t>
      </w:r>
      <w:r w:rsidRPr="008C2B0F">
        <w:rPr>
          <w:lang w:val="en-US"/>
        </w:rPr>
        <w:tab/>
        <w:t>DIAMETER_ERROR_REQUESTED_RANGE_IS_NOT ALLOWED (5512)</w:t>
      </w:r>
      <w:bookmarkEnd w:id="787"/>
      <w:bookmarkEnd w:id="788"/>
      <w:bookmarkEnd w:id="789"/>
      <w:bookmarkEnd w:id="790"/>
      <w:bookmarkEnd w:id="791"/>
      <w:bookmarkEnd w:id="792"/>
      <w:bookmarkEnd w:id="793"/>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FD6358">
      <w:pPr>
        <w:pStyle w:val="Heading4"/>
        <w:rPr>
          <w:lang w:val="en-US"/>
        </w:rPr>
      </w:pPr>
      <w:bookmarkStart w:id="794" w:name="_Toc2695977"/>
      <w:bookmarkStart w:id="795" w:name="_Toc20217445"/>
      <w:bookmarkStart w:id="796" w:name="_Toc20218307"/>
      <w:bookmarkStart w:id="797" w:name="_Toc27761369"/>
      <w:bookmarkStart w:id="798" w:name="_Toc44880687"/>
      <w:bookmarkStart w:id="799" w:name="_Toc57993065"/>
      <w:bookmarkStart w:id="800" w:name="_Toc183970738"/>
      <w:r w:rsidRPr="008C2B0F">
        <w:rPr>
          <w:lang w:val="en-US"/>
        </w:rPr>
        <w:t>8.3.3.5</w:t>
      </w:r>
      <w:r w:rsidRPr="008C2B0F">
        <w:rPr>
          <w:lang w:val="en-US"/>
        </w:rPr>
        <w:tab/>
        <w:t>DIAMETER_ERROR_CONFIGURATION_EVENT_STORAGE_NOT_ SUCCESSFUL (5513)</w:t>
      </w:r>
      <w:bookmarkEnd w:id="794"/>
      <w:bookmarkEnd w:id="795"/>
      <w:bookmarkEnd w:id="796"/>
      <w:bookmarkEnd w:id="797"/>
      <w:bookmarkEnd w:id="798"/>
      <w:bookmarkEnd w:id="799"/>
      <w:bookmarkEnd w:id="800"/>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FD6358">
      <w:pPr>
        <w:pStyle w:val="Heading4"/>
        <w:rPr>
          <w:lang w:val="en-US"/>
        </w:rPr>
      </w:pPr>
      <w:bookmarkStart w:id="801" w:name="_Toc2695978"/>
      <w:bookmarkStart w:id="802" w:name="_Toc20217446"/>
      <w:bookmarkStart w:id="803" w:name="_Toc20218308"/>
      <w:bookmarkStart w:id="804" w:name="_Toc27761370"/>
      <w:bookmarkStart w:id="805" w:name="_Toc44880688"/>
      <w:bookmarkStart w:id="806" w:name="_Toc57993066"/>
      <w:bookmarkStart w:id="807" w:name="_Toc183970739"/>
      <w:r w:rsidRPr="008C2B0F">
        <w:rPr>
          <w:lang w:val="en-US"/>
        </w:rPr>
        <w:t>8.3.3.6</w:t>
      </w:r>
      <w:r w:rsidRPr="008C2B0F">
        <w:rPr>
          <w:lang w:val="en-US"/>
        </w:rPr>
        <w:tab/>
        <w:t>DIAMETER_ERROR_CONFIGURATION_EVENT_NON_EXISTANT (5514)</w:t>
      </w:r>
      <w:bookmarkEnd w:id="801"/>
      <w:bookmarkEnd w:id="802"/>
      <w:bookmarkEnd w:id="803"/>
      <w:bookmarkEnd w:id="804"/>
      <w:bookmarkEnd w:id="805"/>
      <w:bookmarkEnd w:id="806"/>
      <w:bookmarkEnd w:id="807"/>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FD6358">
      <w:pPr>
        <w:pStyle w:val="Heading4"/>
        <w:rPr>
          <w:lang w:val="en-US"/>
        </w:rPr>
      </w:pPr>
      <w:bookmarkStart w:id="808" w:name="_Toc2695979"/>
      <w:bookmarkStart w:id="809" w:name="_Toc20217447"/>
      <w:bookmarkStart w:id="810" w:name="_Toc20218309"/>
      <w:bookmarkStart w:id="811" w:name="_Toc27761371"/>
      <w:bookmarkStart w:id="812" w:name="_Toc44880689"/>
      <w:bookmarkStart w:id="813" w:name="_Toc57993067"/>
      <w:bookmarkStart w:id="814" w:name="_Toc183970740"/>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808"/>
      <w:bookmarkEnd w:id="809"/>
      <w:bookmarkEnd w:id="810"/>
      <w:bookmarkEnd w:id="811"/>
      <w:bookmarkEnd w:id="812"/>
      <w:bookmarkEnd w:id="813"/>
      <w:bookmarkEnd w:id="814"/>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FD6358">
      <w:pPr>
        <w:pStyle w:val="Heading4"/>
        <w:rPr>
          <w:lang w:val="en-US"/>
        </w:rPr>
      </w:pPr>
      <w:bookmarkStart w:id="815" w:name="_Toc27761372"/>
      <w:bookmarkStart w:id="816" w:name="_Toc44880690"/>
      <w:bookmarkStart w:id="817" w:name="_Toc57993068"/>
      <w:bookmarkStart w:id="818" w:name="_Toc183970741"/>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815"/>
      <w:bookmarkEnd w:id="816"/>
      <w:bookmarkEnd w:id="817"/>
      <w:bookmarkEnd w:id="818"/>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FD6358">
      <w:pPr>
        <w:pStyle w:val="Heading2"/>
        <w:rPr>
          <w:lang w:val="en-US"/>
        </w:rPr>
      </w:pPr>
      <w:bookmarkStart w:id="819" w:name="_Toc2695980"/>
      <w:bookmarkStart w:id="820" w:name="_Toc20217448"/>
      <w:bookmarkStart w:id="821" w:name="_Toc20218310"/>
      <w:bookmarkStart w:id="822" w:name="_Toc27761373"/>
      <w:bookmarkStart w:id="823" w:name="_Toc44880691"/>
      <w:bookmarkStart w:id="824" w:name="_Toc57993069"/>
      <w:bookmarkStart w:id="825" w:name="_Toc183970742"/>
      <w:r w:rsidRPr="008C2B0F">
        <w:rPr>
          <w:lang w:val="en-US"/>
        </w:rPr>
        <w:t>8.4</w:t>
      </w:r>
      <w:r w:rsidRPr="008C2B0F">
        <w:rPr>
          <w:lang w:val="en-US"/>
        </w:rPr>
        <w:tab/>
        <w:t>AVPs</w:t>
      </w:r>
      <w:bookmarkEnd w:id="819"/>
      <w:bookmarkEnd w:id="820"/>
      <w:bookmarkEnd w:id="821"/>
      <w:bookmarkEnd w:id="822"/>
      <w:bookmarkEnd w:id="823"/>
      <w:bookmarkEnd w:id="824"/>
      <w:bookmarkEnd w:id="825"/>
    </w:p>
    <w:p w14:paraId="1CFF446F" w14:textId="77777777" w:rsidR="005E7965" w:rsidRPr="008C2B0F" w:rsidRDefault="005E7965" w:rsidP="00FD6358">
      <w:pPr>
        <w:pStyle w:val="Heading3"/>
        <w:rPr>
          <w:lang w:val="en-US"/>
        </w:rPr>
      </w:pPr>
      <w:bookmarkStart w:id="826" w:name="_Toc2695981"/>
      <w:bookmarkStart w:id="827" w:name="_Toc20217449"/>
      <w:bookmarkStart w:id="828" w:name="_Toc20218311"/>
      <w:bookmarkStart w:id="829" w:name="_Toc27761374"/>
      <w:bookmarkStart w:id="830" w:name="_Toc44880692"/>
      <w:bookmarkStart w:id="831" w:name="_Toc57993070"/>
      <w:bookmarkStart w:id="832" w:name="_Toc183970743"/>
      <w:r w:rsidRPr="008C2B0F">
        <w:rPr>
          <w:lang w:val="en-US"/>
        </w:rPr>
        <w:t>8.4.1</w:t>
      </w:r>
      <w:r w:rsidRPr="008C2B0F">
        <w:rPr>
          <w:lang w:val="en-US"/>
        </w:rPr>
        <w:tab/>
        <w:t>General</w:t>
      </w:r>
      <w:bookmarkEnd w:id="826"/>
      <w:bookmarkEnd w:id="827"/>
      <w:bookmarkEnd w:id="828"/>
      <w:bookmarkEnd w:id="829"/>
      <w:bookmarkEnd w:id="830"/>
      <w:bookmarkEnd w:id="831"/>
      <w:bookmarkEnd w:id="832"/>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May Encr.</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r w:rsidRPr="008C2B0F">
              <w:rPr>
                <w:lang w:val="en-US"/>
              </w:rPr>
              <w:t>DiameterIdentity</w:t>
            </w:r>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r w:rsidRPr="008C2B0F">
              <w:t>AdditionalIdentifiers</w:t>
            </w:r>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0E7891C9" w:rsidR="005E7965" w:rsidRPr="008C2B0F" w:rsidRDefault="005E7965" w:rsidP="005E7965">
      <w:pPr>
        <w:pStyle w:val="TH"/>
        <w:rPr>
          <w:lang w:val="en-US"/>
        </w:rPr>
      </w:pPr>
      <w:r w:rsidRPr="008C2B0F">
        <w:rPr>
          <w:lang w:val="en-US"/>
        </w:rPr>
        <w:lastRenderedPageBreak/>
        <w:t>Table 8.4.1-2: S6t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39717AA2"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5DB1EE76"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7C82FB4D"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53D63720"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15164145"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72D62221" w:rsidR="005E7965" w:rsidRPr="008C2B0F" w:rsidRDefault="00227B29" w:rsidP="008F6D90">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DA280EE" w:rsidR="005E7965" w:rsidRPr="008C2B0F" w:rsidRDefault="00FA1E60" w:rsidP="008F6D90">
            <w:pPr>
              <w:pStyle w:val="TAL"/>
              <w:rPr>
                <w:noProof/>
              </w:rPr>
            </w:pPr>
            <w:r>
              <w:rPr>
                <w:noProof/>
              </w:rPr>
              <w:t>3GPP 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2BF0F4F3"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38E4A0CB" w:rsidR="005E7965" w:rsidRPr="008C2B0F" w:rsidRDefault="00FA1E60" w:rsidP="008F6D90">
            <w:pPr>
              <w:pStyle w:val="TAL"/>
              <w:rPr>
                <w:lang w:eastAsia="zh-CN"/>
              </w:rPr>
            </w:pPr>
            <w:r>
              <w:rPr>
                <w:lang w:eastAsia="zh-CN"/>
              </w:rPr>
              <w:t>3GPP 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3842C520"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02EE98E1"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3A6146A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7B91DBF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5C4A153"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01D199F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4640BCAA"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60633DD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8F7887C"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r w:rsidRPr="008C2B0F">
              <w:t>eNodeB-ID</w:t>
            </w:r>
          </w:p>
        </w:tc>
        <w:tc>
          <w:tcPr>
            <w:tcW w:w="2038" w:type="dxa"/>
            <w:gridSpan w:val="2"/>
          </w:tcPr>
          <w:p w14:paraId="3CF0EBF3" w14:textId="0EE0F479" w:rsidR="005E7965" w:rsidRPr="008C2B0F" w:rsidRDefault="00FA1E60" w:rsidP="008F6D90">
            <w:pPr>
              <w:pStyle w:val="TAL"/>
              <w:rPr>
                <w:lang w:val="fr-FR" w:eastAsia="zh-CN"/>
              </w:rPr>
            </w:pPr>
            <w:r>
              <w:t>3GPP 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56CC735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A9C2C4D" w14:textId="32FD428C" w:rsidR="005E7965" w:rsidRPr="008C2B0F" w:rsidRDefault="00FA1E60" w:rsidP="008F6D90">
            <w:pPr>
              <w:pStyle w:val="TAL"/>
            </w:pPr>
            <w:r>
              <w:rPr>
                <w:rFonts w:hint="eastAsia"/>
                <w:lang w:eastAsia="zh-CN"/>
              </w:rPr>
              <w:t>3GPP 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3C59FC40"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1E485AAA"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7E1BA1D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lastRenderedPageBreak/>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r w:rsidR="00C95445" w:rsidRPr="008C2B0F" w14:paraId="44F38DD3" w14:textId="77777777" w:rsidTr="008F6D90">
        <w:trPr>
          <w:gridAfter w:val="1"/>
          <w:wAfter w:w="608" w:type="dxa"/>
          <w:cantSplit/>
          <w:jc w:val="center"/>
        </w:trPr>
        <w:tc>
          <w:tcPr>
            <w:tcW w:w="2476" w:type="dxa"/>
            <w:gridSpan w:val="2"/>
            <w:vAlign w:val="center"/>
          </w:tcPr>
          <w:p w14:paraId="2759EAFE" w14:textId="2FEA3921" w:rsidR="00C95445" w:rsidRDefault="00C95445" w:rsidP="00C95445">
            <w:pPr>
              <w:pStyle w:val="TAL"/>
              <w:rPr>
                <w:lang w:eastAsia="zh-CN"/>
              </w:rPr>
            </w:pPr>
            <w:r>
              <w:rPr>
                <w:lang w:eastAsia="zh-CN"/>
              </w:rPr>
              <w:t>Reachability-Cause</w:t>
            </w:r>
          </w:p>
        </w:tc>
        <w:tc>
          <w:tcPr>
            <w:tcW w:w="2038" w:type="dxa"/>
            <w:gridSpan w:val="2"/>
            <w:vAlign w:val="center"/>
          </w:tcPr>
          <w:p w14:paraId="3F98C7C6" w14:textId="479E7896" w:rsidR="00C95445" w:rsidRPr="008C2B0F" w:rsidRDefault="00C95445" w:rsidP="00C95445">
            <w:pPr>
              <w:pStyle w:val="TAL"/>
              <w:rPr>
                <w:lang w:val="fr-FR" w:eastAsia="zh-CN"/>
              </w:rPr>
            </w:pPr>
            <w:r w:rsidRPr="003A17E7">
              <w:rPr>
                <w:lang w:val="fr-FR" w:eastAsia="zh-CN"/>
              </w:rPr>
              <w:t>3GPP TS 29.128 [24]</w:t>
            </w:r>
          </w:p>
        </w:tc>
        <w:tc>
          <w:tcPr>
            <w:tcW w:w="2628" w:type="dxa"/>
            <w:gridSpan w:val="2"/>
            <w:vAlign w:val="center"/>
          </w:tcPr>
          <w:p w14:paraId="6334C4EE" w14:textId="77777777" w:rsidR="00C95445" w:rsidRPr="008C2B0F" w:rsidRDefault="00C95445" w:rsidP="00C95445">
            <w:pPr>
              <w:pStyle w:val="TAL"/>
            </w:pPr>
          </w:p>
        </w:tc>
        <w:tc>
          <w:tcPr>
            <w:tcW w:w="1112" w:type="dxa"/>
            <w:gridSpan w:val="2"/>
          </w:tcPr>
          <w:p w14:paraId="7A73BBAB" w14:textId="2584E4EA" w:rsidR="00C95445" w:rsidRPr="008C2B0F" w:rsidRDefault="00C95445" w:rsidP="00C95445">
            <w:pPr>
              <w:pStyle w:val="TAL"/>
            </w:pPr>
            <w:r w:rsidRPr="008C2B0F">
              <w:t>Must not set</w:t>
            </w:r>
          </w:p>
        </w:tc>
      </w:tr>
      <w:tr w:rsidR="00E94D0F" w:rsidRPr="008C2B0F" w14:paraId="3A592F65" w14:textId="77777777" w:rsidTr="008F6D90">
        <w:trPr>
          <w:gridAfter w:val="1"/>
          <w:wAfter w:w="608" w:type="dxa"/>
          <w:cantSplit/>
          <w:jc w:val="center"/>
        </w:trPr>
        <w:tc>
          <w:tcPr>
            <w:tcW w:w="2476" w:type="dxa"/>
            <w:gridSpan w:val="2"/>
            <w:vAlign w:val="center"/>
          </w:tcPr>
          <w:p w14:paraId="5139D492" w14:textId="4CE634FE" w:rsidR="00E94D0F" w:rsidRDefault="00E94D0F" w:rsidP="00E94D0F">
            <w:pPr>
              <w:pStyle w:val="TAL"/>
              <w:rPr>
                <w:lang w:eastAsia="zh-CN"/>
              </w:rPr>
            </w:pPr>
            <w:r>
              <w:rPr>
                <w:lang w:eastAsia="zh-CN"/>
              </w:rPr>
              <w:t>MPS-Messaging-Indication</w:t>
            </w:r>
          </w:p>
        </w:tc>
        <w:tc>
          <w:tcPr>
            <w:tcW w:w="2038" w:type="dxa"/>
            <w:gridSpan w:val="2"/>
            <w:vAlign w:val="center"/>
          </w:tcPr>
          <w:p w14:paraId="329CB97C" w14:textId="368BCFFD" w:rsidR="00E94D0F" w:rsidRPr="003A17E7" w:rsidRDefault="00E94D0F" w:rsidP="00E94D0F">
            <w:pPr>
              <w:pStyle w:val="TAL"/>
              <w:rPr>
                <w:lang w:val="fr-FR" w:eastAsia="zh-CN"/>
              </w:rPr>
            </w:pPr>
            <w:r w:rsidRPr="008C2B0F">
              <w:rPr>
                <w:lang w:val="fr-FR" w:eastAsia="zh-CN"/>
              </w:rPr>
              <w:t>3GPP TS 29.272 [14]</w:t>
            </w:r>
          </w:p>
        </w:tc>
        <w:tc>
          <w:tcPr>
            <w:tcW w:w="2628" w:type="dxa"/>
            <w:gridSpan w:val="2"/>
            <w:vAlign w:val="center"/>
          </w:tcPr>
          <w:p w14:paraId="418498B9" w14:textId="2CB6F3FA" w:rsidR="00E94D0F" w:rsidRPr="008C2B0F" w:rsidRDefault="00E94D0F" w:rsidP="00E94D0F">
            <w:pPr>
              <w:pStyle w:val="TAL"/>
            </w:pPr>
            <w:r>
              <w:t xml:space="preserve">For use on the S6t interface. </w:t>
            </w:r>
          </w:p>
        </w:tc>
        <w:tc>
          <w:tcPr>
            <w:tcW w:w="1112" w:type="dxa"/>
            <w:gridSpan w:val="2"/>
          </w:tcPr>
          <w:p w14:paraId="16E3C069" w14:textId="01BA9A36" w:rsidR="00E94D0F" w:rsidRPr="008C2B0F" w:rsidRDefault="00E94D0F" w:rsidP="00E94D0F">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FD6358">
      <w:pPr>
        <w:pStyle w:val="Heading3"/>
        <w:rPr>
          <w:lang w:val="en-US"/>
        </w:rPr>
      </w:pPr>
      <w:bookmarkStart w:id="833" w:name="_Toc2695982"/>
      <w:bookmarkStart w:id="834" w:name="_Toc20217450"/>
      <w:bookmarkStart w:id="835" w:name="_Toc20218312"/>
      <w:bookmarkStart w:id="836" w:name="_Toc27761375"/>
      <w:bookmarkStart w:id="837" w:name="_Toc44880693"/>
      <w:bookmarkStart w:id="838" w:name="_Toc57993071"/>
      <w:bookmarkStart w:id="839" w:name="_Toc183970744"/>
      <w:r w:rsidRPr="008C2B0F">
        <w:rPr>
          <w:lang w:val="en-US"/>
        </w:rPr>
        <w:t>8.4.2</w:t>
      </w:r>
      <w:r w:rsidRPr="008C2B0F">
        <w:rPr>
          <w:lang w:val="en-US"/>
        </w:rPr>
        <w:tab/>
        <w:t>Monitoring-Event-Configuration</w:t>
      </w:r>
      <w:bookmarkEnd w:id="833"/>
      <w:bookmarkEnd w:id="834"/>
      <w:bookmarkEnd w:id="835"/>
      <w:bookmarkEnd w:id="836"/>
      <w:bookmarkEnd w:id="837"/>
      <w:bookmarkEnd w:id="838"/>
      <w:bookmarkEnd w:id="839"/>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840" w:name="_Toc2695983"/>
      <w:bookmarkStart w:id="841" w:name="_Toc20217451"/>
      <w:bookmarkStart w:id="842" w:name="_Toc20218313"/>
      <w:bookmarkStart w:id="843" w:name="_Toc27761376"/>
      <w:bookmarkStart w:id="844" w:name="_Toc44880694"/>
      <w:r w:rsidRPr="008C2B0F">
        <w:rPr>
          <w:lang w:val="en-US"/>
        </w:rPr>
        <w:t>AVP format:</w:t>
      </w:r>
    </w:p>
    <w:p w14:paraId="55146470" w14:textId="77777777" w:rsidR="001145E7" w:rsidRPr="008C2B0F" w:rsidRDefault="001145E7" w:rsidP="001145E7">
      <w:pPr>
        <w:ind w:left="568"/>
        <w:rPr>
          <w:lang w:val="en-US"/>
        </w:rPr>
      </w:pPr>
      <w:bookmarkStart w:id="845" w:name="_PERM_MCCTEMPBM_CRPT11510083___2"/>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bookmarkStart w:id="846" w:name="_PERM_MCCTEMPBM_CRPT11510084___2"/>
      <w:bookmarkEnd w:id="845"/>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1E9F1065" w14:textId="77777777" w:rsidR="00A36050" w:rsidRPr="008C2B0F" w:rsidRDefault="00A36050" w:rsidP="00A36050">
      <w:pPr>
        <w:ind w:left="3408" w:firstLine="284"/>
        <w:rPr>
          <w:lang w:val="en-US"/>
        </w:rPr>
      </w:pPr>
      <w:r>
        <w:rPr>
          <w:lang w:val="en-US"/>
        </w:rPr>
        <w:t>[ Include-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bookmarkEnd w:id="846"/>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lastRenderedPageBreak/>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47FA662E"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459A1183" w14:textId="77777777" w:rsidR="00A36050" w:rsidRDefault="00A36050" w:rsidP="00A36050">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rPr>
          <w:lang w:val="sv-SE"/>
        </w:rPr>
        <w:t>, or the In</w:t>
      </w:r>
      <w:r>
        <w:rPr>
          <w:lang w:val="en-US"/>
        </w:rPr>
        <w:t>clude-</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r>
        <w:t>.</w:t>
      </w:r>
    </w:p>
    <w:p w14:paraId="50250538" w14:textId="77777777" w:rsidR="005E7965" w:rsidRPr="008C2B0F" w:rsidRDefault="005E7965" w:rsidP="00FD6358">
      <w:pPr>
        <w:pStyle w:val="Heading3"/>
        <w:rPr>
          <w:lang w:val="en-US"/>
        </w:rPr>
      </w:pPr>
      <w:bookmarkStart w:id="847" w:name="_Toc57993072"/>
      <w:bookmarkStart w:id="848" w:name="_Toc183970745"/>
      <w:r w:rsidRPr="008C2B0F">
        <w:rPr>
          <w:lang w:val="en-US"/>
        </w:rPr>
        <w:t>8.4.3</w:t>
      </w:r>
      <w:r w:rsidRPr="008C2B0F">
        <w:rPr>
          <w:lang w:val="en-US"/>
        </w:rPr>
        <w:tab/>
      </w:r>
      <w:r w:rsidRPr="008C2B0F">
        <w:rPr>
          <w:lang w:val="en-US" w:eastAsia="zh-CN"/>
        </w:rPr>
        <w:t>Monitoring-Event-Report</w:t>
      </w:r>
      <w:bookmarkEnd w:id="840"/>
      <w:bookmarkEnd w:id="841"/>
      <w:bookmarkEnd w:id="842"/>
      <w:bookmarkEnd w:id="843"/>
      <w:bookmarkEnd w:id="844"/>
      <w:bookmarkEnd w:id="847"/>
      <w:bookmarkEnd w:id="848"/>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49" w:name="_Toc2695984"/>
      <w:bookmarkStart w:id="850" w:name="_Toc20217452"/>
      <w:bookmarkStart w:id="851" w:name="_Toc20218314"/>
      <w:bookmarkStart w:id="852" w:name="_Toc27761377"/>
      <w:bookmarkStart w:id="853" w:name="_Toc44880695"/>
      <w:r w:rsidRPr="008C2B0F">
        <w:rPr>
          <w:lang w:val="en-US"/>
        </w:rPr>
        <w:t>AVP format:</w:t>
      </w:r>
    </w:p>
    <w:p w14:paraId="55E7AE25" w14:textId="77777777" w:rsidR="001145E7" w:rsidRPr="008C2B0F" w:rsidRDefault="001145E7" w:rsidP="001145E7">
      <w:pPr>
        <w:ind w:left="568"/>
        <w:rPr>
          <w:lang w:val="en-US"/>
        </w:rPr>
      </w:pPr>
      <w:bookmarkStart w:id="854"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855" w:name="_PERM_MCCTEMPBM_CRPT11510086___2"/>
      <w:bookmarkEnd w:id="854"/>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0BA13991" w14:textId="77777777" w:rsidR="00C95445" w:rsidRDefault="001145E7" w:rsidP="00C95445">
      <w:pPr>
        <w:ind w:left="2840" w:firstLine="284"/>
        <w:rPr>
          <w:lang w:val="en-US"/>
        </w:rPr>
      </w:pPr>
      <w:r w:rsidRPr="008C2B0F">
        <w:rPr>
          <w:lang w:val="en-US"/>
        </w:rPr>
        <w:t>[ Reachability-Information ]</w:t>
      </w:r>
    </w:p>
    <w:p w14:paraId="26949114" w14:textId="432A27B9" w:rsidR="001145E7" w:rsidRPr="008C2B0F" w:rsidRDefault="00C95445" w:rsidP="00C95445">
      <w:pPr>
        <w:ind w:left="2840" w:firstLine="284"/>
        <w:rPr>
          <w:lang w:val="en-US"/>
        </w:rPr>
      </w:pPr>
      <w:r>
        <w:rPr>
          <w:lang w:val="en-US"/>
        </w:rPr>
        <w:t>[ Reachability-Cause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lastRenderedPageBreak/>
        <w:t>*[ PDN-Connectivity-Status-Report ]</w:t>
      </w:r>
    </w:p>
    <w:p w14:paraId="0DFB5020" w14:textId="77777777" w:rsidR="001145E7" w:rsidRPr="008C2B0F" w:rsidRDefault="001145E7" w:rsidP="001145E7">
      <w:pPr>
        <w:ind w:left="2840" w:firstLine="284"/>
        <w:rPr>
          <w:lang w:val="en-US"/>
        </w:rPr>
      </w:pPr>
      <w:r w:rsidRPr="008C2B0F">
        <w:rPr>
          <w:lang w:val="en-US"/>
        </w:rPr>
        <w:t>*[AVP]</w:t>
      </w:r>
    </w:p>
    <w:bookmarkEnd w:id="855"/>
    <w:p w14:paraId="7D3D82A9"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3BCA7F96" w14:textId="77777777" w:rsidR="005E7965" w:rsidRPr="008C2B0F" w:rsidRDefault="005E7965" w:rsidP="00FD6358">
      <w:pPr>
        <w:pStyle w:val="Heading3"/>
        <w:rPr>
          <w:lang w:val="en-US"/>
        </w:rPr>
      </w:pPr>
      <w:bookmarkStart w:id="856" w:name="_Toc57993073"/>
      <w:bookmarkStart w:id="857" w:name="_Toc183970746"/>
      <w:r w:rsidRPr="008C2B0F">
        <w:rPr>
          <w:lang w:val="en-US"/>
        </w:rPr>
        <w:t>8.4.4</w:t>
      </w:r>
      <w:r w:rsidRPr="008C2B0F">
        <w:rPr>
          <w:lang w:val="en-US"/>
        </w:rPr>
        <w:tab/>
        <w:t>SCEF-Reference-ID</w:t>
      </w:r>
      <w:bookmarkEnd w:id="849"/>
      <w:bookmarkEnd w:id="850"/>
      <w:bookmarkEnd w:id="851"/>
      <w:bookmarkEnd w:id="852"/>
      <w:bookmarkEnd w:id="853"/>
      <w:bookmarkEnd w:id="856"/>
      <w:bookmarkEnd w:id="857"/>
    </w:p>
    <w:p w14:paraId="671F5572" w14:textId="7943AA65" w:rsidR="005E7965" w:rsidRPr="00FA1E60" w:rsidRDefault="005E7965" w:rsidP="00FA1E60">
      <w:r w:rsidRPr="008C2B0F">
        <w:rPr>
          <w:lang w:val="en-US"/>
        </w:rPr>
        <w:t>The SCEF-Reference-ID AVP is of type Unsigned32 and it shall contain the identifier provided by the SCEF.</w:t>
      </w:r>
    </w:p>
    <w:p w14:paraId="381DF1AC" w14:textId="77777777" w:rsidR="005E7965" w:rsidRPr="008C2B0F" w:rsidRDefault="005E7965" w:rsidP="00FD6358">
      <w:pPr>
        <w:pStyle w:val="Heading3"/>
        <w:rPr>
          <w:lang w:val="en-US"/>
        </w:rPr>
      </w:pPr>
      <w:bookmarkStart w:id="858" w:name="_Toc2695985"/>
      <w:bookmarkStart w:id="859" w:name="_Toc20217453"/>
      <w:bookmarkStart w:id="860" w:name="_Toc20218315"/>
      <w:bookmarkStart w:id="861" w:name="_Toc27761378"/>
      <w:bookmarkStart w:id="862" w:name="_Toc44880696"/>
      <w:bookmarkStart w:id="863" w:name="_Toc57993074"/>
      <w:bookmarkStart w:id="864" w:name="_Toc183970747"/>
      <w:r w:rsidRPr="008C2B0F">
        <w:rPr>
          <w:lang w:val="en-US"/>
        </w:rPr>
        <w:t>8.4.5</w:t>
      </w:r>
      <w:r w:rsidRPr="008C2B0F">
        <w:rPr>
          <w:lang w:val="en-US"/>
        </w:rPr>
        <w:tab/>
        <w:t>SCEF-ID</w:t>
      </w:r>
      <w:bookmarkEnd w:id="858"/>
      <w:bookmarkEnd w:id="859"/>
      <w:bookmarkEnd w:id="860"/>
      <w:bookmarkEnd w:id="861"/>
      <w:bookmarkEnd w:id="862"/>
      <w:bookmarkEnd w:id="863"/>
      <w:bookmarkEnd w:id="864"/>
    </w:p>
    <w:p w14:paraId="6FCD259A" w14:textId="77777777"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FD6358">
      <w:pPr>
        <w:pStyle w:val="Heading3"/>
        <w:rPr>
          <w:lang w:val="en-US"/>
        </w:rPr>
      </w:pPr>
      <w:bookmarkStart w:id="865" w:name="_Toc2695986"/>
      <w:bookmarkStart w:id="866" w:name="_Toc20217454"/>
      <w:bookmarkStart w:id="867" w:name="_Toc20218316"/>
      <w:bookmarkStart w:id="868" w:name="_Toc27761379"/>
      <w:bookmarkStart w:id="869" w:name="_Toc44880697"/>
      <w:bookmarkStart w:id="870" w:name="_Toc57993075"/>
      <w:bookmarkStart w:id="871" w:name="_Toc183970748"/>
      <w:r w:rsidRPr="008C2B0F">
        <w:rPr>
          <w:lang w:val="en-US"/>
        </w:rPr>
        <w:t>8.4.6</w:t>
      </w:r>
      <w:r w:rsidRPr="008C2B0F">
        <w:rPr>
          <w:lang w:val="en-US"/>
        </w:rPr>
        <w:tab/>
        <w:t>SCEF-Reference-ID-for-Deletion</w:t>
      </w:r>
      <w:bookmarkEnd w:id="865"/>
      <w:bookmarkEnd w:id="866"/>
      <w:bookmarkEnd w:id="867"/>
      <w:bookmarkEnd w:id="868"/>
      <w:bookmarkEnd w:id="869"/>
      <w:bookmarkEnd w:id="870"/>
      <w:bookmarkEnd w:id="871"/>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FD6358">
      <w:pPr>
        <w:pStyle w:val="Heading3"/>
        <w:rPr>
          <w:lang w:val="en-US"/>
        </w:rPr>
      </w:pPr>
      <w:bookmarkStart w:id="872" w:name="_Toc2695987"/>
      <w:bookmarkStart w:id="873" w:name="_Toc20217455"/>
      <w:bookmarkStart w:id="874" w:name="_Toc20218317"/>
      <w:bookmarkStart w:id="875" w:name="_Toc27761380"/>
      <w:bookmarkStart w:id="876" w:name="_Toc44880698"/>
      <w:bookmarkStart w:id="877" w:name="_Toc57993076"/>
      <w:bookmarkStart w:id="878" w:name="_Toc183970749"/>
      <w:r w:rsidRPr="008C2B0F">
        <w:rPr>
          <w:lang w:val="en-US"/>
        </w:rPr>
        <w:t>8.4.7</w:t>
      </w:r>
      <w:r w:rsidRPr="008C2B0F">
        <w:rPr>
          <w:lang w:val="en-US"/>
        </w:rPr>
        <w:tab/>
        <w:t>Monitoring-Type</w:t>
      </w:r>
      <w:bookmarkEnd w:id="872"/>
      <w:bookmarkEnd w:id="873"/>
      <w:bookmarkEnd w:id="874"/>
      <w:bookmarkEnd w:id="875"/>
      <w:bookmarkEnd w:id="876"/>
      <w:bookmarkEnd w:id="877"/>
      <w:bookmarkEnd w:id="878"/>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Default="005E7965" w:rsidP="005E7965">
      <w:pPr>
        <w:pStyle w:val="B1"/>
        <w:rPr>
          <w:lang w:val="en-US"/>
        </w:rPr>
      </w:pPr>
      <w:r>
        <w:rPr>
          <w:lang w:val="en-US"/>
        </w:rPr>
        <w:t>PDN_CONNECTIVITY_STATUS (10)</w:t>
      </w:r>
    </w:p>
    <w:p w14:paraId="60045E98" w14:textId="5E0F9862" w:rsidR="003520D2" w:rsidRPr="008C2B0F" w:rsidRDefault="003520D2" w:rsidP="005E7965">
      <w:pPr>
        <w:pStyle w:val="B1"/>
        <w:rPr>
          <w:lang w:val="en-US"/>
        </w:rPr>
      </w:pPr>
      <w:r>
        <w:rPr>
          <w:noProof/>
        </w:rPr>
        <w:t>SAT_SF_OPERATION_INFO</w:t>
      </w:r>
      <w:r>
        <w:rPr>
          <w:lang w:val="en-US"/>
        </w:rPr>
        <w:t xml:space="preserve"> (</w:t>
      </w:r>
      <w:r>
        <w:rPr>
          <w:lang w:val="en-US"/>
        </w:rPr>
        <w:t>11</w:t>
      </w:r>
      <w:r>
        <w:rPr>
          <w:lang w:val="en-US"/>
        </w:rPr>
        <w:t>)</w:t>
      </w:r>
    </w:p>
    <w:p w14:paraId="0138CA50" w14:textId="77777777" w:rsidR="005E7965" w:rsidRPr="008C2B0F" w:rsidRDefault="005E7965" w:rsidP="00FD6358">
      <w:pPr>
        <w:pStyle w:val="Heading3"/>
        <w:rPr>
          <w:lang w:val="en-US"/>
        </w:rPr>
      </w:pPr>
      <w:bookmarkStart w:id="879" w:name="_Toc2695988"/>
      <w:bookmarkStart w:id="880" w:name="_Toc20217456"/>
      <w:bookmarkStart w:id="881" w:name="_Toc20218318"/>
      <w:bookmarkStart w:id="882" w:name="_Toc27761381"/>
      <w:bookmarkStart w:id="883" w:name="_Toc44880699"/>
      <w:bookmarkStart w:id="884" w:name="_Toc57993077"/>
      <w:bookmarkStart w:id="885" w:name="_Toc183970750"/>
      <w:r w:rsidRPr="008C2B0F">
        <w:rPr>
          <w:lang w:val="en-US"/>
        </w:rPr>
        <w:t>8.4.8</w:t>
      </w:r>
      <w:r w:rsidRPr="008C2B0F">
        <w:rPr>
          <w:lang w:val="en-US"/>
        </w:rPr>
        <w:tab/>
        <w:t>Maximum-Number-of-Reports</w:t>
      </w:r>
      <w:bookmarkEnd w:id="879"/>
      <w:bookmarkEnd w:id="880"/>
      <w:bookmarkEnd w:id="881"/>
      <w:bookmarkEnd w:id="882"/>
      <w:bookmarkEnd w:id="883"/>
      <w:bookmarkEnd w:id="884"/>
      <w:bookmarkEnd w:id="885"/>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lastRenderedPageBreak/>
        <w:t>-</w:t>
      </w:r>
      <w:r w:rsidRPr="008C2B0F">
        <w:rPr>
          <w:lang w:val="en-US"/>
        </w:rPr>
        <w:tab/>
        <w:t>Monitoring-Type is LOCATION_REPORTING (2) and MONTE-Location-Type is LAST_KNOWN_LOCATION (1).</w:t>
      </w:r>
    </w:p>
    <w:p w14:paraId="7079E4B9" w14:textId="77777777" w:rsidR="005E7965" w:rsidRPr="008C2B0F" w:rsidRDefault="005E7965" w:rsidP="00FD6358">
      <w:pPr>
        <w:pStyle w:val="Heading3"/>
        <w:rPr>
          <w:lang w:val="en-US"/>
        </w:rPr>
      </w:pPr>
      <w:bookmarkStart w:id="886" w:name="_Toc2695989"/>
      <w:bookmarkStart w:id="887" w:name="_Toc20217457"/>
      <w:bookmarkStart w:id="888" w:name="_Toc20218319"/>
      <w:bookmarkStart w:id="889" w:name="_Toc27761382"/>
      <w:bookmarkStart w:id="890" w:name="_Toc44880700"/>
      <w:bookmarkStart w:id="891" w:name="_Toc57993078"/>
      <w:bookmarkStart w:id="892" w:name="_Toc183970751"/>
      <w:r w:rsidRPr="008C2B0F">
        <w:rPr>
          <w:lang w:val="en-US"/>
        </w:rPr>
        <w:t>8.4.9</w:t>
      </w:r>
      <w:r w:rsidRPr="008C2B0F">
        <w:rPr>
          <w:lang w:val="en-US"/>
        </w:rPr>
        <w:tab/>
        <w:t>UE-Reachability-Configuration</w:t>
      </w:r>
      <w:bookmarkEnd w:id="886"/>
      <w:bookmarkEnd w:id="887"/>
      <w:bookmarkEnd w:id="888"/>
      <w:bookmarkEnd w:id="889"/>
      <w:bookmarkEnd w:id="890"/>
      <w:bookmarkEnd w:id="891"/>
      <w:bookmarkEnd w:id="892"/>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bookmarkStart w:id="893" w:name="_PERM_MCCTEMPBM_CRPT11510088___2"/>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bookmarkStart w:id="894" w:name="_PERM_MCCTEMPBM_CRPT11510089___2"/>
      <w:bookmarkEnd w:id="893"/>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FD6358">
      <w:pPr>
        <w:pStyle w:val="Heading3"/>
        <w:rPr>
          <w:lang w:val="en-US"/>
        </w:rPr>
      </w:pPr>
      <w:bookmarkStart w:id="895" w:name="_Toc2695990"/>
      <w:bookmarkStart w:id="896" w:name="_Toc20217458"/>
      <w:bookmarkStart w:id="897" w:name="_Toc20218320"/>
      <w:bookmarkStart w:id="898" w:name="_Toc27761383"/>
      <w:bookmarkStart w:id="899" w:name="_Toc44880701"/>
      <w:bookmarkStart w:id="900" w:name="_Toc57993079"/>
      <w:bookmarkStart w:id="901" w:name="_Toc183970752"/>
      <w:bookmarkEnd w:id="894"/>
      <w:r w:rsidRPr="008C2B0F">
        <w:rPr>
          <w:lang w:val="en-US"/>
        </w:rPr>
        <w:t>8.4.10</w:t>
      </w:r>
      <w:r w:rsidRPr="008C2B0F">
        <w:rPr>
          <w:lang w:val="en-US"/>
        </w:rPr>
        <w:tab/>
        <w:t>Monitoring-Duration</w:t>
      </w:r>
      <w:bookmarkEnd w:id="895"/>
      <w:bookmarkEnd w:id="896"/>
      <w:bookmarkEnd w:id="897"/>
      <w:bookmarkEnd w:id="898"/>
      <w:bookmarkEnd w:id="899"/>
      <w:bookmarkEnd w:id="900"/>
      <w:bookmarkEnd w:id="901"/>
    </w:p>
    <w:p w14:paraId="3611ECA5" w14:textId="77777777"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14:paraId="68B050E7" w14:textId="77777777" w:rsidR="005E7965" w:rsidRPr="008C2B0F" w:rsidRDefault="005E7965" w:rsidP="00FD6358">
      <w:pPr>
        <w:pStyle w:val="Heading3"/>
        <w:rPr>
          <w:lang w:val="en-US"/>
        </w:rPr>
      </w:pPr>
      <w:bookmarkStart w:id="902" w:name="_Toc2695991"/>
      <w:bookmarkStart w:id="903" w:name="_Toc20217459"/>
      <w:bookmarkStart w:id="904" w:name="_Toc20218321"/>
      <w:bookmarkStart w:id="905" w:name="_Toc27761384"/>
      <w:bookmarkStart w:id="906" w:name="_Toc44880702"/>
      <w:bookmarkStart w:id="907" w:name="_Toc57993080"/>
      <w:bookmarkStart w:id="908" w:name="_Toc183970753"/>
      <w:r w:rsidRPr="008C2B0F">
        <w:rPr>
          <w:lang w:val="en-US"/>
        </w:rPr>
        <w:t>8.4.11</w:t>
      </w:r>
      <w:r w:rsidRPr="008C2B0F">
        <w:rPr>
          <w:lang w:val="en-US"/>
        </w:rPr>
        <w:tab/>
        <w:t>Maximum-Detection-Time</w:t>
      </w:r>
      <w:bookmarkEnd w:id="902"/>
      <w:bookmarkEnd w:id="903"/>
      <w:bookmarkEnd w:id="904"/>
      <w:bookmarkEnd w:id="905"/>
      <w:bookmarkEnd w:id="906"/>
      <w:bookmarkEnd w:id="907"/>
      <w:bookmarkEnd w:id="908"/>
    </w:p>
    <w:p w14:paraId="4F1C9B63" w14:textId="77777777" w:rsidR="005E7965" w:rsidRPr="008C2B0F" w:rsidRDefault="005E7965" w:rsidP="00FA1E60">
      <w:pPr>
        <w:rPr>
          <w:lang w:val="en-US"/>
        </w:rPr>
      </w:pPr>
      <w:r w:rsidRPr="00FA1E60">
        <w:t>The Maximum-Detection-Time AVP is of type Unsigned32. It shall contain the maximum number of seconds without any communication with the UE after which the SCEF is to be informed that the UE is considered to be unreachable. It is used to set the subscribed periodic RAU/TAU timer by the HSS.</w:t>
      </w:r>
    </w:p>
    <w:p w14:paraId="17820D45" w14:textId="77777777" w:rsidR="005E7965" w:rsidRPr="008C2B0F" w:rsidRDefault="005E7965" w:rsidP="00FD6358">
      <w:pPr>
        <w:pStyle w:val="Heading3"/>
        <w:rPr>
          <w:lang w:val="en-US"/>
        </w:rPr>
      </w:pPr>
      <w:bookmarkStart w:id="909" w:name="_Toc2695992"/>
      <w:bookmarkStart w:id="910" w:name="_Toc20217460"/>
      <w:bookmarkStart w:id="911" w:name="_Toc20218322"/>
      <w:bookmarkStart w:id="912" w:name="_Toc27761385"/>
      <w:bookmarkStart w:id="913" w:name="_Toc44880703"/>
      <w:bookmarkStart w:id="914" w:name="_Toc57993081"/>
      <w:bookmarkStart w:id="915" w:name="_Toc183970754"/>
      <w:r w:rsidRPr="00FA1E60">
        <w:t>8.4.12</w:t>
      </w:r>
      <w:r w:rsidRPr="00FA1E60">
        <w:tab/>
        <w:t>Reachability-Type</w:t>
      </w:r>
      <w:bookmarkEnd w:id="909"/>
      <w:bookmarkEnd w:id="910"/>
      <w:bookmarkEnd w:id="911"/>
      <w:bookmarkEnd w:id="912"/>
      <w:bookmarkEnd w:id="913"/>
      <w:bookmarkEnd w:id="914"/>
      <w:bookmarkEnd w:id="915"/>
    </w:p>
    <w:p w14:paraId="7343BD8C" w14:textId="77777777" w:rsidR="005E7965" w:rsidRPr="008C2B0F" w:rsidRDefault="005E7965" w:rsidP="00FA1E60">
      <w:pPr>
        <w:rPr>
          <w:lang w:val="en-US"/>
        </w:rPr>
      </w:pPr>
      <w:r w:rsidRPr="00FA1E60">
        <w:t>The Reachability-Type AVP is of type Unsigned32 and it shall contain a bit mask. The meaning of the bits shall be as defined in table 8.4.12-1:</w:t>
      </w:r>
    </w:p>
    <w:p w14:paraId="08CB8785" w14:textId="77777777" w:rsidR="005E7965" w:rsidRPr="008C2B0F" w:rsidRDefault="005E7965" w:rsidP="00FA1E60">
      <w:pPr>
        <w:pStyle w:val="TH"/>
        <w:rPr>
          <w:lang w:val="en-US"/>
        </w:rPr>
      </w:pPr>
      <w:r w:rsidRPr="00FA1E60">
        <w:t>Table 8.4.12-1: 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FA1E60">
            <w:pPr>
              <w:pStyle w:val="TAL"/>
              <w:rPr>
                <w:lang w:val="en-US"/>
              </w:rPr>
            </w:pPr>
            <w:r w:rsidRPr="00FA1E60">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FA1E60">
            <w:pPr>
              <w:pStyle w:val="TAL"/>
              <w:rPr>
                <w:lang w:val="en-US"/>
              </w:rPr>
            </w:pPr>
            <w:r w:rsidRPr="00FA1E60">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FA1E60">
      <w:pPr>
        <w:rPr>
          <w:lang w:val="en-US"/>
        </w:rPr>
      </w:pPr>
      <w:r w:rsidRPr="00FA1E60">
        <w:t>The default value, when this AVP is not included, is Reachability for SMS (bit 0 set).</w:t>
      </w:r>
    </w:p>
    <w:p w14:paraId="079DDB11" w14:textId="77777777" w:rsidR="005E7965" w:rsidRPr="008C2B0F" w:rsidRDefault="005E7965" w:rsidP="00FD6358">
      <w:pPr>
        <w:pStyle w:val="Heading3"/>
        <w:rPr>
          <w:lang w:val="en-US"/>
        </w:rPr>
      </w:pPr>
      <w:bookmarkStart w:id="916" w:name="_Toc2695993"/>
      <w:bookmarkStart w:id="917" w:name="_Toc20217461"/>
      <w:bookmarkStart w:id="918" w:name="_Toc20218323"/>
      <w:bookmarkStart w:id="919" w:name="_Toc27761386"/>
      <w:bookmarkStart w:id="920" w:name="_Toc44880704"/>
      <w:bookmarkStart w:id="921" w:name="_Toc57993082"/>
      <w:bookmarkStart w:id="922" w:name="_Toc183970755"/>
      <w:r w:rsidRPr="00FA1E60">
        <w:t>8.4.13</w:t>
      </w:r>
      <w:r w:rsidRPr="00FA1E60">
        <w:tab/>
        <w:t>Maximum-Latency</w:t>
      </w:r>
      <w:bookmarkEnd w:id="916"/>
      <w:bookmarkEnd w:id="917"/>
      <w:bookmarkEnd w:id="918"/>
      <w:bookmarkEnd w:id="919"/>
      <w:bookmarkEnd w:id="920"/>
      <w:bookmarkEnd w:id="921"/>
      <w:bookmarkEnd w:id="922"/>
    </w:p>
    <w:p w14:paraId="4DE9C06B" w14:textId="77777777" w:rsidR="005E7965" w:rsidRPr="008C2B0F" w:rsidRDefault="005E7965" w:rsidP="00FA1E60">
      <w:pPr>
        <w:rPr>
          <w:lang w:val="en-US"/>
        </w:rPr>
      </w:pPr>
      <w:r w:rsidRPr="00FA1E60">
        <w:t>The Maximum-Latency AVP is of type Unsigned32. It shall contain the maximum acceptable delay time for downlink data transfer in seconds. It is used to set the subscribed periodic RAU/TAU timer by the HSS.</w:t>
      </w:r>
    </w:p>
    <w:p w14:paraId="1B879DE8" w14:textId="77777777" w:rsidR="005E7965" w:rsidRPr="008C2B0F" w:rsidRDefault="005E7965" w:rsidP="00FD6358">
      <w:pPr>
        <w:pStyle w:val="Heading3"/>
        <w:rPr>
          <w:lang w:val="en-US"/>
        </w:rPr>
      </w:pPr>
      <w:bookmarkStart w:id="923" w:name="_Toc2695994"/>
      <w:bookmarkStart w:id="924" w:name="_Toc20217462"/>
      <w:bookmarkStart w:id="925" w:name="_Toc20218324"/>
      <w:bookmarkStart w:id="926" w:name="_Toc27761387"/>
      <w:bookmarkStart w:id="927" w:name="_Toc44880705"/>
      <w:bookmarkStart w:id="928" w:name="_Toc57993083"/>
      <w:bookmarkStart w:id="929" w:name="_Toc183970756"/>
      <w:r w:rsidRPr="00FA1E60">
        <w:t>8.4.14</w:t>
      </w:r>
      <w:r w:rsidRPr="00FA1E60">
        <w:tab/>
        <w:t>Maximum-Response-Time</w:t>
      </w:r>
      <w:bookmarkEnd w:id="923"/>
      <w:bookmarkEnd w:id="924"/>
      <w:bookmarkEnd w:id="925"/>
      <w:bookmarkEnd w:id="926"/>
      <w:bookmarkEnd w:id="927"/>
      <w:bookmarkEnd w:id="928"/>
      <w:bookmarkEnd w:id="929"/>
    </w:p>
    <w:p w14:paraId="3CC19E0E" w14:textId="77777777" w:rsidR="005E7965" w:rsidRPr="008C2B0F" w:rsidRDefault="005E7965" w:rsidP="00FA1E60">
      <w:pPr>
        <w:rPr>
          <w:lang w:val="en-US"/>
        </w:rPr>
      </w:pPr>
      <w:r w:rsidRPr="00FA1E60">
        <w:t>The Maximum-Response-Time AVP is of type Unsigned32. It shall contain the maximum time in seconds for which the UE stays reachable. It is used to set the active time by the HSS.</w:t>
      </w:r>
    </w:p>
    <w:p w14:paraId="6AD95194" w14:textId="77777777" w:rsidR="005E7965" w:rsidRPr="008C2B0F" w:rsidRDefault="005E7965" w:rsidP="00FD6358">
      <w:pPr>
        <w:pStyle w:val="Heading3"/>
        <w:rPr>
          <w:lang w:val="en-US"/>
        </w:rPr>
      </w:pPr>
      <w:bookmarkStart w:id="930" w:name="_Toc2695995"/>
      <w:bookmarkStart w:id="931" w:name="_Toc20217463"/>
      <w:bookmarkStart w:id="932" w:name="_Toc20218325"/>
      <w:bookmarkStart w:id="933" w:name="_Toc27761388"/>
      <w:bookmarkStart w:id="934" w:name="_Toc44880706"/>
      <w:bookmarkStart w:id="935" w:name="_Toc57993084"/>
      <w:bookmarkStart w:id="936" w:name="_Toc183970757"/>
      <w:r w:rsidRPr="008C2B0F">
        <w:rPr>
          <w:lang w:val="en-US"/>
        </w:rPr>
        <w:lastRenderedPageBreak/>
        <w:t>8.4.15</w:t>
      </w:r>
      <w:r w:rsidRPr="008C2B0F">
        <w:rPr>
          <w:lang w:val="en-US"/>
        </w:rPr>
        <w:tab/>
        <w:t>Location-Information-Configuration</w:t>
      </w:r>
      <w:bookmarkEnd w:id="930"/>
      <w:bookmarkEnd w:id="931"/>
      <w:bookmarkEnd w:id="932"/>
      <w:bookmarkEnd w:id="933"/>
      <w:bookmarkEnd w:id="934"/>
      <w:bookmarkEnd w:id="935"/>
      <w:bookmarkEnd w:id="936"/>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bookmarkStart w:id="937" w:name="_PERM_MCCTEMPBM_CRPT11510101___2"/>
      <w:r w:rsidRPr="008C2B0F">
        <w:rPr>
          <w:lang w:val="en-US"/>
        </w:rPr>
        <w:t>Location-Information-Configuration::=</w:t>
      </w:r>
      <w:r w:rsidRPr="008C2B0F">
        <w:rPr>
          <w:lang w:val="en-US"/>
        </w:rPr>
        <w:tab/>
        <w:t>&lt;AVP header: 3135 10415&gt;</w:t>
      </w:r>
    </w:p>
    <w:bookmarkEnd w:id="937"/>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bookmarkStart w:id="938" w:name="_PERM_MCCTEMPBM_CRPT11510102___2"/>
      <w:r w:rsidRPr="008C2B0F">
        <w:rPr>
          <w:lang w:val="en-US"/>
        </w:rPr>
        <w:t>[ Periodic-Time ]</w:t>
      </w:r>
    </w:p>
    <w:bookmarkEnd w:id="938"/>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If present, Periodic-Time contains the mimum periodic location reporting time.</w:t>
      </w:r>
    </w:p>
    <w:p w14:paraId="06A2C317" w14:textId="77777777" w:rsidR="005E7965" w:rsidRPr="008C2B0F" w:rsidRDefault="005E7965" w:rsidP="00FD6358">
      <w:pPr>
        <w:pStyle w:val="Heading3"/>
      </w:pPr>
      <w:bookmarkStart w:id="939" w:name="_Toc2695996"/>
      <w:bookmarkStart w:id="940" w:name="_Toc20217464"/>
      <w:bookmarkStart w:id="941" w:name="_Toc20218326"/>
      <w:bookmarkStart w:id="942" w:name="_Toc27761389"/>
      <w:bookmarkStart w:id="943" w:name="_Toc44880707"/>
      <w:bookmarkStart w:id="944" w:name="_Toc57993085"/>
      <w:bookmarkStart w:id="945" w:name="_Toc183970758"/>
      <w:r w:rsidRPr="00FA1E60">
        <w:t>8.4.16</w:t>
      </w:r>
      <w:r w:rsidRPr="00FA1E60">
        <w:tab/>
        <w:t>MONTE-Location-Type</w:t>
      </w:r>
      <w:bookmarkEnd w:id="939"/>
      <w:bookmarkEnd w:id="940"/>
      <w:bookmarkEnd w:id="941"/>
      <w:bookmarkEnd w:id="942"/>
      <w:bookmarkEnd w:id="943"/>
      <w:bookmarkEnd w:id="944"/>
      <w:bookmarkEnd w:id="945"/>
    </w:p>
    <w:p w14:paraId="2D22F4F7" w14:textId="77777777" w:rsidR="005E7965" w:rsidRPr="008C2B0F" w:rsidRDefault="005E7965" w:rsidP="00FA1E60">
      <w:r w:rsidRPr="00FA1E60">
        <w:t>The MONTE-Location-Type AVP is of type Unsigned32. It indicates the type of location information to be provided. 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FD6358">
      <w:pPr>
        <w:pStyle w:val="Heading3"/>
      </w:pPr>
      <w:bookmarkStart w:id="946" w:name="_Toc2695997"/>
      <w:bookmarkStart w:id="947" w:name="_Toc20217465"/>
      <w:bookmarkStart w:id="948" w:name="_Toc20218327"/>
      <w:bookmarkStart w:id="949" w:name="_Toc27761390"/>
      <w:bookmarkStart w:id="950" w:name="_Toc44880708"/>
      <w:bookmarkStart w:id="951" w:name="_Toc57993086"/>
      <w:bookmarkStart w:id="952" w:name="_Toc183970759"/>
      <w:r w:rsidRPr="00FA1E60">
        <w:t>8.4.17</w:t>
      </w:r>
      <w:r w:rsidRPr="00FA1E60">
        <w:tab/>
        <w:t>Accuracy</w:t>
      </w:r>
      <w:bookmarkEnd w:id="946"/>
      <w:bookmarkEnd w:id="947"/>
      <w:bookmarkEnd w:id="948"/>
      <w:bookmarkEnd w:id="949"/>
      <w:bookmarkEnd w:id="950"/>
      <w:bookmarkEnd w:id="951"/>
      <w:bookmarkEnd w:id="952"/>
    </w:p>
    <w:p w14:paraId="14410106" w14:textId="77777777" w:rsidR="005E7965" w:rsidRPr="008C2B0F" w:rsidRDefault="005E7965" w:rsidP="00FA1E60">
      <w:r w:rsidRPr="00FA1E60">
        <w:t>The Accuracy AVP is of type Unsigned32. It shall indicate the requested accuracy. 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r w:rsidRPr="008C2B0F">
        <w:t>eNB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FD6358">
      <w:pPr>
        <w:pStyle w:val="Heading3"/>
      </w:pPr>
      <w:bookmarkStart w:id="953" w:name="_Toc2695998"/>
      <w:bookmarkStart w:id="954" w:name="_Toc20217466"/>
      <w:bookmarkStart w:id="955" w:name="_Toc20218328"/>
      <w:bookmarkStart w:id="956" w:name="_Toc27761391"/>
      <w:bookmarkStart w:id="957" w:name="_Toc44880709"/>
      <w:bookmarkStart w:id="958" w:name="_Toc57993087"/>
      <w:bookmarkStart w:id="959" w:name="_Toc183970760"/>
      <w:r w:rsidRPr="00FA1E60">
        <w:t>8.4.18</w:t>
      </w:r>
      <w:r w:rsidRPr="00FA1E60">
        <w:tab/>
        <w:t>Association-Type</w:t>
      </w:r>
      <w:bookmarkEnd w:id="953"/>
      <w:bookmarkEnd w:id="954"/>
      <w:bookmarkEnd w:id="955"/>
      <w:bookmarkEnd w:id="956"/>
      <w:bookmarkEnd w:id="957"/>
      <w:bookmarkEnd w:id="958"/>
      <w:bookmarkEnd w:id="959"/>
    </w:p>
    <w:p w14:paraId="3B456322" w14:textId="77777777" w:rsidR="005E7965" w:rsidRPr="008C2B0F" w:rsidRDefault="005E7965" w:rsidP="00FA1E60">
      <w:r w:rsidRPr="00FA1E60">
        <w:t>The Association-Type AVP is of type Unsigned32. It shall indicate the details of the event configuration related to the change of IMEI(SV)-IMSI association. 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bookmarkStart w:id="960" w:name="_PERM_MCCTEMPBM_CRPT11510109___3"/>
      <w:r w:rsidRPr="008C2B0F">
        <w:t>The event shall be reported if the association between IMSI and IMEI has changed; if only the Software Version (SV) has changed, no event shall be reported.</w:t>
      </w:r>
    </w:p>
    <w:bookmarkEnd w:id="960"/>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bookmarkStart w:id="961" w:name="_PERM_MCCTEMPBM_CRPT11510110___3"/>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FD6358">
      <w:pPr>
        <w:pStyle w:val="Heading3"/>
      </w:pPr>
      <w:bookmarkStart w:id="962" w:name="_Toc2695999"/>
      <w:bookmarkStart w:id="963" w:name="_Toc20217467"/>
      <w:bookmarkStart w:id="964" w:name="_Toc20218329"/>
      <w:bookmarkStart w:id="965" w:name="_Toc27761392"/>
      <w:bookmarkStart w:id="966" w:name="_Toc44880710"/>
      <w:bookmarkStart w:id="967" w:name="_Toc57993088"/>
      <w:bookmarkStart w:id="968" w:name="_Toc183970761"/>
      <w:bookmarkEnd w:id="961"/>
      <w:r w:rsidRPr="008C2B0F">
        <w:rPr>
          <w:lang w:val="sv-SE"/>
        </w:rPr>
        <w:t>8.</w:t>
      </w:r>
      <w:r w:rsidRPr="008C2B0F">
        <w:t>4.</w:t>
      </w:r>
      <w:r w:rsidRPr="008C2B0F">
        <w:rPr>
          <w:lang w:val="sv-SE"/>
        </w:rPr>
        <w:t>19</w:t>
      </w:r>
      <w:r w:rsidRPr="008C2B0F">
        <w:tab/>
        <w:t>Roaming-Information</w:t>
      </w:r>
      <w:bookmarkEnd w:id="962"/>
      <w:bookmarkEnd w:id="963"/>
      <w:bookmarkEnd w:id="964"/>
      <w:bookmarkEnd w:id="965"/>
      <w:bookmarkEnd w:id="966"/>
      <w:bookmarkEnd w:id="967"/>
      <w:bookmarkEnd w:id="968"/>
    </w:p>
    <w:p w14:paraId="2CA84D5F" w14:textId="77777777" w:rsidR="005E7965" w:rsidRPr="008C2B0F" w:rsidRDefault="005E7965" w:rsidP="00FA1E60">
      <w:r w:rsidRPr="00FA1E60">
        <w:t>The Roaming-Information AVP is of type Unsigned32. It shall indicate the roaming status of the subscriber. 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lastRenderedPageBreak/>
        <w:t>SUBSCRIBER_NOT_ROAMING (1)</w:t>
      </w:r>
    </w:p>
    <w:p w14:paraId="7ACA6E49" w14:textId="77777777" w:rsidR="005E7965" w:rsidRPr="008C2B0F" w:rsidRDefault="005E7965" w:rsidP="00FD6358">
      <w:pPr>
        <w:pStyle w:val="Heading3"/>
      </w:pPr>
      <w:bookmarkStart w:id="969" w:name="_Toc2696000"/>
      <w:bookmarkStart w:id="970" w:name="_Toc20217468"/>
      <w:bookmarkStart w:id="971" w:name="_Toc20218330"/>
      <w:bookmarkStart w:id="972" w:name="_Toc27761393"/>
      <w:bookmarkStart w:id="973" w:name="_Toc44880711"/>
      <w:bookmarkStart w:id="974" w:name="_Toc57993089"/>
      <w:bookmarkStart w:id="975" w:name="_Toc183970762"/>
      <w:r w:rsidRPr="008C2B0F">
        <w:rPr>
          <w:lang w:val="sv-SE"/>
        </w:rPr>
        <w:t>8.</w:t>
      </w:r>
      <w:r w:rsidRPr="008C2B0F">
        <w:t>4.</w:t>
      </w:r>
      <w:r w:rsidRPr="008C2B0F">
        <w:rPr>
          <w:lang w:val="sv-SE"/>
        </w:rPr>
        <w:t>20</w:t>
      </w:r>
      <w:r w:rsidRPr="008C2B0F">
        <w:tab/>
        <w:t>Reachability-Information</w:t>
      </w:r>
      <w:bookmarkEnd w:id="969"/>
      <w:bookmarkEnd w:id="970"/>
      <w:bookmarkEnd w:id="971"/>
      <w:bookmarkEnd w:id="972"/>
      <w:bookmarkEnd w:id="973"/>
      <w:bookmarkEnd w:id="974"/>
      <w:bookmarkEnd w:id="975"/>
    </w:p>
    <w:p w14:paraId="42F5D51D" w14:textId="77777777" w:rsidR="005E7965" w:rsidRPr="008C2B0F" w:rsidRDefault="005E7965" w:rsidP="00FA1E60">
      <w:r w:rsidRPr="00FA1E60">
        <w:t>The Reachability-Information AVP is of type Unsigned32. It shall indicate the reachability of the subscriber.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FD6358">
      <w:pPr>
        <w:pStyle w:val="Heading3"/>
        <w:rPr>
          <w:lang w:val="en-US"/>
        </w:rPr>
      </w:pPr>
      <w:bookmarkStart w:id="976" w:name="_Toc2696001"/>
      <w:bookmarkStart w:id="977" w:name="_Toc20217469"/>
      <w:bookmarkStart w:id="978" w:name="_Toc20218331"/>
      <w:bookmarkStart w:id="979" w:name="_Toc27761394"/>
      <w:bookmarkStart w:id="980" w:name="_Toc44880712"/>
      <w:bookmarkStart w:id="981" w:name="_Toc57993090"/>
      <w:bookmarkStart w:id="982" w:name="_Toc183970763"/>
      <w:r w:rsidRPr="008C2B0F">
        <w:rPr>
          <w:lang w:val="en-US"/>
        </w:rPr>
        <w:t>8.4.21</w:t>
      </w:r>
      <w:r w:rsidRPr="008C2B0F">
        <w:rPr>
          <w:lang w:val="en-US"/>
        </w:rPr>
        <w:tab/>
        <w:t>EPS-Location-Information</w:t>
      </w:r>
      <w:bookmarkEnd w:id="976"/>
      <w:bookmarkEnd w:id="977"/>
      <w:bookmarkEnd w:id="978"/>
      <w:bookmarkEnd w:id="979"/>
      <w:bookmarkEnd w:id="980"/>
      <w:bookmarkEnd w:id="981"/>
      <w:bookmarkEnd w:id="982"/>
    </w:p>
    <w:p w14:paraId="30EA26D6" w14:textId="37144417"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bookmarkStart w:id="983" w:name="_PERM_MCCTEMPBM_CRPT11510113___2"/>
      <w:r w:rsidRPr="008C2B0F">
        <w:rPr>
          <w:lang w:val="en-US"/>
        </w:rPr>
        <w:t>EPS-Location-Information ::=</w:t>
      </w:r>
      <w:r w:rsidRPr="008C2B0F">
        <w:rPr>
          <w:lang w:val="en-US"/>
        </w:rPr>
        <w:tab/>
        <w:t>&lt;AVP header: 1496 10415&gt;</w:t>
      </w:r>
    </w:p>
    <w:bookmarkEnd w:id="983"/>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FD6358">
      <w:pPr>
        <w:pStyle w:val="Heading3"/>
        <w:rPr>
          <w:lang w:val="en-US"/>
        </w:rPr>
      </w:pPr>
      <w:bookmarkStart w:id="984" w:name="_Toc2696002"/>
      <w:bookmarkStart w:id="985" w:name="_Toc20217470"/>
      <w:bookmarkStart w:id="986" w:name="_Toc20218332"/>
      <w:bookmarkStart w:id="987" w:name="_Toc27761395"/>
      <w:bookmarkStart w:id="988" w:name="_Toc44880713"/>
      <w:bookmarkStart w:id="989" w:name="_Toc57993091"/>
      <w:bookmarkStart w:id="990" w:name="_Toc183970764"/>
      <w:r w:rsidRPr="00FA1E60">
        <w:t>8.4.22</w:t>
      </w:r>
      <w:r w:rsidRPr="00FA1E60">
        <w:tab/>
        <w:t>IMEI-Change</w:t>
      </w:r>
      <w:bookmarkEnd w:id="984"/>
      <w:bookmarkEnd w:id="985"/>
      <w:bookmarkEnd w:id="986"/>
      <w:bookmarkEnd w:id="987"/>
      <w:bookmarkEnd w:id="988"/>
      <w:bookmarkEnd w:id="989"/>
      <w:bookmarkEnd w:id="990"/>
    </w:p>
    <w:p w14:paraId="6DC06A0C" w14:textId="77777777" w:rsidR="005E7965" w:rsidRPr="008C2B0F" w:rsidRDefault="005E7965" w:rsidP="00FA1E60">
      <w:pPr>
        <w:rPr>
          <w:lang w:val="en-US"/>
        </w:rPr>
      </w:pPr>
      <w:r w:rsidRPr="00FA1E60">
        <w:t>The IMEI-Change AVP is of type Unsigned32 and it shall contain a bit mask. The meaning of the bits shall be as defined in table 8.4.22-1:</w:t>
      </w:r>
    </w:p>
    <w:p w14:paraId="09B1437A" w14:textId="77777777" w:rsidR="005E7965" w:rsidRPr="008C2B0F" w:rsidRDefault="005E7965" w:rsidP="00FA1E60">
      <w:pPr>
        <w:pStyle w:val="TH"/>
        <w:rPr>
          <w:lang w:val="en-US"/>
        </w:rPr>
      </w:pPr>
      <w:r w:rsidRPr="00FA1E60">
        <w:t>Table 8.4.22-1: 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FA1E60">
            <w:pPr>
              <w:pStyle w:val="TAL"/>
              <w:rPr>
                <w:lang w:val="en-US"/>
              </w:rPr>
            </w:pPr>
            <w:r w:rsidRPr="00FA1E60">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FA1E60">
            <w:pPr>
              <w:pStyle w:val="TAL"/>
              <w:rPr>
                <w:lang w:val="en-US"/>
              </w:rPr>
            </w:pPr>
            <w:r w:rsidRPr="00FA1E60">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FD6358">
      <w:pPr>
        <w:pStyle w:val="Heading3"/>
        <w:rPr>
          <w:lang w:val="en-US"/>
        </w:rPr>
      </w:pPr>
      <w:bookmarkStart w:id="991" w:name="_Toc2696003"/>
      <w:bookmarkStart w:id="992" w:name="_Toc20217471"/>
      <w:bookmarkStart w:id="993" w:name="_Toc20218333"/>
      <w:bookmarkStart w:id="994" w:name="_Toc27761396"/>
      <w:bookmarkStart w:id="995" w:name="_Toc44880714"/>
      <w:bookmarkStart w:id="996" w:name="_Toc57993092"/>
      <w:bookmarkStart w:id="997" w:name="_Toc183970765"/>
      <w:r w:rsidRPr="008C2B0F">
        <w:rPr>
          <w:lang w:val="en-US"/>
        </w:rPr>
        <w:t>8.4.23</w:t>
      </w:r>
      <w:r w:rsidRPr="008C2B0F">
        <w:rPr>
          <w:lang w:val="en-US"/>
        </w:rPr>
        <w:tab/>
        <w:t>Feature-List AVP</w:t>
      </w:r>
      <w:bookmarkEnd w:id="991"/>
      <w:bookmarkEnd w:id="992"/>
      <w:bookmarkEnd w:id="993"/>
      <w:bookmarkEnd w:id="994"/>
      <w:bookmarkEnd w:id="995"/>
      <w:bookmarkEnd w:id="996"/>
      <w:bookmarkEnd w:id="997"/>
    </w:p>
    <w:p w14:paraId="6554B289" w14:textId="77777777" w:rsidR="005E7965" w:rsidRPr="008C2B0F" w:rsidRDefault="005E7965" w:rsidP="00FD6358">
      <w:pPr>
        <w:pStyle w:val="Heading4"/>
        <w:rPr>
          <w:lang w:val="en-US"/>
        </w:rPr>
      </w:pPr>
      <w:bookmarkStart w:id="998" w:name="_Toc2696004"/>
      <w:bookmarkStart w:id="999" w:name="_Toc20217472"/>
      <w:bookmarkStart w:id="1000" w:name="_Toc20218334"/>
      <w:bookmarkStart w:id="1001" w:name="_Toc27761397"/>
      <w:bookmarkStart w:id="1002" w:name="_Toc44880715"/>
      <w:bookmarkStart w:id="1003" w:name="_Toc57993093"/>
      <w:bookmarkStart w:id="1004" w:name="_Toc183970766"/>
      <w:r w:rsidRPr="008C2B0F">
        <w:rPr>
          <w:lang w:val="en-US"/>
        </w:rPr>
        <w:t>8.4.23.1</w:t>
      </w:r>
      <w:r w:rsidRPr="008C2B0F">
        <w:rPr>
          <w:lang w:val="en-US"/>
        </w:rPr>
        <w:tab/>
        <w:t>Feature-List AVP for the S6t application</w:t>
      </w:r>
      <w:bookmarkEnd w:id="998"/>
      <w:bookmarkEnd w:id="999"/>
      <w:bookmarkEnd w:id="1000"/>
      <w:bookmarkEnd w:id="1001"/>
      <w:bookmarkEnd w:id="1002"/>
      <w:bookmarkEnd w:id="1003"/>
      <w:bookmarkEnd w:id="1004"/>
    </w:p>
    <w:p w14:paraId="7D52151F" w14:textId="485D5E44" w:rsidR="005E7965" w:rsidRPr="008C2B0F" w:rsidRDefault="005E7965" w:rsidP="005E7965">
      <w:pPr>
        <w:rPr>
          <w:lang w:val="en-US"/>
        </w:rPr>
      </w:pPr>
      <w:r w:rsidRPr="008C2B0F">
        <w:rPr>
          <w:lang w:val="en-US"/>
        </w:rPr>
        <w:t xml:space="preserve">The syntax of this AVP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FA1E60">
            <w:pPr>
              <w:pStyle w:val="TAC"/>
              <w:rPr>
                <w:lang w:val="en-US"/>
              </w:rPr>
            </w:pPr>
            <w:r w:rsidRPr="00FA1E60">
              <w:t>Configuration and reporting of monitoring events</w:t>
            </w:r>
          </w:p>
          <w:p w14:paraId="462BB9CA" w14:textId="77777777" w:rsidR="005E7965" w:rsidRPr="008C2B0F" w:rsidRDefault="005E7965" w:rsidP="00FA1E60">
            <w:pPr>
              <w:pStyle w:val="TAC"/>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FA1E60" w:rsidRDefault="005E7965" w:rsidP="00FA1E60">
            <w:pPr>
              <w:pStyle w:val="TAC"/>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FA1E60">
            <w:pPr>
              <w:pStyle w:val="TAC"/>
            </w:pPr>
            <w:r w:rsidRPr="00FA1E60">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FA1E60">
            <w:pPr>
              <w:pStyle w:val="TAC"/>
            </w:pPr>
            <w:r w:rsidRPr="00FA1E60">
              <w:t>Authorization of 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FA1E60">
            <w:pPr>
              <w:pStyle w:val="TAC"/>
            </w:pPr>
            <w:r w:rsidRPr="00FA1E60">
              <w:t>If the HSS indicates in the NIA command that it does not support Authorization of NIDD, the SCEF shall not send NIDD Authorizations requests to the HSS in subsequent NIR commands towards that HSS.</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FA1E60">
            <w:pPr>
              <w:pStyle w:val="TAC"/>
              <w:rPr>
                <w:lang w:val="sv-SE"/>
              </w:rPr>
            </w:pPr>
            <w:r w:rsidRPr="00FA1E60">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FA1E60">
            <w:pPr>
              <w:pStyle w:val="TAC"/>
              <w:rPr>
                <w:lang w:val="sv-SE"/>
              </w:rPr>
            </w:pPr>
            <w:r w:rsidRPr="00FA1E60">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FA1E60">
            <w:pPr>
              <w:pStyle w:val="TAC"/>
              <w:rPr>
                <w:lang w:val="sv-SE"/>
              </w:rPr>
            </w:pPr>
            <w:r w:rsidRPr="00FA1E60">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FA1E60">
            <w:pPr>
              <w:pStyle w:val="TAC"/>
            </w:pPr>
            <w:r w:rsidRPr="00FA1E60">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FA1E60" w:rsidRDefault="005E7965" w:rsidP="00FA1E60">
            <w:pPr>
              <w:pStyle w:val="TAC"/>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FA1E60">
            <w:pPr>
              <w:pStyle w:val="TAC"/>
              <w:rPr>
                <w:lang w:val="sv-SE"/>
              </w:rPr>
            </w:pPr>
            <w:r w:rsidRPr="00FA1E60">
              <w:t>Configuration Efficiency for 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FA1E60">
            <w:pPr>
              <w:pStyle w:val="TAC"/>
              <w:rPr>
                <w:lang w:val="sv-SE"/>
              </w:rPr>
            </w:pPr>
            <w:r w:rsidRPr="00FA1E60">
              <w:t>Configuration Efficiency for 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FA1E60">
            <w:pPr>
              <w:pStyle w:val="TAC"/>
            </w:pPr>
            <w:r w:rsidRPr="00FA1E60">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Pr="00FA1E60" w:rsidRDefault="001145E7" w:rsidP="00FA1E60">
            <w:pPr>
              <w:pStyle w:val="TAC"/>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78B7AEFD" w14:textId="77777777" w:rsidR="00A36050" w:rsidRDefault="00A36050" w:rsidP="00FA1E60">
            <w:pPr>
              <w:pStyle w:val="TAC"/>
            </w:pPr>
            <w:r w:rsidRPr="00FA1E60">
              <w:t>Dynamic Management of Group-based Event Monitoring</w:t>
            </w:r>
          </w:p>
          <w:p w14:paraId="39C122A9" w14:textId="77777777" w:rsidR="00A36050" w:rsidRDefault="00A36050" w:rsidP="00FA1E60">
            <w:pPr>
              <w:pStyle w:val="TAC"/>
            </w:pPr>
          </w:p>
          <w:p w14:paraId="415B85E3" w14:textId="77777777" w:rsidR="00A36050" w:rsidRPr="008C2B0F" w:rsidRDefault="00A36050" w:rsidP="00A36050">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2C1CCB" w14:textId="77777777" w:rsidR="00A36050" w:rsidRPr="008C2B0F" w:rsidRDefault="00A36050" w:rsidP="00A36050">
            <w:pPr>
              <w:pStyle w:val="TAL"/>
            </w:pPr>
          </w:p>
          <w:p w14:paraId="0A5994F4" w14:textId="77777777" w:rsidR="00A36050" w:rsidRDefault="00A36050" w:rsidP="00A36050">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or create the event monitoring for certain </w:t>
            </w:r>
            <w:r w:rsidRPr="008D7D44">
              <w:rPr>
                <w:lang w:val="sv-SE"/>
              </w:rPr>
              <w:t>UEs (i.e. one individual UE or a sub-set of UEs) in a group of UEs for which there is a configured Monitoring Event</w:t>
            </w:r>
            <w:r w:rsidRPr="008C2B0F">
              <w:t>.</w:t>
            </w:r>
          </w:p>
          <w:p w14:paraId="29B41C33" w14:textId="77777777" w:rsidR="00A36050" w:rsidRDefault="00A36050" w:rsidP="00A36050">
            <w:pPr>
              <w:pStyle w:val="TAL"/>
            </w:pPr>
          </w:p>
          <w:p w14:paraId="7DAA95E8" w14:textId="77777777" w:rsidR="00A36050" w:rsidRDefault="00A36050" w:rsidP="00A36050">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Pr="00FA1E60" w:rsidRDefault="00414D3C" w:rsidP="00FA1E60">
            <w:pPr>
              <w:pStyle w:val="TAC"/>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FD6358">
      <w:pPr>
        <w:pStyle w:val="Heading3"/>
        <w:rPr>
          <w:lang w:val="en-US"/>
        </w:rPr>
      </w:pPr>
      <w:bookmarkStart w:id="1005" w:name="_Toc2696005"/>
      <w:bookmarkStart w:id="1006" w:name="_Toc20217473"/>
      <w:bookmarkStart w:id="1007" w:name="_Toc20218335"/>
      <w:bookmarkStart w:id="1008" w:name="_Toc27761398"/>
      <w:bookmarkStart w:id="1009" w:name="_Toc44880716"/>
      <w:bookmarkStart w:id="1010" w:name="_Toc57993094"/>
      <w:bookmarkStart w:id="1011" w:name="_Toc183970767"/>
      <w:r w:rsidRPr="008C2B0F">
        <w:rPr>
          <w:lang w:val="en-US"/>
        </w:rPr>
        <w:t>8.4.24</w:t>
      </w:r>
      <w:r w:rsidRPr="008C2B0F">
        <w:rPr>
          <w:lang w:val="en-US"/>
        </w:rPr>
        <w:tab/>
        <w:t>Monitoring-Event-Config-Status</w:t>
      </w:r>
      <w:bookmarkEnd w:id="1005"/>
      <w:bookmarkEnd w:id="1006"/>
      <w:bookmarkEnd w:id="1007"/>
      <w:bookmarkEnd w:id="1008"/>
      <w:bookmarkEnd w:id="1009"/>
      <w:bookmarkEnd w:id="1010"/>
      <w:bookmarkEnd w:id="1011"/>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1012" w:name="_Toc2696006"/>
      <w:bookmarkStart w:id="1013" w:name="_Toc20217474"/>
      <w:bookmarkStart w:id="1014" w:name="_Toc20218336"/>
      <w:bookmarkStart w:id="1015" w:name="_Toc27761399"/>
      <w:bookmarkStart w:id="1016" w:name="_Toc44880717"/>
      <w:r w:rsidRPr="008C2B0F">
        <w:rPr>
          <w:lang w:val="en-US"/>
        </w:rPr>
        <w:t>AVP format:</w:t>
      </w:r>
    </w:p>
    <w:p w14:paraId="39E7A6CB" w14:textId="77777777" w:rsidR="001145E7" w:rsidRPr="008C2B0F" w:rsidRDefault="001145E7" w:rsidP="001145E7">
      <w:pPr>
        <w:ind w:left="568"/>
        <w:rPr>
          <w:lang w:val="en-US"/>
        </w:rPr>
      </w:pPr>
      <w:bookmarkStart w:id="1017" w:name="_PERM_MCCTEMPBM_CRPT11510135___2"/>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bookmarkStart w:id="1018" w:name="_PERM_MCCTEMPBM_CRPT11510136___2"/>
      <w:bookmarkEnd w:id="1017"/>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bookmarkEnd w:id="1018"/>
    <w:p w14:paraId="1B97563E" w14:textId="15FF3E70"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D44C56" w14:textId="77777777" w:rsidR="005E7965" w:rsidRPr="008C2B0F" w:rsidRDefault="005E7965" w:rsidP="00FD6358">
      <w:pPr>
        <w:pStyle w:val="Heading3"/>
      </w:pPr>
      <w:bookmarkStart w:id="1019" w:name="_Toc57993095"/>
      <w:bookmarkStart w:id="1020" w:name="_Toc183970768"/>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012"/>
      <w:bookmarkEnd w:id="1013"/>
      <w:bookmarkEnd w:id="1014"/>
      <w:bookmarkEnd w:id="1015"/>
      <w:bookmarkEnd w:id="1016"/>
      <w:bookmarkEnd w:id="1019"/>
      <w:bookmarkEnd w:id="1020"/>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1021" w:name="_Toc2696007"/>
      <w:bookmarkStart w:id="1022" w:name="_Toc20217475"/>
      <w:bookmarkStart w:id="1023" w:name="_Toc20218337"/>
      <w:bookmarkStart w:id="1024" w:name="_Toc27761400"/>
      <w:bookmarkStart w:id="1025" w:name="_Toc44880718"/>
      <w:r w:rsidRPr="008C2B0F">
        <w:t>AVP format</w:t>
      </w:r>
    </w:p>
    <w:p w14:paraId="5F2EB3CD" w14:textId="77777777" w:rsidR="001145E7" w:rsidRPr="008C2B0F" w:rsidRDefault="001145E7" w:rsidP="001145E7">
      <w:pPr>
        <w:ind w:left="568"/>
      </w:pPr>
      <w:bookmarkStart w:id="1026" w:name="_PERM_MCCTEMPBM_CRPT11510137___2"/>
      <w:r w:rsidRPr="008C2B0F">
        <w:lastRenderedPageBreak/>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bookmarkStart w:id="1027" w:name="_PERM_MCCTEMPBM_CRPT11510138___2"/>
      <w:bookmarkEnd w:id="1026"/>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bookmarkEnd w:id="1027"/>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14:paraId="5D47F039" w14:textId="77777777" w:rsidR="005E7965" w:rsidRPr="008C2B0F" w:rsidRDefault="005E7965" w:rsidP="00FD6358">
      <w:pPr>
        <w:pStyle w:val="Heading3"/>
      </w:pPr>
      <w:bookmarkStart w:id="1028" w:name="_Toc57993096"/>
      <w:bookmarkStart w:id="1029" w:name="_Toc183970769"/>
      <w:r w:rsidRPr="008C2B0F">
        <w:rPr>
          <w:lang w:val="sv-SE"/>
        </w:rPr>
        <w:t>8</w:t>
      </w:r>
      <w:r w:rsidRPr="008C2B0F">
        <w:t>.4.</w:t>
      </w:r>
      <w:r w:rsidRPr="008C2B0F">
        <w:rPr>
          <w:lang w:val="sv-SE"/>
        </w:rPr>
        <w:t>26</w:t>
      </w:r>
      <w:r w:rsidRPr="008C2B0F">
        <w:tab/>
        <w:t>Communication-Pattern</w:t>
      </w:r>
      <w:r w:rsidRPr="008C2B0F">
        <w:rPr>
          <w:lang w:val="de-DE"/>
        </w:rPr>
        <w:t>-Set</w:t>
      </w:r>
      <w:bookmarkEnd w:id="1021"/>
      <w:bookmarkEnd w:id="1022"/>
      <w:bookmarkEnd w:id="1023"/>
      <w:bookmarkEnd w:id="1024"/>
      <w:bookmarkEnd w:id="1025"/>
      <w:bookmarkEnd w:id="1028"/>
      <w:bookmarkEnd w:id="1029"/>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bookmarkStart w:id="1030" w:name="_PERM_MCCTEMPBM_CRPT11510139___2"/>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bookmarkStart w:id="1031" w:name="_PERM_MCCTEMPBM_CRPT11510140___2"/>
      <w:bookmarkEnd w:id="1030"/>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bookmarkEnd w:id="1031"/>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FD6358">
      <w:pPr>
        <w:pStyle w:val="Heading3"/>
      </w:pPr>
      <w:bookmarkStart w:id="1032" w:name="_Toc2696008"/>
      <w:bookmarkStart w:id="1033" w:name="_Toc20217476"/>
      <w:bookmarkStart w:id="1034" w:name="_Toc20218338"/>
      <w:bookmarkStart w:id="1035" w:name="_Toc27761401"/>
      <w:bookmarkStart w:id="1036" w:name="_Toc44880719"/>
      <w:bookmarkStart w:id="1037" w:name="_Toc57993097"/>
      <w:bookmarkStart w:id="1038" w:name="_Toc183970770"/>
      <w:r w:rsidRPr="008C2B0F">
        <w:rPr>
          <w:lang w:val="sv-SE"/>
        </w:rPr>
        <w:t>8</w:t>
      </w:r>
      <w:r w:rsidRPr="008C2B0F">
        <w:t>.4.</w:t>
      </w:r>
      <w:r w:rsidRPr="008C2B0F">
        <w:rPr>
          <w:lang w:val="sv-SE"/>
        </w:rPr>
        <w:t>27</w:t>
      </w:r>
      <w:r w:rsidRPr="008C2B0F">
        <w:tab/>
        <w:t>Periodic-Communication-Indicator</w:t>
      </w:r>
      <w:bookmarkEnd w:id="1032"/>
      <w:bookmarkEnd w:id="1033"/>
      <w:bookmarkEnd w:id="1034"/>
      <w:bookmarkEnd w:id="1035"/>
      <w:bookmarkEnd w:id="1036"/>
      <w:bookmarkEnd w:id="1037"/>
      <w:bookmarkEnd w:id="1038"/>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FD6358">
      <w:pPr>
        <w:pStyle w:val="Heading3"/>
      </w:pPr>
      <w:bookmarkStart w:id="1039" w:name="_Toc2696009"/>
      <w:bookmarkStart w:id="1040" w:name="_Toc20217477"/>
      <w:bookmarkStart w:id="1041" w:name="_Toc20218339"/>
      <w:bookmarkStart w:id="1042" w:name="_Toc27761402"/>
      <w:bookmarkStart w:id="1043" w:name="_Toc44880720"/>
      <w:bookmarkStart w:id="1044" w:name="_Toc57993098"/>
      <w:bookmarkStart w:id="1045" w:name="_Toc183970771"/>
      <w:r w:rsidRPr="008C2B0F">
        <w:rPr>
          <w:lang w:val="sv-SE"/>
        </w:rPr>
        <w:lastRenderedPageBreak/>
        <w:t>8</w:t>
      </w:r>
      <w:r w:rsidRPr="008C2B0F">
        <w:t>.4.</w:t>
      </w:r>
      <w:r w:rsidRPr="008C2B0F">
        <w:rPr>
          <w:lang w:val="sv-SE"/>
        </w:rPr>
        <w:t>28</w:t>
      </w:r>
      <w:r w:rsidRPr="008C2B0F">
        <w:tab/>
        <w:t>Communication-duration-time</w:t>
      </w:r>
      <w:bookmarkEnd w:id="1039"/>
      <w:bookmarkEnd w:id="1040"/>
      <w:bookmarkEnd w:id="1041"/>
      <w:bookmarkEnd w:id="1042"/>
      <w:bookmarkEnd w:id="1043"/>
      <w:bookmarkEnd w:id="1044"/>
      <w:bookmarkEnd w:id="1045"/>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FD6358">
      <w:pPr>
        <w:pStyle w:val="Heading3"/>
      </w:pPr>
      <w:bookmarkStart w:id="1046" w:name="_Toc2696010"/>
      <w:bookmarkStart w:id="1047" w:name="_Toc20217478"/>
      <w:bookmarkStart w:id="1048" w:name="_Toc20218340"/>
      <w:bookmarkStart w:id="1049" w:name="_Toc27761403"/>
      <w:bookmarkStart w:id="1050" w:name="_Toc44880721"/>
      <w:bookmarkStart w:id="1051" w:name="_Toc57993099"/>
      <w:bookmarkStart w:id="1052" w:name="_Toc183970772"/>
      <w:r w:rsidRPr="008C2B0F">
        <w:rPr>
          <w:lang w:val="sv-SE"/>
        </w:rPr>
        <w:t>8</w:t>
      </w:r>
      <w:r w:rsidRPr="008C2B0F">
        <w:t>.4.</w:t>
      </w:r>
      <w:r w:rsidRPr="008C2B0F">
        <w:rPr>
          <w:lang w:val="sv-SE"/>
        </w:rPr>
        <w:t>29</w:t>
      </w:r>
      <w:r w:rsidRPr="008C2B0F">
        <w:tab/>
        <w:t>Periodic-time</w:t>
      </w:r>
      <w:bookmarkEnd w:id="1046"/>
      <w:bookmarkEnd w:id="1047"/>
      <w:bookmarkEnd w:id="1048"/>
      <w:bookmarkEnd w:id="1049"/>
      <w:bookmarkEnd w:id="1050"/>
      <w:bookmarkEnd w:id="1051"/>
      <w:bookmarkEnd w:id="1052"/>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FD6358">
      <w:pPr>
        <w:pStyle w:val="Heading3"/>
      </w:pPr>
      <w:bookmarkStart w:id="1053" w:name="_Toc2696011"/>
      <w:bookmarkStart w:id="1054" w:name="_Toc20217479"/>
      <w:bookmarkStart w:id="1055" w:name="_Toc20218341"/>
      <w:bookmarkStart w:id="1056" w:name="_Toc27761404"/>
      <w:bookmarkStart w:id="1057" w:name="_Toc44880722"/>
      <w:bookmarkStart w:id="1058" w:name="_Toc57993100"/>
      <w:bookmarkStart w:id="1059" w:name="_Toc183970773"/>
      <w:r w:rsidRPr="008C2B0F">
        <w:rPr>
          <w:lang w:val="sv-SE"/>
        </w:rPr>
        <w:t>8</w:t>
      </w:r>
      <w:r w:rsidRPr="008C2B0F">
        <w:t>.4.</w:t>
      </w:r>
      <w:r w:rsidRPr="008C2B0F">
        <w:rPr>
          <w:lang w:val="sv-SE"/>
        </w:rPr>
        <w:t>30</w:t>
      </w:r>
      <w:r w:rsidRPr="008C2B0F">
        <w:tab/>
        <w:t>Scheduled-communication-time</w:t>
      </w:r>
      <w:bookmarkEnd w:id="1053"/>
      <w:bookmarkEnd w:id="1054"/>
      <w:bookmarkEnd w:id="1055"/>
      <w:bookmarkEnd w:id="1056"/>
      <w:bookmarkEnd w:id="1057"/>
      <w:bookmarkEnd w:id="1058"/>
      <w:bookmarkEnd w:id="1059"/>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bookmarkStart w:id="1060" w:name="_PERM_MCCTEMPBM_CRPT11510141___2"/>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bookmarkStart w:id="1061" w:name="_PERM_MCCTEMPBM_CRPT11510142___2"/>
      <w:bookmarkEnd w:id="1060"/>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bookmarkEnd w:id="1061"/>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FD6358">
      <w:pPr>
        <w:pStyle w:val="Heading3"/>
      </w:pPr>
      <w:bookmarkStart w:id="1062" w:name="_Toc2696012"/>
      <w:bookmarkStart w:id="1063" w:name="_Toc20217480"/>
      <w:bookmarkStart w:id="1064" w:name="_Toc20218342"/>
      <w:bookmarkStart w:id="1065" w:name="_Toc27761405"/>
      <w:bookmarkStart w:id="1066" w:name="_Toc44880723"/>
      <w:bookmarkStart w:id="1067" w:name="_Toc57993101"/>
      <w:bookmarkStart w:id="1068" w:name="_Toc183970774"/>
      <w:r w:rsidRPr="008C2B0F">
        <w:rPr>
          <w:lang w:val="sv-SE"/>
        </w:rPr>
        <w:t>8</w:t>
      </w:r>
      <w:r w:rsidRPr="008C2B0F">
        <w:t>.4.</w:t>
      </w:r>
      <w:r w:rsidRPr="008C2B0F">
        <w:rPr>
          <w:lang w:val="sv-SE"/>
        </w:rPr>
        <w:t>31</w:t>
      </w:r>
      <w:r w:rsidRPr="008C2B0F">
        <w:tab/>
        <w:t>Stationary indication</w:t>
      </w:r>
      <w:bookmarkEnd w:id="1062"/>
      <w:bookmarkEnd w:id="1063"/>
      <w:bookmarkEnd w:id="1064"/>
      <w:bookmarkEnd w:id="1065"/>
      <w:bookmarkEnd w:id="1066"/>
      <w:bookmarkEnd w:id="1067"/>
      <w:bookmarkEnd w:id="1068"/>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FD6358">
      <w:pPr>
        <w:pStyle w:val="Heading3"/>
      </w:pPr>
      <w:bookmarkStart w:id="1069" w:name="_Toc2696013"/>
      <w:bookmarkStart w:id="1070" w:name="_Toc20217481"/>
      <w:bookmarkStart w:id="1071" w:name="_Toc20218343"/>
      <w:bookmarkStart w:id="1072" w:name="_Toc27761406"/>
      <w:bookmarkStart w:id="1073" w:name="_Toc44880724"/>
      <w:bookmarkStart w:id="1074" w:name="_Toc57993102"/>
      <w:bookmarkStart w:id="1075" w:name="_Toc183970775"/>
      <w:r w:rsidRPr="008C2B0F">
        <w:rPr>
          <w:lang w:val="sv-SE"/>
        </w:rPr>
        <w:t>8</w:t>
      </w:r>
      <w:r w:rsidRPr="008C2B0F">
        <w:t>.4.</w:t>
      </w:r>
      <w:r w:rsidRPr="008C2B0F">
        <w:rPr>
          <w:lang w:val="sv-SE"/>
        </w:rPr>
        <w:t>32</w:t>
      </w:r>
      <w:r w:rsidRPr="008C2B0F">
        <w:tab/>
        <w:t>AESE-Communication-Pattern</w:t>
      </w:r>
      <w:r w:rsidRPr="008C2B0F">
        <w:rPr>
          <w:lang w:val="de-DE"/>
        </w:rPr>
        <w:t>-Config-Status</w:t>
      </w:r>
      <w:bookmarkEnd w:id="1069"/>
      <w:bookmarkEnd w:id="1070"/>
      <w:bookmarkEnd w:id="1071"/>
      <w:bookmarkEnd w:id="1072"/>
      <w:bookmarkEnd w:id="1073"/>
      <w:bookmarkEnd w:id="1074"/>
      <w:bookmarkEnd w:id="1075"/>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76" w:name="_Toc2696014"/>
      <w:bookmarkStart w:id="1077" w:name="_Toc20217482"/>
      <w:bookmarkStart w:id="1078" w:name="_Toc20218344"/>
      <w:bookmarkStart w:id="1079" w:name="_Toc27761407"/>
      <w:bookmarkStart w:id="1080" w:name="_Toc44880725"/>
      <w:r w:rsidRPr="008C2B0F">
        <w:t>AVP format</w:t>
      </w:r>
    </w:p>
    <w:p w14:paraId="50C97707" w14:textId="77777777" w:rsidR="001145E7" w:rsidRPr="008C2B0F" w:rsidRDefault="001145E7" w:rsidP="001145E7">
      <w:pPr>
        <w:ind w:left="568"/>
      </w:pPr>
      <w:bookmarkStart w:id="1081" w:name="_PERM_MCCTEMPBM_CRPT11510143___2"/>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bookmarkStart w:id="1082" w:name="_PERM_MCCTEMPBM_CRPT11510144___2"/>
      <w:bookmarkEnd w:id="1081"/>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bookmarkEnd w:id="1082"/>
    <w:p w14:paraId="5939C08F" w14:textId="699260A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9D1F8B" w14:textId="77777777" w:rsidR="005E7965" w:rsidRPr="008C2B0F" w:rsidRDefault="005E7965" w:rsidP="00FD6358">
      <w:pPr>
        <w:pStyle w:val="Heading3"/>
        <w:rPr>
          <w:lang w:val="de-DE"/>
        </w:rPr>
      </w:pPr>
      <w:bookmarkStart w:id="1083" w:name="_Toc57993103"/>
      <w:bookmarkStart w:id="1084" w:name="_Toc183970776"/>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76"/>
      <w:bookmarkEnd w:id="1077"/>
      <w:bookmarkEnd w:id="1078"/>
      <w:bookmarkEnd w:id="1079"/>
      <w:bookmarkEnd w:id="1080"/>
      <w:bookmarkEnd w:id="1083"/>
      <w:bookmarkEnd w:id="1084"/>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bookmarkStart w:id="1085" w:name="_PERM_MCCTEMPBM_CRPT11510145___2"/>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bookmarkStart w:id="1086" w:name="_PERM_MCCTEMPBM_CRPT11510146___2"/>
      <w:bookmarkEnd w:id="1085"/>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87" w:name="_Toc2696015"/>
      <w:bookmarkStart w:id="1088" w:name="_Toc20217483"/>
      <w:bookmarkStart w:id="1089" w:name="_Toc20218345"/>
      <w:bookmarkStart w:id="1090" w:name="_Toc27761408"/>
      <w:bookmarkStart w:id="1091" w:name="_Toc44880726"/>
      <w:bookmarkStart w:id="1092" w:name="_Toc57993104"/>
    </w:p>
    <w:p w14:paraId="536CDFBD" w14:textId="7DA16127" w:rsidR="005E7965" w:rsidRPr="008C2B0F" w:rsidRDefault="005E7965" w:rsidP="00FD6358">
      <w:pPr>
        <w:pStyle w:val="Heading3"/>
      </w:pPr>
      <w:bookmarkStart w:id="1093" w:name="_PERM_MCCTEMPBM_CRPT11510147___2"/>
      <w:bookmarkStart w:id="1094" w:name="_Toc183970777"/>
      <w:bookmarkEnd w:id="1086"/>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87"/>
      <w:bookmarkEnd w:id="1088"/>
      <w:bookmarkEnd w:id="1089"/>
      <w:bookmarkEnd w:id="1090"/>
      <w:bookmarkEnd w:id="1091"/>
      <w:bookmarkEnd w:id="1092"/>
      <w:bookmarkEnd w:id="1094"/>
    </w:p>
    <w:bookmarkEnd w:id="1093"/>
    <w:p w14:paraId="12D03EDD" w14:textId="3D1ED3C9"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bookmarkStart w:id="1095" w:name="_PERM_MCCTEMPBM_CRPT11510148___2"/>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bookmarkStart w:id="1096" w:name="_PERM_MCCTEMPBM_CRPT11510149___2"/>
      <w:bookmarkEnd w:id="1095"/>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eNodeB-ID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FD6358">
      <w:pPr>
        <w:pStyle w:val="Heading3"/>
        <w:rPr>
          <w:lang w:val="fr-FR"/>
        </w:rPr>
      </w:pPr>
      <w:bookmarkStart w:id="1097" w:name="_Toc2696016"/>
      <w:bookmarkStart w:id="1098" w:name="_Toc20217484"/>
      <w:bookmarkStart w:id="1099" w:name="_Toc20218346"/>
      <w:bookmarkStart w:id="1100" w:name="_Toc27761409"/>
      <w:bookmarkStart w:id="1101" w:name="_Toc44880727"/>
      <w:bookmarkStart w:id="1102" w:name="_Toc57993105"/>
      <w:bookmarkStart w:id="1103" w:name="_Toc183970778"/>
      <w:bookmarkEnd w:id="1096"/>
      <w:r w:rsidRPr="00FA1E60">
        <w:t>8.4.35</w:t>
      </w:r>
      <w:r w:rsidRPr="00FA1E60">
        <w:tab/>
      </w:r>
      <w:r w:rsidRPr="00FA1E60">
        <w:rPr>
          <w:rFonts w:hint="eastAsia"/>
        </w:rPr>
        <w:t>SGSN-</w:t>
      </w:r>
      <w:r w:rsidRPr="00FA1E60">
        <w:t>Location</w:t>
      </w:r>
      <w:r w:rsidRPr="00FA1E60">
        <w:rPr>
          <w:rFonts w:hint="eastAsia"/>
        </w:rPr>
        <w:t>-</w:t>
      </w:r>
      <w:r w:rsidRPr="00FA1E60">
        <w:t>Information</w:t>
      </w:r>
      <w:bookmarkEnd w:id="1097"/>
      <w:bookmarkEnd w:id="1098"/>
      <w:bookmarkEnd w:id="1099"/>
      <w:bookmarkEnd w:id="1100"/>
      <w:bookmarkEnd w:id="1101"/>
      <w:bookmarkEnd w:id="1102"/>
      <w:bookmarkEnd w:id="1103"/>
    </w:p>
    <w:p w14:paraId="335B2B74" w14:textId="043607E3"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bookmarkStart w:id="1104" w:name="_PERM_MCCTEMPBM_CRPT11510151___2"/>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bookmarkStart w:id="1105" w:name="_PERM_MCCTEMPBM_CRPT11510152___2"/>
      <w:bookmarkEnd w:id="1104"/>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FD6358">
      <w:pPr>
        <w:pStyle w:val="Heading3"/>
      </w:pPr>
      <w:bookmarkStart w:id="1106" w:name="_Toc2696017"/>
      <w:bookmarkStart w:id="1107" w:name="_Toc20217485"/>
      <w:bookmarkStart w:id="1108" w:name="_Toc20218347"/>
      <w:bookmarkStart w:id="1109" w:name="_Toc27761410"/>
      <w:bookmarkStart w:id="1110" w:name="_Toc44880728"/>
      <w:bookmarkStart w:id="1111" w:name="_Toc57993106"/>
      <w:bookmarkStart w:id="1112" w:name="_Toc183970779"/>
      <w:bookmarkEnd w:id="1105"/>
      <w:r w:rsidRPr="008C2B0F">
        <w:lastRenderedPageBreak/>
        <w:t>8.4.36</w:t>
      </w:r>
      <w:r w:rsidRPr="008C2B0F">
        <w:tab/>
        <w:t>User-Identifier</w:t>
      </w:r>
      <w:bookmarkEnd w:id="1106"/>
      <w:bookmarkEnd w:id="1107"/>
      <w:bookmarkEnd w:id="1108"/>
      <w:bookmarkEnd w:id="1109"/>
      <w:bookmarkEnd w:id="1110"/>
      <w:bookmarkEnd w:id="1111"/>
      <w:bookmarkEnd w:id="1112"/>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bookmarkStart w:id="1113" w:name="_PERM_MCCTEMPBM_CRPT11510153___2"/>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bookmarkStart w:id="1114" w:name="_PERM_MCCTEMPBM_CRPT11510154___2"/>
      <w:bookmarkEnd w:id="1113"/>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External-Identifier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Type-Of-External-Identifier ]</w:t>
      </w:r>
    </w:p>
    <w:p w14:paraId="1BB22E73" w14:textId="77777777" w:rsidR="005E7965" w:rsidRPr="008C2B0F" w:rsidRDefault="005E7965" w:rsidP="005E7965">
      <w:pPr>
        <w:ind w:left="1420"/>
        <w:rPr>
          <w:lang w:val="fr-FR"/>
        </w:rPr>
      </w:pPr>
      <w:r w:rsidRPr="008C2B0F">
        <w:rPr>
          <w:lang w:val="fr-FR"/>
        </w:rPr>
        <w:t>*[AVP]</w:t>
      </w:r>
    </w:p>
    <w:bookmarkEnd w:id="1114"/>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FD6358">
      <w:pPr>
        <w:pStyle w:val="Heading3"/>
        <w:rPr>
          <w:lang w:val="en-US"/>
        </w:rPr>
      </w:pPr>
      <w:bookmarkStart w:id="1115" w:name="_Toc2696018"/>
      <w:bookmarkStart w:id="1116" w:name="_Toc20217486"/>
      <w:bookmarkStart w:id="1117" w:name="_Toc20218348"/>
      <w:bookmarkStart w:id="1118" w:name="_Toc27761411"/>
      <w:bookmarkStart w:id="1119" w:name="_Toc44880729"/>
      <w:bookmarkStart w:id="1120" w:name="_Toc57993107"/>
      <w:bookmarkStart w:id="1121" w:name="_Toc183970780"/>
      <w:r w:rsidRPr="008C2B0F">
        <w:rPr>
          <w:lang w:val="en-US"/>
        </w:rPr>
        <w:t>8.4.37</w:t>
      </w:r>
      <w:r w:rsidRPr="008C2B0F">
        <w:rPr>
          <w:lang w:val="en-US"/>
        </w:rPr>
        <w:tab/>
        <w:t>Service-Result</w:t>
      </w:r>
      <w:bookmarkEnd w:id="1115"/>
      <w:bookmarkEnd w:id="1116"/>
      <w:bookmarkEnd w:id="1117"/>
      <w:bookmarkEnd w:id="1118"/>
      <w:bookmarkEnd w:id="1119"/>
      <w:bookmarkEnd w:id="1120"/>
      <w:bookmarkEnd w:id="1121"/>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bookmarkStart w:id="1122" w:name="_PERM_MCCTEMPBM_CRPT11510155___2"/>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bookmarkStart w:id="1123" w:name="_PERM_MCCTEMPBM_CRPT11510156___2"/>
      <w:bookmarkEnd w:id="1122"/>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bookmarkEnd w:id="1123"/>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FD6358">
      <w:pPr>
        <w:pStyle w:val="Heading3"/>
        <w:rPr>
          <w:lang w:val="sv-SE" w:eastAsia="zh-CN"/>
        </w:rPr>
      </w:pPr>
      <w:bookmarkStart w:id="1124" w:name="_Toc2696019"/>
      <w:bookmarkStart w:id="1125" w:name="_Toc20217487"/>
      <w:bookmarkStart w:id="1126" w:name="_Toc20218349"/>
      <w:bookmarkStart w:id="1127" w:name="_Toc27761412"/>
      <w:bookmarkStart w:id="1128" w:name="_Toc44880730"/>
      <w:bookmarkStart w:id="1129" w:name="_Toc57993108"/>
      <w:bookmarkStart w:id="1130" w:name="_Toc183970781"/>
      <w:r w:rsidRPr="008C2B0F">
        <w:rPr>
          <w:lang w:val="sv-SE"/>
        </w:rPr>
        <w:t>8.4.38</w:t>
      </w:r>
      <w:r w:rsidRPr="008C2B0F">
        <w:tab/>
      </w:r>
      <w:r w:rsidRPr="008C2B0F">
        <w:rPr>
          <w:lang w:val="sv-SE" w:eastAsia="zh-CN"/>
        </w:rPr>
        <w:t>Service-Result-Code</w:t>
      </w:r>
      <w:bookmarkEnd w:id="1124"/>
      <w:bookmarkEnd w:id="1125"/>
      <w:bookmarkEnd w:id="1126"/>
      <w:bookmarkEnd w:id="1127"/>
      <w:bookmarkEnd w:id="1128"/>
      <w:bookmarkEnd w:id="1129"/>
      <w:bookmarkEnd w:id="1130"/>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FD6358">
      <w:pPr>
        <w:pStyle w:val="Heading3"/>
        <w:rPr>
          <w:lang w:val="en-US"/>
        </w:rPr>
      </w:pPr>
      <w:bookmarkStart w:id="1131" w:name="_Toc2696020"/>
      <w:bookmarkStart w:id="1132" w:name="_Toc20217488"/>
      <w:bookmarkStart w:id="1133" w:name="_Toc20218350"/>
      <w:bookmarkStart w:id="1134" w:name="_Toc27761413"/>
      <w:bookmarkStart w:id="1135" w:name="_Toc44880731"/>
      <w:bookmarkStart w:id="1136" w:name="_Toc57993109"/>
      <w:bookmarkStart w:id="1137" w:name="_Toc183970782"/>
      <w:r w:rsidRPr="008C2B0F">
        <w:rPr>
          <w:lang w:val="en-US"/>
        </w:rPr>
        <w:t>8.4.39</w:t>
      </w:r>
      <w:r w:rsidRPr="008C2B0F">
        <w:rPr>
          <w:lang w:val="en-US"/>
        </w:rPr>
        <w:tab/>
        <w:t>CIR-Flags</w:t>
      </w:r>
      <w:bookmarkEnd w:id="1131"/>
      <w:bookmarkEnd w:id="1132"/>
      <w:bookmarkEnd w:id="1133"/>
      <w:bookmarkEnd w:id="1134"/>
      <w:bookmarkEnd w:id="1135"/>
      <w:bookmarkEnd w:id="1136"/>
      <w:bookmarkEnd w:id="1137"/>
    </w:p>
    <w:p w14:paraId="2B42DDA4" w14:textId="77777777" w:rsidR="005E7965" w:rsidRPr="008C2B0F" w:rsidRDefault="005E7965" w:rsidP="00FA1E60">
      <w:pPr>
        <w:rPr>
          <w:lang w:val="en-US"/>
        </w:rPr>
      </w:pPr>
      <w:r w:rsidRPr="00FA1E60">
        <w:t>The CIR-Flags AVP is of type AVP is of type Unsigned32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FD6358">
      <w:pPr>
        <w:pStyle w:val="Heading3"/>
        <w:rPr>
          <w:lang w:val="en-US"/>
        </w:rPr>
      </w:pPr>
      <w:bookmarkStart w:id="1138" w:name="_Toc2696021"/>
      <w:bookmarkStart w:id="1139" w:name="_Toc20217489"/>
      <w:bookmarkStart w:id="1140" w:name="_Toc20218351"/>
      <w:bookmarkStart w:id="1141" w:name="_Toc27761414"/>
      <w:bookmarkStart w:id="1142" w:name="_Toc44880732"/>
      <w:bookmarkStart w:id="1143" w:name="_Toc57993110"/>
      <w:bookmarkStart w:id="1144" w:name="_Toc183970783"/>
      <w:r w:rsidRPr="008C2B0F">
        <w:rPr>
          <w:lang w:val="en-US"/>
        </w:rPr>
        <w:t>8.4.40</w:t>
      </w:r>
      <w:r w:rsidRPr="008C2B0F">
        <w:rPr>
          <w:lang w:val="en-US"/>
        </w:rPr>
        <w:tab/>
      </w:r>
      <w:r w:rsidRPr="008C2B0F">
        <w:t>Supported-Services</w:t>
      </w:r>
      <w:bookmarkEnd w:id="1138"/>
      <w:bookmarkEnd w:id="1139"/>
      <w:bookmarkEnd w:id="1140"/>
      <w:bookmarkEnd w:id="1141"/>
      <w:bookmarkEnd w:id="1142"/>
      <w:bookmarkEnd w:id="1143"/>
      <w:bookmarkEnd w:id="1144"/>
    </w:p>
    <w:p w14:paraId="46A6C877" w14:textId="77777777" w:rsidR="005E7965" w:rsidRPr="008C2B0F" w:rsidRDefault="005E7965" w:rsidP="00FA1E60">
      <w:pPr>
        <w:rPr>
          <w:lang w:val="en-US"/>
        </w:rPr>
      </w:pPr>
      <w:r w:rsidRPr="00FA1E60">
        <w:t>The Supported-Services AVP is of type Grouped and it shall contain the different bit masks representing the services supported by the HSS:</w:t>
      </w:r>
    </w:p>
    <w:p w14:paraId="076559C5" w14:textId="77777777" w:rsidR="005E7965" w:rsidRPr="008C2B0F" w:rsidRDefault="005E7965" w:rsidP="005E7965">
      <w:r w:rsidRPr="008C2B0F">
        <w:t>AVP format</w:t>
      </w:r>
    </w:p>
    <w:p w14:paraId="56319A8E" w14:textId="77777777" w:rsidR="005E7965" w:rsidRPr="008C2B0F" w:rsidRDefault="005E7965" w:rsidP="005E7965">
      <w:pPr>
        <w:ind w:left="568"/>
      </w:pPr>
      <w:bookmarkStart w:id="1145" w:name="_PERM_MCCTEMPBM_CRPT11510159___2"/>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bookmarkStart w:id="1146" w:name="_PERM_MCCTEMPBM_CRPT11510160___2"/>
      <w:bookmarkEnd w:id="1145"/>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FD6358">
      <w:pPr>
        <w:pStyle w:val="Heading3"/>
        <w:rPr>
          <w:lang w:val="en-US"/>
        </w:rPr>
      </w:pPr>
      <w:bookmarkStart w:id="1147" w:name="_Toc2696022"/>
      <w:bookmarkStart w:id="1148" w:name="_Toc20217490"/>
      <w:bookmarkStart w:id="1149" w:name="_Toc20218352"/>
      <w:bookmarkStart w:id="1150" w:name="_Toc27761415"/>
      <w:bookmarkStart w:id="1151" w:name="_Toc44880733"/>
      <w:bookmarkStart w:id="1152" w:name="_Toc57993111"/>
      <w:bookmarkStart w:id="1153" w:name="_Toc183970784"/>
      <w:bookmarkEnd w:id="1146"/>
      <w:r w:rsidRPr="008C2B0F">
        <w:rPr>
          <w:lang w:val="en-US"/>
        </w:rPr>
        <w:t>8.4.41</w:t>
      </w:r>
      <w:r w:rsidRPr="008C2B0F">
        <w:rPr>
          <w:lang w:val="en-US"/>
        </w:rPr>
        <w:tab/>
      </w:r>
      <w:r w:rsidRPr="008C2B0F">
        <w:t>Supported-Monitoring-Events</w:t>
      </w:r>
      <w:bookmarkEnd w:id="1147"/>
      <w:bookmarkEnd w:id="1148"/>
      <w:bookmarkEnd w:id="1149"/>
      <w:bookmarkEnd w:id="1150"/>
      <w:bookmarkEnd w:id="1151"/>
      <w:bookmarkEnd w:id="1152"/>
      <w:bookmarkEnd w:id="1153"/>
    </w:p>
    <w:p w14:paraId="3458F0DB" w14:textId="77777777" w:rsidR="005E7965" w:rsidRPr="008C2B0F" w:rsidRDefault="005E7965" w:rsidP="00FA1E60">
      <w:pPr>
        <w:rPr>
          <w:lang w:val="en-US"/>
        </w:rPr>
      </w:pPr>
      <w:r w:rsidRPr="00FA1E60">
        <w:t>The Supported-Monitoring-Events AVP is of type Unsigned64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340220" w:rsidRPr="008C2B0F" w14:paraId="3B3FCD10" w14:textId="77777777" w:rsidTr="008F6D90">
        <w:trPr>
          <w:cantSplit/>
          <w:jc w:val="center"/>
        </w:trPr>
        <w:tc>
          <w:tcPr>
            <w:tcW w:w="993" w:type="dxa"/>
          </w:tcPr>
          <w:p w14:paraId="262E7507" w14:textId="100A8AA7" w:rsidR="00340220" w:rsidRDefault="00340220" w:rsidP="00340220">
            <w:pPr>
              <w:pStyle w:val="TAL"/>
              <w:rPr>
                <w:lang w:val="fr-FR"/>
              </w:rPr>
            </w:pPr>
            <w:r>
              <w:rPr>
                <w:lang w:val="fr-FR"/>
              </w:rPr>
              <w:t>9</w:t>
            </w:r>
          </w:p>
        </w:tc>
        <w:tc>
          <w:tcPr>
            <w:tcW w:w="1842" w:type="dxa"/>
          </w:tcPr>
          <w:p w14:paraId="5F4C5566" w14:textId="31DA0CDE" w:rsidR="00340220" w:rsidRDefault="00340220" w:rsidP="00340220">
            <w:pPr>
              <w:pStyle w:val="TAL"/>
            </w:pPr>
            <w:r>
              <w:t>SAT-SF-Operation</w:t>
            </w:r>
          </w:p>
        </w:tc>
        <w:tc>
          <w:tcPr>
            <w:tcW w:w="5387" w:type="dxa"/>
          </w:tcPr>
          <w:p w14:paraId="0E750B51" w14:textId="152C5C4B" w:rsidR="00340220" w:rsidRPr="008C2B0F" w:rsidRDefault="00340220" w:rsidP="00340220">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FD6358">
      <w:pPr>
        <w:pStyle w:val="Heading3"/>
        <w:rPr>
          <w:lang w:val="de-DE"/>
        </w:rPr>
      </w:pPr>
      <w:bookmarkStart w:id="1154" w:name="_Toc2696023"/>
      <w:bookmarkStart w:id="1155" w:name="_Toc20217491"/>
      <w:bookmarkStart w:id="1156" w:name="_Toc20218353"/>
      <w:bookmarkStart w:id="1157" w:name="_Toc27761416"/>
      <w:bookmarkStart w:id="1158" w:name="_Toc44880734"/>
      <w:bookmarkStart w:id="1159" w:name="_Toc57993112"/>
      <w:bookmarkStart w:id="1160" w:name="_Toc183970785"/>
      <w:r w:rsidRPr="00FA1E60">
        <w:t>8.4.42</w:t>
      </w:r>
      <w:r w:rsidRPr="00FA1E60">
        <w:tab/>
        <w:t>Reference-ID-Validity-Time</w:t>
      </w:r>
      <w:bookmarkEnd w:id="1154"/>
      <w:bookmarkEnd w:id="1155"/>
      <w:bookmarkEnd w:id="1156"/>
      <w:bookmarkEnd w:id="1157"/>
      <w:bookmarkEnd w:id="1158"/>
      <w:bookmarkEnd w:id="1159"/>
      <w:bookmarkEnd w:id="1160"/>
    </w:p>
    <w:p w14:paraId="406B3B75" w14:textId="77777777" w:rsidR="005E7965" w:rsidRPr="008C2B0F" w:rsidRDefault="005E7965" w:rsidP="00FA1E60">
      <w:r w:rsidRPr="00FA1E60">
        <w:t>The Reference-ID-Validity-Time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FD6358">
      <w:pPr>
        <w:pStyle w:val="Heading3"/>
        <w:rPr>
          <w:lang w:val="en-US"/>
        </w:rPr>
      </w:pPr>
      <w:bookmarkStart w:id="1161" w:name="_Toc2696024"/>
      <w:bookmarkStart w:id="1162" w:name="_Toc20217492"/>
      <w:bookmarkStart w:id="1163" w:name="_Toc20218354"/>
      <w:bookmarkStart w:id="1164" w:name="_Toc27761417"/>
      <w:bookmarkStart w:id="1165" w:name="_Toc44880735"/>
      <w:bookmarkStart w:id="1166" w:name="_Toc57993113"/>
      <w:bookmarkStart w:id="1167" w:name="_Toc183970786"/>
      <w:r w:rsidRPr="008C2B0F">
        <w:rPr>
          <w:lang w:val="en-US"/>
        </w:rPr>
        <w:t>8.4.43</w:t>
      </w:r>
      <w:r w:rsidRPr="008C2B0F">
        <w:rPr>
          <w:lang w:val="en-US"/>
        </w:rPr>
        <w:tab/>
        <w:t>Event-Handling</w:t>
      </w:r>
      <w:bookmarkEnd w:id="1161"/>
      <w:bookmarkEnd w:id="1162"/>
      <w:bookmarkEnd w:id="1163"/>
      <w:bookmarkEnd w:id="1164"/>
      <w:bookmarkEnd w:id="1165"/>
      <w:bookmarkEnd w:id="1166"/>
      <w:bookmarkEnd w:id="1167"/>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FD6358">
      <w:pPr>
        <w:pStyle w:val="Heading3"/>
        <w:rPr>
          <w:lang w:val="en-US"/>
        </w:rPr>
      </w:pPr>
      <w:bookmarkStart w:id="1168" w:name="_Toc2696025"/>
      <w:bookmarkStart w:id="1169" w:name="_Toc20217493"/>
      <w:bookmarkStart w:id="1170" w:name="_Toc20218355"/>
      <w:bookmarkStart w:id="1171" w:name="_Toc27761418"/>
      <w:bookmarkStart w:id="1172" w:name="_Toc44880736"/>
      <w:bookmarkStart w:id="1173" w:name="_Toc57993114"/>
      <w:bookmarkStart w:id="1174" w:name="_Toc183970787"/>
      <w:r w:rsidRPr="008C2B0F">
        <w:rPr>
          <w:lang w:val="en-US"/>
        </w:rPr>
        <w:t>8.4.44</w:t>
      </w:r>
      <w:r w:rsidRPr="008C2B0F">
        <w:rPr>
          <w:lang w:val="en-US"/>
        </w:rPr>
        <w:tab/>
        <w:t>NIDD-Authorization-Request</w:t>
      </w:r>
      <w:bookmarkEnd w:id="1168"/>
      <w:bookmarkEnd w:id="1169"/>
      <w:bookmarkEnd w:id="1170"/>
      <w:bookmarkEnd w:id="1171"/>
      <w:bookmarkEnd w:id="1172"/>
      <w:bookmarkEnd w:id="1173"/>
      <w:bookmarkEnd w:id="1174"/>
    </w:p>
    <w:p w14:paraId="621662F0" w14:textId="77777777" w:rsidR="004A48AB" w:rsidRPr="008C2B0F" w:rsidRDefault="005E7965" w:rsidP="005E7965">
      <w:pPr>
        <w:rPr>
          <w:lang w:val="en-US"/>
        </w:rPr>
      </w:pPr>
      <w:r w:rsidRPr="008C2B0F">
        <w:rPr>
          <w:lang w:val="en-US"/>
        </w:rPr>
        <w:t>The NIDD-Authorization-Request AVP is of type Grouped, and it contains the details for the Authorisation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bookmarkStart w:id="1175" w:name="_PERM_MCCTEMPBM_CRPT11510164___2"/>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bookmarkStart w:id="1176" w:name="_PERM_MCCTEMPBM_CRPT11510165___2"/>
      <w:bookmarkEnd w:id="1175"/>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lastRenderedPageBreak/>
        <w:t>*[AVP]</w:t>
      </w:r>
    </w:p>
    <w:p w14:paraId="3DDD3F02" w14:textId="77777777" w:rsidR="005E7965" w:rsidRPr="008C2B0F" w:rsidRDefault="005E7965" w:rsidP="00FD6358">
      <w:pPr>
        <w:pStyle w:val="Heading3"/>
        <w:rPr>
          <w:lang w:val="en-US"/>
        </w:rPr>
      </w:pPr>
      <w:bookmarkStart w:id="1177" w:name="_Toc2696026"/>
      <w:bookmarkStart w:id="1178" w:name="_Toc20217494"/>
      <w:bookmarkStart w:id="1179" w:name="_Toc20218356"/>
      <w:bookmarkStart w:id="1180" w:name="_Toc27761419"/>
      <w:bookmarkStart w:id="1181" w:name="_Toc44880737"/>
      <w:bookmarkStart w:id="1182" w:name="_Toc57993115"/>
      <w:bookmarkStart w:id="1183" w:name="_Toc183970788"/>
      <w:bookmarkEnd w:id="1176"/>
      <w:r w:rsidRPr="008C2B0F">
        <w:rPr>
          <w:lang w:val="en-US"/>
        </w:rPr>
        <w:t>8.4.45</w:t>
      </w:r>
      <w:r w:rsidRPr="008C2B0F">
        <w:rPr>
          <w:lang w:val="en-US"/>
        </w:rPr>
        <w:tab/>
        <w:t>NIDD-Authorization-Response</w:t>
      </w:r>
      <w:bookmarkEnd w:id="1177"/>
      <w:bookmarkEnd w:id="1178"/>
      <w:bookmarkEnd w:id="1179"/>
      <w:bookmarkEnd w:id="1180"/>
      <w:bookmarkEnd w:id="1181"/>
      <w:bookmarkEnd w:id="1182"/>
      <w:bookmarkEnd w:id="1183"/>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bookmarkStart w:id="1184" w:name="_PERM_MCCTEMPBM_CRPT11510166___2"/>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bookmarkStart w:id="1185" w:name="_PERM_MCCTEMPBM_CRPT11510167___2"/>
      <w:bookmarkEnd w:id="1184"/>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Granted-Validity-Time ]</w:t>
      </w:r>
    </w:p>
    <w:p w14:paraId="5BC2EECE" w14:textId="77777777" w:rsidR="005E7965" w:rsidRPr="008C2B0F" w:rsidRDefault="005E7965" w:rsidP="005E7965">
      <w:pPr>
        <w:ind w:left="2840" w:firstLine="284"/>
        <w:rPr>
          <w:lang w:val="en-US"/>
        </w:rPr>
      </w:pPr>
      <w:r w:rsidRPr="008C2B0F">
        <w:rPr>
          <w:lang w:val="en-US"/>
        </w:rPr>
        <w:t>*[AVP]</w:t>
      </w:r>
    </w:p>
    <w:bookmarkEnd w:id="1185"/>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FD6358">
      <w:pPr>
        <w:pStyle w:val="Heading3"/>
      </w:pPr>
      <w:bookmarkStart w:id="1186" w:name="_Toc2696027"/>
      <w:bookmarkStart w:id="1187" w:name="_Toc20217495"/>
      <w:bookmarkStart w:id="1188" w:name="_Toc20218357"/>
      <w:bookmarkStart w:id="1189" w:name="_Toc27761420"/>
      <w:bookmarkStart w:id="1190" w:name="_Toc44880738"/>
      <w:bookmarkStart w:id="1191" w:name="_Toc57993116"/>
      <w:bookmarkStart w:id="1192" w:name="_Toc183970789"/>
      <w:r w:rsidRPr="008C2B0F">
        <w:t>8.4.46</w:t>
      </w:r>
      <w:r w:rsidRPr="008C2B0F">
        <w:tab/>
        <w:t>DRMP</w:t>
      </w:r>
      <w:bookmarkEnd w:id="1186"/>
      <w:bookmarkEnd w:id="1187"/>
      <w:bookmarkEnd w:id="1188"/>
      <w:bookmarkEnd w:id="1189"/>
      <w:bookmarkEnd w:id="1190"/>
      <w:bookmarkEnd w:id="1191"/>
      <w:bookmarkEnd w:id="1192"/>
    </w:p>
    <w:p w14:paraId="21FA09EE" w14:textId="77777777" w:rsidR="005E7965" w:rsidRPr="008C2B0F" w:rsidRDefault="005E7965" w:rsidP="005E7965">
      <w:pPr>
        <w:rPr>
          <w:lang w:eastAsia="zh-CN"/>
        </w:rPr>
      </w:pPr>
      <w:r w:rsidRPr="008C2B0F">
        <w:t>The DRMP AVP is of type Enumerated and it is defined in IETF RFC 7944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FD6358">
      <w:pPr>
        <w:pStyle w:val="Heading3"/>
        <w:rPr>
          <w:lang w:val="en-US"/>
        </w:rPr>
      </w:pPr>
      <w:bookmarkStart w:id="1193" w:name="_Toc2696028"/>
      <w:bookmarkStart w:id="1194" w:name="_Toc20217496"/>
      <w:bookmarkStart w:id="1195" w:name="_Toc20218358"/>
      <w:bookmarkStart w:id="1196" w:name="_Toc27761421"/>
      <w:bookmarkStart w:id="1197" w:name="_Toc44880739"/>
      <w:bookmarkStart w:id="1198" w:name="_Toc57993117"/>
      <w:bookmarkStart w:id="1199" w:name="_Toc183970790"/>
      <w:r w:rsidRPr="008C2B0F">
        <w:rPr>
          <w:lang w:val="en-US"/>
        </w:rPr>
        <w:t>8.4.47</w:t>
      </w:r>
      <w:r w:rsidRPr="008C2B0F">
        <w:rPr>
          <w:lang w:val="en-US"/>
        </w:rPr>
        <w:tab/>
        <w:t>Service-Report</w:t>
      </w:r>
      <w:bookmarkEnd w:id="1193"/>
      <w:bookmarkEnd w:id="1194"/>
      <w:bookmarkEnd w:id="1195"/>
      <w:bookmarkEnd w:id="1196"/>
      <w:bookmarkEnd w:id="1197"/>
      <w:bookmarkEnd w:id="1198"/>
      <w:bookmarkEnd w:id="1199"/>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bookmarkStart w:id="1200" w:name="_PERM_MCCTEMPBM_CRPT11510168___2"/>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bookmarkStart w:id="1201" w:name="_PERM_MCCTEMPBM_CRPT11510169___2"/>
      <w:bookmarkEnd w:id="1200"/>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202" w:name="_Toc2696029"/>
      <w:bookmarkStart w:id="1203" w:name="_Toc20217497"/>
      <w:bookmarkStart w:id="1204" w:name="_Toc20218359"/>
      <w:bookmarkStart w:id="1205" w:name="_Toc27761422"/>
      <w:bookmarkStart w:id="1206" w:name="_Toc44880740"/>
      <w:bookmarkStart w:id="1207" w:name="_Toc57993118"/>
    </w:p>
    <w:p w14:paraId="73C51D36" w14:textId="0DFD5586" w:rsidR="005E7965" w:rsidRPr="008C2B0F" w:rsidRDefault="005E7965" w:rsidP="00FD6358">
      <w:pPr>
        <w:pStyle w:val="Heading3"/>
        <w:rPr>
          <w:lang w:val="en-US"/>
        </w:rPr>
      </w:pPr>
      <w:bookmarkStart w:id="1208" w:name="_Toc183970791"/>
      <w:bookmarkEnd w:id="1201"/>
      <w:r w:rsidRPr="008C2B0F">
        <w:rPr>
          <w:lang w:val="en-US"/>
        </w:rPr>
        <w:t>8.4.48</w:t>
      </w:r>
      <w:r w:rsidRPr="008C2B0F">
        <w:rPr>
          <w:lang w:val="en-US"/>
        </w:rPr>
        <w:tab/>
        <w:t>Node-Type</w:t>
      </w:r>
      <w:bookmarkEnd w:id="1202"/>
      <w:bookmarkEnd w:id="1203"/>
      <w:bookmarkEnd w:id="1204"/>
      <w:bookmarkEnd w:id="1205"/>
      <w:bookmarkEnd w:id="1206"/>
      <w:bookmarkEnd w:id="1207"/>
      <w:bookmarkEnd w:id="1208"/>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FD6358">
      <w:pPr>
        <w:pStyle w:val="Heading3"/>
        <w:rPr>
          <w:lang w:eastAsia="zh-CN"/>
        </w:rPr>
      </w:pPr>
      <w:bookmarkStart w:id="1209" w:name="_Toc2696030"/>
      <w:bookmarkStart w:id="1210" w:name="_Toc20217498"/>
      <w:bookmarkStart w:id="1211" w:name="_Toc20218360"/>
      <w:bookmarkStart w:id="1212" w:name="_Toc27761423"/>
      <w:bookmarkStart w:id="1213" w:name="_Toc44880741"/>
      <w:bookmarkStart w:id="1214" w:name="_Toc57993119"/>
      <w:bookmarkStart w:id="1215" w:name="_Toc183970792"/>
      <w:r w:rsidRPr="008C2B0F">
        <w:rPr>
          <w:lang w:val="sv-SE"/>
        </w:rPr>
        <w:t>8</w:t>
      </w:r>
      <w:r w:rsidRPr="008C2B0F">
        <w:t>.</w:t>
      </w:r>
      <w:r w:rsidRPr="008C2B0F">
        <w:rPr>
          <w:lang w:val="sv-SE"/>
        </w:rPr>
        <w:t>4</w:t>
      </w:r>
      <w:r w:rsidRPr="008C2B0F">
        <w:t>.49</w:t>
      </w:r>
      <w:r w:rsidRPr="008C2B0F">
        <w:tab/>
        <w:t>Service-Selection</w:t>
      </w:r>
      <w:bookmarkEnd w:id="1209"/>
      <w:bookmarkEnd w:id="1210"/>
      <w:bookmarkEnd w:id="1211"/>
      <w:bookmarkEnd w:id="1212"/>
      <w:bookmarkEnd w:id="1213"/>
      <w:bookmarkEnd w:id="1214"/>
      <w:bookmarkEnd w:id="1215"/>
    </w:p>
    <w:p w14:paraId="25B06F62" w14:textId="52ED201D"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0BD75516" w:rsidR="005E7965" w:rsidRPr="008C2B0F" w:rsidRDefault="005E7965" w:rsidP="005E7965">
      <w:pPr>
        <w:rPr>
          <w:lang w:eastAsia="zh-CN"/>
        </w:rPr>
      </w:pPr>
      <w:r w:rsidRPr="008C2B0F">
        <w:rPr>
          <w:lang w:eastAsia="zh-CN"/>
        </w:rPr>
        <w:lastRenderedPageBreak/>
        <w:t xml:space="preserve">This AVP is defined in </w:t>
      </w:r>
      <w:r w:rsidR="00FA1E60">
        <w:t>IETF RFC </w:t>
      </w:r>
      <w:r w:rsidRPr="008C2B0F">
        <w:t>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FD6358">
      <w:pPr>
        <w:pStyle w:val="Heading3"/>
        <w:rPr>
          <w:lang w:val="en-US"/>
        </w:rPr>
      </w:pPr>
      <w:bookmarkStart w:id="1216" w:name="_Toc2696031"/>
      <w:bookmarkStart w:id="1217" w:name="_Toc20217499"/>
      <w:bookmarkStart w:id="1218" w:name="_Toc20218361"/>
      <w:bookmarkStart w:id="1219" w:name="_Toc27761424"/>
      <w:bookmarkStart w:id="1220" w:name="_Toc44880742"/>
      <w:bookmarkStart w:id="1221" w:name="_Toc57993120"/>
      <w:bookmarkStart w:id="1222" w:name="_Toc183970793"/>
      <w:r w:rsidRPr="008C2B0F">
        <w:rPr>
          <w:lang w:val="en-US"/>
        </w:rPr>
        <w:t>8.4.50</w:t>
      </w:r>
      <w:r w:rsidRPr="008C2B0F">
        <w:rPr>
          <w:lang w:val="en-US"/>
        </w:rPr>
        <w:tab/>
        <w:t>S6t-HSS-Cause</w:t>
      </w:r>
      <w:bookmarkEnd w:id="1216"/>
      <w:bookmarkEnd w:id="1217"/>
      <w:bookmarkEnd w:id="1218"/>
      <w:bookmarkEnd w:id="1219"/>
      <w:bookmarkEnd w:id="1220"/>
      <w:bookmarkEnd w:id="1221"/>
      <w:bookmarkEnd w:id="1222"/>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227B29" w:rsidRPr="008C2B0F" w14:paraId="37B80A2F" w14:textId="77777777" w:rsidTr="008F6D90">
        <w:trPr>
          <w:cantSplit/>
          <w:jc w:val="center"/>
        </w:trPr>
        <w:tc>
          <w:tcPr>
            <w:tcW w:w="993" w:type="dxa"/>
          </w:tcPr>
          <w:p w14:paraId="669E48B7" w14:textId="77777777" w:rsidR="00227B29" w:rsidRPr="008C2B0F" w:rsidRDefault="00227B29" w:rsidP="00227B29">
            <w:pPr>
              <w:pStyle w:val="TAC"/>
            </w:pPr>
            <w:r w:rsidRPr="008C2B0F">
              <w:t>0</w:t>
            </w:r>
          </w:p>
        </w:tc>
        <w:tc>
          <w:tcPr>
            <w:tcW w:w="1842" w:type="dxa"/>
          </w:tcPr>
          <w:p w14:paraId="61587489" w14:textId="77777777" w:rsidR="00227B29" w:rsidRPr="008C2B0F" w:rsidRDefault="00227B29" w:rsidP="00227B29">
            <w:pPr>
              <w:pStyle w:val="TAL"/>
            </w:pPr>
            <w:r w:rsidRPr="008C2B0F">
              <w:t>Absent Subscriber</w:t>
            </w:r>
          </w:p>
        </w:tc>
        <w:tc>
          <w:tcPr>
            <w:tcW w:w="5387" w:type="dxa"/>
          </w:tcPr>
          <w:p w14:paraId="197BA6BB" w14:textId="379D520A" w:rsidR="00227B29" w:rsidRPr="008C2B0F" w:rsidRDefault="00227B29" w:rsidP="00227B29">
            <w:pPr>
              <w:pStyle w:val="TAL"/>
            </w:pPr>
            <w:r w:rsidRPr="008C2B0F">
              <w:t>This bit, when set, indicates that the configuration could not be forwarded</w:t>
            </w:r>
            <w:r>
              <w:t xml:space="preserve"> and/or </w:t>
            </w:r>
            <w:r w:rsidRPr="008C2B0F">
              <w:t>the UE is not reachable at the serving node, either because there is no serving node registered in the HSS  or because the subscriber is purged in the registered serving node(s).</w:t>
            </w:r>
          </w:p>
        </w:tc>
      </w:tr>
      <w:tr w:rsidR="00414D3C" w:rsidRPr="008C2B0F" w14:paraId="3684C7C3" w14:textId="77777777" w:rsidTr="008F6D90">
        <w:trPr>
          <w:cantSplit/>
          <w:jc w:val="center"/>
        </w:trPr>
        <w:tc>
          <w:tcPr>
            <w:tcW w:w="993" w:type="dxa"/>
          </w:tcPr>
          <w:p w14:paraId="27B8F6B6" w14:textId="03C01798" w:rsidR="00414D3C" w:rsidRPr="008C2B0F" w:rsidRDefault="00414D3C" w:rsidP="00414D3C">
            <w:pPr>
              <w:pStyle w:val="TAC"/>
            </w:pPr>
            <w:r>
              <w:t>1</w:t>
            </w:r>
          </w:p>
        </w:tc>
        <w:tc>
          <w:tcPr>
            <w:tcW w:w="1842" w:type="dxa"/>
          </w:tcPr>
          <w:p w14:paraId="7DDD7AF5" w14:textId="167E5713" w:rsidR="00414D3C" w:rsidRPr="008C2B0F" w:rsidRDefault="00414D3C" w:rsidP="00414D3C">
            <w:pPr>
              <w:pStyle w:val="TAL"/>
            </w:pPr>
            <w:r>
              <w:t>Group Event Monitoring Partially Cancel</w:t>
            </w:r>
          </w:p>
        </w:tc>
        <w:tc>
          <w:tcPr>
            <w:tcW w:w="5387" w:type="dxa"/>
          </w:tcPr>
          <w:p w14:paraId="34C2F6DA" w14:textId="07DF2B34" w:rsidR="00414D3C" w:rsidRPr="008C2B0F" w:rsidRDefault="00414D3C" w:rsidP="00414D3C">
            <w:pPr>
              <w:pStyle w:val="TAL"/>
            </w:pPr>
            <w:r>
              <w:t>This bit, when set, indicates that a configured group-based event monitoring is cancelled for the member UE.</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FD6358">
      <w:pPr>
        <w:pStyle w:val="Heading3"/>
        <w:rPr>
          <w:lang w:val="en-US"/>
        </w:rPr>
      </w:pPr>
      <w:bookmarkStart w:id="1223" w:name="_Toc2696032"/>
      <w:bookmarkStart w:id="1224" w:name="_Toc20217500"/>
      <w:bookmarkStart w:id="1225" w:name="_Toc20218362"/>
      <w:bookmarkStart w:id="1226" w:name="_Toc27761425"/>
      <w:bookmarkStart w:id="1227" w:name="_Toc44880743"/>
      <w:bookmarkStart w:id="1228" w:name="_Toc57993121"/>
      <w:bookmarkStart w:id="1229" w:name="_Toc183970794"/>
      <w:r w:rsidRPr="008C2B0F">
        <w:rPr>
          <w:lang w:val="en-US"/>
        </w:rPr>
        <w:t>8.4.51</w:t>
      </w:r>
      <w:r w:rsidRPr="008C2B0F">
        <w:rPr>
          <w:lang w:val="en-US"/>
        </w:rPr>
        <w:tab/>
        <w:t>Enhanced-Coverage-Restriction</w:t>
      </w:r>
      <w:bookmarkEnd w:id="1223"/>
      <w:bookmarkEnd w:id="1224"/>
      <w:bookmarkEnd w:id="1225"/>
      <w:bookmarkEnd w:id="1226"/>
      <w:bookmarkEnd w:id="1227"/>
      <w:bookmarkEnd w:id="1228"/>
      <w:bookmarkEnd w:id="1229"/>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bookmarkStart w:id="1230" w:name="_PERM_MCCTEMPBM_CRPT11510170___2"/>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bookmarkStart w:id="1231" w:name="_PERM_MCCTEMPBM_CRPT11510171___2"/>
      <w:bookmarkEnd w:id="1230"/>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FD6358">
      <w:pPr>
        <w:pStyle w:val="Heading3"/>
        <w:rPr>
          <w:lang w:val="en-US"/>
        </w:rPr>
      </w:pPr>
      <w:bookmarkStart w:id="1232" w:name="_Toc2696033"/>
      <w:bookmarkStart w:id="1233" w:name="_Toc20217501"/>
      <w:bookmarkStart w:id="1234" w:name="_Toc20218363"/>
      <w:bookmarkStart w:id="1235" w:name="_Toc27761426"/>
      <w:bookmarkStart w:id="1236" w:name="_Toc44880744"/>
      <w:bookmarkStart w:id="1237" w:name="_Toc57993122"/>
      <w:bookmarkStart w:id="1238" w:name="_Toc183970795"/>
      <w:bookmarkEnd w:id="1231"/>
      <w:r w:rsidRPr="008C2B0F">
        <w:rPr>
          <w:lang w:val="en-US"/>
        </w:rPr>
        <w:t>8.4.52</w:t>
      </w:r>
      <w:r w:rsidRPr="008C2B0F">
        <w:rPr>
          <w:lang w:val="en-US"/>
        </w:rPr>
        <w:tab/>
        <w:t>Enhanced-Coverage-Restriction-Data</w:t>
      </w:r>
      <w:bookmarkEnd w:id="1232"/>
      <w:bookmarkEnd w:id="1233"/>
      <w:bookmarkEnd w:id="1234"/>
      <w:bookmarkEnd w:id="1235"/>
      <w:bookmarkEnd w:id="1236"/>
      <w:bookmarkEnd w:id="1237"/>
      <w:bookmarkEnd w:id="1238"/>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bookmarkStart w:id="1239" w:name="_PERM_MCCTEMPBM_CRPT11510172___2"/>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bookmarkStart w:id="1240" w:name="_PERM_MCCTEMPBM_CRPT11510173___2"/>
      <w:bookmarkEnd w:id="1239"/>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FD6358">
      <w:pPr>
        <w:pStyle w:val="Heading3"/>
        <w:rPr>
          <w:lang w:val="en-US"/>
        </w:rPr>
      </w:pPr>
      <w:bookmarkStart w:id="1241" w:name="_Toc2696034"/>
      <w:bookmarkStart w:id="1242" w:name="_Toc20217502"/>
      <w:bookmarkStart w:id="1243" w:name="_Toc20218364"/>
      <w:bookmarkStart w:id="1244" w:name="_Toc27761427"/>
      <w:bookmarkStart w:id="1245" w:name="_Toc44880745"/>
      <w:bookmarkStart w:id="1246" w:name="_Toc57993123"/>
      <w:bookmarkStart w:id="1247" w:name="_Toc183970796"/>
      <w:bookmarkEnd w:id="1240"/>
      <w:r w:rsidRPr="008C2B0F">
        <w:rPr>
          <w:lang w:val="en-US"/>
        </w:rPr>
        <w:t>8.4.53</w:t>
      </w:r>
      <w:r w:rsidRPr="008C2B0F">
        <w:rPr>
          <w:lang w:val="en-US"/>
        </w:rPr>
        <w:tab/>
        <w:t>Restricted-PLMN-List</w:t>
      </w:r>
      <w:bookmarkEnd w:id="1241"/>
      <w:bookmarkEnd w:id="1242"/>
      <w:bookmarkEnd w:id="1243"/>
      <w:bookmarkEnd w:id="1244"/>
      <w:bookmarkEnd w:id="1245"/>
      <w:bookmarkEnd w:id="1246"/>
      <w:bookmarkEnd w:id="1247"/>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bookmarkStart w:id="1248" w:name="_PERM_MCCTEMPBM_CRPT11510174___2"/>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bookmarkStart w:id="1249" w:name="_PERM_MCCTEMPBM_CRPT11510175___2"/>
      <w:bookmarkEnd w:id="1248"/>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lastRenderedPageBreak/>
        <w:t>*[AVP]</w:t>
      </w:r>
    </w:p>
    <w:bookmarkEnd w:id="1249"/>
    <w:p w14:paraId="53EC0A80" w14:textId="7924E08A" w:rsidR="005E7965" w:rsidRPr="008C2B0F" w:rsidRDefault="005E7965" w:rsidP="005E7965">
      <w:pPr>
        <w:rPr>
          <w:lang w:val="en-US"/>
        </w:rPr>
      </w:pPr>
      <w:r w:rsidRPr="008C2B0F">
        <w:rPr>
          <w:lang w:val="en-US"/>
        </w:rPr>
        <w:t>Absence of Visited-PLMN-Id AVPs indicates that Enhanced Coverage is allowed in all serving PLMNs.</w:t>
      </w:r>
    </w:p>
    <w:p w14:paraId="215BBA27" w14:textId="77777777" w:rsidR="005E7965" w:rsidRPr="008C2B0F" w:rsidRDefault="005E7965" w:rsidP="00FD6358">
      <w:pPr>
        <w:pStyle w:val="Heading3"/>
        <w:rPr>
          <w:lang w:val="en-US"/>
        </w:rPr>
      </w:pPr>
      <w:bookmarkStart w:id="1250" w:name="_Toc2696035"/>
      <w:bookmarkStart w:id="1251" w:name="_Toc20217503"/>
      <w:bookmarkStart w:id="1252" w:name="_Toc20218365"/>
      <w:bookmarkStart w:id="1253" w:name="_Toc27761428"/>
      <w:bookmarkStart w:id="1254" w:name="_Toc44880746"/>
      <w:bookmarkStart w:id="1255" w:name="_Toc57993124"/>
      <w:bookmarkStart w:id="1256" w:name="_Toc183970797"/>
      <w:r w:rsidRPr="008C2B0F">
        <w:rPr>
          <w:lang w:val="en-US"/>
        </w:rPr>
        <w:t>8.4.54</w:t>
      </w:r>
      <w:r w:rsidRPr="008C2B0F">
        <w:rPr>
          <w:lang w:val="en-US"/>
        </w:rPr>
        <w:tab/>
        <w:t>Allowed-PLMN-List</w:t>
      </w:r>
      <w:bookmarkEnd w:id="1250"/>
      <w:bookmarkEnd w:id="1251"/>
      <w:bookmarkEnd w:id="1252"/>
      <w:bookmarkEnd w:id="1253"/>
      <w:bookmarkEnd w:id="1254"/>
      <w:bookmarkEnd w:id="1255"/>
      <w:bookmarkEnd w:id="1256"/>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bookmarkStart w:id="1257" w:name="_PERM_MCCTEMPBM_CRPT11510176___2"/>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bookmarkStart w:id="1258" w:name="_PERM_MCCTEMPBM_CRPT11510177___2"/>
      <w:bookmarkEnd w:id="1257"/>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bookmarkEnd w:id="1258"/>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FD6358">
      <w:pPr>
        <w:pStyle w:val="Heading3"/>
        <w:rPr>
          <w:lang w:val="de-DE"/>
        </w:rPr>
      </w:pPr>
      <w:bookmarkStart w:id="1259" w:name="_Toc2696036"/>
      <w:bookmarkStart w:id="1260" w:name="_Toc20217504"/>
      <w:bookmarkStart w:id="1261" w:name="_Toc20218366"/>
      <w:bookmarkStart w:id="1262" w:name="_Toc27761429"/>
      <w:bookmarkStart w:id="1263" w:name="_Toc44880747"/>
      <w:bookmarkStart w:id="1264" w:name="_Toc57993125"/>
      <w:bookmarkStart w:id="1265" w:name="_Toc183970798"/>
      <w:r w:rsidRPr="008C2B0F">
        <w:rPr>
          <w:lang w:val="sv-SE"/>
        </w:rPr>
        <w:t>8.4.55</w:t>
      </w:r>
      <w:r w:rsidRPr="008C2B0F">
        <w:tab/>
        <w:t>Requested-Validity-Time</w:t>
      </w:r>
      <w:bookmarkEnd w:id="1259"/>
      <w:bookmarkEnd w:id="1260"/>
      <w:bookmarkEnd w:id="1261"/>
      <w:bookmarkEnd w:id="1262"/>
      <w:bookmarkEnd w:id="1263"/>
      <w:bookmarkEnd w:id="1264"/>
      <w:bookmarkEnd w:id="1265"/>
    </w:p>
    <w:p w14:paraId="163AB47C" w14:textId="77777777" w:rsidR="005E7965" w:rsidRPr="008C2B0F" w:rsidRDefault="005E7965" w:rsidP="00FA1E60">
      <w:r w:rsidRPr="00FA1E60">
        <w:t>The Requested-Validity-Time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FD6358">
      <w:pPr>
        <w:pStyle w:val="Heading3"/>
        <w:rPr>
          <w:lang w:val="de-DE"/>
        </w:rPr>
      </w:pPr>
      <w:bookmarkStart w:id="1266" w:name="_Toc2696037"/>
      <w:bookmarkStart w:id="1267" w:name="_Toc20217505"/>
      <w:bookmarkStart w:id="1268" w:name="_Toc20218367"/>
      <w:bookmarkStart w:id="1269" w:name="_Toc27761430"/>
      <w:bookmarkStart w:id="1270" w:name="_Toc44880748"/>
      <w:bookmarkStart w:id="1271" w:name="_Toc57993126"/>
      <w:bookmarkStart w:id="1272" w:name="_Toc183970799"/>
      <w:r w:rsidRPr="008C2B0F">
        <w:rPr>
          <w:lang w:val="sv-SE"/>
        </w:rPr>
        <w:t>8.4.56</w:t>
      </w:r>
      <w:r w:rsidRPr="008C2B0F">
        <w:tab/>
        <w:t>Granted-Validity-Time</w:t>
      </w:r>
      <w:bookmarkEnd w:id="1266"/>
      <w:bookmarkEnd w:id="1267"/>
      <w:bookmarkEnd w:id="1268"/>
      <w:bookmarkEnd w:id="1269"/>
      <w:bookmarkEnd w:id="1270"/>
      <w:bookmarkEnd w:id="1271"/>
      <w:bookmarkEnd w:id="1272"/>
    </w:p>
    <w:p w14:paraId="31E719D1" w14:textId="77777777" w:rsidR="005E7965" w:rsidRPr="008C2B0F" w:rsidRDefault="005E7965" w:rsidP="00FA1E60">
      <w:r w:rsidRPr="00FA1E60">
        <w:t>The Granted-Validity-Time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FD6358">
      <w:pPr>
        <w:pStyle w:val="Heading3"/>
        <w:rPr>
          <w:lang w:val="de-DE"/>
        </w:rPr>
      </w:pPr>
      <w:bookmarkStart w:id="1273" w:name="_Toc2696038"/>
      <w:bookmarkStart w:id="1274" w:name="_Toc20217506"/>
      <w:bookmarkStart w:id="1275" w:name="_Toc20218368"/>
      <w:bookmarkStart w:id="1276" w:name="_Toc27761431"/>
      <w:bookmarkStart w:id="1277" w:name="_Toc44880749"/>
      <w:bookmarkStart w:id="1278" w:name="_Toc57993127"/>
      <w:bookmarkStart w:id="1279" w:name="_Toc183970800"/>
      <w:r w:rsidRPr="008C2B0F">
        <w:rPr>
          <w:lang w:val="sv-SE"/>
        </w:rPr>
        <w:t>8.4.57</w:t>
      </w:r>
      <w:r w:rsidRPr="008C2B0F">
        <w:tab/>
        <w:t>NIDD-Authorization-Update</w:t>
      </w:r>
      <w:bookmarkEnd w:id="1273"/>
      <w:bookmarkEnd w:id="1274"/>
      <w:bookmarkEnd w:id="1275"/>
      <w:bookmarkEnd w:id="1276"/>
      <w:bookmarkEnd w:id="1277"/>
      <w:bookmarkEnd w:id="1278"/>
      <w:bookmarkEnd w:id="1279"/>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bookmarkStart w:id="1280" w:name="_PERM_MCCTEMPBM_CRPT11510180___2"/>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bookmarkStart w:id="1281" w:name="_PERM_MCCTEMPBM_CRPT11510181___2"/>
      <w:bookmarkEnd w:id="1280"/>
      <w:r w:rsidRPr="008C2B0F">
        <w:rPr>
          <w:lang w:val="fr-FR"/>
        </w:rPr>
        <w:t>*[ APN-Validity-Time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FD6358">
      <w:pPr>
        <w:pStyle w:val="Heading3"/>
        <w:rPr>
          <w:lang w:val="en-US"/>
        </w:rPr>
      </w:pPr>
      <w:bookmarkStart w:id="1282" w:name="_Toc2696039"/>
      <w:bookmarkStart w:id="1283" w:name="_Toc20217507"/>
      <w:bookmarkStart w:id="1284" w:name="_Toc20218369"/>
      <w:bookmarkStart w:id="1285" w:name="_Toc27761432"/>
      <w:bookmarkStart w:id="1286" w:name="_Toc44880750"/>
      <w:bookmarkStart w:id="1287" w:name="_Toc57993128"/>
      <w:bookmarkStart w:id="1288" w:name="_Toc183970801"/>
      <w:bookmarkEnd w:id="1281"/>
      <w:r w:rsidRPr="008C2B0F">
        <w:rPr>
          <w:lang w:val="en-US"/>
        </w:rPr>
        <w:t>8.4.58</w:t>
      </w:r>
      <w:r w:rsidRPr="008C2B0F">
        <w:rPr>
          <w:lang w:val="en-US"/>
        </w:rPr>
        <w:tab/>
        <w:t>Loss-Of-Connectivity-Reason</w:t>
      </w:r>
      <w:bookmarkEnd w:id="1282"/>
      <w:bookmarkEnd w:id="1283"/>
      <w:bookmarkEnd w:id="1284"/>
      <w:bookmarkEnd w:id="1285"/>
      <w:bookmarkEnd w:id="1286"/>
      <w:bookmarkEnd w:id="1287"/>
      <w:bookmarkEnd w:id="1288"/>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FD6358">
      <w:pPr>
        <w:pStyle w:val="Heading3"/>
        <w:rPr>
          <w:lang w:val="en-US" w:eastAsia="zh-CN"/>
        </w:rPr>
      </w:pPr>
      <w:bookmarkStart w:id="1289" w:name="_Toc2696040"/>
      <w:bookmarkStart w:id="1290" w:name="_Toc20217508"/>
      <w:bookmarkStart w:id="1291" w:name="_Toc20218370"/>
      <w:bookmarkStart w:id="1292" w:name="_Toc27761433"/>
      <w:bookmarkStart w:id="1293" w:name="_Toc44880751"/>
      <w:bookmarkStart w:id="1294" w:name="_Toc57993129"/>
      <w:bookmarkStart w:id="1295" w:name="_Toc183970802"/>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289"/>
      <w:bookmarkEnd w:id="1290"/>
      <w:bookmarkEnd w:id="1291"/>
      <w:bookmarkEnd w:id="1292"/>
      <w:bookmarkEnd w:id="1293"/>
      <w:bookmarkEnd w:id="1294"/>
      <w:bookmarkEnd w:id="1295"/>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FD6358">
      <w:pPr>
        <w:pStyle w:val="Heading3"/>
        <w:rPr>
          <w:lang w:val="en-US"/>
        </w:rPr>
      </w:pPr>
      <w:bookmarkStart w:id="1296" w:name="_Toc2696041"/>
      <w:bookmarkStart w:id="1297" w:name="_Toc20217509"/>
      <w:bookmarkStart w:id="1298" w:name="_Toc20218371"/>
      <w:bookmarkStart w:id="1299" w:name="_Toc27761434"/>
      <w:bookmarkStart w:id="1300" w:name="_Toc44880752"/>
      <w:bookmarkStart w:id="1301" w:name="_Toc57993130"/>
      <w:bookmarkStart w:id="1302" w:name="_Toc183970803"/>
      <w:r w:rsidRPr="008C2B0F">
        <w:rPr>
          <w:lang w:val="en-US"/>
        </w:rPr>
        <w:t>8.4.60</w:t>
      </w:r>
      <w:r w:rsidRPr="008C2B0F">
        <w:rPr>
          <w:lang w:val="en-US"/>
        </w:rPr>
        <w:tab/>
        <w:t>CIA-Flags</w:t>
      </w:r>
      <w:bookmarkEnd w:id="1296"/>
      <w:bookmarkEnd w:id="1297"/>
      <w:bookmarkEnd w:id="1298"/>
      <w:bookmarkEnd w:id="1299"/>
      <w:bookmarkEnd w:id="1300"/>
      <w:bookmarkEnd w:id="1301"/>
      <w:bookmarkEnd w:id="1302"/>
    </w:p>
    <w:p w14:paraId="44710B9C" w14:textId="77777777" w:rsidR="005E7965" w:rsidRPr="008C2B0F" w:rsidRDefault="005E7965" w:rsidP="00FA1E60">
      <w:pPr>
        <w:rPr>
          <w:lang w:val="en-US"/>
        </w:rPr>
      </w:pPr>
      <w:r w:rsidRPr="00FA1E60">
        <w:t>The CIA-Flags AVP is of type AVP is of type Unsigned32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FD6358">
      <w:pPr>
        <w:pStyle w:val="Heading3"/>
        <w:rPr>
          <w:lang w:val="en-US"/>
        </w:rPr>
      </w:pPr>
      <w:bookmarkStart w:id="1303" w:name="_Toc2696042"/>
      <w:bookmarkStart w:id="1304" w:name="_Toc20217510"/>
      <w:bookmarkStart w:id="1305" w:name="_Toc20218372"/>
      <w:bookmarkStart w:id="1306" w:name="_Toc27761435"/>
      <w:bookmarkStart w:id="1307" w:name="_Toc44880753"/>
      <w:bookmarkStart w:id="1308" w:name="_Toc57993131"/>
      <w:bookmarkStart w:id="1309" w:name="_Toc2696043"/>
      <w:bookmarkStart w:id="1310" w:name="_Toc20217511"/>
      <w:bookmarkStart w:id="1311" w:name="_Toc20218373"/>
      <w:bookmarkStart w:id="1312" w:name="_Toc183970804"/>
      <w:r w:rsidRPr="008C2B0F">
        <w:rPr>
          <w:lang w:val="en-US"/>
        </w:rPr>
        <w:t>8.4.61</w:t>
      </w:r>
      <w:r w:rsidRPr="008C2B0F">
        <w:rPr>
          <w:lang w:val="en-US"/>
        </w:rPr>
        <w:tab/>
        <w:t>Group</w:t>
      </w:r>
      <w:r w:rsidRPr="008C2B0F">
        <w:rPr>
          <w:lang w:val="en-US" w:eastAsia="zh-CN"/>
        </w:rPr>
        <w:t>-Report</w:t>
      </w:r>
      <w:bookmarkEnd w:id="1303"/>
      <w:bookmarkEnd w:id="1304"/>
      <w:bookmarkEnd w:id="1305"/>
      <w:bookmarkEnd w:id="1306"/>
      <w:bookmarkEnd w:id="1307"/>
      <w:bookmarkEnd w:id="1308"/>
      <w:bookmarkEnd w:id="1312"/>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313" w:name="_Toc27761436"/>
      <w:bookmarkStart w:id="1314" w:name="_Toc44880754"/>
      <w:bookmarkStart w:id="1315" w:name="_Toc2696044"/>
      <w:bookmarkStart w:id="1316" w:name="_Toc20217512"/>
      <w:bookmarkStart w:id="1317" w:name="_Toc20218374"/>
      <w:bookmarkEnd w:id="1309"/>
      <w:bookmarkEnd w:id="1310"/>
      <w:bookmarkEnd w:id="1311"/>
      <w:r w:rsidRPr="008C2B0F">
        <w:rPr>
          <w:lang w:val="en-US"/>
        </w:rPr>
        <w:t>VP format:</w:t>
      </w:r>
    </w:p>
    <w:p w14:paraId="4FEE964E" w14:textId="77777777" w:rsidR="001145E7" w:rsidRPr="008C2B0F" w:rsidRDefault="001145E7" w:rsidP="001145E7">
      <w:pPr>
        <w:ind w:left="568"/>
        <w:rPr>
          <w:lang w:val="en-US"/>
        </w:rPr>
      </w:pPr>
      <w:bookmarkStart w:id="1318" w:name="_PERM_MCCTEMPBM_CRPT11510183___2"/>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bookmarkStart w:id="1319" w:name="_PERM_MCCTEMPBM_CRPT11510184___2"/>
      <w:bookmarkEnd w:id="1318"/>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bookmarkEnd w:id="1319"/>
    <w:p w14:paraId="76A7F836"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4EA3451" w14:textId="77777777" w:rsidR="005E7965" w:rsidRPr="008C2B0F" w:rsidRDefault="005E7965" w:rsidP="00FD6358">
      <w:pPr>
        <w:pStyle w:val="Heading3"/>
        <w:rPr>
          <w:lang w:val="en-US"/>
        </w:rPr>
      </w:pPr>
      <w:bookmarkStart w:id="1320" w:name="_Toc57993132"/>
      <w:bookmarkStart w:id="1321" w:name="_Toc183970805"/>
      <w:r w:rsidRPr="008C2B0F">
        <w:rPr>
          <w:lang w:val="en-US"/>
        </w:rPr>
        <w:t>8.4.62</w:t>
      </w:r>
      <w:r w:rsidRPr="008C2B0F">
        <w:rPr>
          <w:lang w:val="en-US"/>
        </w:rPr>
        <w:tab/>
        <w:t>Group</w:t>
      </w:r>
      <w:r w:rsidRPr="008C2B0F">
        <w:rPr>
          <w:lang w:val="en-US" w:eastAsia="zh-CN"/>
        </w:rPr>
        <w:t>-Report-Item</w:t>
      </w:r>
      <w:bookmarkEnd w:id="1313"/>
      <w:bookmarkEnd w:id="1314"/>
      <w:bookmarkEnd w:id="1320"/>
      <w:bookmarkEnd w:id="1321"/>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322" w:name="_Toc27761437"/>
      <w:bookmarkStart w:id="1323" w:name="_Toc44880755"/>
      <w:r w:rsidRPr="008C2B0F">
        <w:rPr>
          <w:lang w:val="en-US"/>
        </w:rPr>
        <w:t>AVP format:</w:t>
      </w:r>
    </w:p>
    <w:p w14:paraId="7A5B70C1" w14:textId="77777777" w:rsidR="001145E7" w:rsidRPr="008C2B0F" w:rsidRDefault="001145E7" w:rsidP="001145E7">
      <w:pPr>
        <w:ind w:left="568"/>
        <w:rPr>
          <w:lang w:val="en-US"/>
        </w:rPr>
      </w:pPr>
      <w:bookmarkStart w:id="1324" w:name="_PERM_MCCTEMPBM_CRPT11510185___2"/>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bookmarkStart w:id="1325" w:name="_PERM_MCCTEMPBM_CRPT11510186___2"/>
      <w:bookmarkEnd w:id="1324"/>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lastRenderedPageBreak/>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bookmarkEnd w:id="1325"/>
    <w:p w14:paraId="0E03154C" w14:textId="77777777" w:rsidR="001145E7" w:rsidRDefault="001145E7" w:rsidP="001145E7">
      <w:r>
        <w:t>When the "Extended Reference IDs" feature is supported by the HSS and SCEF, the SCEF-Reference-ID-for-Deletion-Ext AVP shall be used insted of SCEF-Reference-ID-for-Deletion.</w:t>
      </w:r>
    </w:p>
    <w:p w14:paraId="2754B2FE" w14:textId="77777777" w:rsidR="005E7965" w:rsidRPr="008C2B0F" w:rsidRDefault="005E7965" w:rsidP="00FD6358">
      <w:pPr>
        <w:pStyle w:val="Heading3"/>
        <w:rPr>
          <w:lang w:val="en-US"/>
        </w:rPr>
      </w:pPr>
      <w:bookmarkStart w:id="1326" w:name="_Toc57993133"/>
      <w:bookmarkStart w:id="1327" w:name="_Toc183970806"/>
      <w:r w:rsidRPr="008C2B0F">
        <w:rPr>
          <w:lang w:val="en-US"/>
        </w:rPr>
        <w:t>8.4.63</w:t>
      </w:r>
      <w:r w:rsidRPr="008C2B0F">
        <w:rPr>
          <w:lang w:val="en-US"/>
        </w:rPr>
        <w:tab/>
        <w:t>RIR-Flags</w:t>
      </w:r>
      <w:bookmarkEnd w:id="1315"/>
      <w:bookmarkEnd w:id="1316"/>
      <w:bookmarkEnd w:id="1317"/>
      <w:bookmarkEnd w:id="1322"/>
      <w:bookmarkEnd w:id="1323"/>
      <w:bookmarkEnd w:id="1326"/>
      <w:bookmarkEnd w:id="1327"/>
    </w:p>
    <w:p w14:paraId="77637E75" w14:textId="77777777" w:rsidR="005E7965" w:rsidRPr="008C2B0F" w:rsidRDefault="005E7965" w:rsidP="00FA1E60">
      <w:pPr>
        <w:rPr>
          <w:lang w:val="en-US"/>
        </w:rPr>
      </w:pPr>
      <w:r w:rsidRPr="00FA1E60">
        <w:t>The RIR-Flags AVP is of type AVP is of type Unsigned32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328" w:name="_Toc2696045"/>
      <w:bookmarkStart w:id="1329" w:name="_Toc20217513"/>
      <w:bookmarkStart w:id="1330"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FD6358">
      <w:pPr>
        <w:pStyle w:val="Heading3"/>
        <w:rPr>
          <w:lang w:val="en-US"/>
        </w:rPr>
      </w:pPr>
      <w:bookmarkStart w:id="1331" w:name="_Toc27761438"/>
      <w:bookmarkStart w:id="1332" w:name="_Toc44880756"/>
      <w:bookmarkStart w:id="1333" w:name="_Toc57993134"/>
      <w:bookmarkStart w:id="1334" w:name="_Toc183970807"/>
      <w:r w:rsidRPr="008C2B0F">
        <w:rPr>
          <w:lang w:val="en-US"/>
        </w:rPr>
        <w:t>8.4.64</w:t>
      </w:r>
      <w:r w:rsidRPr="008C2B0F">
        <w:rPr>
          <w:lang w:val="en-US"/>
        </w:rPr>
        <w:tab/>
        <w:t>Type-Of-External-Identifier</w:t>
      </w:r>
      <w:bookmarkEnd w:id="1328"/>
      <w:bookmarkEnd w:id="1329"/>
      <w:bookmarkEnd w:id="1330"/>
      <w:bookmarkEnd w:id="1331"/>
      <w:bookmarkEnd w:id="1332"/>
      <w:bookmarkEnd w:id="1333"/>
      <w:bookmarkEnd w:id="1334"/>
    </w:p>
    <w:p w14:paraId="6512BCDB" w14:textId="77777777" w:rsidR="005E7965" w:rsidRPr="008C2B0F" w:rsidRDefault="005E7965" w:rsidP="00FA1E60">
      <w:pPr>
        <w:rPr>
          <w:lang w:val="en-US" w:eastAsia="zh-CN"/>
        </w:rPr>
      </w:pPr>
      <w:r w:rsidRPr="00FA1E60">
        <w:t xml:space="preserve">The Type-Of-External-Identifier AVP is of type Unsigned32 and it shall </w:t>
      </w:r>
      <w:r w:rsidRPr="00FA1E60">
        <w:rPr>
          <w:rFonts w:hint="eastAsia"/>
        </w:rPr>
        <w:t>indicate which type of identity is carried in the External-Identifier AVP</w:t>
      </w:r>
      <w:r w:rsidRPr="00FA1E60">
        <w:t xml:space="preserve">. </w:t>
      </w:r>
      <w:r w:rsidRPr="00FA1E60">
        <w:rPr>
          <w:rFonts w:hint="eastAsia"/>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lastRenderedPageBreak/>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FD6358">
      <w:pPr>
        <w:pStyle w:val="Heading3"/>
        <w:rPr>
          <w:lang w:val="de-DE"/>
        </w:rPr>
      </w:pPr>
      <w:bookmarkStart w:id="1335" w:name="_Toc2696046"/>
      <w:bookmarkStart w:id="1336" w:name="_Toc20217514"/>
      <w:bookmarkStart w:id="1337" w:name="_Toc20218376"/>
      <w:bookmarkStart w:id="1338" w:name="_Toc27761439"/>
      <w:bookmarkStart w:id="1339" w:name="_Toc44880757"/>
      <w:bookmarkStart w:id="1340" w:name="_Toc57993135"/>
      <w:bookmarkStart w:id="1341" w:name="_Toc183970808"/>
      <w:r w:rsidRPr="008C2B0F">
        <w:rPr>
          <w:lang w:val="sv-SE"/>
        </w:rPr>
        <w:t>8.4.65</w:t>
      </w:r>
      <w:r w:rsidRPr="008C2B0F">
        <w:tab/>
        <w:t>APN-Validity-Time</w:t>
      </w:r>
      <w:bookmarkEnd w:id="1335"/>
      <w:bookmarkEnd w:id="1336"/>
      <w:bookmarkEnd w:id="1337"/>
      <w:bookmarkEnd w:id="1338"/>
      <w:bookmarkEnd w:id="1339"/>
      <w:bookmarkEnd w:id="1340"/>
      <w:bookmarkEnd w:id="1341"/>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bookmarkStart w:id="1342" w:name="_PERM_MCCTEMPBM_CRPT11510189___2"/>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bookmarkStart w:id="1343" w:name="_PERM_MCCTEMPBM_CRPT11510190___2"/>
      <w:bookmarkEnd w:id="1342"/>
      <w:r w:rsidRPr="008C2B0F">
        <w:rPr>
          <w:lang w:val="fr-FR"/>
        </w:rPr>
        <w:t>{ Granted-Validity-Time }</w:t>
      </w:r>
    </w:p>
    <w:p w14:paraId="0B32666B" w14:textId="77777777" w:rsidR="005E7965" w:rsidRPr="008C2B0F" w:rsidRDefault="005E7965" w:rsidP="005E7965">
      <w:pPr>
        <w:ind w:left="2840" w:firstLine="284"/>
        <w:rPr>
          <w:noProof/>
          <w:lang w:val="fr-FR"/>
        </w:rPr>
      </w:pPr>
      <w:r w:rsidRPr="008C2B0F">
        <w:rPr>
          <w:lang w:val="fr-FR"/>
        </w:rPr>
        <w:t>[ Service-Selection ]</w:t>
      </w:r>
    </w:p>
    <w:p w14:paraId="278FD510" w14:textId="77777777" w:rsidR="005E7965" w:rsidRPr="008C2B0F" w:rsidRDefault="005E7965" w:rsidP="005E7965">
      <w:pPr>
        <w:ind w:left="2840" w:firstLine="284"/>
        <w:rPr>
          <w:lang w:val="en-US"/>
        </w:rPr>
      </w:pPr>
      <w:r w:rsidRPr="008C2B0F">
        <w:rPr>
          <w:lang w:val="en-US"/>
        </w:rPr>
        <w:t>*[AVP]</w:t>
      </w:r>
    </w:p>
    <w:bookmarkEnd w:id="1343"/>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FD6358">
      <w:pPr>
        <w:pStyle w:val="Heading3"/>
        <w:rPr>
          <w:lang w:val="en-US"/>
        </w:rPr>
      </w:pPr>
      <w:bookmarkStart w:id="1344" w:name="_Toc27761440"/>
      <w:bookmarkStart w:id="1345" w:name="_Toc44880758"/>
      <w:bookmarkStart w:id="1346" w:name="_Toc57993136"/>
      <w:bookmarkStart w:id="1347" w:name="_Toc183970809"/>
      <w:r w:rsidRPr="008C2B0F">
        <w:rPr>
          <w:lang w:val="en-US"/>
        </w:rPr>
        <w:t>8.4.66</w:t>
      </w:r>
      <w:r w:rsidRPr="008C2B0F">
        <w:rPr>
          <w:lang w:val="en-US"/>
        </w:rPr>
        <w:tab/>
      </w:r>
      <w:r w:rsidRPr="008C2B0F">
        <w:t>Suggested-Network</w:t>
      </w:r>
      <w:r w:rsidRPr="008C2B0F">
        <w:rPr>
          <w:lang w:val="en-US"/>
        </w:rPr>
        <w:t>-Configuration</w:t>
      </w:r>
      <w:bookmarkEnd w:id="1344"/>
      <w:bookmarkEnd w:id="1345"/>
      <w:bookmarkEnd w:id="1346"/>
      <w:bookmarkEnd w:id="1347"/>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348" w:name="_Toc2696048"/>
      <w:bookmarkStart w:id="1349" w:name="_Toc20217516"/>
      <w:bookmarkStart w:id="1350" w:name="_Toc20218378"/>
      <w:bookmarkStart w:id="1351" w:name="_Toc27761441"/>
      <w:bookmarkStart w:id="1352"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bookmarkStart w:id="1353" w:name="_PERM_MCCTEMPBM_CRPT11510191___2"/>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bookmarkStart w:id="1354" w:name="_PERM_MCCTEMPBM_CRPT11510192___2"/>
      <w:bookmarkEnd w:id="1353"/>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702299D3" w14:textId="77777777" w:rsidR="00AF3C80" w:rsidRPr="00AB0ECE" w:rsidRDefault="00AF3C80" w:rsidP="00AF3C80">
      <w:pPr>
        <w:ind w:left="3124" w:firstLine="284"/>
        <w:rPr>
          <w:lang w:val="fr-FR"/>
        </w:rPr>
      </w:pPr>
      <w:r>
        <w:rPr>
          <w:lang w:val="en-US"/>
        </w:rPr>
        <w:t>[ MPS-Messaging-Indication ]</w:t>
      </w:r>
    </w:p>
    <w:p w14:paraId="2C17E0E6" w14:textId="77777777" w:rsidR="001145E7" w:rsidRDefault="001145E7" w:rsidP="001145E7">
      <w:pPr>
        <w:shd w:val="clear" w:color="auto" w:fill="FFFFFF"/>
        <w:ind w:left="3124" w:firstLine="284"/>
        <w:rPr>
          <w:lang w:val="en-US"/>
        </w:rPr>
      </w:pPr>
      <w:r w:rsidRPr="008C2B0F">
        <w:rPr>
          <w:lang w:val="en-US"/>
        </w:rPr>
        <w:t>*[AVP]</w:t>
      </w:r>
    </w:p>
    <w:bookmarkEnd w:id="1354"/>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FD6358">
      <w:pPr>
        <w:pStyle w:val="Heading3"/>
        <w:rPr>
          <w:noProof/>
        </w:rPr>
      </w:pPr>
      <w:bookmarkStart w:id="1355" w:name="_Toc57993137"/>
      <w:bookmarkStart w:id="1356" w:name="_Toc183970810"/>
      <w:r w:rsidRPr="008C2B0F">
        <w:rPr>
          <w:noProof/>
        </w:rPr>
        <w:lastRenderedPageBreak/>
        <w:t>8.4.67</w:t>
      </w:r>
      <w:r w:rsidRPr="008C2B0F">
        <w:rPr>
          <w:noProof/>
        </w:rPr>
        <w:tab/>
        <w:t>Monitoring-Event-Report-Status</w:t>
      </w:r>
      <w:bookmarkEnd w:id="1348"/>
      <w:bookmarkEnd w:id="1349"/>
      <w:bookmarkEnd w:id="1350"/>
      <w:bookmarkEnd w:id="1351"/>
      <w:bookmarkEnd w:id="1352"/>
      <w:bookmarkEnd w:id="1355"/>
      <w:bookmarkEnd w:id="1356"/>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357" w:name="_Toc2696049"/>
      <w:bookmarkStart w:id="1358" w:name="_Toc20217517"/>
      <w:bookmarkStart w:id="1359" w:name="_Toc20218379"/>
      <w:bookmarkStart w:id="1360" w:name="_Toc27761442"/>
      <w:bookmarkStart w:id="1361" w:name="_Toc44880760"/>
      <w:r w:rsidRPr="008C2B0F">
        <w:rPr>
          <w:lang w:val="en-US"/>
        </w:rPr>
        <w:t>AVP format:</w:t>
      </w:r>
    </w:p>
    <w:p w14:paraId="52BB58A9" w14:textId="77777777" w:rsidR="001145E7" w:rsidRPr="008C2B0F" w:rsidRDefault="001145E7" w:rsidP="001145E7">
      <w:pPr>
        <w:ind w:left="568"/>
        <w:rPr>
          <w:lang w:val="en-US"/>
        </w:rPr>
      </w:pPr>
      <w:bookmarkStart w:id="1362" w:name="_PERM_MCCTEMPBM_CRPT11510193___2"/>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bookmarkStart w:id="1363" w:name="_PERM_MCCTEMPBM_CRPT11510194___2"/>
      <w:bookmarkEnd w:id="1362"/>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Result-Code ]</w:t>
      </w:r>
    </w:p>
    <w:p w14:paraId="44035703" w14:textId="77777777" w:rsidR="001145E7" w:rsidRPr="008C2B0F" w:rsidRDefault="001145E7" w:rsidP="001145E7">
      <w:pPr>
        <w:ind w:left="3124" w:firstLine="284"/>
        <w:rPr>
          <w:lang w:val="fr-FR"/>
        </w:rPr>
      </w:pPr>
      <w:r w:rsidRPr="008C2B0F">
        <w:rPr>
          <w:lang w:val="fr-FR"/>
        </w:rPr>
        <w:t>[ Experimental-Result-Code ]</w:t>
      </w:r>
    </w:p>
    <w:p w14:paraId="4F2DE7DA" w14:textId="77777777" w:rsidR="001145E7" w:rsidRPr="008C2B0F" w:rsidRDefault="001145E7" w:rsidP="001145E7">
      <w:pPr>
        <w:ind w:left="3124" w:firstLine="284"/>
        <w:rPr>
          <w:lang w:val="en-US"/>
        </w:rPr>
      </w:pPr>
      <w:r w:rsidRPr="008C2B0F">
        <w:rPr>
          <w:lang w:val="en-US"/>
        </w:rPr>
        <w:t>*[AVP]</w:t>
      </w:r>
    </w:p>
    <w:bookmarkEnd w:id="1363"/>
    <w:p w14:paraId="2F248743"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765F2DA" w14:textId="77777777" w:rsidR="005E7965" w:rsidRPr="008C2B0F" w:rsidRDefault="005E7965" w:rsidP="00FD6358">
      <w:pPr>
        <w:pStyle w:val="Heading3"/>
        <w:rPr>
          <w:noProof/>
        </w:rPr>
      </w:pPr>
      <w:bookmarkStart w:id="1364" w:name="_Toc57993138"/>
      <w:bookmarkStart w:id="1365" w:name="_Toc183970811"/>
      <w:r w:rsidRPr="008C2B0F">
        <w:rPr>
          <w:noProof/>
        </w:rPr>
        <w:t>8.4.68</w:t>
      </w:r>
      <w:r w:rsidRPr="008C2B0F">
        <w:rPr>
          <w:noProof/>
        </w:rPr>
        <w:tab/>
        <w:t>PLMN-ID-Requested</w:t>
      </w:r>
      <w:bookmarkEnd w:id="1357"/>
      <w:bookmarkEnd w:id="1358"/>
      <w:bookmarkEnd w:id="1359"/>
      <w:bookmarkEnd w:id="1360"/>
      <w:bookmarkEnd w:id="1361"/>
      <w:bookmarkEnd w:id="1364"/>
      <w:bookmarkEnd w:id="1365"/>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FD6358">
      <w:pPr>
        <w:pStyle w:val="Heading3"/>
        <w:rPr>
          <w:lang w:val="en-US"/>
        </w:rPr>
      </w:pPr>
      <w:bookmarkStart w:id="1366" w:name="_Toc2696050"/>
      <w:bookmarkStart w:id="1367" w:name="_Toc20217518"/>
      <w:bookmarkStart w:id="1368" w:name="_Toc20218380"/>
      <w:bookmarkStart w:id="1369" w:name="_Toc27761443"/>
      <w:bookmarkStart w:id="1370" w:name="_Toc44880761"/>
      <w:bookmarkStart w:id="1371" w:name="_Toc57993139"/>
      <w:bookmarkStart w:id="1372" w:name="_Toc183970812"/>
      <w:r w:rsidRPr="008C2B0F">
        <w:rPr>
          <w:lang w:val="en-US"/>
        </w:rPr>
        <w:t>8.4.69</w:t>
      </w:r>
      <w:r w:rsidRPr="008C2B0F">
        <w:rPr>
          <w:lang w:val="en-US"/>
        </w:rPr>
        <w:tab/>
        <w:t>AdditionalIdentifiers</w:t>
      </w:r>
      <w:bookmarkEnd w:id="1366"/>
      <w:bookmarkEnd w:id="1367"/>
      <w:bookmarkEnd w:id="1368"/>
      <w:bookmarkEnd w:id="1369"/>
      <w:bookmarkEnd w:id="1370"/>
      <w:bookmarkEnd w:id="1371"/>
      <w:bookmarkEnd w:id="1372"/>
    </w:p>
    <w:p w14:paraId="205BD3D2" w14:textId="77777777" w:rsidR="005E7965" w:rsidRPr="008C2B0F" w:rsidRDefault="005E7965" w:rsidP="005E7965">
      <w:pPr>
        <w:rPr>
          <w:lang w:val="en-US"/>
        </w:rPr>
      </w:pPr>
      <w:r w:rsidRPr="008C2B0F">
        <w:rPr>
          <w:lang w:val="en-US"/>
        </w:rPr>
        <w:t>The AdditionalIdentifiers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bookmarkStart w:id="1373" w:name="_PERM_MCCTEMPBM_CRPT11510195___2"/>
      <w:r w:rsidRPr="008C2B0F">
        <w:rPr>
          <w:lang w:val="en-US"/>
        </w:rPr>
        <w:t>AdditionalIdentifiers::=</w:t>
      </w:r>
      <w:r w:rsidRPr="008C2B0F">
        <w:rPr>
          <w:lang w:val="en-US"/>
        </w:rPr>
        <w:tab/>
        <w:t>&lt;AVP header: 3173 10415&gt;</w:t>
      </w:r>
    </w:p>
    <w:p w14:paraId="0372FE3F" w14:textId="77777777" w:rsidR="004A48AB" w:rsidRPr="008C2B0F" w:rsidRDefault="005E7965" w:rsidP="005E7965">
      <w:pPr>
        <w:ind w:left="3124" w:firstLine="284"/>
        <w:rPr>
          <w:lang w:val="en-US"/>
        </w:rPr>
      </w:pPr>
      <w:bookmarkStart w:id="1374" w:name="_PERM_MCCTEMPBM_CRPT11510196___2"/>
      <w:bookmarkEnd w:id="1373"/>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FD6358">
      <w:pPr>
        <w:pStyle w:val="Heading3"/>
        <w:rPr>
          <w:lang w:val="en-US"/>
        </w:rPr>
      </w:pPr>
      <w:bookmarkStart w:id="1375" w:name="_Toc2696051"/>
      <w:bookmarkStart w:id="1376" w:name="_Toc20217519"/>
      <w:bookmarkStart w:id="1377" w:name="_Toc20218381"/>
      <w:bookmarkStart w:id="1378" w:name="_Toc27761444"/>
      <w:bookmarkStart w:id="1379" w:name="_Toc44880762"/>
      <w:bookmarkStart w:id="1380" w:name="_Toc57993140"/>
      <w:bookmarkStart w:id="1381" w:name="_Toc183970813"/>
      <w:bookmarkEnd w:id="1374"/>
      <w:r w:rsidRPr="008C2B0F">
        <w:rPr>
          <w:lang w:val="en-US"/>
        </w:rPr>
        <w:t>8.4.70</w:t>
      </w:r>
      <w:r w:rsidRPr="008C2B0F">
        <w:rPr>
          <w:lang w:val="en-US"/>
        </w:rPr>
        <w:tab/>
        <w:t>NIR-Flags</w:t>
      </w:r>
      <w:bookmarkEnd w:id="1375"/>
      <w:bookmarkEnd w:id="1376"/>
      <w:bookmarkEnd w:id="1377"/>
      <w:bookmarkEnd w:id="1378"/>
      <w:bookmarkEnd w:id="1379"/>
      <w:bookmarkEnd w:id="1380"/>
      <w:bookmarkEnd w:id="1381"/>
    </w:p>
    <w:p w14:paraId="4FB3D1B2" w14:textId="77777777" w:rsidR="005E7965" w:rsidRPr="008C2B0F" w:rsidRDefault="005E7965" w:rsidP="00FA1E60">
      <w:pPr>
        <w:rPr>
          <w:lang w:val="en-US"/>
        </w:rPr>
      </w:pPr>
      <w:r w:rsidRPr="00FA1E60">
        <w:t>The NIR-Flags AVP is of type Unsigned32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lastRenderedPageBreak/>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FD6358">
      <w:pPr>
        <w:pStyle w:val="Heading3"/>
      </w:pPr>
      <w:bookmarkStart w:id="1382" w:name="_Toc2696052"/>
      <w:bookmarkStart w:id="1383" w:name="_Toc20217520"/>
      <w:bookmarkStart w:id="1384" w:name="_Toc20218382"/>
      <w:bookmarkStart w:id="1385" w:name="_Toc27761445"/>
      <w:bookmarkStart w:id="1386" w:name="_Toc44880763"/>
      <w:bookmarkStart w:id="1387" w:name="_Toc57993141"/>
      <w:bookmarkStart w:id="1388" w:name="_Toc183970814"/>
      <w:r w:rsidRPr="008C2B0F">
        <w:t>8.4.71</w:t>
      </w:r>
      <w:r w:rsidRPr="008C2B0F">
        <w:tab/>
        <w:t>Reporting-Time-Stamp</w:t>
      </w:r>
      <w:bookmarkEnd w:id="1382"/>
      <w:bookmarkEnd w:id="1383"/>
      <w:bookmarkEnd w:id="1384"/>
      <w:bookmarkEnd w:id="1385"/>
      <w:bookmarkEnd w:id="1386"/>
      <w:bookmarkEnd w:id="1387"/>
      <w:bookmarkEnd w:id="1388"/>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FD6358">
      <w:pPr>
        <w:pStyle w:val="Heading3"/>
        <w:rPr>
          <w:lang w:val="en-US"/>
        </w:rPr>
      </w:pPr>
      <w:bookmarkStart w:id="1389" w:name="_Toc2696053"/>
      <w:bookmarkStart w:id="1390" w:name="_Toc20217521"/>
      <w:bookmarkStart w:id="1391" w:name="_Toc20218383"/>
      <w:bookmarkStart w:id="1392" w:name="_Toc27761446"/>
      <w:bookmarkStart w:id="1393" w:name="_Toc44880764"/>
      <w:bookmarkStart w:id="1394" w:name="_Toc57993142"/>
      <w:bookmarkStart w:id="1395" w:name="_Toc183970815"/>
      <w:r w:rsidRPr="008C2B0F">
        <w:rPr>
          <w:lang w:val="en-US"/>
        </w:rPr>
        <w:t>8.4.72</w:t>
      </w:r>
      <w:r w:rsidRPr="008C2B0F">
        <w:rPr>
          <w:lang w:val="en-US"/>
        </w:rPr>
        <w:tab/>
        <w:t>NIA-Flags</w:t>
      </w:r>
      <w:bookmarkEnd w:id="1389"/>
      <w:bookmarkEnd w:id="1390"/>
      <w:bookmarkEnd w:id="1391"/>
      <w:bookmarkEnd w:id="1392"/>
      <w:bookmarkEnd w:id="1393"/>
      <w:bookmarkEnd w:id="1394"/>
      <w:bookmarkEnd w:id="1395"/>
    </w:p>
    <w:p w14:paraId="154DA24A" w14:textId="77777777" w:rsidR="005E7965" w:rsidRPr="008C2B0F" w:rsidRDefault="005E7965" w:rsidP="00FA1E60">
      <w:pPr>
        <w:rPr>
          <w:lang w:val="en-US"/>
        </w:rPr>
      </w:pPr>
      <w:r w:rsidRPr="00FA1E60">
        <w:t>The NIA-Flags AVP is of type AVP is of type Unsigned32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FD6358">
      <w:pPr>
        <w:pStyle w:val="Heading3"/>
      </w:pPr>
      <w:bookmarkStart w:id="1396" w:name="_Toc2696054"/>
      <w:bookmarkStart w:id="1397" w:name="_Toc20217522"/>
      <w:bookmarkStart w:id="1398" w:name="_Toc20218384"/>
      <w:bookmarkStart w:id="1399" w:name="_Toc27761447"/>
      <w:bookmarkStart w:id="1400" w:name="_Toc44880765"/>
      <w:bookmarkStart w:id="1401" w:name="_Toc57993143"/>
      <w:bookmarkStart w:id="1402" w:name="_Toc183970816"/>
      <w:r w:rsidRPr="008C2B0F">
        <w:t>8.4.73</w:t>
      </w:r>
      <w:r w:rsidRPr="008C2B0F">
        <w:tab/>
        <w:t>Group-User-Identifier</w:t>
      </w:r>
      <w:bookmarkEnd w:id="1396"/>
      <w:bookmarkEnd w:id="1397"/>
      <w:bookmarkEnd w:id="1398"/>
      <w:bookmarkEnd w:id="1399"/>
      <w:bookmarkEnd w:id="1400"/>
      <w:bookmarkEnd w:id="1401"/>
      <w:bookmarkEnd w:id="1402"/>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bookmarkStart w:id="1403" w:name="_PERM_MCCTEMPBM_CRPT11510199___2"/>
      <w:r w:rsidRPr="008C2B0F">
        <w:t>Group-User-Identifier ::= &lt;AVP header: 3177 10415&gt;</w:t>
      </w:r>
    </w:p>
    <w:p w14:paraId="32EAFE05" w14:textId="77777777" w:rsidR="005E7965" w:rsidRPr="008C2B0F" w:rsidRDefault="005E7965" w:rsidP="005E7965">
      <w:pPr>
        <w:ind w:left="1420"/>
      </w:pPr>
      <w:bookmarkStart w:id="1404" w:name="_PERM_MCCTEMPBM_CRPT11510200___2"/>
      <w:bookmarkEnd w:id="1403"/>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External-Identifier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FD6358">
      <w:pPr>
        <w:pStyle w:val="Heading3"/>
      </w:pPr>
      <w:bookmarkStart w:id="1405" w:name="_Toc2696055"/>
      <w:bookmarkStart w:id="1406" w:name="_Toc20217523"/>
      <w:bookmarkStart w:id="1407" w:name="_Toc20218385"/>
      <w:bookmarkStart w:id="1408" w:name="_Toc27761448"/>
      <w:bookmarkStart w:id="1409" w:name="_Toc44880766"/>
      <w:bookmarkStart w:id="1410" w:name="_Toc57993144"/>
      <w:bookmarkStart w:id="1411" w:name="_Toc183970817"/>
      <w:bookmarkEnd w:id="1404"/>
      <w:r w:rsidRPr="008C2B0F">
        <w:t>8.4</w:t>
      </w:r>
      <w:r>
        <w:t>.74</w:t>
      </w:r>
      <w:r w:rsidRPr="008C2B0F">
        <w:tab/>
      </w:r>
      <w:r>
        <w:t>MTC-Provider-Info</w:t>
      </w:r>
      <w:bookmarkEnd w:id="1405"/>
      <w:bookmarkEnd w:id="1406"/>
      <w:bookmarkEnd w:id="1407"/>
      <w:bookmarkEnd w:id="1408"/>
      <w:bookmarkEnd w:id="1409"/>
      <w:bookmarkEnd w:id="1410"/>
      <w:bookmarkEnd w:id="1411"/>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bookmarkStart w:id="1412" w:name="_PERM_MCCTEMPBM_CRPT11510201___2"/>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bookmarkStart w:id="1413" w:name="_PERM_MCCTEMPBM_CRPT11510202___2"/>
      <w:bookmarkEnd w:id="1412"/>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FD6358">
      <w:pPr>
        <w:pStyle w:val="Heading3"/>
      </w:pPr>
      <w:bookmarkStart w:id="1414" w:name="_Toc2696056"/>
      <w:bookmarkStart w:id="1415" w:name="_Toc20217524"/>
      <w:bookmarkStart w:id="1416" w:name="_Toc20218386"/>
      <w:bookmarkStart w:id="1417" w:name="_Toc27761449"/>
      <w:bookmarkStart w:id="1418" w:name="_Toc44880767"/>
      <w:bookmarkStart w:id="1419" w:name="_Toc57993145"/>
      <w:bookmarkStart w:id="1420" w:name="_Toc183970818"/>
      <w:bookmarkEnd w:id="1413"/>
      <w:r w:rsidRPr="008C2B0F">
        <w:lastRenderedPageBreak/>
        <w:t>8.4</w:t>
      </w:r>
      <w:r>
        <w:t>.75</w:t>
      </w:r>
      <w:r w:rsidRPr="008C2B0F">
        <w:tab/>
      </w:r>
      <w:r>
        <w:t>MTC-Provider-ID</w:t>
      </w:r>
      <w:bookmarkEnd w:id="1414"/>
      <w:bookmarkEnd w:id="1415"/>
      <w:bookmarkEnd w:id="1416"/>
      <w:bookmarkEnd w:id="1417"/>
      <w:bookmarkEnd w:id="1418"/>
      <w:bookmarkEnd w:id="1419"/>
      <w:bookmarkEnd w:id="1420"/>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FD6358">
      <w:pPr>
        <w:pStyle w:val="Heading3"/>
      </w:pPr>
      <w:bookmarkStart w:id="1421" w:name="_Toc20218387"/>
      <w:bookmarkStart w:id="1422" w:name="_Toc27761450"/>
      <w:bookmarkStart w:id="1423" w:name="_Toc44880768"/>
      <w:bookmarkStart w:id="1424" w:name="_Toc57993146"/>
      <w:bookmarkStart w:id="1425" w:name="_Toc183970819"/>
      <w:r w:rsidRPr="008C2B0F">
        <w:t>8.4</w:t>
      </w:r>
      <w:r>
        <w:t>.76</w:t>
      </w:r>
      <w:r w:rsidRPr="008C2B0F">
        <w:tab/>
      </w:r>
      <w:r>
        <w:t>PDN-Connectivity-Status-Configuration</w:t>
      </w:r>
      <w:bookmarkEnd w:id="1421"/>
      <w:bookmarkEnd w:id="1422"/>
      <w:bookmarkEnd w:id="1423"/>
      <w:bookmarkEnd w:id="1424"/>
      <w:bookmarkEnd w:id="1425"/>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bookmarkStart w:id="1426" w:name="_PERM_MCCTEMPBM_CRPT11510203___2"/>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bookmarkStart w:id="1427" w:name="_PERM_MCCTEMPBM_CRPT11510204___2"/>
      <w:bookmarkEnd w:id="1426"/>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FD6358">
      <w:pPr>
        <w:pStyle w:val="Heading3"/>
      </w:pPr>
      <w:bookmarkStart w:id="1428" w:name="_Toc20218388"/>
      <w:bookmarkStart w:id="1429" w:name="_Toc27761451"/>
      <w:bookmarkStart w:id="1430" w:name="_Toc44880769"/>
      <w:bookmarkStart w:id="1431" w:name="_Toc57993147"/>
      <w:bookmarkStart w:id="1432" w:name="_Toc183970820"/>
      <w:bookmarkEnd w:id="1427"/>
      <w:r w:rsidRPr="008C2B0F">
        <w:t>8.4</w:t>
      </w:r>
      <w:r>
        <w:t>.77</w:t>
      </w:r>
      <w:r w:rsidRPr="008C2B0F">
        <w:tab/>
      </w:r>
      <w:r>
        <w:t>PDN-Connectivity-Status-Report</w:t>
      </w:r>
      <w:bookmarkEnd w:id="1428"/>
      <w:bookmarkEnd w:id="1429"/>
      <w:bookmarkEnd w:id="1430"/>
      <w:bookmarkEnd w:id="1431"/>
      <w:bookmarkEnd w:id="1432"/>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bookmarkStart w:id="1433" w:name="_PERM_MCCTEMPBM_CRPT11510205___2"/>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bookmarkStart w:id="1434" w:name="_PERM_MCCTEMPBM_CRPT11510206___2"/>
      <w:bookmarkEnd w:id="1433"/>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r w:rsidRPr="002F6C91">
        <w:t>Non-IP-PDN-Type-Indicator</w:t>
      </w:r>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bookmarkEnd w:id="1434"/>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14:paraId="41F539A6" w14:textId="71B0C2A1" w:rsidR="005E7965" w:rsidRDefault="005E7965" w:rsidP="00FA1E60">
      <w:pPr>
        <w:pStyle w:val="NO"/>
        <w:rPr>
          <w:noProof/>
          <w:lang w:val="en-US"/>
        </w:rPr>
      </w:pPr>
      <w:r>
        <w:lastRenderedPageBreak/>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FA1E60">
      <w:pPr>
        <w:pStyle w:val="NO"/>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FD6358">
      <w:pPr>
        <w:pStyle w:val="Heading3"/>
        <w:rPr>
          <w:noProof/>
        </w:rPr>
      </w:pPr>
      <w:bookmarkStart w:id="1435" w:name="_Toc20218389"/>
      <w:bookmarkStart w:id="1436" w:name="_Toc27761452"/>
      <w:bookmarkStart w:id="1437" w:name="_Toc44880770"/>
      <w:bookmarkStart w:id="1438" w:name="_Toc57993148"/>
      <w:bookmarkStart w:id="1439" w:name="_Toc183970821"/>
      <w:r w:rsidRPr="008C2B0F">
        <w:rPr>
          <w:noProof/>
        </w:rPr>
        <w:t>8.4.</w:t>
      </w:r>
      <w:r>
        <w:rPr>
          <w:noProof/>
        </w:rPr>
        <w:t>78</w:t>
      </w:r>
      <w:r w:rsidRPr="008C2B0F">
        <w:rPr>
          <w:noProof/>
        </w:rPr>
        <w:tab/>
      </w:r>
      <w:r>
        <w:t>PDN-Connectivity-Status-Type</w:t>
      </w:r>
      <w:bookmarkEnd w:id="1435"/>
      <w:bookmarkEnd w:id="1436"/>
      <w:bookmarkEnd w:id="1437"/>
      <w:bookmarkEnd w:id="1438"/>
      <w:bookmarkEnd w:id="1439"/>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FD6358">
      <w:pPr>
        <w:pStyle w:val="Heading3"/>
      </w:pPr>
      <w:bookmarkStart w:id="1440" w:name="_Toc20218390"/>
      <w:bookmarkStart w:id="1441" w:name="_Toc27761453"/>
      <w:bookmarkStart w:id="1442" w:name="_Toc44880771"/>
      <w:bookmarkStart w:id="1443" w:name="_Toc57993149"/>
      <w:bookmarkStart w:id="1444" w:name="_Toc183970822"/>
      <w:r w:rsidRPr="008C2B0F">
        <w:rPr>
          <w:lang w:val="sv-SE"/>
        </w:rPr>
        <w:t>8</w:t>
      </w:r>
      <w:r w:rsidRPr="008C2B0F">
        <w:t>.4.</w:t>
      </w:r>
      <w:r>
        <w:t>79</w:t>
      </w:r>
      <w:r w:rsidRPr="008C2B0F">
        <w:tab/>
      </w:r>
      <w:r>
        <w:t>Traffic-Profile</w:t>
      </w:r>
      <w:bookmarkEnd w:id="1440"/>
      <w:bookmarkEnd w:id="1441"/>
      <w:bookmarkEnd w:id="1442"/>
      <w:bookmarkEnd w:id="1443"/>
      <w:bookmarkEnd w:id="1444"/>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FD6358">
      <w:pPr>
        <w:pStyle w:val="Heading3"/>
        <w:rPr>
          <w:lang w:val="en-US"/>
        </w:rPr>
      </w:pPr>
      <w:bookmarkStart w:id="1445" w:name="_Toc27761454"/>
      <w:bookmarkStart w:id="1446" w:name="_Toc44880772"/>
      <w:bookmarkStart w:id="1447" w:name="_Toc57993150"/>
      <w:bookmarkStart w:id="1448" w:name="_Toc183970823"/>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445"/>
      <w:bookmarkEnd w:id="1446"/>
      <w:bookmarkEnd w:id="1447"/>
      <w:bookmarkEnd w:id="1448"/>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449" w:name="_Toc27761455"/>
      <w:bookmarkStart w:id="1450"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bookmarkStart w:id="1451" w:name="_PERM_MCCTEMPBM_CRPT11510207___2"/>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bookmarkStart w:id="1452" w:name="_PERM_MCCTEMPBM_CRPT11510208___2"/>
      <w:bookmarkEnd w:id="1451"/>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bookmarkEnd w:id="1452"/>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1FE538AA" w14:textId="77777777" w:rsidR="005E7965" w:rsidRPr="008C2B0F" w:rsidRDefault="005E7965" w:rsidP="00FD6358">
      <w:pPr>
        <w:pStyle w:val="Heading3"/>
      </w:pPr>
      <w:bookmarkStart w:id="1453" w:name="_Toc57993151"/>
      <w:bookmarkStart w:id="1454" w:name="_Toc183970824"/>
      <w:r w:rsidRPr="008C2B0F">
        <w:rPr>
          <w:lang w:val="sv-SE"/>
        </w:rPr>
        <w:t>8</w:t>
      </w:r>
      <w:r w:rsidRPr="008C2B0F">
        <w:t>.4.</w:t>
      </w:r>
      <w:r>
        <w:t>81</w:t>
      </w:r>
      <w:r w:rsidRPr="008C2B0F">
        <w:tab/>
      </w:r>
      <w:r>
        <w:t>Battery</w:t>
      </w:r>
      <w:r w:rsidRPr="008C2B0F">
        <w:t>-Indicator</w:t>
      </w:r>
      <w:bookmarkEnd w:id="1449"/>
      <w:bookmarkEnd w:id="1450"/>
      <w:bookmarkEnd w:id="1453"/>
      <w:bookmarkEnd w:id="1454"/>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FD6358">
      <w:pPr>
        <w:pStyle w:val="Heading3"/>
        <w:rPr>
          <w:lang w:val="en-US"/>
        </w:rPr>
      </w:pPr>
      <w:bookmarkStart w:id="1455" w:name="_Toc57993152"/>
      <w:bookmarkStart w:id="1456" w:name="_Toc183970825"/>
      <w:r w:rsidRPr="008C2B0F">
        <w:rPr>
          <w:lang w:val="en-US"/>
        </w:rPr>
        <w:t>8.4.</w:t>
      </w:r>
      <w:r>
        <w:rPr>
          <w:lang w:val="en-US"/>
        </w:rPr>
        <w:t>82</w:t>
      </w:r>
      <w:r w:rsidRPr="008C2B0F">
        <w:rPr>
          <w:lang w:val="en-US"/>
        </w:rPr>
        <w:tab/>
        <w:t>SCEF-Reference-ID</w:t>
      </w:r>
      <w:r>
        <w:rPr>
          <w:lang w:val="en-US"/>
        </w:rPr>
        <w:t>-Ext</w:t>
      </w:r>
      <w:bookmarkEnd w:id="1455"/>
      <w:bookmarkEnd w:id="1456"/>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FD6358">
      <w:pPr>
        <w:pStyle w:val="Heading3"/>
        <w:rPr>
          <w:lang w:val="en-US"/>
        </w:rPr>
      </w:pPr>
      <w:bookmarkStart w:id="1457" w:name="_Toc57993153"/>
      <w:bookmarkStart w:id="1458" w:name="_Toc183970826"/>
      <w:r w:rsidRPr="008C2B0F">
        <w:rPr>
          <w:lang w:val="en-US"/>
        </w:rPr>
        <w:t>8.4.</w:t>
      </w:r>
      <w:r>
        <w:rPr>
          <w:lang w:val="en-US"/>
        </w:rPr>
        <w:t>83</w:t>
      </w:r>
      <w:r w:rsidRPr="008C2B0F">
        <w:rPr>
          <w:lang w:val="en-US"/>
        </w:rPr>
        <w:tab/>
        <w:t>SCEF-Reference-ID</w:t>
      </w:r>
      <w:r>
        <w:rPr>
          <w:lang w:val="en-US"/>
        </w:rPr>
        <w:t>-for-Deletion-Ext</w:t>
      </w:r>
      <w:bookmarkEnd w:id="1457"/>
      <w:bookmarkEnd w:id="1458"/>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FD6358">
      <w:pPr>
        <w:pStyle w:val="Heading3"/>
        <w:rPr>
          <w:lang w:val="en-US"/>
        </w:rPr>
      </w:pPr>
      <w:bookmarkStart w:id="1459" w:name="_Toc183970827"/>
      <w:r w:rsidRPr="008C2B0F">
        <w:rPr>
          <w:lang w:val="en-US"/>
        </w:rPr>
        <w:lastRenderedPageBreak/>
        <w:t>8.4.</w:t>
      </w:r>
      <w:r>
        <w:rPr>
          <w:lang w:val="en-US"/>
        </w:rPr>
        <w:t>84</w:t>
      </w:r>
      <w:r w:rsidRPr="008C2B0F">
        <w:rPr>
          <w:lang w:val="en-US"/>
        </w:rPr>
        <w:tab/>
      </w:r>
      <w:r>
        <w:rPr>
          <w:lang w:val="en-US"/>
        </w:rPr>
        <w:t>Exclude-</w:t>
      </w:r>
      <w:r w:rsidRPr="008C2B0F">
        <w:rPr>
          <w:lang w:val="en-US"/>
        </w:rPr>
        <w:t>Identifiers</w:t>
      </w:r>
      <w:bookmarkEnd w:id="1459"/>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bookmarkStart w:id="1460" w:name="_PERM_MCCTEMPBM_CRPT11510209___2"/>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bookmarkStart w:id="1461" w:name="_PERM_MCCTEMPBM_CRPT11510210___2"/>
      <w:bookmarkEnd w:id="1460"/>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2863FADA" w:rsidR="00414D3C" w:rsidRDefault="00414D3C" w:rsidP="00414D3C">
      <w:pPr>
        <w:ind w:left="3124" w:firstLine="284"/>
        <w:rPr>
          <w:lang w:val="en-US"/>
        </w:rPr>
      </w:pPr>
      <w:r w:rsidRPr="008C2B0F">
        <w:rPr>
          <w:lang w:val="en-US"/>
        </w:rPr>
        <w:t>*[AVP]</w:t>
      </w:r>
    </w:p>
    <w:p w14:paraId="6E188D07" w14:textId="41B5DDB3" w:rsidR="00A36050" w:rsidRPr="008C2B0F" w:rsidRDefault="00A36050" w:rsidP="00FD6358">
      <w:pPr>
        <w:pStyle w:val="Heading3"/>
        <w:rPr>
          <w:lang w:val="en-US"/>
        </w:rPr>
      </w:pPr>
      <w:bookmarkStart w:id="1462" w:name="_Toc67489824"/>
      <w:bookmarkStart w:id="1463" w:name="_Toc183970828"/>
      <w:bookmarkEnd w:id="1461"/>
      <w:r w:rsidRPr="008C2B0F">
        <w:rPr>
          <w:lang w:val="en-US"/>
        </w:rPr>
        <w:t>8.4.</w:t>
      </w:r>
      <w:r>
        <w:rPr>
          <w:lang w:val="en-US"/>
        </w:rPr>
        <w:t>85</w:t>
      </w:r>
      <w:r w:rsidRPr="008C2B0F">
        <w:rPr>
          <w:lang w:val="en-US"/>
        </w:rPr>
        <w:tab/>
      </w:r>
      <w:r>
        <w:rPr>
          <w:lang w:val="en-US"/>
        </w:rPr>
        <w:t>Include-</w:t>
      </w:r>
      <w:r w:rsidRPr="008C2B0F">
        <w:rPr>
          <w:lang w:val="en-US"/>
        </w:rPr>
        <w:t>Identifiers</w:t>
      </w:r>
      <w:bookmarkEnd w:id="1462"/>
      <w:bookmarkEnd w:id="1463"/>
    </w:p>
    <w:p w14:paraId="3EE72527" w14:textId="77777777" w:rsidR="00A36050" w:rsidRPr="008C2B0F" w:rsidRDefault="00A36050" w:rsidP="00A36050">
      <w:pPr>
        <w:rPr>
          <w:lang w:val="en-US"/>
        </w:rPr>
      </w:pPr>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44891A51" w14:textId="77777777" w:rsidR="00A36050" w:rsidRPr="008C2B0F" w:rsidRDefault="00A36050" w:rsidP="00A36050">
      <w:pPr>
        <w:rPr>
          <w:lang w:val="en-US"/>
        </w:rPr>
      </w:pPr>
      <w:r w:rsidRPr="008C2B0F">
        <w:rPr>
          <w:lang w:val="en-US"/>
        </w:rPr>
        <w:t>AVP format:</w:t>
      </w:r>
    </w:p>
    <w:p w14:paraId="5AC36466" w14:textId="6006FB8C" w:rsidR="00A36050" w:rsidRPr="008C2B0F" w:rsidRDefault="00A36050" w:rsidP="00A36050">
      <w:pPr>
        <w:ind w:left="568"/>
        <w:rPr>
          <w:lang w:val="en-US"/>
        </w:rPr>
      </w:pPr>
      <w:bookmarkStart w:id="1464" w:name="_PERM_MCCTEMPBM_CRPT11510211___2"/>
      <w:r>
        <w:rPr>
          <w:lang w:val="en-US"/>
        </w:rPr>
        <w:t>Include-</w:t>
      </w:r>
      <w:r w:rsidRPr="008C2B0F">
        <w:rPr>
          <w:lang w:val="en-US"/>
        </w:rPr>
        <w:t>Identifiers::=</w:t>
      </w:r>
      <w:r w:rsidRPr="008C2B0F">
        <w:rPr>
          <w:lang w:val="en-US"/>
        </w:rPr>
        <w:tab/>
        <w:t xml:space="preserve">&lt;AVP header: </w:t>
      </w:r>
      <w:r w:rsidR="00D63119">
        <w:rPr>
          <w:lang w:val="en-US"/>
        </w:rPr>
        <w:t>3189</w:t>
      </w:r>
      <w:r w:rsidRPr="008C2B0F">
        <w:rPr>
          <w:lang w:val="en-US"/>
        </w:rPr>
        <w:t xml:space="preserve"> 10415&gt;</w:t>
      </w:r>
    </w:p>
    <w:p w14:paraId="14EF8821" w14:textId="77777777" w:rsidR="00A36050" w:rsidRDefault="00A36050" w:rsidP="00A36050">
      <w:pPr>
        <w:ind w:left="3124" w:firstLine="284"/>
        <w:rPr>
          <w:color w:val="000000"/>
          <w:lang w:val="en-US" w:eastAsia="ja-JP"/>
        </w:rPr>
      </w:pPr>
      <w:bookmarkStart w:id="1465" w:name="_PERM_MCCTEMPBM_CRPT11510212___2"/>
      <w:bookmarkEnd w:id="1464"/>
      <w:r w:rsidRPr="008C2B0F">
        <w:rPr>
          <w:lang w:val="en-US"/>
        </w:rPr>
        <w:t>*[ External-Identifier</w:t>
      </w:r>
      <w:r w:rsidRPr="008C2B0F">
        <w:rPr>
          <w:color w:val="000000"/>
          <w:lang w:val="en-US" w:eastAsia="ja-JP"/>
        </w:rPr>
        <w:t xml:space="preserve"> ]</w:t>
      </w:r>
    </w:p>
    <w:p w14:paraId="4446231E" w14:textId="77777777" w:rsidR="00A36050" w:rsidRPr="008C2B0F" w:rsidRDefault="00A36050" w:rsidP="00A36050">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1E9B328C" w14:textId="5D878CF5" w:rsidR="00A36050" w:rsidRDefault="00A36050" w:rsidP="00A36050">
      <w:pPr>
        <w:ind w:left="3124" w:firstLine="284"/>
        <w:rPr>
          <w:lang w:val="en-US"/>
        </w:rPr>
      </w:pPr>
      <w:r w:rsidRPr="008C2B0F">
        <w:rPr>
          <w:lang w:val="en-US"/>
        </w:rPr>
        <w:t>*[AVP]</w:t>
      </w:r>
    </w:p>
    <w:p w14:paraId="6712D567" w14:textId="699EC202" w:rsidR="00017133" w:rsidRPr="008C2B0F" w:rsidRDefault="00017133" w:rsidP="00017133">
      <w:pPr>
        <w:pStyle w:val="Heading3"/>
        <w:rPr>
          <w:noProof/>
        </w:rPr>
      </w:pPr>
      <w:bookmarkStart w:id="1466" w:name="_Toc183970829"/>
      <w:r w:rsidRPr="008C2B0F">
        <w:rPr>
          <w:noProof/>
        </w:rPr>
        <w:t>8.4.</w:t>
      </w:r>
      <w:r>
        <w:rPr>
          <w:noProof/>
        </w:rPr>
        <w:t>86</w:t>
      </w:r>
      <w:r w:rsidRPr="008C2B0F">
        <w:rPr>
          <w:noProof/>
        </w:rPr>
        <w:tab/>
      </w:r>
      <w:r>
        <w:rPr>
          <w:noProof/>
        </w:rPr>
        <w:t>MPS-Messaging-Indication</w:t>
      </w:r>
      <w:bookmarkEnd w:id="1466"/>
    </w:p>
    <w:p w14:paraId="5891C3F5" w14:textId="77777777" w:rsidR="00017133" w:rsidRPr="008C2B0F" w:rsidRDefault="00017133" w:rsidP="00017133">
      <w:pPr>
        <w:rPr>
          <w:noProof/>
        </w:rPr>
      </w:pPr>
      <w:r w:rsidRPr="008C2B0F">
        <w:rPr>
          <w:noProof/>
        </w:rPr>
        <w:t xml:space="preserve">The </w:t>
      </w:r>
      <w:r w:rsidRPr="00B0497A">
        <w:rPr>
          <w:noProof/>
        </w:rPr>
        <w:t>MPS-Messaging-Indication</w:t>
      </w:r>
      <w:r w:rsidRPr="008C2B0F">
        <w:rPr>
          <w:noProof/>
        </w:rPr>
        <w:t xml:space="preserve"> AVP is of type Enumerated and shall indicate </w:t>
      </w:r>
      <w:r>
        <w:rPr>
          <w:noProof/>
        </w:rPr>
        <w:t>the MPS for Messaging status being  requested</w:t>
      </w:r>
      <w:r w:rsidRPr="008C2B0F">
        <w:rPr>
          <w:noProof/>
        </w:rPr>
        <w:t>. The following values are defined:</w:t>
      </w:r>
    </w:p>
    <w:p w14:paraId="6B176B4A" w14:textId="77777777" w:rsidR="00017133" w:rsidRPr="008C2B0F" w:rsidRDefault="00017133" w:rsidP="00017133">
      <w:pPr>
        <w:pStyle w:val="B1"/>
        <w:rPr>
          <w:noProof/>
        </w:rPr>
      </w:pPr>
      <w:r>
        <w:rPr>
          <w:noProof/>
        </w:rPr>
        <w:t>CLEAR</w:t>
      </w:r>
      <w:r w:rsidRPr="008C2B0F">
        <w:rPr>
          <w:noProof/>
        </w:rPr>
        <w:t xml:space="preserve"> (0)</w:t>
      </w:r>
    </w:p>
    <w:p w14:paraId="7C7BD530" w14:textId="77777777" w:rsidR="00017133" w:rsidRPr="008C2B0F" w:rsidRDefault="00017133" w:rsidP="00017133">
      <w:pPr>
        <w:pStyle w:val="B2"/>
        <w:rPr>
          <w:noProof/>
        </w:rPr>
      </w:pPr>
      <w:r w:rsidRPr="008C2B0F">
        <w:rPr>
          <w:noProof/>
        </w:rPr>
        <w:tab/>
        <w:t xml:space="preserve">The value </w:t>
      </w:r>
      <w:r>
        <w:rPr>
          <w:noProof/>
        </w:rPr>
        <w:t>CLEAR</w:t>
      </w:r>
      <w:r w:rsidRPr="008C2B0F">
        <w:rPr>
          <w:noProof/>
        </w:rPr>
        <w:t xml:space="preserve"> (0) indicates that the</w:t>
      </w:r>
      <w:r>
        <w:rPr>
          <w:noProof/>
        </w:rPr>
        <w:t xml:space="preserve"> request is to have the MPS for Messaging indication for the UE to be clear (disabled)</w:t>
      </w:r>
      <w:r w:rsidRPr="008C2B0F">
        <w:rPr>
          <w:noProof/>
        </w:rPr>
        <w:t>.</w:t>
      </w:r>
    </w:p>
    <w:p w14:paraId="35AE9470" w14:textId="77777777" w:rsidR="00017133" w:rsidRPr="008C2B0F" w:rsidRDefault="00017133" w:rsidP="00017133">
      <w:pPr>
        <w:pStyle w:val="B1"/>
        <w:rPr>
          <w:noProof/>
        </w:rPr>
      </w:pPr>
      <w:r>
        <w:rPr>
          <w:noProof/>
        </w:rPr>
        <w:t>SET</w:t>
      </w:r>
      <w:r w:rsidRPr="008C2B0F">
        <w:rPr>
          <w:noProof/>
        </w:rPr>
        <w:t xml:space="preserve"> (1)</w:t>
      </w:r>
    </w:p>
    <w:p w14:paraId="05816C3A" w14:textId="77777777" w:rsidR="00017133" w:rsidRPr="008C2B0F" w:rsidRDefault="00017133" w:rsidP="00017133">
      <w:pPr>
        <w:pStyle w:val="B2"/>
        <w:rPr>
          <w:noProof/>
        </w:rPr>
      </w:pPr>
      <w:r w:rsidRPr="008C2B0F">
        <w:rPr>
          <w:noProof/>
        </w:rPr>
        <w:tab/>
        <w:t xml:space="preserve">The value </w:t>
      </w:r>
      <w:r>
        <w:rPr>
          <w:noProof/>
        </w:rPr>
        <w:t>SET</w:t>
      </w:r>
      <w:r w:rsidRPr="008C2B0F">
        <w:rPr>
          <w:noProof/>
        </w:rPr>
        <w:t xml:space="preserve"> (</w:t>
      </w:r>
      <w:r>
        <w:rPr>
          <w:noProof/>
        </w:rPr>
        <w:t>1</w:t>
      </w:r>
      <w:r w:rsidRPr="008C2B0F">
        <w:rPr>
          <w:noProof/>
        </w:rPr>
        <w:t>) indicates that the</w:t>
      </w:r>
      <w:r>
        <w:rPr>
          <w:noProof/>
        </w:rPr>
        <w:t xml:space="preserve"> request is to have the MPS for Messaging indication for the UE to be set (enabled)</w:t>
      </w:r>
      <w:r w:rsidRPr="008C2B0F">
        <w:rPr>
          <w:noProof/>
        </w:rPr>
        <w:t>.</w:t>
      </w:r>
    </w:p>
    <w:p w14:paraId="2E17FFC9" w14:textId="74B95055" w:rsidR="00017133" w:rsidRPr="00017133" w:rsidRDefault="00017133" w:rsidP="00017133">
      <w:r w:rsidRPr="008C2B0F">
        <w:rPr>
          <w:noProof/>
        </w:rPr>
        <w:t xml:space="preserve">The default value, when this AVP is not included, is </w:t>
      </w:r>
      <w:r>
        <w:rPr>
          <w:noProof/>
        </w:rPr>
        <w:t>CLEAR</w:t>
      </w:r>
      <w:r w:rsidRPr="008C2B0F">
        <w:rPr>
          <w:noProof/>
        </w:rPr>
        <w:t xml:space="preserve"> (0).</w:t>
      </w:r>
    </w:p>
    <w:p w14:paraId="13637438" w14:textId="77777777" w:rsidR="005E7965" w:rsidRPr="008C2B0F" w:rsidRDefault="005E7965" w:rsidP="00FD6358">
      <w:pPr>
        <w:pStyle w:val="Heading8"/>
      </w:pPr>
      <w:bookmarkStart w:id="1467" w:name="_Toc2696057"/>
      <w:bookmarkStart w:id="1468" w:name="_Toc20217525"/>
      <w:bookmarkStart w:id="1469" w:name="_Toc20218391"/>
      <w:bookmarkStart w:id="1470" w:name="_Toc27761456"/>
      <w:bookmarkStart w:id="1471" w:name="_Toc44880774"/>
      <w:bookmarkStart w:id="1472" w:name="_Toc57993154"/>
      <w:bookmarkStart w:id="1473" w:name="_Toc183970830"/>
      <w:bookmarkEnd w:id="1465"/>
      <w:r w:rsidRPr="008C2B0F">
        <w:rPr>
          <w:lang w:val="en-US"/>
        </w:rPr>
        <w:t>Annex A (normative):</w:t>
      </w:r>
      <w:r w:rsidRPr="008C2B0F">
        <w:br/>
        <w:t>Diameter overload control mechanism</w:t>
      </w:r>
      <w:bookmarkEnd w:id="1467"/>
      <w:bookmarkEnd w:id="1468"/>
      <w:bookmarkEnd w:id="1469"/>
      <w:bookmarkEnd w:id="1470"/>
      <w:bookmarkEnd w:id="1471"/>
      <w:bookmarkEnd w:id="1472"/>
      <w:bookmarkEnd w:id="1473"/>
    </w:p>
    <w:p w14:paraId="696E3898" w14:textId="77777777" w:rsidR="005E7965" w:rsidRPr="008C2B0F" w:rsidRDefault="005E7965" w:rsidP="00334D32">
      <w:pPr>
        <w:pStyle w:val="Heading1"/>
      </w:pPr>
      <w:bookmarkStart w:id="1474" w:name="_Toc2696058"/>
      <w:bookmarkStart w:id="1475" w:name="_Toc20217526"/>
      <w:bookmarkStart w:id="1476" w:name="_Toc20218392"/>
      <w:bookmarkStart w:id="1477" w:name="_Toc27761457"/>
      <w:bookmarkStart w:id="1478" w:name="_Toc44880775"/>
      <w:bookmarkStart w:id="1479" w:name="_Toc57993155"/>
      <w:bookmarkStart w:id="1480" w:name="_Toc183970831"/>
      <w:r w:rsidRPr="008C2B0F">
        <w:t>A.1</w:t>
      </w:r>
      <w:r w:rsidRPr="008C2B0F">
        <w:tab/>
        <w:t>General</w:t>
      </w:r>
      <w:bookmarkEnd w:id="1474"/>
      <w:bookmarkEnd w:id="1475"/>
      <w:bookmarkEnd w:id="1476"/>
      <w:bookmarkEnd w:id="1477"/>
      <w:bookmarkEnd w:id="1478"/>
      <w:bookmarkEnd w:id="1479"/>
      <w:bookmarkEnd w:id="1480"/>
    </w:p>
    <w:p w14:paraId="447E1E86" w14:textId="03BA4951" w:rsidR="005E7965" w:rsidRPr="008C2B0F" w:rsidRDefault="00FA1E60" w:rsidP="005E7965">
      <w:r>
        <w:t>IETF RFC </w:t>
      </w:r>
      <w:r w:rsidR="005E7965" w:rsidRPr="008C2B0F">
        <w:t>7683</w:t>
      </w:r>
      <w:r w:rsidR="004A48AB">
        <w:t> </w:t>
      </w:r>
      <w:r w:rsidR="004A48AB" w:rsidRPr="008C2B0F">
        <w:t>[</w:t>
      </w:r>
      <w:r w:rsidR="005E7965" w:rsidRPr="008C2B0F">
        <w:t>15] specifies a Diameter overload control mechanism which includes the definition and the transfer of related AVPs between Diameter nodes.</w:t>
      </w:r>
    </w:p>
    <w:p w14:paraId="3565C576" w14:textId="77777777" w:rsidR="005E7965" w:rsidRPr="008C2B0F" w:rsidRDefault="005E7965" w:rsidP="00334D32">
      <w:pPr>
        <w:pStyle w:val="Heading1"/>
      </w:pPr>
      <w:bookmarkStart w:id="1481" w:name="_Toc2696059"/>
      <w:bookmarkStart w:id="1482" w:name="_Toc20217527"/>
      <w:bookmarkStart w:id="1483" w:name="_Toc20218393"/>
      <w:bookmarkStart w:id="1484" w:name="_Toc27761458"/>
      <w:bookmarkStart w:id="1485" w:name="_Toc44880776"/>
      <w:bookmarkStart w:id="1486" w:name="_Toc57993156"/>
      <w:bookmarkStart w:id="1487" w:name="_Toc183970832"/>
      <w:r w:rsidRPr="008C2B0F">
        <w:lastRenderedPageBreak/>
        <w:t>A.2</w:t>
      </w:r>
      <w:r w:rsidRPr="008C2B0F">
        <w:tab/>
        <w:t>S6m interface</w:t>
      </w:r>
      <w:bookmarkEnd w:id="1481"/>
      <w:bookmarkEnd w:id="1482"/>
      <w:bookmarkEnd w:id="1483"/>
      <w:bookmarkEnd w:id="1484"/>
      <w:bookmarkEnd w:id="1485"/>
      <w:bookmarkEnd w:id="1486"/>
      <w:bookmarkEnd w:id="1487"/>
    </w:p>
    <w:p w14:paraId="1C54FDFC" w14:textId="77777777" w:rsidR="005E7965" w:rsidRPr="008C2B0F" w:rsidRDefault="005E7965" w:rsidP="00334D32">
      <w:pPr>
        <w:pStyle w:val="Heading2"/>
      </w:pPr>
      <w:bookmarkStart w:id="1488" w:name="_Toc2696060"/>
      <w:bookmarkStart w:id="1489" w:name="_Toc20217528"/>
      <w:bookmarkStart w:id="1490" w:name="_Toc20218394"/>
      <w:bookmarkStart w:id="1491" w:name="_Toc27761459"/>
      <w:bookmarkStart w:id="1492" w:name="_Toc44880777"/>
      <w:bookmarkStart w:id="1493" w:name="_Toc57993157"/>
      <w:bookmarkStart w:id="1494" w:name="_Toc183970833"/>
      <w:r w:rsidRPr="008C2B0F">
        <w:t>A.2.1</w:t>
      </w:r>
      <w:r w:rsidRPr="008C2B0F">
        <w:tab/>
        <w:t>General</w:t>
      </w:r>
      <w:bookmarkEnd w:id="1488"/>
      <w:bookmarkEnd w:id="1489"/>
      <w:bookmarkEnd w:id="1490"/>
      <w:bookmarkEnd w:id="1491"/>
      <w:bookmarkEnd w:id="1492"/>
      <w:bookmarkEnd w:id="1493"/>
      <w:bookmarkEnd w:id="1494"/>
    </w:p>
    <w:p w14:paraId="03A07648" w14:textId="77777777" w:rsidR="005E7965" w:rsidRPr="008C2B0F" w:rsidRDefault="005E7965" w:rsidP="005E7965">
      <w:r w:rsidRPr="008C2B0F">
        <w:t>The Diameter overload control mechanism is an optional feature over the S6m interface.</w:t>
      </w:r>
    </w:p>
    <w:p w14:paraId="3DE65171" w14:textId="0FD97651"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334D32">
      <w:pPr>
        <w:pStyle w:val="Heading2"/>
      </w:pPr>
      <w:bookmarkStart w:id="1495" w:name="_Toc2696061"/>
      <w:bookmarkStart w:id="1496" w:name="_Toc20217529"/>
      <w:bookmarkStart w:id="1497" w:name="_Toc20218395"/>
      <w:bookmarkStart w:id="1498" w:name="_Toc27761460"/>
      <w:bookmarkStart w:id="1499" w:name="_Toc44880778"/>
      <w:bookmarkStart w:id="1500" w:name="_Toc57993158"/>
      <w:bookmarkStart w:id="1501" w:name="_Toc183970834"/>
      <w:r w:rsidRPr="008C2B0F">
        <w:t>A.2.2</w:t>
      </w:r>
      <w:r w:rsidRPr="008C2B0F">
        <w:tab/>
        <w:t>HSS behaviour</w:t>
      </w:r>
      <w:bookmarkEnd w:id="1495"/>
      <w:bookmarkEnd w:id="1496"/>
      <w:bookmarkEnd w:id="1497"/>
      <w:bookmarkEnd w:id="1498"/>
      <w:bookmarkEnd w:id="1499"/>
      <w:bookmarkEnd w:id="1500"/>
      <w:bookmarkEnd w:id="1501"/>
    </w:p>
    <w:p w14:paraId="613EFA30" w14:textId="2B7B8C17" w:rsidR="005E7965" w:rsidRPr="008C2B0F" w:rsidRDefault="005E7965" w:rsidP="005E7965">
      <w:r w:rsidRPr="008C2B0F">
        <w:t xml:space="preserve">The HSS requests traffic reduction from the MTC-IWF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31E98610" w14:textId="77777777" w:rsidR="005E7965" w:rsidRPr="008C2B0F" w:rsidRDefault="005E7965" w:rsidP="00334D32">
      <w:pPr>
        <w:pStyle w:val="Heading2"/>
      </w:pPr>
      <w:bookmarkStart w:id="1502" w:name="_Toc2696062"/>
      <w:bookmarkStart w:id="1503" w:name="_Toc20217530"/>
      <w:bookmarkStart w:id="1504" w:name="_Toc20218396"/>
      <w:bookmarkStart w:id="1505" w:name="_Toc27761461"/>
      <w:bookmarkStart w:id="1506" w:name="_Toc44880779"/>
      <w:bookmarkStart w:id="1507" w:name="_Toc57993159"/>
      <w:bookmarkStart w:id="1508" w:name="_Toc183970835"/>
      <w:r w:rsidRPr="008C2B0F">
        <w:t>A.2.3</w:t>
      </w:r>
      <w:r w:rsidRPr="008C2B0F">
        <w:tab/>
        <w:t>MTC-IWF behaviour</w:t>
      </w:r>
      <w:bookmarkEnd w:id="1502"/>
      <w:bookmarkEnd w:id="1503"/>
      <w:bookmarkEnd w:id="1504"/>
      <w:bookmarkEnd w:id="1505"/>
      <w:bookmarkEnd w:id="1506"/>
      <w:bookmarkEnd w:id="1507"/>
      <w:bookmarkEnd w:id="1508"/>
    </w:p>
    <w:p w14:paraId="66C8D227" w14:textId="284067E0" w:rsidR="005E7965" w:rsidRPr="008C2B0F" w:rsidRDefault="005E7965" w:rsidP="005E7965">
      <w:r w:rsidRPr="008C2B0F">
        <w:t xml:space="preserve">The MTC-IWF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334D32">
      <w:pPr>
        <w:pStyle w:val="Heading1"/>
      </w:pPr>
      <w:bookmarkStart w:id="1509" w:name="_Toc2696063"/>
      <w:bookmarkStart w:id="1510" w:name="_Toc20217531"/>
      <w:bookmarkStart w:id="1511" w:name="_Toc20218397"/>
      <w:bookmarkStart w:id="1512" w:name="_Toc27761462"/>
      <w:bookmarkStart w:id="1513" w:name="_Toc44880780"/>
      <w:bookmarkStart w:id="1514" w:name="_Toc57993160"/>
      <w:bookmarkStart w:id="1515" w:name="_Toc183970836"/>
      <w:r w:rsidRPr="008C2B0F">
        <w:t>A.3</w:t>
      </w:r>
      <w:r w:rsidRPr="008C2B0F">
        <w:tab/>
        <w:t>S6t interface</w:t>
      </w:r>
      <w:bookmarkEnd w:id="1509"/>
      <w:bookmarkEnd w:id="1510"/>
      <w:bookmarkEnd w:id="1511"/>
      <w:bookmarkEnd w:id="1512"/>
      <w:bookmarkEnd w:id="1513"/>
      <w:bookmarkEnd w:id="1514"/>
      <w:bookmarkEnd w:id="1515"/>
    </w:p>
    <w:p w14:paraId="11C7C49F" w14:textId="77777777" w:rsidR="005E7965" w:rsidRPr="008C2B0F" w:rsidRDefault="005E7965" w:rsidP="00334D32">
      <w:pPr>
        <w:pStyle w:val="Heading2"/>
      </w:pPr>
      <w:bookmarkStart w:id="1516" w:name="_Toc2696064"/>
      <w:bookmarkStart w:id="1517" w:name="_Toc20217532"/>
      <w:bookmarkStart w:id="1518" w:name="_Toc20218398"/>
      <w:bookmarkStart w:id="1519" w:name="_Toc27761463"/>
      <w:bookmarkStart w:id="1520" w:name="_Toc44880781"/>
      <w:bookmarkStart w:id="1521" w:name="_Toc57993161"/>
      <w:bookmarkStart w:id="1522" w:name="_Toc183970837"/>
      <w:r w:rsidRPr="008C2B0F">
        <w:t>A.3.1</w:t>
      </w:r>
      <w:r w:rsidRPr="008C2B0F">
        <w:tab/>
        <w:t>General</w:t>
      </w:r>
      <w:bookmarkEnd w:id="1516"/>
      <w:bookmarkEnd w:id="1517"/>
      <w:bookmarkEnd w:id="1518"/>
      <w:bookmarkEnd w:id="1519"/>
      <w:bookmarkEnd w:id="1520"/>
      <w:bookmarkEnd w:id="1521"/>
      <w:bookmarkEnd w:id="1522"/>
    </w:p>
    <w:p w14:paraId="37CEB1F2" w14:textId="77777777" w:rsidR="005E7965" w:rsidRPr="008C2B0F" w:rsidRDefault="005E7965" w:rsidP="005E7965">
      <w:r w:rsidRPr="008C2B0F">
        <w:t>The Diameter overload control mechanism is an optional feature over the S6t interface.</w:t>
      </w:r>
    </w:p>
    <w:p w14:paraId="0F8D74DF" w14:textId="5A763B6F"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334D32">
      <w:pPr>
        <w:pStyle w:val="Heading2"/>
      </w:pPr>
      <w:bookmarkStart w:id="1523" w:name="_Toc2696065"/>
      <w:bookmarkStart w:id="1524" w:name="_Toc20217533"/>
      <w:bookmarkStart w:id="1525" w:name="_Toc20218399"/>
      <w:bookmarkStart w:id="1526" w:name="_Toc27761464"/>
      <w:bookmarkStart w:id="1527" w:name="_Toc44880782"/>
      <w:bookmarkStart w:id="1528" w:name="_Toc57993162"/>
      <w:bookmarkStart w:id="1529" w:name="_Toc183970838"/>
      <w:r w:rsidRPr="008C2B0F">
        <w:t>A.3.2</w:t>
      </w:r>
      <w:r w:rsidRPr="008C2B0F">
        <w:tab/>
        <w:t>HSS behaviour</w:t>
      </w:r>
      <w:bookmarkEnd w:id="1523"/>
      <w:bookmarkEnd w:id="1524"/>
      <w:bookmarkEnd w:id="1525"/>
      <w:bookmarkEnd w:id="1526"/>
      <w:bookmarkEnd w:id="1527"/>
      <w:bookmarkEnd w:id="1528"/>
      <w:bookmarkEnd w:id="1529"/>
    </w:p>
    <w:p w14:paraId="65A864BE" w14:textId="2AAB7AE6" w:rsidR="005E7965" w:rsidRPr="008C2B0F" w:rsidRDefault="005E7965" w:rsidP="005E7965">
      <w:r w:rsidRPr="008C2B0F">
        <w:t xml:space="preserve">The HSS requests traffic reduction from the SCEF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lastRenderedPageBreak/>
        <w:t>The HSS determines the specific contents of the OC-OLR AVP in overload reports and the HSS decides when to send OC-OLR AVPs by implementation specific means.</w:t>
      </w:r>
    </w:p>
    <w:p w14:paraId="419599F2" w14:textId="77777777" w:rsidR="005E7965" w:rsidRPr="008C2B0F" w:rsidRDefault="005E7965" w:rsidP="00334D32">
      <w:pPr>
        <w:pStyle w:val="Heading2"/>
      </w:pPr>
      <w:bookmarkStart w:id="1530" w:name="_Toc2696066"/>
      <w:bookmarkStart w:id="1531" w:name="_Toc20217534"/>
      <w:bookmarkStart w:id="1532" w:name="_Toc20218400"/>
      <w:bookmarkStart w:id="1533" w:name="_Toc27761465"/>
      <w:bookmarkStart w:id="1534" w:name="_Toc44880783"/>
      <w:bookmarkStart w:id="1535" w:name="_Toc57993163"/>
      <w:bookmarkStart w:id="1536" w:name="_Toc183970839"/>
      <w:r w:rsidRPr="008C2B0F">
        <w:t>A.3.3</w:t>
      </w:r>
      <w:r w:rsidRPr="008C2B0F">
        <w:tab/>
        <w:t>SCEF behaviour</w:t>
      </w:r>
      <w:bookmarkEnd w:id="1530"/>
      <w:bookmarkEnd w:id="1531"/>
      <w:bookmarkEnd w:id="1532"/>
      <w:bookmarkEnd w:id="1533"/>
      <w:bookmarkEnd w:id="1534"/>
      <w:bookmarkEnd w:id="1535"/>
      <w:bookmarkEnd w:id="1536"/>
    </w:p>
    <w:p w14:paraId="233FAEDC" w14:textId="1C05250C" w:rsidR="005E7965" w:rsidRPr="008C2B0F" w:rsidRDefault="005E7965" w:rsidP="005E7965">
      <w:r w:rsidRPr="008C2B0F">
        <w:t xml:space="preserve">The SCEF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FD6358">
      <w:pPr>
        <w:pStyle w:val="Heading8"/>
      </w:pPr>
      <w:bookmarkStart w:id="1537" w:name="_Toc2696067"/>
      <w:bookmarkStart w:id="1538" w:name="_Toc20217535"/>
      <w:bookmarkStart w:id="1539" w:name="_Toc20218401"/>
      <w:bookmarkStart w:id="1540" w:name="_Toc27761466"/>
      <w:bookmarkStart w:id="1541" w:name="_Toc44880784"/>
      <w:bookmarkStart w:id="1542" w:name="_Toc57993164"/>
      <w:bookmarkStart w:id="1543" w:name="_Toc183970840"/>
      <w:r w:rsidRPr="008C2B0F">
        <w:rPr>
          <w:lang w:val="en-US"/>
        </w:rPr>
        <w:t>Annex B (Informative):</w:t>
      </w:r>
      <w:r w:rsidRPr="008C2B0F">
        <w:br/>
        <w:t>Diameter overload control node behaviour</w:t>
      </w:r>
      <w:bookmarkEnd w:id="1537"/>
      <w:bookmarkEnd w:id="1538"/>
      <w:bookmarkEnd w:id="1539"/>
      <w:bookmarkEnd w:id="1540"/>
      <w:bookmarkEnd w:id="1541"/>
      <w:bookmarkEnd w:id="1542"/>
      <w:bookmarkEnd w:id="1543"/>
    </w:p>
    <w:p w14:paraId="7FA536D2" w14:textId="77777777" w:rsidR="005E7965" w:rsidRPr="008C2B0F" w:rsidRDefault="005E7965" w:rsidP="00334D32">
      <w:pPr>
        <w:pStyle w:val="Heading1"/>
      </w:pPr>
      <w:bookmarkStart w:id="1544" w:name="_Toc2696068"/>
      <w:bookmarkStart w:id="1545" w:name="_Toc20217536"/>
      <w:bookmarkStart w:id="1546" w:name="_Toc20218402"/>
      <w:bookmarkStart w:id="1547" w:name="_Toc27761467"/>
      <w:bookmarkStart w:id="1548" w:name="_Toc44880785"/>
      <w:bookmarkStart w:id="1549" w:name="_Toc57993165"/>
      <w:bookmarkStart w:id="1550" w:name="_Toc183970841"/>
      <w:r w:rsidRPr="008C2B0F">
        <w:t>B.1</w:t>
      </w:r>
      <w:r w:rsidRPr="008C2B0F">
        <w:tab/>
        <w:t>Introduction</w:t>
      </w:r>
      <w:bookmarkEnd w:id="1544"/>
      <w:bookmarkEnd w:id="1545"/>
      <w:bookmarkEnd w:id="1546"/>
      <w:bookmarkEnd w:id="1547"/>
      <w:bookmarkEnd w:id="1548"/>
      <w:bookmarkEnd w:id="1549"/>
      <w:bookmarkEnd w:id="1550"/>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334D32">
      <w:pPr>
        <w:pStyle w:val="Heading1"/>
      </w:pPr>
      <w:bookmarkStart w:id="1551" w:name="_Toc2696069"/>
      <w:bookmarkStart w:id="1552" w:name="_Toc20217537"/>
      <w:bookmarkStart w:id="1553" w:name="_Toc20218403"/>
      <w:bookmarkStart w:id="1554" w:name="_Toc27761468"/>
      <w:bookmarkStart w:id="1555" w:name="_Toc44880786"/>
      <w:bookmarkStart w:id="1556" w:name="_Toc57993166"/>
      <w:bookmarkStart w:id="1557" w:name="_Toc183970842"/>
      <w:r w:rsidRPr="008C2B0F">
        <w:t>B.2</w:t>
      </w:r>
      <w:r w:rsidRPr="008C2B0F">
        <w:tab/>
        <w:t>Message prioritisation over S6m</w:t>
      </w:r>
      <w:bookmarkEnd w:id="1551"/>
      <w:bookmarkEnd w:id="1552"/>
      <w:bookmarkEnd w:id="1553"/>
      <w:bookmarkEnd w:id="1554"/>
      <w:bookmarkEnd w:id="1555"/>
      <w:bookmarkEnd w:id="1556"/>
      <w:bookmarkEnd w:id="1557"/>
    </w:p>
    <w:p w14:paraId="085924F0" w14:textId="77777777" w:rsidR="005E7965" w:rsidRPr="008C2B0F" w:rsidRDefault="005E7965" w:rsidP="005E7965">
      <w:bookmarkStart w:id="1558"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A975E6C" w:rsidR="005E7965" w:rsidRPr="008C2B0F" w:rsidRDefault="005E7965" w:rsidP="005E7965">
      <w:pPr>
        <w:pStyle w:val="B1"/>
      </w:pPr>
      <w:r w:rsidRPr="008C2B0F">
        <w:t>-</w:t>
      </w:r>
      <w:r w:rsidRPr="008C2B0F">
        <w:tab/>
        <w:t xml:space="preserve">The SIR messages over S6m related to a recall procedure or a replace procedure over the Tsp interface (see </w:t>
      </w:r>
      <w:r w:rsidR="00FA1E60">
        <w:t>3GPP 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334D32">
      <w:pPr>
        <w:pStyle w:val="Heading1"/>
        <w:rPr>
          <w:lang w:val="de-DE"/>
        </w:rPr>
      </w:pPr>
      <w:bookmarkStart w:id="1559" w:name="_Toc2696070"/>
      <w:bookmarkStart w:id="1560" w:name="_Toc20217538"/>
      <w:bookmarkStart w:id="1561" w:name="_Toc20218404"/>
      <w:bookmarkStart w:id="1562" w:name="_Toc27761469"/>
      <w:bookmarkStart w:id="1563" w:name="_Toc44880787"/>
      <w:bookmarkStart w:id="1564" w:name="_Toc57993167"/>
      <w:bookmarkStart w:id="1565" w:name="_Toc183970843"/>
      <w:r w:rsidRPr="008C2B0F">
        <w:t>B.</w:t>
      </w:r>
      <w:r w:rsidRPr="008C2B0F">
        <w:rPr>
          <w:lang w:val="de-DE"/>
        </w:rPr>
        <w:t>3</w:t>
      </w:r>
      <w:r w:rsidRPr="008C2B0F">
        <w:tab/>
        <w:t>Message prioritisation over S6</w:t>
      </w:r>
      <w:r w:rsidRPr="008C2B0F">
        <w:rPr>
          <w:lang w:val="de-DE"/>
        </w:rPr>
        <w:t>t</w:t>
      </w:r>
      <w:bookmarkEnd w:id="1559"/>
      <w:bookmarkEnd w:id="1560"/>
      <w:bookmarkEnd w:id="1561"/>
      <w:bookmarkEnd w:id="1562"/>
      <w:bookmarkEnd w:id="1563"/>
      <w:bookmarkEnd w:id="1564"/>
      <w:bookmarkEnd w:id="1565"/>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lastRenderedPageBreak/>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FD6358">
      <w:pPr>
        <w:pStyle w:val="Heading8"/>
      </w:pPr>
      <w:bookmarkStart w:id="1566" w:name="_Toc2696071"/>
      <w:bookmarkStart w:id="1567" w:name="_Toc20217539"/>
      <w:bookmarkStart w:id="1568" w:name="_Toc20218405"/>
      <w:bookmarkStart w:id="1569" w:name="_Toc27761470"/>
      <w:bookmarkStart w:id="1570" w:name="_Toc44880788"/>
      <w:bookmarkStart w:id="1571" w:name="_Toc57993168"/>
      <w:bookmarkStart w:id="1572" w:name="_Toc183970844"/>
      <w:r w:rsidRPr="008C2B0F">
        <w:t>Annex C (normative):</w:t>
      </w:r>
      <w:r w:rsidRPr="008C2B0F">
        <w:rPr>
          <w:b/>
        </w:rPr>
        <w:br/>
      </w:r>
      <w:r w:rsidRPr="008C2B0F">
        <w:t>Diameter message priority mechanism</w:t>
      </w:r>
      <w:bookmarkEnd w:id="1566"/>
      <w:bookmarkEnd w:id="1567"/>
      <w:bookmarkEnd w:id="1568"/>
      <w:bookmarkEnd w:id="1569"/>
      <w:bookmarkEnd w:id="1570"/>
      <w:bookmarkEnd w:id="1571"/>
      <w:bookmarkEnd w:id="1572"/>
    </w:p>
    <w:p w14:paraId="4AA1AE3A" w14:textId="77777777" w:rsidR="005E7965" w:rsidRPr="008C2B0F" w:rsidRDefault="005E7965" w:rsidP="00334D32">
      <w:pPr>
        <w:pStyle w:val="Heading1"/>
      </w:pPr>
      <w:bookmarkStart w:id="1573" w:name="_Toc2696072"/>
      <w:bookmarkStart w:id="1574" w:name="_Toc20217540"/>
      <w:bookmarkStart w:id="1575" w:name="_Toc20218406"/>
      <w:bookmarkStart w:id="1576" w:name="_Toc27761471"/>
      <w:bookmarkStart w:id="1577" w:name="_Toc44880789"/>
      <w:bookmarkStart w:id="1578" w:name="_Toc57993169"/>
      <w:bookmarkStart w:id="1579" w:name="_Toc183970845"/>
      <w:r w:rsidRPr="008C2B0F">
        <w:t>C.1</w:t>
      </w:r>
      <w:r w:rsidRPr="008C2B0F">
        <w:tab/>
        <w:t>General</w:t>
      </w:r>
      <w:bookmarkEnd w:id="1573"/>
      <w:bookmarkEnd w:id="1574"/>
      <w:bookmarkEnd w:id="1575"/>
      <w:bookmarkEnd w:id="1576"/>
      <w:bookmarkEnd w:id="1577"/>
      <w:bookmarkEnd w:id="1578"/>
      <w:bookmarkEnd w:id="1579"/>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334D32">
      <w:pPr>
        <w:pStyle w:val="Heading1"/>
      </w:pPr>
      <w:bookmarkStart w:id="1580" w:name="_Toc2696073"/>
      <w:bookmarkStart w:id="1581" w:name="_Toc20217541"/>
      <w:bookmarkStart w:id="1582" w:name="_Toc20218407"/>
      <w:bookmarkStart w:id="1583" w:name="_Toc27761472"/>
      <w:bookmarkStart w:id="1584" w:name="_Toc44880790"/>
      <w:bookmarkStart w:id="1585" w:name="_Toc57993170"/>
      <w:bookmarkStart w:id="1586" w:name="_Toc183970846"/>
      <w:r w:rsidRPr="008C2B0F">
        <w:t>C.2</w:t>
      </w:r>
      <w:r w:rsidRPr="008C2B0F">
        <w:tab/>
        <w:t>S6m, S6n, S6t interfaces</w:t>
      </w:r>
      <w:bookmarkEnd w:id="1580"/>
      <w:bookmarkEnd w:id="1581"/>
      <w:bookmarkEnd w:id="1582"/>
      <w:bookmarkEnd w:id="1583"/>
      <w:bookmarkEnd w:id="1584"/>
      <w:bookmarkEnd w:id="1585"/>
      <w:bookmarkEnd w:id="1586"/>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FD6358">
      <w:pPr>
        <w:pStyle w:val="Heading8"/>
      </w:pPr>
      <w:bookmarkStart w:id="1587" w:name="_Toc2696074"/>
      <w:bookmarkStart w:id="1588" w:name="_Toc20217542"/>
      <w:bookmarkStart w:id="1589" w:name="_Toc20218408"/>
      <w:bookmarkStart w:id="1590" w:name="_Toc27761473"/>
      <w:bookmarkStart w:id="1591" w:name="_Toc44880791"/>
      <w:bookmarkStart w:id="1592" w:name="_Toc57993171"/>
      <w:bookmarkStart w:id="1593" w:name="_Toc183970847"/>
      <w:r w:rsidRPr="008C2B0F">
        <w:rPr>
          <w:lang w:val="en-US"/>
        </w:rPr>
        <w:lastRenderedPageBreak/>
        <w:t>Annex D (normative):</w:t>
      </w:r>
      <w:r w:rsidRPr="008C2B0F">
        <w:br/>
        <w:t>Diameter load control mechanism</w:t>
      </w:r>
      <w:bookmarkEnd w:id="1587"/>
      <w:bookmarkEnd w:id="1588"/>
      <w:bookmarkEnd w:id="1589"/>
      <w:bookmarkEnd w:id="1590"/>
      <w:bookmarkEnd w:id="1591"/>
      <w:bookmarkEnd w:id="1592"/>
      <w:bookmarkEnd w:id="1593"/>
    </w:p>
    <w:p w14:paraId="4B21720B" w14:textId="77777777" w:rsidR="005E7965" w:rsidRPr="008C2B0F" w:rsidRDefault="005E7965" w:rsidP="00334D32">
      <w:pPr>
        <w:pStyle w:val="Heading1"/>
      </w:pPr>
      <w:bookmarkStart w:id="1594" w:name="_Toc2696075"/>
      <w:bookmarkStart w:id="1595" w:name="_Toc20217543"/>
      <w:bookmarkStart w:id="1596" w:name="_Toc20218409"/>
      <w:bookmarkStart w:id="1597" w:name="_Toc27761474"/>
      <w:bookmarkStart w:id="1598" w:name="_Toc44880792"/>
      <w:bookmarkStart w:id="1599" w:name="_Toc57993172"/>
      <w:bookmarkStart w:id="1600" w:name="_Toc183970848"/>
      <w:r w:rsidRPr="008C2B0F">
        <w:t>D.1</w:t>
      </w:r>
      <w:r w:rsidRPr="008C2B0F">
        <w:tab/>
        <w:t>General</w:t>
      </w:r>
      <w:bookmarkEnd w:id="1594"/>
      <w:bookmarkEnd w:id="1595"/>
      <w:bookmarkEnd w:id="1596"/>
      <w:bookmarkEnd w:id="1597"/>
      <w:bookmarkEnd w:id="1598"/>
      <w:bookmarkEnd w:id="1599"/>
      <w:bookmarkEnd w:id="1600"/>
    </w:p>
    <w:p w14:paraId="24F68097" w14:textId="77777777" w:rsidR="004A48AB" w:rsidRPr="008C2B0F" w:rsidRDefault="005E7965" w:rsidP="005E7965">
      <w:r w:rsidRPr="008C2B0F">
        <w:t>IETF </w:t>
      </w:r>
      <w:r>
        <w:t>RFC 8583</w:t>
      </w:r>
      <w:r w:rsidRPr="008C2B0F">
        <w:t> [22] specifies a mechanism for sharing of Diameter load information. It includes the definition and the transfer of related AVPs between Diameter nodes.</w:t>
      </w:r>
      <w:bookmarkStart w:id="1601" w:name="_Toc2696076"/>
      <w:bookmarkStart w:id="1602" w:name="_Toc20217544"/>
      <w:bookmarkStart w:id="1603" w:name="_Toc20218410"/>
      <w:bookmarkStart w:id="1604" w:name="_Toc27761475"/>
      <w:bookmarkStart w:id="1605" w:name="_Toc44880793"/>
      <w:bookmarkStart w:id="1606" w:name="_Toc57993173"/>
    </w:p>
    <w:p w14:paraId="556F291E" w14:textId="1FAFE02C" w:rsidR="005E7965" w:rsidRPr="008C2B0F" w:rsidRDefault="005E7965" w:rsidP="00334D32">
      <w:pPr>
        <w:pStyle w:val="Heading1"/>
      </w:pPr>
      <w:bookmarkStart w:id="1607" w:name="_Toc183970849"/>
      <w:r w:rsidRPr="008C2B0F">
        <w:t>D.2</w:t>
      </w:r>
      <w:r w:rsidRPr="008C2B0F">
        <w:tab/>
        <w:t>S6m interface</w:t>
      </w:r>
      <w:bookmarkEnd w:id="1601"/>
      <w:bookmarkEnd w:id="1602"/>
      <w:bookmarkEnd w:id="1603"/>
      <w:bookmarkEnd w:id="1604"/>
      <w:bookmarkEnd w:id="1605"/>
      <w:bookmarkEnd w:id="1606"/>
      <w:bookmarkEnd w:id="1607"/>
    </w:p>
    <w:p w14:paraId="24893D71" w14:textId="77777777" w:rsidR="005E7965" w:rsidRPr="008C2B0F" w:rsidRDefault="005E7965" w:rsidP="00334D32">
      <w:pPr>
        <w:pStyle w:val="Heading2"/>
      </w:pPr>
      <w:bookmarkStart w:id="1608" w:name="_Toc2696077"/>
      <w:bookmarkStart w:id="1609" w:name="_Toc20217545"/>
      <w:bookmarkStart w:id="1610" w:name="_Toc20218411"/>
      <w:bookmarkStart w:id="1611" w:name="_Toc27761476"/>
      <w:bookmarkStart w:id="1612" w:name="_Toc44880794"/>
      <w:bookmarkStart w:id="1613" w:name="_Toc57993174"/>
      <w:bookmarkStart w:id="1614" w:name="_Toc183970850"/>
      <w:r w:rsidRPr="008C2B0F">
        <w:t>D.2.1</w:t>
      </w:r>
      <w:r w:rsidRPr="008C2B0F">
        <w:tab/>
        <w:t>General</w:t>
      </w:r>
      <w:bookmarkEnd w:id="1608"/>
      <w:bookmarkEnd w:id="1609"/>
      <w:bookmarkEnd w:id="1610"/>
      <w:bookmarkEnd w:id="1611"/>
      <w:bookmarkEnd w:id="1612"/>
      <w:bookmarkEnd w:id="1613"/>
      <w:bookmarkEnd w:id="1614"/>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[22] on the S6m interface where, when applied, the MTC-IWF shall behave as reacting nodes and the HSS as a reporting node.</w:t>
      </w:r>
    </w:p>
    <w:p w14:paraId="76ACD77A" w14:textId="77777777" w:rsidR="005E7965" w:rsidRPr="008C2B0F" w:rsidRDefault="005E7965" w:rsidP="00334D32">
      <w:pPr>
        <w:pStyle w:val="Heading2"/>
      </w:pPr>
      <w:bookmarkStart w:id="1615" w:name="_Toc2696078"/>
      <w:bookmarkStart w:id="1616" w:name="_Toc20217546"/>
      <w:bookmarkStart w:id="1617" w:name="_Toc20218412"/>
      <w:bookmarkStart w:id="1618" w:name="_Toc27761477"/>
      <w:bookmarkStart w:id="1619" w:name="_Toc44880795"/>
      <w:bookmarkStart w:id="1620" w:name="_Toc57993175"/>
      <w:bookmarkStart w:id="1621" w:name="_Toc183970851"/>
      <w:r w:rsidRPr="008C2B0F">
        <w:t>D.2.2</w:t>
      </w:r>
      <w:r w:rsidRPr="008C2B0F">
        <w:tab/>
        <w:t>HSS behaviour</w:t>
      </w:r>
      <w:bookmarkEnd w:id="1615"/>
      <w:bookmarkEnd w:id="1616"/>
      <w:bookmarkEnd w:id="1617"/>
      <w:bookmarkEnd w:id="1618"/>
      <w:bookmarkEnd w:id="1619"/>
      <w:bookmarkEnd w:id="1620"/>
      <w:bookmarkEnd w:id="1621"/>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t>The HSS determines when to send Load AVPs of type HOST by implementation specific means.</w:t>
      </w:r>
    </w:p>
    <w:p w14:paraId="18C7471C" w14:textId="77777777" w:rsidR="005E7965" w:rsidRPr="008C2B0F" w:rsidRDefault="005E7965" w:rsidP="00334D32">
      <w:pPr>
        <w:pStyle w:val="Heading2"/>
      </w:pPr>
      <w:bookmarkStart w:id="1622" w:name="_Toc2696079"/>
      <w:bookmarkStart w:id="1623" w:name="_Toc20217547"/>
      <w:bookmarkStart w:id="1624" w:name="_Toc20218413"/>
      <w:bookmarkStart w:id="1625" w:name="_Toc27761478"/>
      <w:bookmarkStart w:id="1626" w:name="_Toc44880796"/>
      <w:bookmarkStart w:id="1627" w:name="_Toc57993176"/>
      <w:bookmarkStart w:id="1628" w:name="_Toc183970852"/>
      <w:r w:rsidRPr="008C2B0F">
        <w:t>D.2.3</w:t>
      </w:r>
      <w:r w:rsidRPr="008C2B0F">
        <w:tab/>
        <w:t>MTC-IWF behaviour</w:t>
      </w:r>
      <w:bookmarkEnd w:id="1622"/>
      <w:bookmarkEnd w:id="1623"/>
      <w:bookmarkEnd w:id="1624"/>
      <w:bookmarkEnd w:id="1625"/>
      <w:bookmarkEnd w:id="1626"/>
      <w:bookmarkEnd w:id="1627"/>
      <w:bookmarkEnd w:id="1628"/>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[22].</w:t>
      </w:r>
    </w:p>
    <w:p w14:paraId="02DA6E6F" w14:textId="77777777" w:rsidR="005E7965" w:rsidRPr="008C2B0F" w:rsidRDefault="005E7965" w:rsidP="00334D32">
      <w:pPr>
        <w:pStyle w:val="Heading1"/>
      </w:pPr>
      <w:bookmarkStart w:id="1629" w:name="_Toc2696080"/>
      <w:bookmarkStart w:id="1630" w:name="_Toc20217548"/>
      <w:bookmarkStart w:id="1631" w:name="_Toc20218414"/>
      <w:bookmarkStart w:id="1632" w:name="_Toc27761479"/>
      <w:bookmarkStart w:id="1633" w:name="_Toc44880797"/>
      <w:bookmarkStart w:id="1634" w:name="_Toc57993177"/>
      <w:bookmarkStart w:id="1635" w:name="_Toc183970853"/>
      <w:r w:rsidRPr="008C2B0F">
        <w:t>D.3</w:t>
      </w:r>
      <w:r w:rsidRPr="008C2B0F">
        <w:tab/>
        <w:t>S6t interface</w:t>
      </w:r>
      <w:bookmarkEnd w:id="1629"/>
      <w:bookmarkEnd w:id="1630"/>
      <w:bookmarkEnd w:id="1631"/>
      <w:bookmarkEnd w:id="1632"/>
      <w:bookmarkEnd w:id="1633"/>
      <w:bookmarkEnd w:id="1634"/>
      <w:bookmarkEnd w:id="1635"/>
    </w:p>
    <w:p w14:paraId="10CB5B8A" w14:textId="77777777" w:rsidR="005E7965" w:rsidRPr="008C2B0F" w:rsidRDefault="005E7965" w:rsidP="00334D32">
      <w:pPr>
        <w:pStyle w:val="Heading2"/>
      </w:pPr>
      <w:bookmarkStart w:id="1636" w:name="_Toc2696081"/>
      <w:bookmarkStart w:id="1637" w:name="_Toc20217549"/>
      <w:bookmarkStart w:id="1638" w:name="_Toc20218415"/>
      <w:bookmarkStart w:id="1639" w:name="_Toc27761480"/>
      <w:bookmarkStart w:id="1640" w:name="_Toc44880798"/>
      <w:bookmarkStart w:id="1641" w:name="_Toc57993178"/>
      <w:bookmarkStart w:id="1642" w:name="_Toc183970854"/>
      <w:r w:rsidRPr="008C2B0F">
        <w:t>D.3.1</w:t>
      </w:r>
      <w:r w:rsidRPr="008C2B0F">
        <w:tab/>
        <w:t>General</w:t>
      </w:r>
      <w:bookmarkEnd w:id="1636"/>
      <w:bookmarkEnd w:id="1637"/>
      <w:bookmarkEnd w:id="1638"/>
      <w:bookmarkEnd w:id="1639"/>
      <w:bookmarkEnd w:id="1640"/>
      <w:bookmarkEnd w:id="1641"/>
      <w:bookmarkEnd w:id="1642"/>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[22] on the S6t interface where, when applied, the SCEF shall behave as reacting nodes and the HSS as a reporting node.</w:t>
      </w:r>
    </w:p>
    <w:p w14:paraId="4B61217B" w14:textId="77777777" w:rsidR="005E7965" w:rsidRPr="008C2B0F" w:rsidRDefault="005E7965" w:rsidP="00334D32">
      <w:pPr>
        <w:pStyle w:val="Heading2"/>
      </w:pPr>
      <w:bookmarkStart w:id="1643" w:name="_Toc2696082"/>
      <w:bookmarkStart w:id="1644" w:name="_Toc20217550"/>
      <w:bookmarkStart w:id="1645" w:name="_Toc20218416"/>
      <w:bookmarkStart w:id="1646" w:name="_Toc27761481"/>
      <w:bookmarkStart w:id="1647" w:name="_Toc44880799"/>
      <w:bookmarkStart w:id="1648" w:name="_Toc57993179"/>
      <w:bookmarkStart w:id="1649" w:name="_Toc183970855"/>
      <w:r w:rsidRPr="008C2B0F">
        <w:t>D.3.2</w:t>
      </w:r>
      <w:r w:rsidRPr="008C2B0F">
        <w:tab/>
        <w:t>HSS behaviour</w:t>
      </w:r>
      <w:bookmarkEnd w:id="1643"/>
      <w:bookmarkEnd w:id="1644"/>
      <w:bookmarkEnd w:id="1645"/>
      <w:bookmarkEnd w:id="1646"/>
      <w:bookmarkEnd w:id="1647"/>
      <w:bookmarkEnd w:id="1648"/>
      <w:bookmarkEnd w:id="1649"/>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lastRenderedPageBreak/>
        <w:t>The HSS determines when to send Load AVPs of type HOST by implementation specific means.</w:t>
      </w:r>
    </w:p>
    <w:p w14:paraId="17FFBE5B" w14:textId="77777777" w:rsidR="005E7965" w:rsidRPr="008C2B0F" w:rsidRDefault="005E7965" w:rsidP="00334D32">
      <w:pPr>
        <w:pStyle w:val="Heading2"/>
      </w:pPr>
      <w:bookmarkStart w:id="1650" w:name="_Toc2696083"/>
      <w:bookmarkStart w:id="1651" w:name="_Toc20217551"/>
      <w:bookmarkStart w:id="1652" w:name="_Toc20218417"/>
      <w:bookmarkStart w:id="1653" w:name="_Toc27761482"/>
      <w:bookmarkStart w:id="1654" w:name="_Toc44880800"/>
      <w:bookmarkStart w:id="1655" w:name="_Toc57993180"/>
      <w:bookmarkStart w:id="1656" w:name="_Toc183970856"/>
      <w:r w:rsidRPr="008C2B0F">
        <w:t>D.3.3</w:t>
      </w:r>
      <w:r w:rsidRPr="008C2B0F">
        <w:tab/>
        <w:t>SCEF behaviour</w:t>
      </w:r>
      <w:bookmarkEnd w:id="1650"/>
      <w:bookmarkEnd w:id="1651"/>
      <w:bookmarkEnd w:id="1652"/>
      <w:bookmarkEnd w:id="1653"/>
      <w:bookmarkEnd w:id="1654"/>
      <w:bookmarkEnd w:id="1655"/>
      <w:bookmarkEnd w:id="1656"/>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[22].</w:t>
      </w:r>
    </w:p>
    <w:p w14:paraId="450D2B01" w14:textId="77777777" w:rsidR="005E7965" w:rsidRPr="008C2B0F" w:rsidRDefault="005E7965" w:rsidP="00FD6358">
      <w:pPr>
        <w:pStyle w:val="Heading8"/>
      </w:pPr>
      <w:r w:rsidRPr="008C2B0F">
        <w:br w:type="page"/>
      </w:r>
      <w:bookmarkStart w:id="1657" w:name="_Toc2696084"/>
      <w:bookmarkStart w:id="1658" w:name="_Toc20217552"/>
      <w:bookmarkStart w:id="1659" w:name="_Toc20218418"/>
      <w:bookmarkStart w:id="1660" w:name="_Toc27761483"/>
      <w:bookmarkStart w:id="1661" w:name="_Toc44880801"/>
      <w:bookmarkStart w:id="1662" w:name="_Toc57993181"/>
      <w:bookmarkStart w:id="1663" w:name="_Toc183970857"/>
      <w:r w:rsidRPr="008C2B0F">
        <w:lastRenderedPageBreak/>
        <w:t>Annex E (informative):</w:t>
      </w:r>
      <w:r w:rsidRPr="008C2B0F">
        <w:br/>
        <w:t>Change history</w:t>
      </w:r>
      <w:bookmarkEnd w:id="1657"/>
      <w:bookmarkEnd w:id="1658"/>
      <w:bookmarkEnd w:id="1659"/>
      <w:bookmarkEnd w:id="1660"/>
      <w:bookmarkEnd w:id="1661"/>
      <w:bookmarkEnd w:id="1662"/>
      <w:bookmarkEnd w:id="1663"/>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558"/>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SGSN Diameter address with Gdd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r w:rsidRPr="008C2B0F">
              <w:t>Cleanup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lastRenderedPageBreak/>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5B7A5C3D" w:rsidR="00414D3C" w:rsidRDefault="00414D3C" w:rsidP="005E7965">
            <w:pPr>
              <w:pStyle w:val="TAL"/>
            </w:pPr>
            <w:r>
              <w:t>CP</w:t>
            </w:r>
            <w:r w:rsidR="00A36050">
              <w:t>-</w:t>
            </w:r>
            <w:r>
              <w:t>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r w:rsidR="00A36050" w:rsidRPr="008C2B0F" w14:paraId="54EFA7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7606B83" w14:textId="33622031" w:rsidR="00A36050" w:rsidRDefault="00A36050" w:rsidP="005E7965">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093292" w14:textId="15F72598" w:rsidR="00A36050" w:rsidRDefault="00A36050" w:rsidP="005E7965">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5DB6E" w14:textId="28BF67F4" w:rsidR="00A36050" w:rsidRDefault="00A36050" w:rsidP="005E7965">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D1BB" w14:textId="22320E10" w:rsidR="00A36050" w:rsidRDefault="00A36050" w:rsidP="005E7965">
            <w:pPr>
              <w:pStyle w:val="TAL"/>
            </w:pPr>
            <w: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CF0F" w14:textId="6CB37E24" w:rsidR="00A36050" w:rsidRDefault="00A36050"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D459F" w14:textId="05C773CF" w:rsidR="00A36050" w:rsidRDefault="00A36050" w:rsidP="005E7965">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24B011" w14:textId="1059E4AF" w:rsidR="00A36050" w:rsidRDefault="00A36050" w:rsidP="005E7965">
            <w:pPr>
              <w:pStyle w:val="TAL"/>
              <w:rPr>
                <w:noProof/>
              </w:rPr>
            </w:pPr>
            <w:r>
              <w:rPr>
                <w:noProof/>
              </w:rPr>
              <w:t>Resolve EN for Partial Cancellation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344B4" w14:textId="0F2A134F" w:rsidR="00A36050" w:rsidRDefault="00A36050" w:rsidP="005E7965">
            <w:pPr>
              <w:pStyle w:val="TAL"/>
            </w:pPr>
            <w:r>
              <w:t>17.2.0</w:t>
            </w:r>
          </w:p>
        </w:tc>
      </w:tr>
      <w:tr w:rsidR="00A36050" w:rsidRPr="008C2B0F" w14:paraId="44C3B7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AC6A8B" w14:textId="23683544" w:rsidR="00A36050" w:rsidRDefault="00A36050" w:rsidP="00A36050">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00733" w14:textId="6FD037C2" w:rsidR="00A36050" w:rsidRDefault="00A36050" w:rsidP="00A36050">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10BEB" w14:textId="4935FD92" w:rsidR="00A36050" w:rsidRDefault="00A36050" w:rsidP="00A36050">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2E86C" w14:textId="7E7876EB" w:rsidR="00A36050" w:rsidRDefault="00A36050" w:rsidP="00A36050">
            <w:pPr>
              <w:pStyle w:val="TAL"/>
            </w:pPr>
            <w: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AB5DF6" w14:textId="6960FBB3" w:rsidR="00A36050" w:rsidRDefault="00A36050"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08154" w14:textId="7A3A06CC" w:rsidR="00A36050" w:rsidRDefault="00A36050" w:rsidP="00A36050">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5AE60FC" w14:textId="377EE6DD" w:rsidR="00A36050" w:rsidRDefault="00A36050" w:rsidP="00A36050">
            <w:pPr>
              <w:pStyle w:val="TAL"/>
              <w:rPr>
                <w:noProof/>
              </w:rPr>
            </w:pPr>
            <w:r>
              <w:rPr>
                <w:noProof/>
              </w:rPr>
              <w:t>Addition of UEs for group based event subscription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B8BEC" w14:textId="594999CB" w:rsidR="00A36050" w:rsidRDefault="00A36050" w:rsidP="00A36050">
            <w:pPr>
              <w:pStyle w:val="TAL"/>
            </w:pPr>
            <w:r>
              <w:t>17.2.0</w:t>
            </w:r>
          </w:p>
        </w:tc>
      </w:tr>
      <w:tr w:rsidR="001A740C" w:rsidRPr="008C2B0F" w14:paraId="565B13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C05" w14:textId="5FEFB16D" w:rsidR="001A740C" w:rsidRDefault="001A740C" w:rsidP="00A36050">
            <w:pPr>
              <w:pStyle w:val="TAL"/>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F9B7CA" w14:textId="2117EBCB" w:rsidR="001A740C" w:rsidRDefault="001A740C" w:rsidP="00A36050">
            <w:pPr>
              <w:pStyle w:val="TAL"/>
            </w:pPr>
            <w:r>
              <w:t>CT#95e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C9068" w14:textId="50A510B0" w:rsidR="001A740C" w:rsidRDefault="001A740C" w:rsidP="00A36050">
            <w:pPr>
              <w:pStyle w:val="TAL"/>
            </w:pPr>
            <w:r>
              <w:t>CP-220063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BF52" w14:textId="681B13B4" w:rsidR="001A740C" w:rsidRDefault="001A740C" w:rsidP="00A36050">
            <w:pPr>
              <w:pStyle w:val="TAL"/>
            </w:pPr>
            <w: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488F4" w14:textId="4D4CEB62" w:rsidR="001A740C" w:rsidRDefault="001A740C"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6BC26" w14:textId="5C5D7171" w:rsidR="001A740C" w:rsidRDefault="001A740C"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CF0E6" w14:textId="353B724E" w:rsidR="001A740C" w:rsidRDefault="001A740C" w:rsidP="00A36050">
            <w:pPr>
              <w:pStyle w:val="TAL"/>
              <w:rPr>
                <w:noProof/>
              </w:rPr>
            </w:pPr>
            <w:r>
              <w:rPr>
                <w:noProof/>
              </w:rPr>
              <w:t>Event Cancellation Report feature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25B07" w14:textId="295B5D4A" w:rsidR="001A740C" w:rsidRDefault="001A740C" w:rsidP="00A36050">
            <w:pPr>
              <w:pStyle w:val="TAL"/>
            </w:pPr>
            <w:r>
              <w:t>17.3.0</w:t>
            </w:r>
          </w:p>
        </w:tc>
      </w:tr>
      <w:tr w:rsidR="00334D32" w:rsidRPr="008C2B0F" w14:paraId="66E2719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26DB" w14:textId="2A7B8057" w:rsidR="00334D32" w:rsidRDefault="00334D32" w:rsidP="00A36050">
            <w:pPr>
              <w:pStyle w:val="TAL"/>
            </w:pPr>
            <w: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9592D" w14:textId="653AD835" w:rsidR="00334D32" w:rsidRDefault="00334D32" w:rsidP="00A36050">
            <w:pPr>
              <w:pStyle w:val="TAL"/>
            </w:pPr>
            <w:r>
              <w:t>CT#97e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6F0756" w14:textId="05EE82BF" w:rsidR="00334D32" w:rsidRDefault="00334D32" w:rsidP="00A36050">
            <w:pPr>
              <w:pStyle w:val="TAL"/>
            </w:pPr>
            <w:r>
              <w:t>CP-222022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94EFA" w14:textId="6AFA0448" w:rsidR="00334D32" w:rsidRDefault="00334D32" w:rsidP="00A36050">
            <w:pPr>
              <w:pStyle w:val="TAL"/>
            </w:pPr>
            <w: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D79367" w14:textId="096C67A3" w:rsidR="00334D32" w:rsidRDefault="00334D32"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B44D" w14:textId="44A81326" w:rsidR="00334D32" w:rsidRDefault="00334D32"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97DEBD" w14:textId="5DD80639" w:rsidR="00334D32" w:rsidRDefault="00334D32" w:rsidP="00A36050">
            <w:pPr>
              <w:pStyle w:val="TAL"/>
              <w:rPr>
                <w:noProof/>
              </w:rPr>
            </w:pPr>
            <w:r>
              <w:rPr>
                <w:noProof/>
              </w:rPr>
              <w:t>User Identity in NIDD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8E0BC" w14:textId="5BDD90D3" w:rsidR="00334D32" w:rsidRDefault="00334D32" w:rsidP="00A36050">
            <w:pPr>
              <w:pStyle w:val="TAL"/>
            </w:pPr>
            <w:r>
              <w:t>18.0.0</w:t>
            </w:r>
          </w:p>
        </w:tc>
      </w:tr>
      <w:tr w:rsidR="00C95445" w:rsidRPr="008C2B0F" w14:paraId="7F20D27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0E565D" w14:textId="279726C7" w:rsidR="00C95445" w:rsidRDefault="00C95445" w:rsidP="00A36050">
            <w:pPr>
              <w:pStyle w:val="TAL"/>
            </w:pPr>
            <w: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140C6B" w14:textId="7A0E2EA4" w:rsidR="00C95445" w:rsidRDefault="00C95445" w:rsidP="00A36050">
            <w:pPr>
              <w:pStyle w:val="TAL"/>
            </w:pPr>
            <w:r>
              <w:t>CT#100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2D4E85" w14:textId="32498457" w:rsidR="00C95445" w:rsidRDefault="00C95445" w:rsidP="00A36050">
            <w:pPr>
              <w:pStyle w:val="TAL"/>
            </w:pPr>
            <w:r>
              <w:t>CP-231063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A2280" w14:textId="4B3A3472" w:rsidR="00C95445" w:rsidRDefault="00C95445" w:rsidP="00A36050">
            <w:pPr>
              <w:pStyle w:val="TAL"/>
            </w:pPr>
            <w: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A6EB3" w14:textId="393710ED" w:rsidR="00C95445" w:rsidRDefault="00C95445"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5BFF1" w14:textId="2D489A1A" w:rsidR="00C95445" w:rsidRDefault="00C95445"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8D13E37" w14:textId="77996D73" w:rsidR="00C95445" w:rsidRDefault="00C95445" w:rsidP="00A36050">
            <w:pPr>
              <w:pStyle w:val="TAL"/>
              <w:rPr>
                <w:noProof/>
              </w:rPr>
            </w:pPr>
            <w:r>
              <w:rPr>
                <w:noProof/>
              </w:rPr>
              <w:t>Reachability Cause in immediate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B0A1" w14:textId="54555175" w:rsidR="00C95445" w:rsidRDefault="00C95445" w:rsidP="00A36050">
            <w:pPr>
              <w:pStyle w:val="TAL"/>
            </w:pPr>
            <w:r>
              <w:t>18.1.0</w:t>
            </w:r>
          </w:p>
        </w:tc>
      </w:tr>
      <w:tr w:rsidR="00227B29" w:rsidRPr="008C2B0F" w14:paraId="5D69C6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870CF3" w14:textId="3A5FBD31" w:rsidR="00227B29" w:rsidRDefault="00227B29" w:rsidP="00A36050">
            <w:pPr>
              <w:pStyle w:val="TAL"/>
            </w:pPr>
            <w: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089062" w14:textId="34AD9DFE" w:rsidR="00227B29" w:rsidRDefault="00227B29" w:rsidP="00A36050">
            <w:pPr>
              <w:pStyle w:val="TAL"/>
            </w:pPr>
            <w:r>
              <w:t>CT#100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97CBBA" w14:textId="19D8085B" w:rsidR="00227B29" w:rsidRDefault="00227B29" w:rsidP="00A36050">
            <w:pPr>
              <w:pStyle w:val="TAL"/>
            </w:pPr>
            <w:r>
              <w:t>CP-232079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F8D65" w14:textId="05A3487D" w:rsidR="00227B29" w:rsidRDefault="00227B29" w:rsidP="00A36050">
            <w:pPr>
              <w:pStyle w:val="TAL"/>
            </w:pPr>
            <w:r>
              <w:t>0186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90019B" w14:textId="52BC2374" w:rsidR="00227B29" w:rsidRDefault="00227B29" w:rsidP="00A36050">
            <w:pPr>
              <w:pStyle w:val="TAL"/>
            </w:pPr>
            <w: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A6DB4" w14:textId="6B3EF030" w:rsidR="00227B29" w:rsidRDefault="00227B29" w:rsidP="00A36050">
            <w:pPr>
              <w:pStyle w:val="TAL"/>
              <w:rPr>
                <w:noProof/>
              </w:rPr>
            </w:pPr>
            <w:r>
              <w:rPr>
                <w:noProof/>
              </w:rPr>
              <w:t>A</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6F61ED" w14:textId="2B281017" w:rsidR="00227B29" w:rsidRDefault="00227B29" w:rsidP="00A36050">
            <w:pPr>
              <w:pStyle w:val="TAL"/>
              <w:rPr>
                <w:noProof/>
              </w:rPr>
            </w:pPr>
            <w:r>
              <w:rPr>
                <w:noProof/>
              </w:rPr>
              <w:t>Misalignment between Stage 2 and Stage 3 when Roaming Status request is received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CA6DB" w14:textId="242C90D5" w:rsidR="00227B29" w:rsidRDefault="00227B29" w:rsidP="00A36050">
            <w:pPr>
              <w:pStyle w:val="TAL"/>
            </w:pPr>
            <w:r>
              <w:t>18.2.0</w:t>
            </w:r>
          </w:p>
        </w:tc>
      </w:tr>
      <w:tr w:rsidR="00CF0309" w:rsidRPr="008C2B0F" w14:paraId="05D489E8"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7D02FE66" w14:textId="2296C9FB" w:rsidR="00CF0309" w:rsidRDefault="00CF0309" w:rsidP="00CF0309">
            <w:pPr>
              <w:pStyle w:val="TAL"/>
            </w:pPr>
            <w:r>
              <w:t>2</w:t>
            </w:r>
            <w:r w:rsidR="00C56AA4">
              <w:t>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E693AD" w14:textId="0904271F" w:rsidR="00CF0309" w:rsidRDefault="00C56AA4" w:rsidP="00CF0309">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C412C" w14:textId="29D4A1A4" w:rsidR="00CF0309" w:rsidRDefault="00C56AA4" w:rsidP="00CF0309">
            <w:pPr>
              <w:pStyle w:val="TAL"/>
            </w:pPr>
            <w:r>
              <w:t>CP-243035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CE90E" w14:textId="77777777" w:rsidR="00CF0309" w:rsidRDefault="00CF0309" w:rsidP="00CF0309">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25C782" w14:textId="77777777" w:rsidR="00CF0309" w:rsidRDefault="00CF0309" w:rsidP="00CF0309">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37ECD" w14:textId="77777777" w:rsidR="00CF0309" w:rsidRDefault="00CF0309" w:rsidP="00CF0309">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23043745" w14:textId="3CD68B84" w:rsidR="00CF0309" w:rsidRDefault="00CF0309" w:rsidP="00CF0309">
            <w:pPr>
              <w:pStyle w:val="TAL"/>
              <w:rPr>
                <w:noProof/>
              </w:rPr>
            </w:pPr>
            <w:r>
              <w:rPr>
                <w:rFonts w:cs="Arial"/>
                <w:sz w:val="16"/>
                <w:szCs w:val="16"/>
              </w:rPr>
              <w:t>Correction to the code of Include-Identifiers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C91FC4" w14:textId="5BC74B49" w:rsidR="00CF0309" w:rsidRDefault="00CF0309" w:rsidP="00CF0309">
            <w:pPr>
              <w:pStyle w:val="TAL"/>
            </w:pPr>
            <w:r>
              <w:t>19.0.0</w:t>
            </w:r>
          </w:p>
        </w:tc>
      </w:tr>
      <w:tr w:rsidR="00C56AA4" w:rsidRPr="008C2B0F" w14:paraId="6A1531FF"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45BB4BBE" w14:textId="7B21C90F" w:rsidR="00C56AA4" w:rsidRDefault="00C56AA4" w:rsidP="00C56AA4">
            <w:pPr>
              <w:pStyle w:val="TAL"/>
            </w:pPr>
            <w: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D559649" w14:textId="5A2B4A0C" w:rsidR="00C56AA4" w:rsidRDefault="00C56AA4" w:rsidP="00C56AA4">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733554" w14:textId="76798AA3" w:rsidR="00C56AA4" w:rsidRDefault="00C56AA4" w:rsidP="00C56AA4">
            <w:pPr>
              <w:pStyle w:val="TAL"/>
            </w:pPr>
            <w:r>
              <w:t>CP-243035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1A3F1" w14:textId="77777777" w:rsidR="00C56AA4" w:rsidRDefault="00C56AA4" w:rsidP="00C56AA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8B38E1" w14:textId="77777777" w:rsidR="00C56AA4" w:rsidRDefault="00C56AA4" w:rsidP="00C56AA4">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1F1E6" w14:textId="77777777" w:rsidR="00C56AA4" w:rsidRDefault="00C56AA4" w:rsidP="00C56AA4">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6D79B614" w14:textId="0DB3212C" w:rsidR="00C56AA4" w:rsidRDefault="00C56AA4" w:rsidP="00C56AA4">
            <w:pPr>
              <w:pStyle w:val="TAL"/>
              <w:rPr>
                <w:noProof/>
              </w:rPr>
            </w:pPr>
            <w:r>
              <w:rPr>
                <w:rFonts w:cs="Arial"/>
                <w:sz w:val="16"/>
                <w:szCs w:val="16"/>
              </w:rPr>
              <w:t>Correction to the code of Include-Identifiers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4B1FF0" w14:textId="2C586D5B" w:rsidR="00C56AA4" w:rsidRDefault="00C56AA4" w:rsidP="00C56AA4">
            <w:pPr>
              <w:pStyle w:val="TAL"/>
            </w:pPr>
            <w:r>
              <w:t>19.0.0</w:t>
            </w:r>
          </w:p>
        </w:tc>
      </w:tr>
      <w:tr w:rsidR="00C56AA4" w:rsidRPr="008C2B0F" w14:paraId="0EA6A80F"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4A2BEE8F" w14:textId="49C4831A" w:rsidR="00C56AA4" w:rsidRDefault="00C56AA4" w:rsidP="00C56AA4">
            <w:pPr>
              <w:pStyle w:val="TAL"/>
            </w:pPr>
            <w: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6BC582" w14:textId="12E666FF" w:rsidR="00C56AA4" w:rsidRDefault="00C56AA4" w:rsidP="00C56AA4">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84D2BC" w14:textId="73DAA382" w:rsidR="00C56AA4" w:rsidRDefault="00C56AA4" w:rsidP="00C56AA4">
            <w:pPr>
              <w:pStyle w:val="TAL"/>
            </w:pPr>
            <w:r>
              <w:t>CP-2430</w:t>
            </w:r>
            <w:r>
              <w:t>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54D37" w14:textId="77777777" w:rsidR="00C56AA4" w:rsidRDefault="00C56AA4" w:rsidP="00C56AA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0056F" w14:textId="77777777" w:rsidR="00C56AA4" w:rsidRDefault="00C56AA4" w:rsidP="00C56AA4">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D2D9E" w14:textId="77777777" w:rsidR="00C56AA4" w:rsidRDefault="00C56AA4" w:rsidP="00C56AA4">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74EBEC5F" w14:textId="2C0C3CC6" w:rsidR="00C56AA4" w:rsidRDefault="00C56AA4" w:rsidP="00C56AA4">
            <w:pPr>
              <w:pStyle w:val="TAL"/>
              <w:rPr>
                <w:noProof/>
              </w:rPr>
            </w:pPr>
            <w:r>
              <w:rPr>
                <w:rFonts w:cs="Arial"/>
                <w:sz w:val="16"/>
                <w:szCs w:val="16"/>
              </w:rPr>
              <w:t>29.336 MPS for Messaging Indicator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D800E2" w14:textId="06366A51" w:rsidR="00C56AA4" w:rsidRDefault="00C56AA4" w:rsidP="00C56AA4">
            <w:pPr>
              <w:pStyle w:val="TAL"/>
            </w:pPr>
            <w:r>
              <w:t>19.0.0</w:t>
            </w:r>
          </w:p>
        </w:tc>
      </w:tr>
      <w:tr w:rsidR="00C56AA4" w:rsidRPr="008C2B0F" w14:paraId="25D2E891"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2A8A05A4" w14:textId="2C0A035A" w:rsidR="00C56AA4" w:rsidRDefault="00C56AA4" w:rsidP="00C56AA4">
            <w:pPr>
              <w:pStyle w:val="TAL"/>
            </w:pPr>
            <w: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073548" w14:textId="172F6ED0" w:rsidR="00C56AA4" w:rsidRDefault="00C56AA4" w:rsidP="00C56AA4">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93B053" w14:textId="3432F239" w:rsidR="00C56AA4" w:rsidRDefault="00C56AA4" w:rsidP="00C56AA4">
            <w:pPr>
              <w:pStyle w:val="TAL"/>
            </w:pPr>
            <w:r>
              <w:t>CP-2430</w:t>
            </w:r>
            <w:r>
              <w:t>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0173A" w14:textId="77777777" w:rsidR="00C56AA4" w:rsidRDefault="00C56AA4" w:rsidP="00C56AA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7D2F4" w14:textId="77777777" w:rsidR="00C56AA4" w:rsidRDefault="00C56AA4" w:rsidP="00C56AA4">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4AE09" w14:textId="77777777" w:rsidR="00C56AA4" w:rsidRDefault="00C56AA4" w:rsidP="00C56AA4">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68E56F7A" w14:textId="6C843CB6" w:rsidR="00C56AA4" w:rsidRDefault="00C56AA4" w:rsidP="00C56AA4">
            <w:pPr>
              <w:pStyle w:val="TAL"/>
              <w:rPr>
                <w:noProof/>
              </w:rPr>
            </w:pPr>
            <w:r>
              <w:rPr>
                <w:rFonts w:cs="Arial"/>
                <w:sz w:val="16"/>
                <w:szCs w:val="16"/>
              </w:rPr>
              <w:t>Support monitoring event for store and forward operation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7DDA" w14:textId="07921631" w:rsidR="00C56AA4" w:rsidRDefault="00C56AA4" w:rsidP="00C56AA4">
            <w:pPr>
              <w:pStyle w:val="TAL"/>
            </w:pPr>
            <w:r>
              <w:t>19.0.0</w:t>
            </w:r>
          </w:p>
        </w:tc>
      </w:tr>
    </w:tbl>
    <w:p w14:paraId="3E0117C9" w14:textId="77777777" w:rsidR="00080512" w:rsidRDefault="00080512" w:rsidP="005E796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ACCEA" w14:textId="77777777" w:rsidR="00CE1697" w:rsidRDefault="00CE1697">
      <w:r>
        <w:separator/>
      </w:r>
    </w:p>
  </w:endnote>
  <w:endnote w:type="continuationSeparator" w:id="0">
    <w:p w14:paraId="7761A9CE" w14:textId="77777777" w:rsidR="00CE1697" w:rsidRDefault="00CE1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BB7E5C" w14:textId="77777777" w:rsidR="00CE1697" w:rsidRDefault="00CE1697">
      <w:r>
        <w:separator/>
      </w:r>
    </w:p>
  </w:footnote>
  <w:footnote w:type="continuationSeparator" w:id="0">
    <w:p w14:paraId="29767B61" w14:textId="77777777" w:rsidR="00CE1697" w:rsidRDefault="00CE1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CDE85" w14:textId="23E6FB59"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4EC9418D"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CCB">
      <w:rPr>
        <w:rFonts w:ascii="Arial" w:hAnsi="Arial" w:cs="Arial"/>
        <w:b/>
        <w:noProof/>
        <w:sz w:val="18"/>
        <w:szCs w:val="18"/>
      </w:rPr>
      <w:t>Release 19</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37ADE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54E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C416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C0F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C06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A467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9272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FA83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6CE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624A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26237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27279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7424562">
    <w:abstractNumId w:val="12"/>
  </w:num>
  <w:num w:numId="4" w16cid:durableId="1763188202">
    <w:abstractNumId w:val="21"/>
  </w:num>
  <w:num w:numId="5" w16cid:durableId="822745910">
    <w:abstractNumId w:val="19"/>
  </w:num>
  <w:num w:numId="6" w16cid:durableId="1299216457">
    <w:abstractNumId w:val="15"/>
  </w:num>
  <w:num w:numId="7" w16cid:durableId="1229462370">
    <w:abstractNumId w:val="11"/>
  </w:num>
  <w:num w:numId="8" w16cid:durableId="1019625422">
    <w:abstractNumId w:val="17"/>
  </w:num>
  <w:num w:numId="9" w16cid:durableId="1953709610">
    <w:abstractNumId w:val="13"/>
  </w:num>
  <w:num w:numId="10" w16cid:durableId="1154494980">
    <w:abstractNumId w:val="14"/>
  </w:num>
  <w:num w:numId="11" w16cid:durableId="1399280188">
    <w:abstractNumId w:val="16"/>
  </w:num>
  <w:num w:numId="12" w16cid:durableId="402069602">
    <w:abstractNumId w:val="18"/>
  </w:num>
  <w:num w:numId="13" w16cid:durableId="1133056113">
    <w:abstractNumId w:val="2"/>
  </w:num>
  <w:num w:numId="14" w16cid:durableId="1710688782">
    <w:abstractNumId w:val="1"/>
  </w:num>
  <w:num w:numId="15" w16cid:durableId="1313367183">
    <w:abstractNumId w:val="0"/>
  </w:num>
  <w:num w:numId="16" w16cid:durableId="124276506">
    <w:abstractNumId w:val="9"/>
  </w:num>
  <w:num w:numId="17" w16cid:durableId="1308046241">
    <w:abstractNumId w:val="7"/>
  </w:num>
  <w:num w:numId="18" w16cid:durableId="1392919893">
    <w:abstractNumId w:val="6"/>
  </w:num>
  <w:num w:numId="19" w16cid:durableId="671614290">
    <w:abstractNumId w:val="5"/>
  </w:num>
  <w:num w:numId="20" w16cid:durableId="905260179">
    <w:abstractNumId w:val="4"/>
  </w:num>
  <w:num w:numId="21" w16cid:durableId="1677418998">
    <w:abstractNumId w:val="8"/>
  </w:num>
  <w:num w:numId="22" w16cid:durableId="130251650">
    <w:abstractNumId w:val="3"/>
  </w:num>
  <w:num w:numId="23" w16cid:durableId="633366658">
    <w:abstractNumId w:val="20"/>
  </w:num>
  <w:num w:numId="24" w16cid:durableId="1092525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5DE"/>
    <w:rsid w:val="00017133"/>
    <w:rsid w:val="00033397"/>
    <w:rsid w:val="00040095"/>
    <w:rsid w:val="00051834"/>
    <w:rsid w:val="00054A22"/>
    <w:rsid w:val="00062023"/>
    <w:rsid w:val="000655A6"/>
    <w:rsid w:val="00080512"/>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27B29"/>
    <w:rsid w:val="002347A2"/>
    <w:rsid w:val="00257DAA"/>
    <w:rsid w:val="002675F0"/>
    <w:rsid w:val="002B6339"/>
    <w:rsid w:val="002D7828"/>
    <w:rsid w:val="002E00EE"/>
    <w:rsid w:val="002E40BF"/>
    <w:rsid w:val="003172DC"/>
    <w:rsid w:val="00334D32"/>
    <w:rsid w:val="00340220"/>
    <w:rsid w:val="003520D2"/>
    <w:rsid w:val="0035462D"/>
    <w:rsid w:val="003765B8"/>
    <w:rsid w:val="003A46B9"/>
    <w:rsid w:val="003C3971"/>
    <w:rsid w:val="00414D3C"/>
    <w:rsid w:val="00423334"/>
    <w:rsid w:val="00427DEB"/>
    <w:rsid w:val="004345EC"/>
    <w:rsid w:val="00440573"/>
    <w:rsid w:val="00465515"/>
    <w:rsid w:val="00486473"/>
    <w:rsid w:val="004A48AB"/>
    <w:rsid w:val="004D3578"/>
    <w:rsid w:val="004E213A"/>
    <w:rsid w:val="004F0988"/>
    <w:rsid w:val="004F3340"/>
    <w:rsid w:val="0053388B"/>
    <w:rsid w:val="00535773"/>
    <w:rsid w:val="00543E6C"/>
    <w:rsid w:val="00565087"/>
    <w:rsid w:val="00581A47"/>
    <w:rsid w:val="00597B11"/>
    <w:rsid w:val="005D2E01"/>
    <w:rsid w:val="005D7526"/>
    <w:rsid w:val="005E4BB2"/>
    <w:rsid w:val="005E7965"/>
    <w:rsid w:val="00602AEA"/>
    <w:rsid w:val="00614FDF"/>
    <w:rsid w:val="0063543D"/>
    <w:rsid w:val="00647114"/>
    <w:rsid w:val="006730C3"/>
    <w:rsid w:val="006A323F"/>
    <w:rsid w:val="006B30D0"/>
    <w:rsid w:val="006C3D95"/>
    <w:rsid w:val="006E5C86"/>
    <w:rsid w:val="00701116"/>
    <w:rsid w:val="00713C44"/>
    <w:rsid w:val="00734A5B"/>
    <w:rsid w:val="0074026F"/>
    <w:rsid w:val="007429F6"/>
    <w:rsid w:val="00744E76"/>
    <w:rsid w:val="00774DA4"/>
    <w:rsid w:val="00781F0F"/>
    <w:rsid w:val="007A1CCB"/>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0667"/>
    <w:rsid w:val="00A53724"/>
    <w:rsid w:val="00A56066"/>
    <w:rsid w:val="00A67717"/>
    <w:rsid w:val="00A73129"/>
    <w:rsid w:val="00A82346"/>
    <w:rsid w:val="00A92BA1"/>
    <w:rsid w:val="00AC2233"/>
    <w:rsid w:val="00AC6BC6"/>
    <w:rsid w:val="00AE65E2"/>
    <w:rsid w:val="00AF3C80"/>
    <w:rsid w:val="00B15449"/>
    <w:rsid w:val="00B93086"/>
    <w:rsid w:val="00BA19ED"/>
    <w:rsid w:val="00BA4B8D"/>
    <w:rsid w:val="00BC0F7D"/>
    <w:rsid w:val="00BC5BA3"/>
    <w:rsid w:val="00BD7D31"/>
    <w:rsid w:val="00BE3255"/>
    <w:rsid w:val="00BF128E"/>
    <w:rsid w:val="00C074DD"/>
    <w:rsid w:val="00C1496A"/>
    <w:rsid w:val="00C33079"/>
    <w:rsid w:val="00C45231"/>
    <w:rsid w:val="00C464F7"/>
    <w:rsid w:val="00C56AA4"/>
    <w:rsid w:val="00C72833"/>
    <w:rsid w:val="00C80F1D"/>
    <w:rsid w:val="00C93F40"/>
    <w:rsid w:val="00C95445"/>
    <w:rsid w:val="00CA3D0C"/>
    <w:rsid w:val="00CA5DE2"/>
    <w:rsid w:val="00CE1697"/>
    <w:rsid w:val="00CF0309"/>
    <w:rsid w:val="00D57972"/>
    <w:rsid w:val="00D63119"/>
    <w:rsid w:val="00D675A9"/>
    <w:rsid w:val="00D738D6"/>
    <w:rsid w:val="00D755EB"/>
    <w:rsid w:val="00D76048"/>
    <w:rsid w:val="00D87E00"/>
    <w:rsid w:val="00D9134D"/>
    <w:rsid w:val="00DA7A03"/>
    <w:rsid w:val="00DB1818"/>
    <w:rsid w:val="00DC309B"/>
    <w:rsid w:val="00DC4DA2"/>
    <w:rsid w:val="00DD4C17"/>
    <w:rsid w:val="00DD74A5"/>
    <w:rsid w:val="00DE7869"/>
    <w:rsid w:val="00DF12E5"/>
    <w:rsid w:val="00DF2B1F"/>
    <w:rsid w:val="00DF62CD"/>
    <w:rsid w:val="00E16509"/>
    <w:rsid w:val="00E44582"/>
    <w:rsid w:val="00E77645"/>
    <w:rsid w:val="00E94D0F"/>
    <w:rsid w:val="00EA15B0"/>
    <w:rsid w:val="00EA5EA7"/>
    <w:rsid w:val="00EC4A25"/>
    <w:rsid w:val="00F025A2"/>
    <w:rsid w:val="00F04712"/>
    <w:rsid w:val="00F13360"/>
    <w:rsid w:val="00F22EC7"/>
    <w:rsid w:val="00F325C8"/>
    <w:rsid w:val="00F653B8"/>
    <w:rsid w:val="00F9008D"/>
    <w:rsid w:val="00F95EB8"/>
    <w:rsid w:val="00FA1266"/>
    <w:rsid w:val="00FA1E60"/>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qFormat/>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6358"/>
    <w:pPr>
      <w:jc w:val="right"/>
    </w:pPr>
  </w:style>
  <w:style w:type="paragraph" w:styleId="TOC5">
    <w:name w:val="toc 5"/>
    <w:basedOn w:val="Normal"/>
    <w:next w:val="Normal"/>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 w:type="paragraph" w:styleId="BalloonText">
    <w:name w:val="Balloon Text"/>
    <w:basedOn w:val="Normal"/>
    <w:link w:val="BalloonTextChar1"/>
    <w:semiHidden/>
    <w:unhideWhenUsed/>
    <w:rsid w:val="00334D32"/>
    <w:pPr>
      <w:spacing w:after="0"/>
    </w:pPr>
    <w:rPr>
      <w:rFonts w:ascii="Segoe UI" w:hAnsi="Segoe UI" w:cs="Segoe UI"/>
      <w:sz w:val="18"/>
      <w:szCs w:val="18"/>
    </w:rPr>
  </w:style>
  <w:style w:type="character" w:customStyle="1" w:styleId="BalloonTextChar1">
    <w:name w:val="Balloon Text Char1"/>
    <w:link w:val="BalloonText"/>
    <w:semiHidden/>
    <w:rsid w:val="00334D32"/>
    <w:rPr>
      <w:rFonts w:ascii="Segoe UI" w:hAnsi="Segoe UI" w:cs="Segoe UI"/>
      <w:sz w:val="18"/>
      <w:szCs w:val="18"/>
    </w:rPr>
  </w:style>
  <w:style w:type="paragraph" w:styleId="Bibliography">
    <w:name w:val="Bibliography"/>
    <w:basedOn w:val="Normal"/>
    <w:next w:val="Normal"/>
    <w:uiPriority w:val="37"/>
    <w:semiHidden/>
    <w:unhideWhenUsed/>
    <w:rsid w:val="00334D32"/>
  </w:style>
  <w:style w:type="paragraph" w:styleId="BlockText">
    <w:name w:val="Block Text"/>
    <w:basedOn w:val="Normal"/>
    <w:rsid w:val="00334D32"/>
    <w:pPr>
      <w:spacing w:after="120"/>
      <w:ind w:left="1440" w:right="1440"/>
    </w:pPr>
  </w:style>
  <w:style w:type="paragraph" w:styleId="BodyText2">
    <w:name w:val="Body Text 2"/>
    <w:basedOn w:val="Normal"/>
    <w:link w:val="BodyText2Char1"/>
    <w:rsid w:val="00334D32"/>
    <w:pPr>
      <w:spacing w:after="120" w:line="480" w:lineRule="auto"/>
    </w:pPr>
  </w:style>
  <w:style w:type="character" w:customStyle="1" w:styleId="BodyText2Char1">
    <w:name w:val="Body Text 2 Char1"/>
    <w:basedOn w:val="DefaultParagraphFont"/>
    <w:link w:val="BodyText2"/>
    <w:rsid w:val="00334D32"/>
  </w:style>
  <w:style w:type="paragraph" w:styleId="BodyText3">
    <w:name w:val="Body Text 3"/>
    <w:basedOn w:val="Normal"/>
    <w:link w:val="BodyText3Char1"/>
    <w:rsid w:val="00334D32"/>
    <w:pPr>
      <w:spacing w:after="120"/>
    </w:pPr>
    <w:rPr>
      <w:sz w:val="16"/>
      <w:szCs w:val="16"/>
    </w:rPr>
  </w:style>
  <w:style w:type="character" w:customStyle="1" w:styleId="BodyText3Char1">
    <w:name w:val="Body Text 3 Char1"/>
    <w:link w:val="BodyText3"/>
    <w:rsid w:val="00334D32"/>
    <w:rPr>
      <w:sz w:val="16"/>
      <w:szCs w:val="16"/>
    </w:rPr>
  </w:style>
  <w:style w:type="paragraph" w:styleId="BodyTextFirstIndent">
    <w:name w:val="Body Text First Indent"/>
    <w:basedOn w:val="BodyText"/>
    <w:link w:val="BodyTextFirstIndentChar1"/>
    <w:rsid w:val="00334D32"/>
    <w:pPr>
      <w:ind w:firstLine="210"/>
    </w:pPr>
  </w:style>
  <w:style w:type="character" w:customStyle="1" w:styleId="BodyTextFirstIndentChar1">
    <w:name w:val="Body Text First Indent Char1"/>
    <w:basedOn w:val="BodyTextChar1"/>
    <w:link w:val="BodyTextFirstIndent"/>
    <w:rsid w:val="00334D32"/>
  </w:style>
  <w:style w:type="paragraph" w:styleId="BodyTextIndent">
    <w:name w:val="Body Text Indent"/>
    <w:basedOn w:val="Normal"/>
    <w:link w:val="BodyTextIndentChar1"/>
    <w:rsid w:val="00334D32"/>
    <w:pPr>
      <w:spacing w:after="120"/>
      <w:ind w:left="283"/>
    </w:pPr>
  </w:style>
  <w:style w:type="character" w:customStyle="1" w:styleId="BodyTextIndentChar1">
    <w:name w:val="Body Text Indent Char1"/>
    <w:basedOn w:val="DefaultParagraphFont"/>
    <w:link w:val="BodyTextIndent"/>
    <w:rsid w:val="00334D32"/>
  </w:style>
  <w:style w:type="paragraph" w:styleId="BodyTextFirstIndent2">
    <w:name w:val="Body Text First Indent 2"/>
    <w:basedOn w:val="BodyTextIndent"/>
    <w:link w:val="BodyTextFirstIndent2Char1"/>
    <w:rsid w:val="00334D32"/>
    <w:pPr>
      <w:ind w:firstLine="210"/>
    </w:pPr>
  </w:style>
  <w:style w:type="character" w:customStyle="1" w:styleId="BodyTextFirstIndent2Char1">
    <w:name w:val="Body Text First Indent 2 Char1"/>
    <w:basedOn w:val="BodyTextIndentChar1"/>
    <w:link w:val="BodyTextFirstIndent2"/>
    <w:rsid w:val="00334D32"/>
  </w:style>
  <w:style w:type="paragraph" w:styleId="BodyTextIndent2">
    <w:name w:val="Body Text Indent 2"/>
    <w:basedOn w:val="Normal"/>
    <w:link w:val="BodyTextIndent2Char1"/>
    <w:rsid w:val="00334D32"/>
    <w:pPr>
      <w:spacing w:after="120" w:line="480" w:lineRule="auto"/>
      <w:ind w:left="283"/>
    </w:pPr>
  </w:style>
  <w:style w:type="character" w:customStyle="1" w:styleId="BodyTextIndent2Char1">
    <w:name w:val="Body Text Indent 2 Char1"/>
    <w:basedOn w:val="DefaultParagraphFont"/>
    <w:link w:val="BodyTextIndent2"/>
    <w:rsid w:val="00334D32"/>
  </w:style>
  <w:style w:type="paragraph" w:styleId="BodyTextIndent3">
    <w:name w:val="Body Text Indent 3"/>
    <w:basedOn w:val="Normal"/>
    <w:link w:val="BodyTextIndent3Char1"/>
    <w:rsid w:val="00334D32"/>
    <w:pPr>
      <w:spacing w:after="120"/>
      <w:ind w:left="283"/>
    </w:pPr>
    <w:rPr>
      <w:sz w:val="16"/>
      <w:szCs w:val="16"/>
    </w:rPr>
  </w:style>
  <w:style w:type="character" w:customStyle="1" w:styleId="BodyTextIndent3Char1">
    <w:name w:val="Body Text Indent 3 Char1"/>
    <w:link w:val="BodyTextIndent3"/>
    <w:rsid w:val="00334D32"/>
    <w:rPr>
      <w:sz w:val="16"/>
      <w:szCs w:val="16"/>
    </w:rPr>
  </w:style>
  <w:style w:type="paragraph" w:styleId="Caption">
    <w:name w:val="caption"/>
    <w:basedOn w:val="Normal"/>
    <w:next w:val="Normal"/>
    <w:semiHidden/>
    <w:unhideWhenUsed/>
    <w:qFormat/>
    <w:rsid w:val="00334D32"/>
    <w:rPr>
      <w:b/>
      <w:bCs/>
    </w:rPr>
  </w:style>
  <w:style w:type="paragraph" w:styleId="Closing">
    <w:name w:val="Closing"/>
    <w:basedOn w:val="Normal"/>
    <w:link w:val="ClosingChar1"/>
    <w:rsid w:val="00334D32"/>
    <w:pPr>
      <w:ind w:left="4252"/>
    </w:pPr>
  </w:style>
  <w:style w:type="character" w:customStyle="1" w:styleId="ClosingChar1">
    <w:name w:val="Closing Char1"/>
    <w:basedOn w:val="DefaultParagraphFont"/>
    <w:link w:val="Closing"/>
    <w:rsid w:val="00334D32"/>
  </w:style>
  <w:style w:type="paragraph" w:styleId="CommentText">
    <w:name w:val="annotation text"/>
    <w:basedOn w:val="Normal"/>
    <w:link w:val="CommentTextChar1"/>
    <w:rsid w:val="00334D32"/>
  </w:style>
  <w:style w:type="character" w:customStyle="1" w:styleId="CommentTextChar1">
    <w:name w:val="Comment Text Char1"/>
    <w:basedOn w:val="DefaultParagraphFont"/>
    <w:link w:val="CommentText"/>
    <w:rsid w:val="00334D32"/>
  </w:style>
  <w:style w:type="paragraph" w:styleId="CommentSubject">
    <w:name w:val="annotation subject"/>
    <w:basedOn w:val="CommentText"/>
    <w:next w:val="CommentText"/>
    <w:link w:val="CommentSubjectChar1"/>
    <w:rsid w:val="00334D32"/>
    <w:rPr>
      <w:b/>
      <w:bCs/>
    </w:rPr>
  </w:style>
  <w:style w:type="character" w:customStyle="1" w:styleId="CommentSubjectChar1">
    <w:name w:val="Comment Subject Char1"/>
    <w:link w:val="CommentSubject"/>
    <w:rsid w:val="00334D32"/>
    <w:rPr>
      <w:b/>
      <w:bCs/>
    </w:rPr>
  </w:style>
  <w:style w:type="paragraph" w:styleId="Date">
    <w:name w:val="Date"/>
    <w:basedOn w:val="Normal"/>
    <w:next w:val="Normal"/>
    <w:link w:val="DateChar1"/>
    <w:rsid w:val="00334D32"/>
  </w:style>
  <w:style w:type="character" w:customStyle="1" w:styleId="DateChar1">
    <w:name w:val="Date Char1"/>
    <w:basedOn w:val="DefaultParagraphFont"/>
    <w:link w:val="Date"/>
    <w:rsid w:val="00334D32"/>
  </w:style>
  <w:style w:type="paragraph" w:styleId="DocumentMap">
    <w:name w:val="Document Map"/>
    <w:basedOn w:val="Normal"/>
    <w:link w:val="DocumentMapChar1"/>
    <w:rsid w:val="00334D32"/>
    <w:rPr>
      <w:rFonts w:ascii="Segoe UI" w:hAnsi="Segoe UI" w:cs="Segoe UI"/>
      <w:sz w:val="16"/>
      <w:szCs w:val="16"/>
    </w:rPr>
  </w:style>
  <w:style w:type="character" w:customStyle="1" w:styleId="DocumentMapChar1">
    <w:name w:val="Document Map Char1"/>
    <w:link w:val="DocumentMap"/>
    <w:rsid w:val="00334D32"/>
    <w:rPr>
      <w:rFonts w:ascii="Segoe UI" w:hAnsi="Segoe UI" w:cs="Segoe UI"/>
      <w:sz w:val="16"/>
      <w:szCs w:val="16"/>
    </w:rPr>
  </w:style>
  <w:style w:type="paragraph" w:styleId="E-mailSignature">
    <w:name w:val="E-mail Signature"/>
    <w:basedOn w:val="Normal"/>
    <w:link w:val="E-mailSignatureChar1"/>
    <w:rsid w:val="00334D32"/>
  </w:style>
  <w:style w:type="character" w:customStyle="1" w:styleId="E-mailSignatureChar1">
    <w:name w:val="E-mail Signature Char1"/>
    <w:basedOn w:val="DefaultParagraphFont"/>
    <w:link w:val="E-mailSignature"/>
    <w:rsid w:val="00334D32"/>
  </w:style>
  <w:style w:type="paragraph" w:styleId="EndnoteText">
    <w:name w:val="endnote text"/>
    <w:basedOn w:val="Normal"/>
    <w:link w:val="EndnoteTextChar"/>
    <w:rsid w:val="00334D32"/>
  </w:style>
  <w:style w:type="character" w:customStyle="1" w:styleId="EndnoteTextChar">
    <w:name w:val="Endnote Text Char"/>
    <w:basedOn w:val="DefaultParagraphFont"/>
    <w:link w:val="EndnoteText"/>
    <w:rsid w:val="00334D32"/>
  </w:style>
  <w:style w:type="paragraph" w:styleId="EnvelopeAddress">
    <w:name w:val="envelope address"/>
    <w:basedOn w:val="Normal"/>
    <w:rsid w:val="00334D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4D32"/>
    <w:rPr>
      <w:rFonts w:ascii="Calibri Light" w:hAnsi="Calibri Light"/>
    </w:rPr>
  </w:style>
  <w:style w:type="paragraph" w:styleId="FootnoteText">
    <w:name w:val="footnote text"/>
    <w:basedOn w:val="Normal"/>
    <w:link w:val="FootnoteTextChar"/>
    <w:rsid w:val="00334D32"/>
  </w:style>
  <w:style w:type="character" w:customStyle="1" w:styleId="FootnoteTextChar">
    <w:name w:val="Footnote Text Char"/>
    <w:basedOn w:val="DefaultParagraphFont"/>
    <w:link w:val="FootnoteText"/>
    <w:rsid w:val="00334D32"/>
  </w:style>
  <w:style w:type="paragraph" w:styleId="HTMLAddress">
    <w:name w:val="HTML Address"/>
    <w:basedOn w:val="Normal"/>
    <w:link w:val="HTMLAddressChar"/>
    <w:rsid w:val="00334D32"/>
    <w:rPr>
      <w:i/>
      <w:iCs/>
    </w:rPr>
  </w:style>
  <w:style w:type="character" w:customStyle="1" w:styleId="HTMLAddressChar">
    <w:name w:val="HTML Address Char"/>
    <w:link w:val="HTMLAddress"/>
    <w:rsid w:val="00334D32"/>
    <w:rPr>
      <w:i/>
      <w:iCs/>
    </w:rPr>
  </w:style>
  <w:style w:type="paragraph" w:styleId="HTMLPreformatted">
    <w:name w:val="HTML Preformatted"/>
    <w:basedOn w:val="Normal"/>
    <w:link w:val="HTMLPreformattedChar"/>
    <w:rsid w:val="00334D32"/>
    <w:rPr>
      <w:rFonts w:ascii="Courier New" w:hAnsi="Courier New" w:cs="Courier New"/>
    </w:rPr>
  </w:style>
  <w:style w:type="character" w:customStyle="1" w:styleId="HTMLPreformattedChar">
    <w:name w:val="HTML Preformatted Char"/>
    <w:link w:val="HTMLPreformatted"/>
    <w:rsid w:val="00334D32"/>
    <w:rPr>
      <w:rFonts w:ascii="Courier New" w:hAnsi="Courier New" w:cs="Courier New"/>
    </w:rPr>
  </w:style>
  <w:style w:type="paragraph" w:styleId="Index2">
    <w:name w:val="index 2"/>
    <w:basedOn w:val="Normal"/>
    <w:next w:val="Normal"/>
    <w:rsid w:val="00334D32"/>
    <w:pPr>
      <w:ind w:left="400" w:hanging="200"/>
    </w:pPr>
  </w:style>
  <w:style w:type="paragraph" w:styleId="Index3">
    <w:name w:val="index 3"/>
    <w:basedOn w:val="Normal"/>
    <w:next w:val="Normal"/>
    <w:rsid w:val="00334D32"/>
    <w:pPr>
      <w:ind w:left="600" w:hanging="200"/>
    </w:pPr>
  </w:style>
  <w:style w:type="paragraph" w:styleId="Index4">
    <w:name w:val="index 4"/>
    <w:basedOn w:val="Normal"/>
    <w:next w:val="Normal"/>
    <w:rsid w:val="00334D32"/>
    <w:pPr>
      <w:ind w:left="800" w:hanging="200"/>
    </w:pPr>
  </w:style>
  <w:style w:type="paragraph" w:styleId="Index5">
    <w:name w:val="index 5"/>
    <w:basedOn w:val="Normal"/>
    <w:next w:val="Normal"/>
    <w:rsid w:val="00334D32"/>
    <w:pPr>
      <w:ind w:left="1000" w:hanging="200"/>
    </w:pPr>
  </w:style>
  <w:style w:type="paragraph" w:styleId="Index6">
    <w:name w:val="index 6"/>
    <w:basedOn w:val="Normal"/>
    <w:next w:val="Normal"/>
    <w:rsid w:val="00334D32"/>
    <w:pPr>
      <w:ind w:left="1200" w:hanging="200"/>
    </w:pPr>
  </w:style>
  <w:style w:type="paragraph" w:styleId="Index7">
    <w:name w:val="index 7"/>
    <w:basedOn w:val="Normal"/>
    <w:next w:val="Normal"/>
    <w:rsid w:val="00334D32"/>
    <w:pPr>
      <w:ind w:left="1400" w:hanging="200"/>
    </w:pPr>
  </w:style>
  <w:style w:type="paragraph" w:styleId="Index8">
    <w:name w:val="index 8"/>
    <w:basedOn w:val="Normal"/>
    <w:next w:val="Normal"/>
    <w:rsid w:val="00334D32"/>
    <w:pPr>
      <w:ind w:left="1600" w:hanging="200"/>
    </w:pPr>
  </w:style>
  <w:style w:type="paragraph" w:styleId="Index9">
    <w:name w:val="index 9"/>
    <w:basedOn w:val="Normal"/>
    <w:next w:val="Normal"/>
    <w:rsid w:val="00334D32"/>
    <w:pPr>
      <w:ind w:left="1800" w:hanging="200"/>
    </w:pPr>
  </w:style>
  <w:style w:type="paragraph" w:styleId="IndexHeading">
    <w:name w:val="index heading"/>
    <w:basedOn w:val="Normal"/>
    <w:next w:val="Index1"/>
    <w:rsid w:val="00334D32"/>
    <w:rPr>
      <w:rFonts w:ascii="Calibri Light" w:hAnsi="Calibri Light"/>
      <w:b/>
      <w:bCs/>
    </w:rPr>
  </w:style>
  <w:style w:type="paragraph" w:styleId="IntenseQuote">
    <w:name w:val="Intense Quote"/>
    <w:basedOn w:val="Normal"/>
    <w:next w:val="Normal"/>
    <w:link w:val="IntenseQuoteChar"/>
    <w:uiPriority w:val="30"/>
    <w:qFormat/>
    <w:rsid w:val="00334D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4D32"/>
    <w:rPr>
      <w:i/>
      <w:iCs/>
      <w:color w:val="4472C4"/>
    </w:rPr>
  </w:style>
  <w:style w:type="paragraph" w:styleId="ListBullet">
    <w:name w:val="List Bullet"/>
    <w:basedOn w:val="Normal"/>
    <w:rsid w:val="00334D32"/>
    <w:pPr>
      <w:numPr>
        <w:numId w:val="16"/>
      </w:numPr>
      <w:contextualSpacing/>
    </w:pPr>
  </w:style>
  <w:style w:type="paragraph" w:styleId="ListBullet2">
    <w:name w:val="List Bullet 2"/>
    <w:basedOn w:val="Normal"/>
    <w:rsid w:val="00334D32"/>
    <w:pPr>
      <w:numPr>
        <w:numId w:val="17"/>
      </w:numPr>
      <w:contextualSpacing/>
    </w:pPr>
  </w:style>
  <w:style w:type="paragraph" w:styleId="ListBullet3">
    <w:name w:val="List Bullet 3"/>
    <w:basedOn w:val="Normal"/>
    <w:rsid w:val="00334D32"/>
    <w:pPr>
      <w:numPr>
        <w:numId w:val="18"/>
      </w:numPr>
      <w:contextualSpacing/>
    </w:pPr>
  </w:style>
  <w:style w:type="paragraph" w:styleId="ListBullet4">
    <w:name w:val="List Bullet 4"/>
    <w:basedOn w:val="Normal"/>
    <w:rsid w:val="00334D32"/>
    <w:pPr>
      <w:numPr>
        <w:numId w:val="19"/>
      </w:numPr>
      <w:contextualSpacing/>
    </w:pPr>
  </w:style>
  <w:style w:type="paragraph" w:styleId="ListBullet5">
    <w:name w:val="List Bullet 5"/>
    <w:basedOn w:val="Normal"/>
    <w:rsid w:val="00334D32"/>
    <w:pPr>
      <w:numPr>
        <w:numId w:val="20"/>
      </w:numPr>
      <w:contextualSpacing/>
    </w:pPr>
  </w:style>
  <w:style w:type="paragraph" w:styleId="ListContinue">
    <w:name w:val="List Continue"/>
    <w:basedOn w:val="Normal"/>
    <w:rsid w:val="00334D32"/>
    <w:pPr>
      <w:spacing w:after="120"/>
      <w:ind w:left="283"/>
      <w:contextualSpacing/>
    </w:pPr>
  </w:style>
  <w:style w:type="paragraph" w:styleId="ListContinue2">
    <w:name w:val="List Continue 2"/>
    <w:basedOn w:val="Normal"/>
    <w:rsid w:val="00334D32"/>
    <w:pPr>
      <w:spacing w:after="120"/>
      <w:ind w:left="566"/>
      <w:contextualSpacing/>
    </w:pPr>
  </w:style>
  <w:style w:type="paragraph" w:styleId="ListContinue3">
    <w:name w:val="List Continue 3"/>
    <w:basedOn w:val="Normal"/>
    <w:rsid w:val="00334D32"/>
    <w:pPr>
      <w:spacing w:after="120"/>
      <w:ind w:left="849"/>
      <w:contextualSpacing/>
    </w:pPr>
  </w:style>
  <w:style w:type="paragraph" w:styleId="ListContinue4">
    <w:name w:val="List Continue 4"/>
    <w:basedOn w:val="Normal"/>
    <w:rsid w:val="00334D32"/>
    <w:pPr>
      <w:spacing w:after="120"/>
      <w:ind w:left="1132"/>
      <w:contextualSpacing/>
    </w:pPr>
  </w:style>
  <w:style w:type="paragraph" w:styleId="ListContinue5">
    <w:name w:val="List Continue 5"/>
    <w:basedOn w:val="Normal"/>
    <w:rsid w:val="00334D32"/>
    <w:pPr>
      <w:spacing w:after="120"/>
      <w:ind w:left="1415"/>
      <w:contextualSpacing/>
    </w:pPr>
  </w:style>
  <w:style w:type="paragraph" w:styleId="ListNumber">
    <w:name w:val="List Number"/>
    <w:basedOn w:val="Normal"/>
    <w:rsid w:val="00334D32"/>
    <w:pPr>
      <w:numPr>
        <w:numId w:val="21"/>
      </w:numPr>
      <w:contextualSpacing/>
    </w:pPr>
  </w:style>
  <w:style w:type="paragraph" w:styleId="ListNumber2">
    <w:name w:val="List Number 2"/>
    <w:basedOn w:val="Normal"/>
    <w:rsid w:val="00334D32"/>
    <w:pPr>
      <w:numPr>
        <w:numId w:val="22"/>
      </w:numPr>
      <w:contextualSpacing/>
    </w:pPr>
  </w:style>
  <w:style w:type="paragraph" w:styleId="ListNumber3">
    <w:name w:val="List Number 3"/>
    <w:basedOn w:val="Normal"/>
    <w:rsid w:val="00334D32"/>
    <w:pPr>
      <w:numPr>
        <w:numId w:val="13"/>
      </w:numPr>
      <w:contextualSpacing/>
    </w:pPr>
  </w:style>
  <w:style w:type="paragraph" w:styleId="ListNumber4">
    <w:name w:val="List Number 4"/>
    <w:basedOn w:val="Normal"/>
    <w:rsid w:val="00334D32"/>
    <w:pPr>
      <w:numPr>
        <w:numId w:val="14"/>
      </w:numPr>
      <w:contextualSpacing/>
    </w:pPr>
  </w:style>
  <w:style w:type="paragraph" w:styleId="ListNumber5">
    <w:name w:val="List Number 5"/>
    <w:basedOn w:val="Normal"/>
    <w:rsid w:val="00334D32"/>
    <w:pPr>
      <w:numPr>
        <w:numId w:val="15"/>
      </w:numPr>
      <w:contextualSpacing/>
    </w:pPr>
  </w:style>
  <w:style w:type="paragraph" w:styleId="ListParagraph">
    <w:name w:val="List Paragraph"/>
    <w:basedOn w:val="Normal"/>
    <w:uiPriority w:val="34"/>
    <w:qFormat/>
    <w:rsid w:val="00334D32"/>
    <w:pPr>
      <w:ind w:left="720"/>
    </w:pPr>
  </w:style>
  <w:style w:type="paragraph" w:styleId="MacroText">
    <w:name w:val="macro"/>
    <w:link w:val="MacroTextChar"/>
    <w:rsid w:val="00334D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34D32"/>
    <w:rPr>
      <w:rFonts w:ascii="Courier New" w:hAnsi="Courier New" w:cs="Courier New"/>
    </w:rPr>
  </w:style>
  <w:style w:type="paragraph" w:styleId="MessageHeader">
    <w:name w:val="Message Header"/>
    <w:basedOn w:val="Normal"/>
    <w:link w:val="MessageHeaderChar"/>
    <w:rsid w:val="00334D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4D32"/>
    <w:rPr>
      <w:rFonts w:ascii="Calibri Light" w:hAnsi="Calibri Light"/>
      <w:sz w:val="24"/>
      <w:szCs w:val="24"/>
      <w:shd w:val="pct20" w:color="auto" w:fill="auto"/>
    </w:rPr>
  </w:style>
  <w:style w:type="paragraph" w:styleId="NoSpacing">
    <w:name w:val="No Spacing"/>
    <w:uiPriority w:val="1"/>
    <w:qFormat/>
    <w:rsid w:val="00334D32"/>
    <w:pPr>
      <w:overflowPunct w:val="0"/>
      <w:autoSpaceDE w:val="0"/>
      <w:autoSpaceDN w:val="0"/>
      <w:adjustRightInd w:val="0"/>
      <w:textAlignment w:val="baseline"/>
    </w:pPr>
  </w:style>
  <w:style w:type="paragraph" w:styleId="NormalWeb">
    <w:name w:val="Normal (Web)"/>
    <w:basedOn w:val="Normal"/>
    <w:rsid w:val="00334D32"/>
    <w:rPr>
      <w:sz w:val="24"/>
      <w:szCs w:val="24"/>
    </w:rPr>
  </w:style>
  <w:style w:type="paragraph" w:styleId="NormalIndent">
    <w:name w:val="Normal Indent"/>
    <w:basedOn w:val="Normal"/>
    <w:rsid w:val="00334D32"/>
    <w:pPr>
      <w:ind w:left="720"/>
    </w:pPr>
  </w:style>
  <w:style w:type="paragraph" w:styleId="NoteHeading">
    <w:name w:val="Note Heading"/>
    <w:basedOn w:val="Normal"/>
    <w:next w:val="Normal"/>
    <w:link w:val="NoteHeadingChar"/>
    <w:rsid w:val="00334D32"/>
  </w:style>
  <w:style w:type="character" w:customStyle="1" w:styleId="NoteHeadingChar">
    <w:name w:val="Note Heading Char"/>
    <w:basedOn w:val="DefaultParagraphFont"/>
    <w:link w:val="NoteHeading"/>
    <w:rsid w:val="00334D32"/>
  </w:style>
  <w:style w:type="paragraph" w:styleId="PlainText">
    <w:name w:val="Plain Text"/>
    <w:basedOn w:val="Normal"/>
    <w:link w:val="PlainTextChar"/>
    <w:rsid w:val="00334D32"/>
    <w:rPr>
      <w:rFonts w:ascii="Courier New" w:hAnsi="Courier New" w:cs="Courier New"/>
    </w:rPr>
  </w:style>
  <w:style w:type="character" w:customStyle="1" w:styleId="PlainTextChar">
    <w:name w:val="Plain Text Char"/>
    <w:link w:val="PlainText"/>
    <w:rsid w:val="00334D32"/>
    <w:rPr>
      <w:rFonts w:ascii="Courier New" w:hAnsi="Courier New" w:cs="Courier New"/>
    </w:rPr>
  </w:style>
  <w:style w:type="paragraph" w:styleId="Quote">
    <w:name w:val="Quote"/>
    <w:basedOn w:val="Normal"/>
    <w:next w:val="Normal"/>
    <w:link w:val="QuoteChar"/>
    <w:uiPriority w:val="29"/>
    <w:qFormat/>
    <w:rsid w:val="00334D32"/>
    <w:pPr>
      <w:spacing w:before="200" w:after="160"/>
      <w:ind w:left="864" w:right="864"/>
      <w:jc w:val="center"/>
    </w:pPr>
    <w:rPr>
      <w:i/>
      <w:iCs/>
      <w:color w:val="404040"/>
    </w:rPr>
  </w:style>
  <w:style w:type="character" w:customStyle="1" w:styleId="QuoteChar">
    <w:name w:val="Quote Char"/>
    <w:link w:val="Quote"/>
    <w:uiPriority w:val="29"/>
    <w:rsid w:val="00334D32"/>
    <w:rPr>
      <w:i/>
      <w:iCs/>
      <w:color w:val="404040"/>
    </w:rPr>
  </w:style>
  <w:style w:type="paragraph" w:styleId="Salutation">
    <w:name w:val="Salutation"/>
    <w:basedOn w:val="Normal"/>
    <w:next w:val="Normal"/>
    <w:link w:val="SalutationChar"/>
    <w:rsid w:val="00334D32"/>
  </w:style>
  <w:style w:type="character" w:customStyle="1" w:styleId="SalutationChar">
    <w:name w:val="Salutation Char"/>
    <w:basedOn w:val="DefaultParagraphFont"/>
    <w:link w:val="Salutation"/>
    <w:rsid w:val="00334D32"/>
  </w:style>
  <w:style w:type="paragraph" w:styleId="Signature">
    <w:name w:val="Signature"/>
    <w:basedOn w:val="Normal"/>
    <w:link w:val="SignatureChar"/>
    <w:rsid w:val="00334D32"/>
    <w:pPr>
      <w:ind w:left="4252"/>
    </w:pPr>
  </w:style>
  <w:style w:type="character" w:customStyle="1" w:styleId="SignatureChar">
    <w:name w:val="Signature Char"/>
    <w:basedOn w:val="DefaultParagraphFont"/>
    <w:link w:val="Signature"/>
    <w:rsid w:val="00334D32"/>
  </w:style>
  <w:style w:type="paragraph" w:styleId="Subtitle">
    <w:name w:val="Subtitle"/>
    <w:basedOn w:val="Normal"/>
    <w:next w:val="Normal"/>
    <w:link w:val="SubtitleChar"/>
    <w:qFormat/>
    <w:rsid w:val="00334D32"/>
    <w:pPr>
      <w:spacing w:after="60"/>
      <w:jc w:val="center"/>
      <w:outlineLvl w:val="1"/>
    </w:pPr>
    <w:rPr>
      <w:rFonts w:ascii="Calibri Light" w:hAnsi="Calibri Light"/>
      <w:sz w:val="24"/>
      <w:szCs w:val="24"/>
    </w:rPr>
  </w:style>
  <w:style w:type="character" w:customStyle="1" w:styleId="SubtitleChar">
    <w:name w:val="Subtitle Char"/>
    <w:link w:val="Subtitle"/>
    <w:rsid w:val="00334D32"/>
    <w:rPr>
      <w:rFonts w:ascii="Calibri Light" w:hAnsi="Calibri Light"/>
      <w:sz w:val="24"/>
      <w:szCs w:val="24"/>
    </w:rPr>
  </w:style>
  <w:style w:type="paragraph" w:styleId="TableofAuthorities">
    <w:name w:val="table of authorities"/>
    <w:basedOn w:val="Normal"/>
    <w:next w:val="Normal"/>
    <w:rsid w:val="00334D32"/>
    <w:pPr>
      <w:ind w:left="200" w:hanging="200"/>
    </w:pPr>
  </w:style>
  <w:style w:type="paragraph" w:styleId="TableofFigures">
    <w:name w:val="table of figures"/>
    <w:basedOn w:val="Normal"/>
    <w:next w:val="Normal"/>
    <w:rsid w:val="00334D32"/>
  </w:style>
  <w:style w:type="paragraph" w:styleId="Title">
    <w:name w:val="Title"/>
    <w:basedOn w:val="Normal"/>
    <w:next w:val="Normal"/>
    <w:link w:val="TitleChar"/>
    <w:qFormat/>
    <w:rsid w:val="00334D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4D32"/>
    <w:rPr>
      <w:rFonts w:ascii="Calibri Light" w:hAnsi="Calibri Light"/>
      <w:b/>
      <w:bCs/>
      <w:kern w:val="28"/>
      <w:sz w:val="32"/>
      <w:szCs w:val="32"/>
    </w:rPr>
  </w:style>
  <w:style w:type="paragraph" w:styleId="TOAHeading">
    <w:name w:val="toa heading"/>
    <w:basedOn w:val="Normal"/>
    <w:next w:val="Normal"/>
    <w:rsid w:val="00334D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34D3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34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 w:id="181043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83</Pages>
  <Words>30623</Words>
  <Characters>174557</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36</cp:revision>
  <cp:lastPrinted>2019-02-25T14:05:00Z</cp:lastPrinted>
  <dcterms:created xsi:type="dcterms:W3CDTF">2020-07-05T20:30:00Z</dcterms:created>
  <dcterms:modified xsi:type="dcterms:W3CDTF">2024-12-01T17:39:00Z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vt:lpwstr>
  </property>
</Properties>
</file>