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4E7FC52B"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r w:rsidR="00AD0C89">
              <w:t>1</w:t>
            </w:r>
            <w:r>
              <w:t xml:space="preserve">.0 </w:t>
            </w:r>
            <w:r>
              <w:rPr>
                <w:sz w:val="32"/>
              </w:rPr>
              <w:t>(202</w:t>
            </w:r>
            <w:r w:rsidR="00E57388">
              <w:rPr>
                <w:sz w:val="32"/>
              </w:rPr>
              <w:t>4</w:t>
            </w:r>
            <w:r>
              <w:rPr>
                <w:sz w:val="32"/>
              </w:rPr>
              <w:t>-</w:t>
            </w:r>
            <w:r w:rsidR="00AD0C89">
              <w:rPr>
                <w:sz w:val="32"/>
              </w:rPr>
              <w:t>12</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2" w:name="_MON_1684549432"/>
      <w:bookmarkEnd w:id="2"/>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96119011" r:id="rId10"/>
              </w:object>
            </w:r>
          </w:p>
        </w:tc>
        <w:tc>
          <w:tcPr>
            <w:tcW w:w="5540" w:type="dxa"/>
            <w:shd w:val="clear" w:color="auto" w:fill="auto"/>
          </w:tcPr>
          <w:p w14:paraId="75988864" w14:textId="77777777" w:rsidR="00CE57B7" w:rsidRDefault="003319AF">
            <w:pPr>
              <w:jc w:val="right"/>
            </w:pPr>
            <w:bookmarkStart w:id="3"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4"/>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5"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6"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6"/>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7"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BB03946" w:rsidR="00CE57B7" w:rsidRDefault="003319AF">
            <w:pPr>
              <w:pStyle w:val="FP"/>
              <w:jc w:val="center"/>
              <w:rPr>
                <w:noProof/>
                <w:sz w:val="18"/>
              </w:rPr>
            </w:pPr>
            <w:r>
              <w:rPr>
                <w:noProof/>
                <w:sz w:val="18"/>
              </w:rPr>
              <w:t>© 202</w:t>
            </w:r>
            <w:r w:rsidR="00E57388">
              <w:rPr>
                <w:noProof/>
                <w:sz w:val="18"/>
              </w:rPr>
              <w:t>4</w:t>
            </w:r>
            <w:r>
              <w:rPr>
                <w:noProof/>
                <w:sz w:val="18"/>
              </w:rPr>
              <w:t>, 3GPP Organizational Partners (ARIB, ATIS, CCSA, ETSI, TSDSI, TTA, TTC).</w:t>
            </w:r>
            <w:bookmarkStart w:id="8" w:name="copyrightaddon"/>
            <w:bookmarkEnd w:id="8"/>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7"/>
          </w:p>
          <w:p w14:paraId="3B98CB30" w14:textId="77777777" w:rsidR="00CE57B7" w:rsidRDefault="00CE57B7"/>
        </w:tc>
      </w:tr>
      <w:bookmarkEnd w:id="5"/>
    </w:tbl>
    <w:p w14:paraId="7961D141" w14:textId="77777777" w:rsidR="00CE57B7" w:rsidRPr="009131CE" w:rsidRDefault="003319AF" w:rsidP="000B267A">
      <w:pPr>
        <w:pStyle w:val="TT"/>
        <w:rPr>
          <w:lang w:val="en-US"/>
        </w:rPr>
      </w:pPr>
      <w:r w:rsidRPr="009131CE">
        <w:rPr>
          <w:lang w:val="en-US"/>
        </w:rPr>
        <w:br w:type="page"/>
      </w:r>
      <w:bookmarkStart w:id="9" w:name="tableOfContents"/>
      <w:bookmarkEnd w:id="9"/>
      <w:r w:rsidRPr="009131CE">
        <w:rPr>
          <w:lang w:val="en-US"/>
        </w:rPr>
        <w:lastRenderedPageBreak/>
        <w:t>Contents</w:t>
      </w:r>
    </w:p>
    <w:p w14:paraId="4BBEF29E" w14:textId="7AEB35A6" w:rsidR="002A527F" w:rsidRDefault="003319AF">
      <w:pPr>
        <w:pStyle w:val="TOC1"/>
        <w:rPr>
          <w:rFonts w:asciiTheme="minorHAnsi" w:eastAsiaTheme="minorEastAsia" w:hAnsiTheme="minorHAnsi" w:cstheme="minorBidi"/>
          <w:noProof/>
          <w:kern w:val="2"/>
          <w:szCs w:val="22"/>
          <w:lang w:eastAsia="ko-KR"/>
          <w14:ligatures w14:val="standardContextual"/>
        </w:rPr>
      </w:pPr>
      <w:r>
        <w:fldChar w:fldCharType="begin" w:fldLock="1"/>
      </w:r>
      <w:r w:rsidRPr="009131CE">
        <w:rPr>
          <w:lang w:val="en-US"/>
        </w:rPr>
        <w:instrText xml:space="preserve"> TOC \o "1-9" </w:instrText>
      </w:r>
      <w:r>
        <w:fldChar w:fldCharType="separate"/>
      </w:r>
      <w:r w:rsidR="002A527F" w:rsidRPr="00CD49D9">
        <w:rPr>
          <w:noProof/>
          <w:lang w:val="en-US"/>
        </w:rPr>
        <w:t>Foreword</w:t>
      </w:r>
      <w:r w:rsidR="002A527F">
        <w:rPr>
          <w:noProof/>
        </w:rPr>
        <w:tab/>
      </w:r>
      <w:r w:rsidR="002A527F">
        <w:rPr>
          <w:noProof/>
        </w:rPr>
        <w:fldChar w:fldCharType="begin" w:fldLock="1"/>
      </w:r>
      <w:r w:rsidR="002A527F">
        <w:rPr>
          <w:noProof/>
        </w:rPr>
        <w:instrText xml:space="preserve"> PAGEREF _Toc185509294 \h </w:instrText>
      </w:r>
      <w:r w:rsidR="002A527F">
        <w:rPr>
          <w:noProof/>
        </w:rPr>
      </w:r>
      <w:r w:rsidR="002A527F">
        <w:rPr>
          <w:noProof/>
        </w:rPr>
        <w:fldChar w:fldCharType="separate"/>
      </w:r>
      <w:r w:rsidR="002A527F">
        <w:rPr>
          <w:noProof/>
        </w:rPr>
        <w:t>13</w:t>
      </w:r>
      <w:r w:rsidR="002A527F">
        <w:rPr>
          <w:noProof/>
        </w:rPr>
        <w:fldChar w:fldCharType="end"/>
      </w:r>
    </w:p>
    <w:p w14:paraId="776E6D57" w14:textId="4AC18505"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_Toc185509295 \h </w:instrText>
      </w:r>
      <w:r>
        <w:rPr>
          <w:noProof/>
        </w:rPr>
      </w:r>
      <w:r>
        <w:rPr>
          <w:noProof/>
        </w:rPr>
        <w:fldChar w:fldCharType="separate"/>
      </w:r>
      <w:r>
        <w:rPr>
          <w:noProof/>
        </w:rPr>
        <w:t>15</w:t>
      </w:r>
      <w:r>
        <w:rPr>
          <w:noProof/>
        </w:rPr>
        <w:fldChar w:fldCharType="end"/>
      </w:r>
    </w:p>
    <w:p w14:paraId="6265898E" w14:textId="05B12201"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_Toc185509296 \h </w:instrText>
      </w:r>
      <w:r>
        <w:rPr>
          <w:noProof/>
        </w:rPr>
      </w:r>
      <w:r>
        <w:rPr>
          <w:noProof/>
        </w:rPr>
        <w:fldChar w:fldCharType="separate"/>
      </w:r>
      <w:r>
        <w:rPr>
          <w:noProof/>
        </w:rPr>
        <w:t>15</w:t>
      </w:r>
      <w:r>
        <w:rPr>
          <w:noProof/>
        </w:rPr>
        <w:fldChar w:fldCharType="end"/>
      </w:r>
    </w:p>
    <w:p w14:paraId="6C5AFC9A" w14:textId="219CC9B0"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_Toc185509297 \h </w:instrText>
      </w:r>
      <w:r>
        <w:rPr>
          <w:noProof/>
        </w:rPr>
      </w:r>
      <w:r>
        <w:rPr>
          <w:noProof/>
        </w:rPr>
        <w:fldChar w:fldCharType="separate"/>
      </w:r>
      <w:r>
        <w:rPr>
          <w:noProof/>
        </w:rPr>
        <w:t>16</w:t>
      </w:r>
      <w:r>
        <w:rPr>
          <w:noProof/>
        </w:rPr>
        <w:fldChar w:fldCharType="end"/>
      </w:r>
    </w:p>
    <w:p w14:paraId="79998EFC" w14:textId="2794FC64"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_Toc185509298 \h </w:instrText>
      </w:r>
      <w:r>
        <w:rPr>
          <w:noProof/>
        </w:rPr>
      </w:r>
      <w:r>
        <w:rPr>
          <w:noProof/>
        </w:rPr>
        <w:fldChar w:fldCharType="separate"/>
      </w:r>
      <w:r>
        <w:rPr>
          <w:noProof/>
        </w:rPr>
        <w:t>16</w:t>
      </w:r>
      <w:r>
        <w:rPr>
          <w:noProof/>
        </w:rPr>
        <w:fldChar w:fldCharType="end"/>
      </w:r>
    </w:p>
    <w:p w14:paraId="130F613F" w14:textId="382CBDFB"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_Toc185509299 \h </w:instrText>
      </w:r>
      <w:r>
        <w:rPr>
          <w:noProof/>
        </w:rPr>
      </w:r>
      <w:r>
        <w:rPr>
          <w:noProof/>
        </w:rPr>
        <w:fldChar w:fldCharType="separate"/>
      </w:r>
      <w:r>
        <w:rPr>
          <w:noProof/>
        </w:rPr>
        <w:t>16</w:t>
      </w:r>
      <w:r>
        <w:rPr>
          <w:noProof/>
        </w:rPr>
        <w:fldChar w:fldCharType="end"/>
      </w:r>
    </w:p>
    <w:p w14:paraId="50125F90" w14:textId="5E88FA56"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_Toc185509300 \h </w:instrText>
      </w:r>
      <w:r>
        <w:rPr>
          <w:noProof/>
        </w:rPr>
      </w:r>
      <w:r>
        <w:rPr>
          <w:noProof/>
        </w:rPr>
        <w:fldChar w:fldCharType="separate"/>
      </w:r>
      <w:r>
        <w:rPr>
          <w:noProof/>
        </w:rPr>
        <w:t>16</w:t>
      </w:r>
      <w:r>
        <w:rPr>
          <w:noProof/>
        </w:rPr>
        <w:fldChar w:fldCharType="end"/>
      </w:r>
    </w:p>
    <w:p w14:paraId="6BE9018F" w14:textId="20AB8E12"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_Toc185509301 \h </w:instrText>
      </w:r>
      <w:r>
        <w:rPr>
          <w:noProof/>
        </w:rPr>
      </w:r>
      <w:r>
        <w:rPr>
          <w:noProof/>
        </w:rPr>
        <w:fldChar w:fldCharType="separate"/>
      </w:r>
      <w:r>
        <w:rPr>
          <w:noProof/>
        </w:rPr>
        <w:t>17</w:t>
      </w:r>
      <w:r>
        <w:rPr>
          <w:noProof/>
        </w:rPr>
        <w:fldChar w:fldCharType="end"/>
      </w:r>
    </w:p>
    <w:p w14:paraId="64EDBA84" w14:textId="26C60E7F"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UAE Server</w:t>
      </w:r>
      <w:r>
        <w:rPr>
          <w:noProof/>
        </w:rPr>
        <w:tab/>
      </w:r>
      <w:r>
        <w:rPr>
          <w:noProof/>
        </w:rPr>
        <w:fldChar w:fldCharType="begin" w:fldLock="1"/>
      </w:r>
      <w:r>
        <w:rPr>
          <w:noProof/>
        </w:rPr>
        <w:instrText xml:space="preserve"> PAGEREF _Toc185509302 \h </w:instrText>
      </w:r>
      <w:r>
        <w:rPr>
          <w:noProof/>
        </w:rPr>
      </w:r>
      <w:r>
        <w:rPr>
          <w:noProof/>
        </w:rPr>
        <w:fldChar w:fldCharType="separate"/>
      </w:r>
      <w:r>
        <w:rPr>
          <w:noProof/>
        </w:rPr>
        <w:t>18</w:t>
      </w:r>
      <w:r>
        <w:rPr>
          <w:noProof/>
        </w:rPr>
        <w:fldChar w:fldCharType="end"/>
      </w:r>
    </w:p>
    <w:p w14:paraId="0F1945A1" w14:textId="38822F57"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_Toc185509303 \h </w:instrText>
      </w:r>
      <w:r>
        <w:rPr>
          <w:noProof/>
        </w:rPr>
      </w:r>
      <w:r>
        <w:rPr>
          <w:noProof/>
        </w:rPr>
        <w:fldChar w:fldCharType="separate"/>
      </w:r>
      <w:r>
        <w:rPr>
          <w:noProof/>
        </w:rPr>
        <w:t>18</w:t>
      </w:r>
      <w:r>
        <w:rPr>
          <w:noProof/>
        </w:rPr>
        <w:fldChar w:fldCharType="end"/>
      </w:r>
    </w:p>
    <w:p w14:paraId="5790E5A3" w14:textId="48A64356"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UAE_C2OperationModeManagement Service</w:t>
      </w:r>
      <w:r>
        <w:rPr>
          <w:noProof/>
        </w:rPr>
        <w:tab/>
      </w:r>
      <w:r>
        <w:rPr>
          <w:noProof/>
        </w:rPr>
        <w:fldChar w:fldCharType="begin" w:fldLock="1"/>
      </w:r>
      <w:r>
        <w:rPr>
          <w:noProof/>
        </w:rPr>
        <w:instrText xml:space="preserve"> PAGEREF _Toc185509304 \h </w:instrText>
      </w:r>
      <w:r>
        <w:rPr>
          <w:noProof/>
        </w:rPr>
      </w:r>
      <w:r>
        <w:rPr>
          <w:noProof/>
        </w:rPr>
        <w:fldChar w:fldCharType="separate"/>
      </w:r>
      <w:r>
        <w:rPr>
          <w:noProof/>
        </w:rPr>
        <w:t>19</w:t>
      </w:r>
      <w:r>
        <w:rPr>
          <w:noProof/>
        </w:rPr>
        <w:fldChar w:fldCharType="end"/>
      </w:r>
    </w:p>
    <w:p w14:paraId="6CC6883C" w14:textId="029CC599"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_Toc185509305 \h </w:instrText>
      </w:r>
      <w:r>
        <w:rPr>
          <w:noProof/>
        </w:rPr>
      </w:r>
      <w:r>
        <w:rPr>
          <w:noProof/>
        </w:rPr>
        <w:fldChar w:fldCharType="separate"/>
      </w:r>
      <w:r>
        <w:rPr>
          <w:noProof/>
        </w:rPr>
        <w:t>19</w:t>
      </w:r>
      <w:r>
        <w:rPr>
          <w:noProof/>
        </w:rPr>
        <w:fldChar w:fldCharType="end"/>
      </w:r>
    </w:p>
    <w:p w14:paraId="176566D4" w14:textId="79A86FC4"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_Toc185509306 \h </w:instrText>
      </w:r>
      <w:r>
        <w:rPr>
          <w:noProof/>
        </w:rPr>
      </w:r>
      <w:r>
        <w:rPr>
          <w:noProof/>
        </w:rPr>
        <w:fldChar w:fldCharType="separate"/>
      </w:r>
      <w:r>
        <w:rPr>
          <w:noProof/>
        </w:rPr>
        <w:t>19</w:t>
      </w:r>
      <w:r>
        <w:rPr>
          <w:noProof/>
        </w:rPr>
        <w:fldChar w:fldCharType="end"/>
      </w:r>
    </w:p>
    <w:p w14:paraId="28267E67" w14:textId="3AA68E37"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_Toc185509307 \h </w:instrText>
      </w:r>
      <w:r>
        <w:rPr>
          <w:noProof/>
        </w:rPr>
      </w:r>
      <w:r>
        <w:rPr>
          <w:noProof/>
        </w:rPr>
        <w:fldChar w:fldCharType="separate"/>
      </w:r>
      <w:r>
        <w:rPr>
          <w:noProof/>
        </w:rPr>
        <w:t>19</w:t>
      </w:r>
      <w:r>
        <w:rPr>
          <w:noProof/>
        </w:rPr>
        <w:fldChar w:fldCharType="end"/>
      </w:r>
    </w:p>
    <w:p w14:paraId="67CBEF69" w14:textId="54246490"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UAE_C2OperationModeManagement_Initiate</w:t>
      </w:r>
      <w:r>
        <w:rPr>
          <w:noProof/>
        </w:rPr>
        <w:tab/>
      </w:r>
      <w:r>
        <w:rPr>
          <w:noProof/>
        </w:rPr>
        <w:fldChar w:fldCharType="begin" w:fldLock="1"/>
      </w:r>
      <w:r>
        <w:rPr>
          <w:noProof/>
        </w:rPr>
        <w:instrText xml:space="preserve"> PAGEREF _Toc185509308 \h </w:instrText>
      </w:r>
      <w:r>
        <w:rPr>
          <w:noProof/>
        </w:rPr>
      </w:r>
      <w:r>
        <w:rPr>
          <w:noProof/>
        </w:rPr>
        <w:fldChar w:fldCharType="separate"/>
      </w:r>
      <w:r>
        <w:rPr>
          <w:noProof/>
        </w:rPr>
        <w:t>19</w:t>
      </w:r>
      <w:r>
        <w:rPr>
          <w:noProof/>
        </w:rPr>
        <w:fldChar w:fldCharType="end"/>
      </w:r>
    </w:p>
    <w:p w14:paraId="15AC7F9D" w14:textId="389CDE8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_Toc185509309 \h </w:instrText>
      </w:r>
      <w:r>
        <w:rPr>
          <w:noProof/>
        </w:rPr>
      </w:r>
      <w:r>
        <w:rPr>
          <w:noProof/>
        </w:rPr>
        <w:fldChar w:fldCharType="separate"/>
      </w:r>
      <w:r>
        <w:rPr>
          <w:noProof/>
        </w:rPr>
        <w:t>19</w:t>
      </w:r>
      <w:r>
        <w:rPr>
          <w:noProof/>
        </w:rPr>
        <w:fldChar w:fldCharType="end"/>
      </w:r>
    </w:p>
    <w:p w14:paraId="15A8762A" w14:textId="52DC5354"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C2 Operation Mode Initiation</w:t>
      </w:r>
      <w:r>
        <w:rPr>
          <w:noProof/>
        </w:rPr>
        <w:tab/>
      </w:r>
      <w:r>
        <w:rPr>
          <w:noProof/>
        </w:rPr>
        <w:fldChar w:fldCharType="begin" w:fldLock="1"/>
      </w:r>
      <w:r>
        <w:rPr>
          <w:noProof/>
        </w:rPr>
        <w:instrText xml:space="preserve"> PAGEREF _Toc185509310 \h </w:instrText>
      </w:r>
      <w:r>
        <w:rPr>
          <w:noProof/>
        </w:rPr>
      </w:r>
      <w:r>
        <w:rPr>
          <w:noProof/>
        </w:rPr>
        <w:fldChar w:fldCharType="separate"/>
      </w:r>
      <w:r>
        <w:rPr>
          <w:noProof/>
        </w:rPr>
        <w:t>19</w:t>
      </w:r>
      <w:r>
        <w:rPr>
          <w:noProof/>
        </w:rPr>
        <w:fldChar w:fldCharType="end"/>
      </w:r>
    </w:p>
    <w:p w14:paraId="7AC9F1B6" w14:textId="5CBA1A70"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Pr>
          <w:noProof/>
        </w:rPr>
        <w:t>UAE_C2OperationModeManagement_Notify</w:t>
      </w:r>
      <w:r>
        <w:rPr>
          <w:noProof/>
        </w:rPr>
        <w:tab/>
      </w:r>
      <w:r>
        <w:rPr>
          <w:noProof/>
        </w:rPr>
        <w:fldChar w:fldCharType="begin" w:fldLock="1"/>
      </w:r>
      <w:r>
        <w:rPr>
          <w:noProof/>
        </w:rPr>
        <w:instrText xml:space="preserve"> PAGEREF _Toc185509311 \h </w:instrText>
      </w:r>
      <w:r>
        <w:rPr>
          <w:noProof/>
        </w:rPr>
      </w:r>
      <w:r>
        <w:rPr>
          <w:noProof/>
        </w:rPr>
        <w:fldChar w:fldCharType="separate"/>
      </w:r>
      <w:r>
        <w:rPr>
          <w:noProof/>
        </w:rPr>
        <w:t>20</w:t>
      </w:r>
      <w:r>
        <w:rPr>
          <w:noProof/>
        </w:rPr>
        <w:fldChar w:fldCharType="end"/>
      </w:r>
    </w:p>
    <w:p w14:paraId="304AC5C2" w14:textId="3FF5195E"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_Toc185509312 \h </w:instrText>
      </w:r>
      <w:r>
        <w:rPr>
          <w:noProof/>
        </w:rPr>
      </w:r>
      <w:r>
        <w:rPr>
          <w:noProof/>
        </w:rPr>
        <w:fldChar w:fldCharType="separate"/>
      </w:r>
      <w:r>
        <w:rPr>
          <w:noProof/>
        </w:rPr>
        <w:t>20</w:t>
      </w:r>
      <w:r>
        <w:rPr>
          <w:noProof/>
        </w:rPr>
        <w:fldChar w:fldCharType="end"/>
      </w:r>
    </w:p>
    <w:p w14:paraId="3F917A05" w14:textId="20B326DF"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C2 Operation Mode Management Completion Notification</w:t>
      </w:r>
      <w:r>
        <w:rPr>
          <w:noProof/>
        </w:rPr>
        <w:tab/>
      </w:r>
      <w:r>
        <w:rPr>
          <w:noProof/>
        </w:rPr>
        <w:fldChar w:fldCharType="begin" w:fldLock="1"/>
      </w:r>
      <w:r>
        <w:rPr>
          <w:noProof/>
        </w:rPr>
        <w:instrText xml:space="preserve"> PAGEREF _Toc185509313 \h </w:instrText>
      </w:r>
      <w:r>
        <w:rPr>
          <w:noProof/>
        </w:rPr>
      </w:r>
      <w:r>
        <w:rPr>
          <w:noProof/>
        </w:rPr>
        <w:fldChar w:fldCharType="separate"/>
      </w:r>
      <w:r>
        <w:rPr>
          <w:noProof/>
        </w:rPr>
        <w:t>20</w:t>
      </w:r>
      <w:r>
        <w:rPr>
          <w:noProof/>
        </w:rPr>
        <w:fldChar w:fldCharType="end"/>
      </w:r>
    </w:p>
    <w:p w14:paraId="4B02E3CA" w14:textId="77D71EB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5.2.2.3.3</w:t>
      </w:r>
      <w:r>
        <w:rPr>
          <w:rFonts w:asciiTheme="minorHAnsi" w:eastAsiaTheme="minorEastAsia" w:hAnsiTheme="minorHAnsi" w:cstheme="minorBidi"/>
          <w:noProof/>
          <w:kern w:val="2"/>
          <w:sz w:val="22"/>
          <w:szCs w:val="22"/>
          <w:lang w:eastAsia="ko-KR"/>
          <w14:ligatures w14:val="standardContextual"/>
        </w:rPr>
        <w:tab/>
      </w:r>
      <w:r>
        <w:rPr>
          <w:noProof/>
        </w:rPr>
        <w:t>Selected C2 Communication Mode Notification</w:t>
      </w:r>
      <w:r>
        <w:rPr>
          <w:noProof/>
        </w:rPr>
        <w:tab/>
      </w:r>
      <w:r>
        <w:rPr>
          <w:noProof/>
        </w:rPr>
        <w:fldChar w:fldCharType="begin" w:fldLock="1"/>
      </w:r>
      <w:r>
        <w:rPr>
          <w:noProof/>
        </w:rPr>
        <w:instrText xml:space="preserve"> PAGEREF _Toc185509314 \h </w:instrText>
      </w:r>
      <w:r>
        <w:rPr>
          <w:noProof/>
        </w:rPr>
      </w:r>
      <w:r>
        <w:rPr>
          <w:noProof/>
        </w:rPr>
        <w:fldChar w:fldCharType="separate"/>
      </w:r>
      <w:r>
        <w:rPr>
          <w:noProof/>
        </w:rPr>
        <w:t>21</w:t>
      </w:r>
      <w:r>
        <w:rPr>
          <w:noProof/>
        </w:rPr>
        <w:fldChar w:fldCharType="end"/>
      </w:r>
    </w:p>
    <w:p w14:paraId="48E98B48" w14:textId="32CFFB6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5.2.2.3.4</w:t>
      </w:r>
      <w:r>
        <w:rPr>
          <w:rFonts w:asciiTheme="minorHAnsi" w:eastAsiaTheme="minorEastAsia" w:hAnsiTheme="minorHAnsi" w:cstheme="minorBidi"/>
          <w:noProof/>
          <w:kern w:val="2"/>
          <w:sz w:val="22"/>
          <w:szCs w:val="22"/>
          <w:lang w:eastAsia="ko-KR"/>
          <w14:ligatures w14:val="standardContextual"/>
        </w:rPr>
        <w:tab/>
      </w:r>
      <w:r>
        <w:rPr>
          <w:noProof/>
        </w:rPr>
        <w:t>C2 Communication Mode Switching Notification</w:t>
      </w:r>
      <w:r>
        <w:rPr>
          <w:noProof/>
        </w:rPr>
        <w:tab/>
      </w:r>
      <w:r>
        <w:rPr>
          <w:noProof/>
        </w:rPr>
        <w:fldChar w:fldCharType="begin" w:fldLock="1"/>
      </w:r>
      <w:r>
        <w:rPr>
          <w:noProof/>
        </w:rPr>
        <w:instrText xml:space="preserve"> PAGEREF _Toc185509315 \h </w:instrText>
      </w:r>
      <w:r>
        <w:rPr>
          <w:noProof/>
        </w:rPr>
      </w:r>
      <w:r>
        <w:rPr>
          <w:noProof/>
        </w:rPr>
        <w:fldChar w:fldCharType="separate"/>
      </w:r>
      <w:r>
        <w:rPr>
          <w:noProof/>
        </w:rPr>
        <w:t>22</w:t>
      </w:r>
      <w:r>
        <w:rPr>
          <w:noProof/>
        </w:rPr>
        <w:fldChar w:fldCharType="end"/>
      </w:r>
    </w:p>
    <w:p w14:paraId="42912D43" w14:textId="681ABF1A"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UAE_RealtimeUAVStatus Service</w:t>
      </w:r>
      <w:r>
        <w:rPr>
          <w:noProof/>
        </w:rPr>
        <w:tab/>
      </w:r>
      <w:r>
        <w:rPr>
          <w:noProof/>
        </w:rPr>
        <w:fldChar w:fldCharType="begin" w:fldLock="1"/>
      </w:r>
      <w:r>
        <w:rPr>
          <w:noProof/>
        </w:rPr>
        <w:instrText xml:space="preserve"> PAGEREF _Toc185509316 \h </w:instrText>
      </w:r>
      <w:r>
        <w:rPr>
          <w:noProof/>
        </w:rPr>
      </w:r>
      <w:r>
        <w:rPr>
          <w:noProof/>
        </w:rPr>
        <w:fldChar w:fldCharType="separate"/>
      </w:r>
      <w:r>
        <w:rPr>
          <w:noProof/>
        </w:rPr>
        <w:t>23</w:t>
      </w:r>
      <w:r>
        <w:rPr>
          <w:noProof/>
        </w:rPr>
        <w:fldChar w:fldCharType="end"/>
      </w:r>
    </w:p>
    <w:p w14:paraId="56823097" w14:textId="48287ED1"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_Toc185509317 \h </w:instrText>
      </w:r>
      <w:r>
        <w:rPr>
          <w:noProof/>
        </w:rPr>
      </w:r>
      <w:r>
        <w:rPr>
          <w:noProof/>
        </w:rPr>
        <w:fldChar w:fldCharType="separate"/>
      </w:r>
      <w:r>
        <w:rPr>
          <w:noProof/>
        </w:rPr>
        <w:t>23</w:t>
      </w:r>
      <w:r>
        <w:rPr>
          <w:noProof/>
        </w:rPr>
        <w:fldChar w:fldCharType="end"/>
      </w:r>
    </w:p>
    <w:p w14:paraId="5B8EF51C" w14:textId="5D187EC5"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_Toc185509318 \h </w:instrText>
      </w:r>
      <w:r>
        <w:rPr>
          <w:noProof/>
        </w:rPr>
      </w:r>
      <w:r>
        <w:rPr>
          <w:noProof/>
        </w:rPr>
        <w:fldChar w:fldCharType="separate"/>
      </w:r>
      <w:r>
        <w:rPr>
          <w:noProof/>
        </w:rPr>
        <w:t>23</w:t>
      </w:r>
      <w:r>
        <w:rPr>
          <w:noProof/>
        </w:rPr>
        <w:fldChar w:fldCharType="end"/>
      </w:r>
    </w:p>
    <w:p w14:paraId="165E0E5D" w14:textId="2DA2E57F"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_Toc185509319 \h </w:instrText>
      </w:r>
      <w:r>
        <w:rPr>
          <w:noProof/>
        </w:rPr>
      </w:r>
      <w:r>
        <w:rPr>
          <w:noProof/>
        </w:rPr>
        <w:fldChar w:fldCharType="separate"/>
      </w:r>
      <w:r>
        <w:rPr>
          <w:noProof/>
        </w:rPr>
        <w:t>23</w:t>
      </w:r>
      <w:r>
        <w:rPr>
          <w:noProof/>
        </w:rPr>
        <w:fldChar w:fldCharType="end"/>
      </w:r>
    </w:p>
    <w:p w14:paraId="3159BB6F" w14:textId="0FB25DA8"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Pr>
          <w:noProof/>
        </w:rPr>
        <w:t>UAE_RealtimeUAVStatus_Subscribe</w:t>
      </w:r>
      <w:r>
        <w:rPr>
          <w:noProof/>
        </w:rPr>
        <w:tab/>
      </w:r>
      <w:r>
        <w:rPr>
          <w:noProof/>
        </w:rPr>
        <w:fldChar w:fldCharType="begin" w:fldLock="1"/>
      </w:r>
      <w:r>
        <w:rPr>
          <w:noProof/>
        </w:rPr>
        <w:instrText xml:space="preserve"> PAGEREF _Toc185509320 \h </w:instrText>
      </w:r>
      <w:r>
        <w:rPr>
          <w:noProof/>
        </w:rPr>
      </w:r>
      <w:r>
        <w:rPr>
          <w:noProof/>
        </w:rPr>
        <w:fldChar w:fldCharType="separate"/>
      </w:r>
      <w:r>
        <w:rPr>
          <w:noProof/>
        </w:rPr>
        <w:t>23</w:t>
      </w:r>
      <w:r>
        <w:rPr>
          <w:noProof/>
        </w:rPr>
        <w:fldChar w:fldCharType="end"/>
      </w:r>
    </w:p>
    <w:p w14:paraId="5A786D43" w14:textId="643D936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_Toc185509321 \h </w:instrText>
      </w:r>
      <w:r>
        <w:rPr>
          <w:noProof/>
        </w:rPr>
      </w:r>
      <w:r>
        <w:rPr>
          <w:noProof/>
        </w:rPr>
        <w:fldChar w:fldCharType="separate"/>
      </w:r>
      <w:r>
        <w:rPr>
          <w:noProof/>
        </w:rPr>
        <w:t>23</w:t>
      </w:r>
      <w:r>
        <w:rPr>
          <w:noProof/>
        </w:rPr>
        <w:fldChar w:fldCharType="end"/>
      </w:r>
    </w:p>
    <w:p w14:paraId="5904784F" w14:textId="5C7264B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Subscribe to real-time UAV status information reporting</w:t>
      </w:r>
      <w:r>
        <w:rPr>
          <w:noProof/>
        </w:rPr>
        <w:tab/>
      </w:r>
      <w:r>
        <w:rPr>
          <w:noProof/>
        </w:rPr>
        <w:fldChar w:fldCharType="begin" w:fldLock="1"/>
      </w:r>
      <w:r>
        <w:rPr>
          <w:noProof/>
        </w:rPr>
        <w:instrText xml:space="preserve"> PAGEREF _Toc185509322 \h </w:instrText>
      </w:r>
      <w:r>
        <w:rPr>
          <w:noProof/>
        </w:rPr>
      </w:r>
      <w:r>
        <w:rPr>
          <w:noProof/>
        </w:rPr>
        <w:fldChar w:fldCharType="separate"/>
      </w:r>
      <w:r>
        <w:rPr>
          <w:noProof/>
        </w:rPr>
        <w:t>23</w:t>
      </w:r>
      <w:r>
        <w:rPr>
          <w:noProof/>
        </w:rPr>
        <w:fldChar w:fldCharType="end"/>
      </w:r>
    </w:p>
    <w:p w14:paraId="1B8847CB" w14:textId="794EDE3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Update an existing real-time UAV status information reporting subscription</w:t>
      </w:r>
      <w:r>
        <w:rPr>
          <w:noProof/>
        </w:rPr>
        <w:tab/>
      </w:r>
      <w:r>
        <w:rPr>
          <w:noProof/>
        </w:rPr>
        <w:fldChar w:fldCharType="begin" w:fldLock="1"/>
      </w:r>
      <w:r>
        <w:rPr>
          <w:noProof/>
        </w:rPr>
        <w:instrText xml:space="preserve"> PAGEREF _Toc185509323 \h </w:instrText>
      </w:r>
      <w:r>
        <w:rPr>
          <w:noProof/>
        </w:rPr>
      </w:r>
      <w:r>
        <w:rPr>
          <w:noProof/>
        </w:rPr>
        <w:fldChar w:fldCharType="separate"/>
      </w:r>
      <w:r>
        <w:rPr>
          <w:noProof/>
        </w:rPr>
        <w:t>24</w:t>
      </w:r>
      <w:r>
        <w:rPr>
          <w:noProof/>
        </w:rPr>
        <w:fldChar w:fldCharType="end"/>
      </w:r>
    </w:p>
    <w:p w14:paraId="5636E919" w14:textId="4930AC6A"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5.3.2.3</w:t>
      </w:r>
      <w:r>
        <w:rPr>
          <w:rFonts w:asciiTheme="minorHAnsi" w:eastAsiaTheme="minorEastAsia" w:hAnsiTheme="minorHAnsi" w:cstheme="minorBidi"/>
          <w:noProof/>
          <w:kern w:val="2"/>
          <w:sz w:val="22"/>
          <w:szCs w:val="22"/>
          <w:lang w:eastAsia="ko-KR"/>
          <w14:ligatures w14:val="standardContextual"/>
        </w:rPr>
        <w:tab/>
      </w:r>
      <w:r>
        <w:rPr>
          <w:noProof/>
        </w:rPr>
        <w:t>UAE_RealtimeUAVStatus_Unsubscribe</w:t>
      </w:r>
      <w:r>
        <w:rPr>
          <w:noProof/>
        </w:rPr>
        <w:tab/>
      </w:r>
      <w:r>
        <w:rPr>
          <w:noProof/>
        </w:rPr>
        <w:fldChar w:fldCharType="begin" w:fldLock="1"/>
      </w:r>
      <w:r>
        <w:rPr>
          <w:noProof/>
        </w:rPr>
        <w:instrText xml:space="preserve"> PAGEREF _Toc185509324 \h </w:instrText>
      </w:r>
      <w:r>
        <w:rPr>
          <w:noProof/>
        </w:rPr>
      </w:r>
      <w:r>
        <w:rPr>
          <w:noProof/>
        </w:rPr>
        <w:fldChar w:fldCharType="separate"/>
      </w:r>
      <w:r>
        <w:rPr>
          <w:noProof/>
        </w:rPr>
        <w:t>25</w:t>
      </w:r>
      <w:r>
        <w:rPr>
          <w:noProof/>
        </w:rPr>
        <w:fldChar w:fldCharType="end"/>
      </w:r>
    </w:p>
    <w:p w14:paraId="13994052" w14:textId="68113575"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_Toc185509325 \h </w:instrText>
      </w:r>
      <w:r>
        <w:rPr>
          <w:noProof/>
        </w:rPr>
      </w:r>
      <w:r>
        <w:rPr>
          <w:noProof/>
        </w:rPr>
        <w:fldChar w:fldCharType="separate"/>
      </w:r>
      <w:r>
        <w:rPr>
          <w:noProof/>
        </w:rPr>
        <w:t>25</w:t>
      </w:r>
      <w:r>
        <w:rPr>
          <w:noProof/>
        </w:rPr>
        <w:fldChar w:fldCharType="end"/>
      </w:r>
    </w:p>
    <w:p w14:paraId="79455444" w14:textId="1F9D1D7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Unsubscribe from real-time UAV status information reporting</w:t>
      </w:r>
      <w:r>
        <w:rPr>
          <w:noProof/>
        </w:rPr>
        <w:tab/>
      </w:r>
      <w:r>
        <w:rPr>
          <w:noProof/>
        </w:rPr>
        <w:fldChar w:fldCharType="begin" w:fldLock="1"/>
      </w:r>
      <w:r>
        <w:rPr>
          <w:noProof/>
        </w:rPr>
        <w:instrText xml:space="preserve"> PAGEREF _Toc185509326 \h </w:instrText>
      </w:r>
      <w:r>
        <w:rPr>
          <w:noProof/>
        </w:rPr>
      </w:r>
      <w:r>
        <w:rPr>
          <w:noProof/>
        </w:rPr>
        <w:fldChar w:fldCharType="separate"/>
      </w:r>
      <w:r>
        <w:rPr>
          <w:noProof/>
        </w:rPr>
        <w:t>25</w:t>
      </w:r>
      <w:r>
        <w:rPr>
          <w:noProof/>
        </w:rPr>
        <w:fldChar w:fldCharType="end"/>
      </w:r>
    </w:p>
    <w:p w14:paraId="73BEA3AB" w14:textId="694CCAFA"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5.3.2.4</w:t>
      </w:r>
      <w:r>
        <w:rPr>
          <w:rFonts w:asciiTheme="minorHAnsi" w:eastAsiaTheme="minorEastAsia" w:hAnsiTheme="minorHAnsi" w:cstheme="minorBidi"/>
          <w:noProof/>
          <w:kern w:val="2"/>
          <w:sz w:val="22"/>
          <w:szCs w:val="22"/>
          <w:lang w:eastAsia="ko-KR"/>
          <w14:ligatures w14:val="standardContextual"/>
        </w:rPr>
        <w:tab/>
      </w:r>
      <w:r>
        <w:rPr>
          <w:noProof/>
        </w:rPr>
        <w:t>UAE_RealtimeUAVStatus_Notify</w:t>
      </w:r>
      <w:r>
        <w:rPr>
          <w:noProof/>
        </w:rPr>
        <w:tab/>
      </w:r>
      <w:r>
        <w:rPr>
          <w:noProof/>
        </w:rPr>
        <w:fldChar w:fldCharType="begin" w:fldLock="1"/>
      </w:r>
      <w:r>
        <w:rPr>
          <w:noProof/>
        </w:rPr>
        <w:instrText xml:space="preserve"> PAGEREF _Toc185509327 \h </w:instrText>
      </w:r>
      <w:r>
        <w:rPr>
          <w:noProof/>
        </w:rPr>
      </w:r>
      <w:r>
        <w:rPr>
          <w:noProof/>
        </w:rPr>
        <w:fldChar w:fldCharType="separate"/>
      </w:r>
      <w:r>
        <w:rPr>
          <w:noProof/>
        </w:rPr>
        <w:t>26</w:t>
      </w:r>
      <w:r>
        <w:rPr>
          <w:noProof/>
        </w:rPr>
        <w:fldChar w:fldCharType="end"/>
      </w:r>
    </w:p>
    <w:p w14:paraId="7399D7C5" w14:textId="435EE1D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_Toc185509328 \h </w:instrText>
      </w:r>
      <w:r>
        <w:rPr>
          <w:noProof/>
        </w:rPr>
      </w:r>
      <w:r>
        <w:rPr>
          <w:noProof/>
        </w:rPr>
        <w:fldChar w:fldCharType="separate"/>
      </w:r>
      <w:r>
        <w:rPr>
          <w:noProof/>
        </w:rPr>
        <w:t>26</w:t>
      </w:r>
      <w:r>
        <w:rPr>
          <w:noProof/>
        </w:rPr>
        <w:fldChar w:fldCharType="end"/>
      </w:r>
    </w:p>
    <w:p w14:paraId="6FF79C1F" w14:textId="1DC8742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5.3.2.4.2</w:t>
      </w:r>
      <w:r>
        <w:rPr>
          <w:rFonts w:asciiTheme="minorHAnsi" w:eastAsiaTheme="minorEastAsia" w:hAnsiTheme="minorHAnsi" w:cstheme="minorBidi"/>
          <w:noProof/>
          <w:kern w:val="2"/>
          <w:sz w:val="22"/>
          <w:szCs w:val="22"/>
          <w:lang w:eastAsia="ko-KR"/>
          <w14:ligatures w14:val="standardContextual"/>
        </w:rPr>
        <w:tab/>
      </w:r>
      <w:r>
        <w:rPr>
          <w:noProof/>
        </w:rPr>
        <w:t>Real-time UAV Status Notification</w:t>
      </w:r>
      <w:r>
        <w:rPr>
          <w:noProof/>
        </w:rPr>
        <w:tab/>
      </w:r>
      <w:r>
        <w:rPr>
          <w:noProof/>
        </w:rPr>
        <w:fldChar w:fldCharType="begin" w:fldLock="1"/>
      </w:r>
      <w:r>
        <w:rPr>
          <w:noProof/>
        </w:rPr>
        <w:instrText xml:space="preserve"> PAGEREF _Toc185509329 \h </w:instrText>
      </w:r>
      <w:r>
        <w:rPr>
          <w:noProof/>
        </w:rPr>
      </w:r>
      <w:r>
        <w:rPr>
          <w:noProof/>
        </w:rPr>
        <w:fldChar w:fldCharType="separate"/>
      </w:r>
      <w:r>
        <w:rPr>
          <w:noProof/>
        </w:rPr>
        <w:t>26</w:t>
      </w:r>
      <w:r>
        <w:rPr>
          <w:noProof/>
        </w:rPr>
        <w:fldChar w:fldCharType="end"/>
      </w:r>
    </w:p>
    <w:p w14:paraId="092D3F56" w14:textId="2CB979AB"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UAE_ChangeUSSManagement Service</w:t>
      </w:r>
      <w:r>
        <w:rPr>
          <w:noProof/>
        </w:rPr>
        <w:tab/>
      </w:r>
      <w:r>
        <w:rPr>
          <w:noProof/>
        </w:rPr>
        <w:fldChar w:fldCharType="begin" w:fldLock="1"/>
      </w:r>
      <w:r>
        <w:rPr>
          <w:noProof/>
        </w:rPr>
        <w:instrText xml:space="preserve"> PAGEREF _Toc185509330 \h </w:instrText>
      </w:r>
      <w:r>
        <w:rPr>
          <w:noProof/>
        </w:rPr>
      </w:r>
      <w:r>
        <w:rPr>
          <w:noProof/>
        </w:rPr>
        <w:fldChar w:fldCharType="separate"/>
      </w:r>
      <w:r>
        <w:rPr>
          <w:noProof/>
        </w:rPr>
        <w:t>27</w:t>
      </w:r>
      <w:r>
        <w:rPr>
          <w:noProof/>
        </w:rPr>
        <w:fldChar w:fldCharType="end"/>
      </w:r>
    </w:p>
    <w:p w14:paraId="27E37347" w14:textId="1FBFBD3A"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_Toc185509331 \h </w:instrText>
      </w:r>
      <w:r>
        <w:rPr>
          <w:noProof/>
        </w:rPr>
      </w:r>
      <w:r>
        <w:rPr>
          <w:noProof/>
        </w:rPr>
        <w:fldChar w:fldCharType="separate"/>
      </w:r>
      <w:r>
        <w:rPr>
          <w:noProof/>
        </w:rPr>
        <w:t>27</w:t>
      </w:r>
      <w:r>
        <w:rPr>
          <w:noProof/>
        </w:rPr>
        <w:fldChar w:fldCharType="end"/>
      </w:r>
    </w:p>
    <w:p w14:paraId="5BCA24A3" w14:textId="6F80B2EC"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_Toc185509332 \h </w:instrText>
      </w:r>
      <w:r>
        <w:rPr>
          <w:noProof/>
        </w:rPr>
      </w:r>
      <w:r>
        <w:rPr>
          <w:noProof/>
        </w:rPr>
        <w:fldChar w:fldCharType="separate"/>
      </w:r>
      <w:r>
        <w:rPr>
          <w:noProof/>
        </w:rPr>
        <w:t>27</w:t>
      </w:r>
      <w:r>
        <w:rPr>
          <w:noProof/>
        </w:rPr>
        <w:fldChar w:fldCharType="end"/>
      </w:r>
    </w:p>
    <w:p w14:paraId="74EC63BE" w14:textId="7F87D06F"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_Toc185509333 \h </w:instrText>
      </w:r>
      <w:r>
        <w:rPr>
          <w:noProof/>
        </w:rPr>
      </w:r>
      <w:r>
        <w:rPr>
          <w:noProof/>
        </w:rPr>
        <w:fldChar w:fldCharType="separate"/>
      </w:r>
      <w:r>
        <w:rPr>
          <w:noProof/>
        </w:rPr>
        <w:t>27</w:t>
      </w:r>
      <w:r>
        <w:rPr>
          <w:noProof/>
        </w:rPr>
        <w:fldChar w:fldCharType="end"/>
      </w:r>
    </w:p>
    <w:p w14:paraId="2BBB6AC2" w14:textId="26A8FBAB"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UAE_ChangeUSSManagement_ManageUSS</w:t>
      </w:r>
      <w:r>
        <w:rPr>
          <w:noProof/>
        </w:rPr>
        <w:tab/>
      </w:r>
      <w:r>
        <w:rPr>
          <w:noProof/>
        </w:rPr>
        <w:fldChar w:fldCharType="begin" w:fldLock="1"/>
      </w:r>
      <w:r>
        <w:rPr>
          <w:noProof/>
        </w:rPr>
        <w:instrText xml:space="preserve"> PAGEREF _Toc185509334 \h </w:instrText>
      </w:r>
      <w:r>
        <w:rPr>
          <w:noProof/>
        </w:rPr>
      </w:r>
      <w:r>
        <w:rPr>
          <w:noProof/>
        </w:rPr>
        <w:fldChar w:fldCharType="separate"/>
      </w:r>
      <w:r>
        <w:rPr>
          <w:noProof/>
        </w:rPr>
        <w:t>27</w:t>
      </w:r>
      <w:r>
        <w:rPr>
          <w:noProof/>
        </w:rPr>
        <w:fldChar w:fldCharType="end"/>
      </w:r>
    </w:p>
    <w:p w14:paraId="4FFB5C55" w14:textId="25B53A75"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_Toc185509335 \h </w:instrText>
      </w:r>
      <w:r>
        <w:rPr>
          <w:noProof/>
        </w:rPr>
      </w:r>
      <w:r>
        <w:rPr>
          <w:noProof/>
        </w:rPr>
        <w:fldChar w:fldCharType="separate"/>
      </w:r>
      <w:r>
        <w:rPr>
          <w:noProof/>
        </w:rPr>
        <w:t>27</w:t>
      </w:r>
      <w:r>
        <w:rPr>
          <w:noProof/>
        </w:rPr>
        <w:fldChar w:fldCharType="end"/>
      </w:r>
    </w:p>
    <w:p w14:paraId="79120A22" w14:textId="41758919"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USS Change Policy Creation</w:t>
      </w:r>
      <w:r>
        <w:rPr>
          <w:noProof/>
        </w:rPr>
        <w:tab/>
      </w:r>
      <w:r>
        <w:rPr>
          <w:noProof/>
        </w:rPr>
        <w:fldChar w:fldCharType="begin" w:fldLock="1"/>
      </w:r>
      <w:r>
        <w:rPr>
          <w:noProof/>
        </w:rPr>
        <w:instrText xml:space="preserve"> PAGEREF _Toc185509336 \h </w:instrText>
      </w:r>
      <w:r>
        <w:rPr>
          <w:noProof/>
        </w:rPr>
      </w:r>
      <w:r>
        <w:rPr>
          <w:noProof/>
        </w:rPr>
        <w:fldChar w:fldCharType="separate"/>
      </w:r>
      <w:r>
        <w:rPr>
          <w:noProof/>
        </w:rPr>
        <w:t>27</w:t>
      </w:r>
      <w:r>
        <w:rPr>
          <w:noProof/>
        </w:rPr>
        <w:fldChar w:fldCharType="end"/>
      </w:r>
    </w:p>
    <w:p w14:paraId="441BB1B6" w14:textId="574F19D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5.4.2.2.3</w:t>
      </w:r>
      <w:r>
        <w:rPr>
          <w:rFonts w:asciiTheme="minorHAnsi" w:eastAsiaTheme="minorEastAsia" w:hAnsiTheme="minorHAnsi" w:cstheme="minorBidi"/>
          <w:noProof/>
          <w:kern w:val="2"/>
          <w:sz w:val="22"/>
          <w:szCs w:val="22"/>
          <w:lang w:eastAsia="ko-KR"/>
          <w14:ligatures w14:val="standardContextual"/>
        </w:rPr>
        <w:tab/>
      </w:r>
      <w:r>
        <w:rPr>
          <w:noProof/>
        </w:rPr>
        <w:t>USS Change Policy Update</w:t>
      </w:r>
      <w:r>
        <w:rPr>
          <w:noProof/>
        </w:rPr>
        <w:tab/>
      </w:r>
      <w:r>
        <w:rPr>
          <w:noProof/>
        </w:rPr>
        <w:fldChar w:fldCharType="begin" w:fldLock="1"/>
      </w:r>
      <w:r>
        <w:rPr>
          <w:noProof/>
        </w:rPr>
        <w:instrText xml:space="preserve"> PAGEREF _Toc185509337 \h </w:instrText>
      </w:r>
      <w:r>
        <w:rPr>
          <w:noProof/>
        </w:rPr>
      </w:r>
      <w:r>
        <w:rPr>
          <w:noProof/>
        </w:rPr>
        <w:fldChar w:fldCharType="separate"/>
      </w:r>
      <w:r>
        <w:rPr>
          <w:noProof/>
        </w:rPr>
        <w:t>28</w:t>
      </w:r>
      <w:r>
        <w:rPr>
          <w:noProof/>
        </w:rPr>
        <w:fldChar w:fldCharType="end"/>
      </w:r>
    </w:p>
    <w:p w14:paraId="757D7A97" w14:textId="23B2330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5.4.2.2.4</w:t>
      </w:r>
      <w:r>
        <w:rPr>
          <w:rFonts w:asciiTheme="minorHAnsi" w:eastAsiaTheme="minorEastAsia" w:hAnsiTheme="minorHAnsi" w:cstheme="minorBidi"/>
          <w:noProof/>
          <w:kern w:val="2"/>
          <w:sz w:val="22"/>
          <w:szCs w:val="22"/>
          <w:lang w:eastAsia="ko-KR"/>
          <w14:ligatures w14:val="standardContextual"/>
        </w:rPr>
        <w:tab/>
      </w:r>
      <w:r>
        <w:rPr>
          <w:noProof/>
        </w:rPr>
        <w:t>USS Change Policy Deletion</w:t>
      </w:r>
      <w:r>
        <w:rPr>
          <w:noProof/>
        </w:rPr>
        <w:tab/>
      </w:r>
      <w:r>
        <w:rPr>
          <w:noProof/>
        </w:rPr>
        <w:fldChar w:fldCharType="begin" w:fldLock="1"/>
      </w:r>
      <w:r>
        <w:rPr>
          <w:noProof/>
        </w:rPr>
        <w:instrText xml:space="preserve"> PAGEREF _Toc185509338 \h </w:instrText>
      </w:r>
      <w:r>
        <w:rPr>
          <w:noProof/>
        </w:rPr>
      </w:r>
      <w:r>
        <w:rPr>
          <w:noProof/>
        </w:rPr>
        <w:fldChar w:fldCharType="separate"/>
      </w:r>
      <w:r>
        <w:rPr>
          <w:noProof/>
        </w:rPr>
        <w:t>29</w:t>
      </w:r>
      <w:r>
        <w:rPr>
          <w:noProof/>
        </w:rPr>
        <w:fldChar w:fldCharType="end"/>
      </w:r>
    </w:p>
    <w:p w14:paraId="69D4ED23" w14:textId="54A9ACF0"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UAE_ChangeUSSManagement_RequestUSSChange</w:t>
      </w:r>
      <w:r>
        <w:rPr>
          <w:noProof/>
        </w:rPr>
        <w:tab/>
      </w:r>
      <w:r>
        <w:rPr>
          <w:noProof/>
        </w:rPr>
        <w:fldChar w:fldCharType="begin" w:fldLock="1"/>
      </w:r>
      <w:r>
        <w:rPr>
          <w:noProof/>
        </w:rPr>
        <w:instrText xml:space="preserve"> PAGEREF _Toc185509339 \h </w:instrText>
      </w:r>
      <w:r>
        <w:rPr>
          <w:noProof/>
        </w:rPr>
      </w:r>
      <w:r>
        <w:rPr>
          <w:noProof/>
        </w:rPr>
        <w:fldChar w:fldCharType="separate"/>
      </w:r>
      <w:r>
        <w:rPr>
          <w:noProof/>
        </w:rPr>
        <w:t>29</w:t>
      </w:r>
      <w:r>
        <w:rPr>
          <w:noProof/>
        </w:rPr>
        <w:fldChar w:fldCharType="end"/>
      </w:r>
    </w:p>
    <w:p w14:paraId="289A4257" w14:textId="525D19F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_Toc185509340 \h </w:instrText>
      </w:r>
      <w:r>
        <w:rPr>
          <w:noProof/>
        </w:rPr>
      </w:r>
      <w:r>
        <w:rPr>
          <w:noProof/>
        </w:rPr>
        <w:fldChar w:fldCharType="separate"/>
      </w:r>
      <w:r>
        <w:rPr>
          <w:noProof/>
        </w:rPr>
        <w:t>29</w:t>
      </w:r>
      <w:r>
        <w:rPr>
          <w:noProof/>
        </w:rPr>
        <w:fldChar w:fldCharType="end"/>
      </w:r>
    </w:p>
    <w:p w14:paraId="40EFC94A" w14:textId="4CC3144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USS Change Request</w:t>
      </w:r>
      <w:r>
        <w:rPr>
          <w:noProof/>
        </w:rPr>
        <w:tab/>
      </w:r>
      <w:r>
        <w:rPr>
          <w:noProof/>
        </w:rPr>
        <w:fldChar w:fldCharType="begin" w:fldLock="1"/>
      </w:r>
      <w:r>
        <w:rPr>
          <w:noProof/>
        </w:rPr>
        <w:instrText xml:space="preserve"> PAGEREF _Toc185509341 \h </w:instrText>
      </w:r>
      <w:r>
        <w:rPr>
          <w:noProof/>
        </w:rPr>
      </w:r>
      <w:r>
        <w:rPr>
          <w:noProof/>
        </w:rPr>
        <w:fldChar w:fldCharType="separate"/>
      </w:r>
      <w:r>
        <w:rPr>
          <w:noProof/>
        </w:rPr>
        <w:t>29</w:t>
      </w:r>
      <w:r>
        <w:rPr>
          <w:noProof/>
        </w:rPr>
        <w:fldChar w:fldCharType="end"/>
      </w:r>
    </w:p>
    <w:p w14:paraId="4A09F2E0" w14:textId="5B025636"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UAE_ChangeUSSManagement_Notify</w:t>
      </w:r>
      <w:r>
        <w:rPr>
          <w:noProof/>
        </w:rPr>
        <w:tab/>
      </w:r>
      <w:r>
        <w:rPr>
          <w:noProof/>
        </w:rPr>
        <w:fldChar w:fldCharType="begin" w:fldLock="1"/>
      </w:r>
      <w:r>
        <w:rPr>
          <w:noProof/>
        </w:rPr>
        <w:instrText xml:space="preserve"> PAGEREF _Toc185509342 \h </w:instrText>
      </w:r>
      <w:r>
        <w:rPr>
          <w:noProof/>
        </w:rPr>
      </w:r>
      <w:r>
        <w:rPr>
          <w:noProof/>
        </w:rPr>
        <w:fldChar w:fldCharType="separate"/>
      </w:r>
      <w:r>
        <w:rPr>
          <w:noProof/>
        </w:rPr>
        <w:t>30</w:t>
      </w:r>
      <w:r>
        <w:rPr>
          <w:noProof/>
        </w:rPr>
        <w:fldChar w:fldCharType="end"/>
      </w:r>
    </w:p>
    <w:p w14:paraId="7AB750CA" w14:textId="39BF676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_Toc185509343 \h </w:instrText>
      </w:r>
      <w:r>
        <w:rPr>
          <w:noProof/>
        </w:rPr>
      </w:r>
      <w:r>
        <w:rPr>
          <w:noProof/>
        </w:rPr>
        <w:fldChar w:fldCharType="separate"/>
      </w:r>
      <w:r>
        <w:rPr>
          <w:noProof/>
        </w:rPr>
        <w:t>30</w:t>
      </w:r>
      <w:r>
        <w:rPr>
          <w:noProof/>
        </w:rPr>
        <w:fldChar w:fldCharType="end"/>
      </w:r>
    </w:p>
    <w:p w14:paraId="65A35848" w14:textId="296612C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USS Change Notification</w:t>
      </w:r>
      <w:r>
        <w:rPr>
          <w:noProof/>
        </w:rPr>
        <w:tab/>
      </w:r>
      <w:r>
        <w:rPr>
          <w:noProof/>
        </w:rPr>
        <w:fldChar w:fldCharType="begin" w:fldLock="1"/>
      </w:r>
      <w:r>
        <w:rPr>
          <w:noProof/>
        </w:rPr>
        <w:instrText xml:space="preserve"> PAGEREF _Toc185509344 \h </w:instrText>
      </w:r>
      <w:r>
        <w:rPr>
          <w:noProof/>
        </w:rPr>
      </w:r>
      <w:r>
        <w:rPr>
          <w:noProof/>
        </w:rPr>
        <w:fldChar w:fldCharType="separate"/>
      </w:r>
      <w:r>
        <w:rPr>
          <w:noProof/>
        </w:rPr>
        <w:t>30</w:t>
      </w:r>
      <w:r>
        <w:rPr>
          <w:noProof/>
        </w:rPr>
        <w:fldChar w:fldCharType="end"/>
      </w:r>
    </w:p>
    <w:p w14:paraId="467EA895" w14:textId="1C0D3739"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UAE_DAASupport Service</w:t>
      </w:r>
      <w:r>
        <w:rPr>
          <w:noProof/>
        </w:rPr>
        <w:tab/>
      </w:r>
      <w:r>
        <w:rPr>
          <w:noProof/>
        </w:rPr>
        <w:fldChar w:fldCharType="begin" w:fldLock="1"/>
      </w:r>
      <w:r>
        <w:rPr>
          <w:noProof/>
        </w:rPr>
        <w:instrText xml:space="preserve"> PAGEREF _Toc185509345 \h </w:instrText>
      </w:r>
      <w:r>
        <w:rPr>
          <w:noProof/>
        </w:rPr>
      </w:r>
      <w:r>
        <w:rPr>
          <w:noProof/>
        </w:rPr>
        <w:fldChar w:fldCharType="separate"/>
      </w:r>
      <w:r>
        <w:rPr>
          <w:noProof/>
        </w:rPr>
        <w:t>32</w:t>
      </w:r>
      <w:r>
        <w:rPr>
          <w:noProof/>
        </w:rPr>
        <w:fldChar w:fldCharType="end"/>
      </w:r>
    </w:p>
    <w:p w14:paraId="04164196" w14:textId="730EC387"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_Toc185509346 \h </w:instrText>
      </w:r>
      <w:r>
        <w:rPr>
          <w:noProof/>
        </w:rPr>
      </w:r>
      <w:r>
        <w:rPr>
          <w:noProof/>
        </w:rPr>
        <w:fldChar w:fldCharType="separate"/>
      </w:r>
      <w:r>
        <w:rPr>
          <w:noProof/>
        </w:rPr>
        <w:t>32</w:t>
      </w:r>
      <w:r>
        <w:rPr>
          <w:noProof/>
        </w:rPr>
        <w:fldChar w:fldCharType="end"/>
      </w:r>
    </w:p>
    <w:p w14:paraId="64DEC8B8" w14:textId="6ACA14C1"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_Toc185509347 \h </w:instrText>
      </w:r>
      <w:r>
        <w:rPr>
          <w:noProof/>
        </w:rPr>
      </w:r>
      <w:r>
        <w:rPr>
          <w:noProof/>
        </w:rPr>
        <w:fldChar w:fldCharType="separate"/>
      </w:r>
      <w:r>
        <w:rPr>
          <w:noProof/>
        </w:rPr>
        <w:t>32</w:t>
      </w:r>
      <w:r>
        <w:rPr>
          <w:noProof/>
        </w:rPr>
        <w:fldChar w:fldCharType="end"/>
      </w:r>
    </w:p>
    <w:p w14:paraId="51C721A5" w14:textId="3F2D841F"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_Toc185509348 \h </w:instrText>
      </w:r>
      <w:r>
        <w:rPr>
          <w:noProof/>
        </w:rPr>
      </w:r>
      <w:r>
        <w:rPr>
          <w:noProof/>
        </w:rPr>
        <w:fldChar w:fldCharType="separate"/>
      </w:r>
      <w:r>
        <w:rPr>
          <w:noProof/>
        </w:rPr>
        <w:t>32</w:t>
      </w:r>
      <w:r>
        <w:rPr>
          <w:noProof/>
        </w:rPr>
        <w:fldChar w:fldCharType="end"/>
      </w:r>
    </w:p>
    <w:p w14:paraId="5F6298DF" w14:textId="7C9DCF29"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5.5.2.2</w:t>
      </w:r>
      <w:r>
        <w:rPr>
          <w:rFonts w:asciiTheme="minorHAnsi" w:eastAsiaTheme="minorEastAsia" w:hAnsiTheme="minorHAnsi" w:cstheme="minorBidi"/>
          <w:noProof/>
          <w:kern w:val="2"/>
          <w:sz w:val="22"/>
          <w:szCs w:val="22"/>
          <w:lang w:eastAsia="ko-KR"/>
          <w14:ligatures w14:val="standardContextual"/>
        </w:rPr>
        <w:tab/>
      </w:r>
      <w:r>
        <w:rPr>
          <w:noProof/>
        </w:rPr>
        <w:t>UAE_DAASupport_Manage</w:t>
      </w:r>
      <w:r>
        <w:rPr>
          <w:noProof/>
        </w:rPr>
        <w:tab/>
      </w:r>
      <w:r>
        <w:rPr>
          <w:noProof/>
        </w:rPr>
        <w:fldChar w:fldCharType="begin" w:fldLock="1"/>
      </w:r>
      <w:r>
        <w:rPr>
          <w:noProof/>
        </w:rPr>
        <w:instrText xml:space="preserve"> PAGEREF _Toc185509349 \h </w:instrText>
      </w:r>
      <w:r>
        <w:rPr>
          <w:noProof/>
        </w:rPr>
      </w:r>
      <w:r>
        <w:rPr>
          <w:noProof/>
        </w:rPr>
        <w:fldChar w:fldCharType="separate"/>
      </w:r>
      <w:r>
        <w:rPr>
          <w:noProof/>
        </w:rPr>
        <w:t>32</w:t>
      </w:r>
      <w:r>
        <w:rPr>
          <w:noProof/>
        </w:rPr>
        <w:fldChar w:fldCharType="end"/>
      </w:r>
    </w:p>
    <w:p w14:paraId="648F8C5C" w14:textId="3B1184D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_Toc185509350 \h </w:instrText>
      </w:r>
      <w:r>
        <w:rPr>
          <w:noProof/>
        </w:rPr>
      </w:r>
      <w:r>
        <w:rPr>
          <w:noProof/>
        </w:rPr>
        <w:fldChar w:fldCharType="separate"/>
      </w:r>
      <w:r>
        <w:rPr>
          <w:noProof/>
        </w:rPr>
        <w:t>32</w:t>
      </w:r>
      <w:r>
        <w:rPr>
          <w:noProof/>
        </w:rPr>
        <w:fldChar w:fldCharType="end"/>
      </w:r>
    </w:p>
    <w:p w14:paraId="72088E18" w14:textId="5605E964"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5.5.2.2.2</w:t>
      </w:r>
      <w:r>
        <w:rPr>
          <w:rFonts w:asciiTheme="minorHAnsi" w:eastAsiaTheme="minorEastAsia" w:hAnsiTheme="minorHAnsi" w:cstheme="minorBidi"/>
          <w:noProof/>
          <w:kern w:val="2"/>
          <w:sz w:val="22"/>
          <w:szCs w:val="22"/>
          <w:lang w:eastAsia="ko-KR"/>
          <w14:ligatures w14:val="standardContextual"/>
        </w:rPr>
        <w:tab/>
      </w:r>
      <w:r>
        <w:rPr>
          <w:noProof/>
        </w:rPr>
        <w:t>DAA Policy Creation</w:t>
      </w:r>
      <w:r>
        <w:rPr>
          <w:noProof/>
        </w:rPr>
        <w:tab/>
      </w:r>
      <w:r>
        <w:rPr>
          <w:noProof/>
        </w:rPr>
        <w:fldChar w:fldCharType="begin" w:fldLock="1"/>
      </w:r>
      <w:r>
        <w:rPr>
          <w:noProof/>
        </w:rPr>
        <w:instrText xml:space="preserve"> PAGEREF _Toc185509351 \h </w:instrText>
      </w:r>
      <w:r>
        <w:rPr>
          <w:noProof/>
        </w:rPr>
      </w:r>
      <w:r>
        <w:rPr>
          <w:noProof/>
        </w:rPr>
        <w:fldChar w:fldCharType="separate"/>
      </w:r>
      <w:r>
        <w:rPr>
          <w:noProof/>
        </w:rPr>
        <w:t>32</w:t>
      </w:r>
      <w:r>
        <w:rPr>
          <w:noProof/>
        </w:rPr>
        <w:fldChar w:fldCharType="end"/>
      </w:r>
    </w:p>
    <w:p w14:paraId="4D402568" w14:textId="2B46399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5.5.2.2.3</w:t>
      </w:r>
      <w:r>
        <w:rPr>
          <w:rFonts w:asciiTheme="minorHAnsi" w:eastAsiaTheme="minorEastAsia" w:hAnsiTheme="minorHAnsi" w:cstheme="minorBidi"/>
          <w:noProof/>
          <w:kern w:val="2"/>
          <w:sz w:val="22"/>
          <w:szCs w:val="22"/>
          <w:lang w:eastAsia="ko-KR"/>
          <w14:ligatures w14:val="standardContextual"/>
        </w:rPr>
        <w:tab/>
      </w:r>
      <w:r>
        <w:rPr>
          <w:noProof/>
        </w:rPr>
        <w:t>DAA Policy Update</w:t>
      </w:r>
      <w:r>
        <w:rPr>
          <w:noProof/>
        </w:rPr>
        <w:tab/>
      </w:r>
      <w:r>
        <w:rPr>
          <w:noProof/>
        </w:rPr>
        <w:fldChar w:fldCharType="begin" w:fldLock="1"/>
      </w:r>
      <w:r>
        <w:rPr>
          <w:noProof/>
        </w:rPr>
        <w:instrText xml:space="preserve"> PAGEREF _Toc185509352 \h </w:instrText>
      </w:r>
      <w:r>
        <w:rPr>
          <w:noProof/>
        </w:rPr>
      </w:r>
      <w:r>
        <w:rPr>
          <w:noProof/>
        </w:rPr>
        <w:fldChar w:fldCharType="separate"/>
      </w:r>
      <w:r>
        <w:rPr>
          <w:noProof/>
        </w:rPr>
        <w:t>33</w:t>
      </w:r>
      <w:r>
        <w:rPr>
          <w:noProof/>
        </w:rPr>
        <w:fldChar w:fldCharType="end"/>
      </w:r>
    </w:p>
    <w:p w14:paraId="30E7D5D5" w14:textId="03F1291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5.5.2.2.4</w:t>
      </w:r>
      <w:r>
        <w:rPr>
          <w:rFonts w:asciiTheme="minorHAnsi" w:eastAsiaTheme="minorEastAsia" w:hAnsiTheme="minorHAnsi" w:cstheme="minorBidi"/>
          <w:noProof/>
          <w:kern w:val="2"/>
          <w:sz w:val="22"/>
          <w:szCs w:val="22"/>
          <w:lang w:eastAsia="ko-KR"/>
          <w14:ligatures w14:val="standardContextual"/>
        </w:rPr>
        <w:tab/>
      </w:r>
      <w:r>
        <w:rPr>
          <w:noProof/>
        </w:rPr>
        <w:t>DAA Policy Deletion</w:t>
      </w:r>
      <w:r>
        <w:rPr>
          <w:noProof/>
        </w:rPr>
        <w:tab/>
      </w:r>
      <w:r>
        <w:rPr>
          <w:noProof/>
        </w:rPr>
        <w:fldChar w:fldCharType="begin" w:fldLock="1"/>
      </w:r>
      <w:r>
        <w:rPr>
          <w:noProof/>
        </w:rPr>
        <w:instrText xml:space="preserve"> PAGEREF _Toc185509353 \h </w:instrText>
      </w:r>
      <w:r>
        <w:rPr>
          <w:noProof/>
        </w:rPr>
      </w:r>
      <w:r>
        <w:rPr>
          <w:noProof/>
        </w:rPr>
        <w:fldChar w:fldCharType="separate"/>
      </w:r>
      <w:r>
        <w:rPr>
          <w:noProof/>
        </w:rPr>
        <w:t>34</w:t>
      </w:r>
      <w:r>
        <w:rPr>
          <w:noProof/>
        </w:rPr>
        <w:fldChar w:fldCharType="end"/>
      </w:r>
    </w:p>
    <w:p w14:paraId="4903180E" w14:textId="18B939D3"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5.5.2.3</w:t>
      </w:r>
      <w:r>
        <w:rPr>
          <w:rFonts w:asciiTheme="minorHAnsi" w:eastAsiaTheme="minorEastAsia" w:hAnsiTheme="minorHAnsi" w:cstheme="minorBidi"/>
          <w:noProof/>
          <w:kern w:val="2"/>
          <w:sz w:val="22"/>
          <w:szCs w:val="22"/>
          <w:lang w:eastAsia="ko-KR"/>
          <w14:ligatures w14:val="standardContextual"/>
        </w:rPr>
        <w:tab/>
      </w:r>
      <w:r>
        <w:rPr>
          <w:noProof/>
        </w:rPr>
        <w:t>UAE_DAASupport_InformDAAEvents</w:t>
      </w:r>
      <w:r>
        <w:rPr>
          <w:noProof/>
        </w:rPr>
        <w:tab/>
      </w:r>
      <w:r>
        <w:rPr>
          <w:noProof/>
        </w:rPr>
        <w:fldChar w:fldCharType="begin" w:fldLock="1"/>
      </w:r>
      <w:r>
        <w:rPr>
          <w:noProof/>
        </w:rPr>
        <w:instrText xml:space="preserve"> PAGEREF _Toc185509354 \h </w:instrText>
      </w:r>
      <w:r>
        <w:rPr>
          <w:noProof/>
        </w:rPr>
      </w:r>
      <w:r>
        <w:rPr>
          <w:noProof/>
        </w:rPr>
        <w:fldChar w:fldCharType="separate"/>
      </w:r>
      <w:r>
        <w:rPr>
          <w:noProof/>
        </w:rPr>
        <w:t>34</w:t>
      </w:r>
      <w:r>
        <w:rPr>
          <w:noProof/>
        </w:rPr>
        <w:fldChar w:fldCharType="end"/>
      </w:r>
    </w:p>
    <w:p w14:paraId="16BEBC76" w14:textId="33C4D30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_Toc185509355 \h </w:instrText>
      </w:r>
      <w:r>
        <w:rPr>
          <w:noProof/>
        </w:rPr>
      </w:r>
      <w:r>
        <w:rPr>
          <w:noProof/>
        </w:rPr>
        <w:fldChar w:fldCharType="separate"/>
      </w:r>
      <w:r>
        <w:rPr>
          <w:noProof/>
        </w:rPr>
        <w:t>34</w:t>
      </w:r>
      <w:r>
        <w:rPr>
          <w:noProof/>
        </w:rPr>
        <w:fldChar w:fldCharType="end"/>
      </w:r>
    </w:p>
    <w:p w14:paraId="2E50B982" w14:textId="1206CCF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sidRPr="00CD49D9">
        <w:rPr>
          <w:noProof/>
          <w:lang w:val="fr-FR"/>
        </w:rPr>
        <w:t>5.5.2.3.2</w:t>
      </w:r>
      <w:r>
        <w:rPr>
          <w:rFonts w:asciiTheme="minorHAnsi" w:eastAsiaTheme="minorEastAsia" w:hAnsiTheme="minorHAnsi" w:cstheme="minorBidi"/>
          <w:noProof/>
          <w:kern w:val="2"/>
          <w:sz w:val="22"/>
          <w:szCs w:val="22"/>
          <w:lang w:eastAsia="ko-KR"/>
          <w14:ligatures w14:val="standardContextual"/>
        </w:rPr>
        <w:tab/>
      </w:r>
      <w:r w:rsidRPr="00CD49D9">
        <w:rPr>
          <w:noProof/>
          <w:lang w:val="fr-FR"/>
        </w:rPr>
        <w:t>DAA Events Information Request</w:t>
      </w:r>
      <w:r>
        <w:rPr>
          <w:noProof/>
        </w:rPr>
        <w:tab/>
      </w:r>
      <w:r>
        <w:rPr>
          <w:noProof/>
        </w:rPr>
        <w:fldChar w:fldCharType="begin" w:fldLock="1"/>
      </w:r>
      <w:r>
        <w:rPr>
          <w:noProof/>
        </w:rPr>
        <w:instrText xml:space="preserve"> PAGEREF _Toc185509356 \h </w:instrText>
      </w:r>
      <w:r>
        <w:rPr>
          <w:noProof/>
        </w:rPr>
      </w:r>
      <w:r>
        <w:rPr>
          <w:noProof/>
        </w:rPr>
        <w:fldChar w:fldCharType="separate"/>
      </w:r>
      <w:r>
        <w:rPr>
          <w:noProof/>
        </w:rPr>
        <w:t>34</w:t>
      </w:r>
      <w:r>
        <w:rPr>
          <w:noProof/>
        </w:rPr>
        <w:fldChar w:fldCharType="end"/>
      </w:r>
    </w:p>
    <w:p w14:paraId="69E9845E" w14:textId="262EB9F3"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5.5.2.4</w:t>
      </w:r>
      <w:r>
        <w:rPr>
          <w:rFonts w:asciiTheme="minorHAnsi" w:eastAsiaTheme="minorEastAsia" w:hAnsiTheme="minorHAnsi" w:cstheme="minorBidi"/>
          <w:noProof/>
          <w:kern w:val="2"/>
          <w:sz w:val="22"/>
          <w:szCs w:val="22"/>
          <w:lang w:eastAsia="ko-KR"/>
          <w14:ligatures w14:val="standardContextual"/>
        </w:rPr>
        <w:tab/>
      </w:r>
      <w:r>
        <w:rPr>
          <w:noProof/>
        </w:rPr>
        <w:t>UAE_DAASupport_Notify</w:t>
      </w:r>
      <w:r>
        <w:rPr>
          <w:noProof/>
        </w:rPr>
        <w:tab/>
      </w:r>
      <w:r>
        <w:rPr>
          <w:noProof/>
        </w:rPr>
        <w:fldChar w:fldCharType="begin" w:fldLock="1"/>
      </w:r>
      <w:r>
        <w:rPr>
          <w:noProof/>
        </w:rPr>
        <w:instrText xml:space="preserve"> PAGEREF _Toc185509357 \h </w:instrText>
      </w:r>
      <w:r>
        <w:rPr>
          <w:noProof/>
        </w:rPr>
      </w:r>
      <w:r>
        <w:rPr>
          <w:noProof/>
        </w:rPr>
        <w:fldChar w:fldCharType="separate"/>
      </w:r>
      <w:r>
        <w:rPr>
          <w:noProof/>
        </w:rPr>
        <w:t>35</w:t>
      </w:r>
      <w:r>
        <w:rPr>
          <w:noProof/>
        </w:rPr>
        <w:fldChar w:fldCharType="end"/>
      </w:r>
    </w:p>
    <w:p w14:paraId="3E8809AD" w14:textId="14DB344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5.5.2.4.1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_Toc185509358 \h </w:instrText>
      </w:r>
      <w:r>
        <w:rPr>
          <w:noProof/>
        </w:rPr>
      </w:r>
      <w:r>
        <w:rPr>
          <w:noProof/>
        </w:rPr>
        <w:fldChar w:fldCharType="separate"/>
      </w:r>
      <w:r>
        <w:rPr>
          <w:noProof/>
        </w:rPr>
        <w:t>35</w:t>
      </w:r>
      <w:r>
        <w:rPr>
          <w:noProof/>
        </w:rPr>
        <w:fldChar w:fldCharType="end"/>
      </w:r>
    </w:p>
    <w:p w14:paraId="03E81189" w14:textId="7C7AF62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5.5.2.4.2</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DAA Policy Configuration Completion Status Notification</w:t>
      </w:r>
      <w:r>
        <w:rPr>
          <w:noProof/>
        </w:rPr>
        <w:tab/>
      </w:r>
      <w:r>
        <w:rPr>
          <w:noProof/>
        </w:rPr>
        <w:fldChar w:fldCharType="begin" w:fldLock="1"/>
      </w:r>
      <w:r>
        <w:rPr>
          <w:noProof/>
        </w:rPr>
        <w:instrText xml:space="preserve"> PAGEREF _Toc185509359 \h </w:instrText>
      </w:r>
      <w:r>
        <w:rPr>
          <w:noProof/>
        </w:rPr>
      </w:r>
      <w:r>
        <w:rPr>
          <w:noProof/>
        </w:rPr>
        <w:fldChar w:fldCharType="separate"/>
      </w:r>
      <w:r>
        <w:rPr>
          <w:noProof/>
        </w:rPr>
        <w:t>35</w:t>
      </w:r>
      <w:r>
        <w:rPr>
          <w:noProof/>
        </w:rPr>
        <w:fldChar w:fldCharType="end"/>
      </w:r>
    </w:p>
    <w:p w14:paraId="78F56685" w14:textId="7AD1170D"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5.5.2.4.3</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DAA Events Notification</w:t>
      </w:r>
      <w:r>
        <w:rPr>
          <w:noProof/>
        </w:rPr>
        <w:tab/>
      </w:r>
      <w:r>
        <w:rPr>
          <w:noProof/>
        </w:rPr>
        <w:fldChar w:fldCharType="begin" w:fldLock="1"/>
      </w:r>
      <w:r>
        <w:rPr>
          <w:noProof/>
        </w:rPr>
        <w:instrText xml:space="preserve"> PAGEREF _Toc185509360 \h </w:instrText>
      </w:r>
      <w:r>
        <w:rPr>
          <w:noProof/>
        </w:rPr>
      </w:r>
      <w:r>
        <w:rPr>
          <w:noProof/>
        </w:rPr>
        <w:fldChar w:fldCharType="separate"/>
      </w:r>
      <w:r>
        <w:rPr>
          <w:noProof/>
        </w:rPr>
        <w:t>36</w:t>
      </w:r>
      <w:r>
        <w:rPr>
          <w:noProof/>
        </w:rPr>
        <w:fldChar w:fldCharType="end"/>
      </w:r>
    </w:p>
    <w:p w14:paraId="796AED88" w14:textId="1BBCA9D9"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rPr>
        <w:t>UAE_UAVDynamicInfo</w:t>
      </w:r>
      <w:r>
        <w:rPr>
          <w:noProof/>
        </w:rPr>
        <w:tab/>
      </w:r>
      <w:r>
        <w:rPr>
          <w:noProof/>
        </w:rPr>
        <w:fldChar w:fldCharType="begin" w:fldLock="1"/>
      </w:r>
      <w:r>
        <w:rPr>
          <w:noProof/>
        </w:rPr>
        <w:instrText xml:space="preserve"> PAGEREF _Toc185509361 \h </w:instrText>
      </w:r>
      <w:r>
        <w:rPr>
          <w:noProof/>
        </w:rPr>
      </w:r>
      <w:r>
        <w:rPr>
          <w:noProof/>
        </w:rPr>
        <w:fldChar w:fldCharType="separate"/>
      </w:r>
      <w:r>
        <w:rPr>
          <w:noProof/>
        </w:rPr>
        <w:t>37</w:t>
      </w:r>
      <w:r>
        <w:rPr>
          <w:noProof/>
        </w:rPr>
        <w:fldChar w:fldCharType="end"/>
      </w:r>
    </w:p>
    <w:p w14:paraId="162765EE" w14:textId="20C80F0A"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_Toc185509362 \h </w:instrText>
      </w:r>
      <w:r>
        <w:rPr>
          <w:noProof/>
        </w:rPr>
      </w:r>
      <w:r>
        <w:rPr>
          <w:noProof/>
        </w:rPr>
        <w:fldChar w:fldCharType="separate"/>
      </w:r>
      <w:r>
        <w:rPr>
          <w:noProof/>
        </w:rPr>
        <w:t>37</w:t>
      </w:r>
      <w:r>
        <w:rPr>
          <w:noProof/>
        </w:rPr>
        <w:fldChar w:fldCharType="end"/>
      </w:r>
    </w:p>
    <w:p w14:paraId="007E281E" w14:textId="1F075475"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_Toc185509363 \h </w:instrText>
      </w:r>
      <w:r>
        <w:rPr>
          <w:noProof/>
        </w:rPr>
      </w:r>
      <w:r>
        <w:rPr>
          <w:noProof/>
        </w:rPr>
        <w:fldChar w:fldCharType="separate"/>
      </w:r>
      <w:r>
        <w:rPr>
          <w:noProof/>
        </w:rPr>
        <w:t>37</w:t>
      </w:r>
      <w:r>
        <w:rPr>
          <w:noProof/>
        </w:rPr>
        <w:fldChar w:fldCharType="end"/>
      </w:r>
    </w:p>
    <w:p w14:paraId="02D5B369" w14:textId="1AF1C8CC"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_Toc185509364 \h </w:instrText>
      </w:r>
      <w:r>
        <w:rPr>
          <w:noProof/>
        </w:rPr>
      </w:r>
      <w:r>
        <w:rPr>
          <w:noProof/>
        </w:rPr>
        <w:fldChar w:fldCharType="separate"/>
      </w:r>
      <w:r>
        <w:rPr>
          <w:noProof/>
        </w:rPr>
        <w:t>37</w:t>
      </w:r>
      <w:r>
        <w:rPr>
          <w:noProof/>
        </w:rPr>
        <w:fldChar w:fldCharType="end"/>
      </w:r>
    </w:p>
    <w:p w14:paraId="5B507293" w14:textId="24B5ACD6"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5.6.2.2</w:t>
      </w:r>
      <w:r>
        <w:rPr>
          <w:rFonts w:asciiTheme="minorHAnsi" w:eastAsiaTheme="minorEastAsia" w:hAnsiTheme="minorHAnsi" w:cstheme="minorBidi"/>
          <w:noProof/>
          <w:kern w:val="2"/>
          <w:sz w:val="22"/>
          <w:szCs w:val="22"/>
          <w:lang w:eastAsia="ko-KR"/>
          <w14:ligatures w14:val="standardContextual"/>
        </w:rPr>
        <w:tab/>
      </w:r>
      <w:r>
        <w:rPr>
          <w:noProof/>
        </w:rPr>
        <w:t>UAE_UAVDynamicInfo_Subscribe</w:t>
      </w:r>
      <w:r>
        <w:rPr>
          <w:noProof/>
        </w:rPr>
        <w:tab/>
      </w:r>
      <w:r>
        <w:rPr>
          <w:noProof/>
        </w:rPr>
        <w:fldChar w:fldCharType="begin" w:fldLock="1"/>
      </w:r>
      <w:r>
        <w:rPr>
          <w:noProof/>
        </w:rPr>
        <w:instrText xml:space="preserve"> PAGEREF _Toc185509365 \h </w:instrText>
      </w:r>
      <w:r>
        <w:rPr>
          <w:noProof/>
        </w:rPr>
      </w:r>
      <w:r>
        <w:rPr>
          <w:noProof/>
        </w:rPr>
        <w:fldChar w:fldCharType="separate"/>
      </w:r>
      <w:r>
        <w:rPr>
          <w:noProof/>
        </w:rPr>
        <w:t>37</w:t>
      </w:r>
      <w:r>
        <w:rPr>
          <w:noProof/>
        </w:rPr>
        <w:fldChar w:fldCharType="end"/>
      </w:r>
    </w:p>
    <w:p w14:paraId="384855EB" w14:textId="0F64D8A9"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_Toc185509366 \h </w:instrText>
      </w:r>
      <w:r>
        <w:rPr>
          <w:noProof/>
        </w:rPr>
      </w:r>
      <w:r>
        <w:rPr>
          <w:noProof/>
        </w:rPr>
        <w:fldChar w:fldCharType="separate"/>
      </w:r>
      <w:r>
        <w:rPr>
          <w:noProof/>
        </w:rPr>
        <w:t>37</w:t>
      </w:r>
      <w:r>
        <w:rPr>
          <w:noProof/>
        </w:rPr>
        <w:fldChar w:fldCharType="end"/>
      </w:r>
    </w:p>
    <w:p w14:paraId="4A14E1CD" w14:textId="79BF69F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5.6.2.2.2</w:t>
      </w:r>
      <w:r>
        <w:rPr>
          <w:rFonts w:asciiTheme="minorHAnsi" w:eastAsiaTheme="minorEastAsia" w:hAnsiTheme="minorHAnsi" w:cstheme="minorBidi"/>
          <w:noProof/>
          <w:kern w:val="2"/>
          <w:sz w:val="22"/>
          <w:szCs w:val="22"/>
          <w:lang w:eastAsia="ko-KR"/>
          <w14:ligatures w14:val="standardContextual"/>
        </w:rPr>
        <w:tab/>
      </w:r>
      <w:r w:rsidRPr="00CD49D9">
        <w:rPr>
          <w:bCs/>
          <w:noProof/>
        </w:rPr>
        <w:t>UAV Dynamic Information Subscription</w:t>
      </w:r>
      <w:r>
        <w:rPr>
          <w:noProof/>
        </w:rPr>
        <w:t xml:space="preserve"> Creation</w:t>
      </w:r>
      <w:r>
        <w:rPr>
          <w:noProof/>
        </w:rPr>
        <w:tab/>
      </w:r>
      <w:r>
        <w:rPr>
          <w:noProof/>
        </w:rPr>
        <w:fldChar w:fldCharType="begin" w:fldLock="1"/>
      </w:r>
      <w:r>
        <w:rPr>
          <w:noProof/>
        </w:rPr>
        <w:instrText xml:space="preserve"> PAGEREF _Toc185509367 \h </w:instrText>
      </w:r>
      <w:r>
        <w:rPr>
          <w:noProof/>
        </w:rPr>
      </w:r>
      <w:r>
        <w:rPr>
          <w:noProof/>
        </w:rPr>
        <w:fldChar w:fldCharType="separate"/>
      </w:r>
      <w:r>
        <w:rPr>
          <w:noProof/>
        </w:rPr>
        <w:t>37</w:t>
      </w:r>
      <w:r>
        <w:rPr>
          <w:noProof/>
        </w:rPr>
        <w:fldChar w:fldCharType="end"/>
      </w:r>
    </w:p>
    <w:p w14:paraId="1E274F9D" w14:textId="51654F8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5.6.2.2.3</w:t>
      </w:r>
      <w:r>
        <w:rPr>
          <w:rFonts w:asciiTheme="minorHAnsi" w:eastAsiaTheme="minorEastAsia" w:hAnsiTheme="minorHAnsi" w:cstheme="minorBidi"/>
          <w:noProof/>
          <w:kern w:val="2"/>
          <w:sz w:val="22"/>
          <w:szCs w:val="22"/>
          <w:lang w:eastAsia="ko-KR"/>
          <w14:ligatures w14:val="standardContextual"/>
        </w:rPr>
        <w:tab/>
      </w:r>
      <w:r w:rsidRPr="00CD49D9">
        <w:rPr>
          <w:bCs/>
          <w:noProof/>
        </w:rPr>
        <w:t>UAV Dynamic Information Subscription</w:t>
      </w:r>
      <w:r>
        <w:rPr>
          <w:noProof/>
        </w:rPr>
        <w:t xml:space="preserve"> Update</w:t>
      </w:r>
      <w:r>
        <w:rPr>
          <w:noProof/>
        </w:rPr>
        <w:tab/>
      </w:r>
      <w:r>
        <w:rPr>
          <w:noProof/>
        </w:rPr>
        <w:fldChar w:fldCharType="begin" w:fldLock="1"/>
      </w:r>
      <w:r>
        <w:rPr>
          <w:noProof/>
        </w:rPr>
        <w:instrText xml:space="preserve"> PAGEREF _Toc185509368 \h </w:instrText>
      </w:r>
      <w:r>
        <w:rPr>
          <w:noProof/>
        </w:rPr>
      </w:r>
      <w:r>
        <w:rPr>
          <w:noProof/>
        </w:rPr>
        <w:fldChar w:fldCharType="separate"/>
      </w:r>
      <w:r>
        <w:rPr>
          <w:noProof/>
        </w:rPr>
        <w:t>38</w:t>
      </w:r>
      <w:r>
        <w:rPr>
          <w:noProof/>
        </w:rPr>
        <w:fldChar w:fldCharType="end"/>
      </w:r>
    </w:p>
    <w:p w14:paraId="65260137" w14:textId="66906E7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5.6.2.2.4</w:t>
      </w:r>
      <w:r>
        <w:rPr>
          <w:rFonts w:asciiTheme="minorHAnsi" w:eastAsiaTheme="minorEastAsia" w:hAnsiTheme="minorHAnsi" w:cstheme="minorBidi"/>
          <w:noProof/>
          <w:kern w:val="2"/>
          <w:sz w:val="22"/>
          <w:szCs w:val="22"/>
          <w:lang w:eastAsia="ko-KR"/>
          <w14:ligatures w14:val="standardContextual"/>
        </w:rPr>
        <w:tab/>
      </w:r>
      <w:r w:rsidRPr="00CD49D9">
        <w:rPr>
          <w:bCs/>
          <w:noProof/>
        </w:rPr>
        <w:t>UAV Dynamic Information Subscription</w:t>
      </w:r>
      <w:r>
        <w:rPr>
          <w:noProof/>
        </w:rPr>
        <w:t xml:space="preserve"> </w:t>
      </w:r>
      <w:r w:rsidRPr="00CD49D9">
        <w:rPr>
          <w:noProof/>
          <w:lang w:val="en-US"/>
        </w:rPr>
        <w:t>Deletion</w:t>
      </w:r>
      <w:r>
        <w:rPr>
          <w:noProof/>
        </w:rPr>
        <w:tab/>
      </w:r>
      <w:r>
        <w:rPr>
          <w:noProof/>
        </w:rPr>
        <w:fldChar w:fldCharType="begin" w:fldLock="1"/>
      </w:r>
      <w:r>
        <w:rPr>
          <w:noProof/>
        </w:rPr>
        <w:instrText xml:space="preserve"> PAGEREF _Toc185509369 \h </w:instrText>
      </w:r>
      <w:r>
        <w:rPr>
          <w:noProof/>
        </w:rPr>
      </w:r>
      <w:r>
        <w:rPr>
          <w:noProof/>
        </w:rPr>
        <w:fldChar w:fldCharType="separate"/>
      </w:r>
      <w:r>
        <w:rPr>
          <w:noProof/>
        </w:rPr>
        <w:t>38</w:t>
      </w:r>
      <w:r>
        <w:rPr>
          <w:noProof/>
        </w:rPr>
        <w:fldChar w:fldCharType="end"/>
      </w:r>
    </w:p>
    <w:p w14:paraId="7E098A3F" w14:textId="37BAE095"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5.6.2.3</w:t>
      </w:r>
      <w:r>
        <w:rPr>
          <w:rFonts w:asciiTheme="minorHAnsi" w:eastAsiaTheme="minorEastAsia" w:hAnsiTheme="minorHAnsi" w:cstheme="minorBidi"/>
          <w:noProof/>
          <w:kern w:val="2"/>
          <w:sz w:val="22"/>
          <w:szCs w:val="22"/>
          <w:lang w:eastAsia="ko-KR"/>
          <w14:ligatures w14:val="standardContextual"/>
        </w:rPr>
        <w:tab/>
      </w:r>
      <w:r>
        <w:rPr>
          <w:noProof/>
        </w:rPr>
        <w:t>UAE_UAVDynamicInfo_Notify</w:t>
      </w:r>
      <w:r>
        <w:rPr>
          <w:noProof/>
        </w:rPr>
        <w:tab/>
      </w:r>
      <w:r>
        <w:rPr>
          <w:noProof/>
        </w:rPr>
        <w:fldChar w:fldCharType="begin" w:fldLock="1"/>
      </w:r>
      <w:r>
        <w:rPr>
          <w:noProof/>
        </w:rPr>
        <w:instrText xml:space="preserve"> PAGEREF _Toc185509370 \h </w:instrText>
      </w:r>
      <w:r>
        <w:rPr>
          <w:noProof/>
        </w:rPr>
      </w:r>
      <w:r>
        <w:rPr>
          <w:noProof/>
        </w:rPr>
        <w:fldChar w:fldCharType="separate"/>
      </w:r>
      <w:r>
        <w:rPr>
          <w:noProof/>
        </w:rPr>
        <w:t>39</w:t>
      </w:r>
      <w:r>
        <w:rPr>
          <w:noProof/>
        </w:rPr>
        <w:fldChar w:fldCharType="end"/>
      </w:r>
    </w:p>
    <w:p w14:paraId="4F0988F9" w14:textId="0F1BF06E"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_Toc185509371 \h </w:instrText>
      </w:r>
      <w:r>
        <w:rPr>
          <w:noProof/>
        </w:rPr>
      </w:r>
      <w:r>
        <w:rPr>
          <w:noProof/>
        </w:rPr>
        <w:fldChar w:fldCharType="separate"/>
      </w:r>
      <w:r>
        <w:rPr>
          <w:noProof/>
        </w:rPr>
        <w:t>39</w:t>
      </w:r>
      <w:r>
        <w:rPr>
          <w:noProof/>
        </w:rPr>
        <w:fldChar w:fldCharType="end"/>
      </w:r>
    </w:p>
    <w:p w14:paraId="3BD89C7D" w14:textId="096A89FF"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5.6.2.3.2</w:t>
      </w:r>
      <w:r>
        <w:rPr>
          <w:rFonts w:asciiTheme="minorHAnsi" w:eastAsiaTheme="minorEastAsia" w:hAnsiTheme="minorHAnsi" w:cstheme="minorBidi"/>
          <w:noProof/>
          <w:kern w:val="2"/>
          <w:sz w:val="22"/>
          <w:szCs w:val="22"/>
          <w:lang w:eastAsia="ko-KR"/>
          <w14:ligatures w14:val="standardContextual"/>
        </w:rPr>
        <w:tab/>
      </w:r>
      <w:r w:rsidRPr="00CD49D9">
        <w:rPr>
          <w:bCs/>
          <w:noProof/>
        </w:rPr>
        <w:t xml:space="preserve">UAV Dynamic Information </w:t>
      </w:r>
      <w:r w:rsidRPr="00CD49D9">
        <w:rPr>
          <w:noProof/>
          <w:lang w:val="en-US"/>
        </w:rPr>
        <w:t>Notification</w:t>
      </w:r>
      <w:r>
        <w:rPr>
          <w:noProof/>
        </w:rPr>
        <w:tab/>
      </w:r>
      <w:r>
        <w:rPr>
          <w:noProof/>
        </w:rPr>
        <w:fldChar w:fldCharType="begin" w:fldLock="1"/>
      </w:r>
      <w:r>
        <w:rPr>
          <w:noProof/>
        </w:rPr>
        <w:instrText xml:space="preserve"> PAGEREF _Toc185509372 \h </w:instrText>
      </w:r>
      <w:r>
        <w:rPr>
          <w:noProof/>
        </w:rPr>
      </w:r>
      <w:r>
        <w:rPr>
          <w:noProof/>
        </w:rPr>
        <w:fldChar w:fldCharType="separate"/>
      </w:r>
      <w:r>
        <w:rPr>
          <w:noProof/>
        </w:rPr>
        <w:t>39</w:t>
      </w:r>
      <w:r>
        <w:rPr>
          <w:noProof/>
        </w:rPr>
        <w:fldChar w:fldCharType="end"/>
      </w:r>
    </w:p>
    <w:p w14:paraId="7FF82DB0" w14:textId="3D4F9D78"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rPr>
        <w:t>UAE_FlightPathMonitoring Service</w:t>
      </w:r>
      <w:r>
        <w:rPr>
          <w:noProof/>
        </w:rPr>
        <w:tab/>
      </w:r>
      <w:r>
        <w:rPr>
          <w:noProof/>
        </w:rPr>
        <w:fldChar w:fldCharType="begin" w:fldLock="1"/>
      </w:r>
      <w:r>
        <w:rPr>
          <w:noProof/>
        </w:rPr>
        <w:instrText xml:space="preserve"> PAGEREF _Toc185509373 \h </w:instrText>
      </w:r>
      <w:r>
        <w:rPr>
          <w:noProof/>
        </w:rPr>
      </w:r>
      <w:r>
        <w:rPr>
          <w:noProof/>
        </w:rPr>
        <w:fldChar w:fldCharType="separate"/>
      </w:r>
      <w:r>
        <w:rPr>
          <w:noProof/>
        </w:rPr>
        <w:t>41</w:t>
      </w:r>
      <w:r>
        <w:rPr>
          <w:noProof/>
        </w:rPr>
        <w:fldChar w:fldCharType="end"/>
      </w:r>
    </w:p>
    <w:p w14:paraId="6EFDC7AC" w14:textId="22198108"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5.7.1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_Toc185509374 \h </w:instrText>
      </w:r>
      <w:r>
        <w:rPr>
          <w:noProof/>
        </w:rPr>
      </w:r>
      <w:r>
        <w:rPr>
          <w:noProof/>
        </w:rPr>
        <w:fldChar w:fldCharType="separate"/>
      </w:r>
      <w:r>
        <w:rPr>
          <w:noProof/>
        </w:rPr>
        <w:t>41</w:t>
      </w:r>
      <w:r>
        <w:rPr>
          <w:noProof/>
        </w:rPr>
        <w:fldChar w:fldCharType="end"/>
      </w:r>
    </w:p>
    <w:p w14:paraId="18E212BD" w14:textId="27321DDD"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5.7.2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_Toc185509375 \h </w:instrText>
      </w:r>
      <w:r>
        <w:rPr>
          <w:noProof/>
        </w:rPr>
      </w:r>
      <w:r>
        <w:rPr>
          <w:noProof/>
        </w:rPr>
        <w:fldChar w:fldCharType="separate"/>
      </w:r>
      <w:r>
        <w:rPr>
          <w:noProof/>
        </w:rPr>
        <w:t>41</w:t>
      </w:r>
      <w:r>
        <w:rPr>
          <w:noProof/>
        </w:rPr>
        <w:fldChar w:fldCharType="end"/>
      </w:r>
    </w:p>
    <w:p w14:paraId="33F59CE0" w14:textId="4058251C"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_Toc185509376 \h </w:instrText>
      </w:r>
      <w:r>
        <w:rPr>
          <w:noProof/>
        </w:rPr>
      </w:r>
      <w:r>
        <w:rPr>
          <w:noProof/>
        </w:rPr>
        <w:fldChar w:fldCharType="separate"/>
      </w:r>
      <w:r>
        <w:rPr>
          <w:noProof/>
        </w:rPr>
        <w:t>41</w:t>
      </w:r>
      <w:r>
        <w:rPr>
          <w:noProof/>
        </w:rPr>
        <w:fldChar w:fldCharType="end"/>
      </w:r>
    </w:p>
    <w:p w14:paraId="70900A66" w14:textId="62F0BCB9"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Pr>
          <w:noProof/>
        </w:rPr>
        <w:t>UAE_FlightPathMonitoring_Manage</w:t>
      </w:r>
      <w:r>
        <w:rPr>
          <w:noProof/>
        </w:rPr>
        <w:tab/>
      </w:r>
      <w:r>
        <w:rPr>
          <w:noProof/>
        </w:rPr>
        <w:fldChar w:fldCharType="begin" w:fldLock="1"/>
      </w:r>
      <w:r>
        <w:rPr>
          <w:noProof/>
        </w:rPr>
        <w:instrText xml:space="preserve"> PAGEREF _Toc185509377 \h </w:instrText>
      </w:r>
      <w:r>
        <w:rPr>
          <w:noProof/>
        </w:rPr>
      </w:r>
      <w:r>
        <w:rPr>
          <w:noProof/>
        </w:rPr>
        <w:fldChar w:fldCharType="separate"/>
      </w:r>
      <w:r>
        <w:rPr>
          <w:noProof/>
        </w:rPr>
        <w:t>41</w:t>
      </w:r>
      <w:r>
        <w:rPr>
          <w:noProof/>
        </w:rPr>
        <w:fldChar w:fldCharType="end"/>
      </w:r>
    </w:p>
    <w:p w14:paraId="60EBE0C4" w14:textId="3DC213C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_Toc185509378 \h </w:instrText>
      </w:r>
      <w:r>
        <w:rPr>
          <w:noProof/>
        </w:rPr>
      </w:r>
      <w:r>
        <w:rPr>
          <w:noProof/>
        </w:rPr>
        <w:fldChar w:fldCharType="separate"/>
      </w:r>
      <w:r>
        <w:rPr>
          <w:noProof/>
        </w:rPr>
        <w:t>41</w:t>
      </w:r>
      <w:r>
        <w:rPr>
          <w:noProof/>
        </w:rPr>
        <w:fldChar w:fldCharType="end"/>
      </w:r>
    </w:p>
    <w:p w14:paraId="541AA6D4" w14:textId="3DE34BA9"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5.7.2.2.2</w:t>
      </w:r>
      <w:r>
        <w:rPr>
          <w:rFonts w:asciiTheme="minorHAnsi" w:eastAsiaTheme="minorEastAsia" w:hAnsiTheme="minorHAnsi" w:cstheme="minorBidi"/>
          <w:noProof/>
          <w:kern w:val="2"/>
          <w:sz w:val="22"/>
          <w:szCs w:val="22"/>
          <w:lang w:eastAsia="ko-KR"/>
          <w14:ligatures w14:val="standardContextual"/>
        </w:rPr>
        <w:tab/>
      </w:r>
      <w:r>
        <w:rPr>
          <w:noProof/>
        </w:rPr>
        <w:t>Flight Path Monitoring Configuration Creation</w:t>
      </w:r>
      <w:r>
        <w:rPr>
          <w:noProof/>
        </w:rPr>
        <w:tab/>
      </w:r>
      <w:r>
        <w:rPr>
          <w:noProof/>
        </w:rPr>
        <w:fldChar w:fldCharType="begin" w:fldLock="1"/>
      </w:r>
      <w:r>
        <w:rPr>
          <w:noProof/>
        </w:rPr>
        <w:instrText xml:space="preserve"> PAGEREF _Toc185509379 \h </w:instrText>
      </w:r>
      <w:r>
        <w:rPr>
          <w:noProof/>
        </w:rPr>
      </w:r>
      <w:r>
        <w:rPr>
          <w:noProof/>
        </w:rPr>
        <w:fldChar w:fldCharType="separate"/>
      </w:r>
      <w:r>
        <w:rPr>
          <w:noProof/>
        </w:rPr>
        <w:t>41</w:t>
      </w:r>
      <w:r>
        <w:rPr>
          <w:noProof/>
        </w:rPr>
        <w:fldChar w:fldCharType="end"/>
      </w:r>
    </w:p>
    <w:p w14:paraId="1D7EF4E0" w14:textId="36031B0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5.7.2.2.3</w:t>
      </w:r>
      <w:r>
        <w:rPr>
          <w:rFonts w:asciiTheme="minorHAnsi" w:eastAsiaTheme="minorEastAsia" w:hAnsiTheme="minorHAnsi" w:cstheme="minorBidi"/>
          <w:noProof/>
          <w:kern w:val="2"/>
          <w:sz w:val="22"/>
          <w:szCs w:val="22"/>
          <w:lang w:eastAsia="ko-KR"/>
          <w14:ligatures w14:val="standardContextual"/>
        </w:rPr>
        <w:tab/>
      </w:r>
      <w:r>
        <w:rPr>
          <w:noProof/>
        </w:rPr>
        <w:t>Flight Path Monitoring Configuration Update</w:t>
      </w:r>
      <w:r>
        <w:rPr>
          <w:noProof/>
        </w:rPr>
        <w:tab/>
      </w:r>
      <w:r>
        <w:rPr>
          <w:noProof/>
        </w:rPr>
        <w:fldChar w:fldCharType="begin" w:fldLock="1"/>
      </w:r>
      <w:r>
        <w:rPr>
          <w:noProof/>
        </w:rPr>
        <w:instrText xml:space="preserve"> PAGEREF _Toc185509380 \h </w:instrText>
      </w:r>
      <w:r>
        <w:rPr>
          <w:noProof/>
        </w:rPr>
      </w:r>
      <w:r>
        <w:rPr>
          <w:noProof/>
        </w:rPr>
        <w:fldChar w:fldCharType="separate"/>
      </w:r>
      <w:r>
        <w:rPr>
          <w:noProof/>
        </w:rPr>
        <w:t>42</w:t>
      </w:r>
      <w:r>
        <w:rPr>
          <w:noProof/>
        </w:rPr>
        <w:fldChar w:fldCharType="end"/>
      </w:r>
    </w:p>
    <w:p w14:paraId="2A84F165" w14:textId="6F5C5EF9"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5.7.2.2.4</w:t>
      </w:r>
      <w:r>
        <w:rPr>
          <w:rFonts w:asciiTheme="minorHAnsi" w:eastAsiaTheme="minorEastAsia" w:hAnsiTheme="minorHAnsi" w:cstheme="minorBidi"/>
          <w:noProof/>
          <w:kern w:val="2"/>
          <w:sz w:val="22"/>
          <w:szCs w:val="22"/>
          <w:lang w:eastAsia="ko-KR"/>
          <w14:ligatures w14:val="standardContextual"/>
        </w:rPr>
        <w:tab/>
      </w:r>
      <w:r>
        <w:rPr>
          <w:noProof/>
        </w:rPr>
        <w:t>Flight Path Monitoring Configuration Deletion</w:t>
      </w:r>
      <w:r>
        <w:rPr>
          <w:noProof/>
        </w:rPr>
        <w:tab/>
      </w:r>
      <w:r>
        <w:rPr>
          <w:noProof/>
        </w:rPr>
        <w:fldChar w:fldCharType="begin" w:fldLock="1"/>
      </w:r>
      <w:r>
        <w:rPr>
          <w:noProof/>
        </w:rPr>
        <w:instrText xml:space="preserve"> PAGEREF _Toc185509381 \h </w:instrText>
      </w:r>
      <w:r>
        <w:rPr>
          <w:noProof/>
        </w:rPr>
      </w:r>
      <w:r>
        <w:rPr>
          <w:noProof/>
        </w:rPr>
        <w:fldChar w:fldCharType="separate"/>
      </w:r>
      <w:r>
        <w:rPr>
          <w:noProof/>
        </w:rPr>
        <w:t>43</w:t>
      </w:r>
      <w:r>
        <w:rPr>
          <w:noProof/>
        </w:rPr>
        <w:fldChar w:fldCharType="end"/>
      </w:r>
    </w:p>
    <w:p w14:paraId="492D7620" w14:textId="0F7DE676"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5.7.2.3</w:t>
      </w:r>
      <w:r>
        <w:rPr>
          <w:rFonts w:asciiTheme="minorHAnsi" w:eastAsiaTheme="minorEastAsia" w:hAnsiTheme="minorHAnsi" w:cstheme="minorBidi"/>
          <w:noProof/>
          <w:kern w:val="2"/>
          <w:sz w:val="22"/>
          <w:szCs w:val="22"/>
          <w:lang w:eastAsia="ko-KR"/>
          <w14:ligatures w14:val="standardContextual"/>
        </w:rPr>
        <w:tab/>
      </w:r>
      <w:r>
        <w:rPr>
          <w:noProof/>
        </w:rPr>
        <w:t>UAE_FlightPathMonitoring_Notify</w:t>
      </w:r>
      <w:r>
        <w:rPr>
          <w:noProof/>
        </w:rPr>
        <w:tab/>
      </w:r>
      <w:r>
        <w:rPr>
          <w:noProof/>
        </w:rPr>
        <w:fldChar w:fldCharType="begin" w:fldLock="1"/>
      </w:r>
      <w:r>
        <w:rPr>
          <w:noProof/>
        </w:rPr>
        <w:instrText xml:space="preserve"> PAGEREF _Toc185509382 \h </w:instrText>
      </w:r>
      <w:r>
        <w:rPr>
          <w:noProof/>
        </w:rPr>
      </w:r>
      <w:r>
        <w:rPr>
          <w:noProof/>
        </w:rPr>
        <w:fldChar w:fldCharType="separate"/>
      </w:r>
      <w:r>
        <w:rPr>
          <w:noProof/>
        </w:rPr>
        <w:t>43</w:t>
      </w:r>
      <w:r>
        <w:rPr>
          <w:noProof/>
        </w:rPr>
        <w:fldChar w:fldCharType="end"/>
      </w:r>
    </w:p>
    <w:p w14:paraId="70197992" w14:textId="44D62E5E"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5.7.2.3.1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_Toc185509383 \h </w:instrText>
      </w:r>
      <w:r>
        <w:rPr>
          <w:noProof/>
        </w:rPr>
      </w:r>
      <w:r>
        <w:rPr>
          <w:noProof/>
        </w:rPr>
        <w:fldChar w:fldCharType="separate"/>
      </w:r>
      <w:r>
        <w:rPr>
          <w:noProof/>
        </w:rPr>
        <w:t>43</w:t>
      </w:r>
      <w:r>
        <w:rPr>
          <w:noProof/>
        </w:rPr>
        <w:fldChar w:fldCharType="end"/>
      </w:r>
    </w:p>
    <w:p w14:paraId="1C59CEFA" w14:textId="58C5E28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5.7.2.3.2</w:t>
      </w:r>
      <w:r>
        <w:rPr>
          <w:rFonts w:asciiTheme="minorHAnsi" w:eastAsiaTheme="minorEastAsia" w:hAnsiTheme="minorHAnsi" w:cstheme="minorBidi"/>
          <w:noProof/>
          <w:kern w:val="2"/>
          <w:sz w:val="22"/>
          <w:szCs w:val="22"/>
          <w:lang w:eastAsia="ko-KR"/>
          <w14:ligatures w14:val="standardContextual"/>
        </w:rPr>
        <w:tab/>
      </w:r>
      <w:r w:rsidRPr="00CD49D9">
        <w:rPr>
          <w:rFonts w:eastAsia="Calibri"/>
          <w:noProof/>
        </w:rPr>
        <w:t xml:space="preserve">Flight Path Monitoring Configuration </w:t>
      </w:r>
      <w:r w:rsidRPr="00CD49D9">
        <w:rPr>
          <w:noProof/>
          <w:lang w:val="en-US"/>
        </w:rPr>
        <w:t>Completion Status Notification</w:t>
      </w:r>
      <w:r>
        <w:rPr>
          <w:noProof/>
        </w:rPr>
        <w:tab/>
      </w:r>
      <w:r>
        <w:rPr>
          <w:noProof/>
        </w:rPr>
        <w:fldChar w:fldCharType="begin" w:fldLock="1"/>
      </w:r>
      <w:r>
        <w:rPr>
          <w:noProof/>
        </w:rPr>
        <w:instrText xml:space="preserve"> PAGEREF _Toc185509384 \h </w:instrText>
      </w:r>
      <w:r>
        <w:rPr>
          <w:noProof/>
        </w:rPr>
      </w:r>
      <w:r>
        <w:rPr>
          <w:noProof/>
        </w:rPr>
        <w:fldChar w:fldCharType="separate"/>
      </w:r>
      <w:r>
        <w:rPr>
          <w:noProof/>
        </w:rPr>
        <w:t>43</w:t>
      </w:r>
      <w:r>
        <w:rPr>
          <w:noProof/>
        </w:rPr>
        <w:fldChar w:fldCharType="end"/>
      </w:r>
    </w:p>
    <w:p w14:paraId="3C6606E4" w14:textId="6453861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5.7.2.3.3</w:t>
      </w:r>
      <w:r>
        <w:rPr>
          <w:rFonts w:asciiTheme="minorHAnsi" w:eastAsiaTheme="minorEastAsia" w:hAnsiTheme="minorHAnsi" w:cstheme="minorBidi"/>
          <w:noProof/>
          <w:kern w:val="2"/>
          <w:sz w:val="22"/>
          <w:szCs w:val="22"/>
          <w:lang w:eastAsia="ko-KR"/>
          <w14:ligatures w14:val="standardContextual"/>
        </w:rPr>
        <w:tab/>
      </w:r>
      <w:r w:rsidRPr="00CD49D9">
        <w:rPr>
          <w:rFonts w:eastAsia="Calibri"/>
          <w:noProof/>
        </w:rPr>
        <w:t xml:space="preserve">Flight Path Monitoring </w:t>
      </w:r>
      <w:r w:rsidRPr="00CD49D9">
        <w:rPr>
          <w:noProof/>
          <w:lang w:val="en-US"/>
        </w:rPr>
        <w:t>Events Notification</w:t>
      </w:r>
      <w:r>
        <w:rPr>
          <w:noProof/>
        </w:rPr>
        <w:tab/>
      </w:r>
      <w:r>
        <w:rPr>
          <w:noProof/>
        </w:rPr>
        <w:fldChar w:fldCharType="begin" w:fldLock="1"/>
      </w:r>
      <w:r>
        <w:rPr>
          <w:noProof/>
        </w:rPr>
        <w:instrText xml:space="preserve"> PAGEREF _Toc185509385 \h </w:instrText>
      </w:r>
      <w:r>
        <w:rPr>
          <w:noProof/>
        </w:rPr>
      </w:r>
      <w:r>
        <w:rPr>
          <w:noProof/>
        </w:rPr>
        <w:fldChar w:fldCharType="separate"/>
      </w:r>
      <w:r>
        <w:rPr>
          <w:noProof/>
        </w:rPr>
        <w:t>44</w:t>
      </w:r>
      <w:r>
        <w:rPr>
          <w:noProof/>
        </w:rPr>
        <w:fldChar w:fldCharType="end"/>
      </w:r>
    </w:p>
    <w:p w14:paraId="312329E7" w14:textId="5B81728E"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Pr>
          <w:noProof/>
        </w:rPr>
        <w:t>UAE_FlightRouteSupport Service</w:t>
      </w:r>
      <w:r>
        <w:rPr>
          <w:noProof/>
        </w:rPr>
        <w:tab/>
      </w:r>
      <w:r>
        <w:rPr>
          <w:noProof/>
        </w:rPr>
        <w:fldChar w:fldCharType="begin" w:fldLock="1"/>
      </w:r>
      <w:r>
        <w:rPr>
          <w:noProof/>
        </w:rPr>
        <w:instrText xml:space="preserve"> PAGEREF _Toc185509386 \h </w:instrText>
      </w:r>
      <w:r>
        <w:rPr>
          <w:noProof/>
        </w:rPr>
      </w:r>
      <w:r>
        <w:rPr>
          <w:noProof/>
        </w:rPr>
        <w:fldChar w:fldCharType="separate"/>
      </w:r>
      <w:r>
        <w:rPr>
          <w:noProof/>
        </w:rPr>
        <w:t>46</w:t>
      </w:r>
      <w:r>
        <w:rPr>
          <w:noProof/>
        </w:rPr>
        <w:fldChar w:fldCharType="end"/>
      </w:r>
    </w:p>
    <w:p w14:paraId="2D0B4AED" w14:textId="1D0AA4E1"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5.8.1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_Toc185509387 \h </w:instrText>
      </w:r>
      <w:r>
        <w:rPr>
          <w:noProof/>
        </w:rPr>
      </w:r>
      <w:r>
        <w:rPr>
          <w:noProof/>
        </w:rPr>
        <w:fldChar w:fldCharType="separate"/>
      </w:r>
      <w:r>
        <w:rPr>
          <w:noProof/>
        </w:rPr>
        <w:t>46</w:t>
      </w:r>
      <w:r>
        <w:rPr>
          <w:noProof/>
        </w:rPr>
        <w:fldChar w:fldCharType="end"/>
      </w:r>
    </w:p>
    <w:p w14:paraId="25462EEE" w14:textId="0118F51F"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5.8.2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_Toc185509388 \h </w:instrText>
      </w:r>
      <w:r>
        <w:rPr>
          <w:noProof/>
        </w:rPr>
      </w:r>
      <w:r>
        <w:rPr>
          <w:noProof/>
        </w:rPr>
        <w:fldChar w:fldCharType="separate"/>
      </w:r>
      <w:r>
        <w:rPr>
          <w:noProof/>
        </w:rPr>
        <w:t>46</w:t>
      </w:r>
      <w:r>
        <w:rPr>
          <w:noProof/>
        </w:rPr>
        <w:fldChar w:fldCharType="end"/>
      </w:r>
    </w:p>
    <w:p w14:paraId="10832938" w14:textId="388E5902"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_Toc185509389 \h </w:instrText>
      </w:r>
      <w:r>
        <w:rPr>
          <w:noProof/>
        </w:rPr>
      </w:r>
      <w:r>
        <w:rPr>
          <w:noProof/>
        </w:rPr>
        <w:fldChar w:fldCharType="separate"/>
      </w:r>
      <w:r>
        <w:rPr>
          <w:noProof/>
        </w:rPr>
        <w:t>46</w:t>
      </w:r>
      <w:r>
        <w:rPr>
          <w:noProof/>
        </w:rPr>
        <w:fldChar w:fldCharType="end"/>
      </w:r>
    </w:p>
    <w:p w14:paraId="12D10B22" w14:textId="79D67AB2"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5.8.2.2</w:t>
      </w:r>
      <w:r>
        <w:rPr>
          <w:rFonts w:asciiTheme="minorHAnsi" w:eastAsiaTheme="minorEastAsia" w:hAnsiTheme="minorHAnsi" w:cstheme="minorBidi"/>
          <w:noProof/>
          <w:kern w:val="2"/>
          <w:sz w:val="22"/>
          <w:szCs w:val="22"/>
          <w:lang w:eastAsia="ko-KR"/>
          <w14:ligatures w14:val="standardContextual"/>
        </w:rPr>
        <w:tab/>
      </w:r>
      <w:r>
        <w:rPr>
          <w:noProof/>
        </w:rPr>
        <w:t>UAE_FlightRouteSupport_Manage</w:t>
      </w:r>
      <w:r>
        <w:rPr>
          <w:noProof/>
        </w:rPr>
        <w:tab/>
      </w:r>
      <w:r>
        <w:rPr>
          <w:noProof/>
        </w:rPr>
        <w:fldChar w:fldCharType="begin" w:fldLock="1"/>
      </w:r>
      <w:r>
        <w:rPr>
          <w:noProof/>
        </w:rPr>
        <w:instrText xml:space="preserve"> PAGEREF _Toc185509390 \h </w:instrText>
      </w:r>
      <w:r>
        <w:rPr>
          <w:noProof/>
        </w:rPr>
      </w:r>
      <w:r>
        <w:rPr>
          <w:noProof/>
        </w:rPr>
        <w:fldChar w:fldCharType="separate"/>
      </w:r>
      <w:r>
        <w:rPr>
          <w:noProof/>
        </w:rPr>
        <w:t>46</w:t>
      </w:r>
      <w:r>
        <w:rPr>
          <w:noProof/>
        </w:rPr>
        <w:fldChar w:fldCharType="end"/>
      </w:r>
    </w:p>
    <w:p w14:paraId="78A4DD42" w14:textId="2B582DE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5.8.2.2.1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_Toc185509391 \h </w:instrText>
      </w:r>
      <w:r>
        <w:rPr>
          <w:noProof/>
        </w:rPr>
      </w:r>
      <w:r>
        <w:rPr>
          <w:noProof/>
        </w:rPr>
        <w:fldChar w:fldCharType="separate"/>
      </w:r>
      <w:r>
        <w:rPr>
          <w:noProof/>
        </w:rPr>
        <w:t>46</w:t>
      </w:r>
      <w:r>
        <w:rPr>
          <w:noProof/>
        </w:rPr>
        <w:fldChar w:fldCharType="end"/>
      </w:r>
    </w:p>
    <w:p w14:paraId="67C918DF" w14:textId="1C4D3CA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5.8.2.2.2</w:t>
      </w:r>
      <w:r>
        <w:rPr>
          <w:rFonts w:asciiTheme="minorHAnsi" w:eastAsiaTheme="minorEastAsia" w:hAnsiTheme="minorHAnsi" w:cstheme="minorBidi"/>
          <w:noProof/>
          <w:kern w:val="2"/>
          <w:sz w:val="22"/>
          <w:szCs w:val="22"/>
          <w:lang w:eastAsia="ko-KR"/>
          <w14:ligatures w14:val="standardContextual"/>
        </w:rPr>
        <w:tab/>
      </w:r>
      <w:r>
        <w:rPr>
          <w:noProof/>
        </w:rPr>
        <w:t>Flight Route Request</w:t>
      </w:r>
      <w:r>
        <w:rPr>
          <w:noProof/>
        </w:rPr>
        <w:tab/>
      </w:r>
      <w:r>
        <w:rPr>
          <w:noProof/>
        </w:rPr>
        <w:fldChar w:fldCharType="begin" w:fldLock="1"/>
      </w:r>
      <w:r>
        <w:rPr>
          <w:noProof/>
        </w:rPr>
        <w:instrText xml:space="preserve"> PAGEREF _Toc185509392 \h </w:instrText>
      </w:r>
      <w:r>
        <w:rPr>
          <w:noProof/>
        </w:rPr>
      </w:r>
      <w:r>
        <w:rPr>
          <w:noProof/>
        </w:rPr>
        <w:fldChar w:fldCharType="separate"/>
      </w:r>
      <w:r>
        <w:rPr>
          <w:noProof/>
        </w:rPr>
        <w:t>46</w:t>
      </w:r>
      <w:r>
        <w:rPr>
          <w:noProof/>
        </w:rPr>
        <w:fldChar w:fldCharType="end"/>
      </w:r>
    </w:p>
    <w:p w14:paraId="28CC126F" w14:textId="64E6F675"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sidRPr="00CD49D9">
        <w:rPr>
          <w:noProof/>
          <w:lang w:val="en-US"/>
        </w:rPr>
        <w:t>5.9</w:t>
      </w:r>
      <w:r>
        <w:rPr>
          <w:rFonts w:asciiTheme="minorHAnsi" w:eastAsiaTheme="minorEastAsia" w:hAnsiTheme="minorHAnsi" w:cstheme="minorBidi"/>
          <w:noProof/>
          <w:kern w:val="2"/>
          <w:sz w:val="22"/>
          <w:szCs w:val="22"/>
          <w:lang w:eastAsia="ko-KR"/>
          <w14:ligatures w14:val="standardContextual"/>
        </w:rPr>
        <w:tab/>
      </w:r>
      <w:r>
        <w:rPr>
          <w:noProof/>
        </w:rPr>
        <w:t>UAE_NTZManagement</w:t>
      </w:r>
      <w:r w:rsidRPr="00CD49D9">
        <w:rPr>
          <w:noProof/>
          <w:lang w:val="en-US"/>
        </w:rPr>
        <w:t xml:space="preserve"> Service</w:t>
      </w:r>
      <w:r>
        <w:rPr>
          <w:noProof/>
        </w:rPr>
        <w:tab/>
      </w:r>
      <w:r>
        <w:rPr>
          <w:noProof/>
        </w:rPr>
        <w:fldChar w:fldCharType="begin" w:fldLock="1"/>
      </w:r>
      <w:r>
        <w:rPr>
          <w:noProof/>
        </w:rPr>
        <w:instrText xml:space="preserve"> PAGEREF _Toc185509393 \h </w:instrText>
      </w:r>
      <w:r>
        <w:rPr>
          <w:noProof/>
        </w:rPr>
      </w:r>
      <w:r>
        <w:rPr>
          <w:noProof/>
        </w:rPr>
        <w:fldChar w:fldCharType="separate"/>
      </w:r>
      <w:r>
        <w:rPr>
          <w:noProof/>
        </w:rPr>
        <w:t>48</w:t>
      </w:r>
      <w:r>
        <w:rPr>
          <w:noProof/>
        </w:rPr>
        <w:fldChar w:fldCharType="end"/>
      </w:r>
    </w:p>
    <w:p w14:paraId="37EBE39F" w14:textId="0FF7694C"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sidRPr="00CD49D9">
        <w:rPr>
          <w:noProof/>
          <w:lang w:val="en-US"/>
        </w:rPr>
        <w:t>5.9.1</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Service Description</w:t>
      </w:r>
      <w:r>
        <w:rPr>
          <w:noProof/>
        </w:rPr>
        <w:tab/>
      </w:r>
      <w:r>
        <w:rPr>
          <w:noProof/>
        </w:rPr>
        <w:fldChar w:fldCharType="begin" w:fldLock="1"/>
      </w:r>
      <w:r>
        <w:rPr>
          <w:noProof/>
        </w:rPr>
        <w:instrText xml:space="preserve"> PAGEREF _Toc185509394 \h </w:instrText>
      </w:r>
      <w:r>
        <w:rPr>
          <w:noProof/>
        </w:rPr>
      </w:r>
      <w:r>
        <w:rPr>
          <w:noProof/>
        </w:rPr>
        <w:fldChar w:fldCharType="separate"/>
      </w:r>
      <w:r>
        <w:rPr>
          <w:noProof/>
        </w:rPr>
        <w:t>48</w:t>
      </w:r>
      <w:r>
        <w:rPr>
          <w:noProof/>
        </w:rPr>
        <w:fldChar w:fldCharType="end"/>
      </w:r>
    </w:p>
    <w:p w14:paraId="6F88268C" w14:textId="7D8CDFAA"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_Toc185509395 \h </w:instrText>
      </w:r>
      <w:r>
        <w:rPr>
          <w:noProof/>
        </w:rPr>
      </w:r>
      <w:r>
        <w:rPr>
          <w:noProof/>
        </w:rPr>
        <w:fldChar w:fldCharType="separate"/>
      </w:r>
      <w:r>
        <w:rPr>
          <w:noProof/>
        </w:rPr>
        <w:t>48</w:t>
      </w:r>
      <w:r>
        <w:rPr>
          <w:noProof/>
        </w:rPr>
        <w:fldChar w:fldCharType="end"/>
      </w:r>
    </w:p>
    <w:p w14:paraId="553BB641" w14:textId="578FC86E"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_Toc185509396 \h </w:instrText>
      </w:r>
      <w:r>
        <w:rPr>
          <w:noProof/>
        </w:rPr>
      </w:r>
      <w:r>
        <w:rPr>
          <w:noProof/>
        </w:rPr>
        <w:fldChar w:fldCharType="separate"/>
      </w:r>
      <w:r>
        <w:rPr>
          <w:noProof/>
        </w:rPr>
        <w:t>48</w:t>
      </w:r>
      <w:r>
        <w:rPr>
          <w:noProof/>
        </w:rPr>
        <w:fldChar w:fldCharType="end"/>
      </w:r>
    </w:p>
    <w:p w14:paraId="6ECBBCF1" w14:textId="0D6CA977"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5.9.2.2</w:t>
      </w:r>
      <w:r>
        <w:rPr>
          <w:rFonts w:asciiTheme="minorHAnsi" w:eastAsiaTheme="minorEastAsia" w:hAnsiTheme="minorHAnsi" w:cstheme="minorBidi"/>
          <w:noProof/>
          <w:kern w:val="2"/>
          <w:sz w:val="22"/>
          <w:szCs w:val="22"/>
          <w:lang w:eastAsia="ko-KR"/>
          <w14:ligatures w14:val="standardContextual"/>
        </w:rPr>
        <w:tab/>
      </w:r>
      <w:r>
        <w:rPr>
          <w:noProof/>
        </w:rPr>
        <w:t>UAE_NTZManagement_Manage</w:t>
      </w:r>
      <w:r>
        <w:rPr>
          <w:noProof/>
        </w:rPr>
        <w:tab/>
      </w:r>
      <w:r>
        <w:rPr>
          <w:noProof/>
        </w:rPr>
        <w:fldChar w:fldCharType="begin" w:fldLock="1"/>
      </w:r>
      <w:r>
        <w:rPr>
          <w:noProof/>
        </w:rPr>
        <w:instrText xml:space="preserve"> PAGEREF _Toc185509397 \h </w:instrText>
      </w:r>
      <w:r>
        <w:rPr>
          <w:noProof/>
        </w:rPr>
      </w:r>
      <w:r>
        <w:rPr>
          <w:noProof/>
        </w:rPr>
        <w:fldChar w:fldCharType="separate"/>
      </w:r>
      <w:r>
        <w:rPr>
          <w:noProof/>
        </w:rPr>
        <w:t>48</w:t>
      </w:r>
      <w:r>
        <w:rPr>
          <w:noProof/>
        </w:rPr>
        <w:fldChar w:fldCharType="end"/>
      </w:r>
    </w:p>
    <w:p w14:paraId="191C67E2" w14:textId="19C9C9F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_Toc185509398 \h </w:instrText>
      </w:r>
      <w:r>
        <w:rPr>
          <w:noProof/>
        </w:rPr>
      </w:r>
      <w:r>
        <w:rPr>
          <w:noProof/>
        </w:rPr>
        <w:fldChar w:fldCharType="separate"/>
      </w:r>
      <w:r>
        <w:rPr>
          <w:noProof/>
        </w:rPr>
        <w:t>48</w:t>
      </w:r>
      <w:r>
        <w:rPr>
          <w:noProof/>
        </w:rPr>
        <w:fldChar w:fldCharType="end"/>
      </w:r>
    </w:p>
    <w:p w14:paraId="71CA062A" w14:textId="60796B5D"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5.9.2.2.2</w:t>
      </w:r>
      <w:r>
        <w:rPr>
          <w:rFonts w:asciiTheme="minorHAnsi" w:eastAsiaTheme="minorEastAsia" w:hAnsiTheme="minorHAnsi" w:cstheme="minorBidi"/>
          <w:noProof/>
          <w:kern w:val="2"/>
          <w:sz w:val="22"/>
          <w:szCs w:val="22"/>
          <w:lang w:eastAsia="ko-KR"/>
          <w14:ligatures w14:val="standardContextual"/>
        </w:rPr>
        <w:tab/>
      </w:r>
      <w:r>
        <w:rPr>
          <w:noProof/>
        </w:rPr>
        <w:t>NTZ Configuration Creation</w:t>
      </w:r>
      <w:r>
        <w:rPr>
          <w:noProof/>
        </w:rPr>
        <w:tab/>
      </w:r>
      <w:r>
        <w:rPr>
          <w:noProof/>
        </w:rPr>
        <w:fldChar w:fldCharType="begin" w:fldLock="1"/>
      </w:r>
      <w:r>
        <w:rPr>
          <w:noProof/>
        </w:rPr>
        <w:instrText xml:space="preserve"> PAGEREF _Toc185509399 \h </w:instrText>
      </w:r>
      <w:r>
        <w:rPr>
          <w:noProof/>
        </w:rPr>
      </w:r>
      <w:r>
        <w:rPr>
          <w:noProof/>
        </w:rPr>
        <w:fldChar w:fldCharType="separate"/>
      </w:r>
      <w:r>
        <w:rPr>
          <w:noProof/>
        </w:rPr>
        <w:t>48</w:t>
      </w:r>
      <w:r>
        <w:rPr>
          <w:noProof/>
        </w:rPr>
        <w:fldChar w:fldCharType="end"/>
      </w:r>
    </w:p>
    <w:p w14:paraId="6E5B7AE2" w14:textId="595B7C4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5.9.2.2.3</w:t>
      </w:r>
      <w:r>
        <w:rPr>
          <w:rFonts w:asciiTheme="minorHAnsi" w:eastAsiaTheme="minorEastAsia" w:hAnsiTheme="minorHAnsi" w:cstheme="minorBidi"/>
          <w:noProof/>
          <w:kern w:val="2"/>
          <w:sz w:val="22"/>
          <w:szCs w:val="22"/>
          <w:lang w:eastAsia="ko-KR"/>
          <w14:ligatures w14:val="standardContextual"/>
        </w:rPr>
        <w:tab/>
      </w:r>
      <w:r>
        <w:rPr>
          <w:noProof/>
        </w:rPr>
        <w:t>NTZ Configuration Update</w:t>
      </w:r>
      <w:r>
        <w:rPr>
          <w:noProof/>
        </w:rPr>
        <w:tab/>
      </w:r>
      <w:r>
        <w:rPr>
          <w:noProof/>
        </w:rPr>
        <w:fldChar w:fldCharType="begin" w:fldLock="1"/>
      </w:r>
      <w:r>
        <w:rPr>
          <w:noProof/>
        </w:rPr>
        <w:instrText xml:space="preserve"> PAGEREF _Toc185509400 \h </w:instrText>
      </w:r>
      <w:r>
        <w:rPr>
          <w:noProof/>
        </w:rPr>
      </w:r>
      <w:r>
        <w:rPr>
          <w:noProof/>
        </w:rPr>
        <w:fldChar w:fldCharType="separate"/>
      </w:r>
      <w:r>
        <w:rPr>
          <w:noProof/>
        </w:rPr>
        <w:t>49</w:t>
      </w:r>
      <w:r>
        <w:rPr>
          <w:noProof/>
        </w:rPr>
        <w:fldChar w:fldCharType="end"/>
      </w:r>
    </w:p>
    <w:p w14:paraId="4686133B" w14:textId="2DEED2DF"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5.9.2.2.4</w:t>
      </w:r>
      <w:r>
        <w:rPr>
          <w:rFonts w:asciiTheme="minorHAnsi" w:eastAsiaTheme="minorEastAsia" w:hAnsiTheme="minorHAnsi" w:cstheme="minorBidi"/>
          <w:noProof/>
          <w:kern w:val="2"/>
          <w:sz w:val="22"/>
          <w:szCs w:val="22"/>
          <w:lang w:eastAsia="ko-KR"/>
          <w14:ligatures w14:val="standardContextual"/>
        </w:rPr>
        <w:tab/>
      </w:r>
      <w:r>
        <w:rPr>
          <w:noProof/>
        </w:rPr>
        <w:t>NTZ Configuration Deletion</w:t>
      </w:r>
      <w:r>
        <w:rPr>
          <w:noProof/>
        </w:rPr>
        <w:tab/>
      </w:r>
      <w:r>
        <w:rPr>
          <w:noProof/>
        </w:rPr>
        <w:fldChar w:fldCharType="begin" w:fldLock="1"/>
      </w:r>
      <w:r>
        <w:rPr>
          <w:noProof/>
        </w:rPr>
        <w:instrText xml:space="preserve"> PAGEREF _Toc185509401 \h </w:instrText>
      </w:r>
      <w:r>
        <w:rPr>
          <w:noProof/>
        </w:rPr>
      </w:r>
      <w:r>
        <w:rPr>
          <w:noProof/>
        </w:rPr>
        <w:fldChar w:fldCharType="separate"/>
      </w:r>
      <w:r>
        <w:rPr>
          <w:noProof/>
        </w:rPr>
        <w:t>50</w:t>
      </w:r>
      <w:r>
        <w:rPr>
          <w:noProof/>
        </w:rPr>
        <w:fldChar w:fldCharType="end"/>
      </w:r>
    </w:p>
    <w:p w14:paraId="209CA443" w14:textId="107BADE5"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5.9.2.3</w:t>
      </w:r>
      <w:r>
        <w:rPr>
          <w:rFonts w:asciiTheme="minorHAnsi" w:eastAsiaTheme="minorEastAsia" w:hAnsiTheme="minorHAnsi" w:cstheme="minorBidi"/>
          <w:noProof/>
          <w:kern w:val="2"/>
          <w:sz w:val="22"/>
          <w:szCs w:val="22"/>
          <w:lang w:eastAsia="ko-KR"/>
          <w14:ligatures w14:val="standardContextual"/>
        </w:rPr>
        <w:tab/>
      </w:r>
      <w:r>
        <w:rPr>
          <w:noProof/>
        </w:rPr>
        <w:t>UAE_NTZManagement_Notify</w:t>
      </w:r>
      <w:r>
        <w:rPr>
          <w:noProof/>
        </w:rPr>
        <w:tab/>
      </w:r>
      <w:r>
        <w:rPr>
          <w:noProof/>
        </w:rPr>
        <w:fldChar w:fldCharType="begin" w:fldLock="1"/>
      </w:r>
      <w:r>
        <w:rPr>
          <w:noProof/>
        </w:rPr>
        <w:instrText xml:space="preserve"> PAGEREF _Toc185509402 \h </w:instrText>
      </w:r>
      <w:r>
        <w:rPr>
          <w:noProof/>
        </w:rPr>
      </w:r>
      <w:r>
        <w:rPr>
          <w:noProof/>
        </w:rPr>
        <w:fldChar w:fldCharType="separate"/>
      </w:r>
      <w:r>
        <w:rPr>
          <w:noProof/>
        </w:rPr>
        <w:t>50</w:t>
      </w:r>
      <w:r>
        <w:rPr>
          <w:noProof/>
        </w:rPr>
        <w:fldChar w:fldCharType="end"/>
      </w:r>
    </w:p>
    <w:p w14:paraId="34567269" w14:textId="46F4678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5.9.2.3.1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_Toc185509403 \h </w:instrText>
      </w:r>
      <w:r>
        <w:rPr>
          <w:noProof/>
        </w:rPr>
      </w:r>
      <w:r>
        <w:rPr>
          <w:noProof/>
        </w:rPr>
        <w:fldChar w:fldCharType="separate"/>
      </w:r>
      <w:r>
        <w:rPr>
          <w:noProof/>
        </w:rPr>
        <w:t>50</w:t>
      </w:r>
      <w:r>
        <w:rPr>
          <w:noProof/>
        </w:rPr>
        <w:fldChar w:fldCharType="end"/>
      </w:r>
    </w:p>
    <w:p w14:paraId="736FF857" w14:textId="604D033F"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5.9.2.3.2</w:t>
      </w:r>
      <w:r>
        <w:rPr>
          <w:rFonts w:asciiTheme="minorHAnsi" w:eastAsiaTheme="minorEastAsia" w:hAnsiTheme="minorHAnsi" w:cstheme="minorBidi"/>
          <w:noProof/>
          <w:kern w:val="2"/>
          <w:sz w:val="22"/>
          <w:szCs w:val="22"/>
          <w:lang w:eastAsia="ko-KR"/>
          <w14:ligatures w14:val="standardContextual"/>
        </w:rPr>
        <w:tab/>
      </w:r>
      <w:r>
        <w:rPr>
          <w:noProof/>
        </w:rPr>
        <w:t>NTZ</w:t>
      </w:r>
      <w:r w:rsidRPr="00CD49D9">
        <w:rPr>
          <w:rFonts w:eastAsia="Calibri"/>
          <w:noProof/>
        </w:rPr>
        <w:t xml:space="preserve"> Configuration </w:t>
      </w:r>
      <w:r w:rsidRPr="00CD49D9">
        <w:rPr>
          <w:noProof/>
          <w:lang w:val="en-US"/>
        </w:rPr>
        <w:t>Completion Status Notification</w:t>
      </w:r>
      <w:r>
        <w:rPr>
          <w:noProof/>
        </w:rPr>
        <w:tab/>
      </w:r>
      <w:r>
        <w:rPr>
          <w:noProof/>
        </w:rPr>
        <w:fldChar w:fldCharType="begin" w:fldLock="1"/>
      </w:r>
      <w:r>
        <w:rPr>
          <w:noProof/>
        </w:rPr>
        <w:instrText xml:space="preserve"> PAGEREF _Toc185509404 \h </w:instrText>
      </w:r>
      <w:r>
        <w:rPr>
          <w:noProof/>
        </w:rPr>
      </w:r>
      <w:r>
        <w:rPr>
          <w:noProof/>
        </w:rPr>
        <w:fldChar w:fldCharType="separate"/>
      </w:r>
      <w:r>
        <w:rPr>
          <w:noProof/>
        </w:rPr>
        <w:t>50</w:t>
      </w:r>
      <w:r>
        <w:rPr>
          <w:noProof/>
        </w:rPr>
        <w:fldChar w:fldCharType="end"/>
      </w:r>
    </w:p>
    <w:p w14:paraId="29970569" w14:textId="5B86382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5.9.2.3.3</w:t>
      </w:r>
      <w:r>
        <w:rPr>
          <w:rFonts w:asciiTheme="minorHAnsi" w:eastAsiaTheme="minorEastAsia" w:hAnsiTheme="minorHAnsi" w:cstheme="minorBidi"/>
          <w:noProof/>
          <w:kern w:val="2"/>
          <w:sz w:val="22"/>
          <w:szCs w:val="22"/>
          <w:lang w:eastAsia="ko-KR"/>
          <w14:ligatures w14:val="standardContextual"/>
        </w:rPr>
        <w:tab/>
      </w:r>
      <w:r>
        <w:rPr>
          <w:noProof/>
        </w:rPr>
        <w:t>NTZ</w:t>
      </w:r>
      <w:r w:rsidRPr="00CD49D9">
        <w:rPr>
          <w:rFonts w:eastAsia="Calibri"/>
          <w:noProof/>
        </w:rPr>
        <w:t xml:space="preserve"> </w:t>
      </w:r>
      <w:r w:rsidRPr="00CD49D9">
        <w:rPr>
          <w:noProof/>
          <w:lang w:val="en-US"/>
        </w:rPr>
        <w:t>Events Notification</w:t>
      </w:r>
      <w:r>
        <w:rPr>
          <w:noProof/>
        </w:rPr>
        <w:tab/>
      </w:r>
      <w:r>
        <w:rPr>
          <w:noProof/>
        </w:rPr>
        <w:fldChar w:fldCharType="begin" w:fldLock="1"/>
      </w:r>
      <w:r>
        <w:rPr>
          <w:noProof/>
        </w:rPr>
        <w:instrText xml:space="preserve"> PAGEREF _Toc185509405 \h </w:instrText>
      </w:r>
      <w:r>
        <w:rPr>
          <w:noProof/>
        </w:rPr>
      </w:r>
      <w:r>
        <w:rPr>
          <w:noProof/>
        </w:rPr>
        <w:fldChar w:fldCharType="separate"/>
      </w:r>
      <w:r>
        <w:rPr>
          <w:noProof/>
        </w:rPr>
        <w:t>51</w:t>
      </w:r>
      <w:r>
        <w:rPr>
          <w:noProof/>
        </w:rPr>
        <w:fldChar w:fldCharType="end"/>
      </w:r>
    </w:p>
    <w:p w14:paraId="21B764E3" w14:textId="51EB9E98"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_Toc185509406 \h </w:instrText>
      </w:r>
      <w:r>
        <w:rPr>
          <w:noProof/>
        </w:rPr>
      </w:r>
      <w:r>
        <w:rPr>
          <w:noProof/>
        </w:rPr>
        <w:fldChar w:fldCharType="separate"/>
      </w:r>
      <w:r>
        <w:rPr>
          <w:noProof/>
        </w:rPr>
        <w:t>52</w:t>
      </w:r>
      <w:r>
        <w:rPr>
          <w:noProof/>
        </w:rPr>
        <w:fldChar w:fldCharType="end"/>
      </w:r>
    </w:p>
    <w:p w14:paraId="13A626D8" w14:textId="355DCA13"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UAE_C2OperationModeManagement Service API</w:t>
      </w:r>
      <w:r>
        <w:rPr>
          <w:noProof/>
        </w:rPr>
        <w:tab/>
      </w:r>
      <w:r>
        <w:rPr>
          <w:noProof/>
        </w:rPr>
        <w:fldChar w:fldCharType="begin" w:fldLock="1"/>
      </w:r>
      <w:r>
        <w:rPr>
          <w:noProof/>
        </w:rPr>
        <w:instrText xml:space="preserve"> PAGEREF _Toc185509407 \h </w:instrText>
      </w:r>
      <w:r>
        <w:rPr>
          <w:noProof/>
        </w:rPr>
      </w:r>
      <w:r>
        <w:rPr>
          <w:noProof/>
        </w:rPr>
        <w:fldChar w:fldCharType="separate"/>
      </w:r>
      <w:r>
        <w:rPr>
          <w:noProof/>
        </w:rPr>
        <w:t>52</w:t>
      </w:r>
      <w:r>
        <w:rPr>
          <w:noProof/>
        </w:rPr>
        <w:fldChar w:fldCharType="end"/>
      </w:r>
    </w:p>
    <w:p w14:paraId="682CDFCB" w14:textId="48021C1C"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_Toc185509408 \h </w:instrText>
      </w:r>
      <w:r>
        <w:rPr>
          <w:noProof/>
        </w:rPr>
      </w:r>
      <w:r>
        <w:rPr>
          <w:noProof/>
        </w:rPr>
        <w:fldChar w:fldCharType="separate"/>
      </w:r>
      <w:r>
        <w:rPr>
          <w:noProof/>
        </w:rPr>
        <w:t>52</w:t>
      </w:r>
      <w:r>
        <w:rPr>
          <w:noProof/>
        </w:rPr>
        <w:fldChar w:fldCharType="end"/>
      </w:r>
    </w:p>
    <w:p w14:paraId="1C9258D9" w14:textId="51B3317C"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_Toc185509409 \h </w:instrText>
      </w:r>
      <w:r>
        <w:rPr>
          <w:noProof/>
        </w:rPr>
      </w:r>
      <w:r>
        <w:rPr>
          <w:noProof/>
        </w:rPr>
        <w:fldChar w:fldCharType="separate"/>
      </w:r>
      <w:r>
        <w:rPr>
          <w:noProof/>
        </w:rPr>
        <w:t>52</w:t>
      </w:r>
      <w:r>
        <w:rPr>
          <w:noProof/>
        </w:rPr>
        <w:fldChar w:fldCharType="end"/>
      </w:r>
    </w:p>
    <w:p w14:paraId="3567381A" w14:textId="313B782D"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_Toc185509410 \h </w:instrText>
      </w:r>
      <w:r>
        <w:rPr>
          <w:noProof/>
        </w:rPr>
      </w:r>
      <w:r>
        <w:rPr>
          <w:noProof/>
        </w:rPr>
        <w:fldChar w:fldCharType="separate"/>
      </w:r>
      <w:r>
        <w:rPr>
          <w:noProof/>
        </w:rPr>
        <w:t>52</w:t>
      </w:r>
      <w:r>
        <w:rPr>
          <w:noProof/>
        </w:rPr>
        <w:fldChar w:fldCharType="end"/>
      </w:r>
    </w:p>
    <w:p w14:paraId="53E00AEC" w14:textId="1291B0D4"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_Toc185509411 \h </w:instrText>
      </w:r>
      <w:r>
        <w:rPr>
          <w:noProof/>
        </w:rPr>
      </w:r>
      <w:r>
        <w:rPr>
          <w:noProof/>
        </w:rPr>
        <w:fldChar w:fldCharType="separate"/>
      </w:r>
      <w:r>
        <w:rPr>
          <w:noProof/>
        </w:rPr>
        <w:t>52</w:t>
      </w:r>
      <w:r>
        <w:rPr>
          <w:noProof/>
        </w:rPr>
        <w:fldChar w:fldCharType="end"/>
      </w:r>
    </w:p>
    <w:p w14:paraId="550FD287" w14:textId="402A7406"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6.1.4.1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_Toc185509412 \h </w:instrText>
      </w:r>
      <w:r>
        <w:rPr>
          <w:noProof/>
        </w:rPr>
      </w:r>
      <w:r>
        <w:rPr>
          <w:noProof/>
        </w:rPr>
        <w:fldChar w:fldCharType="separate"/>
      </w:r>
      <w:r>
        <w:rPr>
          <w:noProof/>
        </w:rPr>
        <w:t>52</w:t>
      </w:r>
      <w:r>
        <w:rPr>
          <w:noProof/>
        </w:rPr>
        <w:fldChar w:fldCharType="end"/>
      </w:r>
    </w:p>
    <w:p w14:paraId="5B0C7A3B" w14:textId="18FDB6B8"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6.1.4.2</w:t>
      </w:r>
      <w:r>
        <w:rPr>
          <w:rFonts w:asciiTheme="minorHAnsi" w:eastAsiaTheme="minorEastAsia" w:hAnsiTheme="minorHAnsi" w:cstheme="minorBidi"/>
          <w:noProof/>
          <w:kern w:val="2"/>
          <w:sz w:val="22"/>
          <w:szCs w:val="22"/>
          <w:lang w:eastAsia="ko-KR"/>
          <w14:ligatures w14:val="standardContextual"/>
        </w:rPr>
        <w:tab/>
      </w:r>
      <w:r>
        <w:rPr>
          <w:noProof/>
        </w:rPr>
        <w:t>Operation: Initiate</w:t>
      </w:r>
      <w:r>
        <w:rPr>
          <w:noProof/>
        </w:rPr>
        <w:tab/>
      </w:r>
      <w:r>
        <w:rPr>
          <w:noProof/>
        </w:rPr>
        <w:fldChar w:fldCharType="begin" w:fldLock="1"/>
      </w:r>
      <w:r>
        <w:rPr>
          <w:noProof/>
        </w:rPr>
        <w:instrText xml:space="preserve"> PAGEREF _Toc185509413 \h </w:instrText>
      </w:r>
      <w:r>
        <w:rPr>
          <w:noProof/>
        </w:rPr>
      </w:r>
      <w:r>
        <w:rPr>
          <w:noProof/>
        </w:rPr>
        <w:fldChar w:fldCharType="separate"/>
      </w:r>
      <w:r>
        <w:rPr>
          <w:noProof/>
        </w:rPr>
        <w:t>53</w:t>
      </w:r>
      <w:r>
        <w:rPr>
          <w:noProof/>
        </w:rPr>
        <w:fldChar w:fldCharType="end"/>
      </w:r>
    </w:p>
    <w:p w14:paraId="08BA0693" w14:textId="63CA82D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_Toc185509414 \h </w:instrText>
      </w:r>
      <w:r>
        <w:rPr>
          <w:noProof/>
        </w:rPr>
      </w:r>
      <w:r>
        <w:rPr>
          <w:noProof/>
        </w:rPr>
        <w:fldChar w:fldCharType="separate"/>
      </w:r>
      <w:r>
        <w:rPr>
          <w:noProof/>
        </w:rPr>
        <w:t>53</w:t>
      </w:r>
      <w:r>
        <w:rPr>
          <w:noProof/>
        </w:rPr>
        <w:fldChar w:fldCharType="end"/>
      </w:r>
    </w:p>
    <w:p w14:paraId="639AE069" w14:textId="7745189E"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_Toc185509415 \h </w:instrText>
      </w:r>
      <w:r>
        <w:rPr>
          <w:noProof/>
        </w:rPr>
      </w:r>
      <w:r>
        <w:rPr>
          <w:noProof/>
        </w:rPr>
        <w:fldChar w:fldCharType="separate"/>
      </w:r>
      <w:r>
        <w:rPr>
          <w:noProof/>
        </w:rPr>
        <w:t>53</w:t>
      </w:r>
      <w:r>
        <w:rPr>
          <w:noProof/>
        </w:rPr>
        <w:fldChar w:fldCharType="end"/>
      </w:r>
    </w:p>
    <w:p w14:paraId="47A00006" w14:textId="6CEDB321"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_Toc185509416 \h </w:instrText>
      </w:r>
      <w:r>
        <w:rPr>
          <w:noProof/>
        </w:rPr>
      </w:r>
      <w:r>
        <w:rPr>
          <w:noProof/>
        </w:rPr>
        <w:fldChar w:fldCharType="separate"/>
      </w:r>
      <w:r>
        <w:rPr>
          <w:noProof/>
        </w:rPr>
        <w:t>54</w:t>
      </w:r>
      <w:r>
        <w:rPr>
          <w:noProof/>
        </w:rPr>
        <w:fldChar w:fldCharType="end"/>
      </w:r>
    </w:p>
    <w:p w14:paraId="602DC4E3" w14:textId="0FA9B118"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_Toc185509417 \h </w:instrText>
      </w:r>
      <w:r>
        <w:rPr>
          <w:noProof/>
        </w:rPr>
      </w:r>
      <w:r>
        <w:rPr>
          <w:noProof/>
        </w:rPr>
        <w:fldChar w:fldCharType="separate"/>
      </w:r>
      <w:r>
        <w:rPr>
          <w:noProof/>
        </w:rPr>
        <w:t>54</w:t>
      </w:r>
      <w:r>
        <w:rPr>
          <w:noProof/>
        </w:rPr>
        <w:fldChar w:fldCharType="end"/>
      </w:r>
    </w:p>
    <w:p w14:paraId="56E72915" w14:textId="054FA913"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sidRPr="00CD49D9">
        <w:rPr>
          <w:noProof/>
          <w:lang w:val="fr-FR"/>
        </w:rPr>
        <w:t>6.1.5.2</w:t>
      </w:r>
      <w:r>
        <w:rPr>
          <w:rFonts w:asciiTheme="minorHAnsi" w:eastAsiaTheme="minorEastAsia" w:hAnsiTheme="minorHAnsi" w:cstheme="minorBidi"/>
          <w:noProof/>
          <w:kern w:val="2"/>
          <w:sz w:val="22"/>
          <w:szCs w:val="22"/>
          <w:lang w:eastAsia="ko-KR"/>
          <w14:ligatures w14:val="standardContextual"/>
        </w:rPr>
        <w:tab/>
      </w:r>
      <w:r w:rsidRPr="00CD49D9">
        <w:rPr>
          <w:noProof/>
          <w:lang w:val="fr-FR"/>
        </w:rPr>
        <w:t>C2 Operation Mode Management Completion Notification</w:t>
      </w:r>
      <w:r>
        <w:rPr>
          <w:noProof/>
        </w:rPr>
        <w:tab/>
      </w:r>
      <w:r>
        <w:rPr>
          <w:noProof/>
        </w:rPr>
        <w:fldChar w:fldCharType="begin" w:fldLock="1"/>
      </w:r>
      <w:r>
        <w:rPr>
          <w:noProof/>
        </w:rPr>
        <w:instrText xml:space="preserve"> PAGEREF _Toc185509418 \h </w:instrText>
      </w:r>
      <w:r>
        <w:rPr>
          <w:noProof/>
        </w:rPr>
      </w:r>
      <w:r>
        <w:rPr>
          <w:noProof/>
        </w:rPr>
        <w:fldChar w:fldCharType="separate"/>
      </w:r>
      <w:r>
        <w:rPr>
          <w:noProof/>
        </w:rPr>
        <w:t>55</w:t>
      </w:r>
      <w:r>
        <w:rPr>
          <w:noProof/>
        </w:rPr>
        <w:fldChar w:fldCharType="end"/>
      </w:r>
    </w:p>
    <w:p w14:paraId="7D1FE4B0" w14:textId="11AF3D0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sidRPr="00CD49D9">
        <w:rPr>
          <w:noProof/>
          <w:lang w:val="fr-FR"/>
        </w:rPr>
        <w:t>6.1.5.2.1</w:t>
      </w:r>
      <w:r>
        <w:rPr>
          <w:rFonts w:asciiTheme="minorHAnsi" w:eastAsiaTheme="minorEastAsia" w:hAnsiTheme="minorHAnsi" w:cstheme="minorBidi"/>
          <w:noProof/>
          <w:kern w:val="2"/>
          <w:sz w:val="22"/>
          <w:szCs w:val="22"/>
          <w:lang w:eastAsia="ko-KR"/>
          <w14:ligatures w14:val="standardContextual"/>
        </w:rPr>
        <w:tab/>
      </w:r>
      <w:r w:rsidRPr="00CD49D9">
        <w:rPr>
          <w:noProof/>
          <w:lang w:val="fr-FR"/>
        </w:rPr>
        <w:t>Description</w:t>
      </w:r>
      <w:r>
        <w:rPr>
          <w:noProof/>
        </w:rPr>
        <w:tab/>
      </w:r>
      <w:r>
        <w:rPr>
          <w:noProof/>
        </w:rPr>
        <w:fldChar w:fldCharType="begin" w:fldLock="1"/>
      </w:r>
      <w:r>
        <w:rPr>
          <w:noProof/>
        </w:rPr>
        <w:instrText xml:space="preserve"> PAGEREF _Toc185509419 \h </w:instrText>
      </w:r>
      <w:r>
        <w:rPr>
          <w:noProof/>
        </w:rPr>
      </w:r>
      <w:r>
        <w:rPr>
          <w:noProof/>
        </w:rPr>
        <w:fldChar w:fldCharType="separate"/>
      </w:r>
      <w:r>
        <w:rPr>
          <w:noProof/>
        </w:rPr>
        <w:t>55</w:t>
      </w:r>
      <w:r>
        <w:rPr>
          <w:noProof/>
        </w:rPr>
        <w:fldChar w:fldCharType="end"/>
      </w:r>
    </w:p>
    <w:p w14:paraId="4B9540E1" w14:textId="54ACF37D"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_Toc185509420 \h </w:instrText>
      </w:r>
      <w:r>
        <w:rPr>
          <w:noProof/>
        </w:rPr>
      </w:r>
      <w:r>
        <w:rPr>
          <w:noProof/>
        </w:rPr>
        <w:fldChar w:fldCharType="separate"/>
      </w:r>
      <w:r>
        <w:rPr>
          <w:noProof/>
        </w:rPr>
        <w:t>55</w:t>
      </w:r>
      <w:r>
        <w:rPr>
          <w:noProof/>
        </w:rPr>
        <w:fldChar w:fldCharType="end"/>
      </w:r>
    </w:p>
    <w:p w14:paraId="37E6C4D7" w14:textId="4EB2421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_Toc185509421 \h </w:instrText>
      </w:r>
      <w:r>
        <w:rPr>
          <w:noProof/>
        </w:rPr>
      </w:r>
      <w:r>
        <w:rPr>
          <w:noProof/>
        </w:rPr>
        <w:fldChar w:fldCharType="separate"/>
      </w:r>
      <w:r>
        <w:rPr>
          <w:noProof/>
        </w:rPr>
        <w:t>55</w:t>
      </w:r>
      <w:r>
        <w:rPr>
          <w:noProof/>
        </w:rPr>
        <w:fldChar w:fldCharType="end"/>
      </w:r>
    </w:p>
    <w:p w14:paraId="2B1A426D" w14:textId="0458A1AA"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6.1.5.2.3.1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_Toc185509422 \h </w:instrText>
      </w:r>
      <w:r>
        <w:rPr>
          <w:noProof/>
        </w:rPr>
      </w:r>
      <w:r>
        <w:rPr>
          <w:noProof/>
        </w:rPr>
        <w:fldChar w:fldCharType="separate"/>
      </w:r>
      <w:r>
        <w:rPr>
          <w:noProof/>
        </w:rPr>
        <w:t>55</w:t>
      </w:r>
      <w:r>
        <w:rPr>
          <w:noProof/>
        </w:rPr>
        <w:fldChar w:fldCharType="end"/>
      </w:r>
    </w:p>
    <w:p w14:paraId="29730CAA" w14:textId="586C5122"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Selected C2 Communication Mode Notification</w:t>
      </w:r>
      <w:r>
        <w:rPr>
          <w:noProof/>
        </w:rPr>
        <w:tab/>
      </w:r>
      <w:r>
        <w:rPr>
          <w:noProof/>
        </w:rPr>
        <w:fldChar w:fldCharType="begin" w:fldLock="1"/>
      </w:r>
      <w:r>
        <w:rPr>
          <w:noProof/>
        </w:rPr>
        <w:instrText xml:space="preserve"> PAGEREF _Toc185509423 \h </w:instrText>
      </w:r>
      <w:r>
        <w:rPr>
          <w:noProof/>
        </w:rPr>
      </w:r>
      <w:r>
        <w:rPr>
          <w:noProof/>
        </w:rPr>
        <w:fldChar w:fldCharType="separate"/>
      </w:r>
      <w:r>
        <w:rPr>
          <w:noProof/>
        </w:rPr>
        <w:t>56</w:t>
      </w:r>
      <w:r>
        <w:rPr>
          <w:noProof/>
        </w:rPr>
        <w:fldChar w:fldCharType="end"/>
      </w:r>
    </w:p>
    <w:p w14:paraId="3DB9B105" w14:textId="3F6CF61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_Toc185509424 \h </w:instrText>
      </w:r>
      <w:r>
        <w:rPr>
          <w:noProof/>
        </w:rPr>
      </w:r>
      <w:r>
        <w:rPr>
          <w:noProof/>
        </w:rPr>
        <w:fldChar w:fldCharType="separate"/>
      </w:r>
      <w:r>
        <w:rPr>
          <w:noProof/>
        </w:rPr>
        <w:t>56</w:t>
      </w:r>
      <w:r>
        <w:rPr>
          <w:noProof/>
        </w:rPr>
        <w:fldChar w:fldCharType="end"/>
      </w:r>
    </w:p>
    <w:p w14:paraId="17C8EFCD" w14:textId="69EEE4C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_Toc185509425 \h </w:instrText>
      </w:r>
      <w:r>
        <w:rPr>
          <w:noProof/>
        </w:rPr>
      </w:r>
      <w:r>
        <w:rPr>
          <w:noProof/>
        </w:rPr>
        <w:fldChar w:fldCharType="separate"/>
      </w:r>
      <w:r>
        <w:rPr>
          <w:noProof/>
        </w:rPr>
        <w:t>56</w:t>
      </w:r>
      <w:r>
        <w:rPr>
          <w:noProof/>
        </w:rPr>
        <w:fldChar w:fldCharType="end"/>
      </w:r>
    </w:p>
    <w:p w14:paraId="12A43CEE" w14:textId="1CF83BA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_Toc185509426 \h </w:instrText>
      </w:r>
      <w:r>
        <w:rPr>
          <w:noProof/>
        </w:rPr>
      </w:r>
      <w:r>
        <w:rPr>
          <w:noProof/>
        </w:rPr>
        <w:fldChar w:fldCharType="separate"/>
      </w:r>
      <w:r>
        <w:rPr>
          <w:noProof/>
        </w:rPr>
        <w:t>57</w:t>
      </w:r>
      <w:r>
        <w:rPr>
          <w:noProof/>
        </w:rPr>
        <w:fldChar w:fldCharType="end"/>
      </w:r>
    </w:p>
    <w:p w14:paraId="41C22571" w14:textId="7750C543"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_Toc185509427 \h </w:instrText>
      </w:r>
      <w:r>
        <w:rPr>
          <w:noProof/>
        </w:rPr>
      </w:r>
      <w:r>
        <w:rPr>
          <w:noProof/>
        </w:rPr>
        <w:fldChar w:fldCharType="separate"/>
      </w:r>
      <w:r>
        <w:rPr>
          <w:noProof/>
        </w:rPr>
        <w:t>57</w:t>
      </w:r>
      <w:r>
        <w:rPr>
          <w:noProof/>
        </w:rPr>
        <w:fldChar w:fldCharType="end"/>
      </w:r>
    </w:p>
    <w:p w14:paraId="5023359E" w14:textId="2BD3940D"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6.1.5.4</w:t>
      </w:r>
      <w:r>
        <w:rPr>
          <w:rFonts w:asciiTheme="minorHAnsi" w:eastAsiaTheme="minorEastAsia" w:hAnsiTheme="minorHAnsi" w:cstheme="minorBidi"/>
          <w:noProof/>
          <w:kern w:val="2"/>
          <w:sz w:val="22"/>
          <w:szCs w:val="22"/>
          <w:lang w:eastAsia="ko-KR"/>
          <w14:ligatures w14:val="standardContextual"/>
        </w:rPr>
        <w:tab/>
      </w:r>
      <w:r>
        <w:rPr>
          <w:noProof/>
        </w:rPr>
        <w:t>C2 Communication Mode Switching Notification</w:t>
      </w:r>
      <w:r>
        <w:rPr>
          <w:noProof/>
        </w:rPr>
        <w:tab/>
      </w:r>
      <w:r>
        <w:rPr>
          <w:noProof/>
        </w:rPr>
        <w:fldChar w:fldCharType="begin" w:fldLock="1"/>
      </w:r>
      <w:r>
        <w:rPr>
          <w:noProof/>
        </w:rPr>
        <w:instrText xml:space="preserve"> PAGEREF _Toc185509428 \h </w:instrText>
      </w:r>
      <w:r>
        <w:rPr>
          <w:noProof/>
        </w:rPr>
      </w:r>
      <w:r>
        <w:rPr>
          <w:noProof/>
        </w:rPr>
        <w:fldChar w:fldCharType="separate"/>
      </w:r>
      <w:r>
        <w:rPr>
          <w:noProof/>
        </w:rPr>
        <w:t>57</w:t>
      </w:r>
      <w:r>
        <w:rPr>
          <w:noProof/>
        </w:rPr>
        <w:fldChar w:fldCharType="end"/>
      </w:r>
    </w:p>
    <w:p w14:paraId="71CCD8DE" w14:textId="7E6239F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6.1.5.4.1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_Toc185509429 \h </w:instrText>
      </w:r>
      <w:r>
        <w:rPr>
          <w:noProof/>
        </w:rPr>
      </w:r>
      <w:r>
        <w:rPr>
          <w:noProof/>
        </w:rPr>
        <w:fldChar w:fldCharType="separate"/>
      </w:r>
      <w:r>
        <w:rPr>
          <w:noProof/>
        </w:rPr>
        <w:t>57</w:t>
      </w:r>
      <w:r>
        <w:rPr>
          <w:noProof/>
        </w:rPr>
        <w:fldChar w:fldCharType="end"/>
      </w:r>
    </w:p>
    <w:p w14:paraId="5AA8C11F" w14:textId="21145254"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6.1.5.4.2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_Toc185509430 \h </w:instrText>
      </w:r>
      <w:r>
        <w:rPr>
          <w:noProof/>
        </w:rPr>
      </w:r>
      <w:r>
        <w:rPr>
          <w:noProof/>
        </w:rPr>
        <w:fldChar w:fldCharType="separate"/>
      </w:r>
      <w:r>
        <w:rPr>
          <w:noProof/>
        </w:rPr>
        <w:t>58</w:t>
      </w:r>
      <w:r>
        <w:rPr>
          <w:noProof/>
        </w:rPr>
        <w:fldChar w:fldCharType="end"/>
      </w:r>
    </w:p>
    <w:p w14:paraId="1705A180" w14:textId="395681C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6.1.5.4.3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_Toc185509431 \h </w:instrText>
      </w:r>
      <w:r>
        <w:rPr>
          <w:noProof/>
        </w:rPr>
      </w:r>
      <w:r>
        <w:rPr>
          <w:noProof/>
        </w:rPr>
        <w:fldChar w:fldCharType="separate"/>
      </w:r>
      <w:r>
        <w:rPr>
          <w:noProof/>
        </w:rPr>
        <w:t>58</w:t>
      </w:r>
      <w:r>
        <w:rPr>
          <w:noProof/>
        </w:rPr>
        <w:fldChar w:fldCharType="end"/>
      </w:r>
    </w:p>
    <w:p w14:paraId="4E1159CE" w14:textId="4F151BDE"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6.1.5.4.3.1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_Toc185509432 \h </w:instrText>
      </w:r>
      <w:r>
        <w:rPr>
          <w:noProof/>
        </w:rPr>
      </w:r>
      <w:r>
        <w:rPr>
          <w:noProof/>
        </w:rPr>
        <w:fldChar w:fldCharType="separate"/>
      </w:r>
      <w:r>
        <w:rPr>
          <w:noProof/>
        </w:rPr>
        <w:t>58</w:t>
      </w:r>
      <w:r>
        <w:rPr>
          <w:noProof/>
        </w:rPr>
        <w:fldChar w:fldCharType="end"/>
      </w:r>
    </w:p>
    <w:p w14:paraId="0AAF176B" w14:textId="0BD21E9D"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_Toc185509433 \h </w:instrText>
      </w:r>
      <w:r>
        <w:rPr>
          <w:noProof/>
        </w:rPr>
      </w:r>
      <w:r>
        <w:rPr>
          <w:noProof/>
        </w:rPr>
        <w:fldChar w:fldCharType="separate"/>
      </w:r>
      <w:r>
        <w:rPr>
          <w:noProof/>
        </w:rPr>
        <w:t>59</w:t>
      </w:r>
      <w:r>
        <w:rPr>
          <w:noProof/>
        </w:rPr>
        <w:fldChar w:fldCharType="end"/>
      </w:r>
    </w:p>
    <w:p w14:paraId="7A2226B4" w14:textId="3FF7EC85"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_Toc185509434 \h </w:instrText>
      </w:r>
      <w:r>
        <w:rPr>
          <w:noProof/>
        </w:rPr>
      </w:r>
      <w:r>
        <w:rPr>
          <w:noProof/>
        </w:rPr>
        <w:fldChar w:fldCharType="separate"/>
      </w:r>
      <w:r>
        <w:rPr>
          <w:noProof/>
        </w:rPr>
        <w:t>59</w:t>
      </w:r>
      <w:r>
        <w:rPr>
          <w:noProof/>
        </w:rPr>
        <w:fldChar w:fldCharType="end"/>
      </w:r>
    </w:p>
    <w:p w14:paraId="0B33C87F" w14:textId="667FF437"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sidRPr="00CD49D9">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Structured data types</w:t>
      </w:r>
      <w:r>
        <w:rPr>
          <w:noProof/>
        </w:rPr>
        <w:tab/>
      </w:r>
      <w:r>
        <w:rPr>
          <w:noProof/>
        </w:rPr>
        <w:fldChar w:fldCharType="begin" w:fldLock="1"/>
      </w:r>
      <w:r>
        <w:rPr>
          <w:noProof/>
        </w:rPr>
        <w:instrText xml:space="preserve"> PAGEREF _Toc185509435 \h </w:instrText>
      </w:r>
      <w:r>
        <w:rPr>
          <w:noProof/>
        </w:rPr>
      </w:r>
      <w:r>
        <w:rPr>
          <w:noProof/>
        </w:rPr>
        <w:fldChar w:fldCharType="separate"/>
      </w:r>
      <w:r>
        <w:rPr>
          <w:noProof/>
        </w:rPr>
        <w:t>60</w:t>
      </w:r>
      <w:r>
        <w:rPr>
          <w:noProof/>
        </w:rPr>
        <w:fldChar w:fldCharType="end"/>
      </w:r>
    </w:p>
    <w:p w14:paraId="5C9F626A" w14:textId="5D77456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_Toc185509436 \h </w:instrText>
      </w:r>
      <w:r>
        <w:rPr>
          <w:noProof/>
        </w:rPr>
      </w:r>
      <w:r>
        <w:rPr>
          <w:noProof/>
        </w:rPr>
        <w:fldChar w:fldCharType="separate"/>
      </w:r>
      <w:r>
        <w:rPr>
          <w:noProof/>
        </w:rPr>
        <w:t>60</w:t>
      </w:r>
      <w:r>
        <w:rPr>
          <w:noProof/>
        </w:rPr>
        <w:fldChar w:fldCharType="end"/>
      </w:r>
    </w:p>
    <w:p w14:paraId="698F51C6" w14:textId="3B9050D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Type: ConfigureData</w:t>
      </w:r>
      <w:r>
        <w:rPr>
          <w:noProof/>
        </w:rPr>
        <w:tab/>
      </w:r>
      <w:r>
        <w:rPr>
          <w:noProof/>
        </w:rPr>
        <w:fldChar w:fldCharType="begin" w:fldLock="1"/>
      </w:r>
      <w:r>
        <w:rPr>
          <w:noProof/>
        </w:rPr>
        <w:instrText xml:space="preserve"> PAGEREF _Toc185509437 \h </w:instrText>
      </w:r>
      <w:r>
        <w:rPr>
          <w:noProof/>
        </w:rPr>
      </w:r>
      <w:r>
        <w:rPr>
          <w:noProof/>
        </w:rPr>
        <w:fldChar w:fldCharType="separate"/>
      </w:r>
      <w:r>
        <w:rPr>
          <w:noProof/>
        </w:rPr>
        <w:t>61</w:t>
      </w:r>
      <w:r>
        <w:rPr>
          <w:noProof/>
        </w:rPr>
        <w:fldChar w:fldCharType="end"/>
      </w:r>
    </w:p>
    <w:p w14:paraId="3A410DE5" w14:textId="51FEF5B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Type: SelectedC2CommModeNotif</w:t>
      </w:r>
      <w:r>
        <w:rPr>
          <w:noProof/>
        </w:rPr>
        <w:tab/>
      </w:r>
      <w:r>
        <w:rPr>
          <w:noProof/>
        </w:rPr>
        <w:fldChar w:fldCharType="begin" w:fldLock="1"/>
      </w:r>
      <w:r>
        <w:rPr>
          <w:noProof/>
        </w:rPr>
        <w:instrText xml:space="preserve"> PAGEREF _Toc185509438 \h </w:instrText>
      </w:r>
      <w:r>
        <w:rPr>
          <w:noProof/>
        </w:rPr>
      </w:r>
      <w:r>
        <w:rPr>
          <w:noProof/>
        </w:rPr>
        <w:fldChar w:fldCharType="separate"/>
      </w:r>
      <w:r>
        <w:rPr>
          <w:noProof/>
        </w:rPr>
        <w:t>64</w:t>
      </w:r>
      <w:r>
        <w:rPr>
          <w:noProof/>
        </w:rPr>
        <w:fldChar w:fldCharType="end"/>
      </w:r>
    </w:p>
    <w:p w14:paraId="6CBED26B" w14:textId="38E6E7D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C2CommModeSwitchNotif</w:t>
      </w:r>
      <w:r>
        <w:rPr>
          <w:noProof/>
        </w:rPr>
        <w:tab/>
      </w:r>
      <w:r>
        <w:rPr>
          <w:noProof/>
        </w:rPr>
        <w:fldChar w:fldCharType="begin" w:fldLock="1"/>
      </w:r>
      <w:r>
        <w:rPr>
          <w:noProof/>
        </w:rPr>
        <w:instrText xml:space="preserve"> PAGEREF _Toc185509439 \h </w:instrText>
      </w:r>
      <w:r>
        <w:rPr>
          <w:noProof/>
        </w:rPr>
      </w:r>
      <w:r>
        <w:rPr>
          <w:noProof/>
        </w:rPr>
        <w:fldChar w:fldCharType="separate"/>
      </w:r>
      <w:r>
        <w:rPr>
          <w:noProof/>
        </w:rPr>
        <w:t>64</w:t>
      </w:r>
      <w:r>
        <w:rPr>
          <w:noProof/>
        </w:rPr>
        <w:fldChar w:fldCharType="end"/>
      </w:r>
    </w:p>
    <w:p w14:paraId="6F9B56F8" w14:textId="754E640D"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C2Result</w:t>
      </w:r>
      <w:r>
        <w:rPr>
          <w:noProof/>
        </w:rPr>
        <w:tab/>
      </w:r>
      <w:r>
        <w:rPr>
          <w:noProof/>
        </w:rPr>
        <w:fldChar w:fldCharType="begin" w:fldLock="1"/>
      </w:r>
      <w:r>
        <w:rPr>
          <w:noProof/>
        </w:rPr>
        <w:instrText xml:space="preserve"> PAGEREF _Toc185509440 \h </w:instrText>
      </w:r>
      <w:r>
        <w:rPr>
          <w:noProof/>
        </w:rPr>
      </w:r>
      <w:r>
        <w:rPr>
          <w:noProof/>
        </w:rPr>
        <w:fldChar w:fldCharType="separate"/>
      </w:r>
      <w:r>
        <w:rPr>
          <w:noProof/>
        </w:rPr>
        <w:t>65</w:t>
      </w:r>
      <w:r>
        <w:rPr>
          <w:noProof/>
        </w:rPr>
        <w:fldChar w:fldCharType="end"/>
      </w:r>
    </w:p>
    <w:p w14:paraId="35644AED" w14:textId="7674182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UasId</w:t>
      </w:r>
      <w:r>
        <w:rPr>
          <w:noProof/>
        </w:rPr>
        <w:tab/>
      </w:r>
      <w:r>
        <w:rPr>
          <w:noProof/>
        </w:rPr>
        <w:fldChar w:fldCharType="begin" w:fldLock="1"/>
      </w:r>
      <w:r>
        <w:rPr>
          <w:noProof/>
        </w:rPr>
        <w:instrText xml:space="preserve"> PAGEREF _Toc185509441 \h </w:instrText>
      </w:r>
      <w:r>
        <w:rPr>
          <w:noProof/>
        </w:rPr>
      </w:r>
      <w:r>
        <w:rPr>
          <w:noProof/>
        </w:rPr>
        <w:fldChar w:fldCharType="separate"/>
      </w:r>
      <w:r>
        <w:rPr>
          <w:noProof/>
        </w:rPr>
        <w:t>65</w:t>
      </w:r>
      <w:r>
        <w:rPr>
          <w:noProof/>
        </w:rPr>
        <w:fldChar w:fldCharType="end"/>
      </w:r>
    </w:p>
    <w:p w14:paraId="639B300D" w14:textId="680F3914"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Type: UavId</w:t>
      </w:r>
      <w:r>
        <w:rPr>
          <w:noProof/>
        </w:rPr>
        <w:tab/>
      </w:r>
      <w:r>
        <w:rPr>
          <w:noProof/>
        </w:rPr>
        <w:fldChar w:fldCharType="begin" w:fldLock="1"/>
      </w:r>
      <w:r>
        <w:rPr>
          <w:noProof/>
        </w:rPr>
        <w:instrText xml:space="preserve"> PAGEREF _Toc185509442 \h </w:instrText>
      </w:r>
      <w:r>
        <w:rPr>
          <w:noProof/>
        </w:rPr>
      </w:r>
      <w:r>
        <w:rPr>
          <w:noProof/>
        </w:rPr>
        <w:fldChar w:fldCharType="separate"/>
      </w:r>
      <w:r>
        <w:rPr>
          <w:noProof/>
        </w:rPr>
        <w:t>65</w:t>
      </w:r>
      <w:r>
        <w:rPr>
          <w:noProof/>
        </w:rPr>
        <w:fldChar w:fldCharType="end"/>
      </w:r>
    </w:p>
    <w:p w14:paraId="538F4747" w14:textId="7EA69F45"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Type: C2ServiceArea</w:t>
      </w:r>
      <w:r>
        <w:rPr>
          <w:noProof/>
        </w:rPr>
        <w:tab/>
      </w:r>
      <w:r>
        <w:rPr>
          <w:noProof/>
        </w:rPr>
        <w:fldChar w:fldCharType="begin" w:fldLock="1"/>
      </w:r>
      <w:r>
        <w:rPr>
          <w:noProof/>
        </w:rPr>
        <w:instrText xml:space="preserve"> PAGEREF _Toc185509443 \h </w:instrText>
      </w:r>
      <w:r>
        <w:rPr>
          <w:noProof/>
        </w:rPr>
      </w:r>
      <w:r>
        <w:rPr>
          <w:noProof/>
        </w:rPr>
        <w:fldChar w:fldCharType="separate"/>
      </w:r>
      <w:r>
        <w:rPr>
          <w:noProof/>
        </w:rPr>
        <w:t>66</w:t>
      </w:r>
      <w:r>
        <w:rPr>
          <w:noProof/>
        </w:rPr>
        <w:fldChar w:fldCharType="end"/>
      </w:r>
    </w:p>
    <w:p w14:paraId="3AAE3F7E" w14:textId="100579F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6.1.6.2.9</w:t>
      </w:r>
      <w:r>
        <w:rPr>
          <w:rFonts w:asciiTheme="minorHAnsi" w:eastAsiaTheme="minorEastAsia" w:hAnsiTheme="minorHAnsi" w:cstheme="minorBidi"/>
          <w:noProof/>
          <w:kern w:val="2"/>
          <w:sz w:val="22"/>
          <w:szCs w:val="22"/>
          <w:lang w:eastAsia="ko-KR"/>
          <w14:ligatures w14:val="standardContextual"/>
        </w:rPr>
        <w:tab/>
      </w:r>
      <w:r>
        <w:rPr>
          <w:noProof/>
        </w:rPr>
        <w:t>Type: C2OpModeMngtCompStatus</w:t>
      </w:r>
      <w:r>
        <w:rPr>
          <w:noProof/>
        </w:rPr>
        <w:tab/>
      </w:r>
      <w:r>
        <w:rPr>
          <w:noProof/>
        </w:rPr>
        <w:fldChar w:fldCharType="begin" w:fldLock="1"/>
      </w:r>
      <w:r>
        <w:rPr>
          <w:noProof/>
        </w:rPr>
        <w:instrText xml:space="preserve"> PAGEREF _Toc185509444 \h </w:instrText>
      </w:r>
      <w:r>
        <w:rPr>
          <w:noProof/>
        </w:rPr>
      </w:r>
      <w:r>
        <w:rPr>
          <w:noProof/>
        </w:rPr>
        <w:fldChar w:fldCharType="separate"/>
      </w:r>
      <w:r>
        <w:rPr>
          <w:noProof/>
        </w:rPr>
        <w:t>66</w:t>
      </w:r>
      <w:r>
        <w:rPr>
          <w:noProof/>
        </w:rPr>
        <w:fldChar w:fldCharType="end"/>
      </w:r>
    </w:p>
    <w:p w14:paraId="49C6904D" w14:textId="4418D909"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Type: C2SwitchPolicies</w:t>
      </w:r>
      <w:r>
        <w:rPr>
          <w:noProof/>
        </w:rPr>
        <w:tab/>
      </w:r>
      <w:r>
        <w:rPr>
          <w:noProof/>
        </w:rPr>
        <w:fldChar w:fldCharType="begin" w:fldLock="1"/>
      </w:r>
      <w:r>
        <w:rPr>
          <w:noProof/>
        </w:rPr>
        <w:instrText xml:space="preserve"> PAGEREF _Toc185509445 \h </w:instrText>
      </w:r>
      <w:r>
        <w:rPr>
          <w:noProof/>
        </w:rPr>
      </w:r>
      <w:r>
        <w:rPr>
          <w:noProof/>
        </w:rPr>
        <w:fldChar w:fldCharType="separate"/>
      </w:r>
      <w:r>
        <w:rPr>
          <w:noProof/>
        </w:rPr>
        <w:t>66</w:t>
      </w:r>
      <w:r>
        <w:rPr>
          <w:noProof/>
        </w:rPr>
        <w:fldChar w:fldCharType="end"/>
      </w:r>
    </w:p>
    <w:p w14:paraId="619AB768" w14:textId="54B7B2CB"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Type: C2LinkQualityThrlds</w:t>
      </w:r>
      <w:r>
        <w:rPr>
          <w:noProof/>
        </w:rPr>
        <w:tab/>
      </w:r>
      <w:r>
        <w:rPr>
          <w:noProof/>
        </w:rPr>
        <w:fldChar w:fldCharType="begin" w:fldLock="1"/>
      </w:r>
      <w:r>
        <w:rPr>
          <w:noProof/>
        </w:rPr>
        <w:instrText xml:space="preserve"> PAGEREF _Toc185509446 \h </w:instrText>
      </w:r>
      <w:r>
        <w:rPr>
          <w:noProof/>
        </w:rPr>
      </w:r>
      <w:r>
        <w:rPr>
          <w:noProof/>
        </w:rPr>
        <w:fldChar w:fldCharType="separate"/>
      </w:r>
      <w:r>
        <w:rPr>
          <w:noProof/>
        </w:rPr>
        <w:t>67</w:t>
      </w:r>
      <w:r>
        <w:rPr>
          <w:noProof/>
        </w:rPr>
        <w:fldChar w:fldCharType="end"/>
      </w:r>
    </w:p>
    <w:p w14:paraId="077AFE08" w14:textId="156D9E4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Type: C2DirectAvailRepReqs</w:t>
      </w:r>
      <w:r>
        <w:rPr>
          <w:noProof/>
        </w:rPr>
        <w:tab/>
      </w:r>
      <w:r>
        <w:rPr>
          <w:noProof/>
        </w:rPr>
        <w:fldChar w:fldCharType="begin" w:fldLock="1"/>
      </w:r>
      <w:r>
        <w:rPr>
          <w:noProof/>
        </w:rPr>
        <w:instrText xml:space="preserve"> PAGEREF _Toc185509447 \h </w:instrText>
      </w:r>
      <w:r>
        <w:rPr>
          <w:noProof/>
        </w:rPr>
      </w:r>
      <w:r>
        <w:rPr>
          <w:noProof/>
        </w:rPr>
        <w:fldChar w:fldCharType="separate"/>
      </w:r>
      <w:r>
        <w:rPr>
          <w:noProof/>
        </w:rPr>
        <w:t>68</w:t>
      </w:r>
      <w:r>
        <w:rPr>
          <w:noProof/>
        </w:rPr>
        <w:fldChar w:fldCharType="end"/>
      </w:r>
    </w:p>
    <w:p w14:paraId="147025F1" w14:textId="3CBE2D5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6.1.6.2.13</w:t>
      </w:r>
      <w:r>
        <w:rPr>
          <w:rFonts w:asciiTheme="minorHAnsi" w:eastAsiaTheme="minorEastAsia" w:hAnsiTheme="minorHAnsi" w:cstheme="minorBidi"/>
          <w:noProof/>
          <w:kern w:val="2"/>
          <w:sz w:val="22"/>
          <w:szCs w:val="22"/>
          <w:lang w:eastAsia="ko-KR"/>
          <w14:ligatures w14:val="standardContextual"/>
        </w:rPr>
        <w:tab/>
      </w:r>
      <w:r>
        <w:rPr>
          <w:noProof/>
        </w:rPr>
        <w:t>Type: DualC2Data</w:t>
      </w:r>
      <w:r>
        <w:rPr>
          <w:noProof/>
        </w:rPr>
        <w:tab/>
      </w:r>
      <w:r>
        <w:rPr>
          <w:noProof/>
        </w:rPr>
        <w:fldChar w:fldCharType="begin" w:fldLock="1"/>
      </w:r>
      <w:r>
        <w:rPr>
          <w:noProof/>
        </w:rPr>
        <w:instrText xml:space="preserve"> PAGEREF _Toc185509448 \h </w:instrText>
      </w:r>
      <w:r>
        <w:rPr>
          <w:noProof/>
        </w:rPr>
      </w:r>
      <w:r>
        <w:rPr>
          <w:noProof/>
        </w:rPr>
        <w:fldChar w:fldCharType="separate"/>
      </w:r>
      <w:r>
        <w:rPr>
          <w:noProof/>
        </w:rPr>
        <w:t>68</w:t>
      </w:r>
      <w:r>
        <w:rPr>
          <w:noProof/>
        </w:rPr>
        <w:fldChar w:fldCharType="end"/>
      </w:r>
    </w:p>
    <w:p w14:paraId="2D6C4866" w14:textId="4FBAE3FA"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sidRPr="00CD49D9">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Simple data types and enumerations</w:t>
      </w:r>
      <w:r>
        <w:rPr>
          <w:noProof/>
        </w:rPr>
        <w:tab/>
      </w:r>
      <w:r>
        <w:rPr>
          <w:noProof/>
        </w:rPr>
        <w:fldChar w:fldCharType="begin" w:fldLock="1"/>
      </w:r>
      <w:r>
        <w:rPr>
          <w:noProof/>
        </w:rPr>
        <w:instrText xml:space="preserve"> PAGEREF _Toc185509449 \h </w:instrText>
      </w:r>
      <w:r>
        <w:rPr>
          <w:noProof/>
        </w:rPr>
      </w:r>
      <w:r>
        <w:rPr>
          <w:noProof/>
        </w:rPr>
        <w:fldChar w:fldCharType="separate"/>
      </w:r>
      <w:r>
        <w:rPr>
          <w:noProof/>
        </w:rPr>
        <w:t>68</w:t>
      </w:r>
      <w:r>
        <w:rPr>
          <w:noProof/>
        </w:rPr>
        <w:fldChar w:fldCharType="end"/>
      </w:r>
    </w:p>
    <w:p w14:paraId="2E222D39" w14:textId="11C3AF3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_Toc185509450 \h </w:instrText>
      </w:r>
      <w:r>
        <w:rPr>
          <w:noProof/>
        </w:rPr>
      </w:r>
      <w:r>
        <w:rPr>
          <w:noProof/>
        </w:rPr>
        <w:fldChar w:fldCharType="separate"/>
      </w:r>
      <w:r>
        <w:rPr>
          <w:noProof/>
        </w:rPr>
        <w:t>68</w:t>
      </w:r>
      <w:r>
        <w:rPr>
          <w:noProof/>
        </w:rPr>
        <w:fldChar w:fldCharType="end"/>
      </w:r>
    </w:p>
    <w:p w14:paraId="702DB813" w14:textId="6793E8B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_Toc185509451 \h </w:instrText>
      </w:r>
      <w:r>
        <w:rPr>
          <w:noProof/>
        </w:rPr>
      </w:r>
      <w:r>
        <w:rPr>
          <w:noProof/>
        </w:rPr>
        <w:fldChar w:fldCharType="separate"/>
      </w:r>
      <w:r>
        <w:rPr>
          <w:noProof/>
        </w:rPr>
        <w:t>68</w:t>
      </w:r>
      <w:r>
        <w:rPr>
          <w:noProof/>
        </w:rPr>
        <w:fldChar w:fldCharType="end"/>
      </w:r>
    </w:p>
    <w:p w14:paraId="24FB9EF9" w14:textId="0498EF8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6.1.6.3.3</w:t>
      </w:r>
      <w:r>
        <w:rPr>
          <w:rFonts w:asciiTheme="minorHAnsi" w:eastAsiaTheme="minorEastAsia" w:hAnsiTheme="minorHAnsi" w:cstheme="minorBidi"/>
          <w:noProof/>
          <w:kern w:val="2"/>
          <w:sz w:val="22"/>
          <w:szCs w:val="22"/>
          <w:lang w:eastAsia="ko-KR"/>
          <w14:ligatures w14:val="standardContextual"/>
        </w:rPr>
        <w:tab/>
      </w:r>
      <w:r>
        <w:rPr>
          <w:noProof/>
        </w:rPr>
        <w:t>Enumeration: C2CommMode</w:t>
      </w:r>
      <w:r>
        <w:rPr>
          <w:noProof/>
        </w:rPr>
        <w:tab/>
      </w:r>
      <w:r>
        <w:rPr>
          <w:noProof/>
        </w:rPr>
        <w:fldChar w:fldCharType="begin" w:fldLock="1"/>
      </w:r>
      <w:r>
        <w:rPr>
          <w:noProof/>
        </w:rPr>
        <w:instrText xml:space="preserve"> PAGEREF _Toc185509452 \h </w:instrText>
      </w:r>
      <w:r>
        <w:rPr>
          <w:noProof/>
        </w:rPr>
      </w:r>
      <w:r>
        <w:rPr>
          <w:noProof/>
        </w:rPr>
        <w:fldChar w:fldCharType="separate"/>
      </w:r>
      <w:r>
        <w:rPr>
          <w:noProof/>
        </w:rPr>
        <w:t>69</w:t>
      </w:r>
      <w:r>
        <w:rPr>
          <w:noProof/>
        </w:rPr>
        <w:fldChar w:fldCharType="end"/>
      </w:r>
    </w:p>
    <w:p w14:paraId="640E89DA" w14:textId="0D751FE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6.1.6.3.4</w:t>
      </w:r>
      <w:r>
        <w:rPr>
          <w:rFonts w:asciiTheme="minorHAnsi" w:eastAsiaTheme="minorEastAsia" w:hAnsiTheme="minorHAnsi" w:cstheme="minorBidi"/>
          <w:noProof/>
          <w:kern w:val="2"/>
          <w:sz w:val="22"/>
          <w:szCs w:val="22"/>
          <w:lang w:eastAsia="ko-KR"/>
          <w14:ligatures w14:val="standardContextual"/>
        </w:rPr>
        <w:tab/>
      </w:r>
      <w:r>
        <w:rPr>
          <w:noProof/>
        </w:rPr>
        <w:t>Enumeration: C2CommModeSwitching</w:t>
      </w:r>
      <w:r>
        <w:rPr>
          <w:noProof/>
        </w:rPr>
        <w:tab/>
      </w:r>
      <w:r>
        <w:rPr>
          <w:noProof/>
        </w:rPr>
        <w:fldChar w:fldCharType="begin" w:fldLock="1"/>
      </w:r>
      <w:r>
        <w:rPr>
          <w:noProof/>
        </w:rPr>
        <w:instrText xml:space="preserve"> PAGEREF _Toc185509453 \h </w:instrText>
      </w:r>
      <w:r>
        <w:rPr>
          <w:noProof/>
        </w:rPr>
      </w:r>
      <w:r>
        <w:rPr>
          <w:noProof/>
        </w:rPr>
        <w:fldChar w:fldCharType="separate"/>
      </w:r>
      <w:r>
        <w:rPr>
          <w:noProof/>
        </w:rPr>
        <w:t>69</w:t>
      </w:r>
      <w:r>
        <w:rPr>
          <w:noProof/>
        </w:rPr>
        <w:fldChar w:fldCharType="end"/>
      </w:r>
    </w:p>
    <w:p w14:paraId="1CCB5068" w14:textId="64274E9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6.1.6.3.5</w:t>
      </w:r>
      <w:r>
        <w:rPr>
          <w:rFonts w:asciiTheme="minorHAnsi" w:eastAsiaTheme="minorEastAsia" w:hAnsiTheme="minorHAnsi" w:cstheme="minorBidi"/>
          <w:noProof/>
          <w:kern w:val="2"/>
          <w:sz w:val="22"/>
          <w:szCs w:val="22"/>
          <w:lang w:eastAsia="ko-KR"/>
          <w14:ligatures w14:val="standardContextual"/>
        </w:rPr>
        <w:tab/>
      </w:r>
      <w:r>
        <w:rPr>
          <w:noProof/>
        </w:rPr>
        <w:t>Enumeration: C2SwitchingCause</w:t>
      </w:r>
      <w:r>
        <w:rPr>
          <w:noProof/>
        </w:rPr>
        <w:tab/>
      </w:r>
      <w:r>
        <w:rPr>
          <w:noProof/>
        </w:rPr>
        <w:fldChar w:fldCharType="begin" w:fldLock="1"/>
      </w:r>
      <w:r>
        <w:rPr>
          <w:noProof/>
        </w:rPr>
        <w:instrText xml:space="preserve"> PAGEREF _Toc185509454 \h </w:instrText>
      </w:r>
      <w:r>
        <w:rPr>
          <w:noProof/>
        </w:rPr>
      </w:r>
      <w:r>
        <w:rPr>
          <w:noProof/>
        </w:rPr>
        <w:fldChar w:fldCharType="separate"/>
      </w:r>
      <w:r>
        <w:rPr>
          <w:noProof/>
        </w:rPr>
        <w:t>70</w:t>
      </w:r>
      <w:r>
        <w:rPr>
          <w:noProof/>
        </w:rPr>
        <w:fldChar w:fldCharType="end"/>
      </w:r>
    </w:p>
    <w:p w14:paraId="3ED861F3" w14:textId="73E3A8B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6.1.6.3.6</w:t>
      </w:r>
      <w:r>
        <w:rPr>
          <w:rFonts w:asciiTheme="minorHAnsi" w:eastAsiaTheme="minorEastAsia" w:hAnsiTheme="minorHAnsi" w:cstheme="minorBidi"/>
          <w:noProof/>
          <w:kern w:val="2"/>
          <w:sz w:val="22"/>
          <w:szCs w:val="22"/>
          <w:lang w:eastAsia="ko-KR"/>
          <w14:ligatures w14:val="standardContextual"/>
        </w:rPr>
        <w:tab/>
      </w:r>
      <w:r>
        <w:rPr>
          <w:noProof/>
        </w:rPr>
        <w:t>Enumeration: C2OpModeStatus</w:t>
      </w:r>
      <w:r>
        <w:rPr>
          <w:noProof/>
        </w:rPr>
        <w:tab/>
      </w:r>
      <w:r>
        <w:rPr>
          <w:noProof/>
        </w:rPr>
        <w:fldChar w:fldCharType="begin" w:fldLock="1"/>
      </w:r>
      <w:r>
        <w:rPr>
          <w:noProof/>
        </w:rPr>
        <w:instrText xml:space="preserve"> PAGEREF _Toc185509455 \h </w:instrText>
      </w:r>
      <w:r>
        <w:rPr>
          <w:noProof/>
        </w:rPr>
      </w:r>
      <w:r>
        <w:rPr>
          <w:noProof/>
        </w:rPr>
        <w:fldChar w:fldCharType="separate"/>
      </w:r>
      <w:r>
        <w:rPr>
          <w:noProof/>
        </w:rPr>
        <w:t>70</w:t>
      </w:r>
      <w:r>
        <w:rPr>
          <w:noProof/>
        </w:rPr>
        <w:fldChar w:fldCharType="end"/>
      </w:r>
    </w:p>
    <w:p w14:paraId="0E327BA6" w14:textId="4104BE86"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sidRPr="00CD49D9">
        <w:rPr>
          <w:noProof/>
          <w:lang w:val="en-US"/>
        </w:rPr>
        <w:t>6.1.6.4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_Toc185509456 \h </w:instrText>
      </w:r>
      <w:r>
        <w:rPr>
          <w:noProof/>
        </w:rPr>
      </w:r>
      <w:r>
        <w:rPr>
          <w:noProof/>
        </w:rPr>
        <w:fldChar w:fldCharType="separate"/>
      </w:r>
      <w:r>
        <w:rPr>
          <w:noProof/>
        </w:rPr>
        <w:t>70</w:t>
      </w:r>
      <w:r>
        <w:rPr>
          <w:noProof/>
        </w:rPr>
        <w:fldChar w:fldCharType="end"/>
      </w:r>
    </w:p>
    <w:p w14:paraId="41BE5703" w14:textId="5B13BB7D"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6.1.6.5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_Toc185509457 \h </w:instrText>
      </w:r>
      <w:r>
        <w:rPr>
          <w:noProof/>
        </w:rPr>
      </w:r>
      <w:r>
        <w:rPr>
          <w:noProof/>
        </w:rPr>
        <w:fldChar w:fldCharType="separate"/>
      </w:r>
      <w:r>
        <w:rPr>
          <w:noProof/>
        </w:rPr>
        <w:t>71</w:t>
      </w:r>
      <w:r>
        <w:rPr>
          <w:noProof/>
        </w:rPr>
        <w:fldChar w:fldCharType="end"/>
      </w:r>
    </w:p>
    <w:p w14:paraId="3E1CE169" w14:textId="7ED73B7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6.1.6.5.1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_Toc185509458 \h </w:instrText>
      </w:r>
      <w:r>
        <w:rPr>
          <w:noProof/>
        </w:rPr>
      </w:r>
      <w:r>
        <w:rPr>
          <w:noProof/>
        </w:rPr>
        <w:fldChar w:fldCharType="separate"/>
      </w:r>
      <w:r>
        <w:rPr>
          <w:noProof/>
        </w:rPr>
        <w:t>71</w:t>
      </w:r>
      <w:r>
        <w:rPr>
          <w:noProof/>
        </w:rPr>
        <w:fldChar w:fldCharType="end"/>
      </w:r>
    </w:p>
    <w:p w14:paraId="75005262" w14:textId="30C5D77B"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_Toc185509459 \h </w:instrText>
      </w:r>
      <w:r>
        <w:rPr>
          <w:noProof/>
        </w:rPr>
      </w:r>
      <w:r>
        <w:rPr>
          <w:noProof/>
        </w:rPr>
        <w:fldChar w:fldCharType="separate"/>
      </w:r>
      <w:r>
        <w:rPr>
          <w:noProof/>
        </w:rPr>
        <w:t>71</w:t>
      </w:r>
      <w:r>
        <w:rPr>
          <w:noProof/>
        </w:rPr>
        <w:fldChar w:fldCharType="end"/>
      </w:r>
    </w:p>
    <w:p w14:paraId="28656041" w14:textId="07A2C905"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_Toc185509460 \h </w:instrText>
      </w:r>
      <w:r>
        <w:rPr>
          <w:noProof/>
        </w:rPr>
      </w:r>
      <w:r>
        <w:rPr>
          <w:noProof/>
        </w:rPr>
        <w:fldChar w:fldCharType="separate"/>
      </w:r>
      <w:r>
        <w:rPr>
          <w:noProof/>
        </w:rPr>
        <w:t>71</w:t>
      </w:r>
      <w:r>
        <w:rPr>
          <w:noProof/>
        </w:rPr>
        <w:fldChar w:fldCharType="end"/>
      </w:r>
    </w:p>
    <w:p w14:paraId="542A71C2" w14:textId="1727A368"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_Toc185509461 \h </w:instrText>
      </w:r>
      <w:r>
        <w:rPr>
          <w:noProof/>
        </w:rPr>
      </w:r>
      <w:r>
        <w:rPr>
          <w:noProof/>
        </w:rPr>
        <w:fldChar w:fldCharType="separate"/>
      </w:r>
      <w:r>
        <w:rPr>
          <w:noProof/>
        </w:rPr>
        <w:t>71</w:t>
      </w:r>
      <w:r>
        <w:rPr>
          <w:noProof/>
        </w:rPr>
        <w:fldChar w:fldCharType="end"/>
      </w:r>
    </w:p>
    <w:p w14:paraId="7B5AF8A3" w14:textId="7C3D34DA"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_Toc185509462 \h </w:instrText>
      </w:r>
      <w:r>
        <w:rPr>
          <w:noProof/>
        </w:rPr>
      </w:r>
      <w:r>
        <w:rPr>
          <w:noProof/>
        </w:rPr>
        <w:fldChar w:fldCharType="separate"/>
      </w:r>
      <w:r>
        <w:rPr>
          <w:noProof/>
        </w:rPr>
        <w:t>71</w:t>
      </w:r>
      <w:r>
        <w:rPr>
          <w:noProof/>
        </w:rPr>
        <w:fldChar w:fldCharType="end"/>
      </w:r>
    </w:p>
    <w:p w14:paraId="6C018B42" w14:textId="637C6F6D"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_Toc185509463 \h </w:instrText>
      </w:r>
      <w:r>
        <w:rPr>
          <w:noProof/>
        </w:rPr>
      </w:r>
      <w:r>
        <w:rPr>
          <w:noProof/>
        </w:rPr>
        <w:fldChar w:fldCharType="separate"/>
      </w:r>
      <w:r>
        <w:rPr>
          <w:noProof/>
        </w:rPr>
        <w:t>71</w:t>
      </w:r>
      <w:r>
        <w:rPr>
          <w:noProof/>
        </w:rPr>
        <w:fldChar w:fldCharType="end"/>
      </w:r>
    </w:p>
    <w:p w14:paraId="12486189" w14:textId="04A3967B"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_Toc185509464 \h </w:instrText>
      </w:r>
      <w:r>
        <w:rPr>
          <w:noProof/>
        </w:rPr>
      </w:r>
      <w:r>
        <w:rPr>
          <w:noProof/>
        </w:rPr>
        <w:fldChar w:fldCharType="separate"/>
      </w:r>
      <w:r>
        <w:rPr>
          <w:noProof/>
        </w:rPr>
        <w:t>72</w:t>
      </w:r>
      <w:r>
        <w:rPr>
          <w:noProof/>
        </w:rPr>
        <w:fldChar w:fldCharType="end"/>
      </w:r>
    </w:p>
    <w:p w14:paraId="7DD2704D" w14:textId="2AFA934B"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UAE_RealtimeUAVStatus Service API</w:t>
      </w:r>
      <w:r>
        <w:rPr>
          <w:noProof/>
        </w:rPr>
        <w:tab/>
      </w:r>
      <w:r>
        <w:rPr>
          <w:noProof/>
        </w:rPr>
        <w:fldChar w:fldCharType="begin" w:fldLock="1"/>
      </w:r>
      <w:r>
        <w:rPr>
          <w:noProof/>
        </w:rPr>
        <w:instrText xml:space="preserve"> PAGEREF _Toc185509465 \h </w:instrText>
      </w:r>
      <w:r>
        <w:rPr>
          <w:noProof/>
        </w:rPr>
      </w:r>
      <w:r>
        <w:rPr>
          <w:noProof/>
        </w:rPr>
        <w:fldChar w:fldCharType="separate"/>
      </w:r>
      <w:r>
        <w:rPr>
          <w:noProof/>
        </w:rPr>
        <w:t>73</w:t>
      </w:r>
      <w:r>
        <w:rPr>
          <w:noProof/>
        </w:rPr>
        <w:fldChar w:fldCharType="end"/>
      </w:r>
    </w:p>
    <w:p w14:paraId="0D2B2845" w14:textId="57854342"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_Toc185509466 \h </w:instrText>
      </w:r>
      <w:r>
        <w:rPr>
          <w:noProof/>
        </w:rPr>
      </w:r>
      <w:r>
        <w:rPr>
          <w:noProof/>
        </w:rPr>
        <w:fldChar w:fldCharType="separate"/>
      </w:r>
      <w:r>
        <w:rPr>
          <w:noProof/>
        </w:rPr>
        <w:t>73</w:t>
      </w:r>
      <w:r>
        <w:rPr>
          <w:noProof/>
        </w:rPr>
        <w:fldChar w:fldCharType="end"/>
      </w:r>
    </w:p>
    <w:p w14:paraId="4BB4A0EE" w14:textId="2B8DFC71"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_Toc185509467 \h </w:instrText>
      </w:r>
      <w:r>
        <w:rPr>
          <w:noProof/>
        </w:rPr>
      </w:r>
      <w:r>
        <w:rPr>
          <w:noProof/>
        </w:rPr>
        <w:fldChar w:fldCharType="separate"/>
      </w:r>
      <w:r>
        <w:rPr>
          <w:noProof/>
        </w:rPr>
        <w:t>73</w:t>
      </w:r>
      <w:r>
        <w:rPr>
          <w:noProof/>
        </w:rPr>
        <w:fldChar w:fldCharType="end"/>
      </w:r>
    </w:p>
    <w:p w14:paraId="6B8E9756" w14:textId="50E85F2F"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_Toc185509468 \h </w:instrText>
      </w:r>
      <w:r>
        <w:rPr>
          <w:noProof/>
        </w:rPr>
      </w:r>
      <w:r>
        <w:rPr>
          <w:noProof/>
        </w:rPr>
        <w:fldChar w:fldCharType="separate"/>
      </w:r>
      <w:r>
        <w:rPr>
          <w:noProof/>
        </w:rPr>
        <w:t>73</w:t>
      </w:r>
      <w:r>
        <w:rPr>
          <w:noProof/>
        </w:rPr>
        <w:fldChar w:fldCharType="end"/>
      </w:r>
    </w:p>
    <w:p w14:paraId="5850A604" w14:textId="2E2D0E62"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_Toc185509469 \h </w:instrText>
      </w:r>
      <w:r>
        <w:rPr>
          <w:noProof/>
        </w:rPr>
      </w:r>
      <w:r>
        <w:rPr>
          <w:noProof/>
        </w:rPr>
        <w:fldChar w:fldCharType="separate"/>
      </w:r>
      <w:r>
        <w:rPr>
          <w:noProof/>
        </w:rPr>
        <w:t>73</w:t>
      </w:r>
      <w:r>
        <w:rPr>
          <w:noProof/>
        </w:rPr>
        <w:fldChar w:fldCharType="end"/>
      </w:r>
    </w:p>
    <w:p w14:paraId="28FDD753" w14:textId="281087E4"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Real-time UAV Status Subscriptions</w:t>
      </w:r>
      <w:r>
        <w:rPr>
          <w:noProof/>
        </w:rPr>
        <w:tab/>
      </w:r>
      <w:r>
        <w:rPr>
          <w:noProof/>
        </w:rPr>
        <w:fldChar w:fldCharType="begin" w:fldLock="1"/>
      </w:r>
      <w:r>
        <w:rPr>
          <w:noProof/>
        </w:rPr>
        <w:instrText xml:space="preserve"> PAGEREF _Toc185509470 \h </w:instrText>
      </w:r>
      <w:r>
        <w:rPr>
          <w:noProof/>
        </w:rPr>
      </w:r>
      <w:r>
        <w:rPr>
          <w:noProof/>
        </w:rPr>
        <w:fldChar w:fldCharType="separate"/>
      </w:r>
      <w:r>
        <w:rPr>
          <w:noProof/>
        </w:rPr>
        <w:t>74</w:t>
      </w:r>
      <w:r>
        <w:rPr>
          <w:noProof/>
        </w:rPr>
        <w:fldChar w:fldCharType="end"/>
      </w:r>
    </w:p>
    <w:p w14:paraId="2D3A45E6" w14:textId="0AD89B9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_Toc185509471 \h </w:instrText>
      </w:r>
      <w:r>
        <w:rPr>
          <w:noProof/>
        </w:rPr>
      </w:r>
      <w:r>
        <w:rPr>
          <w:noProof/>
        </w:rPr>
        <w:fldChar w:fldCharType="separate"/>
      </w:r>
      <w:r>
        <w:rPr>
          <w:noProof/>
        </w:rPr>
        <w:t>74</w:t>
      </w:r>
      <w:r>
        <w:rPr>
          <w:noProof/>
        </w:rPr>
        <w:fldChar w:fldCharType="end"/>
      </w:r>
    </w:p>
    <w:p w14:paraId="2F984B9E" w14:textId="65DAA29D"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_Toc185509472 \h </w:instrText>
      </w:r>
      <w:r>
        <w:rPr>
          <w:noProof/>
        </w:rPr>
      </w:r>
      <w:r>
        <w:rPr>
          <w:noProof/>
        </w:rPr>
        <w:fldChar w:fldCharType="separate"/>
      </w:r>
      <w:r>
        <w:rPr>
          <w:noProof/>
        </w:rPr>
        <w:t>74</w:t>
      </w:r>
      <w:r>
        <w:rPr>
          <w:noProof/>
        </w:rPr>
        <w:fldChar w:fldCharType="end"/>
      </w:r>
    </w:p>
    <w:p w14:paraId="0099B5AF" w14:textId="076D9D6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_Toc185509473 \h </w:instrText>
      </w:r>
      <w:r>
        <w:rPr>
          <w:noProof/>
        </w:rPr>
      </w:r>
      <w:r>
        <w:rPr>
          <w:noProof/>
        </w:rPr>
        <w:fldChar w:fldCharType="separate"/>
      </w:r>
      <w:r>
        <w:rPr>
          <w:noProof/>
        </w:rPr>
        <w:t>74</w:t>
      </w:r>
      <w:r>
        <w:rPr>
          <w:noProof/>
        </w:rPr>
        <w:fldChar w:fldCharType="end"/>
      </w:r>
    </w:p>
    <w:p w14:paraId="23DBA06A" w14:textId="2E23D8F8"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_Toc185509474 \h </w:instrText>
      </w:r>
      <w:r>
        <w:rPr>
          <w:noProof/>
        </w:rPr>
      </w:r>
      <w:r>
        <w:rPr>
          <w:noProof/>
        </w:rPr>
        <w:fldChar w:fldCharType="separate"/>
      </w:r>
      <w:r>
        <w:rPr>
          <w:noProof/>
        </w:rPr>
        <w:t>74</w:t>
      </w:r>
      <w:r>
        <w:rPr>
          <w:noProof/>
        </w:rPr>
        <w:fldChar w:fldCharType="end"/>
      </w:r>
    </w:p>
    <w:p w14:paraId="3BA5D1EF" w14:textId="1DBF4EA3"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6.2.3.2.3.2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_Toc185509475 \h </w:instrText>
      </w:r>
      <w:r>
        <w:rPr>
          <w:noProof/>
        </w:rPr>
      </w:r>
      <w:r>
        <w:rPr>
          <w:noProof/>
        </w:rPr>
        <w:fldChar w:fldCharType="separate"/>
      </w:r>
      <w:r>
        <w:rPr>
          <w:noProof/>
        </w:rPr>
        <w:t>75</w:t>
      </w:r>
      <w:r>
        <w:rPr>
          <w:noProof/>
        </w:rPr>
        <w:fldChar w:fldCharType="end"/>
      </w:r>
    </w:p>
    <w:p w14:paraId="6373917B" w14:textId="0A3C367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_Toc185509476 \h </w:instrText>
      </w:r>
      <w:r>
        <w:rPr>
          <w:noProof/>
        </w:rPr>
      </w:r>
      <w:r>
        <w:rPr>
          <w:noProof/>
        </w:rPr>
        <w:fldChar w:fldCharType="separate"/>
      </w:r>
      <w:r>
        <w:rPr>
          <w:noProof/>
        </w:rPr>
        <w:t>76</w:t>
      </w:r>
      <w:r>
        <w:rPr>
          <w:noProof/>
        </w:rPr>
        <w:fldChar w:fldCharType="end"/>
      </w:r>
    </w:p>
    <w:p w14:paraId="63A10122" w14:textId="42FD66B0"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Real-time UAV Status Subscription</w:t>
      </w:r>
      <w:r>
        <w:rPr>
          <w:noProof/>
        </w:rPr>
        <w:tab/>
      </w:r>
      <w:r>
        <w:rPr>
          <w:noProof/>
        </w:rPr>
        <w:fldChar w:fldCharType="begin" w:fldLock="1"/>
      </w:r>
      <w:r>
        <w:rPr>
          <w:noProof/>
        </w:rPr>
        <w:instrText xml:space="preserve"> PAGEREF _Toc185509477 \h </w:instrText>
      </w:r>
      <w:r>
        <w:rPr>
          <w:noProof/>
        </w:rPr>
      </w:r>
      <w:r>
        <w:rPr>
          <w:noProof/>
        </w:rPr>
        <w:fldChar w:fldCharType="separate"/>
      </w:r>
      <w:r>
        <w:rPr>
          <w:noProof/>
        </w:rPr>
        <w:t>76</w:t>
      </w:r>
      <w:r>
        <w:rPr>
          <w:noProof/>
        </w:rPr>
        <w:fldChar w:fldCharType="end"/>
      </w:r>
    </w:p>
    <w:p w14:paraId="32B5734F" w14:textId="199FC64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_Toc185509478 \h </w:instrText>
      </w:r>
      <w:r>
        <w:rPr>
          <w:noProof/>
        </w:rPr>
      </w:r>
      <w:r>
        <w:rPr>
          <w:noProof/>
        </w:rPr>
        <w:fldChar w:fldCharType="separate"/>
      </w:r>
      <w:r>
        <w:rPr>
          <w:noProof/>
        </w:rPr>
        <w:t>76</w:t>
      </w:r>
      <w:r>
        <w:rPr>
          <w:noProof/>
        </w:rPr>
        <w:fldChar w:fldCharType="end"/>
      </w:r>
    </w:p>
    <w:p w14:paraId="76155E22" w14:textId="06876BF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_Toc185509479 \h </w:instrText>
      </w:r>
      <w:r>
        <w:rPr>
          <w:noProof/>
        </w:rPr>
      </w:r>
      <w:r>
        <w:rPr>
          <w:noProof/>
        </w:rPr>
        <w:fldChar w:fldCharType="separate"/>
      </w:r>
      <w:r>
        <w:rPr>
          <w:noProof/>
        </w:rPr>
        <w:t>76</w:t>
      </w:r>
      <w:r>
        <w:rPr>
          <w:noProof/>
        </w:rPr>
        <w:fldChar w:fldCharType="end"/>
      </w:r>
    </w:p>
    <w:p w14:paraId="2CC946A6" w14:textId="41DCAE9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_Toc185509480 \h </w:instrText>
      </w:r>
      <w:r>
        <w:rPr>
          <w:noProof/>
        </w:rPr>
      </w:r>
      <w:r>
        <w:rPr>
          <w:noProof/>
        </w:rPr>
        <w:fldChar w:fldCharType="separate"/>
      </w:r>
      <w:r>
        <w:rPr>
          <w:noProof/>
        </w:rPr>
        <w:t>76</w:t>
      </w:r>
      <w:r>
        <w:rPr>
          <w:noProof/>
        </w:rPr>
        <w:fldChar w:fldCharType="end"/>
      </w:r>
    </w:p>
    <w:p w14:paraId="40A8115E" w14:textId="3A46BA86"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_Toc185509481 \h </w:instrText>
      </w:r>
      <w:r>
        <w:rPr>
          <w:noProof/>
        </w:rPr>
      </w:r>
      <w:r>
        <w:rPr>
          <w:noProof/>
        </w:rPr>
        <w:fldChar w:fldCharType="separate"/>
      </w:r>
      <w:r>
        <w:rPr>
          <w:noProof/>
        </w:rPr>
        <w:t>76</w:t>
      </w:r>
      <w:r>
        <w:rPr>
          <w:noProof/>
        </w:rPr>
        <w:fldChar w:fldCharType="end"/>
      </w:r>
    </w:p>
    <w:p w14:paraId="0AAF0C6F" w14:textId="109ED168"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_Toc185509482 \h </w:instrText>
      </w:r>
      <w:r>
        <w:rPr>
          <w:noProof/>
        </w:rPr>
      </w:r>
      <w:r>
        <w:rPr>
          <w:noProof/>
        </w:rPr>
        <w:fldChar w:fldCharType="separate"/>
      </w:r>
      <w:r>
        <w:rPr>
          <w:noProof/>
        </w:rPr>
        <w:t>77</w:t>
      </w:r>
      <w:r>
        <w:rPr>
          <w:noProof/>
        </w:rPr>
        <w:fldChar w:fldCharType="end"/>
      </w:r>
    </w:p>
    <w:p w14:paraId="787CA429" w14:textId="42582B31"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6.2.3.3.3.3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_Toc185509483 \h </w:instrText>
      </w:r>
      <w:r>
        <w:rPr>
          <w:noProof/>
        </w:rPr>
      </w:r>
      <w:r>
        <w:rPr>
          <w:noProof/>
        </w:rPr>
        <w:fldChar w:fldCharType="separate"/>
      </w:r>
      <w:r>
        <w:rPr>
          <w:noProof/>
        </w:rPr>
        <w:t>78</w:t>
      </w:r>
      <w:r>
        <w:rPr>
          <w:noProof/>
        </w:rPr>
        <w:fldChar w:fldCharType="end"/>
      </w:r>
    </w:p>
    <w:p w14:paraId="60B2AEAE" w14:textId="612D911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_Toc185509484 \h </w:instrText>
      </w:r>
      <w:r>
        <w:rPr>
          <w:noProof/>
        </w:rPr>
      </w:r>
      <w:r>
        <w:rPr>
          <w:noProof/>
        </w:rPr>
        <w:fldChar w:fldCharType="separate"/>
      </w:r>
      <w:r>
        <w:rPr>
          <w:noProof/>
        </w:rPr>
        <w:t>79</w:t>
      </w:r>
      <w:r>
        <w:rPr>
          <w:noProof/>
        </w:rPr>
        <w:fldChar w:fldCharType="end"/>
      </w:r>
    </w:p>
    <w:p w14:paraId="41E437BB" w14:textId="50646757"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_Toc185509485 \h </w:instrText>
      </w:r>
      <w:r>
        <w:rPr>
          <w:noProof/>
        </w:rPr>
      </w:r>
      <w:r>
        <w:rPr>
          <w:noProof/>
        </w:rPr>
        <w:fldChar w:fldCharType="separate"/>
      </w:r>
      <w:r>
        <w:rPr>
          <w:noProof/>
        </w:rPr>
        <w:t>79</w:t>
      </w:r>
      <w:r>
        <w:rPr>
          <w:noProof/>
        </w:rPr>
        <w:fldChar w:fldCharType="end"/>
      </w:r>
    </w:p>
    <w:p w14:paraId="6B3AD7B3" w14:textId="2EDD5C53"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_Toc185509486 \h </w:instrText>
      </w:r>
      <w:r>
        <w:rPr>
          <w:noProof/>
        </w:rPr>
      </w:r>
      <w:r>
        <w:rPr>
          <w:noProof/>
        </w:rPr>
        <w:fldChar w:fldCharType="separate"/>
      </w:r>
      <w:r>
        <w:rPr>
          <w:noProof/>
        </w:rPr>
        <w:t>80</w:t>
      </w:r>
      <w:r>
        <w:rPr>
          <w:noProof/>
        </w:rPr>
        <w:fldChar w:fldCharType="end"/>
      </w:r>
    </w:p>
    <w:p w14:paraId="4B71D4E7" w14:textId="76155802"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_Toc185509487 \h </w:instrText>
      </w:r>
      <w:r>
        <w:rPr>
          <w:noProof/>
        </w:rPr>
      </w:r>
      <w:r>
        <w:rPr>
          <w:noProof/>
        </w:rPr>
        <w:fldChar w:fldCharType="separate"/>
      </w:r>
      <w:r>
        <w:rPr>
          <w:noProof/>
        </w:rPr>
        <w:t>80</w:t>
      </w:r>
      <w:r>
        <w:rPr>
          <w:noProof/>
        </w:rPr>
        <w:fldChar w:fldCharType="end"/>
      </w:r>
    </w:p>
    <w:p w14:paraId="69018AE4" w14:textId="01BFEF78"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sidRPr="00CD49D9">
        <w:rPr>
          <w:noProof/>
          <w:lang w:val="en-US"/>
        </w:rPr>
        <w:t>6.2.5.2</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Real-time UAV Status Notification</w:t>
      </w:r>
      <w:r>
        <w:rPr>
          <w:noProof/>
        </w:rPr>
        <w:tab/>
      </w:r>
      <w:r>
        <w:rPr>
          <w:noProof/>
        </w:rPr>
        <w:fldChar w:fldCharType="begin" w:fldLock="1"/>
      </w:r>
      <w:r>
        <w:rPr>
          <w:noProof/>
        </w:rPr>
        <w:instrText xml:space="preserve"> PAGEREF _Toc185509488 \h </w:instrText>
      </w:r>
      <w:r>
        <w:rPr>
          <w:noProof/>
        </w:rPr>
      </w:r>
      <w:r>
        <w:rPr>
          <w:noProof/>
        </w:rPr>
        <w:fldChar w:fldCharType="separate"/>
      </w:r>
      <w:r>
        <w:rPr>
          <w:noProof/>
        </w:rPr>
        <w:t>80</w:t>
      </w:r>
      <w:r>
        <w:rPr>
          <w:noProof/>
        </w:rPr>
        <w:fldChar w:fldCharType="end"/>
      </w:r>
    </w:p>
    <w:p w14:paraId="7B3A3905" w14:textId="649D3EE9"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sidRPr="00CD49D9">
        <w:rPr>
          <w:noProof/>
          <w:lang w:val="en-US"/>
        </w:rPr>
        <w:t>6.2.5.2.1</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Description</w:t>
      </w:r>
      <w:r>
        <w:rPr>
          <w:noProof/>
        </w:rPr>
        <w:tab/>
      </w:r>
      <w:r>
        <w:rPr>
          <w:noProof/>
        </w:rPr>
        <w:fldChar w:fldCharType="begin" w:fldLock="1"/>
      </w:r>
      <w:r>
        <w:rPr>
          <w:noProof/>
        </w:rPr>
        <w:instrText xml:space="preserve"> PAGEREF _Toc185509489 \h </w:instrText>
      </w:r>
      <w:r>
        <w:rPr>
          <w:noProof/>
        </w:rPr>
      </w:r>
      <w:r>
        <w:rPr>
          <w:noProof/>
        </w:rPr>
        <w:fldChar w:fldCharType="separate"/>
      </w:r>
      <w:r>
        <w:rPr>
          <w:noProof/>
        </w:rPr>
        <w:t>80</w:t>
      </w:r>
      <w:r>
        <w:rPr>
          <w:noProof/>
        </w:rPr>
        <w:fldChar w:fldCharType="end"/>
      </w:r>
    </w:p>
    <w:p w14:paraId="03AA801D" w14:textId="6FE0EEF5"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_Toc185509490 \h </w:instrText>
      </w:r>
      <w:r>
        <w:rPr>
          <w:noProof/>
        </w:rPr>
      </w:r>
      <w:r>
        <w:rPr>
          <w:noProof/>
        </w:rPr>
        <w:fldChar w:fldCharType="separate"/>
      </w:r>
      <w:r>
        <w:rPr>
          <w:noProof/>
        </w:rPr>
        <w:t>80</w:t>
      </w:r>
      <w:r>
        <w:rPr>
          <w:noProof/>
        </w:rPr>
        <w:fldChar w:fldCharType="end"/>
      </w:r>
    </w:p>
    <w:p w14:paraId="3F017F6C" w14:textId="0E498EC9"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_Toc185509491 \h </w:instrText>
      </w:r>
      <w:r>
        <w:rPr>
          <w:noProof/>
        </w:rPr>
      </w:r>
      <w:r>
        <w:rPr>
          <w:noProof/>
        </w:rPr>
        <w:fldChar w:fldCharType="separate"/>
      </w:r>
      <w:r>
        <w:rPr>
          <w:noProof/>
        </w:rPr>
        <w:t>80</w:t>
      </w:r>
      <w:r>
        <w:rPr>
          <w:noProof/>
        </w:rPr>
        <w:fldChar w:fldCharType="end"/>
      </w:r>
    </w:p>
    <w:p w14:paraId="3782367D" w14:textId="27EE2ABE"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_Toc185509492 \h </w:instrText>
      </w:r>
      <w:r>
        <w:rPr>
          <w:noProof/>
        </w:rPr>
      </w:r>
      <w:r>
        <w:rPr>
          <w:noProof/>
        </w:rPr>
        <w:fldChar w:fldCharType="separate"/>
      </w:r>
      <w:r>
        <w:rPr>
          <w:noProof/>
        </w:rPr>
        <w:t>80</w:t>
      </w:r>
      <w:r>
        <w:rPr>
          <w:noProof/>
        </w:rPr>
        <w:fldChar w:fldCharType="end"/>
      </w:r>
    </w:p>
    <w:p w14:paraId="1971349A" w14:textId="5DB84E32"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_Toc185509493 \h </w:instrText>
      </w:r>
      <w:r>
        <w:rPr>
          <w:noProof/>
        </w:rPr>
      </w:r>
      <w:r>
        <w:rPr>
          <w:noProof/>
        </w:rPr>
        <w:fldChar w:fldCharType="separate"/>
      </w:r>
      <w:r>
        <w:rPr>
          <w:noProof/>
        </w:rPr>
        <w:t>81</w:t>
      </w:r>
      <w:r>
        <w:rPr>
          <w:noProof/>
        </w:rPr>
        <w:fldChar w:fldCharType="end"/>
      </w:r>
    </w:p>
    <w:p w14:paraId="26FBAD99" w14:textId="433E651F"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_Toc185509494 \h </w:instrText>
      </w:r>
      <w:r>
        <w:rPr>
          <w:noProof/>
        </w:rPr>
      </w:r>
      <w:r>
        <w:rPr>
          <w:noProof/>
        </w:rPr>
        <w:fldChar w:fldCharType="separate"/>
      </w:r>
      <w:r>
        <w:rPr>
          <w:noProof/>
        </w:rPr>
        <w:t>81</w:t>
      </w:r>
      <w:r>
        <w:rPr>
          <w:noProof/>
        </w:rPr>
        <w:fldChar w:fldCharType="end"/>
      </w:r>
    </w:p>
    <w:p w14:paraId="203F7C28" w14:textId="530240EF"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sidRPr="00CD49D9">
        <w:rPr>
          <w:noProof/>
          <w:lang w:val="en-US"/>
        </w:rPr>
        <w:t>6.2.6.2</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Structured data types</w:t>
      </w:r>
      <w:r>
        <w:rPr>
          <w:noProof/>
        </w:rPr>
        <w:tab/>
      </w:r>
      <w:r>
        <w:rPr>
          <w:noProof/>
        </w:rPr>
        <w:fldChar w:fldCharType="begin" w:fldLock="1"/>
      </w:r>
      <w:r>
        <w:rPr>
          <w:noProof/>
        </w:rPr>
        <w:instrText xml:space="preserve"> PAGEREF _Toc185509495 \h </w:instrText>
      </w:r>
      <w:r>
        <w:rPr>
          <w:noProof/>
        </w:rPr>
      </w:r>
      <w:r>
        <w:rPr>
          <w:noProof/>
        </w:rPr>
        <w:fldChar w:fldCharType="separate"/>
      </w:r>
      <w:r>
        <w:rPr>
          <w:noProof/>
        </w:rPr>
        <w:t>82</w:t>
      </w:r>
      <w:r>
        <w:rPr>
          <w:noProof/>
        </w:rPr>
        <w:fldChar w:fldCharType="end"/>
      </w:r>
    </w:p>
    <w:p w14:paraId="3E8ADF80" w14:textId="74DD1D8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_Toc185509496 \h </w:instrText>
      </w:r>
      <w:r>
        <w:rPr>
          <w:noProof/>
        </w:rPr>
      </w:r>
      <w:r>
        <w:rPr>
          <w:noProof/>
        </w:rPr>
        <w:fldChar w:fldCharType="separate"/>
      </w:r>
      <w:r>
        <w:rPr>
          <w:noProof/>
        </w:rPr>
        <w:t>82</w:t>
      </w:r>
      <w:r>
        <w:rPr>
          <w:noProof/>
        </w:rPr>
        <w:fldChar w:fldCharType="end"/>
      </w:r>
    </w:p>
    <w:p w14:paraId="70AD0A96" w14:textId="46CA23A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RTUavStatusSubsc</w:t>
      </w:r>
      <w:r>
        <w:rPr>
          <w:noProof/>
        </w:rPr>
        <w:tab/>
      </w:r>
      <w:r>
        <w:rPr>
          <w:noProof/>
        </w:rPr>
        <w:fldChar w:fldCharType="begin" w:fldLock="1"/>
      </w:r>
      <w:r>
        <w:rPr>
          <w:noProof/>
        </w:rPr>
        <w:instrText xml:space="preserve"> PAGEREF _Toc185509497 \h </w:instrText>
      </w:r>
      <w:r>
        <w:rPr>
          <w:noProof/>
        </w:rPr>
      </w:r>
      <w:r>
        <w:rPr>
          <w:noProof/>
        </w:rPr>
        <w:fldChar w:fldCharType="separate"/>
      </w:r>
      <w:r>
        <w:rPr>
          <w:noProof/>
        </w:rPr>
        <w:t>82</w:t>
      </w:r>
      <w:r>
        <w:rPr>
          <w:noProof/>
        </w:rPr>
        <w:fldChar w:fldCharType="end"/>
      </w:r>
    </w:p>
    <w:p w14:paraId="397C1B92" w14:textId="7916E8B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RTUavStatusNotif</w:t>
      </w:r>
      <w:r>
        <w:rPr>
          <w:noProof/>
        </w:rPr>
        <w:tab/>
      </w:r>
      <w:r>
        <w:rPr>
          <w:noProof/>
        </w:rPr>
        <w:fldChar w:fldCharType="begin" w:fldLock="1"/>
      </w:r>
      <w:r>
        <w:rPr>
          <w:noProof/>
        </w:rPr>
        <w:instrText xml:space="preserve"> PAGEREF _Toc185509498 \h </w:instrText>
      </w:r>
      <w:r>
        <w:rPr>
          <w:noProof/>
        </w:rPr>
      </w:r>
      <w:r>
        <w:rPr>
          <w:noProof/>
        </w:rPr>
        <w:fldChar w:fldCharType="separate"/>
      </w:r>
      <w:r>
        <w:rPr>
          <w:noProof/>
        </w:rPr>
        <w:t>82</w:t>
      </w:r>
      <w:r>
        <w:rPr>
          <w:noProof/>
        </w:rPr>
        <w:fldChar w:fldCharType="end"/>
      </w:r>
    </w:p>
    <w:p w14:paraId="693A8C46" w14:textId="0C12EF3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RTUavStatus</w:t>
      </w:r>
      <w:r>
        <w:rPr>
          <w:noProof/>
        </w:rPr>
        <w:tab/>
      </w:r>
      <w:r>
        <w:rPr>
          <w:noProof/>
        </w:rPr>
        <w:fldChar w:fldCharType="begin" w:fldLock="1"/>
      </w:r>
      <w:r>
        <w:rPr>
          <w:noProof/>
        </w:rPr>
        <w:instrText xml:space="preserve"> PAGEREF _Toc185509499 \h </w:instrText>
      </w:r>
      <w:r>
        <w:rPr>
          <w:noProof/>
        </w:rPr>
      </w:r>
      <w:r>
        <w:rPr>
          <w:noProof/>
        </w:rPr>
        <w:fldChar w:fldCharType="separate"/>
      </w:r>
      <w:r>
        <w:rPr>
          <w:noProof/>
        </w:rPr>
        <w:t>83</w:t>
      </w:r>
      <w:r>
        <w:rPr>
          <w:noProof/>
        </w:rPr>
        <w:fldChar w:fldCharType="end"/>
      </w:r>
    </w:p>
    <w:p w14:paraId="06244A47" w14:textId="2598BDAB"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UavNetConnStatus</w:t>
      </w:r>
      <w:r>
        <w:rPr>
          <w:noProof/>
        </w:rPr>
        <w:tab/>
      </w:r>
      <w:r>
        <w:rPr>
          <w:noProof/>
        </w:rPr>
        <w:fldChar w:fldCharType="begin" w:fldLock="1"/>
      </w:r>
      <w:r>
        <w:rPr>
          <w:noProof/>
        </w:rPr>
        <w:instrText xml:space="preserve"> PAGEREF _Toc185509500 \h </w:instrText>
      </w:r>
      <w:r>
        <w:rPr>
          <w:noProof/>
        </w:rPr>
      </w:r>
      <w:r>
        <w:rPr>
          <w:noProof/>
        </w:rPr>
        <w:fldChar w:fldCharType="separate"/>
      </w:r>
      <w:r>
        <w:rPr>
          <w:noProof/>
        </w:rPr>
        <w:t>83</w:t>
      </w:r>
      <w:r>
        <w:rPr>
          <w:noProof/>
        </w:rPr>
        <w:fldChar w:fldCharType="end"/>
      </w:r>
    </w:p>
    <w:p w14:paraId="39422809" w14:textId="676F606C"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sidRPr="00CD49D9">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Simple data types and enumerations</w:t>
      </w:r>
      <w:r>
        <w:rPr>
          <w:noProof/>
        </w:rPr>
        <w:tab/>
      </w:r>
      <w:r>
        <w:rPr>
          <w:noProof/>
        </w:rPr>
        <w:fldChar w:fldCharType="begin" w:fldLock="1"/>
      </w:r>
      <w:r>
        <w:rPr>
          <w:noProof/>
        </w:rPr>
        <w:instrText xml:space="preserve"> PAGEREF _Toc185509501 \h </w:instrText>
      </w:r>
      <w:r>
        <w:rPr>
          <w:noProof/>
        </w:rPr>
      </w:r>
      <w:r>
        <w:rPr>
          <w:noProof/>
        </w:rPr>
        <w:fldChar w:fldCharType="separate"/>
      </w:r>
      <w:r>
        <w:rPr>
          <w:noProof/>
        </w:rPr>
        <w:t>83</w:t>
      </w:r>
      <w:r>
        <w:rPr>
          <w:noProof/>
        </w:rPr>
        <w:fldChar w:fldCharType="end"/>
      </w:r>
    </w:p>
    <w:p w14:paraId="3A06BB7C" w14:textId="2B99EC1F"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_Toc185509502 \h </w:instrText>
      </w:r>
      <w:r>
        <w:rPr>
          <w:noProof/>
        </w:rPr>
      </w:r>
      <w:r>
        <w:rPr>
          <w:noProof/>
        </w:rPr>
        <w:fldChar w:fldCharType="separate"/>
      </w:r>
      <w:r>
        <w:rPr>
          <w:noProof/>
        </w:rPr>
        <w:t>83</w:t>
      </w:r>
      <w:r>
        <w:rPr>
          <w:noProof/>
        </w:rPr>
        <w:fldChar w:fldCharType="end"/>
      </w:r>
    </w:p>
    <w:p w14:paraId="2F535233" w14:textId="0DDBA2CE"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_Toc185509503 \h </w:instrText>
      </w:r>
      <w:r>
        <w:rPr>
          <w:noProof/>
        </w:rPr>
      </w:r>
      <w:r>
        <w:rPr>
          <w:noProof/>
        </w:rPr>
        <w:fldChar w:fldCharType="separate"/>
      </w:r>
      <w:r>
        <w:rPr>
          <w:noProof/>
        </w:rPr>
        <w:t>83</w:t>
      </w:r>
      <w:r>
        <w:rPr>
          <w:noProof/>
        </w:rPr>
        <w:fldChar w:fldCharType="end"/>
      </w:r>
    </w:p>
    <w:p w14:paraId="2A853350" w14:textId="0CB69503"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sidRPr="00CD49D9">
        <w:rPr>
          <w:noProof/>
          <w:lang w:val="en-US"/>
        </w:rPr>
        <w:t>6.2.6.4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_Toc185509504 \h </w:instrText>
      </w:r>
      <w:r>
        <w:rPr>
          <w:noProof/>
        </w:rPr>
      </w:r>
      <w:r>
        <w:rPr>
          <w:noProof/>
        </w:rPr>
        <w:fldChar w:fldCharType="separate"/>
      </w:r>
      <w:r>
        <w:rPr>
          <w:noProof/>
        </w:rPr>
        <w:t>83</w:t>
      </w:r>
      <w:r>
        <w:rPr>
          <w:noProof/>
        </w:rPr>
        <w:fldChar w:fldCharType="end"/>
      </w:r>
    </w:p>
    <w:p w14:paraId="530E5429" w14:textId="400FC03D"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6.2.6.5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_Toc185509505 \h </w:instrText>
      </w:r>
      <w:r>
        <w:rPr>
          <w:noProof/>
        </w:rPr>
      </w:r>
      <w:r>
        <w:rPr>
          <w:noProof/>
        </w:rPr>
        <w:fldChar w:fldCharType="separate"/>
      </w:r>
      <w:r>
        <w:rPr>
          <w:noProof/>
        </w:rPr>
        <w:t>84</w:t>
      </w:r>
      <w:r>
        <w:rPr>
          <w:noProof/>
        </w:rPr>
        <w:fldChar w:fldCharType="end"/>
      </w:r>
    </w:p>
    <w:p w14:paraId="67BF8966" w14:textId="30AE6969"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6.2.6.5.1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_Toc185509506 \h </w:instrText>
      </w:r>
      <w:r>
        <w:rPr>
          <w:noProof/>
        </w:rPr>
      </w:r>
      <w:r>
        <w:rPr>
          <w:noProof/>
        </w:rPr>
        <w:fldChar w:fldCharType="separate"/>
      </w:r>
      <w:r>
        <w:rPr>
          <w:noProof/>
        </w:rPr>
        <w:t>84</w:t>
      </w:r>
      <w:r>
        <w:rPr>
          <w:noProof/>
        </w:rPr>
        <w:fldChar w:fldCharType="end"/>
      </w:r>
    </w:p>
    <w:p w14:paraId="3A070C76" w14:textId="2CC2EC54"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_Toc185509507 \h </w:instrText>
      </w:r>
      <w:r>
        <w:rPr>
          <w:noProof/>
        </w:rPr>
      </w:r>
      <w:r>
        <w:rPr>
          <w:noProof/>
        </w:rPr>
        <w:fldChar w:fldCharType="separate"/>
      </w:r>
      <w:r>
        <w:rPr>
          <w:noProof/>
        </w:rPr>
        <w:t>84</w:t>
      </w:r>
      <w:r>
        <w:rPr>
          <w:noProof/>
        </w:rPr>
        <w:fldChar w:fldCharType="end"/>
      </w:r>
    </w:p>
    <w:p w14:paraId="3B75CEC1" w14:textId="78BE606C"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_Toc185509508 \h </w:instrText>
      </w:r>
      <w:r>
        <w:rPr>
          <w:noProof/>
        </w:rPr>
      </w:r>
      <w:r>
        <w:rPr>
          <w:noProof/>
        </w:rPr>
        <w:fldChar w:fldCharType="separate"/>
      </w:r>
      <w:r>
        <w:rPr>
          <w:noProof/>
        </w:rPr>
        <w:t>84</w:t>
      </w:r>
      <w:r>
        <w:rPr>
          <w:noProof/>
        </w:rPr>
        <w:fldChar w:fldCharType="end"/>
      </w:r>
    </w:p>
    <w:p w14:paraId="31898B52" w14:textId="612A861F"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_Toc185509509 \h </w:instrText>
      </w:r>
      <w:r>
        <w:rPr>
          <w:noProof/>
        </w:rPr>
      </w:r>
      <w:r>
        <w:rPr>
          <w:noProof/>
        </w:rPr>
        <w:fldChar w:fldCharType="separate"/>
      </w:r>
      <w:r>
        <w:rPr>
          <w:noProof/>
        </w:rPr>
        <w:t>84</w:t>
      </w:r>
      <w:r>
        <w:rPr>
          <w:noProof/>
        </w:rPr>
        <w:fldChar w:fldCharType="end"/>
      </w:r>
    </w:p>
    <w:p w14:paraId="04B28E07" w14:textId="0517BF77"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_Toc185509510 \h </w:instrText>
      </w:r>
      <w:r>
        <w:rPr>
          <w:noProof/>
        </w:rPr>
      </w:r>
      <w:r>
        <w:rPr>
          <w:noProof/>
        </w:rPr>
        <w:fldChar w:fldCharType="separate"/>
      </w:r>
      <w:r>
        <w:rPr>
          <w:noProof/>
        </w:rPr>
        <w:t>84</w:t>
      </w:r>
      <w:r>
        <w:rPr>
          <w:noProof/>
        </w:rPr>
        <w:fldChar w:fldCharType="end"/>
      </w:r>
    </w:p>
    <w:p w14:paraId="50FF4FB9" w14:textId="5F5FF5CA"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_Toc185509511 \h </w:instrText>
      </w:r>
      <w:r>
        <w:rPr>
          <w:noProof/>
        </w:rPr>
      </w:r>
      <w:r>
        <w:rPr>
          <w:noProof/>
        </w:rPr>
        <w:fldChar w:fldCharType="separate"/>
      </w:r>
      <w:r>
        <w:rPr>
          <w:noProof/>
        </w:rPr>
        <w:t>84</w:t>
      </w:r>
      <w:r>
        <w:rPr>
          <w:noProof/>
        </w:rPr>
        <w:fldChar w:fldCharType="end"/>
      </w:r>
    </w:p>
    <w:p w14:paraId="6DA25A59" w14:textId="08BB6B2B"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_Toc185509512 \h </w:instrText>
      </w:r>
      <w:r>
        <w:rPr>
          <w:noProof/>
        </w:rPr>
      </w:r>
      <w:r>
        <w:rPr>
          <w:noProof/>
        </w:rPr>
        <w:fldChar w:fldCharType="separate"/>
      </w:r>
      <w:r>
        <w:rPr>
          <w:noProof/>
        </w:rPr>
        <w:t>84</w:t>
      </w:r>
      <w:r>
        <w:rPr>
          <w:noProof/>
        </w:rPr>
        <w:fldChar w:fldCharType="end"/>
      </w:r>
    </w:p>
    <w:p w14:paraId="087108FD" w14:textId="2B60728C"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UAE_ChangeUSSManagement Service API</w:t>
      </w:r>
      <w:r>
        <w:rPr>
          <w:noProof/>
        </w:rPr>
        <w:tab/>
      </w:r>
      <w:r>
        <w:rPr>
          <w:noProof/>
        </w:rPr>
        <w:fldChar w:fldCharType="begin" w:fldLock="1"/>
      </w:r>
      <w:r>
        <w:rPr>
          <w:noProof/>
        </w:rPr>
        <w:instrText xml:space="preserve"> PAGEREF _Toc185509513 \h </w:instrText>
      </w:r>
      <w:r>
        <w:rPr>
          <w:noProof/>
        </w:rPr>
      </w:r>
      <w:r>
        <w:rPr>
          <w:noProof/>
        </w:rPr>
        <w:fldChar w:fldCharType="separate"/>
      </w:r>
      <w:r>
        <w:rPr>
          <w:noProof/>
        </w:rPr>
        <w:t>85</w:t>
      </w:r>
      <w:r>
        <w:rPr>
          <w:noProof/>
        </w:rPr>
        <w:fldChar w:fldCharType="end"/>
      </w:r>
    </w:p>
    <w:p w14:paraId="737280BD" w14:textId="3536B69A"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_Toc185509514 \h </w:instrText>
      </w:r>
      <w:r>
        <w:rPr>
          <w:noProof/>
        </w:rPr>
      </w:r>
      <w:r>
        <w:rPr>
          <w:noProof/>
        </w:rPr>
        <w:fldChar w:fldCharType="separate"/>
      </w:r>
      <w:r>
        <w:rPr>
          <w:noProof/>
        </w:rPr>
        <w:t>85</w:t>
      </w:r>
      <w:r>
        <w:rPr>
          <w:noProof/>
        </w:rPr>
        <w:fldChar w:fldCharType="end"/>
      </w:r>
    </w:p>
    <w:p w14:paraId="0AC1C0A9" w14:textId="5077C691"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_Toc185509515 \h </w:instrText>
      </w:r>
      <w:r>
        <w:rPr>
          <w:noProof/>
        </w:rPr>
      </w:r>
      <w:r>
        <w:rPr>
          <w:noProof/>
        </w:rPr>
        <w:fldChar w:fldCharType="separate"/>
      </w:r>
      <w:r>
        <w:rPr>
          <w:noProof/>
        </w:rPr>
        <w:t>85</w:t>
      </w:r>
      <w:r>
        <w:rPr>
          <w:noProof/>
        </w:rPr>
        <w:fldChar w:fldCharType="end"/>
      </w:r>
    </w:p>
    <w:p w14:paraId="4608B962" w14:textId="6B1660EB"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_Toc185509516 \h </w:instrText>
      </w:r>
      <w:r>
        <w:rPr>
          <w:noProof/>
        </w:rPr>
      </w:r>
      <w:r>
        <w:rPr>
          <w:noProof/>
        </w:rPr>
        <w:fldChar w:fldCharType="separate"/>
      </w:r>
      <w:r>
        <w:rPr>
          <w:noProof/>
        </w:rPr>
        <w:t>85</w:t>
      </w:r>
      <w:r>
        <w:rPr>
          <w:noProof/>
        </w:rPr>
        <w:fldChar w:fldCharType="end"/>
      </w:r>
    </w:p>
    <w:p w14:paraId="57BCC1F6" w14:textId="173A4308"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_Toc185509517 \h </w:instrText>
      </w:r>
      <w:r>
        <w:rPr>
          <w:noProof/>
        </w:rPr>
      </w:r>
      <w:r>
        <w:rPr>
          <w:noProof/>
        </w:rPr>
        <w:fldChar w:fldCharType="separate"/>
      </w:r>
      <w:r>
        <w:rPr>
          <w:noProof/>
        </w:rPr>
        <w:t>85</w:t>
      </w:r>
      <w:r>
        <w:rPr>
          <w:noProof/>
        </w:rPr>
        <w:fldChar w:fldCharType="end"/>
      </w:r>
    </w:p>
    <w:p w14:paraId="7F69E0A4" w14:textId="6B149429"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Resource: USS Change Policies</w:t>
      </w:r>
      <w:r>
        <w:rPr>
          <w:noProof/>
        </w:rPr>
        <w:tab/>
      </w:r>
      <w:r>
        <w:rPr>
          <w:noProof/>
        </w:rPr>
        <w:fldChar w:fldCharType="begin" w:fldLock="1"/>
      </w:r>
      <w:r>
        <w:rPr>
          <w:noProof/>
        </w:rPr>
        <w:instrText xml:space="preserve"> PAGEREF _Toc185509518 \h </w:instrText>
      </w:r>
      <w:r>
        <w:rPr>
          <w:noProof/>
        </w:rPr>
      </w:r>
      <w:r>
        <w:rPr>
          <w:noProof/>
        </w:rPr>
        <w:fldChar w:fldCharType="separate"/>
      </w:r>
      <w:r>
        <w:rPr>
          <w:noProof/>
        </w:rPr>
        <w:t>86</w:t>
      </w:r>
      <w:r>
        <w:rPr>
          <w:noProof/>
        </w:rPr>
        <w:fldChar w:fldCharType="end"/>
      </w:r>
    </w:p>
    <w:p w14:paraId="1BDBF176" w14:textId="339211E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_Toc185509519 \h </w:instrText>
      </w:r>
      <w:r>
        <w:rPr>
          <w:noProof/>
        </w:rPr>
      </w:r>
      <w:r>
        <w:rPr>
          <w:noProof/>
        </w:rPr>
        <w:fldChar w:fldCharType="separate"/>
      </w:r>
      <w:r>
        <w:rPr>
          <w:noProof/>
        </w:rPr>
        <w:t>86</w:t>
      </w:r>
      <w:r>
        <w:rPr>
          <w:noProof/>
        </w:rPr>
        <w:fldChar w:fldCharType="end"/>
      </w:r>
    </w:p>
    <w:p w14:paraId="5FCAF556" w14:textId="2E73F45D"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_Toc185509520 \h </w:instrText>
      </w:r>
      <w:r>
        <w:rPr>
          <w:noProof/>
        </w:rPr>
      </w:r>
      <w:r>
        <w:rPr>
          <w:noProof/>
        </w:rPr>
        <w:fldChar w:fldCharType="separate"/>
      </w:r>
      <w:r>
        <w:rPr>
          <w:noProof/>
        </w:rPr>
        <w:t>86</w:t>
      </w:r>
      <w:r>
        <w:rPr>
          <w:noProof/>
        </w:rPr>
        <w:fldChar w:fldCharType="end"/>
      </w:r>
    </w:p>
    <w:p w14:paraId="0832CA4C" w14:textId="278F2014"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_Toc185509521 \h </w:instrText>
      </w:r>
      <w:r>
        <w:rPr>
          <w:noProof/>
        </w:rPr>
      </w:r>
      <w:r>
        <w:rPr>
          <w:noProof/>
        </w:rPr>
        <w:fldChar w:fldCharType="separate"/>
      </w:r>
      <w:r>
        <w:rPr>
          <w:noProof/>
        </w:rPr>
        <w:t>86</w:t>
      </w:r>
      <w:r>
        <w:rPr>
          <w:noProof/>
        </w:rPr>
        <w:fldChar w:fldCharType="end"/>
      </w:r>
    </w:p>
    <w:p w14:paraId="1F878839" w14:textId="7CBE57E9"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_Toc185509522 \h </w:instrText>
      </w:r>
      <w:r>
        <w:rPr>
          <w:noProof/>
        </w:rPr>
      </w:r>
      <w:r>
        <w:rPr>
          <w:noProof/>
        </w:rPr>
        <w:fldChar w:fldCharType="separate"/>
      </w:r>
      <w:r>
        <w:rPr>
          <w:noProof/>
        </w:rPr>
        <w:t>86</w:t>
      </w:r>
      <w:r>
        <w:rPr>
          <w:noProof/>
        </w:rPr>
        <w:fldChar w:fldCharType="end"/>
      </w:r>
    </w:p>
    <w:p w14:paraId="2D81B88B" w14:textId="4CDE2129"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6.3.3.2.3.2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_Toc185509523 \h </w:instrText>
      </w:r>
      <w:r>
        <w:rPr>
          <w:noProof/>
        </w:rPr>
      </w:r>
      <w:r>
        <w:rPr>
          <w:noProof/>
        </w:rPr>
        <w:fldChar w:fldCharType="separate"/>
      </w:r>
      <w:r>
        <w:rPr>
          <w:noProof/>
        </w:rPr>
        <w:t>87</w:t>
      </w:r>
      <w:r>
        <w:rPr>
          <w:noProof/>
        </w:rPr>
        <w:fldChar w:fldCharType="end"/>
      </w:r>
    </w:p>
    <w:p w14:paraId="64916B0F" w14:textId="169C6F2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_Toc185509524 \h </w:instrText>
      </w:r>
      <w:r>
        <w:rPr>
          <w:noProof/>
        </w:rPr>
      </w:r>
      <w:r>
        <w:rPr>
          <w:noProof/>
        </w:rPr>
        <w:fldChar w:fldCharType="separate"/>
      </w:r>
      <w:r>
        <w:rPr>
          <w:noProof/>
        </w:rPr>
        <w:t>88</w:t>
      </w:r>
      <w:r>
        <w:rPr>
          <w:noProof/>
        </w:rPr>
        <w:fldChar w:fldCharType="end"/>
      </w:r>
    </w:p>
    <w:p w14:paraId="39C511FD" w14:textId="009FB7A2"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Resource: Individual USS Change Policy</w:t>
      </w:r>
      <w:r>
        <w:rPr>
          <w:noProof/>
        </w:rPr>
        <w:tab/>
      </w:r>
      <w:r>
        <w:rPr>
          <w:noProof/>
        </w:rPr>
        <w:fldChar w:fldCharType="begin" w:fldLock="1"/>
      </w:r>
      <w:r>
        <w:rPr>
          <w:noProof/>
        </w:rPr>
        <w:instrText xml:space="preserve"> PAGEREF _Toc185509525 \h </w:instrText>
      </w:r>
      <w:r>
        <w:rPr>
          <w:noProof/>
        </w:rPr>
      </w:r>
      <w:r>
        <w:rPr>
          <w:noProof/>
        </w:rPr>
        <w:fldChar w:fldCharType="separate"/>
      </w:r>
      <w:r>
        <w:rPr>
          <w:noProof/>
        </w:rPr>
        <w:t>88</w:t>
      </w:r>
      <w:r>
        <w:rPr>
          <w:noProof/>
        </w:rPr>
        <w:fldChar w:fldCharType="end"/>
      </w:r>
    </w:p>
    <w:p w14:paraId="584FF432" w14:textId="56DD720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_Toc185509526 \h </w:instrText>
      </w:r>
      <w:r>
        <w:rPr>
          <w:noProof/>
        </w:rPr>
      </w:r>
      <w:r>
        <w:rPr>
          <w:noProof/>
        </w:rPr>
        <w:fldChar w:fldCharType="separate"/>
      </w:r>
      <w:r>
        <w:rPr>
          <w:noProof/>
        </w:rPr>
        <w:t>88</w:t>
      </w:r>
      <w:r>
        <w:rPr>
          <w:noProof/>
        </w:rPr>
        <w:fldChar w:fldCharType="end"/>
      </w:r>
    </w:p>
    <w:p w14:paraId="0E58017A" w14:textId="7CB0A8AD"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_Toc185509527 \h </w:instrText>
      </w:r>
      <w:r>
        <w:rPr>
          <w:noProof/>
        </w:rPr>
      </w:r>
      <w:r>
        <w:rPr>
          <w:noProof/>
        </w:rPr>
        <w:fldChar w:fldCharType="separate"/>
      </w:r>
      <w:r>
        <w:rPr>
          <w:noProof/>
        </w:rPr>
        <w:t>88</w:t>
      </w:r>
      <w:r>
        <w:rPr>
          <w:noProof/>
        </w:rPr>
        <w:fldChar w:fldCharType="end"/>
      </w:r>
    </w:p>
    <w:p w14:paraId="613D5A98" w14:textId="2F6C88D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_Toc185509528 \h </w:instrText>
      </w:r>
      <w:r>
        <w:rPr>
          <w:noProof/>
        </w:rPr>
      </w:r>
      <w:r>
        <w:rPr>
          <w:noProof/>
        </w:rPr>
        <w:fldChar w:fldCharType="separate"/>
      </w:r>
      <w:r>
        <w:rPr>
          <w:noProof/>
        </w:rPr>
        <w:t>88</w:t>
      </w:r>
      <w:r>
        <w:rPr>
          <w:noProof/>
        </w:rPr>
        <w:fldChar w:fldCharType="end"/>
      </w:r>
    </w:p>
    <w:p w14:paraId="09C958AE" w14:textId="6CBF201F"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_Toc185509529 \h </w:instrText>
      </w:r>
      <w:r>
        <w:rPr>
          <w:noProof/>
        </w:rPr>
      </w:r>
      <w:r>
        <w:rPr>
          <w:noProof/>
        </w:rPr>
        <w:fldChar w:fldCharType="separate"/>
      </w:r>
      <w:r>
        <w:rPr>
          <w:noProof/>
        </w:rPr>
        <w:t>88</w:t>
      </w:r>
      <w:r>
        <w:rPr>
          <w:noProof/>
        </w:rPr>
        <w:fldChar w:fldCharType="end"/>
      </w:r>
    </w:p>
    <w:p w14:paraId="0C5BCE6D" w14:textId="27932161"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_Toc185509530 \h </w:instrText>
      </w:r>
      <w:r>
        <w:rPr>
          <w:noProof/>
        </w:rPr>
      </w:r>
      <w:r>
        <w:rPr>
          <w:noProof/>
        </w:rPr>
        <w:fldChar w:fldCharType="separate"/>
      </w:r>
      <w:r>
        <w:rPr>
          <w:noProof/>
        </w:rPr>
        <w:t>89</w:t>
      </w:r>
      <w:r>
        <w:rPr>
          <w:noProof/>
        </w:rPr>
        <w:fldChar w:fldCharType="end"/>
      </w:r>
    </w:p>
    <w:p w14:paraId="390ADC74" w14:textId="542750E3"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_Toc185509531 \h </w:instrText>
      </w:r>
      <w:r>
        <w:rPr>
          <w:noProof/>
        </w:rPr>
      </w:r>
      <w:r>
        <w:rPr>
          <w:noProof/>
        </w:rPr>
        <w:fldChar w:fldCharType="separate"/>
      </w:r>
      <w:r>
        <w:rPr>
          <w:noProof/>
        </w:rPr>
        <w:t>90</w:t>
      </w:r>
      <w:r>
        <w:rPr>
          <w:noProof/>
        </w:rPr>
        <w:fldChar w:fldCharType="end"/>
      </w:r>
    </w:p>
    <w:p w14:paraId="70B81219" w14:textId="0CE3BAA2"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6.3.3.3.3.4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_Toc185509532 \h </w:instrText>
      </w:r>
      <w:r>
        <w:rPr>
          <w:noProof/>
        </w:rPr>
      </w:r>
      <w:r>
        <w:rPr>
          <w:noProof/>
        </w:rPr>
        <w:fldChar w:fldCharType="separate"/>
      </w:r>
      <w:r>
        <w:rPr>
          <w:noProof/>
        </w:rPr>
        <w:t>92</w:t>
      </w:r>
      <w:r>
        <w:rPr>
          <w:noProof/>
        </w:rPr>
        <w:fldChar w:fldCharType="end"/>
      </w:r>
    </w:p>
    <w:p w14:paraId="609B3F9E" w14:textId="11ABD85F"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_Toc185509533 \h </w:instrText>
      </w:r>
      <w:r>
        <w:rPr>
          <w:noProof/>
        </w:rPr>
      </w:r>
      <w:r>
        <w:rPr>
          <w:noProof/>
        </w:rPr>
        <w:fldChar w:fldCharType="separate"/>
      </w:r>
      <w:r>
        <w:rPr>
          <w:noProof/>
        </w:rPr>
        <w:t>92</w:t>
      </w:r>
      <w:r>
        <w:rPr>
          <w:noProof/>
        </w:rPr>
        <w:fldChar w:fldCharType="end"/>
      </w:r>
    </w:p>
    <w:p w14:paraId="3EE47806" w14:textId="69D43804"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_Toc185509534 \h </w:instrText>
      </w:r>
      <w:r>
        <w:rPr>
          <w:noProof/>
        </w:rPr>
      </w:r>
      <w:r>
        <w:rPr>
          <w:noProof/>
        </w:rPr>
        <w:fldChar w:fldCharType="separate"/>
      </w:r>
      <w:r>
        <w:rPr>
          <w:noProof/>
        </w:rPr>
        <w:t>93</w:t>
      </w:r>
      <w:r>
        <w:rPr>
          <w:noProof/>
        </w:rPr>
        <w:fldChar w:fldCharType="end"/>
      </w:r>
    </w:p>
    <w:p w14:paraId="5DDD6009" w14:textId="3690633C"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_Toc185509535 \h </w:instrText>
      </w:r>
      <w:r>
        <w:rPr>
          <w:noProof/>
        </w:rPr>
      </w:r>
      <w:r>
        <w:rPr>
          <w:noProof/>
        </w:rPr>
        <w:fldChar w:fldCharType="separate"/>
      </w:r>
      <w:r>
        <w:rPr>
          <w:noProof/>
        </w:rPr>
        <w:t>93</w:t>
      </w:r>
      <w:r>
        <w:rPr>
          <w:noProof/>
        </w:rPr>
        <w:fldChar w:fldCharType="end"/>
      </w:r>
    </w:p>
    <w:p w14:paraId="10BA1BA7" w14:textId="44EB2848"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6.3.4.2</w:t>
      </w:r>
      <w:r>
        <w:rPr>
          <w:rFonts w:asciiTheme="minorHAnsi" w:eastAsiaTheme="minorEastAsia" w:hAnsiTheme="minorHAnsi" w:cstheme="minorBidi"/>
          <w:noProof/>
          <w:kern w:val="2"/>
          <w:sz w:val="22"/>
          <w:szCs w:val="22"/>
          <w:lang w:eastAsia="ko-KR"/>
          <w14:ligatures w14:val="standardContextual"/>
        </w:rPr>
        <w:tab/>
      </w:r>
      <w:r>
        <w:rPr>
          <w:noProof/>
        </w:rPr>
        <w:t>Operation: RequestUssChange</w:t>
      </w:r>
      <w:r>
        <w:rPr>
          <w:noProof/>
        </w:rPr>
        <w:tab/>
      </w:r>
      <w:r>
        <w:rPr>
          <w:noProof/>
        </w:rPr>
        <w:fldChar w:fldCharType="begin" w:fldLock="1"/>
      </w:r>
      <w:r>
        <w:rPr>
          <w:noProof/>
        </w:rPr>
        <w:instrText xml:space="preserve"> PAGEREF _Toc185509536 \h </w:instrText>
      </w:r>
      <w:r>
        <w:rPr>
          <w:noProof/>
        </w:rPr>
      </w:r>
      <w:r>
        <w:rPr>
          <w:noProof/>
        </w:rPr>
        <w:fldChar w:fldCharType="separate"/>
      </w:r>
      <w:r>
        <w:rPr>
          <w:noProof/>
        </w:rPr>
        <w:t>93</w:t>
      </w:r>
      <w:r>
        <w:rPr>
          <w:noProof/>
        </w:rPr>
        <w:fldChar w:fldCharType="end"/>
      </w:r>
    </w:p>
    <w:p w14:paraId="4EC39C1A" w14:textId="3476B38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_Toc185509537 \h </w:instrText>
      </w:r>
      <w:r>
        <w:rPr>
          <w:noProof/>
        </w:rPr>
      </w:r>
      <w:r>
        <w:rPr>
          <w:noProof/>
        </w:rPr>
        <w:fldChar w:fldCharType="separate"/>
      </w:r>
      <w:r>
        <w:rPr>
          <w:noProof/>
        </w:rPr>
        <w:t>93</w:t>
      </w:r>
      <w:r>
        <w:rPr>
          <w:noProof/>
        </w:rPr>
        <w:fldChar w:fldCharType="end"/>
      </w:r>
    </w:p>
    <w:p w14:paraId="41486165" w14:textId="76DDE87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_Toc185509538 \h </w:instrText>
      </w:r>
      <w:r>
        <w:rPr>
          <w:noProof/>
        </w:rPr>
      </w:r>
      <w:r>
        <w:rPr>
          <w:noProof/>
        </w:rPr>
        <w:fldChar w:fldCharType="separate"/>
      </w:r>
      <w:r>
        <w:rPr>
          <w:noProof/>
        </w:rPr>
        <w:t>93</w:t>
      </w:r>
      <w:r>
        <w:rPr>
          <w:noProof/>
        </w:rPr>
        <w:fldChar w:fldCharType="end"/>
      </w:r>
    </w:p>
    <w:p w14:paraId="10CD3244" w14:textId="6C10E079"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_Toc185509539 \h </w:instrText>
      </w:r>
      <w:r>
        <w:rPr>
          <w:noProof/>
        </w:rPr>
      </w:r>
      <w:r>
        <w:rPr>
          <w:noProof/>
        </w:rPr>
        <w:fldChar w:fldCharType="separate"/>
      </w:r>
      <w:r>
        <w:rPr>
          <w:noProof/>
        </w:rPr>
        <w:t>94</w:t>
      </w:r>
      <w:r>
        <w:rPr>
          <w:noProof/>
        </w:rPr>
        <w:fldChar w:fldCharType="end"/>
      </w:r>
    </w:p>
    <w:p w14:paraId="2B0E14A0" w14:textId="70699E2D"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_Toc185509540 \h </w:instrText>
      </w:r>
      <w:r>
        <w:rPr>
          <w:noProof/>
        </w:rPr>
      </w:r>
      <w:r>
        <w:rPr>
          <w:noProof/>
        </w:rPr>
        <w:fldChar w:fldCharType="separate"/>
      </w:r>
      <w:r>
        <w:rPr>
          <w:noProof/>
        </w:rPr>
        <w:t>94</w:t>
      </w:r>
      <w:r>
        <w:rPr>
          <w:noProof/>
        </w:rPr>
        <w:fldChar w:fldCharType="end"/>
      </w:r>
    </w:p>
    <w:p w14:paraId="563A0142" w14:textId="43B575D3"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6.3</w:t>
      </w:r>
      <w:r w:rsidRPr="00CD49D9">
        <w:rPr>
          <w:noProof/>
          <w:lang w:val="en-US"/>
        </w:rPr>
        <w:t>.5.2</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USS Change Notification</w:t>
      </w:r>
      <w:r>
        <w:rPr>
          <w:noProof/>
        </w:rPr>
        <w:tab/>
      </w:r>
      <w:r>
        <w:rPr>
          <w:noProof/>
        </w:rPr>
        <w:fldChar w:fldCharType="begin" w:fldLock="1"/>
      </w:r>
      <w:r>
        <w:rPr>
          <w:noProof/>
        </w:rPr>
        <w:instrText xml:space="preserve"> PAGEREF _Toc185509541 \h </w:instrText>
      </w:r>
      <w:r>
        <w:rPr>
          <w:noProof/>
        </w:rPr>
      </w:r>
      <w:r>
        <w:rPr>
          <w:noProof/>
        </w:rPr>
        <w:fldChar w:fldCharType="separate"/>
      </w:r>
      <w:r>
        <w:rPr>
          <w:noProof/>
        </w:rPr>
        <w:t>94</w:t>
      </w:r>
      <w:r>
        <w:rPr>
          <w:noProof/>
        </w:rPr>
        <w:fldChar w:fldCharType="end"/>
      </w:r>
    </w:p>
    <w:p w14:paraId="0A4F3797" w14:textId="752AD3DE"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w:t>
      </w:r>
      <w:r w:rsidRPr="00CD49D9">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Description</w:t>
      </w:r>
      <w:r>
        <w:rPr>
          <w:noProof/>
        </w:rPr>
        <w:tab/>
      </w:r>
      <w:r>
        <w:rPr>
          <w:noProof/>
        </w:rPr>
        <w:fldChar w:fldCharType="begin" w:fldLock="1"/>
      </w:r>
      <w:r>
        <w:rPr>
          <w:noProof/>
        </w:rPr>
        <w:instrText xml:space="preserve"> PAGEREF _Toc185509542 \h </w:instrText>
      </w:r>
      <w:r>
        <w:rPr>
          <w:noProof/>
        </w:rPr>
      </w:r>
      <w:r>
        <w:rPr>
          <w:noProof/>
        </w:rPr>
        <w:fldChar w:fldCharType="separate"/>
      </w:r>
      <w:r>
        <w:rPr>
          <w:noProof/>
        </w:rPr>
        <w:t>94</w:t>
      </w:r>
      <w:r>
        <w:rPr>
          <w:noProof/>
        </w:rPr>
        <w:fldChar w:fldCharType="end"/>
      </w:r>
    </w:p>
    <w:p w14:paraId="1C1463F0" w14:textId="301D456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_Toc185509543 \h </w:instrText>
      </w:r>
      <w:r>
        <w:rPr>
          <w:noProof/>
        </w:rPr>
      </w:r>
      <w:r>
        <w:rPr>
          <w:noProof/>
        </w:rPr>
        <w:fldChar w:fldCharType="separate"/>
      </w:r>
      <w:r>
        <w:rPr>
          <w:noProof/>
        </w:rPr>
        <w:t>95</w:t>
      </w:r>
      <w:r>
        <w:rPr>
          <w:noProof/>
        </w:rPr>
        <w:fldChar w:fldCharType="end"/>
      </w:r>
    </w:p>
    <w:p w14:paraId="554ABDFC" w14:textId="45984F6D"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_Toc185509544 \h </w:instrText>
      </w:r>
      <w:r>
        <w:rPr>
          <w:noProof/>
        </w:rPr>
      </w:r>
      <w:r>
        <w:rPr>
          <w:noProof/>
        </w:rPr>
        <w:fldChar w:fldCharType="separate"/>
      </w:r>
      <w:r>
        <w:rPr>
          <w:noProof/>
        </w:rPr>
        <w:t>95</w:t>
      </w:r>
      <w:r>
        <w:rPr>
          <w:noProof/>
        </w:rPr>
        <w:fldChar w:fldCharType="end"/>
      </w:r>
    </w:p>
    <w:p w14:paraId="2F67578C" w14:textId="23A3C6EE"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_Toc185509545 \h </w:instrText>
      </w:r>
      <w:r>
        <w:rPr>
          <w:noProof/>
        </w:rPr>
      </w:r>
      <w:r>
        <w:rPr>
          <w:noProof/>
        </w:rPr>
        <w:fldChar w:fldCharType="separate"/>
      </w:r>
      <w:r>
        <w:rPr>
          <w:noProof/>
        </w:rPr>
        <w:t>95</w:t>
      </w:r>
      <w:r>
        <w:rPr>
          <w:noProof/>
        </w:rPr>
        <w:fldChar w:fldCharType="end"/>
      </w:r>
    </w:p>
    <w:p w14:paraId="2A965806" w14:textId="04CA0756"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_Toc185509546 \h </w:instrText>
      </w:r>
      <w:r>
        <w:rPr>
          <w:noProof/>
        </w:rPr>
      </w:r>
      <w:r>
        <w:rPr>
          <w:noProof/>
        </w:rPr>
        <w:fldChar w:fldCharType="separate"/>
      </w:r>
      <w:r>
        <w:rPr>
          <w:noProof/>
        </w:rPr>
        <w:t>96</w:t>
      </w:r>
      <w:r>
        <w:rPr>
          <w:noProof/>
        </w:rPr>
        <w:fldChar w:fldCharType="end"/>
      </w:r>
    </w:p>
    <w:p w14:paraId="64BBA090" w14:textId="7FD7505F"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_Toc185509547 \h </w:instrText>
      </w:r>
      <w:r>
        <w:rPr>
          <w:noProof/>
        </w:rPr>
      </w:r>
      <w:r>
        <w:rPr>
          <w:noProof/>
        </w:rPr>
        <w:fldChar w:fldCharType="separate"/>
      </w:r>
      <w:r>
        <w:rPr>
          <w:noProof/>
        </w:rPr>
        <w:t>96</w:t>
      </w:r>
      <w:r>
        <w:rPr>
          <w:noProof/>
        </w:rPr>
        <w:fldChar w:fldCharType="end"/>
      </w:r>
    </w:p>
    <w:p w14:paraId="0D0BB1F8" w14:textId="3F6CC069"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6.3</w:t>
      </w:r>
      <w:r w:rsidRPr="00CD49D9">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Structured data types</w:t>
      </w:r>
      <w:r>
        <w:rPr>
          <w:noProof/>
        </w:rPr>
        <w:tab/>
      </w:r>
      <w:r>
        <w:rPr>
          <w:noProof/>
        </w:rPr>
        <w:fldChar w:fldCharType="begin" w:fldLock="1"/>
      </w:r>
      <w:r>
        <w:rPr>
          <w:noProof/>
        </w:rPr>
        <w:instrText xml:space="preserve"> PAGEREF _Toc185509548 \h </w:instrText>
      </w:r>
      <w:r>
        <w:rPr>
          <w:noProof/>
        </w:rPr>
      </w:r>
      <w:r>
        <w:rPr>
          <w:noProof/>
        </w:rPr>
        <w:fldChar w:fldCharType="separate"/>
      </w:r>
      <w:r>
        <w:rPr>
          <w:noProof/>
        </w:rPr>
        <w:t>97</w:t>
      </w:r>
      <w:r>
        <w:rPr>
          <w:noProof/>
        </w:rPr>
        <w:fldChar w:fldCharType="end"/>
      </w:r>
    </w:p>
    <w:p w14:paraId="14B74206" w14:textId="0A842B7E"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_Toc185509549 \h </w:instrText>
      </w:r>
      <w:r>
        <w:rPr>
          <w:noProof/>
        </w:rPr>
      </w:r>
      <w:r>
        <w:rPr>
          <w:noProof/>
        </w:rPr>
        <w:fldChar w:fldCharType="separate"/>
      </w:r>
      <w:r>
        <w:rPr>
          <w:noProof/>
        </w:rPr>
        <w:t>97</w:t>
      </w:r>
      <w:r>
        <w:rPr>
          <w:noProof/>
        </w:rPr>
        <w:fldChar w:fldCharType="end"/>
      </w:r>
    </w:p>
    <w:p w14:paraId="556CAC3B" w14:textId="5B498FA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USSChangePolReq</w:t>
      </w:r>
      <w:r>
        <w:rPr>
          <w:noProof/>
        </w:rPr>
        <w:tab/>
      </w:r>
      <w:r>
        <w:rPr>
          <w:noProof/>
        </w:rPr>
        <w:fldChar w:fldCharType="begin" w:fldLock="1"/>
      </w:r>
      <w:r>
        <w:rPr>
          <w:noProof/>
        </w:rPr>
        <w:instrText xml:space="preserve"> PAGEREF _Toc185509550 \h </w:instrText>
      </w:r>
      <w:r>
        <w:rPr>
          <w:noProof/>
        </w:rPr>
      </w:r>
      <w:r>
        <w:rPr>
          <w:noProof/>
        </w:rPr>
        <w:fldChar w:fldCharType="separate"/>
      </w:r>
      <w:r>
        <w:rPr>
          <w:noProof/>
        </w:rPr>
        <w:t>97</w:t>
      </w:r>
      <w:r>
        <w:rPr>
          <w:noProof/>
        </w:rPr>
        <w:fldChar w:fldCharType="end"/>
      </w:r>
    </w:p>
    <w:p w14:paraId="45183B49" w14:textId="0E63F18E"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USSChangePolResp</w:t>
      </w:r>
      <w:r>
        <w:rPr>
          <w:noProof/>
        </w:rPr>
        <w:tab/>
      </w:r>
      <w:r>
        <w:rPr>
          <w:noProof/>
        </w:rPr>
        <w:fldChar w:fldCharType="begin" w:fldLock="1"/>
      </w:r>
      <w:r>
        <w:rPr>
          <w:noProof/>
        </w:rPr>
        <w:instrText xml:space="preserve"> PAGEREF _Toc185509551 \h </w:instrText>
      </w:r>
      <w:r>
        <w:rPr>
          <w:noProof/>
        </w:rPr>
      </w:r>
      <w:r>
        <w:rPr>
          <w:noProof/>
        </w:rPr>
        <w:fldChar w:fldCharType="separate"/>
      </w:r>
      <w:r>
        <w:rPr>
          <w:noProof/>
        </w:rPr>
        <w:t>97</w:t>
      </w:r>
      <w:r>
        <w:rPr>
          <w:noProof/>
        </w:rPr>
        <w:fldChar w:fldCharType="end"/>
      </w:r>
    </w:p>
    <w:p w14:paraId="4DA72FEB" w14:textId="0ED89C7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USSChangePolicy</w:t>
      </w:r>
      <w:r>
        <w:rPr>
          <w:noProof/>
        </w:rPr>
        <w:tab/>
      </w:r>
      <w:r>
        <w:rPr>
          <w:noProof/>
        </w:rPr>
        <w:fldChar w:fldCharType="begin" w:fldLock="1"/>
      </w:r>
      <w:r>
        <w:rPr>
          <w:noProof/>
        </w:rPr>
        <w:instrText xml:space="preserve"> PAGEREF _Toc185509552 \h </w:instrText>
      </w:r>
      <w:r>
        <w:rPr>
          <w:noProof/>
        </w:rPr>
      </w:r>
      <w:r>
        <w:rPr>
          <w:noProof/>
        </w:rPr>
        <w:fldChar w:fldCharType="separate"/>
      </w:r>
      <w:r>
        <w:rPr>
          <w:noProof/>
        </w:rPr>
        <w:t>98</w:t>
      </w:r>
      <w:r>
        <w:rPr>
          <w:noProof/>
        </w:rPr>
        <w:fldChar w:fldCharType="end"/>
      </w:r>
    </w:p>
    <w:p w14:paraId="21E62064" w14:textId="4255D9DB"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USSChangePolicyPatch</w:t>
      </w:r>
      <w:r>
        <w:rPr>
          <w:noProof/>
        </w:rPr>
        <w:tab/>
      </w:r>
      <w:r>
        <w:rPr>
          <w:noProof/>
        </w:rPr>
        <w:fldChar w:fldCharType="begin" w:fldLock="1"/>
      </w:r>
      <w:r>
        <w:rPr>
          <w:noProof/>
        </w:rPr>
        <w:instrText xml:space="preserve"> PAGEREF _Toc185509553 \h </w:instrText>
      </w:r>
      <w:r>
        <w:rPr>
          <w:noProof/>
        </w:rPr>
      </w:r>
      <w:r>
        <w:rPr>
          <w:noProof/>
        </w:rPr>
        <w:fldChar w:fldCharType="separate"/>
      </w:r>
      <w:r>
        <w:rPr>
          <w:noProof/>
        </w:rPr>
        <w:t>98</w:t>
      </w:r>
      <w:r>
        <w:rPr>
          <w:noProof/>
        </w:rPr>
        <w:fldChar w:fldCharType="end"/>
      </w:r>
    </w:p>
    <w:p w14:paraId="147563E3" w14:textId="21602FA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Type: MultiUssPol</w:t>
      </w:r>
      <w:r>
        <w:rPr>
          <w:noProof/>
        </w:rPr>
        <w:tab/>
      </w:r>
      <w:r>
        <w:rPr>
          <w:noProof/>
        </w:rPr>
        <w:fldChar w:fldCharType="begin" w:fldLock="1"/>
      </w:r>
      <w:r>
        <w:rPr>
          <w:noProof/>
        </w:rPr>
        <w:instrText xml:space="preserve"> PAGEREF _Toc185509554 \h </w:instrText>
      </w:r>
      <w:r>
        <w:rPr>
          <w:noProof/>
        </w:rPr>
      </w:r>
      <w:r>
        <w:rPr>
          <w:noProof/>
        </w:rPr>
        <w:fldChar w:fldCharType="separate"/>
      </w:r>
      <w:r>
        <w:rPr>
          <w:noProof/>
        </w:rPr>
        <w:t>98</w:t>
      </w:r>
      <w:r>
        <w:rPr>
          <w:noProof/>
        </w:rPr>
        <w:fldChar w:fldCharType="end"/>
      </w:r>
    </w:p>
    <w:p w14:paraId="7685C0D8" w14:textId="0341AA9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ServArea</w:t>
      </w:r>
      <w:r>
        <w:rPr>
          <w:noProof/>
        </w:rPr>
        <w:tab/>
      </w:r>
      <w:r>
        <w:rPr>
          <w:noProof/>
        </w:rPr>
        <w:fldChar w:fldCharType="begin" w:fldLock="1"/>
      </w:r>
      <w:r>
        <w:rPr>
          <w:noProof/>
        </w:rPr>
        <w:instrText xml:space="preserve"> PAGEREF _Toc185509555 \h </w:instrText>
      </w:r>
      <w:r>
        <w:rPr>
          <w:noProof/>
        </w:rPr>
      </w:r>
      <w:r>
        <w:rPr>
          <w:noProof/>
        </w:rPr>
        <w:fldChar w:fldCharType="separate"/>
      </w:r>
      <w:r>
        <w:rPr>
          <w:noProof/>
        </w:rPr>
        <w:t>99</w:t>
      </w:r>
      <w:r>
        <w:rPr>
          <w:noProof/>
        </w:rPr>
        <w:fldChar w:fldCharType="end"/>
      </w:r>
    </w:p>
    <w:p w14:paraId="04442651" w14:textId="194F339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UasRoute</w:t>
      </w:r>
      <w:r>
        <w:rPr>
          <w:noProof/>
        </w:rPr>
        <w:tab/>
      </w:r>
      <w:r>
        <w:rPr>
          <w:noProof/>
        </w:rPr>
        <w:fldChar w:fldCharType="begin" w:fldLock="1"/>
      </w:r>
      <w:r>
        <w:rPr>
          <w:noProof/>
        </w:rPr>
        <w:instrText xml:space="preserve"> PAGEREF _Toc185509556 \h </w:instrText>
      </w:r>
      <w:r>
        <w:rPr>
          <w:noProof/>
        </w:rPr>
      </w:r>
      <w:r>
        <w:rPr>
          <w:noProof/>
        </w:rPr>
        <w:fldChar w:fldCharType="separate"/>
      </w:r>
      <w:r>
        <w:rPr>
          <w:noProof/>
        </w:rPr>
        <w:t>99</w:t>
      </w:r>
      <w:r>
        <w:rPr>
          <w:noProof/>
        </w:rPr>
        <w:fldChar w:fldCharType="end"/>
      </w:r>
    </w:p>
    <w:p w14:paraId="457EB10A" w14:textId="77C2C9C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6.3.6.2.9</w:t>
      </w:r>
      <w:r>
        <w:rPr>
          <w:rFonts w:asciiTheme="minorHAnsi" w:eastAsiaTheme="minorEastAsia" w:hAnsiTheme="minorHAnsi" w:cstheme="minorBidi"/>
          <w:noProof/>
          <w:kern w:val="2"/>
          <w:sz w:val="22"/>
          <w:szCs w:val="22"/>
          <w:lang w:eastAsia="ko-KR"/>
          <w14:ligatures w14:val="standardContextual"/>
        </w:rPr>
        <w:tab/>
      </w:r>
      <w:r>
        <w:rPr>
          <w:noProof/>
        </w:rPr>
        <w:t>Type: UssInfo</w:t>
      </w:r>
      <w:r>
        <w:rPr>
          <w:noProof/>
        </w:rPr>
        <w:tab/>
      </w:r>
      <w:r>
        <w:rPr>
          <w:noProof/>
        </w:rPr>
        <w:fldChar w:fldCharType="begin" w:fldLock="1"/>
      </w:r>
      <w:r>
        <w:rPr>
          <w:noProof/>
        </w:rPr>
        <w:instrText xml:space="preserve"> PAGEREF _Toc185509557 \h </w:instrText>
      </w:r>
      <w:r>
        <w:rPr>
          <w:noProof/>
        </w:rPr>
      </w:r>
      <w:r>
        <w:rPr>
          <w:noProof/>
        </w:rPr>
        <w:fldChar w:fldCharType="separate"/>
      </w:r>
      <w:r>
        <w:rPr>
          <w:noProof/>
        </w:rPr>
        <w:t>99</w:t>
      </w:r>
      <w:r>
        <w:rPr>
          <w:noProof/>
        </w:rPr>
        <w:fldChar w:fldCharType="end"/>
      </w:r>
    </w:p>
    <w:p w14:paraId="285AAEA4" w14:textId="100FDB7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6.3.6.2.10</w:t>
      </w:r>
      <w:r>
        <w:rPr>
          <w:rFonts w:asciiTheme="minorHAnsi" w:eastAsiaTheme="minorEastAsia" w:hAnsiTheme="minorHAnsi" w:cstheme="minorBidi"/>
          <w:noProof/>
          <w:kern w:val="2"/>
          <w:sz w:val="22"/>
          <w:szCs w:val="22"/>
          <w:lang w:eastAsia="ko-KR"/>
          <w14:ligatures w14:val="standardContextual"/>
        </w:rPr>
        <w:tab/>
      </w:r>
      <w:r>
        <w:rPr>
          <w:noProof/>
        </w:rPr>
        <w:t>Type: ServReq</w:t>
      </w:r>
      <w:r>
        <w:rPr>
          <w:noProof/>
        </w:rPr>
        <w:tab/>
      </w:r>
      <w:r>
        <w:rPr>
          <w:noProof/>
        </w:rPr>
        <w:fldChar w:fldCharType="begin" w:fldLock="1"/>
      </w:r>
      <w:r>
        <w:rPr>
          <w:noProof/>
        </w:rPr>
        <w:instrText xml:space="preserve"> PAGEREF _Toc185509558 \h </w:instrText>
      </w:r>
      <w:r>
        <w:rPr>
          <w:noProof/>
        </w:rPr>
      </w:r>
      <w:r>
        <w:rPr>
          <w:noProof/>
        </w:rPr>
        <w:fldChar w:fldCharType="separate"/>
      </w:r>
      <w:r>
        <w:rPr>
          <w:noProof/>
        </w:rPr>
        <w:t>99</w:t>
      </w:r>
      <w:r>
        <w:rPr>
          <w:noProof/>
        </w:rPr>
        <w:fldChar w:fldCharType="end"/>
      </w:r>
    </w:p>
    <w:p w14:paraId="39EA9388" w14:textId="4A6F4AF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6.3.6.2.11</w:t>
      </w:r>
      <w:r>
        <w:rPr>
          <w:rFonts w:asciiTheme="minorHAnsi" w:eastAsiaTheme="minorEastAsia" w:hAnsiTheme="minorHAnsi" w:cstheme="minorBidi"/>
          <w:noProof/>
          <w:kern w:val="2"/>
          <w:sz w:val="22"/>
          <w:szCs w:val="22"/>
          <w:lang w:eastAsia="ko-KR"/>
          <w14:ligatures w14:val="standardContextual"/>
        </w:rPr>
        <w:tab/>
      </w:r>
      <w:r>
        <w:rPr>
          <w:noProof/>
        </w:rPr>
        <w:t>Type: USSChangeReq</w:t>
      </w:r>
      <w:r>
        <w:rPr>
          <w:noProof/>
        </w:rPr>
        <w:tab/>
      </w:r>
      <w:r>
        <w:rPr>
          <w:noProof/>
        </w:rPr>
        <w:fldChar w:fldCharType="begin" w:fldLock="1"/>
      </w:r>
      <w:r>
        <w:rPr>
          <w:noProof/>
        </w:rPr>
        <w:instrText xml:space="preserve"> PAGEREF _Toc185509559 \h </w:instrText>
      </w:r>
      <w:r>
        <w:rPr>
          <w:noProof/>
        </w:rPr>
      </w:r>
      <w:r>
        <w:rPr>
          <w:noProof/>
        </w:rPr>
        <w:fldChar w:fldCharType="separate"/>
      </w:r>
      <w:r>
        <w:rPr>
          <w:noProof/>
        </w:rPr>
        <w:t>100</w:t>
      </w:r>
      <w:r>
        <w:rPr>
          <w:noProof/>
        </w:rPr>
        <w:fldChar w:fldCharType="end"/>
      </w:r>
    </w:p>
    <w:p w14:paraId="772AACF5" w14:textId="1B78934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6.3.6.2.12</w:t>
      </w:r>
      <w:r>
        <w:rPr>
          <w:rFonts w:asciiTheme="minorHAnsi" w:eastAsiaTheme="minorEastAsia" w:hAnsiTheme="minorHAnsi" w:cstheme="minorBidi"/>
          <w:noProof/>
          <w:kern w:val="2"/>
          <w:sz w:val="22"/>
          <w:szCs w:val="22"/>
          <w:lang w:eastAsia="ko-KR"/>
          <w14:ligatures w14:val="standardContextual"/>
        </w:rPr>
        <w:tab/>
      </w:r>
      <w:r>
        <w:rPr>
          <w:noProof/>
        </w:rPr>
        <w:t>Type: TgtUssInfo</w:t>
      </w:r>
      <w:r>
        <w:rPr>
          <w:noProof/>
        </w:rPr>
        <w:tab/>
      </w:r>
      <w:r>
        <w:rPr>
          <w:noProof/>
        </w:rPr>
        <w:fldChar w:fldCharType="begin" w:fldLock="1"/>
      </w:r>
      <w:r>
        <w:rPr>
          <w:noProof/>
        </w:rPr>
        <w:instrText xml:space="preserve"> PAGEREF _Toc185509560 \h </w:instrText>
      </w:r>
      <w:r>
        <w:rPr>
          <w:noProof/>
        </w:rPr>
      </w:r>
      <w:r>
        <w:rPr>
          <w:noProof/>
        </w:rPr>
        <w:fldChar w:fldCharType="separate"/>
      </w:r>
      <w:r>
        <w:rPr>
          <w:noProof/>
        </w:rPr>
        <w:t>100</w:t>
      </w:r>
      <w:r>
        <w:rPr>
          <w:noProof/>
        </w:rPr>
        <w:fldChar w:fldCharType="end"/>
      </w:r>
    </w:p>
    <w:p w14:paraId="3B3A2A11" w14:textId="1435232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6.3.6.2.13</w:t>
      </w:r>
      <w:r>
        <w:rPr>
          <w:rFonts w:asciiTheme="minorHAnsi" w:eastAsiaTheme="minorEastAsia" w:hAnsiTheme="minorHAnsi" w:cstheme="minorBidi"/>
          <w:noProof/>
          <w:kern w:val="2"/>
          <w:sz w:val="22"/>
          <w:szCs w:val="22"/>
          <w:lang w:eastAsia="ko-KR"/>
          <w14:ligatures w14:val="standardContextual"/>
        </w:rPr>
        <w:tab/>
      </w:r>
      <w:r>
        <w:rPr>
          <w:noProof/>
        </w:rPr>
        <w:t>Type: USSChangeNotif</w:t>
      </w:r>
      <w:r>
        <w:rPr>
          <w:noProof/>
        </w:rPr>
        <w:tab/>
      </w:r>
      <w:r>
        <w:rPr>
          <w:noProof/>
        </w:rPr>
        <w:fldChar w:fldCharType="begin" w:fldLock="1"/>
      </w:r>
      <w:r>
        <w:rPr>
          <w:noProof/>
        </w:rPr>
        <w:instrText xml:space="preserve"> PAGEREF _Toc185509561 \h </w:instrText>
      </w:r>
      <w:r>
        <w:rPr>
          <w:noProof/>
        </w:rPr>
      </w:r>
      <w:r>
        <w:rPr>
          <w:noProof/>
        </w:rPr>
        <w:fldChar w:fldCharType="separate"/>
      </w:r>
      <w:r>
        <w:rPr>
          <w:noProof/>
        </w:rPr>
        <w:t>101</w:t>
      </w:r>
      <w:r>
        <w:rPr>
          <w:noProof/>
        </w:rPr>
        <w:fldChar w:fldCharType="end"/>
      </w:r>
    </w:p>
    <w:p w14:paraId="416C99C7" w14:textId="15BB70D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6.3.6.2.14</w:t>
      </w:r>
      <w:r>
        <w:rPr>
          <w:rFonts w:asciiTheme="minorHAnsi" w:eastAsiaTheme="minorEastAsia" w:hAnsiTheme="minorHAnsi" w:cstheme="minorBidi"/>
          <w:noProof/>
          <w:kern w:val="2"/>
          <w:sz w:val="22"/>
          <w:szCs w:val="22"/>
          <w:lang w:eastAsia="ko-KR"/>
          <w14:ligatures w14:val="standardContextual"/>
        </w:rPr>
        <w:tab/>
      </w:r>
      <w:r>
        <w:rPr>
          <w:noProof/>
        </w:rPr>
        <w:t>Type: UssChgInfo</w:t>
      </w:r>
      <w:r>
        <w:rPr>
          <w:noProof/>
        </w:rPr>
        <w:tab/>
      </w:r>
      <w:r>
        <w:rPr>
          <w:noProof/>
        </w:rPr>
        <w:fldChar w:fldCharType="begin" w:fldLock="1"/>
      </w:r>
      <w:r>
        <w:rPr>
          <w:noProof/>
        </w:rPr>
        <w:instrText xml:space="preserve"> PAGEREF _Toc185509562 \h </w:instrText>
      </w:r>
      <w:r>
        <w:rPr>
          <w:noProof/>
        </w:rPr>
      </w:r>
      <w:r>
        <w:rPr>
          <w:noProof/>
        </w:rPr>
        <w:fldChar w:fldCharType="separate"/>
      </w:r>
      <w:r>
        <w:rPr>
          <w:noProof/>
        </w:rPr>
        <w:t>101</w:t>
      </w:r>
      <w:r>
        <w:rPr>
          <w:noProof/>
        </w:rPr>
        <w:fldChar w:fldCharType="end"/>
      </w:r>
    </w:p>
    <w:p w14:paraId="7E544BB2" w14:textId="27F62580"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6.3</w:t>
      </w:r>
      <w:r w:rsidRPr="00CD49D9">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Simple data types and enumerations</w:t>
      </w:r>
      <w:r>
        <w:rPr>
          <w:noProof/>
        </w:rPr>
        <w:tab/>
      </w:r>
      <w:r>
        <w:rPr>
          <w:noProof/>
        </w:rPr>
        <w:fldChar w:fldCharType="begin" w:fldLock="1"/>
      </w:r>
      <w:r>
        <w:rPr>
          <w:noProof/>
        </w:rPr>
        <w:instrText xml:space="preserve"> PAGEREF _Toc185509563 \h </w:instrText>
      </w:r>
      <w:r>
        <w:rPr>
          <w:noProof/>
        </w:rPr>
      </w:r>
      <w:r>
        <w:rPr>
          <w:noProof/>
        </w:rPr>
        <w:fldChar w:fldCharType="separate"/>
      </w:r>
      <w:r>
        <w:rPr>
          <w:noProof/>
        </w:rPr>
        <w:t>101</w:t>
      </w:r>
      <w:r>
        <w:rPr>
          <w:noProof/>
        </w:rPr>
        <w:fldChar w:fldCharType="end"/>
      </w:r>
    </w:p>
    <w:p w14:paraId="02E8D4CB" w14:textId="4AA2DA1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_Toc185509564 \h </w:instrText>
      </w:r>
      <w:r>
        <w:rPr>
          <w:noProof/>
        </w:rPr>
      </w:r>
      <w:r>
        <w:rPr>
          <w:noProof/>
        </w:rPr>
        <w:fldChar w:fldCharType="separate"/>
      </w:r>
      <w:r>
        <w:rPr>
          <w:noProof/>
        </w:rPr>
        <w:t>101</w:t>
      </w:r>
      <w:r>
        <w:rPr>
          <w:noProof/>
        </w:rPr>
        <w:fldChar w:fldCharType="end"/>
      </w:r>
    </w:p>
    <w:p w14:paraId="39381D3A" w14:textId="7F08AFD4"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_Toc185509565 \h </w:instrText>
      </w:r>
      <w:r>
        <w:rPr>
          <w:noProof/>
        </w:rPr>
      </w:r>
      <w:r>
        <w:rPr>
          <w:noProof/>
        </w:rPr>
        <w:fldChar w:fldCharType="separate"/>
      </w:r>
      <w:r>
        <w:rPr>
          <w:noProof/>
        </w:rPr>
        <w:t>101</w:t>
      </w:r>
      <w:r>
        <w:rPr>
          <w:noProof/>
        </w:rPr>
        <w:fldChar w:fldCharType="end"/>
      </w:r>
    </w:p>
    <w:p w14:paraId="38C61DBA" w14:textId="6400E5D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UssChangeEvent</w:t>
      </w:r>
      <w:r>
        <w:rPr>
          <w:noProof/>
        </w:rPr>
        <w:tab/>
      </w:r>
      <w:r>
        <w:rPr>
          <w:noProof/>
        </w:rPr>
        <w:fldChar w:fldCharType="begin" w:fldLock="1"/>
      </w:r>
      <w:r>
        <w:rPr>
          <w:noProof/>
        </w:rPr>
        <w:instrText xml:space="preserve"> PAGEREF _Toc185509566 \h </w:instrText>
      </w:r>
      <w:r>
        <w:rPr>
          <w:noProof/>
        </w:rPr>
      </w:r>
      <w:r>
        <w:rPr>
          <w:noProof/>
        </w:rPr>
        <w:fldChar w:fldCharType="separate"/>
      </w:r>
      <w:r>
        <w:rPr>
          <w:noProof/>
        </w:rPr>
        <w:t>102</w:t>
      </w:r>
      <w:r>
        <w:rPr>
          <w:noProof/>
        </w:rPr>
        <w:fldChar w:fldCharType="end"/>
      </w:r>
    </w:p>
    <w:p w14:paraId="236F4961" w14:textId="067D7BBD"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6.3.6.3.4</w:t>
      </w:r>
      <w:r>
        <w:rPr>
          <w:rFonts w:asciiTheme="minorHAnsi" w:eastAsiaTheme="minorEastAsia" w:hAnsiTheme="minorHAnsi" w:cstheme="minorBidi"/>
          <w:noProof/>
          <w:kern w:val="2"/>
          <w:sz w:val="22"/>
          <w:szCs w:val="22"/>
          <w:lang w:eastAsia="ko-KR"/>
          <w14:ligatures w14:val="standardContextual"/>
        </w:rPr>
        <w:tab/>
      </w:r>
      <w:r>
        <w:rPr>
          <w:noProof/>
        </w:rPr>
        <w:t>Enumeration: MobilityEvent</w:t>
      </w:r>
      <w:r>
        <w:rPr>
          <w:noProof/>
        </w:rPr>
        <w:tab/>
      </w:r>
      <w:r>
        <w:rPr>
          <w:noProof/>
        </w:rPr>
        <w:fldChar w:fldCharType="begin" w:fldLock="1"/>
      </w:r>
      <w:r>
        <w:rPr>
          <w:noProof/>
        </w:rPr>
        <w:instrText xml:space="preserve"> PAGEREF _Toc185509567 \h </w:instrText>
      </w:r>
      <w:r>
        <w:rPr>
          <w:noProof/>
        </w:rPr>
      </w:r>
      <w:r>
        <w:rPr>
          <w:noProof/>
        </w:rPr>
        <w:fldChar w:fldCharType="separate"/>
      </w:r>
      <w:r>
        <w:rPr>
          <w:noProof/>
        </w:rPr>
        <w:t>102</w:t>
      </w:r>
      <w:r>
        <w:rPr>
          <w:noProof/>
        </w:rPr>
        <w:fldChar w:fldCharType="end"/>
      </w:r>
    </w:p>
    <w:p w14:paraId="7F5EDBC9" w14:textId="7FD0B710"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6.3</w:t>
      </w:r>
      <w:r w:rsidRPr="00CD49D9">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_Toc185509568 \h </w:instrText>
      </w:r>
      <w:r>
        <w:rPr>
          <w:noProof/>
        </w:rPr>
      </w:r>
      <w:r>
        <w:rPr>
          <w:noProof/>
        </w:rPr>
        <w:fldChar w:fldCharType="separate"/>
      </w:r>
      <w:r>
        <w:rPr>
          <w:noProof/>
        </w:rPr>
        <w:t>102</w:t>
      </w:r>
      <w:r>
        <w:rPr>
          <w:noProof/>
        </w:rPr>
        <w:fldChar w:fldCharType="end"/>
      </w:r>
    </w:p>
    <w:p w14:paraId="7522AE25" w14:textId="6BEBE559"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6.3.6.5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_Toc185509569 \h </w:instrText>
      </w:r>
      <w:r>
        <w:rPr>
          <w:noProof/>
        </w:rPr>
      </w:r>
      <w:r>
        <w:rPr>
          <w:noProof/>
        </w:rPr>
        <w:fldChar w:fldCharType="separate"/>
      </w:r>
      <w:r>
        <w:rPr>
          <w:noProof/>
        </w:rPr>
        <w:t>102</w:t>
      </w:r>
      <w:r>
        <w:rPr>
          <w:noProof/>
        </w:rPr>
        <w:fldChar w:fldCharType="end"/>
      </w:r>
    </w:p>
    <w:p w14:paraId="4E7FB2A8" w14:textId="006C219E"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6.3.6.5.1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_Toc185509570 \h </w:instrText>
      </w:r>
      <w:r>
        <w:rPr>
          <w:noProof/>
        </w:rPr>
      </w:r>
      <w:r>
        <w:rPr>
          <w:noProof/>
        </w:rPr>
        <w:fldChar w:fldCharType="separate"/>
      </w:r>
      <w:r>
        <w:rPr>
          <w:noProof/>
        </w:rPr>
        <w:t>102</w:t>
      </w:r>
      <w:r>
        <w:rPr>
          <w:noProof/>
        </w:rPr>
        <w:fldChar w:fldCharType="end"/>
      </w:r>
    </w:p>
    <w:p w14:paraId="13F5C28E" w14:textId="4F14E2BE"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_Toc185509571 \h </w:instrText>
      </w:r>
      <w:r>
        <w:rPr>
          <w:noProof/>
        </w:rPr>
      </w:r>
      <w:r>
        <w:rPr>
          <w:noProof/>
        </w:rPr>
        <w:fldChar w:fldCharType="separate"/>
      </w:r>
      <w:r>
        <w:rPr>
          <w:noProof/>
        </w:rPr>
        <w:t>102</w:t>
      </w:r>
      <w:r>
        <w:rPr>
          <w:noProof/>
        </w:rPr>
        <w:fldChar w:fldCharType="end"/>
      </w:r>
    </w:p>
    <w:p w14:paraId="56358E29" w14:textId="7AD1A3DC"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_Toc185509572 \h </w:instrText>
      </w:r>
      <w:r>
        <w:rPr>
          <w:noProof/>
        </w:rPr>
      </w:r>
      <w:r>
        <w:rPr>
          <w:noProof/>
        </w:rPr>
        <w:fldChar w:fldCharType="separate"/>
      </w:r>
      <w:r>
        <w:rPr>
          <w:noProof/>
        </w:rPr>
        <w:t>102</w:t>
      </w:r>
      <w:r>
        <w:rPr>
          <w:noProof/>
        </w:rPr>
        <w:fldChar w:fldCharType="end"/>
      </w:r>
    </w:p>
    <w:p w14:paraId="5F9BAD29" w14:textId="53DD74E8"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_Toc185509573 \h </w:instrText>
      </w:r>
      <w:r>
        <w:rPr>
          <w:noProof/>
        </w:rPr>
      </w:r>
      <w:r>
        <w:rPr>
          <w:noProof/>
        </w:rPr>
        <w:fldChar w:fldCharType="separate"/>
      </w:r>
      <w:r>
        <w:rPr>
          <w:noProof/>
        </w:rPr>
        <w:t>103</w:t>
      </w:r>
      <w:r>
        <w:rPr>
          <w:noProof/>
        </w:rPr>
        <w:fldChar w:fldCharType="end"/>
      </w:r>
    </w:p>
    <w:p w14:paraId="724ED7CE" w14:textId="50E67611"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_Toc185509574 \h </w:instrText>
      </w:r>
      <w:r>
        <w:rPr>
          <w:noProof/>
        </w:rPr>
      </w:r>
      <w:r>
        <w:rPr>
          <w:noProof/>
        </w:rPr>
        <w:fldChar w:fldCharType="separate"/>
      </w:r>
      <w:r>
        <w:rPr>
          <w:noProof/>
        </w:rPr>
        <w:t>103</w:t>
      </w:r>
      <w:r>
        <w:rPr>
          <w:noProof/>
        </w:rPr>
        <w:fldChar w:fldCharType="end"/>
      </w:r>
    </w:p>
    <w:p w14:paraId="55B9F8D7" w14:textId="4F39B016"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_Toc185509575 \h </w:instrText>
      </w:r>
      <w:r>
        <w:rPr>
          <w:noProof/>
        </w:rPr>
      </w:r>
      <w:r>
        <w:rPr>
          <w:noProof/>
        </w:rPr>
        <w:fldChar w:fldCharType="separate"/>
      </w:r>
      <w:r>
        <w:rPr>
          <w:noProof/>
        </w:rPr>
        <w:t>103</w:t>
      </w:r>
      <w:r>
        <w:rPr>
          <w:noProof/>
        </w:rPr>
        <w:fldChar w:fldCharType="end"/>
      </w:r>
    </w:p>
    <w:p w14:paraId="5A8C2573" w14:textId="0B8C9748"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_Toc185509576 \h </w:instrText>
      </w:r>
      <w:r>
        <w:rPr>
          <w:noProof/>
        </w:rPr>
      </w:r>
      <w:r>
        <w:rPr>
          <w:noProof/>
        </w:rPr>
        <w:fldChar w:fldCharType="separate"/>
      </w:r>
      <w:r>
        <w:rPr>
          <w:noProof/>
        </w:rPr>
        <w:t>103</w:t>
      </w:r>
      <w:r>
        <w:rPr>
          <w:noProof/>
        </w:rPr>
        <w:fldChar w:fldCharType="end"/>
      </w:r>
    </w:p>
    <w:p w14:paraId="4D858258" w14:textId="4D6BB4B4"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6.4</w:t>
      </w:r>
      <w:r>
        <w:rPr>
          <w:rFonts w:asciiTheme="minorHAnsi" w:eastAsiaTheme="minorEastAsia" w:hAnsiTheme="minorHAnsi" w:cstheme="minorBidi"/>
          <w:noProof/>
          <w:kern w:val="2"/>
          <w:sz w:val="22"/>
          <w:szCs w:val="22"/>
          <w:lang w:eastAsia="ko-KR"/>
          <w14:ligatures w14:val="standardContextual"/>
        </w:rPr>
        <w:tab/>
      </w:r>
      <w:r>
        <w:rPr>
          <w:noProof/>
        </w:rPr>
        <w:t>UAE_DAASupport Service API</w:t>
      </w:r>
      <w:r>
        <w:rPr>
          <w:noProof/>
        </w:rPr>
        <w:tab/>
      </w:r>
      <w:r>
        <w:rPr>
          <w:noProof/>
        </w:rPr>
        <w:fldChar w:fldCharType="begin" w:fldLock="1"/>
      </w:r>
      <w:r>
        <w:rPr>
          <w:noProof/>
        </w:rPr>
        <w:instrText xml:space="preserve"> PAGEREF _Toc185509577 \h </w:instrText>
      </w:r>
      <w:r>
        <w:rPr>
          <w:noProof/>
        </w:rPr>
      </w:r>
      <w:r>
        <w:rPr>
          <w:noProof/>
        </w:rPr>
        <w:fldChar w:fldCharType="separate"/>
      </w:r>
      <w:r>
        <w:rPr>
          <w:noProof/>
        </w:rPr>
        <w:t>104</w:t>
      </w:r>
      <w:r>
        <w:rPr>
          <w:noProof/>
        </w:rPr>
        <w:fldChar w:fldCharType="end"/>
      </w:r>
    </w:p>
    <w:p w14:paraId="15E65472" w14:textId="11D8072B"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_Toc185509578 \h </w:instrText>
      </w:r>
      <w:r>
        <w:rPr>
          <w:noProof/>
        </w:rPr>
      </w:r>
      <w:r>
        <w:rPr>
          <w:noProof/>
        </w:rPr>
        <w:fldChar w:fldCharType="separate"/>
      </w:r>
      <w:r>
        <w:rPr>
          <w:noProof/>
        </w:rPr>
        <w:t>104</w:t>
      </w:r>
      <w:r>
        <w:rPr>
          <w:noProof/>
        </w:rPr>
        <w:fldChar w:fldCharType="end"/>
      </w:r>
    </w:p>
    <w:p w14:paraId="40425129" w14:textId="3A4E2033"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6.4.2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_Toc185509579 \h </w:instrText>
      </w:r>
      <w:r>
        <w:rPr>
          <w:noProof/>
        </w:rPr>
      </w:r>
      <w:r>
        <w:rPr>
          <w:noProof/>
        </w:rPr>
        <w:fldChar w:fldCharType="separate"/>
      </w:r>
      <w:r>
        <w:rPr>
          <w:noProof/>
        </w:rPr>
        <w:t>104</w:t>
      </w:r>
      <w:r>
        <w:rPr>
          <w:noProof/>
        </w:rPr>
        <w:fldChar w:fldCharType="end"/>
      </w:r>
    </w:p>
    <w:p w14:paraId="4B307121" w14:textId="3F286313"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6.4.3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_Toc185509580 \h </w:instrText>
      </w:r>
      <w:r>
        <w:rPr>
          <w:noProof/>
        </w:rPr>
      </w:r>
      <w:r>
        <w:rPr>
          <w:noProof/>
        </w:rPr>
        <w:fldChar w:fldCharType="separate"/>
      </w:r>
      <w:r>
        <w:rPr>
          <w:noProof/>
        </w:rPr>
        <w:t>104</w:t>
      </w:r>
      <w:r>
        <w:rPr>
          <w:noProof/>
        </w:rPr>
        <w:fldChar w:fldCharType="end"/>
      </w:r>
    </w:p>
    <w:p w14:paraId="1C70D3A9" w14:textId="11F72DF8"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6.4.3.1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_Toc185509581 \h </w:instrText>
      </w:r>
      <w:r>
        <w:rPr>
          <w:noProof/>
        </w:rPr>
      </w:r>
      <w:r>
        <w:rPr>
          <w:noProof/>
        </w:rPr>
        <w:fldChar w:fldCharType="separate"/>
      </w:r>
      <w:r>
        <w:rPr>
          <w:noProof/>
        </w:rPr>
        <w:t>104</w:t>
      </w:r>
      <w:r>
        <w:rPr>
          <w:noProof/>
        </w:rPr>
        <w:fldChar w:fldCharType="end"/>
      </w:r>
    </w:p>
    <w:p w14:paraId="2F74B79D" w14:textId="1ECDB2FF"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6.4.3.2</w:t>
      </w:r>
      <w:r>
        <w:rPr>
          <w:rFonts w:asciiTheme="minorHAnsi" w:eastAsiaTheme="minorEastAsia" w:hAnsiTheme="minorHAnsi" w:cstheme="minorBidi"/>
          <w:noProof/>
          <w:kern w:val="2"/>
          <w:sz w:val="22"/>
          <w:szCs w:val="22"/>
          <w:lang w:eastAsia="ko-KR"/>
          <w14:ligatures w14:val="standardContextual"/>
        </w:rPr>
        <w:tab/>
      </w:r>
      <w:r>
        <w:rPr>
          <w:noProof/>
        </w:rPr>
        <w:t>Resource: DAA Policies</w:t>
      </w:r>
      <w:r>
        <w:rPr>
          <w:noProof/>
        </w:rPr>
        <w:tab/>
      </w:r>
      <w:r>
        <w:rPr>
          <w:noProof/>
        </w:rPr>
        <w:fldChar w:fldCharType="begin" w:fldLock="1"/>
      </w:r>
      <w:r>
        <w:rPr>
          <w:noProof/>
        </w:rPr>
        <w:instrText xml:space="preserve"> PAGEREF _Toc185509582 \h </w:instrText>
      </w:r>
      <w:r>
        <w:rPr>
          <w:noProof/>
        </w:rPr>
      </w:r>
      <w:r>
        <w:rPr>
          <w:noProof/>
        </w:rPr>
        <w:fldChar w:fldCharType="separate"/>
      </w:r>
      <w:r>
        <w:rPr>
          <w:noProof/>
        </w:rPr>
        <w:t>105</w:t>
      </w:r>
      <w:r>
        <w:rPr>
          <w:noProof/>
        </w:rPr>
        <w:fldChar w:fldCharType="end"/>
      </w:r>
    </w:p>
    <w:p w14:paraId="2BB4C4DF" w14:textId="4C5CB504"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_Toc185509583 \h </w:instrText>
      </w:r>
      <w:r>
        <w:rPr>
          <w:noProof/>
        </w:rPr>
      </w:r>
      <w:r>
        <w:rPr>
          <w:noProof/>
        </w:rPr>
        <w:fldChar w:fldCharType="separate"/>
      </w:r>
      <w:r>
        <w:rPr>
          <w:noProof/>
        </w:rPr>
        <w:t>105</w:t>
      </w:r>
      <w:r>
        <w:rPr>
          <w:noProof/>
        </w:rPr>
        <w:fldChar w:fldCharType="end"/>
      </w:r>
    </w:p>
    <w:p w14:paraId="50F179C0" w14:textId="38DDEB9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_Toc185509584 \h </w:instrText>
      </w:r>
      <w:r>
        <w:rPr>
          <w:noProof/>
        </w:rPr>
      </w:r>
      <w:r>
        <w:rPr>
          <w:noProof/>
        </w:rPr>
        <w:fldChar w:fldCharType="separate"/>
      </w:r>
      <w:r>
        <w:rPr>
          <w:noProof/>
        </w:rPr>
        <w:t>105</w:t>
      </w:r>
      <w:r>
        <w:rPr>
          <w:noProof/>
        </w:rPr>
        <w:fldChar w:fldCharType="end"/>
      </w:r>
    </w:p>
    <w:p w14:paraId="5AD89350" w14:textId="69497ABF"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_Toc185509585 \h </w:instrText>
      </w:r>
      <w:r>
        <w:rPr>
          <w:noProof/>
        </w:rPr>
      </w:r>
      <w:r>
        <w:rPr>
          <w:noProof/>
        </w:rPr>
        <w:fldChar w:fldCharType="separate"/>
      </w:r>
      <w:r>
        <w:rPr>
          <w:noProof/>
        </w:rPr>
        <w:t>105</w:t>
      </w:r>
      <w:r>
        <w:rPr>
          <w:noProof/>
        </w:rPr>
        <w:fldChar w:fldCharType="end"/>
      </w:r>
    </w:p>
    <w:p w14:paraId="419858BA" w14:textId="418FDDDA"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6.4.3.2.3.1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_Toc185509586 \h </w:instrText>
      </w:r>
      <w:r>
        <w:rPr>
          <w:noProof/>
        </w:rPr>
      </w:r>
      <w:r>
        <w:rPr>
          <w:noProof/>
        </w:rPr>
        <w:fldChar w:fldCharType="separate"/>
      </w:r>
      <w:r>
        <w:rPr>
          <w:noProof/>
        </w:rPr>
        <w:t>105</w:t>
      </w:r>
      <w:r>
        <w:rPr>
          <w:noProof/>
        </w:rPr>
        <w:fldChar w:fldCharType="end"/>
      </w:r>
    </w:p>
    <w:p w14:paraId="0C90AA4B" w14:textId="7A446200"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6.4.3.2.3.2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_Toc185509587 \h </w:instrText>
      </w:r>
      <w:r>
        <w:rPr>
          <w:noProof/>
        </w:rPr>
      </w:r>
      <w:r>
        <w:rPr>
          <w:noProof/>
        </w:rPr>
        <w:fldChar w:fldCharType="separate"/>
      </w:r>
      <w:r>
        <w:rPr>
          <w:noProof/>
        </w:rPr>
        <w:t>106</w:t>
      </w:r>
      <w:r>
        <w:rPr>
          <w:noProof/>
        </w:rPr>
        <w:fldChar w:fldCharType="end"/>
      </w:r>
    </w:p>
    <w:p w14:paraId="24E1C71B" w14:textId="59BDFDF5"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_Toc185509588 \h </w:instrText>
      </w:r>
      <w:r>
        <w:rPr>
          <w:noProof/>
        </w:rPr>
      </w:r>
      <w:r>
        <w:rPr>
          <w:noProof/>
        </w:rPr>
        <w:fldChar w:fldCharType="separate"/>
      </w:r>
      <w:r>
        <w:rPr>
          <w:noProof/>
        </w:rPr>
        <w:t>107</w:t>
      </w:r>
      <w:r>
        <w:rPr>
          <w:noProof/>
        </w:rPr>
        <w:fldChar w:fldCharType="end"/>
      </w:r>
    </w:p>
    <w:p w14:paraId="04A011B5" w14:textId="24E6A187"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6.4.3.3</w:t>
      </w:r>
      <w:r>
        <w:rPr>
          <w:rFonts w:asciiTheme="minorHAnsi" w:eastAsiaTheme="minorEastAsia" w:hAnsiTheme="minorHAnsi" w:cstheme="minorBidi"/>
          <w:noProof/>
          <w:kern w:val="2"/>
          <w:sz w:val="22"/>
          <w:szCs w:val="22"/>
          <w:lang w:eastAsia="ko-KR"/>
          <w14:ligatures w14:val="standardContextual"/>
        </w:rPr>
        <w:tab/>
      </w:r>
      <w:r>
        <w:rPr>
          <w:noProof/>
        </w:rPr>
        <w:t>Resource: Individual DAA Policy</w:t>
      </w:r>
      <w:r>
        <w:rPr>
          <w:noProof/>
        </w:rPr>
        <w:tab/>
      </w:r>
      <w:r>
        <w:rPr>
          <w:noProof/>
        </w:rPr>
        <w:fldChar w:fldCharType="begin" w:fldLock="1"/>
      </w:r>
      <w:r>
        <w:rPr>
          <w:noProof/>
        </w:rPr>
        <w:instrText xml:space="preserve"> PAGEREF _Toc185509589 \h </w:instrText>
      </w:r>
      <w:r>
        <w:rPr>
          <w:noProof/>
        </w:rPr>
      </w:r>
      <w:r>
        <w:rPr>
          <w:noProof/>
        </w:rPr>
        <w:fldChar w:fldCharType="separate"/>
      </w:r>
      <w:r>
        <w:rPr>
          <w:noProof/>
        </w:rPr>
        <w:t>107</w:t>
      </w:r>
      <w:r>
        <w:rPr>
          <w:noProof/>
        </w:rPr>
        <w:fldChar w:fldCharType="end"/>
      </w:r>
    </w:p>
    <w:p w14:paraId="0BD3F764" w14:textId="48CB5695"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_Toc185509590 \h </w:instrText>
      </w:r>
      <w:r>
        <w:rPr>
          <w:noProof/>
        </w:rPr>
      </w:r>
      <w:r>
        <w:rPr>
          <w:noProof/>
        </w:rPr>
        <w:fldChar w:fldCharType="separate"/>
      </w:r>
      <w:r>
        <w:rPr>
          <w:noProof/>
        </w:rPr>
        <w:t>107</w:t>
      </w:r>
      <w:r>
        <w:rPr>
          <w:noProof/>
        </w:rPr>
        <w:fldChar w:fldCharType="end"/>
      </w:r>
    </w:p>
    <w:p w14:paraId="5DC6785D" w14:textId="5B1F0FDE"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_Toc185509591 \h </w:instrText>
      </w:r>
      <w:r>
        <w:rPr>
          <w:noProof/>
        </w:rPr>
      </w:r>
      <w:r>
        <w:rPr>
          <w:noProof/>
        </w:rPr>
        <w:fldChar w:fldCharType="separate"/>
      </w:r>
      <w:r>
        <w:rPr>
          <w:noProof/>
        </w:rPr>
        <w:t>107</w:t>
      </w:r>
      <w:r>
        <w:rPr>
          <w:noProof/>
        </w:rPr>
        <w:fldChar w:fldCharType="end"/>
      </w:r>
    </w:p>
    <w:p w14:paraId="22047B1A" w14:textId="59DDBE6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_Toc185509592 \h </w:instrText>
      </w:r>
      <w:r>
        <w:rPr>
          <w:noProof/>
        </w:rPr>
      </w:r>
      <w:r>
        <w:rPr>
          <w:noProof/>
        </w:rPr>
        <w:fldChar w:fldCharType="separate"/>
      </w:r>
      <w:r>
        <w:rPr>
          <w:noProof/>
        </w:rPr>
        <w:t>107</w:t>
      </w:r>
      <w:r>
        <w:rPr>
          <w:noProof/>
        </w:rPr>
        <w:fldChar w:fldCharType="end"/>
      </w:r>
    </w:p>
    <w:p w14:paraId="20F35CD4" w14:textId="202F1757"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6.4.3.3.3.1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_Toc185509593 \h </w:instrText>
      </w:r>
      <w:r>
        <w:rPr>
          <w:noProof/>
        </w:rPr>
      </w:r>
      <w:r>
        <w:rPr>
          <w:noProof/>
        </w:rPr>
        <w:fldChar w:fldCharType="separate"/>
      </w:r>
      <w:r>
        <w:rPr>
          <w:noProof/>
        </w:rPr>
        <w:t>107</w:t>
      </w:r>
      <w:r>
        <w:rPr>
          <w:noProof/>
        </w:rPr>
        <w:fldChar w:fldCharType="end"/>
      </w:r>
    </w:p>
    <w:p w14:paraId="333CF653" w14:textId="04F7A612"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6.4.3.3.3.2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_Toc185509594 \h </w:instrText>
      </w:r>
      <w:r>
        <w:rPr>
          <w:noProof/>
        </w:rPr>
      </w:r>
      <w:r>
        <w:rPr>
          <w:noProof/>
        </w:rPr>
        <w:fldChar w:fldCharType="separate"/>
      </w:r>
      <w:r>
        <w:rPr>
          <w:noProof/>
        </w:rPr>
        <w:t>108</w:t>
      </w:r>
      <w:r>
        <w:rPr>
          <w:noProof/>
        </w:rPr>
        <w:fldChar w:fldCharType="end"/>
      </w:r>
    </w:p>
    <w:p w14:paraId="44C2A8AA" w14:textId="5B8AFD43"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6.4.3.3.3.3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_Toc185509595 \h </w:instrText>
      </w:r>
      <w:r>
        <w:rPr>
          <w:noProof/>
        </w:rPr>
      </w:r>
      <w:r>
        <w:rPr>
          <w:noProof/>
        </w:rPr>
        <w:fldChar w:fldCharType="separate"/>
      </w:r>
      <w:r>
        <w:rPr>
          <w:noProof/>
        </w:rPr>
        <w:t>109</w:t>
      </w:r>
      <w:r>
        <w:rPr>
          <w:noProof/>
        </w:rPr>
        <w:fldChar w:fldCharType="end"/>
      </w:r>
    </w:p>
    <w:p w14:paraId="7ACD6BC7" w14:textId="72230145"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lastRenderedPageBreak/>
        <w:t>6.4.3.3.3.4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_Toc185509596 \h </w:instrText>
      </w:r>
      <w:r>
        <w:rPr>
          <w:noProof/>
        </w:rPr>
      </w:r>
      <w:r>
        <w:rPr>
          <w:noProof/>
        </w:rPr>
        <w:fldChar w:fldCharType="separate"/>
      </w:r>
      <w:r>
        <w:rPr>
          <w:noProof/>
        </w:rPr>
        <w:t>110</w:t>
      </w:r>
      <w:r>
        <w:rPr>
          <w:noProof/>
        </w:rPr>
        <w:fldChar w:fldCharType="end"/>
      </w:r>
    </w:p>
    <w:p w14:paraId="35ACB252" w14:textId="6F94549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_Toc185509597 \h </w:instrText>
      </w:r>
      <w:r>
        <w:rPr>
          <w:noProof/>
        </w:rPr>
      </w:r>
      <w:r>
        <w:rPr>
          <w:noProof/>
        </w:rPr>
        <w:fldChar w:fldCharType="separate"/>
      </w:r>
      <w:r>
        <w:rPr>
          <w:noProof/>
        </w:rPr>
        <w:t>111</w:t>
      </w:r>
      <w:r>
        <w:rPr>
          <w:noProof/>
        </w:rPr>
        <w:fldChar w:fldCharType="end"/>
      </w:r>
    </w:p>
    <w:p w14:paraId="3D41C589" w14:textId="30D8F377"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6.4.4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_Toc185509598 \h </w:instrText>
      </w:r>
      <w:r>
        <w:rPr>
          <w:noProof/>
        </w:rPr>
      </w:r>
      <w:r>
        <w:rPr>
          <w:noProof/>
        </w:rPr>
        <w:fldChar w:fldCharType="separate"/>
      </w:r>
      <w:r>
        <w:rPr>
          <w:noProof/>
        </w:rPr>
        <w:t>111</w:t>
      </w:r>
      <w:r>
        <w:rPr>
          <w:noProof/>
        </w:rPr>
        <w:fldChar w:fldCharType="end"/>
      </w:r>
    </w:p>
    <w:p w14:paraId="1F43F921" w14:textId="5637E51B"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6.4.4.1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_Toc185509599 \h </w:instrText>
      </w:r>
      <w:r>
        <w:rPr>
          <w:noProof/>
        </w:rPr>
      </w:r>
      <w:r>
        <w:rPr>
          <w:noProof/>
        </w:rPr>
        <w:fldChar w:fldCharType="separate"/>
      </w:r>
      <w:r>
        <w:rPr>
          <w:noProof/>
        </w:rPr>
        <w:t>111</w:t>
      </w:r>
      <w:r>
        <w:rPr>
          <w:noProof/>
        </w:rPr>
        <w:fldChar w:fldCharType="end"/>
      </w:r>
    </w:p>
    <w:p w14:paraId="0DB93119" w14:textId="0FCD9409"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6.4.4.2</w:t>
      </w:r>
      <w:r>
        <w:rPr>
          <w:rFonts w:asciiTheme="minorHAnsi" w:eastAsiaTheme="minorEastAsia" w:hAnsiTheme="minorHAnsi" w:cstheme="minorBidi"/>
          <w:noProof/>
          <w:kern w:val="2"/>
          <w:sz w:val="22"/>
          <w:szCs w:val="22"/>
          <w:lang w:eastAsia="ko-KR"/>
          <w14:ligatures w14:val="standardContextual"/>
        </w:rPr>
        <w:tab/>
      </w:r>
      <w:r>
        <w:rPr>
          <w:noProof/>
        </w:rPr>
        <w:t>Operation: InformDAAEvents</w:t>
      </w:r>
      <w:r>
        <w:rPr>
          <w:noProof/>
        </w:rPr>
        <w:tab/>
      </w:r>
      <w:r>
        <w:rPr>
          <w:noProof/>
        </w:rPr>
        <w:fldChar w:fldCharType="begin" w:fldLock="1"/>
      </w:r>
      <w:r>
        <w:rPr>
          <w:noProof/>
        </w:rPr>
        <w:instrText xml:space="preserve"> PAGEREF _Toc185509600 \h </w:instrText>
      </w:r>
      <w:r>
        <w:rPr>
          <w:noProof/>
        </w:rPr>
      </w:r>
      <w:r>
        <w:rPr>
          <w:noProof/>
        </w:rPr>
        <w:fldChar w:fldCharType="separate"/>
      </w:r>
      <w:r>
        <w:rPr>
          <w:noProof/>
        </w:rPr>
        <w:t>112</w:t>
      </w:r>
      <w:r>
        <w:rPr>
          <w:noProof/>
        </w:rPr>
        <w:fldChar w:fldCharType="end"/>
      </w:r>
    </w:p>
    <w:p w14:paraId="149D31D9" w14:textId="54AF3CD9"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_Toc185509601 \h </w:instrText>
      </w:r>
      <w:r>
        <w:rPr>
          <w:noProof/>
        </w:rPr>
      </w:r>
      <w:r>
        <w:rPr>
          <w:noProof/>
        </w:rPr>
        <w:fldChar w:fldCharType="separate"/>
      </w:r>
      <w:r>
        <w:rPr>
          <w:noProof/>
        </w:rPr>
        <w:t>112</w:t>
      </w:r>
      <w:r>
        <w:rPr>
          <w:noProof/>
        </w:rPr>
        <w:fldChar w:fldCharType="end"/>
      </w:r>
    </w:p>
    <w:p w14:paraId="6D8E1A49" w14:textId="33565FF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_Toc185509602 \h </w:instrText>
      </w:r>
      <w:r>
        <w:rPr>
          <w:noProof/>
        </w:rPr>
      </w:r>
      <w:r>
        <w:rPr>
          <w:noProof/>
        </w:rPr>
        <w:fldChar w:fldCharType="separate"/>
      </w:r>
      <w:r>
        <w:rPr>
          <w:noProof/>
        </w:rPr>
        <w:t>112</w:t>
      </w:r>
      <w:r>
        <w:rPr>
          <w:noProof/>
        </w:rPr>
        <w:fldChar w:fldCharType="end"/>
      </w:r>
    </w:p>
    <w:p w14:paraId="7F935528" w14:textId="2C1B629B"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6.4.5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_Toc185509603 \h </w:instrText>
      </w:r>
      <w:r>
        <w:rPr>
          <w:noProof/>
        </w:rPr>
      </w:r>
      <w:r>
        <w:rPr>
          <w:noProof/>
        </w:rPr>
        <w:fldChar w:fldCharType="separate"/>
      </w:r>
      <w:r>
        <w:rPr>
          <w:noProof/>
        </w:rPr>
        <w:t>113</w:t>
      </w:r>
      <w:r>
        <w:rPr>
          <w:noProof/>
        </w:rPr>
        <w:fldChar w:fldCharType="end"/>
      </w:r>
    </w:p>
    <w:p w14:paraId="5236DC70" w14:textId="17DEAF34"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6.4.5.1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_Toc185509604 \h </w:instrText>
      </w:r>
      <w:r>
        <w:rPr>
          <w:noProof/>
        </w:rPr>
      </w:r>
      <w:r>
        <w:rPr>
          <w:noProof/>
        </w:rPr>
        <w:fldChar w:fldCharType="separate"/>
      </w:r>
      <w:r>
        <w:rPr>
          <w:noProof/>
        </w:rPr>
        <w:t>113</w:t>
      </w:r>
      <w:r>
        <w:rPr>
          <w:noProof/>
        </w:rPr>
        <w:fldChar w:fldCharType="end"/>
      </w:r>
    </w:p>
    <w:p w14:paraId="1DB386BD" w14:textId="73348B24"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CD49D9">
        <w:rPr>
          <w:noProof/>
          <w:lang w:val="en-US"/>
        </w:rPr>
        <w:t>.5.2</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DAA Policy Configuration Completion Status Notification</w:t>
      </w:r>
      <w:r>
        <w:rPr>
          <w:noProof/>
        </w:rPr>
        <w:tab/>
      </w:r>
      <w:r>
        <w:rPr>
          <w:noProof/>
        </w:rPr>
        <w:fldChar w:fldCharType="begin" w:fldLock="1"/>
      </w:r>
      <w:r>
        <w:rPr>
          <w:noProof/>
        </w:rPr>
        <w:instrText xml:space="preserve"> PAGEREF _Toc185509605 \h </w:instrText>
      </w:r>
      <w:r>
        <w:rPr>
          <w:noProof/>
        </w:rPr>
      </w:r>
      <w:r>
        <w:rPr>
          <w:noProof/>
        </w:rPr>
        <w:fldChar w:fldCharType="separate"/>
      </w:r>
      <w:r>
        <w:rPr>
          <w:noProof/>
        </w:rPr>
        <w:t>114</w:t>
      </w:r>
      <w:r>
        <w:rPr>
          <w:noProof/>
        </w:rPr>
        <w:fldChar w:fldCharType="end"/>
      </w:r>
    </w:p>
    <w:p w14:paraId="0B44B02B" w14:textId="3C3A277B"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w:t>
      </w:r>
      <w:r w:rsidRPr="00CD49D9">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Description</w:t>
      </w:r>
      <w:r>
        <w:rPr>
          <w:noProof/>
        </w:rPr>
        <w:tab/>
      </w:r>
      <w:r>
        <w:rPr>
          <w:noProof/>
        </w:rPr>
        <w:fldChar w:fldCharType="begin" w:fldLock="1"/>
      </w:r>
      <w:r>
        <w:rPr>
          <w:noProof/>
        </w:rPr>
        <w:instrText xml:space="preserve"> PAGEREF _Toc185509606 \h </w:instrText>
      </w:r>
      <w:r>
        <w:rPr>
          <w:noProof/>
        </w:rPr>
      </w:r>
      <w:r>
        <w:rPr>
          <w:noProof/>
        </w:rPr>
        <w:fldChar w:fldCharType="separate"/>
      </w:r>
      <w:r>
        <w:rPr>
          <w:noProof/>
        </w:rPr>
        <w:t>114</w:t>
      </w:r>
      <w:r>
        <w:rPr>
          <w:noProof/>
        </w:rPr>
        <w:fldChar w:fldCharType="end"/>
      </w:r>
    </w:p>
    <w:p w14:paraId="65271B3D" w14:textId="1336212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_Toc185509607 \h </w:instrText>
      </w:r>
      <w:r>
        <w:rPr>
          <w:noProof/>
        </w:rPr>
      </w:r>
      <w:r>
        <w:rPr>
          <w:noProof/>
        </w:rPr>
        <w:fldChar w:fldCharType="separate"/>
      </w:r>
      <w:r>
        <w:rPr>
          <w:noProof/>
        </w:rPr>
        <w:t>114</w:t>
      </w:r>
      <w:r>
        <w:rPr>
          <w:noProof/>
        </w:rPr>
        <w:fldChar w:fldCharType="end"/>
      </w:r>
    </w:p>
    <w:p w14:paraId="284CE727" w14:textId="234644AB"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_Toc185509608 \h </w:instrText>
      </w:r>
      <w:r>
        <w:rPr>
          <w:noProof/>
        </w:rPr>
      </w:r>
      <w:r>
        <w:rPr>
          <w:noProof/>
        </w:rPr>
        <w:fldChar w:fldCharType="separate"/>
      </w:r>
      <w:r>
        <w:rPr>
          <w:noProof/>
        </w:rPr>
        <w:t>114</w:t>
      </w:r>
      <w:r>
        <w:rPr>
          <w:noProof/>
        </w:rPr>
        <w:fldChar w:fldCharType="end"/>
      </w:r>
    </w:p>
    <w:p w14:paraId="294C7D8A" w14:textId="6DA8E64C"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6.4.5.2.3.1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_Toc185509609 \h </w:instrText>
      </w:r>
      <w:r>
        <w:rPr>
          <w:noProof/>
        </w:rPr>
      </w:r>
      <w:r>
        <w:rPr>
          <w:noProof/>
        </w:rPr>
        <w:fldChar w:fldCharType="separate"/>
      </w:r>
      <w:r>
        <w:rPr>
          <w:noProof/>
        </w:rPr>
        <w:t>114</w:t>
      </w:r>
      <w:r>
        <w:rPr>
          <w:noProof/>
        </w:rPr>
        <w:fldChar w:fldCharType="end"/>
      </w:r>
    </w:p>
    <w:p w14:paraId="7678DDB6" w14:textId="3908284B"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CD49D9">
        <w:rPr>
          <w:noProof/>
          <w:lang w:val="en-US"/>
        </w:rPr>
        <w:t>.5.3</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DAA Events Notification</w:t>
      </w:r>
      <w:r>
        <w:rPr>
          <w:noProof/>
        </w:rPr>
        <w:tab/>
      </w:r>
      <w:r>
        <w:rPr>
          <w:noProof/>
        </w:rPr>
        <w:fldChar w:fldCharType="begin" w:fldLock="1"/>
      </w:r>
      <w:r>
        <w:rPr>
          <w:noProof/>
        </w:rPr>
        <w:instrText xml:space="preserve"> PAGEREF _Toc185509610 \h </w:instrText>
      </w:r>
      <w:r>
        <w:rPr>
          <w:noProof/>
        </w:rPr>
      </w:r>
      <w:r>
        <w:rPr>
          <w:noProof/>
        </w:rPr>
        <w:fldChar w:fldCharType="separate"/>
      </w:r>
      <w:r>
        <w:rPr>
          <w:noProof/>
        </w:rPr>
        <w:t>115</w:t>
      </w:r>
      <w:r>
        <w:rPr>
          <w:noProof/>
        </w:rPr>
        <w:fldChar w:fldCharType="end"/>
      </w:r>
    </w:p>
    <w:p w14:paraId="15DE935E" w14:textId="2898562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w:t>
      </w:r>
      <w:r w:rsidRPr="00CD49D9">
        <w:rPr>
          <w:noProof/>
          <w:lang w:val="en-US"/>
        </w:rPr>
        <w:t>.5.3.1</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Description</w:t>
      </w:r>
      <w:r>
        <w:rPr>
          <w:noProof/>
        </w:rPr>
        <w:tab/>
      </w:r>
      <w:r>
        <w:rPr>
          <w:noProof/>
        </w:rPr>
        <w:fldChar w:fldCharType="begin" w:fldLock="1"/>
      </w:r>
      <w:r>
        <w:rPr>
          <w:noProof/>
        </w:rPr>
        <w:instrText xml:space="preserve"> PAGEREF _Toc185509611 \h </w:instrText>
      </w:r>
      <w:r>
        <w:rPr>
          <w:noProof/>
        </w:rPr>
      </w:r>
      <w:r>
        <w:rPr>
          <w:noProof/>
        </w:rPr>
        <w:fldChar w:fldCharType="separate"/>
      </w:r>
      <w:r>
        <w:rPr>
          <w:noProof/>
        </w:rPr>
        <w:t>115</w:t>
      </w:r>
      <w:r>
        <w:rPr>
          <w:noProof/>
        </w:rPr>
        <w:fldChar w:fldCharType="end"/>
      </w:r>
    </w:p>
    <w:p w14:paraId="16C8478E" w14:textId="6509C26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_Toc185509612 \h </w:instrText>
      </w:r>
      <w:r>
        <w:rPr>
          <w:noProof/>
        </w:rPr>
      </w:r>
      <w:r>
        <w:rPr>
          <w:noProof/>
        </w:rPr>
        <w:fldChar w:fldCharType="separate"/>
      </w:r>
      <w:r>
        <w:rPr>
          <w:noProof/>
        </w:rPr>
        <w:t>115</w:t>
      </w:r>
      <w:r>
        <w:rPr>
          <w:noProof/>
        </w:rPr>
        <w:fldChar w:fldCharType="end"/>
      </w:r>
    </w:p>
    <w:p w14:paraId="1C6DD43A" w14:textId="743A722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_Toc185509613 \h </w:instrText>
      </w:r>
      <w:r>
        <w:rPr>
          <w:noProof/>
        </w:rPr>
      </w:r>
      <w:r>
        <w:rPr>
          <w:noProof/>
        </w:rPr>
        <w:fldChar w:fldCharType="separate"/>
      </w:r>
      <w:r>
        <w:rPr>
          <w:noProof/>
        </w:rPr>
        <w:t>115</w:t>
      </w:r>
      <w:r>
        <w:rPr>
          <w:noProof/>
        </w:rPr>
        <w:fldChar w:fldCharType="end"/>
      </w:r>
    </w:p>
    <w:p w14:paraId="3C736D0B" w14:textId="0F930E09"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6.4.5.3.3.1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_Toc185509614 \h </w:instrText>
      </w:r>
      <w:r>
        <w:rPr>
          <w:noProof/>
        </w:rPr>
      </w:r>
      <w:r>
        <w:rPr>
          <w:noProof/>
        </w:rPr>
        <w:fldChar w:fldCharType="separate"/>
      </w:r>
      <w:r>
        <w:rPr>
          <w:noProof/>
        </w:rPr>
        <w:t>115</w:t>
      </w:r>
      <w:r>
        <w:rPr>
          <w:noProof/>
        </w:rPr>
        <w:fldChar w:fldCharType="end"/>
      </w:r>
    </w:p>
    <w:p w14:paraId="332B0CC6" w14:textId="5BF1D174"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6.4.6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_Toc185509615 \h </w:instrText>
      </w:r>
      <w:r>
        <w:rPr>
          <w:noProof/>
        </w:rPr>
      </w:r>
      <w:r>
        <w:rPr>
          <w:noProof/>
        </w:rPr>
        <w:fldChar w:fldCharType="separate"/>
      </w:r>
      <w:r>
        <w:rPr>
          <w:noProof/>
        </w:rPr>
        <w:t>116</w:t>
      </w:r>
      <w:r>
        <w:rPr>
          <w:noProof/>
        </w:rPr>
        <w:fldChar w:fldCharType="end"/>
      </w:r>
    </w:p>
    <w:p w14:paraId="1595D03D" w14:textId="4540C8EF"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6.4.6.1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_Toc185509616 \h </w:instrText>
      </w:r>
      <w:r>
        <w:rPr>
          <w:noProof/>
        </w:rPr>
      </w:r>
      <w:r>
        <w:rPr>
          <w:noProof/>
        </w:rPr>
        <w:fldChar w:fldCharType="separate"/>
      </w:r>
      <w:r>
        <w:rPr>
          <w:noProof/>
        </w:rPr>
        <w:t>116</w:t>
      </w:r>
      <w:r>
        <w:rPr>
          <w:noProof/>
        </w:rPr>
        <w:fldChar w:fldCharType="end"/>
      </w:r>
    </w:p>
    <w:p w14:paraId="2F627280" w14:textId="4365993B"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CD49D9">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Structured data types</w:t>
      </w:r>
      <w:r>
        <w:rPr>
          <w:noProof/>
        </w:rPr>
        <w:tab/>
      </w:r>
      <w:r>
        <w:rPr>
          <w:noProof/>
        </w:rPr>
        <w:fldChar w:fldCharType="begin" w:fldLock="1"/>
      </w:r>
      <w:r>
        <w:rPr>
          <w:noProof/>
        </w:rPr>
        <w:instrText xml:space="preserve"> PAGEREF _Toc185509617 \h </w:instrText>
      </w:r>
      <w:r>
        <w:rPr>
          <w:noProof/>
        </w:rPr>
      </w:r>
      <w:r>
        <w:rPr>
          <w:noProof/>
        </w:rPr>
        <w:fldChar w:fldCharType="separate"/>
      </w:r>
      <w:r>
        <w:rPr>
          <w:noProof/>
        </w:rPr>
        <w:t>117</w:t>
      </w:r>
      <w:r>
        <w:rPr>
          <w:noProof/>
        </w:rPr>
        <w:fldChar w:fldCharType="end"/>
      </w:r>
    </w:p>
    <w:p w14:paraId="6ECF7722" w14:textId="2E0DB129"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_Toc185509618 \h </w:instrText>
      </w:r>
      <w:r>
        <w:rPr>
          <w:noProof/>
        </w:rPr>
      </w:r>
      <w:r>
        <w:rPr>
          <w:noProof/>
        </w:rPr>
        <w:fldChar w:fldCharType="separate"/>
      </w:r>
      <w:r>
        <w:rPr>
          <w:noProof/>
        </w:rPr>
        <w:t>117</w:t>
      </w:r>
      <w:r>
        <w:rPr>
          <w:noProof/>
        </w:rPr>
        <w:fldChar w:fldCharType="end"/>
      </w:r>
    </w:p>
    <w:p w14:paraId="281A3D01" w14:textId="4DACE914"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6.4.6.2.2</w:t>
      </w:r>
      <w:r>
        <w:rPr>
          <w:rFonts w:asciiTheme="minorHAnsi" w:eastAsiaTheme="minorEastAsia" w:hAnsiTheme="minorHAnsi" w:cstheme="minorBidi"/>
          <w:noProof/>
          <w:kern w:val="2"/>
          <w:sz w:val="22"/>
          <w:szCs w:val="22"/>
          <w:lang w:eastAsia="ko-KR"/>
          <w14:ligatures w14:val="standardContextual"/>
        </w:rPr>
        <w:tab/>
      </w:r>
      <w:r>
        <w:rPr>
          <w:noProof/>
        </w:rPr>
        <w:t>Type: DAAPolReq</w:t>
      </w:r>
      <w:r>
        <w:rPr>
          <w:noProof/>
        </w:rPr>
        <w:tab/>
      </w:r>
      <w:r>
        <w:rPr>
          <w:noProof/>
        </w:rPr>
        <w:fldChar w:fldCharType="begin" w:fldLock="1"/>
      </w:r>
      <w:r>
        <w:rPr>
          <w:noProof/>
        </w:rPr>
        <w:instrText xml:space="preserve"> PAGEREF _Toc185509619 \h </w:instrText>
      </w:r>
      <w:r>
        <w:rPr>
          <w:noProof/>
        </w:rPr>
      </w:r>
      <w:r>
        <w:rPr>
          <w:noProof/>
        </w:rPr>
        <w:fldChar w:fldCharType="separate"/>
      </w:r>
      <w:r>
        <w:rPr>
          <w:noProof/>
        </w:rPr>
        <w:t>118</w:t>
      </w:r>
      <w:r>
        <w:rPr>
          <w:noProof/>
        </w:rPr>
        <w:fldChar w:fldCharType="end"/>
      </w:r>
    </w:p>
    <w:p w14:paraId="11A30756" w14:textId="0DBBE21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6.4.6.2.3</w:t>
      </w:r>
      <w:r>
        <w:rPr>
          <w:rFonts w:asciiTheme="minorHAnsi" w:eastAsiaTheme="minorEastAsia" w:hAnsiTheme="minorHAnsi" w:cstheme="minorBidi"/>
          <w:noProof/>
          <w:kern w:val="2"/>
          <w:sz w:val="22"/>
          <w:szCs w:val="22"/>
          <w:lang w:eastAsia="ko-KR"/>
          <w14:ligatures w14:val="standardContextual"/>
        </w:rPr>
        <w:tab/>
      </w:r>
      <w:r>
        <w:rPr>
          <w:noProof/>
        </w:rPr>
        <w:t>Type: DAAPolResp</w:t>
      </w:r>
      <w:r>
        <w:rPr>
          <w:noProof/>
        </w:rPr>
        <w:tab/>
      </w:r>
      <w:r>
        <w:rPr>
          <w:noProof/>
        </w:rPr>
        <w:fldChar w:fldCharType="begin" w:fldLock="1"/>
      </w:r>
      <w:r>
        <w:rPr>
          <w:noProof/>
        </w:rPr>
        <w:instrText xml:space="preserve"> PAGEREF _Toc185509620 \h </w:instrText>
      </w:r>
      <w:r>
        <w:rPr>
          <w:noProof/>
        </w:rPr>
      </w:r>
      <w:r>
        <w:rPr>
          <w:noProof/>
        </w:rPr>
        <w:fldChar w:fldCharType="separate"/>
      </w:r>
      <w:r>
        <w:rPr>
          <w:noProof/>
        </w:rPr>
        <w:t>118</w:t>
      </w:r>
      <w:r>
        <w:rPr>
          <w:noProof/>
        </w:rPr>
        <w:fldChar w:fldCharType="end"/>
      </w:r>
    </w:p>
    <w:p w14:paraId="365D3C05" w14:textId="6357157D"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6.4.6.2.4</w:t>
      </w:r>
      <w:r>
        <w:rPr>
          <w:rFonts w:asciiTheme="minorHAnsi" w:eastAsiaTheme="minorEastAsia" w:hAnsiTheme="minorHAnsi" w:cstheme="minorBidi"/>
          <w:noProof/>
          <w:kern w:val="2"/>
          <w:sz w:val="22"/>
          <w:szCs w:val="22"/>
          <w:lang w:eastAsia="ko-KR"/>
          <w14:ligatures w14:val="standardContextual"/>
        </w:rPr>
        <w:tab/>
      </w:r>
      <w:r>
        <w:rPr>
          <w:noProof/>
        </w:rPr>
        <w:t>Type: DAAPolicy</w:t>
      </w:r>
      <w:r>
        <w:rPr>
          <w:noProof/>
        </w:rPr>
        <w:tab/>
      </w:r>
      <w:r>
        <w:rPr>
          <w:noProof/>
        </w:rPr>
        <w:fldChar w:fldCharType="begin" w:fldLock="1"/>
      </w:r>
      <w:r>
        <w:rPr>
          <w:noProof/>
        </w:rPr>
        <w:instrText xml:space="preserve"> PAGEREF _Toc185509621 \h </w:instrText>
      </w:r>
      <w:r>
        <w:rPr>
          <w:noProof/>
        </w:rPr>
      </w:r>
      <w:r>
        <w:rPr>
          <w:noProof/>
        </w:rPr>
        <w:fldChar w:fldCharType="separate"/>
      </w:r>
      <w:r>
        <w:rPr>
          <w:noProof/>
        </w:rPr>
        <w:t>118</w:t>
      </w:r>
      <w:r>
        <w:rPr>
          <w:noProof/>
        </w:rPr>
        <w:fldChar w:fldCharType="end"/>
      </w:r>
    </w:p>
    <w:p w14:paraId="31D45420" w14:textId="226686DD"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6.4.6.2.5</w:t>
      </w:r>
      <w:r>
        <w:rPr>
          <w:rFonts w:asciiTheme="minorHAnsi" w:eastAsiaTheme="minorEastAsia" w:hAnsiTheme="minorHAnsi" w:cstheme="minorBidi"/>
          <w:noProof/>
          <w:kern w:val="2"/>
          <w:sz w:val="22"/>
          <w:szCs w:val="22"/>
          <w:lang w:eastAsia="ko-KR"/>
          <w14:ligatures w14:val="standardContextual"/>
        </w:rPr>
        <w:tab/>
      </w:r>
      <w:r>
        <w:rPr>
          <w:noProof/>
        </w:rPr>
        <w:t>Type: DAAPolicyPatch</w:t>
      </w:r>
      <w:r>
        <w:rPr>
          <w:noProof/>
        </w:rPr>
        <w:tab/>
      </w:r>
      <w:r>
        <w:rPr>
          <w:noProof/>
        </w:rPr>
        <w:fldChar w:fldCharType="begin" w:fldLock="1"/>
      </w:r>
      <w:r>
        <w:rPr>
          <w:noProof/>
        </w:rPr>
        <w:instrText xml:space="preserve"> PAGEREF _Toc185509622 \h </w:instrText>
      </w:r>
      <w:r>
        <w:rPr>
          <w:noProof/>
        </w:rPr>
      </w:r>
      <w:r>
        <w:rPr>
          <w:noProof/>
        </w:rPr>
        <w:fldChar w:fldCharType="separate"/>
      </w:r>
      <w:r>
        <w:rPr>
          <w:noProof/>
        </w:rPr>
        <w:t>119</w:t>
      </w:r>
      <w:r>
        <w:rPr>
          <w:noProof/>
        </w:rPr>
        <w:fldChar w:fldCharType="end"/>
      </w:r>
    </w:p>
    <w:p w14:paraId="39AC0DF7" w14:textId="41D95F9B"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6.4.6.2.6</w:t>
      </w:r>
      <w:r>
        <w:rPr>
          <w:rFonts w:asciiTheme="minorHAnsi" w:eastAsiaTheme="minorEastAsia" w:hAnsiTheme="minorHAnsi" w:cstheme="minorBidi"/>
          <w:noProof/>
          <w:kern w:val="2"/>
          <w:sz w:val="22"/>
          <w:szCs w:val="22"/>
          <w:lang w:eastAsia="ko-KR"/>
          <w14:ligatures w14:val="standardContextual"/>
        </w:rPr>
        <w:tab/>
      </w:r>
      <w:r>
        <w:rPr>
          <w:noProof/>
        </w:rPr>
        <w:t>Type: DAAAppPolicy</w:t>
      </w:r>
      <w:r>
        <w:rPr>
          <w:noProof/>
        </w:rPr>
        <w:tab/>
      </w:r>
      <w:r>
        <w:rPr>
          <w:noProof/>
        </w:rPr>
        <w:fldChar w:fldCharType="begin" w:fldLock="1"/>
      </w:r>
      <w:r>
        <w:rPr>
          <w:noProof/>
        </w:rPr>
        <w:instrText xml:space="preserve"> PAGEREF _Toc185509623 \h </w:instrText>
      </w:r>
      <w:r>
        <w:rPr>
          <w:noProof/>
        </w:rPr>
      </w:r>
      <w:r>
        <w:rPr>
          <w:noProof/>
        </w:rPr>
        <w:fldChar w:fldCharType="separate"/>
      </w:r>
      <w:r>
        <w:rPr>
          <w:noProof/>
        </w:rPr>
        <w:t>119</w:t>
      </w:r>
      <w:r>
        <w:rPr>
          <w:noProof/>
        </w:rPr>
        <w:fldChar w:fldCharType="end"/>
      </w:r>
    </w:p>
    <w:p w14:paraId="18A09B5E" w14:textId="47804EAE"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6.4.6.2.7</w:t>
      </w:r>
      <w:r>
        <w:rPr>
          <w:rFonts w:asciiTheme="minorHAnsi" w:eastAsiaTheme="minorEastAsia" w:hAnsiTheme="minorHAnsi" w:cstheme="minorBidi"/>
          <w:noProof/>
          <w:kern w:val="2"/>
          <w:sz w:val="22"/>
          <w:szCs w:val="22"/>
          <w:lang w:eastAsia="ko-KR"/>
          <w14:ligatures w14:val="standardContextual"/>
        </w:rPr>
        <w:tab/>
      </w:r>
      <w:r>
        <w:rPr>
          <w:noProof/>
        </w:rPr>
        <w:t>Type: InformDAAEventsReq</w:t>
      </w:r>
      <w:r>
        <w:rPr>
          <w:noProof/>
        </w:rPr>
        <w:tab/>
      </w:r>
      <w:r>
        <w:rPr>
          <w:noProof/>
        </w:rPr>
        <w:fldChar w:fldCharType="begin" w:fldLock="1"/>
      </w:r>
      <w:r>
        <w:rPr>
          <w:noProof/>
        </w:rPr>
        <w:instrText xml:space="preserve"> PAGEREF _Toc185509624 \h </w:instrText>
      </w:r>
      <w:r>
        <w:rPr>
          <w:noProof/>
        </w:rPr>
      </w:r>
      <w:r>
        <w:rPr>
          <w:noProof/>
        </w:rPr>
        <w:fldChar w:fldCharType="separate"/>
      </w:r>
      <w:r>
        <w:rPr>
          <w:noProof/>
        </w:rPr>
        <w:t>120</w:t>
      </w:r>
      <w:r>
        <w:rPr>
          <w:noProof/>
        </w:rPr>
        <w:fldChar w:fldCharType="end"/>
      </w:r>
    </w:p>
    <w:p w14:paraId="6475286F" w14:textId="3D2CD0E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6.4.6.2.8</w:t>
      </w:r>
      <w:r>
        <w:rPr>
          <w:rFonts w:asciiTheme="minorHAnsi" w:eastAsiaTheme="minorEastAsia" w:hAnsiTheme="minorHAnsi" w:cstheme="minorBidi"/>
          <w:noProof/>
          <w:kern w:val="2"/>
          <w:sz w:val="22"/>
          <w:szCs w:val="22"/>
          <w:lang w:eastAsia="ko-KR"/>
          <w14:ligatures w14:val="standardContextual"/>
        </w:rPr>
        <w:tab/>
      </w:r>
      <w:r>
        <w:rPr>
          <w:noProof/>
        </w:rPr>
        <w:t>Type: DAAPolConfigNotif</w:t>
      </w:r>
      <w:r>
        <w:rPr>
          <w:noProof/>
        </w:rPr>
        <w:tab/>
      </w:r>
      <w:r>
        <w:rPr>
          <w:noProof/>
        </w:rPr>
        <w:fldChar w:fldCharType="begin" w:fldLock="1"/>
      </w:r>
      <w:r>
        <w:rPr>
          <w:noProof/>
        </w:rPr>
        <w:instrText xml:space="preserve"> PAGEREF _Toc185509625 \h </w:instrText>
      </w:r>
      <w:r>
        <w:rPr>
          <w:noProof/>
        </w:rPr>
      </w:r>
      <w:r>
        <w:rPr>
          <w:noProof/>
        </w:rPr>
        <w:fldChar w:fldCharType="separate"/>
      </w:r>
      <w:r>
        <w:rPr>
          <w:noProof/>
        </w:rPr>
        <w:t>120</w:t>
      </w:r>
      <w:r>
        <w:rPr>
          <w:noProof/>
        </w:rPr>
        <w:fldChar w:fldCharType="end"/>
      </w:r>
    </w:p>
    <w:p w14:paraId="7D9D0881" w14:textId="792E2E2B"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6.4.6.2.9</w:t>
      </w:r>
      <w:r>
        <w:rPr>
          <w:rFonts w:asciiTheme="minorHAnsi" w:eastAsiaTheme="minorEastAsia" w:hAnsiTheme="minorHAnsi" w:cstheme="minorBidi"/>
          <w:noProof/>
          <w:kern w:val="2"/>
          <w:sz w:val="22"/>
          <w:szCs w:val="22"/>
          <w:lang w:eastAsia="ko-KR"/>
          <w14:ligatures w14:val="standardContextual"/>
        </w:rPr>
        <w:tab/>
      </w:r>
      <w:r>
        <w:rPr>
          <w:noProof/>
        </w:rPr>
        <w:t>Type: DAAEventsInfo</w:t>
      </w:r>
      <w:r>
        <w:rPr>
          <w:noProof/>
        </w:rPr>
        <w:tab/>
      </w:r>
      <w:r>
        <w:rPr>
          <w:noProof/>
        </w:rPr>
        <w:fldChar w:fldCharType="begin" w:fldLock="1"/>
      </w:r>
      <w:r>
        <w:rPr>
          <w:noProof/>
        </w:rPr>
        <w:instrText xml:space="preserve"> PAGEREF _Toc185509626 \h </w:instrText>
      </w:r>
      <w:r>
        <w:rPr>
          <w:noProof/>
        </w:rPr>
      </w:r>
      <w:r>
        <w:rPr>
          <w:noProof/>
        </w:rPr>
        <w:fldChar w:fldCharType="separate"/>
      </w:r>
      <w:r>
        <w:rPr>
          <w:noProof/>
        </w:rPr>
        <w:t>120</w:t>
      </w:r>
      <w:r>
        <w:rPr>
          <w:noProof/>
        </w:rPr>
        <w:fldChar w:fldCharType="end"/>
      </w:r>
    </w:p>
    <w:p w14:paraId="0C5C496F" w14:textId="71D99AA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6.4.6.2.10</w:t>
      </w:r>
      <w:r>
        <w:rPr>
          <w:rFonts w:asciiTheme="minorHAnsi" w:eastAsiaTheme="minorEastAsia" w:hAnsiTheme="minorHAnsi" w:cstheme="minorBidi"/>
          <w:noProof/>
          <w:kern w:val="2"/>
          <w:sz w:val="22"/>
          <w:szCs w:val="22"/>
          <w:lang w:eastAsia="ko-KR"/>
          <w14:ligatures w14:val="standardContextual"/>
        </w:rPr>
        <w:tab/>
      </w:r>
      <w:r>
        <w:rPr>
          <w:noProof/>
        </w:rPr>
        <w:t>Type: DAAEvent</w:t>
      </w:r>
      <w:r>
        <w:rPr>
          <w:noProof/>
        </w:rPr>
        <w:tab/>
      </w:r>
      <w:r>
        <w:rPr>
          <w:noProof/>
        </w:rPr>
        <w:fldChar w:fldCharType="begin" w:fldLock="1"/>
      </w:r>
      <w:r>
        <w:rPr>
          <w:noProof/>
        </w:rPr>
        <w:instrText xml:space="preserve"> PAGEREF _Toc185509627 \h </w:instrText>
      </w:r>
      <w:r>
        <w:rPr>
          <w:noProof/>
        </w:rPr>
      </w:r>
      <w:r>
        <w:rPr>
          <w:noProof/>
        </w:rPr>
        <w:fldChar w:fldCharType="separate"/>
      </w:r>
      <w:r>
        <w:rPr>
          <w:noProof/>
        </w:rPr>
        <w:t>120</w:t>
      </w:r>
      <w:r>
        <w:rPr>
          <w:noProof/>
        </w:rPr>
        <w:fldChar w:fldCharType="end"/>
      </w:r>
    </w:p>
    <w:p w14:paraId="4B79D182" w14:textId="3A917D04"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6.4.6.2.11</w:t>
      </w:r>
      <w:r>
        <w:rPr>
          <w:rFonts w:asciiTheme="minorHAnsi" w:eastAsiaTheme="minorEastAsia" w:hAnsiTheme="minorHAnsi" w:cstheme="minorBidi"/>
          <w:noProof/>
          <w:kern w:val="2"/>
          <w:sz w:val="22"/>
          <w:szCs w:val="22"/>
          <w:lang w:eastAsia="ko-KR"/>
          <w14:ligatures w14:val="standardContextual"/>
        </w:rPr>
        <w:tab/>
      </w:r>
      <w:r>
        <w:rPr>
          <w:noProof/>
        </w:rPr>
        <w:t>Type: DAATriggThresholds</w:t>
      </w:r>
      <w:r>
        <w:rPr>
          <w:noProof/>
        </w:rPr>
        <w:tab/>
      </w:r>
      <w:r>
        <w:rPr>
          <w:noProof/>
        </w:rPr>
        <w:fldChar w:fldCharType="begin" w:fldLock="1"/>
      </w:r>
      <w:r>
        <w:rPr>
          <w:noProof/>
        </w:rPr>
        <w:instrText xml:space="preserve"> PAGEREF _Toc185509628 \h </w:instrText>
      </w:r>
      <w:r>
        <w:rPr>
          <w:noProof/>
        </w:rPr>
      </w:r>
      <w:r>
        <w:rPr>
          <w:noProof/>
        </w:rPr>
        <w:fldChar w:fldCharType="separate"/>
      </w:r>
      <w:r>
        <w:rPr>
          <w:noProof/>
        </w:rPr>
        <w:t>121</w:t>
      </w:r>
      <w:r>
        <w:rPr>
          <w:noProof/>
        </w:rPr>
        <w:fldChar w:fldCharType="end"/>
      </w:r>
    </w:p>
    <w:p w14:paraId="1B674C2F" w14:textId="5AD0AD3B"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CD49D9">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Simple data types and enumerations</w:t>
      </w:r>
      <w:r>
        <w:rPr>
          <w:noProof/>
        </w:rPr>
        <w:tab/>
      </w:r>
      <w:r>
        <w:rPr>
          <w:noProof/>
        </w:rPr>
        <w:fldChar w:fldCharType="begin" w:fldLock="1"/>
      </w:r>
      <w:r>
        <w:rPr>
          <w:noProof/>
        </w:rPr>
        <w:instrText xml:space="preserve"> PAGEREF _Toc185509629 \h </w:instrText>
      </w:r>
      <w:r>
        <w:rPr>
          <w:noProof/>
        </w:rPr>
      </w:r>
      <w:r>
        <w:rPr>
          <w:noProof/>
        </w:rPr>
        <w:fldChar w:fldCharType="separate"/>
      </w:r>
      <w:r>
        <w:rPr>
          <w:noProof/>
        </w:rPr>
        <w:t>121</w:t>
      </w:r>
      <w:r>
        <w:rPr>
          <w:noProof/>
        </w:rPr>
        <w:fldChar w:fldCharType="end"/>
      </w:r>
    </w:p>
    <w:p w14:paraId="64E26663" w14:textId="05D1A32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_Toc185509630 \h </w:instrText>
      </w:r>
      <w:r>
        <w:rPr>
          <w:noProof/>
        </w:rPr>
      </w:r>
      <w:r>
        <w:rPr>
          <w:noProof/>
        </w:rPr>
        <w:fldChar w:fldCharType="separate"/>
      </w:r>
      <w:r>
        <w:rPr>
          <w:noProof/>
        </w:rPr>
        <w:t>121</w:t>
      </w:r>
      <w:r>
        <w:rPr>
          <w:noProof/>
        </w:rPr>
        <w:fldChar w:fldCharType="end"/>
      </w:r>
    </w:p>
    <w:p w14:paraId="5C7ED076" w14:textId="643128C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_Toc185509631 \h </w:instrText>
      </w:r>
      <w:r>
        <w:rPr>
          <w:noProof/>
        </w:rPr>
      </w:r>
      <w:r>
        <w:rPr>
          <w:noProof/>
        </w:rPr>
        <w:fldChar w:fldCharType="separate"/>
      </w:r>
      <w:r>
        <w:rPr>
          <w:noProof/>
        </w:rPr>
        <w:t>121</w:t>
      </w:r>
      <w:r>
        <w:rPr>
          <w:noProof/>
        </w:rPr>
        <w:fldChar w:fldCharType="end"/>
      </w:r>
    </w:p>
    <w:p w14:paraId="0810194F" w14:textId="365C7DA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6.4.6.3.3</w:t>
      </w:r>
      <w:r>
        <w:rPr>
          <w:rFonts w:asciiTheme="minorHAnsi" w:eastAsiaTheme="minorEastAsia" w:hAnsiTheme="minorHAnsi" w:cstheme="minorBidi"/>
          <w:noProof/>
          <w:kern w:val="2"/>
          <w:sz w:val="22"/>
          <w:szCs w:val="22"/>
          <w:lang w:eastAsia="ko-KR"/>
          <w14:ligatures w14:val="standardContextual"/>
        </w:rPr>
        <w:tab/>
      </w:r>
      <w:r>
        <w:rPr>
          <w:noProof/>
        </w:rPr>
        <w:t>Enumeration: DAAPolConfigStatus</w:t>
      </w:r>
      <w:r>
        <w:rPr>
          <w:noProof/>
        </w:rPr>
        <w:tab/>
      </w:r>
      <w:r>
        <w:rPr>
          <w:noProof/>
        </w:rPr>
        <w:fldChar w:fldCharType="begin" w:fldLock="1"/>
      </w:r>
      <w:r>
        <w:rPr>
          <w:noProof/>
        </w:rPr>
        <w:instrText xml:space="preserve"> PAGEREF _Toc185509632 \h </w:instrText>
      </w:r>
      <w:r>
        <w:rPr>
          <w:noProof/>
        </w:rPr>
      </w:r>
      <w:r>
        <w:rPr>
          <w:noProof/>
        </w:rPr>
        <w:fldChar w:fldCharType="separate"/>
      </w:r>
      <w:r>
        <w:rPr>
          <w:noProof/>
        </w:rPr>
        <w:t>121</w:t>
      </w:r>
      <w:r>
        <w:rPr>
          <w:noProof/>
        </w:rPr>
        <w:fldChar w:fldCharType="end"/>
      </w:r>
    </w:p>
    <w:p w14:paraId="6CA7A864" w14:textId="1962618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6.4.6.3.4</w:t>
      </w:r>
      <w:r>
        <w:rPr>
          <w:rFonts w:asciiTheme="minorHAnsi" w:eastAsiaTheme="minorEastAsia" w:hAnsiTheme="minorHAnsi" w:cstheme="minorBidi"/>
          <w:noProof/>
          <w:kern w:val="2"/>
          <w:sz w:val="22"/>
          <w:szCs w:val="22"/>
          <w:lang w:eastAsia="ko-KR"/>
          <w14:ligatures w14:val="standardContextual"/>
        </w:rPr>
        <w:tab/>
      </w:r>
      <w:r>
        <w:rPr>
          <w:noProof/>
        </w:rPr>
        <w:t>Enumeration: Alert</w:t>
      </w:r>
      <w:r>
        <w:rPr>
          <w:noProof/>
        </w:rPr>
        <w:tab/>
      </w:r>
      <w:r>
        <w:rPr>
          <w:noProof/>
        </w:rPr>
        <w:fldChar w:fldCharType="begin" w:fldLock="1"/>
      </w:r>
      <w:r>
        <w:rPr>
          <w:noProof/>
        </w:rPr>
        <w:instrText xml:space="preserve"> PAGEREF _Toc185509633 \h </w:instrText>
      </w:r>
      <w:r>
        <w:rPr>
          <w:noProof/>
        </w:rPr>
      </w:r>
      <w:r>
        <w:rPr>
          <w:noProof/>
        </w:rPr>
        <w:fldChar w:fldCharType="separate"/>
      </w:r>
      <w:r>
        <w:rPr>
          <w:noProof/>
        </w:rPr>
        <w:t>121</w:t>
      </w:r>
      <w:r>
        <w:rPr>
          <w:noProof/>
        </w:rPr>
        <w:fldChar w:fldCharType="end"/>
      </w:r>
    </w:p>
    <w:p w14:paraId="76F3E31C" w14:textId="05AD1E7F"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CD49D9">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_Toc185509634 \h </w:instrText>
      </w:r>
      <w:r>
        <w:rPr>
          <w:noProof/>
        </w:rPr>
      </w:r>
      <w:r>
        <w:rPr>
          <w:noProof/>
        </w:rPr>
        <w:fldChar w:fldCharType="separate"/>
      </w:r>
      <w:r>
        <w:rPr>
          <w:noProof/>
        </w:rPr>
        <w:t>122</w:t>
      </w:r>
      <w:r>
        <w:rPr>
          <w:noProof/>
        </w:rPr>
        <w:fldChar w:fldCharType="end"/>
      </w:r>
    </w:p>
    <w:p w14:paraId="055CA0D6" w14:textId="0EC92F19"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6.4.6.5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_Toc185509635 \h </w:instrText>
      </w:r>
      <w:r>
        <w:rPr>
          <w:noProof/>
        </w:rPr>
      </w:r>
      <w:r>
        <w:rPr>
          <w:noProof/>
        </w:rPr>
        <w:fldChar w:fldCharType="separate"/>
      </w:r>
      <w:r>
        <w:rPr>
          <w:noProof/>
        </w:rPr>
        <w:t>122</w:t>
      </w:r>
      <w:r>
        <w:rPr>
          <w:noProof/>
        </w:rPr>
        <w:fldChar w:fldCharType="end"/>
      </w:r>
    </w:p>
    <w:p w14:paraId="4D92E85D" w14:textId="52B8D0E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6.4.6.5.1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_Toc185509636 \h </w:instrText>
      </w:r>
      <w:r>
        <w:rPr>
          <w:noProof/>
        </w:rPr>
      </w:r>
      <w:r>
        <w:rPr>
          <w:noProof/>
        </w:rPr>
        <w:fldChar w:fldCharType="separate"/>
      </w:r>
      <w:r>
        <w:rPr>
          <w:noProof/>
        </w:rPr>
        <w:t>122</w:t>
      </w:r>
      <w:r>
        <w:rPr>
          <w:noProof/>
        </w:rPr>
        <w:fldChar w:fldCharType="end"/>
      </w:r>
    </w:p>
    <w:p w14:paraId="17E92196" w14:textId="476CA39F"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6.4.7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_Toc185509637 \h </w:instrText>
      </w:r>
      <w:r>
        <w:rPr>
          <w:noProof/>
        </w:rPr>
      </w:r>
      <w:r>
        <w:rPr>
          <w:noProof/>
        </w:rPr>
        <w:fldChar w:fldCharType="separate"/>
      </w:r>
      <w:r>
        <w:rPr>
          <w:noProof/>
        </w:rPr>
        <w:t>122</w:t>
      </w:r>
      <w:r>
        <w:rPr>
          <w:noProof/>
        </w:rPr>
        <w:fldChar w:fldCharType="end"/>
      </w:r>
    </w:p>
    <w:p w14:paraId="65BA3D40" w14:textId="0A75B27B"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6.4.7.1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_Toc185509638 \h </w:instrText>
      </w:r>
      <w:r>
        <w:rPr>
          <w:noProof/>
        </w:rPr>
      </w:r>
      <w:r>
        <w:rPr>
          <w:noProof/>
        </w:rPr>
        <w:fldChar w:fldCharType="separate"/>
      </w:r>
      <w:r>
        <w:rPr>
          <w:noProof/>
        </w:rPr>
        <w:t>122</w:t>
      </w:r>
      <w:r>
        <w:rPr>
          <w:noProof/>
        </w:rPr>
        <w:fldChar w:fldCharType="end"/>
      </w:r>
    </w:p>
    <w:p w14:paraId="34CC9E36" w14:textId="5850D273"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6.4.7.2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_Toc185509639 \h </w:instrText>
      </w:r>
      <w:r>
        <w:rPr>
          <w:noProof/>
        </w:rPr>
      </w:r>
      <w:r>
        <w:rPr>
          <w:noProof/>
        </w:rPr>
        <w:fldChar w:fldCharType="separate"/>
      </w:r>
      <w:r>
        <w:rPr>
          <w:noProof/>
        </w:rPr>
        <w:t>122</w:t>
      </w:r>
      <w:r>
        <w:rPr>
          <w:noProof/>
        </w:rPr>
        <w:fldChar w:fldCharType="end"/>
      </w:r>
    </w:p>
    <w:p w14:paraId="28DE4EEB" w14:textId="15DB12A2"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6.4.7.3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_Toc185509640 \h </w:instrText>
      </w:r>
      <w:r>
        <w:rPr>
          <w:noProof/>
        </w:rPr>
      </w:r>
      <w:r>
        <w:rPr>
          <w:noProof/>
        </w:rPr>
        <w:fldChar w:fldCharType="separate"/>
      </w:r>
      <w:r>
        <w:rPr>
          <w:noProof/>
        </w:rPr>
        <w:t>122</w:t>
      </w:r>
      <w:r>
        <w:rPr>
          <w:noProof/>
        </w:rPr>
        <w:fldChar w:fldCharType="end"/>
      </w:r>
    </w:p>
    <w:p w14:paraId="738643EB" w14:textId="422E013B"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6.4.8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_Toc185509641 \h </w:instrText>
      </w:r>
      <w:r>
        <w:rPr>
          <w:noProof/>
        </w:rPr>
      </w:r>
      <w:r>
        <w:rPr>
          <w:noProof/>
        </w:rPr>
        <w:fldChar w:fldCharType="separate"/>
      </w:r>
      <w:r>
        <w:rPr>
          <w:noProof/>
        </w:rPr>
        <w:t>122</w:t>
      </w:r>
      <w:r>
        <w:rPr>
          <w:noProof/>
        </w:rPr>
        <w:fldChar w:fldCharType="end"/>
      </w:r>
    </w:p>
    <w:p w14:paraId="00E87135" w14:textId="55FBAEBB"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6.4.9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_Toc185509642 \h </w:instrText>
      </w:r>
      <w:r>
        <w:rPr>
          <w:noProof/>
        </w:rPr>
      </w:r>
      <w:r>
        <w:rPr>
          <w:noProof/>
        </w:rPr>
        <w:fldChar w:fldCharType="separate"/>
      </w:r>
      <w:r>
        <w:rPr>
          <w:noProof/>
        </w:rPr>
        <w:t>123</w:t>
      </w:r>
      <w:r>
        <w:rPr>
          <w:noProof/>
        </w:rPr>
        <w:fldChar w:fldCharType="end"/>
      </w:r>
    </w:p>
    <w:p w14:paraId="704BA1D8" w14:textId="6C3E48D3"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6.5</w:t>
      </w:r>
      <w:r>
        <w:rPr>
          <w:rFonts w:asciiTheme="minorHAnsi" w:eastAsiaTheme="minorEastAsia" w:hAnsiTheme="minorHAnsi" w:cstheme="minorBidi"/>
          <w:noProof/>
          <w:kern w:val="2"/>
          <w:sz w:val="22"/>
          <w:szCs w:val="22"/>
          <w:lang w:eastAsia="ko-KR"/>
          <w14:ligatures w14:val="standardContextual"/>
        </w:rPr>
        <w:tab/>
      </w:r>
      <w:r>
        <w:rPr>
          <w:noProof/>
        </w:rPr>
        <w:t>UAE_UAVDynamicInfo API</w:t>
      </w:r>
      <w:r>
        <w:rPr>
          <w:noProof/>
        </w:rPr>
        <w:tab/>
      </w:r>
      <w:r>
        <w:rPr>
          <w:noProof/>
        </w:rPr>
        <w:fldChar w:fldCharType="begin" w:fldLock="1"/>
      </w:r>
      <w:r>
        <w:rPr>
          <w:noProof/>
        </w:rPr>
        <w:instrText xml:space="preserve"> PAGEREF _Toc185509643 \h </w:instrText>
      </w:r>
      <w:r>
        <w:rPr>
          <w:noProof/>
        </w:rPr>
      </w:r>
      <w:r>
        <w:rPr>
          <w:noProof/>
        </w:rPr>
        <w:fldChar w:fldCharType="separate"/>
      </w:r>
      <w:r>
        <w:rPr>
          <w:noProof/>
        </w:rPr>
        <w:t>124</w:t>
      </w:r>
      <w:r>
        <w:rPr>
          <w:noProof/>
        </w:rPr>
        <w:fldChar w:fldCharType="end"/>
      </w:r>
    </w:p>
    <w:p w14:paraId="208CC007" w14:textId="6264DC0D"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_Toc185509644 \h </w:instrText>
      </w:r>
      <w:r>
        <w:rPr>
          <w:noProof/>
        </w:rPr>
      </w:r>
      <w:r>
        <w:rPr>
          <w:noProof/>
        </w:rPr>
        <w:fldChar w:fldCharType="separate"/>
      </w:r>
      <w:r>
        <w:rPr>
          <w:noProof/>
        </w:rPr>
        <w:t>124</w:t>
      </w:r>
      <w:r>
        <w:rPr>
          <w:noProof/>
        </w:rPr>
        <w:fldChar w:fldCharType="end"/>
      </w:r>
    </w:p>
    <w:p w14:paraId="52AF826A" w14:textId="1004E8CB"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_Toc185509645 \h </w:instrText>
      </w:r>
      <w:r>
        <w:rPr>
          <w:noProof/>
        </w:rPr>
      </w:r>
      <w:r>
        <w:rPr>
          <w:noProof/>
        </w:rPr>
        <w:fldChar w:fldCharType="separate"/>
      </w:r>
      <w:r>
        <w:rPr>
          <w:noProof/>
        </w:rPr>
        <w:t>124</w:t>
      </w:r>
      <w:r>
        <w:rPr>
          <w:noProof/>
        </w:rPr>
        <w:fldChar w:fldCharType="end"/>
      </w:r>
    </w:p>
    <w:p w14:paraId="322B0D5A" w14:textId="36E918B1"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_Toc185509646 \h </w:instrText>
      </w:r>
      <w:r>
        <w:rPr>
          <w:noProof/>
        </w:rPr>
      </w:r>
      <w:r>
        <w:rPr>
          <w:noProof/>
        </w:rPr>
        <w:fldChar w:fldCharType="separate"/>
      </w:r>
      <w:r>
        <w:rPr>
          <w:noProof/>
        </w:rPr>
        <w:t>124</w:t>
      </w:r>
      <w:r>
        <w:rPr>
          <w:noProof/>
        </w:rPr>
        <w:fldChar w:fldCharType="end"/>
      </w:r>
    </w:p>
    <w:p w14:paraId="38ABFE4D" w14:textId="0ABF0F66"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_Toc185509647 \h </w:instrText>
      </w:r>
      <w:r>
        <w:rPr>
          <w:noProof/>
        </w:rPr>
      </w:r>
      <w:r>
        <w:rPr>
          <w:noProof/>
        </w:rPr>
        <w:fldChar w:fldCharType="separate"/>
      </w:r>
      <w:r>
        <w:rPr>
          <w:noProof/>
        </w:rPr>
        <w:t>124</w:t>
      </w:r>
      <w:r>
        <w:rPr>
          <w:noProof/>
        </w:rPr>
        <w:fldChar w:fldCharType="end"/>
      </w:r>
    </w:p>
    <w:p w14:paraId="3947AA30" w14:textId="324EA4EF"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sidRPr="00CD49D9">
        <w:rPr>
          <w:noProof/>
          <w:lang w:val="fr-FR" w:eastAsia="zh-CN"/>
        </w:rPr>
        <w:t>6.5</w:t>
      </w:r>
      <w:r w:rsidRPr="00CD49D9">
        <w:rPr>
          <w:noProof/>
          <w:lang w:val="fr-FR"/>
        </w:rPr>
        <w:t>.3.2</w:t>
      </w:r>
      <w:r>
        <w:rPr>
          <w:rFonts w:asciiTheme="minorHAnsi" w:eastAsiaTheme="minorEastAsia" w:hAnsiTheme="minorHAnsi" w:cstheme="minorBidi"/>
          <w:noProof/>
          <w:kern w:val="2"/>
          <w:sz w:val="22"/>
          <w:szCs w:val="22"/>
          <w:lang w:eastAsia="ko-KR"/>
          <w14:ligatures w14:val="standardContextual"/>
        </w:rPr>
        <w:tab/>
      </w:r>
      <w:r w:rsidRPr="00CD49D9">
        <w:rPr>
          <w:noProof/>
          <w:lang w:val="fr-FR"/>
        </w:rPr>
        <w:t xml:space="preserve">Resource: </w:t>
      </w:r>
      <w:r w:rsidRPr="00CD49D9">
        <w:rPr>
          <w:bCs/>
          <w:noProof/>
          <w:lang w:val="fr-FR"/>
        </w:rPr>
        <w:t>UAV Dynamic Information Subscription</w:t>
      </w:r>
      <w:r w:rsidRPr="00CD49D9">
        <w:rPr>
          <w:noProof/>
          <w:lang w:val="fr-FR"/>
        </w:rPr>
        <w:t>s</w:t>
      </w:r>
      <w:r>
        <w:rPr>
          <w:noProof/>
        </w:rPr>
        <w:tab/>
      </w:r>
      <w:r>
        <w:rPr>
          <w:noProof/>
        </w:rPr>
        <w:fldChar w:fldCharType="begin" w:fldLock="1"/>
      </w:r>
      <w:r>
        <w:rPr>
          <w:noProof/>
        </w:rPr>
        <w:instrText xml:space="preserve"> PAGEREF _Toc185509648 \h </w:instrText>
      </w:r>
      <w:r>
        <w:rPr>
          <w:noProof/>
        </w:rPr>
      </w:r>
      <w:r>
        <w:rPr>
          <w:noProof/>
        </w:rPr>
        <w:fldChar w:fldCharType="separate"/>
      </w:r>
      <w:r>
        <w:rPr>
          <w:noProof/>
        </w:rPr>
        <w:t>125</w:t>
      </w:r>
      <w:r>
        <w:rPr>
          <w:noProof/>
        </w:rPr>
        <w:fldChar w:fldCharType="end"/>
      </w:r>
    </w:p>
    <w:p w14:paraId="0D58C197" w14:textId="2E7484B5"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sidRPr="00CD49D9">
        <w:rPr>
          <w:noProof/>
          <w:lang w:val="fr-FR" w:eastAsia="zh-CN"/>
        </w:rPr>
        <w:t>6.5</w:t>
      </w:r>
      <w:r w:rsidRPr="00CD49D9">
        <w:rPr>
          <w:noProof/>
          <w:lang w:val="fr-FR"/>
        </w:rPr>
        <w:t>.3.2.1</w:t>
      </w:r>
      <w:r>
        <w:rPr>
          <w:rFonts w:asciiTheme="minorHAnsi" w:eastAsiaTheme="minorEastAsia" w:hAnsiTheme="minorHAnsi" w:cstheme="minorBidi"/>
          <w:noProof/>
          <w:kern w:val="2"/>
          <w:sz w:val="22"/>
          <w:szCs w:val="22"/>
          <w:lang w:eastAsia="ko-KR"/>
          <w14:ligatures w14:val="standardContextual"/>
        </w:rPr>
        <w:tab/>
      </w:r>
      <w:r w:rsidRPr="00CD49D9">
        <w:rPr>
          <w:noProof/>
          <w:lang w:val="fr-FR"/>
        </w:rPr>
        <w:t>Description</w:t>
      </w:r>
      <w:r>
        <w:rPr>
          <w:noProof/>
        </w:rPr>
        <w:tab/>
      </w:r>
      <w:r>
        <w:rPr>
          <w:noProof/>
        </w:rPr>
        <w:fldChar w:fldCharType="begin" w:fldLock="1"/>
      </w:r>
      <w:r>
        <w:rPr>
          <w:noProof/>
        </w:rPr>
        <w:instrText xml:space="preserve"> PAGEREF _Toc185509649 \h </w:instrText>
      </w:r>
      <w:r>
        <w:rPr>
          <w:noProof/>
        </w:rPr>
      </w:r>
      <w:r>
        <w:rPr>
          <w:noProof/>
        </w:rPr>
        <w:fldChar w:fldCharType="separate"/>
      </w:r>
      <w:r>
        <w:rPr>
          <w:noProof/>
        </w:rPr>
        <w:t>125</w:t>
      </w:r>
      <w:r>
        <w:rPr>
          <w:noProof/>
        </w:rPr>
        <w:fldChar w:fldCharType="end"/>
      </w:r>
    </w:p>
    <w:p w14:paraId="210782A4" w14:textId="7E1547F5"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_Toc185509650 \h </w:instrText>
      </w:r>
      <w:r>
        <w:rPr>
          <w:noProof/>
        </w:rPr>
      </w:r>
      <w:r>
        <w:rPr>
          <w:noProof/>
        </w:rPr>
        <w:fldChar w:fldCharType="separate"/>
      </w:r>
      <w:r>
        <w:rPr>
          <w:noProof/>
        </w:rPr>
        <w:t>125</w:t>
      </w:r>
      <w:r>
        <w:rPr>
          <w:noProof/>
        </w:rPr>
        <w:fldChar w:fldCharType="end"/>
      </w:r>
    </w:p>
    <w:p w14:paraId="382B9DAD" w14:textId="0F842E3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_Toc185509651 \h </w:instrText>
      </w:r>
      <w:r>
        <w:rPr>
          <w:noProof/>
        </w:rPr>
      </w:r>
      <w:r>
        <w:rPr>
          <w:noProof/>
        </w:rPr>
        <w:fldChar w:fldCharType="separate"/>
      </w:r>
      <w:r>
        <w:rPr>
          <w:noProof/>
        </w:rPr>
        <w:t>125</w:t>
      </w:r>
      <w:r>
        <w:rPr>
          <w:noProof/>
        </w:rPr>
        <w:fldChar w:fldCharType="end"/>
      </w:r>
    </w:p>
    <w:p w14:paraId="7C4CD65A" w14:textId="2868BB12"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6.5.3.2.3.1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_Toc185509652 \h </w:instrText>
      </w:r>
      <w:r>
        <w:rPr>
          <w:noProof/>
        </w:rPr>
      </w:r>
      <w:r>
        <w:rPr>
          <w:noProof/>
        </w:rPr>
        <w:fldChar w:fldCharType="separate"/>
      </w:r>
      <w:r>
        <w:rPr>
          <w:noProof/>
        </w:rPr>
        <w:t>125</w:t>
      </w:r>
      <w:r>
        <w:rPr>
          <w:noProof/>
        </w:rPr>
        <w:fldChar w:fldCharType="end"/>
      </w:r>
    </w:p>
    <w:p w14:paraId="2AC8391A" w14:textId="3F154A38"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_Toc185509653 \h </w:instrText>
      </w:r>
      <w:r>
        <w:rPr>
          <w:noProof/>
        </w:rPr>
      </w:r>
      <w:r>
        <w:rPr>
          <w:noProof/>
        </w:rPr>
        <w:fldChar w:fldCharType="separate"/>
      </w:r>
      <w:r>
        <w:rPr>
          <w:noProof/>
        </w:rPr>
        <w:t>126</w:t>
      </w:r>
      <w:r>
        <w:rPr>
          <w:noProof/>
        </w:rPr>
        <w:fldChar w:fldCharType="end"/>
      </w:r>
    </w:p>
    <w:p w14:paraId="5E435E67" w14:textId="506275A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_Toc185509654 \h </w:instrText>
      </w:r>
      <w:r>
        <w:rPr>
          <w:noProof/>
        </w:rPr>
      </w:r>
      <w:r>
        <w:rPr>
          <w:noProof/>
        </w:rPr>
        <w:fldChar w:fldCharType="separate"/>
      </w:r>
      <w:r>
        <w:rPr>
          <w:noProof/>
        </w:rPr>
        <w:t>127</w:t>
      </w:r>
      <w:r>
        <w:rPr>
          <w:noProof/>
        </w:rPr>
        <w:fldChar w:fldCharType="end"/>
      </w:r>
    </w:p>
    <w:p w14:paraId="59898BF4" w14:textId="52ACCD69"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sidRPr="00CD49D9">
        <w:rPr>
          <w:bCs/>
          <w:noProof/>
        </w:rPr>
        <w:t>UAV Dynamic Information Subscription</w:t>
      </w:r>
      <w:r>
        <w:rPr>
          <w:noProof/>
        </w:rPr>
        <w:tab/>
      </w:r>
      <w:r>
        <w:rPr>
          <w:noProof/>
        </w:rPr>
        <w:fldChar w:fldCharType="begin" w:fldLock="1"/>
      </w:r>
      <w:r>
        <w:rPr>
          <w:noProof/>
        </w:rPr>
        <w:instrText xml:space="preserve"> PAGEREF _Toc185509655 \h </w:instrText>
      </w:r>
      <w:r>
        <w:rPr>
          <w:noProof/>
        </w:rPr>
      </w:r>
      <w:r>
        <w:rPr>
          <w:noProof/>
        </w:rPr>
        <w:fldChar w:fldCharType="separate"/>
      </w:r>
      <w:r>
        <w:rPr>
          <w:noProof/>
        </w:rPr>
        <w:t>127</w:t>
      </w:r>
      <w:r>
        <w:rPr>
          <w:noProof/>
        </w:rPr>
        <w:fldChar w:fldCharType="end"/>
      </w:r>
    </w:p>
    <w:p w14:paraId="0CCAF71F" w14:textId="52AE1CB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_Toc185509656 \h </w:instrText>
      </w:r>
      <w:r>
        <w:rPr>
          <w:noProof/>
        </w:rPr>
      </w:r>
      <w:r>
        <w:rPr>
          <w:noProof/>
        </w:rPr>
        <w:fldChar w:fldCharType="separate"/>
      </w:r>
      <w:r>
        <w:rPr>
          <w:noProof/>
        </w:rPr>
        <w:t>127</w:t>
      </w:r>
      <w:r>
        <w:rPr>
          <w:noProof/>
        </w:rPr>
        <w:fldChar w:fldCharType="end"/>
      </w:r>
    </w:p>
    <w:p w14:paraId="61770DD1" w14:textId="6AA8444E"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_Toc185509657 \h </w:instrText>
      </w:r>
      <w:r>
        <w:rPr>
          <w:noProof/>
        </w:rPr>
      </w:r>
      <w:r>
        <w:rPr>
          <w:noProof/>
        </w:rPr>
        <w:fldChar w:fldCharType="separate"/>
      </w:r>
      <w:r>
        <w:rPr>
          <w:noProof/>
        </w:rPr>
        <w:t>127</w:t>
      </w:r>
      <w:r>
        <w:rPr>
          <w:noProof/>
        </w:rPr>
        <w:fldChar w:fldCharType="end"/>
      </w:r>
    </w:p>
    <w:p w14:paraId="2F59F58D" w14:textId="0BD3D03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6.5</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_Toc185509658 \h </w:instrText>
      </w:r>
      <w:r>
        <w:rPr>
          <w:noProof/>
        </w:rPr>
      </w:r>
      <w:r>
        <w:rPr>
          <w:noProof/>
        </w:rPr>
        <w:fldChar w:fldCharType="separate"/>
      </w:r>
      <w:r>
        <w:rPr>
          <w:noProof/>
        </w:rPr>
        <w:t>128</w:t>
      </w:r>
      <w:r>
        <w:rPr>
          <w:noProof/>
        </w:rPr>
        <w:fldChar w:fldCharType="end"/>
      </w:r>
    </w:p>
    <w:p w14:paraId="292DE7E8" w14:textId="6D5AAA87"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_Toc185509659 \h </w:instrText>
      </w:r>
      <w:r>
        <w:rPr>
          <w:noProof/>
        </w:rPr>
      </w:r>
      <w:r>
        <w:rPr>
          <w:noProof/>
        </w:rPr>
        <w:fldChar w:fldCharType="separate"/>
      </w:r>
      <w:r>
        <w:rPr>
          <w:noProof/>
        </w:rPr>
        <w:t>128</w:t>
      </w:r>
      <w:r>
        <w:rPr>
          <w:noProof/>
        </w:rPr>
        <w:fldChar w:fldCharType="end"/>
      </w:r>
    </w:p>
    <w:p w14:paraId="61268645" w14:textId="656CA8AA"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_Toc185509660 \h </w:instrText>
      </w:r>
      <w:r>
        <w:rPr>
          <w:noProof/>
        </w:rPr>
      </w:r>
      <w:r>
        <w:rPr>
          <w:noProof/>
        </w:rPr>
        <w:fldChar w:fldCharType="separate"/>
      </w:r>
      <w:r>
        <w:rPr>
          <w:noProof/>
        </w:rPr>
        <w:t>129</w:t>
      </w:r>
      <w:r>
        <w:rPr>
          <w:noProof/>
        </w:rPr>
        <w:fldChar w:fldCharType="end"/>
      </w:r>
    </w:p>
    <w:p w14:paraId="1DFA00DA" w14:textId="773BE39B"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_Toc185509661 \h </w:instrText>
      </w:r>
      <w:r>
        <w:rPr>
          <w:noProof/>
        </w:rPr>
      </w:r>
      <w:r>
        <w:rPr>
          <w:noProof/>
        </w:rPr>
        <w:fldChar w:fldCharType="separate"/>
      </w:r>
      <w:r>
        <w:rPr>
          <w:noProof/>
        </w:rPr>
        <w:t>130</w:t>
      </w:r>
      <w:r>
        <w:rPr>
          <w:noProof/>
        </w:rPr>
        <w:fldChar w:fldCharType="end"/>
      </w:r>
    </w:p>
    <w:p w14:paraId="1AFF615F" w14:textId="00F93F66"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_Toc185509662 \h </w:instrText>
      </w:r>
      <w:r>
        <w:rPr>
          <w:noProof/>
        </w:rPr>
      </w:r>
      <w:r>
        <w:rPr>
          <w:noProof/>
        </w:rPr>
        <w:fldChar w:fldCharType="separate"/>
      </w:r>
      <w:r>
        <w:rPr>
          <w:noProof/>
        </w:rPr>
        <w:t>131</w:t>
      </w:r>
      <w:r>
        <w:rPr>
          <w:noProof/>
        </w:rPr>
        <w:fldChar w:fldCharType="end"/>
      </w:r>
    </w:p>
    <w:p w14:paraId="52473980" w14:textId="4A0A30C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_Toc185509663 \h </w:instrText>
      </w:r>
      <w:r>
        <w:rPr>
          <w:noProof/>
        </w:rPr>
      </w:r>
      <w:r>
        <w:rPr>
          <w:noProof/>
        </w:rPr>
        <w:fldChar w:fldCharType="separate"/>
      </w:r>
      <w:r>
        <w:rPr>
          <w:noProof/>
        </w:rPr>
        <w:t>132</w:t>
      </w:r>
      <w:r>
        <w:rPr>
          <w:noProof/>
        </w:rPr>
        <w:fldChar w:fldCharType="end"/>
      </w:r>
    </w:p>
    <w:p w14:paraId="1175C1FD" w14:textId="6EAF970A"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_Toc185509664 \h </w:instrText>
      </w:r>
      <w:r>
        <w:rPr>
          <w:noProof/>
        </w:rPr>
      </w:r>
      <w:r>
        <w:rPr>
          <w:noProof/>
        </w:rPr>
        <w:fldChar w:fldCharType="separate"/>
      </w:r>
      <w:r>
        <w:rPr>
          <w:noProof/>
        </w:rPr>
        <w:t>132</w:t>
      </w:r>
      <w:r>
        <w:rPr>
          <w:noProof/>
        </w:rPr>
        <w:fldChar w:fldCharType="end"/>
      </w:r>
    </w:p>
    <w:p w14:paraId="6D9FBC42" w14:textId="23E8F6FC"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_Toc185509665 \h </w:instrText>
      </w:r>
      <w:r>
        <w:rPr>
          <w:noProof/>
        </w:rPr>
      </w:r>
      <w:r>
        <w:rPr>
          <w:noProof/>
        </w:rPr>
        <w:fldChar w:fldCharType="separate"/>
      </w:r>
      <w:r>
        <w:rPr>
          <w:noProof/>
        </w:rPr>
        <w:t>132</w:t>
      </w:r>
      <w:r>
        <w:rPr>
          <w:noProof/>
        </w:rPr>
        <w:fldChar w:fldCharType="end"/>
      </w:r>
    </w:p>
    <w:p w14:paraId="24061668" w14:textId="78A612A6"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_Toc185509666 \h </w:instrText>
      </w:r>
      <w:r>
        <w:rPr>
          <w:noProof/>
        </w:rPr>
      </w:r>
      <w:r>
        <w:rPr>
          <w:noProof/>
        </w:rPr>
        <w:fldChar w:fldCharType="separate"/>
      </w:r>
      <w:r>
        <w:rPr>
          <w:noProof/>
        </w:rPr>
        <w:t>132</w:t>
      </w:r>
      <w:r>
        <w:rPr>
          <w:noProof/>
        </w:rPr>
        <w:fldChar w:fldCharType="end"/>
      </w:r>
    </w:p>
    <w:p w14:paraId="189652F3" w14:textId="7FB37036"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w:t>
      </w:r>
      <w:r>
        <w:rPr>
          <w:rFonts w:asciiTheme="minorHAnsi" w:eastAsiaTheme="minorEastAsia" w:hAnsiTheme="minorHAnsi" w:cstheme="minorBidi"/>
          <w:noProof/>
          <w:kern w:val="2"/>
          <w:sz w:val="22"/>
          <w:szCs w:val="22"/>
          <w:lang w:eastAsia="ko-KR"/>
          <w14:ligatures w14:val="standardContextual"/>
        </w:rPr>
        <w:tab/>
      </w:r>
      <w:r w:rsidRPr="00CD49D9">
        <w:rPr>
          <w:bCs/>
          <w:noProof/>
        </w:rPr>
        <w:t xml:space="preserve">UAV Dynamic Information </w:t>
      </w:r>
      <w:r>
        <w:rPr>
          <w:noProof/>
        </w:rPr>
        <w:t>Notification</w:t>
      </w:r>
      <w:r>
        <w:rPr>
          <w:noProof/>
        </w:rPr>
        <w:tab/>
      </w:r>
      <w:r>
        <w:rPr>
          <w:noProof/>
        </w:rPr>
        <w:fldChar w:fldCharType="begin" w:fldLock="1"/>
      </w:r>
      <w:r>
        <w:rPr>
          <w:noProof/>
        </w:rPr>
        <w:instrText xml:space="preserve"> PAGEREF _Toc185509667 \h </w:instrText>
      </w:r>
      <w:r>
        <w:rPr>
          <w:noProof/>
        </w:rPr>
      </w:r>
      <w:r>
        <w:rPr>
          <w:noProof/>
        </w:rPr>
        <w:fldChar w:fldCharType="separate"/>
      </w:r>
      <w:r>
        <w:rPr>
          <w:noProof/>
        </w:rPr>
        <w:t>132</w:t>
      </w:r>
      <w:r>
        <w:rPr>
          <w:noProof/>
        </w:rPr>
        <w:fldChar w:fldCharType="end"/>
      </w:r>
    </w:p>
    <w:p w14:paraId="59F8EC79" w14:textId="40A0E3E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_Toc185509668 \h </w:instrText>
      </w:r>
      <w:r>
        <w:rPr>
          <w:noProof/>
        </w:rPr>
      </w:r>
      <w:r>
        <w:rPr>
          <w:noProof/>
        </w:rPr>
        <w:fldChar w:fldCharType="separate"/>
      </w:r>
      <w:r>
        <w:rPr>
          <w:noProof/>
        </w:rPr>
        <w:t>132</w:t>
      </w:r>
      <w:r>
        <w:rPr>
          <w:noProof/>
        </w:rPr>
        <w:fldChar w:fldCharType="end"/>
      </w:r>
    </w:p>
    <w:p w14:paraId="3D94C0A3" w14:textId="21699EC5"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_Toc185509669 \h </w:instrText>
      </w:r>
      <w:r>
        <w:rPr>
          <w:noProof/>
        </w:rPr>
      </w:r>
      <w:r>
        <w:rPr>
          <w:noProof/>
        </w:rPr>
        <w:fldChar w:fldCharType="separate"/>
      </w:r>
      <w:r>
        <w:rPr>
          <w:noProof/>
        </w:rPr>
        <w:t>132</w:t>
      </w:r>
      <w:r>
        <w:rPr>
          <w:noProof/>
        </w:rPr>
        <w:fldChar w:fldCharType="end"/>
      </w:r>
    </w:p>
    <w:p w14:paraId="0EAF0F86" w14:textId="41064F0D"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_Toc185509670 \h </w:instrText>
      </w:r>
      <w:r>
        <w:rPr>
          <w:noProof/>
        </w:rPr>
      </w:r>
      <w:r>
        <w:rPr>
          <w:noProof/>
        </w:rPr>
        <w:fldChar w:fldCharType="separate"/>
      </w:r>
      <w:r>
        <w:rPr>
          <w:noProof/>
        </w:rPr>
        <w:t>133</w:t>
      </w:r>
      <w:r>
        <w:rPr>
          <w:noProof/>
        </w:rPr>
        <w:fldChar w:fldCharType="end"/>
      </w:r>
    </w:p>
    <w:p w14:paraId="6CF34724" w14:textId="2914886C"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_Toc185509671 \h </w:instrText>
      </w:r>
      <w:r>
        <w:rPr>
          <w:noProof/>
        </w:rPr>
      </w:r>
      <w:r>
        <w:rPr>
          <w:noProof/>
        </w:rPr>
        <w:fldChar w:fldCharType="separate"/>
      </w:r>
      <w:r>
        <w:rPr>
          <w:noProof/>
        </w:rPr>
        <w:t>133</w:t>
      </w:r>
      <w:r>
        <w:rPr>
          <w:noProof/>
        </w:rPr>
        <w:fldChar w:fldCharType="end"/>
      </w:r>
    </w:p>
    <w:p w14:paraId="4BFD2A83" w14:textId="6826D02A"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_Toc185509672 \h </w:instrText>
      </w:r>
      <w:r>
        <w:rPr>
          <w:noProof/>
        </w:rPr>
      </w:r>
      <w:r>
        <w:rPr>
          <w:noProof/>
        </w:rPr>
        <w:fldChar w:fldCharType="separate"/>
      </w:r>
      <w:r>
        <w:rPr>
          <w:noProof/>
        </w:rPr>
        <w:t>133</w:t>
      </w:r>
      <w:r>
        <w:rPr>
          <w:noProof/>
        </w:rPr>
        <w:fldChar w:fldCharType="end"/>
      </w:r>
    </w:p>
    <w:p w14:paraId="4A54B5F0" w14:textId="51582356"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_Toc185509673 \h </w:instrText>
      </w:r>
      <w:r>
        <w:rPr>
          <w:noProof/>
        </w:rPr>
      </w:r>
      <w:r>
        <w:rPr>
          <w:noProof/>
        </w:rPr>
        <w:fldChar w:fldCharType="separate"/>
      </w:r>
      <w:r>
        <w:rPr>
          <w:noProof/>
        </w:rPr>
        <w:t>133</w:t>
      </w:r>
      <w:r>
        <w:rPr>
          <w:noProof/>
        </w:rPr>
        <w:fldChar w:fldCharType="end"/>
      </w:r>
    </w:p>
    <w:p w14:paraId="2ED48391" w14:textId="38D30176"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CD49D9">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Structured data types</w:t>
      </w:r>
      <w:r>
        <w:rPr>
          <w:noProof/>
        </w:rPr>
        <w:tab/>
      </w:r>
      <w:r>
        <w:rPr>
          <w:noProof/>
        </w:rPr>
        <w:fldChar w:fldCharType="begin" w:fldLock="1"/>
      </w:r>
      <w:r>
        <w:rPr>
          <w:noProof/>
        </w:rPr>
        <w:instrText xml:space="preserve"> PAGEREF _Toc185509674 \h </w:instrText>
      </w:r>
      <w:r>
        <w:rPr>
          <w:noProof/>
        </w:rPr>
      </w:r>
      <w:r>
        <w:rPr>
          <w:noProof/>
        </w:rPr>
        <w:fldChar w:fldCharType="separate"/>
      </w:r>
      <w:r>
        <w:rPr>
          <w:noProof/>
        </w:rPr>
        <w:t>134</w:t>
      </w:r>
      <w:r>
        <w:rPr>
          <w:noProof/>
        </w:rPr>
        <w:fldChar w:fldCharType="end"/>
      </w:r>
    </w:p>
    <w:p w14:paraId="29C8212D" w14:textId="507FAF6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_Toc185509675 \h </w:instrText>
      </w:r>
      <w:r>
        <w:rPr>
          <w:noProof/>
        </w:rPr>
      </w:r>
      <w:r>
        <w:rPr>
          <w:noProof/>
        </w:rPr>
        <w:fldChar w:fldCharType="separate"/>
      </w:r>
      <w:r>
        <w:rPr>
          <w:noProof/>
        </w:rPr>
        <w:t>134</w:t>
      </w:r>
      <w:r>
        <w:rPr>
          <w:noProof/>
        </w:rPr>
        <w:fldChar w:fldCharType="end"/>
      </w:r>
    </w:p>
    <w:p w14:paraId="7DAD8A78" w14:textId="00B469C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UAVDynInfoSubsc</w:t>
      </w:r>
      <w:r>
        <w:rPr>
          <w:noProof/>
        </w:rPr>
        <w:tab/>
      </w:r>
      <w:r>
        <w:rPr>
          <w:noProof/>
        </w:rPr>
        <w:fldChar w:fldCharType="begin" w:fldLock="1"/>
      </w:r>
      <w:r>
        <w:rPr>
          <w:noProof/>
        </w:rPr>
        <w:instrText xml:space="preserve"> PAGEREF _Toc185509676 \h </w:instrText>
      </w:r>
      <w:r>
        <w:rPr>
          <w:noProof/>
        </w:rPr>
      </w:r>
      <w:r>
        <w:rPr>
          <w:noProof/>
        </w:rPr>
        <w:fldChar w:fldCharType="separate"/>
      </w:r>
      <w:r>
        <w:rPr>
          <w:noProof/>
        </w:rPr>
        <w:t>134</w:t>
      </w:r>
      <w:r>
        <w:rPr>
          <w:noProof/>
        </w:rPr>
        <w:fldChar w:fldCharType="end"/>
      </w:r>
    </w:p>
    <w:p w14:paraId="05A6169B" w14:textId="3032E054"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UAVDynInfoSubscPatch</w:t>
      </w:r>
      <w:r>
        <w:rPr>
          <w:noProof/>
        </w:rPr>
        <w:tab/>
      </w:r>
      <w:r>
        <w:rPr>
          <w:noProof/>
        </w:rPr>
        <w:fldChar w:fldCharType="begin" w:fldLock="1"/>
      </w:r>
      <w:r>
        <w:rPr>
          <w:noProof/>
        </w:rPr>
        <w:instrText xml:space="preserve"> PAGEREF _Toc185509677 \h </w:instrText>
      </w:r>
      <w:r>
        <w:rPr>
          <w:noProof/>
        </w:rPr>
      </w:r>
      <w:r>
        <w:rPr>
          <w:noProof/>
        </w:rPr>
        <w:fldChar w:fldCharType="separate"/>
      </w:r>
      <w:r>
        <w:rPr>
          <w:noProof/>
        </w:rPr>
        <w:t>135</w:t>
      </w:r>
      <w:r>
        <w:rPr>
          <w:noProof/>
        </w:rPr>
        <w:fldChar w:fldCharType="end"/>
      </w:r>
    </w:p>
    <w:p w14:paraId="4FBDF945" w14:textId="4498524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UAVDynInfoNotif</w:t>
      </w:r>
      <w:r>
        <w:rPr>
          <w:noProof/>
        </w:rPr>
        <w:tab/>
      </w:r>
      <w:r>
        <w:rPr>
          <w:noProof/>
        </w:rPr>
        <w:fldChar w:fldCharType="begin" w:fldLock="1"/>
      </w:r>
      <w:r>
        <w:rPr>
          <w:noProof/>
        </w:rPr>
        <w:instrText xml:space="preserve"> PAGEREF _Toc185509678 \h </w:instrText>
      </w:r>
      <w:r>
        <w:rPr>
          <w:noProof/>
        </w:rPr>
      </w:r>
      <w:r>
        <w:rPr>
          <w:noProof/>
        </w:rPr>
        <w:fldChar w:fldCharType="separate"/>
      </w:r>
      <w:r>
        <w:rPr>
          <w:noProof/>
        </w:rPr>
        <w:t>135</w:t>
      </w:r>
      <w:r>
        <w:rPr>
          <w:noProof/>
        </w:rPr>
        <w:fldChar w:fldCharType="end"/>
      </w:r>
    </w:p>
    <w:p w14:paraId="4610B86A" w14:textId="4A1042B4"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ProxRangInfo</w:t>
      </w:r>
      <w:r>
        <w:rPr>
          <w:noProof/>
        </w:rPr>
        <w:tab/>
      </w:r>
      <w:r>
        <w:rPr>
          <w:noProof/>
        </w:rPr>
        <w:fldChar w:fldCharType="begin" w:fldLock="1"/>
      </w:r>
      <w:r>
        <w:rPr>
          <w:noProof/>
        </w:rPr>
        <w:instrText xml:space="preserve"> PAGEREF _Toc185509679 \h </w:instrText>
      </w:r>
      <w:r>
        <w:rPr>
          <w:noProof/>
        </w:rPr>
      </w:r>
      <w:r>
        <w:rPr>
          <w:noProof/>
        </w:rPr>
        <w:fldChar w:fldCharType="separate"/>
      </w:r>
      <w:r>
        <w:rPr>
          <w:noProof/>
        </w:rPr>
        <w:t>135</w:t>
      </w:r>
      <w:r>
        <w:rPr>
          <w:noProof/>
        </w:rPr>
        <w:fldChar w:fldCharType="end"/>
      </w:r>
    </w:p>
    <w:p w14:paraId="0A7F8703" w14:textId="452CA6D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UavInfo</w:t>
      </w:r>
      <w:r>
        <w:rPr>
          <w:noProof/>
        </w:rPr>
        <w:tab/>
      </w:r>
      <w:r>
        <w:rPr>
          <w:noProof/>
        </w:rPr>
        <w:fldChar w:fldCharType="begin" w:fldLock="1"/>
      </w:r>
      <w:r>
        <w:rPr>
          <w:noProof/>
        </w:rPr>
        <w:instrText xml:space="preserve"> PAGEREF _Toc185509680 \h </w:instrText>
      </w:r>
      <w:r>
        <w:rPr>
          <w:noProof/>
        </w:rPr>
      </w:r>
      <w:r>
        <w:rPr>
          <w:noProof/>
        </w:rPr>
        <w:fldChar w:fldCharType="separate"/>
      </w:r>
      <w:r>
        <w:rPr>
          <w:noProof/>
        </w:rPr>
        <w:t>135</w:t>
      </w:r>
      <w:r>
        <w:rPr>
          <w:noProof/>
        </w:rPr>
        <w:fldChar w:fldCharType="end"/>
      </w:r>
    </w:p>
    <w:p w14:paraId="596B4306" w14:textId="3B88044F"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CD49D9">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Simple data types and enumerations</w:t>
      </w:r>
      <w:r>
        <w:rPr>
          <w:noProof/>
        </w:rPr>
        <w:tab/>
      </w:r>
      <w:r>
        <w:rPr>
          <w:noProof/>
        </w:rPr>
        <w:fldChar w:fldCharType="begin" w:fldLock="1"/>
      </w:r>
      <w:r>
        <w:rPr>
          <w:noProof/>
        </w:rPr>
        <w:instrText xml:space="preserve"> PAGEREF _Toc185509681 \h </w:instrText>
      </w:r>
      <w:r>
        <w:rPr>
          <w:noProof/>
        </w:rPr>
      </w:r>
      <w:r>
        <w:rPr>
          <w:noProof/>
        </w:rPr>
        <w:fldChar w:fldCharType="separate"/>
      </w:r>
      <w:r>
        <w:rPr>
          <w:noProof/>
        </w:rPr>
        <w:t>136</w:t>
      </w:r>
      <w:r>
        <w:rPr>
          <w:noProof/>
        </w:rPr>
        <w:fldChar w:fldCharType="end"/>
      </w:r>
    </w:p>
    <w:p w14:paraId="02F71B38" w14:textId="707154C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_Toc185509682 \h </w:instrText>
      </w:r>
      <w:r>
        <w:rPr>
          <w:noProof/>
        </w:rPr>
      </w:r>
      <w:r>
        <w:rPr>
          <w:noProof/>
        </w:rPr>
        <w:fldChar w:fldCharType="separate"/>
      </w:r>
      <w:r>
        <w:rPr>
          <w:noProof/>
        </w:rPr>
        <w:t>136</w:t>
      </w:r>
      <w:r>
        <w:rPr>
          <w:noProof/>
        </w:rPr>
        <w:fldChar w:fldCharType="end"/>
      </w:r>
    </w:p>
    <w:p w14:paraId="5CDBE53F" w14:textId="0E9F37D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_Toc185509683 \h </w:instrText>
      </w:r>
      <w:r>
        <w:rPr>
          <w:noProof/>
        </w:rPr>
      </w:r>
      <w:r>
        <w:rPr>
          <w:noProof/>
        </w:rPr>
        <w:fldChar w:fldCharType="separate"/>
      </w:r>
      <w:r>
        <w:rPr>
          <w:noProof/>
        </w:rPr>
        <w:t>136</w:t>
      </w:r>
      <w:r>
        <w:rPr>
          <w:noProof/>
        </w:rPr>
        <w:fldChar w:fldCharType="end"/>
      </w:r>
    </w:p>
    <w:p w14:paraId="7AF67AAD" w14:textId="1B774CC9"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CD49D9">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_Toc185509684 \h </w:instrText>
      </w:r>
      <w:r>
        <w:rPr>
          <w:noProof/>
        </w:rPr>
      </w:r>
      <w:r>
        <w:rPr>
          <w:noProof/>
        </w:rPr>
        <w:fldChar w:fldCharType="separate"/>
      </w:r>
      <w:r>
        <w:rPr>
          <w:noProof/>
        </w:rPr>
        <w:t>136</w:t>
      </w:r>
      <w:r>
        <w:rPr>
          <w:noProof/>
        </w:rPr>
        <w:fldChar w:fldCharType="end"/>
      </w:r>
    </w:p>
    <w:p w14:paraId="5CCD390E" w14:textId="53A520B3"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_Toc185509685 \h </w:instrText>
      </w:r>
      <w:r>
        <w:rPr>
          <w:noProof/>
        </w:rPr>
      </w:r>
      <w:r>
        <w:rPr>
          <w:noProof/>
        </w:rPr>
        <w:fldChar w:fldCharType="separate"/>
      </w:r>
      <w:r>
        <w:rPr>
          <w:noProof/>
        </w:rPr>
        <w:t>136</w:t>
      </w:r>
      <w:r>
        <w:rPr>
          <w:noProof/>
        </w:rPr>
        <w:fldChar w:fldCharType="end"/>
      </w:r>
    </w:p>
    <w:p w14:paraId="4812B1D1" w14:textId="3178FBB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_Toc185509686 \h </w:instrText>
      </w:r>
      <w:r>
        <w:rPr>
          <w:noProof/>
        </w:rPr>
      </w:r>
      <w:r>
        <w:rPr>
          <w:noProof/>
        </w:rPr>
        <w:fldChar w:fldCharType="separate"/>
      </w:r>
      <w:r>
        <w:rPr>
          <w:noProof/>
        </w:rPr>
        <w:t>136</w:t>
      </w:r>
      <w:r>
        <w:rPr>
          <w:noProof/>
        </w:rPr>
        <w:fldChar w:fldCharType="end"/>
      </w:r>
    </w:p>
    <w:p w14:paraId="103C6FB4" w14:textId="1E0D40D5"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_Toc185509687 \h </w:instrText>
      </w:r>
      <w:r>
        <w:rPr>
          <w:noProof/>
        </w:rPr>
      </w:r>
      <w:r>
        <w:rPr>
          <w:noProof/>
        </w:rPr>
        <w:fldChar w:fldCharType="separate"/>
      </w:r>
      <w:r>
        <w:rPr>
          <w:noProof/>
        </w:rPr>
        <w:t>136</w:t>
      </w:r>
      <w:r>
        <w:rPr>
          <w:noProof/>
        </w:rPr>
        <w:fldChar w:fldCharType="end"/>
      </w:r>
    </w:p>
    <w:p w14:paraId="7995F885" w14:textId="38D60875"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_Toc185509688 \h </w:instrText>
      </w:r>
      <w:r>
        <w:rPr>
          <w:noProof/>
        </w:rPr>
      </w:r>
      <w:r>
        <w:rPr>
          <w:noProof/>
        </w:rPr>
        <w:fldChar w:fldCharType="separate"/>
      </w:r>
      <w:r>
        <w:rPr>
          <w:noProof/>
        </w:rPr>
        <w:t>136</w:t>
      </w:r>
      <w:r>
        <w:rPr>
          <w:noProof/>
        </w:rPr>
        <w:fldChar w:fldCharType="end"/>
      </w:r>
    </w:p>
    <w:p w14:paraId="096C05FF" w14:textId="51090378"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_Toc185509689 \h </w:instrText>
      </w:r>
      <w:r>
        <w:rPr>
          <w:noProof/>
        </w:rPr>
      </w:r>
      <w:r>
        <w:rPr>
          <w:noProof/>
        </w:rPr>
        <w:fldChar w:fldCharType="separate"/>
      </w:r>
      <w:r>
        <w:rPr>
          <w:noProof/>
        </w:rPr>
        <w:t>136</w:t>
      </w:r>
      <w:r>
        <w:rPr>
          <w:noProof/>
        </w:rPr>
        <w:fldChar w:fldCharType="end"/>
      </w:r>
    </w:p>
    <w:p w14:paraId="102ECEE6" w14:textId="12E8C391"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_Toc185509690 \h </w:instrText>
      </w:r>
      <w:r>
        <w:rPr>
          <w:noProof/>
        </w:rPr>
      </w:r>
      <w:r>
        <w:rPr>
          <w:noProof/>
        </w:rPr>
        <w:fldChar w:fldCharType="separate"/>
      </w:r>
      <w:r>
        <w:rPr>
          <w:noProof/>
        </w:rPr>
        <w:t>136</w:t>
      </w:r>
      <w:r>
        <w:rPr>
          <w:noProof/>
        </w:rPr>
        <w:fldChar w:fldCharType="end"/>
      </w:r>
    </w:p>
    <w:p w14:paraId="6EC3F710" w14:textId="0082E11E"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_Toc185509691 \h </w:instrText>
      </w:r>
      <w:r>
        <w:rPr>
          <w:noProof/>
        </w:rPr>
      </w:r>
      <w:r>
        <w:rPr>
          <w:noProof/>
        </w:rPr>
        <w:fldChar w:fldCharType="separate"/>
      </w:r>
      <w:r>
        <w:rPr>
          <w:noProof/>
        </w:rPr>
        <w:t>137</w:t>
      </w:r>
      <w:r>
        <w:rPr>
          <w:noProof/>
        </w:rPr>
        <w:fldChar w:fldCharType="end"/>
      </w:r>
    </w:p>
    <w:p w14:paraId="6EEA12C7" w14:textId="61E1F1B5"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_Toc185509692 \h </w:instrText>
      </w:r>
      <w:r>
        <w:rPr>
          <w:noProof/>
        </w:rPr>
      </w:r>
      <w:r>
        <w:rPr>
          <w:noProof/>
        </w:rPr>
        <w:fldChar w:fldCharType="separate"/>
      </w:r>
      <w:r>
        <w:rPr>
          <w:noProof/>
        </w:rPr>
        <w:t>137</w:t>
      </w:r>
      <w:r>
        <w:rPr>
          <w:noProof/>
        </w:rPr>
        <w:fldChar w:fldCharType="end"/>
      </w:r>
    </w:p>
    <w:p w14:paraId="24DF40C6" w14:textId="522945E4"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6.6</w:t>
      </w:r>
      <w:r>
        <w:rPr>
          <w:rFonts w:asciiTheme="minorHAnsi" w:eastAsiaTheme="minorEastAsia" w:hAnsiTheme="minorHAnsi" w:cstheme="minorBidi"/>
          <w:noProof/>
          <w:kern w:val="2"/>
          <w:sz w:val="22"/>
          <w:szCs w:val="22"/>
          <w:lang w:eastAsia="ko-KR"/>
          <w14:ligatures w14:val="standardContextual"/>
        </w:rPr>
        <w:tab/>
      </w:r>
      <w:r>
        <w:rPr>
          <w:noProof/>
        </w:rPr>
        <w:t>UAE_FlightPathMonitoring Service API</w:t>
      </w:r>
      <w:r>
        <w:rPr>
          <w:noProof/>
        </w:rPr>
        <w:tab/>
      </w:r>
      <w:r>
        <w:rPr>
          <w:noProof/>
        </w:rPr>
        <w:fldChar w:fldCharType="begin" w:fldLock="1"/>
      </w:r>
      <w:r>
        <w:rPr>
          <w:noProof/>
        </w:rPr>
        <w:instrText xml:space="preserve"> PAGEREF _Toc185509693 \h </w:instrText>
      </w:r>
      <w:r>
        <w:rPr>
          <w:noProof/>
        </w:rPr>
      </w:r>
      <w:r>
        <w:rPr>
          <w:noProof/>
        </w:rPr>
        <w:fldChar w:fldCharType="separate"/>
      </w:r>
      <w:r>
        <w:rPr>
          <w:noProof/>
        </w:rPr>
        <w:t>138</w:t>
      </w:r>
      <w:r>
        <w:rPr>
          <w:noProof/>
        </w:rPr>
        <w:fldChar w:fldCharType="end"/>
      </w:r>
    </w:p>
    <w:p w14:paraId="23C4B5BC" w14:textId="7269B45E"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6.6.1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_Toc185509694 \h </w:instrText>
      </w:r>
      <w:r>
        <w:rPr>
          <w:noProof/>
        </w:rPr>
      </w:r>
      <w:r>
        <w:rPr>
          <w:noProof/>
        </w:rPr>
        <w:fldChar w:fldCharType="separate"/>
      </w:r>
      <w:r>
        <w:rPr>
          <w:noProof/>
        </w:rPr>
        <w:t>138</w:t>
      </w:r>
      <w:r>
        <w:rPr>
          <w:noProof/>
        </w:rPr>
        <w:fldChar w:fldCharType="end"/>
      </w:r>
    </w:p>
    <w:p w14:paraId="4C7CC3EA" w14:textId="08714C88"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6.6.2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_Toc185509695 \h </w:instrText>
      </w:r>
      <w:r>
        <w:rPr>
          <w:noProof/>
        </w:rPr>
      </w:r>
      <w:r>
        <w:rPr>
          <w:noProof/>
        </w:rPr>
        <w:fldChar w:fldCharType="separate"/>
      </w:r>
      <w:r>
        <w:rPr>
          <w:noProof/>
        </w:rPr>
        <w:t>138</w:t>
      </w:r>
      <w:r>
        <w:rPr>
          <w:noProof/>
        </w:rPr>
        <w:fldChar w:fldCharType="end"/>
      </w:r>
    </w:p>
    <w:p w14:paraId="6974C0F2" w14:textId="0E49CCED"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6.6.3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_Toc185509696 \h </w:instrText>
      </w:r>
      <w:r>
        <w:rPr>
          <w:noProof/>
        </w:rPr>
      </w:r>
      <w:r>
        <w:rPr>
          <w:noProof/>
        </w:rPr>
        <w:fldChar w:fldCharType="separate"/>
      </w:r>
      <w:r>
        <w:rPr>
          <w:noProof/>
        </w:rPr>
        <w:t>138</w:t>
      </w:r>
      <w:r>
        <w:rPr>
          <w:noProof/>
        </w:rPr>
        <w:fldChar w:fldCharType="end"/>
      </w:r>
    </w:p>
    <w:p w14:paraId="3F1AF50E" w14:textId="3C3A9C36"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6.6.3.1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_Toc185509697 \h </w:instrText>
      </w:r>
      <w:r>
        <w:rPr>
          <w:noProof/>
        </w:rPr>
      </w:r>
      <w:r>
        <w:rPr>
          <w:noProof/>
        </w:rPr>
        <w:fldChar w:fldCharType="separate"/>
      </w:r>
      <w:r>
        <w:rPr>
          <w:noProof/>
        </w:rPr>
        <w:t>138</w:t>
      </w:r>
      <w:r>
        <w:rPr>
          <w:noProof/>
        </w:rPr>
        <w:fldChar w:fldCharType="end"/>
      </w:r>
    </w:p>
    <w:p w14:paraId="0837FE92" w14:textId="0E23CB4C"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6.6.3.2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sidRPr="00CD49D9">
        <w:rPr>
          <w:rFonts w:eastAsia="Calibri"/>
          <w:noProof/>
        </w:rPr>
        <w:t>Flight Path Monitoring Configurations</w:t>
      </w:r>
      <w:r>
        <w:rPr>
          <w:noProof/>
        </w:rPr>
        <w:tab/>
      </w:r>
      <w:r>
        <w:rPr>
          <w:noProof/>
        </w:rPr>
        <w:fldChar w:fldCharType="begin" w:fldLock="1"/>
      </w:r>
      <w:r>
        <w:rPr>
          <w:noProof/>
        </w:rPr>
        <w:instrText xml:space="preserve"> PAGEREF _Toc185509698 \h </w:instrText>
      </w:r>
      <w:r>
        <w:rPr>
          <w:noProof/>
        </w:rPr>
      </w:r>
      <w:r>
        <w:rPr>
          <w:noProof/>
        </w:rPr>
        <w:fldChar w:fldCharType="separate"/>
      </w:r>
      <w:r>
        <w:rPr>
          <w:noProof/>
        </w:rPr>
        <w:t>139</w:t>
      </w:r>
      <w:r>
        <w:rPr>
          <w:noProof/>
        </w:rPr>
        <w:fldChar w:fldCharType="end"/>
      </w:r>
    </w:p>
    <w:p w14:paraId="672DCA67" w14:textId="733DEDC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_Toc185509699 \h </w:instrText>
      </w:r>
      <w:r>
        <w:rPr>
          <w:noProof/>
        </w:rPr>
      </w:r>
      <w:r>
        <w:rPr>
          <w:noProof/>
        </w:rPr>
        <w:fldChar w:fldCharType="separate"/>
      </w:r>
      <w:r>
        <w:rPr>
          <w:noProof/>
        </w:rPr>
        <w:t>139</w:t>
      </w:r>
      <w:r>
        <w:rPr>
          <w:noProof/>
        </w:rPr>
        <w:fldChar w:fldCharType="end"/>
      </w:r>
    </w:p>
    <w:p w14:paraId="62BAC76E" w14:textId="0DC4B00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_Toc185509700 \h </w:instrText>
      </w:r>
      <w:r>
        <w:rPr>
          <w:noProof/>
        </w:rPr>
      </w:r>
      <w:r>
        <w:rPr>
          <w:noProof/>
        </w:rPr>
        <w:fldChar w:fldCharType="separate"/>
      </w:r>
      <w:r>
        <w:rPr>
          <w:noProof/>
        </w:rPr>
        <w:t>139</w:t>
      </w:r>
      <w:r>
        <w:rPr>
          <w:noProof/>
        </w:rPr>
        <w:fldChar w:fldCharType="end"/>
      </w:r>
    </w:p>
    <w:p w14:paraId="3281A406" w14:textId="4D3B8505"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_Toc185509701 \h </w:instrText>
      </w:r>
      <w:r>
        <w:rPr>
          <w:noProof/>
        </w:rPr>
      </w:r>
      <w:r>
        <w:rPr>
          <w:noProof/>
        </w:rPr>
        <w:fldChar w:fldCharType="separate"/>
      </w:r>
      <w:r>
        <w:rPr>
          <w:noProof/>
        </w:rPr>
        <w:t>139</w:t>
      </w:r>
      <w:r>
        <w:rPr>
          <w:noProof/>
        </w:rPr>
        <w:fldChar w:fldCharType="end"/>
      </w:r>
    </w:p>
    <w:p w14:paraId="327E4496" w14:textId="316ED65E"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6.6.3.2.3.1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_Toc185509702 \h </w:instrText>
      </w:r>
      <w:r>
        <w:rPr>
          <w:noProof/>
        </w:rPr>
      </w:r>
      <w:r>
        <w:rPr>
          <w:noProof/>
        </w:rPr>
        <w:fldChar w:fldCharType="separate"/>
      </w:r>
      <w:r>
        <w:rPr>
          <w:noProof/>
        </w:rPr>
        <w:t>139</w:t>
      </w:r>
      <w:r>
        <w:rPr>
          <w:noProof/>
        </w:rPr>
        <w:fldChar w:fldCharType="end"/>
      </w:r>
    </w:p>
    <w:p w14:paraId="3119F021" w14:textId="666625E0"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6.6.3.2.3.2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_Toc185509703 \h </w:instrText>
      </w:r>
      <w:r>
        <w:rPr>
          <w:noProof/>
        </w:rPr>
      </w:r>
      <w:r>
        <w:rPr>
          <w:noProof/>
        </w:rPr>
        <w:fldChar w:fldCharType="separate"/>
      </w:r>
      <w:r>
        <w:rPr>
          <w:noProof/>
        </w:rPr>
        <w:t>140</w:t>
      </w:r>
      <w:r>
        <w:rPr>
          <w:noProof/>
        </w:rPr>
        <w:fldChar w:fldCharType="end"/>
      </w:r>
    </w:p>
    <w:p w14:paraId="4B1E0053" w14:textId="6630BFF9"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_Toc185509704 \h </w:instrText>
      </w:r>
      <w:r>
        <w:rPr>
          <w:noProof/>
        </w:rPr>
      </w:r>
      <w:r>
        <w:rPr>
          <w:noProof/>
        </w:rPr>
        <w:fldChar w:fldCharType="separate"/>
      </w:r>
      <w:r>
        <w:rPr>
          <w:noProof/>
        </w:rPr>
        <w:t>141</w:t>
      </w:r>
      <w:r>
        <w:rPr>
          <w:noProof/>
        </w:rPr>
        <w:fldChar w:fldCharType="end"/>
      </w:r>
    </w:p>
    <w:p w14:paraId="58FF3DED" w14:textId="5EA6BFFC"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6.6.3.3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sidRPr="00CD49D9">
        <w:rPr>
          <w:rFonts w:eastAsia="Calibri"/>
          <w:noProof/>
        </w:rPr>
        <w:t>Flight Path Monitoring Configuration</w:t>
      </w:r>
      <w:r>
        <w:rPr>
          <w:noProof/>
        </w:rPr>
        <w:tab/>
      </w:r>
      <w:r>
        <w:rPr>
          <w:noProof/>
        </w:rPr>
        <w:fldChar w:fldCharType="begin" w:fldLock="1"/>
      </w:r>
      <w:r>
        <w:rPr>
          <w:noProof/>
        </w:rPr>
        <w:instrText xml:space="preserve"> PAGEREF _Toc185509705 \h </w:instrText>
      </w:r>
      <w:r>
        <w:rPr>
          <w:noProof/>
        </w:rPr>
      </w:r>
      <w:r>
        <w:rPr>
          <w:noProof/>
        </w:rPr>
        <w:fldChar w:fldCharType="separate"/>
      </w:r>
      <w:r>
        <w:rPr>
          <w:noProof/>
        </w:rPr>
        <w:t>141</w:t>
      </w:r>
      <w:r>
        <w:rPr>
          <w:noProof/>
        </w:rPr>
        <w:fldChar w:fldCharType="end"/>
      </w:r>
    </w:p>
    <w:p w14:paraId="52F79BC4" w14:textId="32E3443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_Toc185509706 \h </w:instrText>
      </w:r>
      <w:r>
        <w:rPr>
          <w:noProof/>
        </w:rPr>
      </w:r>
      <w:r>
        <w:rPr>
          <w:noProof/>
        </w:rPr>
        <w:fldChar w:fldCharType="separate"/>
      </w:r>
      <w:r>
        <w:rPr>
          <w:noProof/>
        </w:rPr>
        <w:t>141</w:t>
      </w:r>
      <w:r>
        <w:rPr>
          <w:noProof/>
        </w:rPr>
        <w:fldChar w:fldCharType="end"/>
      </w:r>
    </w:p>
    <w:p w14:paraId="001F92E9" w14:textId="046EB24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_Toc185509707 \h </w:instrText>
      </w:r>
      <w:r>
        <w:rPr>
          <w:noProof/>
        </w:rPr>
      </w:r>
      <w:r>
        <w:rPr>
          <w:noProof/>
        </w:rPr>
        <w:fldChar w:fldCharType="separate"/>
      </w:r>
      <w:r>
        <w:rPr>
          <w:noProof/>
        </w:rPr>
        <w:t>141</w:t>
      </w:r>
      <w:r>
        <w:rPr>
          <w:noProof/>
        </w:rPr>
        <w:fldChar w:fldCharType="end"/>
      </w:r>
    </w:p>
    <w:p w14:paraId="5653ACEA" w14:textId="1BE0A1FF"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_Toc185509708 \h </w:instrText>
      </w:r>
      <w:r>
        <w:rPr>
          <w:noProof/>
        </w:rPr>
      </w:r>
      <w:r>
        <w:rPr>
          <w:noProof/>
        </w:rPr>
        <w:fldChar w:fldCharType="separate"/>
      </w:r>
      <w:r>
        <w:rPr>
          <w:noProof/>
        </w:rPr>
        <w:t>142</w:t>
      </w:r>
      <w:r>
        <w:rPr>
          <w:noProof/>
        </w:rPr>
        <w:fldChar w:fldCharType="end"/>
      </w:r>
    </w:p>
    <w:p w14:paraId="631D76A8" w14:textId="67B4DFFD"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6.6.3.3.3.1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_Toc185509709 \h </w:instrText>
      </w:r>
      <w:r>
        <w:rPr>
          <w:noProof/>
        </w:rPr>
      </w:r>
      <w:r>
        <w:rPr>
          <w:noProof/>
        </w:rPr>
        <w:fldChar w:fldCharType="separate"/>
      </w:r>
      <w:r>
        <w:rPr>
          <w:noProof/>
        </w:rPr>
        <w:t>142</w:t>
      </w:r>
      <w:r>
        <w:rPr>
          <w:noProof/>
        </w:rPr>
        <w:fldChar w:fldCharType="end"/>
      </w:r>
    </w:p>
    <w:p w14:paraId="7C5DF799" w14:textId="18D8024E"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6.6.3.3.3.2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_Toc185509710 \h </w:instrText>
      </w:r>
      <w:r>
        <w:rPr>
          <w:noProof/>
        </w:rPr>
      </w:r>
      <w:r>
        <w:rPr>
          <w:noProof/>
        </w:rPr>
        <w:fldChar w:fldCharType="separate"/>
      </w:r>
      <w:r>
        <w:rPr>
          <w:noProof/>
        </w:rPr>
        <w:t>143</w:t>
      </w:r>
      <w:r>
        <w:rPr>
          <w:noProof/>
        </w:rPr>
        <w:fldChar w:fldCharType="end"/>
      </w:r>
    </w:p>
    <w:p w14:paraId="3BF0B05A" w14:textId="365AEB83"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6.6.3.3.3.3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_Toc185509711 \h </w:instrText>
      </w:r>
      <w:r>
        <w:rPr>
          <w:noProof/>
        </w:rPr>
      </w:r>
      <w:r>
        <w:rPr>
          <w:noProof/>
        </w:rPr>
        <w:fldChar w:fldCharType="separate"/>
      </w:r>
      <w:r>
        <w:rPr>
          <w:noProof/>
        </w:rPr>
        <w:t>144</w:t>
      </w:r>
      <w:r>
        <w:rPr>
          <w:noProof/>
        </w:rPr>
        <w:fldChar w:fldCharType="end"/>
      </w:r>
    </w:p>
    <w:p w14:paraId="1BAA4BA2" w14:textId="175DCDC1"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6.6.3.3.3.4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_Toc185509712 \h </w:instrText>
      </w:r>
      <w:r>
        <w:rPr>
          <w:noProof/>
        </w:rPr>
      </w:r>
      <w:r>
        <w:rPr>
          <w:noProof/>
        </w:rPr>
        <w:fldChar w:fldCharType="separate"/>
      </w:r>
      <w:r>
        <w:rPr>
          <w:noProof/>
        </w:rPr>
        <w:t>145</w:t>
      </w:r>
      <w:r>
        <w:rPr>
          <w:noProof/>
        </w:rPr>
        <w:fldChar w:fldCharType="end"/>
      </w:r>
    </w:p>
    <w:p w14:paraId="6F243EA5" w14:textId="38567DF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_Toc185509713 \h </w:instrText>
      </w:r>
      <w:r>
        <w:rPr>
          <w:noProof/>
        </w:rPr>
      </w:r>
      <w:r>
        <w:rPr>
          <w:noProof/>
        </w:rPr>
        <w:fldChar w:fldCharType="separate"/>
      </w:r>
      <w:r>
        <w:rPr>
          <w:noProof/>
        </w:rPr>
        <w:t>146</w:t>
      </w:r>
      <w:r>
        <w:rPr>
          <w:noProof/>
        </w:rPr>
        <w:fldChar w:fldCharType="end"/>
      </w:r>
    </w:p>
    <w:p w14:paraId="5C843401" w14:textId="20FC6822"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6.6.4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_Toc185509714 \h </w:instrText>
      </w:r>
      <w:r>
        <w:rPr>
          <w:noProof/>
        </w:rPr>
      </w:r>
      <w:r>
        <w:rPr>
          <w:noProof/>
        </w:rPr>
        <w:fldChar w:fldCharType="separate"/>
      </w:r>
      <w:r>
        <w:rPr>
          <w:noProof/>
        </w:rPr>
        <w:t>146</w:t>
      </w:r>
      <w:r>
        <w:rPr>
          <w:noProof/>
        </w:rPr>
        <w:fldChar w:fldCharType="end"/>
      </w:r>
    </w:p>
    <w:p w14:paraId="56CBF223" w14:textId="6941F857"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6.6.5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_Toc185509715 \h </w:instrText>
      </w:r>
      <w:r>
        <w:rPr>
          <w:noProof/>
        </w:rPr>
      </w:r>
      <w:r>
        <w:rPr>
          <w:noProof/>
        </w:rPr>
        <w:fldChar w:fldCharType="separate"/>
      </w:r>
      <w:r>
        <w:rPr>
          <w:noProof/>
        </w:rPr>
        <w:t>146</w:t>
      </w:r>
      <w:r>
        <w:rPr>
          <w:noProof/>
        </w:rPr>
        <w:fldChar w:fldCharType="end"/>
      </w:r>
    </w:p>
    <w:p w14:paraId="69151881" w14:textId="396E463C"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6.6.5.1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_Toc185509716 \h </w:instrText>
      </w:r>
      <w:r>
        <w:rPr>
          <w:noProof/>
        </w:rPr>
      </w:r>
      <w:r>
        <w:rPr>
          <w:noProof/>
        </w:rPr>
        <w:fldChar w:fldCharType="separate"/>
      </w:r>
      <w:r>
        <w:rPr>
          <w:noProof/>
        </w:rPr>
        <w:t>146</w:t>
      </w:r>
      <w:r>
        <w:rPr>
          <w:noProof/>
        </w:rPr>
        <w:fldChar w:fldCharType="end"/>
      </w:r>
    </w:p>
    <w:p w14:paraId="695A0D5D" w14:textId="45A89206"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6.6.5</w:t>
      </w:r>
      <w:r w:rsidRPr="00CD49D9">
        <w:rPr>
          <w:noProof/>
          <w:lang w:val="en-US"/>
        </w:rPr>
        <w:t>.2</w:t>
      </w:r>
      <w:r>
        <w:rPr>
          <w:rFonts w:asciiTheme="minorHAnsi" w:eastAsiaTheme="minorEastAsia" w:hAnsiTheme="minorHAnsi" w:cstheme="minorBidi"/>
          <w:noProof/>
          <w:kern w:val="2"/>
          <w:sz w:val="22"/>
          <w:szCs w:val="22"/>
          <w:lang w:eastAsia="ko-KR"/>
          <w14:ligatures w14:val="standardContextual"/>
        </w:rPr>
        <w:tab/>
      </w:r>
      <w:r w:rsidRPr="00CD49D9">
        <w:rPr>
          <w:rFonts w:eastAsia="Calibri"/>
          <w:noProof/>
        </w:rPr>
        <w:t xml:space="preserve">Flight Path Monitoring Configuration </w:t>
      </w:r>
      <w:r w:rsidRPr="00CD49D9">
        <w:rPr>
          <w:noProof/>
          <w:lang w:val="en-US"/>
        </w:rPr>
        <w:t>Completion Status Notification</w:t>
      </w:r>
      <w:r>
        <w:rPr>
          <w:noProof/>
        </w:rPr>
        <w:tab/>
      </w:r>
      <w:r>
        <w:rPr>
          <w:noProof/>
        </w:rPr>
        <w:fldChar w:fldCharType="begin" w:fldLock="1"/>
      </w:r>
      <w:r>
        <w:rPr>
          <w:noProof/>
        </w:rPr>
        <w:instrText xml:space="preserve"> PAGEREF _Toc185509717 \h </w:instrText>
      </w:r>
      <w:r>
        <w:rPr>
          <w:noProof/>
        </w:rPr>
      </w:r>
      <w:r>
        <w:rPr>
          <w:noProof/>
        </w:rPr>
        <w:fldChar w:fldCharType="separate"/>
      </w:r>
      <w:r>
        <w:rPr>
          <w:noProof/>
        </w:rPr>
        <w:t>146</w:t>
      </w:r>
      <w:r>
        <w:rPr>
          <w:noProof/>
        </w:rPr>
        <w:fldChar w:fldCharType="end"/>
      </w:r>
    </w:p>
    <w:p w14:paraId="3EBF9655" w14:textId="4DC98CC5"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6.6.5</w:t>
      </w:r>
      <w:r w:rsidRPr="00CD49D9">
        <w:rPr>
          <w:noProof/>
          <w:lang w:val="en-US"/>
        </w:rPr>
        <w:t>.2.1</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Description</w:t>
      </w:r>
      <w:r>
        <w:rPr>
          <w:noProof/>
        </w:rPr>
        <w:tab/>
      </w:r>
      <w:r>
        <w:rPr>
          <w:noProof/>
        </w:rPr>
        <w:fldChar w:fldCharType="begin" w:fldLock="1"/>
      </w:r>
      <w:r>
        <w:rPr>
          <w:noProof/>
        </w:rPr>
        <w:instrText xml:space="preserve"> PAGEREF _Toc185509718 \h </w:instrText>
      </w:r>
      <w:r>
        <w:rPr>
          <w:noProof/>
        </w:rPr>
      </w:r>
      <w:r>
        <w:rPr>
          <w:noProof/>
        </w:rPr>
        <w:fldChar w:fldCharType="separate"/>
      </w:r>
      <w:r>
        <w:rPr>
          <w:noProof/>
        </w:rPr>
        <w:t>146</w:t>
      </w:r>
      <w:r>
        <w:rPr>
          <w:noProof/>
        </w:rPr>
        <w:fldChar w:fldCharType="end"/>
      </w:r>
    </w:p>
    <w:p w14:paraId="56F703C8" w14:textId="63DEB034"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_Toc185509719 \h </w:instrText>
      </w:r>
      <w:r>
        <w:rPr>
          <w:noProof/>
        </w:rPr>
      </w:r>
      <w:r>
        <w:rPr>
          <w:noProof/>
        </w:rPr>
        <w:fldChar w:fldCharType="separate"/>
      </w:r>
      <w:r>
        <w:rPr>
          <w:noProof/>
        </w:rPr>
        <w:t>146</w:t>
      </w:r>
      <w:r>
        <w:rPr>
          <w:noProof/>
        </w:rPr>
        <w:fldChar w:fldCharType="end"/>
      </w:r>
    </w:p>
    <w:p w14:paraId="5D5905BE" w14:textId="6B88D72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6.6.5.2.3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_Toc185509720 \h </w:instrText>
      </w:r>
      <w:r>
        <w:rPr>
          <w:noProof/>
        </w:rPr>
      </w:r>
      <w:r>
        <w:rPr>
          <w:noProof/>
        </w:rPr>
        <w:fldChar w:fldCharType="separate"/>
      </w:r>
      <w:r>
        <w:rPr>
          <w:noProof/>
        </w:rPr>
        <w:t>147</w:t>
      </w:r>
      <w:r>
        <w:rPr>
          <w:noProof/>
        </w:rPr>
        <w:fldChar w:fldCharType="end"/>
      </w:r>
    </w:p>
    <w:p w14:paraId="3B3E2E0E" w14:textId="18D06582"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6.6.5.2.3.1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_Toc185509721 \h </w:instrText>
      </w:r>
      <w:r>
        <w:rPr>
          <w:noProof/>
        </w:rPr>
      </w:r>
      <w:r>
        <w:rPr>
          <w:noProof/>
        </w:rPr>
        <w:fldChar w:fldCharType="separate"/>
      </w:r>
      <w:r>
        <w:rPr>
          <w:noProof/>
        </w:rPr>
        <w:t>147</w:t>
      </w:r>
      <w:r>
        <w:rPr>
          <w:noProof/>
        </w:rPr>
        <w:fldChar w:fldCharType="end"/>
      </w:r>
    </w:p>
    <w:p w14:paraId="5B79955E" w14:textId="7F4C28E3"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6.6.5</w:t>
      </w:r>
      <w:r w:rsidRPr="00CD49D9">
        <w:rPr>
          <w:noProof/>
          <w:lang w:val="en-US"/>
        </w:rPr>
        <w:t>.3</w:t>
      </w:r>
      <w:r>
        <w:rPr>
          <w:rFonts w:asciiTheme="minorHAnsi" w:eastAsiaTheme="minorEastAsia" w:hAnsiTheme="minorHAnsi" w:cstheme="minorBidi"/>
          <w:noProof/>
          <w:kern w:val="2"/>
          <w:sz w:val="22"/>
          <w:szCs w:val="22"/>
          <w:lang w:eastAsia="ko-KR"/>
          <w14:ligatures w14:val="standardContextual"/>
        </w:rPr>
        <w:tab/>
      </w:r>
      <w:r w:rsidRPr="00CD49D9">
        <w:rPr>
          <w:rFonts w:eastAsia="Calibri"/>
          <w:noProof/>
        </w:rPr>
        <w:t xml:space="preserve">Flight Path Monitoring </w:t>
      </w:r>
      <w:r w:rsidRPr="00CD49D9">
        <w:rPr>
          <w:noProof/>
          <w:lang w:val="en-US"/>
        </w:rPr>
        <w:t>Events Notification</w:t>
      </w:r>
      <w:r>
        <w:rPr>
          <w:noProof/>
        </w:rPr>
        <w:tab/>
      </w:r>
      <w:r>
        <w:rPr>
          <w:noProof/>
        </w:rPr>
        <w:fldChar w:fldCharType="begin" w:fldLock="1"/>
      </w:r>
      <w:r>
        <w:rPr>
          <w:noProof/>
        </w:rPr>
        <w:instrText xml:space="preserve"> PAGEREF _Toc185509722 \h </w:instrText>
      </w:r>
      <w:r>
        <w:rPr>
          <w:noProof/>
        </w:rPr>
      </w:r>
      <w:r>
        <w:rPr>
          <w:noProof/>
        </w:rPr>
        <w:fldChar w:fldCharType="separate"/>
      </w:r>
      <w:r>
        <w:rPr>
          <w:noProof/>
        </w:rPr>
        <w:t>148</w:t>
      </w:r>
      <w:r>
        <w:rPr>
          <w:noProof/>
        </w:rPr>
        <w:fldChar w:fldCharType="end"/>
      </w:r>
    </w:p>
    <w:p w14:paraId="62641F86" w14:textId="38CF434F"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6.6.5</w:t>
      </w:r>
      <w:r w:rsidRPr="00CD49D9">
        <w:rPr>
          <w:noProof/>
          <w:lang w:val="en-US"/>
        </w:rPr>
        <w:t>.3.1</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Description</w:t>
      </w:r>
      <w:r>
        <w:rPr>
          <w:noProof/>
        </w:rPr>
        <w:tab/>
      </w:r>
      <w:r>
        <w:rPr>
          <w:noProof/>
        </w:rPr>
        <w:fldChar w:fldCharType="begin" w:fldLock="1"/>
      </w:r>
      <w:r>
        <w:rPr>
          <w:noProof/>
        </w:rPr>
        <w:instrText xml:space="preserve"> PAGEREF _Toc185509723 \h </w:instrText>
      </w:r>
      <w:r>
        <w:rPr>
          <w:noProof/>
        </w:rPr>
      </w:r>
      <w:r>
        <w:rPr>
          <w:noProof/>
        </w:rPr>
        <w:fldChar w:fldCharType="separate"/>
      </w:r>
      <w:r>
        <w:rPr>
          <w:noProof/>
        </w:rPr>
        <w:t>148</w:t>
      </w:r>
      <w:r>
        <w:rPr>
          <w:noProof/>
        </w:rPr>
        <w:fldChar w:fldCharType="end"/>
      </w:r>
    </w:p>
    <w:p w14:paraId="361A327E" w14:textId="559A638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_Toc185509724 \h </w:instrText>
      </w:r>
      <w:r>
        <w:rPr>
          <w:noProof/>
        </w:rPr>
      </w:r>
      <w:r>
        <w:rPr>
          <w:noProof/>
        </w:rPr>
        <w:fldChar w:fldCharType="separate"/>
      </w:r>
      <w:r>
        <w:rPr>
          <w:noProof/>
        </w:rPr>
        <w:t>148</w:t>
      </w:r>
      <w:r>
        <w:rPr>
          <w:noProof/>
        </w:rPr>
        <w:fldChar w:fldCharType="end"/>
      </w:r>
    </w:p>
    <w:p w14:paraId="260FEB4F" w14:textId="37FC215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_Toc185509725 \h </w:instrText>
      </w:r>
      <w:r>
        <w:rPr>
          <w:noProof/>
        </w:rPr>
      </w:r>
      <w:r>
        <w:rPr>
          <w:noProof/>
        </w:rPr>
        <w:fldChar w:fldCharType="separate"/>
      </w:r>
      <w:r>
        <w:rPr>
          <w:noProof/>
        </w:rPr>
        <w:t>148</w:t>
      </w:r>
      <w:r>
        <w:rPr>
          <w:noProof/>
        </w:rPr>
        <w:fldChar w:fldCharType="end"/>
      </w:r>
    </w:p>
    <w:p w14:paraId="4BC2FFE1" w14:textId="6E09D2CE"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6.6.5.3.3.1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_Toc185509726 \h </w:instrText>
      </w:r>
      <w:r>
        <w:rPr>
          <w:noProof/>
        </w:rPr>
      </w:r>
      <w:r>
        <w:rPr>
          <w:noProof/>
        </w:rPr>
        <w:fldChar w:fldCharType="separate"/>
      </w:r>
      <w:r>
        <w:rPr>
          <w:noProof/>
        </w:rPr>
        <w:t>148</w:t>
      </w:r>
      <w:r>
        <w:rPr>
          <w:noProof/>
        </w:rPr>
        <w:fldChar w:fldCharType="end"/>
      </w:r>
    </w:p>
    <w:p w14:paraId="12DF2DD6" w14:textId="37654F12"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6.6.6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_Toc185509727 \h </w:instrText>
      </w:r>
      <w:r>
        <w:rPr>
          <w:noProof/>
        </w:rPr>
      </w:r>
      <w:r>
        <w:rPr>
          <w:noProof/>
        </w:rPr>
        <w:fldChar w:fldCharType="separate"/>
      </w:r>
      <w:r>
        <w:rPr>
          <w:noProof/>
        </w:rPr>
        <w:t>149</w:t>
      </w:r>
      <w:r>
        <w:rPr>
          <w:noProof/>
        </w:rPr>
        <w:fldChar w:fldCharType="end"/>
      </w:r>
    </w:p>
    <w:p w14:paraId="16EE2F14" w14:textId="3817E610"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6.6.6.1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_Toc185509728 \h </w:instrText>
      </w:r>
      <w:r>
        <w:rPr>
          <w:noProof/>
        </w:rPr>
      </w:r>
      <w:r>
        <w:rPr>
          <w:noProof/>
        </w:rPr>
        <w:fldChar w:fldCharType="separate"/>
      </w:r>
      <w:r>
        <w:rPr>
          <w:noProof/>
        </w:rPr>
        <w:t>149</w:t>
      </w:r>
      <w:r>
        <w:rPr>
          <w:noProof/>
        </w:rPr>
        <w:fldChar w:fldCharType="end"/>
      </w:r>
    </w:p>
    <w:p w14:paraId="4A90DEEB" w14:textId="10C14201"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6.6</w:t>
      </w:r>
      <w:r w:rsidRPr="00CD49D9">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Structured data types</w:t>
      </w:r>
      <w:r>
        <w:rPr>
          <w:noProof/>
        </w:rPr>
        <w:tab/>
      </w:r>
      <w:r>
        <w:rPr>
          <w:noProof/>
        </w:rPr>
        <w:fldChar w:fldCharType="begin" w:fldLock="1"/>
      </w:r>
      <w:r>
        <w:rPr>
          <w:noProof/>
        </w:rPr>
        <w:instrText xml:space="preserve"> PAGEREF _Toc185509729 \h </w:instrText>
      </w:r>
      <w:r>
        <w:rPr>
          <w:noProof/>
        </w:rPr>
      </w:r>
      <w:r>
        <w:rPr>
          <w:noProof/>
        </w:rPr>
        <w:fldChar w:fldCharType="separate"/>
      </w:r>
      <w:r>
        <w:rPr>
          <w:noProof/>
        </w:rPr>
        <w:t>150</w:t>
      </w:r>
      <w:r>
        <w:rPr>
          <w:noProof/>
        </w:rPr>
        <w:fldChar w:fldCharType="end"/>
      </w:r>
    </w:p>
    <w:p w14:paraId="32C4B03E" w14:textId="4C57DA8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_Toc185509730 \h </w:instrText>
      </w:r>
      <w:r>
        <w:rPr>
          <w:noProof/>
        </w:rPr>
      </w:r>
      <w:r>
        <w:rPr>
          <w:noProof/>
        </w:rPr>
        <w:fldChar w:fldCharType="separate"/>
      </w:r>
      <w:r>
        <w:rPr>
          <w:noProof/>
        </w:rPr>
        <w:t>150</w:t>
      </w:r>
      <w:r>
        <w:rPr>
          <w:noProof/>
        </w:rPr>
        <w:fldChar w:fldCharType="end"/>
      </w:r>
    </w:p>
    <w:p w14:paraId="3EAA1051" w14:textId="177A2B7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6.6.6.2.2</w:t>
      </w:r>
      <w:r>
        <w:rPr>
          <w:rFonts w:asciiTheme="minorHAnsi" w:eastAsiaTheme="minorEastAsia" w:hAnsiTheme="minorHAnsi" w:cstheme="minorBidi"/>
          <w:noProof/>
          <w:kern w:val="2"/>
          <w:sz w:val="22"/>
          <w:szCs w:val="22"/>
          <w:lang w:eastAsia="ko-KR"/>
          <w14:ligatures w14:val="standardContextual"/>
        </w:rPr>
        <w:tab/>
      </w:r>
      <w:r>
        <w:rPr>
          <w:noProof/>
        </w:rPr>
        <w:t>Type: FlightPathMonConfigReq</w:t>
      </w:r>
      <w:r>
        <w:rPr>
          <w:noProof/>
        </w:rPr>
        <w:tab/>
      </w:r>
      <w:r>
        <w:rPr>
          <w:noProof/>
        </w:rPr>
        <w:fldChar w:fldCharType="begin" w:fldLock="1"/>
      </w:r>
      <w:r>
        <w:rPr>
          <w:noProof/>
        </w:rPr>
        <w:instrText xml:space="preserve"> PAGEREF _Toc185509731 \h </w:instrText>
      </w:r>
      <w:r>
        <w:rPr>
          <w:noProof/>
        </w:rPr>
      </w:r>
      <w:r>
        <w:rPr>
          <w:noProof/>
        </w:rPr>
        <w:fldChar w:fldCharType="separate"/>
      </w:r>
      <w:r>
        <w:rPr>
          <w:noProof/>
        </w:rPr>
        <w:t>150</w:t>
      </w:r>
      <w:r>
        <w:rPr>
          <w:noProof/>
        </w:rPr>
        <w:fldChar w:fldCharType="end"/>
      </w:r>
    </w:p>
    <w:p w14:paraId="1D40CC71" w14:textId="57CA0FE5"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6.6.6.2.3</w:t>
      </w:r>
      <w:r>
        <w:rPr>
          <w:rFonts w:asciiTheme="minorHAnsi" w:eastAsiaTheme="minorEastAsia" w:hAnsiTheme="minorHAnsi" w:cstheme="minorBidi"/>
          <w:noProof/>
          <w:kern w:val="2"/>
          <w:sz w:val="22"/>
          <w:szCs w:val="22"/>
          <w:lang w:eastAsia="ko-KR"/>
          <w14:ligatures w14:val="standardContextual"/>
        </w:rPr>
        <w:tab/>
      </w:r>
      <w:r>
        <w:rPr>
          <w:noProof/>
        </w:rPr>
        <w:t>Type: FlightPathMonConfigResp</w:t>
      </w:r>
      <w:r>
        <w:rPr>
          <w:noProof/>
        </w:rPr>
        <w:tab/>
      </w:r>
      <w:r>
        <w:rPr>
          <w:noProof/>
        </w:rPr>
        <w:fldChar w:fldCharType="begin" w:fldLock="1"/>
      </w:r>
      <w:r>
        <w:rPr>
          <w:noProof/>
        </w:rPr>
        <w:instrText xml:space="preserve"> PAGEREF _Toc185509732 \h </w:instrText>
      </w:r>
      <w:r>
        <w:rPr>
          <w:noProof/>
        </w:rPr>
      </w:r>
      <w:r>
        <w:rPr>
          <w:noProof/>
        </w:rPr>
        <w:fldChar w:fldCharType="separate"/>
      </w:r>
      <w:r>
        <w:rPr>
          <w:noProof/>
        </w:rPr>
        <w:t>150</w:t>
      </w:r>
      <w:r>
        <w:rPr>
          <w:noProof/>
        </w:rPr>
        <w:fldChar w:fldCharType="end"/>
      </w:r>
    </w:p>
    <w:p w14:paraId="59EFDCCC" w14:textId="36F3344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6.6.6.2.4</w:t>
      </w:r>
      <w:r>
        <w:rPr>
          <w:rFonts w:asciiTheme="minorHAnsi" w:eastAsiaTheme="minorEastAsia" w:hAnsiTheme="minorHAnsi" w:cstheme="minorBidi"/>
          <w:noProof/>
          <w:kern w:val="2"/>
          <w:sz w:val="22"/>
          <w:szCs w:val="22"/>
          <w:lang w:eastAsia="ko-KR"/>
          <w14:ligatures w14:val="standardContextual"/>
        </w:rPr>
        <w:tab/>
      </w:r>
      <w:r>
        <w:rPr>
          <w:noProof/>
        </w:rPr>
        <w:t>Type: FlightPathMonConfig</w:t>
      </w:r>
      <w:r>
        <w:rPr>
          <w:noProof/>
        </w:rPr>
        <w:tab/>
      </w:r>
      <w:r>
        <w:rPr>
          <w:noProof/>
        </w:rPr>
        <w:fldChar w:fldCharType="begin" w:fldLock="1"/>
      </w:r>
      <w:r>
        <w:rPr>
          <w:noProof/>
        </w:rPr>
        <w:instrText xml:space="preserve"> PAGEREF _Toc185509733 \h </w:instrText>
      </w:r>
      <w:r>
        <w:rPr>
          <w:noProof/>
        </w:rPr>
      </w:r>
      <w:r>
        <w:rPr>
          <w:noProof/>
        </w:rPr>
        <w:fldChar w:fldCharType="separate"/>
      </w:r>
      <w:r>
        <w:rPr>
          <w:noProof/>
        </w:rPr>
        <w:t>151</w:t>
      </w:r>
      <w:r>
        <w:rPr>
          <w:noProof/>
        </w:rPr>
        <w:fldChar w:fldCharType="end"/>
      </w:r>
    </w:p>
    <w:p w14:paraId="61F65E77" w14:textId="3F0240C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6.6.6.2.5</w:t>
      </w:r>
      <w:r>
        <w:rPr>
          <w:rFonts w:asciiTheme="minorHAnsi" w:eastAsiaTheme="minorEastAsia" w:hAnsiTheme="minorHAnsi" w:cstheme="minorBidi"/>
          <w:noProof/>
          <w:kern w:val="2"/>
          <w:sz w:val="22"/>
          <w:szCs w:val="22"/>
          <w:lang w:eastAsia="ko-KR"/>
          <w14:ligatures w14:val="standardContextual"/>
        </w:rPr>
        <w:tab/>
      </w:r>
      <w:r>
        <w:rPr>
          <w:noProof/>
        </w:rPr>
        <w:t>Type: FlightPathMonConfigPatch</w:t>
      </w:r>
      <w:r>
        <w:rPr>
          <w:noProof/>
        </w:rPr>
        <w:tab/>
      </w:r>
      <w:r>
        <w:rPr>
          <w:noProof/>
        </w:rPr>
        <w:fldChar w:fldCharType="begin" w:fldLock="1"/>
      </w:r>
      <w:r>
        <w:rPr>
          <w:noProof/>
        </w:rPr>
        <w:instrText xml:space="preserve"> PAGEREF _Toc185509734 \h </w:instrText>
      </w:r>
      <w:r>
        <w:rPr>
          <w:noProof/>
        </w:rPr>
      </w:r>
      <w:r>
        <w:rPr>
          <w:noProof/>
        </w:rPr>
        <w:fldChar w:fldCharType="separate"/>
      </w:r>
      <w:r>
        <w:rPr>
          <w:noProof/>
        </w:rPr>
        <w:t>151</w:t>
      </w:r>
      <w:r>
        <w:rPr>
          <w:noProof/>
        </w:rPr>
        <w:fldChar w:fldCharType="end"/>
      </w:r>
    </w:p>
    <w:p w14:paraId="4392EBB3" w14:textId="0128A1EB"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6.6.6.2.6</w:t>
      </w:r>
      <w:r>
        <w:rPr>
          <w:rFonts w:asciiTheme="minorHAnsi" w:eastAsiaTheme="minorEastAsia" w:hAnsiTheme="minorHAnsi" w:cstheme="minorBidi"/>
          <w:noProof/>
          <w:kern w:val="2"/>
          <w:sz w:val="22"/>
          <w:szCs w:val="22"/>
          <w:lang w:eastAsia="ko-KR"/>
          <w14:ligatures w14:val="standardContextual"/>
        </w:rPr>
        <w:tab/>
      </w:r>
      <w:r>
        <w:rPr>
          <w:noProof/>
        </w:rPr>
        <w:t>Type: FlightPathMonConfigParams</w:t>
      </w:r>
      <w:r>
        <w:rPr>
          <w:noProof/>
        </w:rPr>
        <w:tab/>
      </w:r>
      <w:r>
        <w:rPr>
          <w:noProof/>
        </w:rPr>
        <w:fldChar w:fldCharType="begin" w:fldLock="1"/>
      </w:r>
      <w:r>
        <w:rPr>
          <w:noProof/>
        </w:rPr>
        <w:instrText xml:space="preserve"> PAGEREF _Toc185509735 \h </w:instrText>
      </w:r>
      <w:r>
        <w:rPr>
          <w:noProof/>
        </w:rPr>
      </w:r>
      <w:r>
        <w:rPr>
          <w:noProof/>
        </w:rPr>
        <w:fldChar w:fldCharType="separate"/>
      </w:r>
      <w:r>
        <w:rPr>
          <w:noProof/>
        </w:rPr>
        <w:t>152</w:t>
      </w:r>
      <w:r>
        <w:rPr>
          <w:noProof/>
        </w:rPr>
        <w:fldChar w:fldCharType="end"/>
      </w:r>
    </w:p>
    <w:p w14:paraId="7668FE27" w14:textId="087A5EF4"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6.6.6.2.7</w:t>
      </w:r>
      <w:r>
        <w:rPr>
          <w:rFonts w:asciiTheme="minorHAnsi" w:eastAsiaTheme="minorEastAsia" w:hAnsiTheme="minorHAnsi" w:cstheme="minorBidi"/>
          <w:noProof/>
          <w:kern w:val="2"/>
          <w:sz w:val="22"/>
          <w:szCs w:val="22"/>
          <w:lang w:eastAsia="ko-KR"/>
          <w14:ligatures w14:val="standardContextual"/>
        </w:rPr>
        <w:tab/>
      </w:r>
      <w:r>
        <w:rPr>
          <w:noProof/>
        </w:rPr>
        <w:t>Type: FlightPathMonConfigParamsRm</w:t>
      </w:r>
      <w:r>
        <w:rPr>
          <w:noProof/>
        </w:rPr>
        <w:tab/>
      </w:r>
      <w:r>
        <w:rPr>
          <w:noProof/>
        </w:rPr>
        <w:fldChar w:fldCharType="begin" w:fldLock="1"/>
      </w:r>
      <w:r>
        <w:rPr>
          <w:noProof/>
        </w:rPr>
        <w:instrText xml:space="preserve"> PAGEREF _Toc185509736 \h </w:instrText>
      </w:r>
      <w:r>
        <w:rPr>
          <w:noProof/>
        </w:rPr>
      </w:r>
      <w:r>
        <w:rPr>
          <w:noProof/>
        </w:rPr>
        <w:fldChar w:fldCharType="separate"/>
      </w:r>
      <w:r>
        <w:rPr>
          <w:noProof/>
        </w:rPr>
        <w:t>152</w:t>
      </w:r>
      <w:r>
        <w:rPr>
          <w:noProof/>
        </w:rPr>
        <w:fldChar w:fldCharType="end"/>
      </w:r>
    </w:p>
    <w:p w14:paraId="34EB0CFD" w14:textId="07A07DF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6.6.6.2.8</w:t>
      </w:r>
      <w:r>
        <w:rPr>
          <w:rFonts w:asciiTheme="minorHAnsi" w:eastAsiaTheme="minorEastAsia" w:hAnsiTheme="minorHAnsi" w:cstheme="minorBidi"/>
          <w:noProof/>
          <w:kern w:val="2"/>
          <w:sz w:val="22"/>
          <w:szCs w:val="22"/>
          <w:lang w:eastAsia="ko-KR"/>
          <w14:ligatures w14:val="standardContextual"/>
        </w:rPr>
        <w:tab/>
      </w:r>
      <w:r>
        <w:rPr>
          <w:noProof/>
        </w:rPr>
        <w:t>Type: Waypoint</w:t>
      </w:r>
      <w:r>
        <w:rPr>
          <w:noProof/>
        </w:rPr>
        <w:tab/>
      </w:r>
      <w:r>
        <w:rPr>
          <w:noProof/>
        </w:rPr>
        <w:fldChar w:fldCharType="begin" w:fldLock="1"/>
      </w:r>
      <w:r>
        <w:rPr>
          <w:noProof/>
        </w:rPr>
        <w:instrText xml:space="preserve"> PAGEREF _Toc185509737 \h </w:instrText>
      </w:r>
      <w:r>
        <w:rPr>
          <w:noProof/>
        </w:rPr>
      </w:r>
      <w:r>
        <w:rPr>
          <w:noProof/>
        </w:rPr>
        <w:fldChar w:fldCharType="separate"/>
      </w:r>
      <w:r>
        <w:rPr>
          <w:noProof/>
        </w:rPr>
        <w:t>153</w:t>
      </w:r>
      <w:r>
        <w:rPr>
          <w:noProof/>
        </w:rPr>
        <w:fldChar w:fldCharType="end"/>
      </w:r>
    </w:p>
    <w:p w14:paraId="385E1243" w14:textId="5361D65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6.6.6.2.9</w:t>
      </w:r>
      <w:r>
        <w:rPr>
          <w:rFonts w:asciiTheme="minorHAnsi" w:eastAsiaTheme="minorEastAsia" w:hAnsiTheme="minorHAnsi" w:cstheme="minorBidi"/>
          <w:noProof/>
          <w:kern w:val="2"/>
          <w:sz w:val="22"/>
          <w:szCs w:val="22"/>
          <w:lang w:eastAsia="ko-KR"/>
          <w14:ligatures w14:val="standardContextual"/>
        </w:rPr>
        <w:tab/>
      </w:r>
      <w:r>
        <w:rPr>
          <w:noProof/>
        </w:rPr>
        <w:t>Type: FlightPathMonConfigNotif</w:t>
      </w:r>
      <w:r>
        <w:rPr>
          <w:noProof/>
        </w:rPr>
        <w:tab/>
      </w:r>
      <w:r>
        <w:rPr>
          <w:noProof/>
        </w:rPr>
        <w:fldChar w:fldCharType="begin" w:fldLock="1"/>
      </w:r>
      <w:r>
        <w:rPr>
          <w:noProof/>
        </w:rPr>
        <w:instrText xml:space="preserve"> PAGEREF _Toc185509738 \h </w:instrText>
      </w:r>
      <w:r>
        <w:rPr>
          <w:noProof/>
        </w:rPr>
      </w:r>
      <w:r>
        <w:rPr>
          <w:noProof/>
        </w:rPr>
        <w:fldChar w:fldCharType="separate"/>
      </w:r>
      <w:r>
        <w:rPr>
          <w:noProof/>
        </w:rPr>
        <w:t>153</w:t>
      </w:r>
      <w:r>
        <w:rPr>
          <w:noProof/>
        </w:rPr>
        <w:fldChar w:fldCharType="end"/>
      </w:r>
    </w:p>
    <w:p w14:paraId="0BEF71B4" w14:textId="48B6661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6.6.6.2.10</w:t>
      </w:r>
      <w:r>
        <w:rPr>
          <w:rFonts w:asciiTheme="minorHAnsi" w:eastAsiaTheme="minorEastAsia" w:hAnsiTheme="minorHAnsi" w:cstheme="minorBidi"/>
          <w:noProof/>
          <w:kern w:val="2"/>
          <w:sz w:val="22"/>
          <w:szCs w:val="22"/>
          <w:lang w:eastAsia="ko-KR"/>
          <w14:ligatures w14:val="standardContextual"/>
        </w:rPr>
        <w:tab/>
      </w:r>
      <w:r>
        <w:rPr>
          <w:noProof/>
        </w:rPr>
        <w:t>Type: FlightPathMonNotif</w:t>
      </w:r>
      <w:r>
        <w:rPr>
          <w:noProof/>
        </w:rPr>
        <w:tab/>
      </w:r>
      <w:r>
        <w:rPr>
          <w:noProof/>
        </w:rPr>
        <w:fldChar w:fldCharType="begin" w:fldLock="1"/>
      </w:r>
      <w:r>
        <w:rPr>
          <w:noProof/>
        </w:rPr>
        <w:instrText xml:space="preserve"> PAGEREF _Toc185509739 \h </w:instrText>
      </w:r>
      <w:r>
        <w:rPr>
          <w:noProof/>
        </w:rPr>
      </w:r>
      <w:r>
        <w:rPr>
          <w:noProof/>
        </w:rPr>
        <w:fldChar w:fldCharType="separate"/>
      </w:r>
      <w:r>
        <w:rPr>
          <w:noProof/>
        </w:rPr>
        <w:t>153</w:t>
      </w:r>
      <w:r>
        <w:rPr>
          <w:noProof/>
        </w:rPr>
        <w:fldChar w:fldCharType="end"/>
      </w:r>
    </w:p>
    <w:p w14:paraId="7BE9C64D" w14:textId="12B15275"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6.6.6.2.11</w:t>
      </w:r>
      <w:r>
        <w:rPr>
          <w:rFonts w:asciiTheme="minorHAnsi" w:eastAsiaTheme="minorEastAsia" w:hAnsiTheme="minorHAnsi" w:cstheme="minorBidi"/>
          <w:noProof/>
          <w:kern w:val="2"/>
          <w:sz w:val="22"/>
          <w:szCs w:val="22"/>
          <w:lang w:eastAsia="ko-KR"/>
          <w14:ligatures w14:val="standardContextual"/>
        </w:rPr>
        <w:tab/>
      </w:r>
      <w:r>
        <w:rPr>
          <w:noProof/>
        </w:rPr>
        <w:t>Type: FlightPathMonEventInfo</w:t>
      </w:r>
      <w:r>
        <w:rPr>
          <w:noProof/>
        </w:rPr>
        <w:tab/>
      </w:r>
      <w:r>
        <w:rPr>
          <w:noProof/>
        </w:rPr>
        <w:fldChar w:fldCharType="begin" w:fldLock="1"/>
      </w:r>
      <w:r>
        <w:rPr>
          <w:noProof/>
        </w:rPr>
        <w:instrText xml:space="preserve"> PAGEREF _Toc185509740 \h </w:instrText>
      </w:r>
      <w:r>
        <w:rPr>
          <w:noProof/>
        </w:rPr>
      </w:r>
      <w:r>
        <w:rPr>
          <w:noProof/>
        </w:rPr>
        <w:fldChar w:fldCharType="separate"/>
      </w:r>
      <w:r>
        <w:rPr>
          <w:noProof/>
        </w:rPr>
        <w:t>153</w:t>
      </w:r>
      <w:r>
        <w:rPr>
          <w:noProof/>
        </w:rPr>
        <w:fldChar w:fldCharType="end"/>
      </w:r>
    </w:p>
    <w:p w14:paraId="526975DA" w14:textId="3956F46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6.6.6.2.12</w:t>
      </w:r>
      <w:r>
        <w:rPr>
          <w:rFonts w:asciiTheme="minorHAnsi" w:eastAsiaTheme="minorEastAsia" w:hAnsiTheme="minorHAnsi" w:cstheme="minorBidi"/>
          <w:noProof/>
          <w:kern w:val="2"/>
          <w:sz w:val="22"/>
          <w:szCs w:val="22"/>
          <w:lang w:eastAsia="ko-KR"/>
          <w14:ligatures w14:val="standardContextual"/>
        </w:rPr>
        <w:tab/>
      </w:r>
      <w:r>
        <w:rPr>
          <w:noProof/>
        </w:rPr>
        <w:t>Type: QoEThresholds</w:t>
      </w:r>
      <w:r>
        <w:rPr>
          <w:noProof/>
        </w:rPr>
        <w:tab/>
      </w:r>
      <w:r>
        <w:rPr>
          <w:noProof/>
        </w:rPr>
        <w:fldChar w:fldCharType="begin" w:fldLock="1"/>
      </w:r>
      <w:r>
        <w:rPr>
          <w:noProof/>
        </w:rPr>
        <w:instrText xml:space="preserve"> PAGEREF _Toc185509741 \h </w:instrText>
      </w:r>
      <w:r>
        <w:rPr>
          <w:noProof/>
        </w:rPr>
      </w:r>
      <w:r>
        <w:rPr>
          <w:noProof/>
        </w:rPr>
        <w:fldChar w:fldCharType="separate"/>
      </w:r>
      <w:r>
        <w:rPr>
          <w:noProof/>
        </w:rPr>
        <w:t>154</w:t>
      </w:r>
      <w:r>
        <w:rPr>
          <w:noProof/>
        </w:rPr>
        <w:fldChar w:fldCharType="end"/>
      </w:r>
    </w:p>
    <w:p w14:paraId="32DB0C08" w14:textId="573652B9"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6.6</w:t>
      </w:r>
      <w:r w:rsidRPr="00CD49D9">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Simple data types and enumerations</w:t>
      </w:r>
      <w:r>
        <w:rPr>
          <w:noProof/>
        </w:rPr>
        <w:tab/>
      </w:r>
      <w:r>
        <w:rPr>
          <w:noProof/>
        </w:rPr>
        <w:fldChar w:fldCharType="begin" w:fldLock="1"/>
      </w:r>
      <w:r>
        <w:rPr>
          <w:noProof/>
        </w:rPr>
        <w:instrText xml:space="preserve"> PAGEREF _Toc185509742 \h </w:instrText>
      </w:r>
      <w:r>
        <w:rPr>
          <w:noProof/>
        </w:rPr>
      </w:r>
      <w:r>
        <w:rPr>
          <w:noProof/>
        </w:rPr>
        <w:fldChar w:fldCharType="separate"/>
      </w:r>
      <w:r>
        <w:rPr>
          <w:noProof/>
        </w:rPr>
        <w:t>154</w:t>
      </w:r>
      <w:r>
        <w:rPr>
          <w:noProof/>
        </w:rPr>
        <w:fldChar w:fldCharType="end"/>
      </w:r>
    </w:p>
    <w:p w14:paraId="18694E99" w14:textId="1D4BD1F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_Toc185509743 \h </w:instrText>
      </w:r>
      <w:r>
        <w:rPr>
          <w:noProof/>
        </w:rPr>
      </w:r>
      <w:r>
        <w:rPr>
          <w:noProof/>
        </w:rPr>
        <w:fldChar w:fldCharType="separate"/>
      </w:r>
      <w:r>
        <w:rPr>
          <w:noProof/>
        </w:rPr>
        <w:t>154</w:t>
      </w:r>
      <w:r>
        <w:rPr>
          <w:noProof/>
        </w:rPr>
        <w:fldChar w:fldCharType="end"/>
      </w:r>
    </w:p>
    <w:p w14:paraId="1AF90632" w14:textId="73FDB3BF"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_Toc185509744 \h </w:instrText>
      </w:r>
      <w:r>
        <w:rPr>
          <w:noProof/>
        </w:rPr>
      </w:r>
      <w:r>
        <w:rPr>
          <w:noProof/>
        </w:rPr>
        <w:fldChar w:fldCharType="separate"/>
      </w:r>
      <w:r>
        <w:rPr>
          <w:noProof/>
        </w:rPr>
        <w:t>154</w:t>
      </w:r>
      <w:r>
        <w:rPr>
          <w:noProof/>
        </w:rPr>
        <w:fldChar w:fldCharType="end"/>
      </w:r>
    </w:p>
    <w:p w14:paraId="5E6F71FF" w14:textId="0F4401D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6.6.6.3.3</w:t>
      </w:r>
      <w:r>
        <w:rPr>
          <w:rFonts w:asciiTheme="minorHAnsi" w:eastAsiaTheme="minorEastAsia" w:hAnsiTheme="minorHAnsi" w:cstheme="minorBidi"/>
          <w:noProof/>
          <w:kern w:val="2"/>
          <w:sz w:val="22"/>
          <w:szCs w:val="22"/>
          <w:lang w:eastAsia="ko-KR"/>
          <w14:ligatures w14:val="standardContextual"/>
        </w:rPr>
        <w:tab/>
      </w:r>
      <w:r>
        <w:rPr>
          <w:noProof/>
        </w:rPr>
        <w:t>Enumeration: FlightPathMonConfigStatus</w:t>
      </w:r>
      <w:r>
        <w:rPr>
          <w:noProof/>
        </w:rPr>
        <w:tab/>
      </w:r>
      <w:r>
        <w:rPr>
          <w:noProof/>
        </w:rPr>
        <w:fldChar w:fldCharType="begin" w:fldLock="1"/>
      </w:r>
      <w:r>
        <w:rPr>
          <w:noProof/>
        </w:rPr>
        <w:instrText xml:space="preserve"> PAGEREF _Toc185509745 \h </w:instrText>
      </w:r>
      <w:r>
        <w:rPr>
          <w:noProof/>
        </w:rPr>
      </w:r>
      <w:r>
        <w:rPr>
          <w:noProof/>
        </w:rPr>
        <w:fldChar w:fldCharType="separate"/>
      </w:r>
      <w:r>
        <w:rPr>
          <w:noProof/>
        </w:rPr>
        <w:t>155</w:t>
      </w:r>
      <w:r>
        <w:rPr>
          <w:noProof/>
        </w:rPr>
        <w:fldChar w:fldCharType="end"/>
      </w:r>
    </w:p>
    <w:p w14:paraId="74752890" w14:textId="138DF8B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6.6.6.3.4</w:t>
      </w:r>
      <w:r>
        <w:rPr>
          <w:rFonts w:asciiTheme="minorHAnsi" w:eastAsiaTheme="minorEastAsia" w:hAnsiTheme="minorHAnsi" w:cstheme="minorBidi"/>
          <w:noProof/>
          <w:kern w:val="2"/>
          <w:sz w:val="22"/>
          <w:szCs w:val="22"/>
          <w:lang w:eastAsia="ko-KR"/>
          <w14:ligatures w14:val="standardContextual"/>
        </w:rPr>
        <w:tab/>
      </w:r>
      <w:r>
        <w:rPr>
          <w:noProof/>
        </w:rPr>
        <w:t>Enumeration: FlightPathMonEvent</w:t>
      </w:r>
      <w:r>
        <w:rPr>
          <w:noProof/>
        </w:rPr>
        <w:tab/>
      </w:r>
      <w:r>
        <w:rPr>
          <w:noProof/>
        </w:rPr>
        <w:fldChar w:fldCharType="begin" w:fldLock="1"/>
      </w:r>
      <w:r>
        <w:rPr>
          <w:noProof/>
        </w:rPr>
        <w:instrText xml:space="preserve"> PAGEREF _Toc185509746 \h </w:instrText>
      </w:r>
      <w:r>
        <w:rPr>
          <w:noProof/>
        </w:rPr>
      </w:r>
      <w:r>
        <w:rPr>
          <w:noProof/>
        </w:rPr>
        <w:fldChar w:fldCharType="separate"/>
      </w:r>
      <w:r>
        <w:rPr>
          <w:noProof/>
        </w:rPr>
        <w:t>155</w:t>
      </w:r>
      <w:r>
        <w:rPr>
          <w:noProof/>
        </w:rPr>
        <w:fldChar w:fldCharType="end"/>
      </w:r>
    </w:p>
    <w:p w14:paraId="4DA20FDA" w14:textId="2B0059D8"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6.6</w:t>
      </w:r>
      <w:r w:rsidRPr="00CD49D9">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_Toc185509747 \h </w:instrText>
      </w:r>
      <w:r>
        <w:rPr>
          <w:noProof/>
        </w:rPr>
      </w:r>
      <w:r>
        <w:rPr>
          <w:noProof/>
        </w:rPr>
        <w:fldChar w:fldCharType="separate"/>
      </w:r>
      <w:r>
        <w:rPr>
          <w:noProof/>
        </w:rPr>
        <w:t>155</w:t>
      </w:r>
      <w:r>
        <w:rPr>
          <w:noProof/>
        </w:rPr>
        <w:fldChar w:fldCharType="end"/>
      </w:r>
    </w:p>
    <w:p w14:paraId="5D46FBA1" w14:textId="0AE05E96"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6.6.6.5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_Toc185509748 \h </w:instrText>
      </w:r>
      <w:r>
        <w:rPr>
          <w:noProof/>
        </w:rPr>
      </w:r>
      <w:r>
        <w:rPr>
          <w:noProof/>
        </w:rPr>
        <w:fldChar w:fldCharType="separate"/>
      </w:r>
      <w:r>
        <w:rPr>
          <w:noProof/>
        </w:rPr>
        <w:t>155</w:t>
      </w:r>
      <w:r>
        <w:rPr>
          <w:noProof/>
        </w:rPr>
        <w:fldChar w:fldCharType="end"/>
      </w:r>
    </w:p>
    <w:p w14:paraId="07303CBD" w14:textId="60B6BFFB"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6.6.6.5.1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_Toc185509749 \h </w:instrText>
      </w:r>
      <w:r>
        <w:rPr>
          <w:noProof/>
        </w:rPr>
      </w:r>
      <w:r>
        <w:rPr>
          <w:noProof/>
        </w:rPr>
        <w:fldChar w:fldCharType="separate"/>
      </w:r>
      <w:r>
        <w:rPr>
          <w:noProof/>
        </w:rPr>
        <w:t>155</w:t>
      </w:r>
      <w:r>
        <w:rPr>
          <w:noProof/>
        </w:rPr>
        <w:fldChar w:fldCharType="end"/>
      </w:r>
    </w:p>
    <w:p w14:paraId="6096CBB1" w14:textId="78DE83B5"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6.6.7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_Toc185509750 \h </w:instrText>
      </w:r>
      <w:r>
        <w:rPr>
          <w:noProof/>
        </w:rPr>
      </w:r>
      <w:r>
        <w:rPr>
          <w:noProof/>
        </w:rPr>
        <w:fldChar w:fldCharType="separate"/>
      </w:r>
      <w:r>
        <w:rPr>
          <w:noProof/>
        </w:rPr>
        <w:t>155</w:t>
      </w:r>
      <w:r>
        <w:rPr>
          <w:noProof/>
        </w:rPr>
        <w:fldChar w:fldCharType="end"/>
      </w:r>
    </w:p>
    <w:p w14:paraId="14112583" w14:textId="456D96FD"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6.6.7.1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_Toc185509751 \h </w:instrText>
      </w:r>
      <w:r>
        <w:rPr>
          <w:noProof/>
        </w:rPr>
      </w:r>
      <w:r>
        <w:rPr>
          <w:noProof/>
        </w:rPr>
        <w:fldChar w:fldCharType="separate"/>
      </w:r>
      <w:r>
        <w:rPr>
          <w:noProof/>
        </w:rPr>
        <w:t>155</w:t>
      </w:r>
      <w:r>
        <w:rPr>
          <w:noProof/>
        </w:rPr>
        <w:fldChar w:fldCharType="end"/>
      </w:r>
    </w:p>
    <w:p w14:paraId="70D8CEC1" w14:textId="043A75F8"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6.6.7.2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_Toc185509752 \h </w:instrText>
      </w:r>
      <w:r>
        <w:rPr>
          <w:noProof/>
        </w:rPr>
      </w:r>
      <w:r>
        <w:rPr>
          <w:noProof/>
        </w:rPr>
        <w:fldChar w:fldCharType="separate"/>
      </w:r>
      <w:r>
        <w:rPr>
          <w:noProof/>
        </w:rPr>
        <w:t>156</w:t>
      </w:r>
      <w:r>
        <w:rPr>
          <w:noProof/>
        </w:rPr>
        <w:fldChar w:fldCharType="end"/>
      </w:r>
    </w:p>
    <w:p w14:paraId="4880BCD8" w14:textId="5E73F12B"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6.6.7.3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_Toc185509753 \h </w:instrText>
      </w:r>
      <w:r>
        <w:rPr>
          <w:noProof/>
        </w:rPr>
      </w:r>
      <w:r>
        <w:rPr>
          <w:noProof/>
        </w:rPr>
        <w:fldChar w:fldCharType="separate"/>
      </w:r>
      <w:r>
        <w:rPr>
          <w:noProof/>
        </w:rPr>
        <w:t>156</w:t>
      </w:r>
      <w:r>
        <w:rPr>
          <w:noProof/>
        </w:rPr>
        <w:fldChar w:fldCharType="end"/>
      </w:r>
    </w:p>
    <w:p w14:paraId="0DD998B1" w14:textId="792E9AD6"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6.6.8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_Toc185509754 \h </w:instrText>
      </w:r>
      <w:r>
        <w:rPr>
          <w:noProof/>
        </w:rPr>
      </w:r>
      <w:r>
        <w:rPr>
          <w:noProof/>
        </w:rPr>
        <w:fldChar w:fldCharType="separate"/>
      </w:r>
      <w:r>
        <w:rPr>
          <w:noProof/>
        </w:rPr>
        <w:t>156</w:t>
      </w:r>
      <w:r>
        <w:rPr>
          <w:noProof/>
        </w:rPr>
        <w:fldChar w:fldCharType="end"/>
      </w:r>
    </w:p>
    <w:p w14:paraId="6FC37931" w14:textId="4A505365"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6.6.9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_Toc185509755 \h </w:instrText>
      </w:r>
      <w:r>
        <w:rPr>
          <w:noProof/>
        </w:rPr>
      </w:r>
      <w:r>
        <w:rPr>
          <w:noProof/>
        </w:rPr>
        <w:fldChar w:fldCharType="separate"/>
      </w:r>
      <w:r>
        <w:rPr>
          <w:noProof/>
        </w:rPr>
        <w:t>156</w:t>
      </w:r>
      <w:r>
        <w:rPr>
          <w:noProof/>
        </w:rPr>
        <w:fldChar w:fldCharType="end"/>
      </w:r>
    </w:p>
    <w:p w14:paraId="390D442A" w14:textId="5DAB972F"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6.7</w:t>
      </w:r>
      <w:r>
        <w:rPr>
          <w:rFonts w:asciiTheme="minorHAnsi" w:eastAsiaTheme="minorEastAsia" w:hAnsiTheme="minorHAnsi" w:cstheme="minorBidi"/>
          <w:noProof/>
          <w:kern w:val="2"/>
          <w:sz w:val="22"/>
          <w:szCs w:val="22"/>
          <w:lang w:eastAsia="ko-KR"/>
          <w14:ligatures w14:val="standardContextual"/>
        </w:rPr>
        <w:tab/>
      </w:r>
      <w:r>
        <w:rPr>
          <w:noProof/>
        </w:rPr>
        <w:t>UAE_FlightRouteSupport Service API</w:t>
      </w:r>
      <w:r>
        <w:rPr>
          <w:noProof/>
        </w:rPr>
        <w:tab/>
      </w:r>
      <w:r>
        <w:rPr>
          <w:noProof/>
        </w:rPr>
        <w:fldChar w:fldCharType="begin" w:fldLock="1"/>
      </w:r>
      <w:r>
        <w:rPr>
          <w:noProof/>
        </w:rPr>
        <w:instrText xml:space="preserve"> PAGEREF _Toc185509756 \h </w:instrText>
      </w:r>
      <w:r>
        <w:rPr>
          <w:noProof/>
        </w:rPr>
      </w:r>
      <w:r>
        <w:rPr>
          <w:noProof/>
        </w:rPr>
        <w:fldChar w:fldCharType="separate"/>
      </w:r>
      <w:r>
        <w:rPr>
          <w:noProof/>
        </w:rPr>
        <w:t>157</w:t>
      </w:r>
      <w:r>
        <w:rPr>
          <w:noProof/>
        </w:rPr>
        <w:fldChar w:fldCharType="end"/>
      </w:r>
    </w:p>
    <w:p w14:paraId="4CFCC05F" w14:textId="45485735"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6.7.1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_Toc185509757 \h </w:instrText>
      </w:r>
      <w:r>
        <w:rPr>
          <w:noProof/>
        </w:rPr>
      </w:r>
      <w:r>
        <w:rPr>
          <w:noProof/>
        </w:rPr>
        <w:fldChar w:fldCharType="separate"/>
      </w:r>
      <w:r>
        <w:rPr>
          <w:noProof/>
        </w:rPr>
        <w:t>157</w:t>
      </w:r>
      <w:r>
        <w:rPr>
          <w:noProof/>
        </w:rPr>
        <w:fldChar w:fldCharType="end"/>
      </w:r>
    </w:p>
    <w:p w14:paraId="176CD06F" w14:textId="3A31D8BA"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6.7.2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_Toc185509758 \h </w:instrText>
      </w:r>
      <w:r>
        <w:rPr>
          <w:noProof/>
        </w:rPr>
      </w:r>
      <w:r>
        <w:rPr>
          <w:noProof/>
        </w:rPr>
        <w:fldChar w:fldCharType="separate"/>
      </w:r>
      <w:r>
        <w:rPr>
          <w:noProof/>
        </w:rPr>
        <w:t>157</w:t>
      </w:r>
      <w:r>
        <w:rPr>
          <w:noProof/>
        </w:rPr>
        <w:fldChar w:fldCharType="end"/>
      </w:r>
    </w:p>
    <w:p w14:paraId="4484F695" w14:textId="1FF543B2"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6.7.3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_Toc185509759 \h </w:instrText>
      </w:r>
      <w:r>
        <w:rPr>
          <w:noProof/>
        </w:rPr>
      </w:r>
      <w:r>
        <w:rPr>
          <w:noProof/>
        </w:rPr>
        <w:fldChar w:fldCharType="separate"/>
      </w:r>
      <w:r>
        <w:rPr>
          <w:noProof/>
        </w:rPr>
        <w:t>157</w:t>
      </w:r>
      <w:r>
        <w:rPr>
          <w:noProof/>
        </w:rPr>
        <w:fldChar w:fldCharType="end"/>
      </w:r>
    </w:p>
    <w:p w14:paraId="3BF49E2D" w14:textId="621BCEFA"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6.7.4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_Toc185509760 \h </w:instrText>
      </w:r>
      <w:r>
        <w:rPr>
          <w:noProof/>
        </w:rPr>
      </w:r>
      <w:r>
        <w:rPr>
          <w:noProof/>
        </w:rPr>
        <w:fldChar w:fldCharType="separate"/>
      </w:r>
      <w:r>
        <w:rPr>
          <w:noProof/>
        </w:rPr>
        <w:t>157</w:t>
      </w:r>
      <w:r>
        <w:rPr>
          <w:noProof/>
        </w:rPr>
        <w:fldChar w:fldCharType="end"/>
      </w:r>
    </w:p>
    <w:p w14:paraId="3264FB57" w14:textId="12AB4174"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6.7.4.1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_Toc185509761 \h </w:instrText>
      </w:r>
      <w:r>
        <w:rPr>
          <w:noProof/>
        </w:rPr>
      </w:r>
      <w:r>
        <w:rPr>
          <w:noProof/>
        </w:rPr>
        <w:fldChar w:fldCharType="separate"/>
      </w:r>
      <w:r>
        <w:rPr>
          <w:noProof/>
        </w:rPr>
        <w:t>157</w:t>
      </w:r>
      <w:r>
        <w:rPr>
          <w:noProof/>
        </w:rPr>
        <w:fldChar w:fldCharType="end"/>
      </w:r>
    </w:p>
    <w:p w14:paraId="670B0E06" w14:textId="0F32AC43"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6.7.4.2</w:t>
      </w:r>
      <w:r>
        <w:rPr>
          <w:rFonts w:asciiTheme="minorHAnsi" w:eastAsiaTheme="minorEastAsia" w:hAnsiTheme="minorHAnsi" w:cstheme="minorBidi"/>
          <w:noProof/>
          <w:kern w:val="2"/>
          <w:sz w:val="22"/>
          <w:szCs w:val="22"/>
          <w:lang w:eastAsia="ko-KR"/>
          <w14:ligatures w14:val="standardContextual"/>
        </w:rPr>
        <w:tab/>
      </w:r>
      <w:r>
        <w:rPr>
          <w:noProof/>
        </w:rPr>
        <w:t>Operation: FlightRouteRequest</w:t>
      </w:r>
      <w:r>
        <w:rPr>
          <w:noProof/>
        </w:rPr>
        <w:tab/>
      </w:r>
      <w:r>
        <w:rPr>
          <w:noProof/>
        </w:rPr>
        <w:fldChar w:fldCharType="begin" w:fldLock="1"/>
      </w:r>
      <w:r>
        <w:rPr>
          <w:noProof/>
        </w:rPr>
        <w:instrText xml:space="preserve"> PAGEREF _Toc185509762 \h </w:instrText>
      </w:r>
      <w:r>
        <w:rPr>
          <w:noProof/>
        </w:rPr>
      </w:r>
      <w:r>
        <w:rPr>
          <w:noProof/>
        </w:rPr>
        <w:fldChar w:fldCharType="separate"/>
      </w:r>
      <w:r>
        <w:rPr>
          <w:noProof/>
        </w:rPr>
        <w:t>158</w:t>
      </w:r>
      <w:r>
        <w:rPr>
          <w:noProof/>
        </w:rPr>
        <w:fldChar w:fldCharType="end"/>
      </w:r>
    </w:p>
    <w:p w14:paraId="2E25D8B8" w14:textId="5FD3C2DE"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6.7.4.2.1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_Toc185509763 \h </w:instrText>
      </w:r>
      <w:r>
        <w:rPr>
          <w:noProof/>
        </w:rPr>
      </w:r>
      <w:r>
        <w:rPr>
          <w:noProof/>
        </w:rPr>
        <w:fldChar w:fldCharType="separate"/>
      </w:r>
      <w:r>
        <w:rPr>
          <w:noProof/>
        </w:rPr>
        <w:t>158</w:t>
      </w:r>
      <w:r>
        <w:rPr>
          <w:noProof/>
        </w:rPr>
        <w:fldChar w:fldCharType="end"/>
      </w:r>
    </w:p>
    <w:p w14:paraId="7CF7CAD4" w14:textId="78EA4585"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6.7.4.2.2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_Toc185509764 \h </w:instrText>
      </w:r>
      <w:r>
        <w:rPr>
          <w:noProof/>
        </w:rPr>
      </w:r>
      <w:r>
        <w:rPr>
          <w:noProof/>
        </w:rPr>
        <w:fldChar w:fldCharType="separate"/>
      </w:r>
      <w:r>
        <w:rPr>
          <w:noProof/>
        </w:rPr>
        <w:t>158</w:t>
      </w:r>
      <w:r>
        <w:rPr>
          <w:noProof/>
        </w:rPr>
        <w:fldChar w:fldCharType="end"/>
      </w:r>
    </w:p>
    <w:p w14:paraId="492D2BDD" w14:textId="350F03BF"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6.7.5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_Toc185509765 \h </w:instrText>
      </w:r>
      <w:r>
        <w:rPr>
          <w:noProof/>
        </w:rPr>
      </w:r>
      <w:r>
        <w:rPr>
          <w:noProof/>
        </w:rPr>
        <w:fldChar w:fldCharType="separate"/>
      </w:r>
      <w:r>
        <w:rPr>
          <w:noProof/>
        </w:rPr>
        <w:t>159</w:t>
      </w:r>
      <w:r>
        <w:rPr>
          <w:noProof/>
        </w:rPr>
        <w:fldChar w:fldCharType="end"/>
      </w:r>
    </w:p>
    <w:p w14:paraId="64F89912" w14:textId="2AA64FA1"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6.7.6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_Toc185509766 \h </w:instrText>
      </w:r>
      <w:r>
        <w:rPr>
          <w:noProof/>
        </w:rPr>
      </w:r>
      <w:r>
        <w:rPr>
          <w:noProof/>
        </w:rPr>
        <w:fldChar w:fldCharType="separate"/>
      </w:r>
      <w:r>
        <w:rPr>
          <w:noProof/>
        </w:rPr>
        <w:t>159</w:t>
      </w:r>
      <w:r>
        <w:rPr>
          <w:noProof/>
        </w:rPr>
        <w:fldChar w:fldCharType="end"/>
      </w:r>
    </w:p>
    <w:p w14:paraId="301534F0" w14:textId="5CBDD2E0"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6.7.6.1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_Toc185509767 \h </w:instrText>
      </w:r>
      <w:r>
        <w:rPr>
          <w:noProof/>
        </w:rPr>
      </w:r>
      <w:r>
        <w:rPr>
          <w:noProof/>
        </w:rPr>
        <w:fldChar w:fldCharType="separate"/>
      </w:r>
      <w:r>
        <w:rPr>
          <w:noProof/>
        </w:rPr>
        <w:t>159</w:t>
      </w:r>
      <w:r>
        <w:rPr>
          <w:noProof/>
        </w:rPr>
        <w:fldChar w:fldCharType="end"/>
      </w:r>
    </w:p>
    <w:p w14:paraId="389C9628" w14:textId="17BC2A66"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CD49D9">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Structured data types</w:t>
      </w:r>
      <w:r>
        <w:rPr>
          <w:noProof/>
        </w:rPr>
        <w:tab/>
      </w:r>
      <w:r>
        <w:rPr>
          <w:noProof/>
        </w:rPr>
        <w:fldChar w:fldCharType="begin" w:fldLock="1"/>
      </w:r>
      <w:r>
        <w:rPr>
          <w:noProof/>
        </w:rPr>
        <w:instrText xml:space="preserve"> PAGEREF _Toc185509768 \h </w:instrText>
      </w:r>
      <w:r>
        <w:rPr>
          <w:noProof/>
        </w:rPr>
      </w:r>
      <w:r>
        <w:rPr>
          <w:noProof/>
        </w:rPr>
        <w:fldChar w:fldCharType="separate"/>
      </w:r>
      <w:r>
        <w:rPr>
          <w:noProof/>
        </w:rPr>
        <w:t>159</w:t>
      </w:r>
      <w:r>
        <w:rPr>
          <w:noProof/>
        </w:rPr>
        <w:fldChar w:fldCharType="end"/>
      </w:r>
    </w:p>
    <w:p w14:paraId="6A39547F" w14:textId="39AAFB7F"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6.7.6.2.1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_Toc185509769 \h </w:instrText>
      </w:r>
      <w:r>
        <w:rPr>
          <w:noProof/>
        </w:rPr>
      </w:r>
      <w:r>
        <w:rPr>
          <w:noProof/>
        </w:rPr>
        <w:fldChar w:fldCharType="separate"/>
      </w:r>
      <w:r>
        <w:rPr>
          <w:noProof/>
        </w:rPr>
        <w:t>159</w:t>
      </w:r>
      <w:r>
        <w:rPr>
          <w:noProof/>
        </w:rPr>
        <w:fldChar w:fldCharType="end"/>
      </w:r>
    </w:p>
    <w:p w14:paraId="346B6F6B" w14:textId="134160B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6.7.6.2.2</w:t>
      </w:r>
      <w:r>
        <w:rPr>
          <w:rFonts w:asciiTheme="minorHAnsi" w:eastAsiaTheme="minorEastAsia" w:hAnsiTheme="minorHAnsi" w:cstheme="minorBidi"/>
          <w:noProof/>
          <w:kern w:val="2"/>
          <w:sz w:val="22"/>
          <w:szCs w:val="22"/>
          <w:lang w:eastAsia="ko-KR"/>
          <w14:ligatures w14:val="standardContextual"/>
        </w:rPr>
        <w:tab/>
      </w:r>
      <w:r>
        <w:rPr>
          <w:noProof/>
        </w:rPr>
        <w:t>Type: FlightRouteReq</w:t>
      </w:r>
      <w:r>
        <w:rPr>
          <w:noProof/>
        </w:rPr>
        <w:tab/>
      </w:r>
      <w:r>
        <w:rPr>
          <w:noProof/>
        </w:rPr>
        <w:fldChar w:fldCharType="begin" w:fldLock="1"/>
      </w:r>
      <w:r>
        <w:rPr>
          <w:noProof/>
        </w:rPr>
        <w:instrText xml:space="preserve"> PAGEREF _Toc185509770 \h </w:instrText>
      </w:r>
      <w:r>
        <w:rPr>
          <w:noProof/>
        </w:rPr>
      </w:r>
      <w:r>
        <w:rPr>
          <w:noProof/>
        </w:rPr>
        <w:fldChar w:fldCharType="separate"/>
      </w:r>
      <w:r>
        <w:rPr>
          <w:noProof/>
        </w:rPr>
        <w:t>160</w:t>
      </w:r>
      <w:r>
        <w:rPr>
          <w:noProof/>
        </w:rPr>
        <w:fldChar w:fldCharType="end"/>
      </w:r>
    </w:p>
    <w:p w14:paraId="189E2933" w14:textId="28D7948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6.7.6.2.3</w:t>
      </w:r>
      <w:r>
        <w:rPr>
          <w:rFonts w:asciiTheme="minorHAnsi" w:eastAsiaTheme="minorEastAsia" w:hAnsiTheme="minorHAnsi" w:cstheme="minorBidi"/>
          <w:noProof/>
          <w:kern w:val="2"/>
          <w:sz w:val="22"/>
          <w:szCs w:val="22"/>
          <w:lang w:eastAsia="ko-KR"/>
          <w14:ligatures w14:val="standardContextual"/>
        </w:rPr>
        <w:tab/>
      </w:r>
      <w:r>
        <w:rPr>
          <w:noProof/>
        </w:rPr>
        <w:t>Type: FlightRouteResp</w:t>
      </w:r>
      <w:r>
        <w:rPr>
          <w:noProof/>
        </w:rPr>
        <w:tab/>
      </w:r>
      <w:r>
        <w:rPr>
          <w:noProof/>
        </w:rPr>
        <w:fldChar w:fldCharType="begin" w:fldLock="1"/>
      </w:r>
      <w:r>
        <w:rPr>
          <w:noProof/>
        </w:rPr>
        <w:instrText xml:space="preserve"> PAGEREF _Toc185509771 \h </w:instrText>
      </w:r>
      <w:r>
        <w:rPr>
          <w:noProof/>
        </w:rPr>
      </w:r>
      <w:r>
        <w:rPr>
          <w:noProof/>
        </w:rPr>
        <w:fldChar w:fldCharType="separate"/>
      </w:r>
      <w:r>
        <w:rPr>
          <w:noProof/>
        </w:rPr>
        <w:t>160</w:t>
      </w:r>
      <w:r>
        <w:rPr>
          <w:noProof/>
        </w:rPr>
        <w:fldChar w:fldCharType="end"/>
      </w:r>
    </w:p>
    <w:p w14:paraId="069F4E64" w14:textId="7776B01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6.7.6.2.4</w:t>
      </w:r>
      <w:r>
        <w:rPr>
          <w:rFonts w:asciiTheme="minorHAnsi" w:eastAsiaTheme="minorEastAsia" w:hAnsiTheme="minorHAnsi" w:cstheme="minorBidi"/>
          <w:noProof/>
          <w:kern w:val="2"/>
          <w:sz w:val="22"/>
          <w:szCs w:val="22"/>
          <w:lang w:eastAsia="ko-KR"/>
          <w14:ligatures w14:val="standardContextual"/>
        </w:rPr>
        <w:tab/>
      </w:r>
      <w:r>
        <w:rPr>
          <w:noProof/>
        </w:rPr>
        <w:t>Type: FlightChars</w:t>
      </w:r>
      <w:r>
        <w:rPr>
          <w:noProof/>
        </w:rPr>
        <w:tab/>
      </w:r>
      <w:r>
        <w:rPr>
          <w:noProof/>
        </w:rPr>
        <w:fldChar w:fldCharType="begin" w:fldLock="1"/>
      </w:r>
      <w:r>
        <w:rPr>
          <w:noProof/>
        </w:rPr>
        <w:instrText xml:space="preserve"> PAGEREF _Toc185509772 \h </w:instrText>
      </w:r>
      <w:r>
        <w:rPr>
          <w:noProof/>
        </w:rPr>
      </w:r>
      <w:r>
        <w:rPr>
          <w:noProof/>
        </w:rPr>
        <w:fldChar w:fldCharType="separate"/>
      </w:r>
      <w:r>
        <w:rPr>
          <w:noProof/>
        </w:rPr>
        <w:t>161</w:t>
      </w:r>
      <w:r>
        <w:rPr>
          <w:noProof/>
        </w:rPr>
        <w:fldChar w:fldCharType="end"/>
      </w:r>
    </w:p>
    <w:p w14:paraId="288F0309" w14:textId="1C0B63CB"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CD49D9">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Simple data types and enumerations</w:t>
      </w:r>
      <w:r>
        <w:rPr>
          <w:noProof/>
        </w:rPr>
        <w:tab/>
      </w:r>
      <w:r>
        <w:rPr>
          <w:noProof/>
        </w:rPr>
        <w:fldChar w:fldCharType="begin" w:fldLock="1"/>
      </w:r>
      <w:r>
        <w:rPr>
          <w:noProof/>
        </w:rPr>
        <w:instrText xml:space="preserve"> PAGEREF _Toc185509773 \h </w:instrText>
      </w:r>
      <w:r>
        <w:rPr>
          <w:noProof/>
        </w:rPr>
      </w:r>
      <w:r>
        <w:rPr>
          <w:noProof/>
        </w:rPr>
        <w:fldChar w:fldCharType="separate"/>
      </w:r>
      <w:r>
        <w:rPr>
          <w:noProof/>
        </w:rPr>
        <w:t>161</w:t>
      </w:r>
      <w:r>
        <w:rPr>
          <w:noProof/>
        </w:rPr>
        <w:fldChar w:fldCharType="end"/>
      </w:r>
    </w:p>
    <w:p w14:paraId="1174264C" w14:textId="22B1993B"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6.7.6.3.1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_Toc185509774 \h </w:instrText>
      </w:r>
      <w:r>
        <w:rPr>
          <w:noProof/>
        </w:rPr>
      </w:r>
      <w:r>
        <w:rPr>
          <w:noProof/>
        </w:rPr>
        <w:fldChar w:fldCharType="separate"/>
      </w:r>
      <w:r>
        <w:rPr>
          <w:noProof/>
        </w:rPr>
        <w:t>161</w:t>
      </w:r>
      <w:r>
        <w:rPr>
          <w:noProof/>
        </w:rPr>
        <w:fldChar w:fldCharType="end"/>
      </w:r>
    </w:p>
    <w:p w14:paraId="2FEDE3AA" w14:textId="52FC51C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6.7.6.3.2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_Toc185509775 \h </w:instrText>
      </w:r>
      <w:r>
        <w:rPr>
          <w:noProof/>
        </w:rPr>
      </w:r>
      <w:r>
        <w:rPr>
          <w:noProof/>
        </w:rPr>
        <w:fldChar w:fldCharType="separate"/>
      </w:r>
      <w:r>
        <w:rPr>
          <w:noProof/>
        </w:rPr>
        <w:t>161</w:t>
      </w:r>
      <w:r>
        <w:rPr>
          <w:noProof/>
        </w:rPr>
        <w:fldChar w:fldCharType="end"/>
      </w:r>
    </w:p>
    <w:p w14:paraId="5443B11F" w14:textId="7B51EF01"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CD49D9">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_Toc185509776 \h </w:instrText>
      </w:r>
      <w:r>
        <w:rPr>
          <w:noProof/>
        </w:rPr>
      </w:r>
      <w:r>
        <w:rPr>
          <w:noProof/>
        </w:rPr>
        <w:fldChar w:fldCharType="separate"/>
      </w:r>
      <w:r>
        <w:rPr>
          <w:noProof/>
        </w:rPr>
        <w:t>161</w:t>
      </w:r>
      <w:r>
        <w:rPr>
          <w:noProof/>
        </w:rPr>
        <w:fldChar w:fldCharType="end"/>
      </w:r>
    </w:p>
    <w:p w14:paraId="43EECD3A" w14:textId="369A2E7C"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6.7.6.5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_Toc185509777 \h </w:instrText>
      </w:r>
      <w:r>
        <w:rPr>
          <w:noProof/>
        </w:rPr>
      </w:r>
      <w:r>
        <w:rPr>
          <w:noProof/>
        </w:rPr>
        <w:fldChar w:fldCharType="separate"/>
      </w:r>
      <w:r>
        <w:rPr>
          <w:noProof/>
        </w:rPr>
        <w:t>162</w:t>
      </w:r>
      <w:r>
        <w:rPr>
          <w:noProof/>
        </w:rPr>
        <w:fldChar w:fldCharType="end"/>
      </w:r>
    </w:p>
    <w:p w14:paraId="3B43F12E" w14:textId="4C3CEDE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6.7.6.5.1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_Toc185509778 \h </w:instrText>
      </w:r>
      <w:r>
        <w:rPr>
          <w:noProof/>
        </w:rPr>
      </w:r>
      <w:r>
        <w:rPr>
          <w:noProof/>
        </w:rPr>
        <w:fldChar w:fldCharType="separate"/>
      </w:r>
      <w:r>
        <w:rPr>
          <w:noProof/>
        </w:rPr>
        <w:t>162</w:t>
      </w:r>
      <w:r>
        <w:rPr>
          <w:noProof/>
        </w:rPr>
        <w:fldChar w:fldCharType="end"/>
      </w:r>
    </w:p>
    <w:p w14:paraId="388833A6" w14:textId="216954F9"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6.7.7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_Toc185509779 \h </w:instrText>
      </w:r>
      <w:r>
        <w:rPr>
          <w:noProof/>
        </w:rPr>
      </w:r>
      <w:r>
        <w:rPr>
          <w:noProof/>
        </w:rPr>
        <w:fldChar w:fldCharType="separate"/>
      </w:r>
      <w:r>
        <w:rPr>
          <w:noProof/>
        </w:rPr>
        <w:t>162</w:t>
      </w:r>
      <w:r>
        <w:rPr>
          <w:noProof/>
        </w:rPr>
        <w:fldChar w:fldCharType="end"/>
      </w:r>
    </w:p>
    <w:p w14:paraId="5C323B26" w14:textId="6B9C4AC8"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6.7.7.1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_Toc185509780 \h </w:instrText>
      </w:r>
      <w:r>
        <w:rPr>
          <w:noProof/>
        </w:rPr>
      </w:r>
      <w:r>
        <w:rPr>
          <w:noProof/>
        </w:rPr>
        <w:fldChar w:fldCharType="separate"/>
      </w:r>
      <w:r>
        <w:rPr>
          <w:noProof/>
        </w:rPr>
        <w:t>162</w:t>
      </w:r>
      <w:r>
        <w:rPr>
          <w:noProof/>
        </w:rPr>
        <w:fldChar w:fldCharType="end"/>
      </w:r>
    </w:p>
    <w:p w14:paraId="0E140476" w14:textId="560DF3CB"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6.7.7.2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_Toc185509781 \h </w:instrText>
      </w:r>
      <w:r>
        <w:rPr>
          <w:noProof/>
        </w:rPr>
      </w:r>
      <w:r>
        <w:rPr>
          <w:noProof/>
        </w:rPr>
        <w:fldChar w:fldCharType="separate"/>
      </w:r>
      <w:r>
        <w:rPr>
          <w:noProof/>
        </w:rPr>
        <w:t>162</w:t>
      </w:r>
      <w:r>
        <w:rPr>
          <w:noProof/>
        </w:rPr>
        <w:fldChar w:fldCharType="end"/>
      </w:r>
    </w:p>
    <w:p w14:paraId="30FBECAC" w14:textId="1204008E"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6.7.7.3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_Toc185509782 \h </w:instrText>
      </w:r>
      <w:r>
        <w:rPr>
          <w:noProof/>
        </w:rPr>
      </w:r>
      <w:r>
        <w:rPr>
          <w:noProof/>
        </w:rPr>
        <w:fldChar w:fldCharType="separate"/>
      </w:r>
      <w:r>
        <w:rPr>
          <w:noProof/>
        </w:rPr>
        <w:t>162</w:t>
      </w:r>
      <w:r>
        <w:rPr>
          <w:noProof/>
        </w:rPr>
        <w:fldChar w:fldCharType="end"/>
      </w:r>
    </w:p>
    <w:p w14:paraId="4BB3591A" w14:textId="5C9C29CC"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6.7.8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_Toc185509783 \h </w:instrText>
      </w:r>
      <w:r>
        <w:rPr>
          <w:noProof/>
        </w:rPr>
      </w:r>
      <w:r>
        <w:rPr>
          <w:noProof/>
        </w:rPr>
        <w:fldChar w:fldCharType="separate"/>
      </w:r>
      <w:r>
        <w:rPr>
          <w:noProof/>
        </w:rPr>
        <w:t>162</w:t>
      </w:r>
      <w:r>
        <w:rPr>
          <w:noProof/>
        </w:rPr>
        <w:fldChar w:fldCharType="end"/>
      </w:r>
    </w:p>
    <w:p w14:paraId="3A6E1363" w14:textId="7F03C893"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6.7.9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_Toc185509784 \h </w:instrText>
      </w:r>
      <w:r>
        <w:rPr>
          <w:noProof/>
        </w:rPr>
      </w:r>
      <w:r>
        <w:rPr>
          <w:noProof/>
        </w:rPr>
        <w:fldChar w:fldCharType="separate"/>
      </w:r>
      <w:r>
        <w:rPr>
          <w:noProof/>
        </w:rPr>
        <w:t>162</w:t>
      </w:r>
      <w:r>
        <w:rPr>
          <w:noProof/>
        </w:rPr>
        <w:fldChar w:fldCharType="end"/>
      </w:r>
    </w:p>
    <w:p w14:paraId="2BEA87BF" w14:textId="1A0C73AA"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6.8</w:t>
      </w:r>
      <w:r>
        <w:rPr>
          <w:rFonts w:asciiTheme="minorHAnsi" w:eastAsiaTheme="minorEastAsia" w:hAnsiTheme="minorHAnsi" w:cstheme="minorBidi"/>
          <w:noProof/>
          <w:kern w:val="2"/>
          <w:sz w:val="22"/>
          <w:szCs w:val="22"/>
          <w:lang w:eastAsia="ko-KR"/>
          <w14:ligatures w14:val="standardContextual"/>
        </w:rPr>
        <w:tab/>
      </w:r>
      <w:r>
        <w:rPr>
          <w:noProof/>
        </w:rPr>
        <w:t>UAE_NTZManagement Service API</w:t>
      </w:r>
      <w:r>
        <w:rPr>
          <w:noProof/>
        </w:rPr>
        <w:tab/>
      </w:r>
      <w:r>
        <w:rPr>
          <w:noProof/>
        </w:rPr>
        <w:fldChar w:fldCharType="begin" w:fldLock="1"/>
      </w:r>
      <w:r>
        <w:rPr>
          <w:noProof/>
        </w:rPr>
        <w:instrText xml:space="preserve"> PAGEREF _Toc185509785 \h </w:instrText>
      </w:r>
      <w:r>
        <w:rPr>
          <w:noProof/>
        </w:rPr>
      </w:r>
      <w:r>
        <w:rPr>
          <w:noProof/>
        </w:rPr>
        <w:fldChar w:fldCharType="separate"/>
      </w:r>
      <w:r>
        <w:rPr>
          <w:noProof/>
        </w:rPr>
        <w:t>163</w:t>
      </w:r>
      <w:r>
        <w:rPr>
          <w:noProof/>
        </w:rPr>
        <w:fldChar w:fldCharType="end"/>
      </w:r>
    </w:p>
    <w:p w14:paraId="5F666880" w14:textId="6A0453C6"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6.8.1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_Toc185509786 \h </w:instrText>
      </w:r>
      <w:r>
        <w:rPr>
          <w:noProof/>
        </w:rPr>
      </w:r>
      <w:r>
        <w:rPr>
          <w:noProof/>
        </w:rPr>
        <w:fldChar w:fldCharType="separate"/>
      </w:r>
      <w:r>
        <w:rPr>
          <w:noProof/>
        </w:rPr>
        <w:t>163</w:t>
      </w:r>
      <w:r>
        <w:rPr>
          <w:noProof/>
        </w:rPr>
        <w:fldChar w:fldCharType="end"/>
      </w:r>
    </w:p>
    <w:p w14:paraId="76C3E697" w14:textId="626A8E69"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6.8.2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_Toc185509787 \h </w:instrText>
      </w:r>
      <w:r>
        <w:rPr>
          <w:noProof/>
        </w:rPr>
      </w:r>
      <w:r>
        <w:rPr>
          <w:noProof/>
        </w:rPr>
        <w:fldChar w:fldCharType="separate"/>
      </w:r>
      <w:r>
        <w:rPr>
          <w:noProof/>
        </w:rPr>
        <w:t>163</w:t>
      </w:r>
      <w:r>
        <w:rPr>
          <w:noProof/>
        </w:rPr>
        <w:fldChar w:fldCharType="end"/>
      </w:r>
    </w:p>
    <w:p w14:paraId="547224DE" w14:textId="100F9600"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6.8.3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_Toc185509788 \h </w:instrText>
      </w:r>
      <w:r>
        <w:rPr>
          <w:noProof/>
        </w:rPr>
      </w:r>
      <w:r>
        <w:rPr>
          <w:noProof/>
        </w:rPr>
        <w:fldChar w:fldCharType="separate"/>
      </w:r>
      <w:r>
        <w:rPr>
          <w:noProof/>
        </w:rPr>
        <w:t>163</w:t>
      </w:r>
      <w:r>
        <w:rPr>
          <w:noProof/>
        </w:rPr>
        <w:fldChar w:fldCharType="end"/>
      </w:r>
    </w:p>
    <w:p w14:paraId="39FD35C9" w14:textId="77D047E0"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6.8.3.1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_Toc185509789 \h </w:instrText>
      </w:r>
      <w:r>
        <w:rPr>
          <w:noProof/>
        </w:rPr>
      </w:r>
      <w:r>
        <w:rPr>
          <w:noProof/>
        </w:rPr>
        <w:fldChar w:fldCharType="separate"/>
      </w:r>
      <w:r>
        <w:rPr>
          <w:noProof/>
        </w:rPr>
        <w:t>163</w:t>
      </w:r>
      <w:r>
        <w:rPr>
          <w:noProof/>
        </w:rPr>
        <w:fldChar w:fldCharType="end"/>
      </w:r>
    </w:p>
    <w:p w14:paraId="42053164" w14:textId="3FAEFCE9"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6.8.3.2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sidRPr="00CD49D9">
        <w:rPr>
          <w:rFonts w:eastAsia="Calibri"/>
          <w:noProof/>
        </w:rPr>
        <w:t>NTZ Configurations</w:t>
      </w:r>
      <w:r>
        <w:rPr>
          <w:noProof/>
        </w:rPr>
        <w:tab/>
      </w:r>
      <w:r>
        <w:rPr>
          <w:noProof/>
        </w:rPr>
        <w:fldChar w:fldCharType="begin" w:fldLock="1"/>
      </w:r>
      <w:r>
        <w:rPr>
          <w:noProof/>
        </w:rPr>
        <w:instrText xml:space="preserve"> PAGEREF _Toc185509790 \h </w:instrText>
      </w:r>
      <w:r>
        <w:rPr>
          <w:noProof/>
        </w:rPr>
      </w:r>
      <w:r>
        <w:rPr>
          <w:noProof/>
        </w:rPr>
        <w:fldChar w:fldCharType="separate"/>
      </w:r>
      <w:r>
        <w:rPr>
          <w:noProof/>
        </w:rPr>
        <w:t>164</w:t>
      </w:r>
      <w:r>
        <w:rPr>
          <w:noProof/>
        </w:rPr>
        <w:fldChar w:fldCharType="end"/>
      </w:r>
    </w:p>
    <w:p w14:paraId="5C44AD35" w14:textId="4D4F090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_Toc185509791 \h </w:instrText>
      </w:r>
      <w:r>
        <w:rPr>
          <w:noProof/>
        </w:rPr>
      </w:r>
      <w:r>
        <w:rPr>
          <w:noProof/>
        </w:rPr>
        <w:fldChar w:fldCharType="separate"/>
      </w:r>
      <w:r>
        <w:rPr>
          <w:noProof/>
        </w:rPr>
        <w:t>164</w:t>
      </w:r>
      <w:r>
        <w:rPr>
          <w:noProof/>
        </w:rPr>
        <w:fldChar w:fldCharType="end"/>
      </w:r>
    </w:p>
    <w:p w14:paraId="51B5A8F6" w14:textId="378C7C05"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_Toc185509792 \h </w:instrText>
      </w:r>
      <w:r>
        <w:rPr>
          <w:noProof/>
        </w:rPr>
      </w:r>
      <w:r>
        <w:rPr>
          <w:noProof/>
        </w:rPr>
        <w:fldChar w:fldCharType="separate"/>
      </w:r>
      <w:r>
        <w:rPr>
          <w:noProof/>
        </w:rPr>
        <w:t>164</w:t>
      </w:r>
      <w:r>
        <w:rPr>
          <w:noProof/>
        </w:rPr>
        <w:fldChar w:fldCharType="end"/>
      </w:r>
    </w:p>
    <w:p w14:paraId="411FD5FC" w14:textId="7BD2B9A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_Toc185509793 \h </w:instrText>
      </w:r>
      <w:r>
        <w:rPr>
          <w:noProof/>
        </w:rPr>
      </w:r>
      <w:r>
        <w:rPr>
          <w:noProof/>
        </w:rPr>
        <w:fldChar w:fldCharType="separate"/>
      </w:r>
      <w:r>
        <w:rPr>
          <w:noProof/>
        </w:rPr>
        <w:t>164</w:t>
      </w:r>
      <w:r>
        <w:rPr>
          <w:noProof/>
        </w:rPr>
        <w:fldChar w:fldCharType="end"/>
      </w:r>
    </w:p>
    <w:p w14:paraId="7D60FE9B" w14:textId="466837F3"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6.8.3.2.3.1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_Toc185509794 \h </w:instrText>
      </w:r>
      <w:r>
        <w:rPr>
          <w:noProof/>
        </w:rPr>
      </w:r>
      <w:r>
        <w:rPr>
          <w:noProof/>
        </w:rPr>
        <w:fldChar w:fldCharType="separate"/>
      </w:r>
      <w:r>
        <w:rPr>
          <w:noProof/>
        </w:rPr>
        <w:t>164</w:t>
      </w:r>
      <w:r>
        <w:rPr>
          <w:noProof/>
        </w:rPr>
        <w:fldChar w:fldCharType="end"/>
      </w:r>
    </w:p>
    <w:p w14:paraId="0D148D41" w14:textId="176E7BA5"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6.8.3.2.3.2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_Toc185509795 \h </w:instrText>
      </w:r>
      <w:r>
        <w:rPr>
          <w:noProof/>
        </w:rPr>
      </w:r>
      <w:r>
        <w:rPr>
          <w:noProof/>
        </w:rPr>
        <w:fldChar w:fldCharType="separate"/>
      </w:r>
      <w:r>
        <w:rPr>
          <w:noProof/>
        </w:rPr>
        <w:t>165</w:t>
      </w:r>
      <w:r>
        <w:rPr>
          <w:noProof/>
        </w:rPr>
        <w:fldChar w:fldCharType="end"/>
      </w:r>
    </w:p>
    <w:p w14:paraId="687B9D59" w14:textId="7E5171F0"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_Toc185509796 \h </w:instrText>
      </w:r>
      <w:r>
        <w:rPr>
          <w:noProof/>
        </w:rPr>
      </w:r>
      <w:r>
        <w:rPr>
          <w:noProof/>
        </w:rPr>
        <w:fldChar w:fldCharType="separate"/>
      </w:r>
      <w:r>
        <w:rPr>
          <w:noProof/>
        </w:rPr>
        <w:t>166</w:t>
      </w:r>
      <w:r>
        <w:rPr>
          <w:noProof/>
        </w:rPr>
        <w:fldChar w:fldCharType="end"/>
      </w:r>
    </w:p>
    <w:p w14:paraId="69505C03" w14:textId="694EF471"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6.8.3.3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sidRPr="00CD49D9">
        <w:rPr>
          <w:rFonts w:eastAsia="Calibri"/>
          <w:noProof/>
        </w:rPr>
        <w:t>NTZ Configuration</w:t>
      </w:r>
      <w:r>
        <w:rPr>
          <w:noProof/>
        </w:rPr>
        <w:tab/>
      </w:r>
      <w:r>
        <w:rPr>
          <w:noProof/>
        </w:rPr>
        <w:fldChar w:fldCharType="begin" w:fldLock="1"/>
      </w:r>
      <w:r>
        <w:rPr>
          <w:noProof/>
        </w:rPr>
        <w:instrText xml:space="preserve"> PAGEREF _Toc185509797 \h </w:instrText>
      </w:r>
      <w:r>
        <w:rPr>
          <w:noProof/>
        </w:rPr>
      </w:r>
      <w:r>
        <w:rPr>
          <w:noProof/>
        </w:rPr>
        <w:fldChar w:fldCharType="separate"/>
      </w:r>
      <w:r>
        <w:rPr>
          <w:noProof/>
        </w:rPr>
        <w:t>166</w:t>
      </w:r>
      <w:r>
        <w:rPr>
          <w:noProof/>
        </w:rPr>
        <w:fldChar w:fldCharType="end"/>
      </w:r>
    </w:p>
    <w:p w14:paraId="4AE6C285" w14:textId="052D58D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_Toc185509798 \h </w:instrText>
      </w:r>
      <w:r>
        <w:rPr>
          <w:noProof/>
        </w:rPr>
      </w:r>
      <w:r>
        <w:rPr>
          <w:noProof/>
        </w:rPr>
        <w:fldChar w:fldCharType="separate"/>
      </w:r>
      <w:r>
        <w:rPr>
          <w:noProof/>
        </w:rPr>
        <w:t>166</w:t>
      </w:r>
      <w:r>
        <w:rPr>
          <w:noProof/>
        </w:rPr>
        <w:fldChar w:fldCharType="end"/>
      </w:r>
    </w:p>
    <w:p w14:paraId="11C14395" w14:textId="66C72D38"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_Toc185509799 \h </w:instrText>
      </w:r>
      <w:r>
        <w:rPr>
          <w:noProof/>
        </w:rPr>
      </w:r>
      <w:r>
        <w:rPr>
          <w:noProof/>
        </w:rPr>
        <w:fldChar w:fldCharType="separate"/>
      </w:r>
      <w:r>
        <w:rPr>
          <w:noProof/>
        </w:rPr>
        <w:t>166</w:t>
      </w:r>
      <w:r>
        <w:rPr>
          <w:noProof/>
        </w:rPr>
        <w:fldChar w:fldCharType="end"/>
      </w:r>
    </w:p>
    <w:p w14:paraId="3E4A67BF" w14:textId="57F14C29"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_Toc185509800 \h </w:instrText>
      </w:r>
      <w:r>
        <w:rPr>
          <w:noProof/>
        </w:rPr>
      </w:r>
      <w:r>
        <w:rPr>
          <w:noProof/>
        </w:rPr>
        <w:fldChar w:fldCharType="separate"/>
      </w:r>
      <w:r>
        <w:rPr>
          <w:noProof/>
        </w:rPr>
        <w:t>166</w:t>
      </w:r>
      <w:r>
        <w:rPr>
          <w:noProof/>
        </w:rPr>
        <w:fldChar w:fldCharType="end"/>
      </w:r>
    </w:p>
    <w:p w14:paraId="477AE234" w14:textId="505FDFBE"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6.8.3.3.3.1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_Toc185509801 \h </w:instrText>
      </w:r>
      <w:r>
        <w:rPr>
          <w:noProof/>
        </w:rPr>
      </w:r>
      <w:r>
        <w:rPr>
          <w:noProof/>
        </w:rPr>
        <w:fldChar w:fldCharType="separate"/>
      </w:r>
      <w:r>
        <w:rPr>
          <w:noProof/>
        </w:rPr>
        <w:t>166</w:t>
      </w:r>
      <w:r>
        <w:rPr>
          <w:noProof/>
        </w:rPr>
        <w:fldChar w:fldCharType="end"/>
      </w:r>
    </w:p>
    <w:p w14:paraId="5044BA3C" w14:textId="3432A198"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6.8.3.3.3.2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_Toc185509802 \h </w:instrText>
      </w:r>
      <w:r>
        <w:rPr>
          <w:noProof/>
        </w:rPr>
      </w:r>
      <w:r>
        <w:rPr>
          <w:noProof/>
        </w:rPr>
        <w:fldChar w:fldCharType="separate"/>
      </w:r>
      <w:r>
        <w:rPr>
          <w:noProof/>
        </w:rPr>
        <w:t>167</w:t>
      </w:r>
      <w:r>
        <w:rPr>
          <w:noProof/>
        </w:rPr>
        <w:fldChar w:fldCharType="end"/>
      </w:r>
    </w:p>
    <w:p w14:paraId="77A9655D" w14:textId="14B46A9C"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6.8.3.3.3.3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_Toc185509803 \h </w:instrText>
      </w:r>
      <w:r>
        <w:rPr>
          <w:noProof/>
        </w:rPr>
      </w:r>
      <w:r>
        <w:rPr>
          <w:noProof/>
        </w:rPr>
        <w:fldChar w:fldCharType="separate"/>
      </w:r>
      <w:r>
        <w:rPr>
          <w:noProof/>
        </w:rPr>
        <w:t>168</w:t>
      </w:r>
      <w:r>
        <w:rPr>
          <w:noProof/>
        </w:rPr>
        <w:fldChar w:fldCharType="end"/>
      </w:r>
    </w:p>
    <w:p w14:paraId="38A28B42" w14:textId="388E7684"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6.8.3.3.3.4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_Toc185509804 \h </w:instrText>
      </w:r>
      <w:r>
        <w:rPr>
          <w:noProof/>
        </w:rPr>
      </w:r>
      <w:r>
        <w:rPr>
          <w:noProof/>
        </w:rPr>
        <w:fldChar w:fldCharType="separate"/>
      </w:r>
      <w:r>
        <w:rPr>
          <w:noProof/>
        </w:rPr>
        <w:t>170</w:t>
      </w:r>
      <w:r>
        <w:rPr>
          <w:noProof/>
        </w:rPr>
        <w:fldChar w:fldCharType="end"/>
      </w:r>
    </w:p>
    <w:p w14:paraId="4EC54129" w14:textId="6B37EC3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_Toc185509805 \h </w:instrText>
      </w:r>
      <w:r>
        <w:rPr>
          <w:noProof/>
        </w:rPr>
      </w:r>
      <w:r>
        <w:rPr>
          <w:noProof/>
        </w:rPr>
        <w:fldChar w:fldCharType="separate"/>
      </w:r>
      <w:r>
        <w:rPr>
          <w:noProof/>
        </w:rPr>
        <w:t>170</w:t>
      </w:r>
      <w:r>
        <w:rPr>
          <w:noProof/>
        </w:rPr>
        <w:fldChar w:fldCharType="end"/>
      </w:r>
    </w:p>
    <w:p w14:paraId="0061A81A" w14:textId="14ECC50C"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6.8.4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_Toc185509806 \h </w:instrText>
      </w:r>
      <w:r>
        <w:rPr>
          <w:noProof/>
        </w:rPr>
      </w:r>
      <w:r>
        <w:rPr>
          <w:noProof/>
        </w:rPr>
        <w:fldChar w:fldCharType="separate"/>
      </w:r>
      <w:r>
        <w:rPr>
          <w:noProof/>
        </w:rPr>
        <w:t>171</w:t>
      </w:r>
      <w:r>
        <w:rPr>
          <w:noProof/>
        </w:rPr>
        <w:fldChar w:fldCharType="end"/>
      </w:r>
    </w:p>
    <w:p w14:paraId="3D7A97A1" w14:textId="53CA4E86"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6.8.5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_Toc185509807 \h </w:instrText>
      </w:r>
      <w:r>
        <w:rPr>
          <w:noProof/>
        </w:rPr>
      </w:r>
      <w:r>
        <w:rPr>
          <w:noProof/>
        </w:rPr>
        <w:fldChar w:fldCharType="separate"/>
      </w:r>
      <w:r>
        <w:rPr>
          <w:noProof/>
        </w:rPr>
        <w:t>171</w:t>
      </w:r>
      <w:r>
        <w:rPr>
          <w:noProof/>
        </w:rPr>
        <w:fldChar w:fldCharType="end"/>
      </w:r>
    </w:p>
    <w:p w14:paraId="2317DF72" w14:textId="5D472761"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6.8.5.1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_Toc185509808 \h </w:instrText>
      </w:r>
      <w:r>
        <w:rPr>
          <w:noProof/>
        </w:rPr>
      </w:r>
      <w:r>
        <w:rPr>
          <w:noProof/>
        </w:rPr>
        <w:fldChar w:fldCharType="separate"/>
      </w:r>
      <w:r>
        <w:rPr>
          <w:noProof/>
        </w:rPr>
        <w:t>171</w:t>
      </w:r>
      <w:r>
        <w:rPr>
          <w:noProof/>
        </w:rPr>
        <w:fldChar w:fldCharType="end"/>
      </w:r>
    </w:p>
    <w:p w14:paraId="65E3E61D" w14:textId="5B83D2EC"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6.8.5</w:t>
      </w:r>
      <w:r w:rsidRPr="00CD49D9">
        <w:rPr>
          <w:noProof/>
          <w:lang w:val="en-US"/>
        </w:rPr>
        <w:t>.2</w:t>
      </w:r>
      <w:r>
        <w:rPr>
          <w:rFonts w:asciiTheme="minorHAnsi" w:eastAsiaTheme="minorEastAsia" w:hAnsiTheme="minorHAnsi" w:cstheme="minorBidi"/>
          <w:noProof/>
          <w:kern w:val="2"/>
          <w:sz w:val="22"/>
          <w:szCs w:val="22"/>
          <w:lang w:eastAsia="ko-KR"/>
          <w14:ligatures w14:val="standardContextual"/>
        </w:rPr>
        <w:tab/>
      </w:r>
      <w:r w:rsidRPr="00CD49D9">
        <w:rPr>
          <w:rFonts w:eastAsia="Calibri"/>
          <w:noProof/>
        </w:rPr>
        <w:t xml:space="preserve">NTZ Configuration </w:t>
      </w:r>
      <w:r w:rsidRPr="00CD49D9">
        <w:rPr>
          <w:noProof/>
          <w:lang w:val="en-US"/>
        </w:rPr>
        <w:t>Completion Status Notification</w:t>
      </w:r>
      <w:r>
        <w:rPr>
          <w:noProof/>
        </w:rPr>
        <w:tab/>
      </w:r>
      <w:r>
        <w:rPr>
          <w:noProof/>
        </w:rPr>
        <w:fldChar w:fldCharType="begin" w:fldLock="1"/>
      </w:r>
      <w:r>
        <w:rPr>
          <w:noProof/>
        </w:rPr>
        <w:instrText xml:space="preserve"> PAGEREF _Toc185509809 \h </w:instrText>
      </w:r>
      <w:r>
        <w:rPr>
          <w:noProof/>
        </w:rPr>
      </w:r>
      <w:r>
        <w:rPr>
          <w:noProof/>
        </w:rPr>
        <w:fldChar w:fldCharType="separate"/>
      </w:r>
      <w:r>
        <w:rPr>
          <w:noProof/>
        </w:rPr>
        <w:t>171</w:t>
      </w:r>
      <w:r>
        <w:rPr>
          <w:noProof/>
        </w:rPr>
        <w:fldChar w:fldCharType="end"/>
      </w:r>
    </w:p>
    <w:p w14:paraId="72FFCE3C" w14:textId="78AA790B"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6.8.5</w:t>
      </w:r>
      <w:r w:rsidRPr="00CD49D9">
        <w:rPr>
          <w:noProof/>
          <w:lang w:val="en-US"/>
        </w:rPr>
        <w:t>.2.1</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Description</w:t>
      </w:r>
      <w:r>
        <w:rPr>
          <w:noProof/>
        </w:rPr>
        <w:tab/>
      </w:r>
      <w:r>
        <w:rPr>
          <w:noProof/>
        </w:rPr>
        <w:fldChar w:fldCharType="begin" w:fldLock="1"/>
      </w:r>
      <w:r>
        <w:rPr>
          <w:noProof/>
        </w:rPr>
        <w:instrText xml:space="preserve"> PAGEREF _Toc185509810 \h </w:instrText>
      </w:r>
      <w:r>
        <w:rPr>
          <w:noProof/>
        </w:rPr>
      </w:r>
      <w:r>
        <w:rPr>
          <w:noProof/>
        </w:rPr>
        <w:fldChar w:fldCharType="separate"/>
      </w:r>
      <w:r>
        <w:rPr>
          <w:noProof/>
        </w:rPr>
        <w:t>171</w:t>
      </w:r>
      <w:r>
        <w:rPr>
          <w:noProof/>
        </w:rPr>
        <w:fldChar w:fldCharType="end"/>
      </w:r>
    </w:p>
    <w:p w14:paraId="5A97BC9F" w14:textId="5A24D12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_Toc185509811 \h </w:instrText>
      </w:r>
      <w:r>
        <w:rPr>
          <w:noProof/>
        </w:rPr>
      </w:r>
      <w:r>
        <w:rPr>
          <w:noProof/>
        </w:rPr>
        <w:fldChar w:fldCharType="separate"/>
      </w:r>
      <w:r>
        <w:rPr>
          <w:noProof/>
        </w:rPr>
        <w:t>171</w:t>
      </w:r>
      <w:r>
        <w:rPr>
          <w:noProof/>
        </w:rPr>
        <w:fldChar w:fldCharType="end"/>
      </w:r>
    </w:p>
    <w:p w14:paraId="0A2BFE1A" w14:textId="5603A36E"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_Toc185509812 \h </w:instrText>
      </w:r>
      <w:r>
        <w:rPr>
          <w:noProof/>
        </w:rPr>
      </w:r>
      <w:r>
        <w:rPr>
          <w:noProof/>
        </w:rPr>
        <w:fldChar w:fldCharType="separate"/>
      </w:r>
      <w:r>
        <w:rPr>
          <w:noProof/>
        </w:rPr>
        <w:t>171</w:t>
      </w:r>
      <w:r>
        <w:rPr>
          <w:noProof/>
        </w:rPr>
        <w:fldChar w:fldCharType="end"/>
      </w:r>
    </w:p>
    <w:p w14:paraId="54BFD2DB" w14:textId="7072CA18"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6.8.5.2.3.1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_Toc185509813 \h </w:instrText>
      </w:r>
      <w:r>
        <w:rPr>
          <w:noProof/>
        </w:rPr>
      </w:r>
      <w:r>
        <w:rPr>
          <w:noProof/>
        </w:rPr>
        <w:fldChar w:fldCharType="separate"/>
      </w:r>
      <w:r>
        <w:rPr>
          <w:noProof/>
        </w:rPr>
        <w:t>171</w:t>
      </w:r>
      <w:r>
        <w:rPr>
          <w:noProof/>
        </w:rPr>
        <w:fldChar w:fldCharType="end"/>
      </w:r>
    </w:p>
    <w:p w14:paraId="5E090A3A" w14:textId="7CA74365"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6.8.5</w:t>
      </w:r>
      <w:r w:rsidRPr="00CD49D9">
        <w:rPr>
          <w:noProof/>
          <w:lang w:val="en-US"/>
        </w:rPr>
        <w:t>.3</w:t>
      </w:r>
      <w:r>
        <w:rPr>
          <w:rFonts w:asciiTheme="minorHAnsi" w:eastAsiaTheme="minorEastAsia" w:hAnsiTheme="minorHAnsi" w:cstheme="minorBidi"/>
          <w:noProof/>
          <w:kern w:val="2"/>
          <w:sz w:val="22"/>
          <w:szCs w:val="22"/>
          <w:lang w:eastAsia="ko-KR"/>
          <w14:ligatures w14:val="standardContextual"/>
        </w:rPr>
        <w:tab/>
      </w:r>
      <w:r w:rsidRPr="00CD49D9">
        <w:rPr>
          <w:rFonts w:eastAsia="Calibri"/>
          <w:noProof/>
        </w:rPr>
        <w:t xml:space="preserve">NTZ </w:t>
      </w:r>
      <w:r w:rsidRPr="00CD49D9">
        <w:rPr>
          <w:noProof/>
          <w:lang w:val="en-US"/>
        </w:rPr>
        <w:t>Events Notification</w:t>
      </w:r>
      <w:r>
        <w:rPr>
          <w:noProof/>
        </w:rPr>
        <w:tab/>
      </w:r>
      <w:r>
        <w:rPr>
          <w:noProof/>
        </w:rPr>
        <w:fldChar w:fldCharType="begin" w:fldLock="1"/>
      </w:r>
      <w:r>
        <w:rPr>
          <w:noProof/>
        </w:rPr>
        <w:instrText xml:space="preserve"> PAGEREF _Toc185509814 \h </w:instrText>
      </w:r>
      <w:r>
        <w:rPr>
          <w:noProof/>
        </w:rPr>
      </w:r>
      <w:r>
        <w:rPr>
          <w:noProof/>
        </w:rPr>
        <w:fldChar w:fldCharType="separate"/>
      </w:r>
      <w:r>
        <w:rPr>
          <w:noProof/>
        </w:rPr>
        <w:t>172</w:t>
      </w:r>
      <w:r>
        <w:rPr>
          <w:noProof/>
        </w:rPr>
        <w:fldChar w:fldCharType="end"/>
      </w:r>
    </w:p>
    <w:p w14:paraId="1BDA37C7" w14:textId="37B5E1DE"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6.8.5</w:t>
      </w:r>
      <w:r w:rsidRPr="00CD49D9">
        <w:rPr>
          <w:noProof/>
          <w:lang w:val="en-US"/>
        </w:rPr>
        <w:t>.3.1</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Description</w:t>
      </w:r>
      <w:r>
        <w:rPr>
          <w:noProof/>
        </w:rPr>
        <w:tab/>
      </w:r>
      <w:r>
        <w:rPr>
          <w:noProof/>
        </w:rPr>
        <w:fldChar w:fldCharType="begin" w:fldLock="1"/>
      </w:r>
      <w:r>
        <w:rPr>
          <w:noProof/>
        </w:rPr>
        <w:instrText xml:space="preserve"> PAGEREF _Toc185509815 \h </w:instrText>
      </w:r>
      <w:r>
        <w:rPr>
          <w:noProof/>
        </w:rPr>
      </w:r>
      <w:r>
        <w:rPr>
          <w:noProof/>
        </w:rPr>
        <w:fldChar w:fldCharType="separate"/>
      </w:r>
      <w:r>
        <w:rPr>
          <w:noProof/>
        </w:rPr>
        <w:t>172</w:t>
      </w:r>
      <w:r>
        <w:rPr>
          <w:noProof/>
        </w:rPr>
        <w:fldChar w:fldCharType="end"/>
      </w:r>
    </w:p>
    <w:p w14:paraId="1D9A8591" w14:textId="385905C5"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_Toc185509816 \h </w:instrText>
      </w:r>
      <w:r>
        <w:rPr>
          <w:noProof/>
        </w:rPr>
      </w:r>
      <w:r>
        <w:rPr>
          <w:noProof/>
        </w:rPr>
        <w:fldChar w:fldCharType="separate"/>
      </w:r>
      <w:r>
        <w:rPr>
          <w:noProof/>
        </w:rPr>
        <w:t>172</w:t>
      </w:r>
      <w:r>
        <w:rPr>
          <w:noProof/>
        </w:rPr>
        <w:fldChar w:fldCharType="end"/>
      </w:r>
    </w:p>
    <w:p w14:paraId="4C02CEF6" w14:textId="0B277F3D"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_Toc185509817 \h </w:instrText>
      </w:r>
      <w:r>
        <w:rPr>
          <w:noProof/>
        </w:rPr>
      </w:r>
      <w:r>
        <w:rPr>
          <w:noProof/>
        </w:rPr>
        <w:fldChar w:fldCharType="separate"/>
      </w:r>
      <w:r>
        <w:rPr>
          <w:noProof/>
        </w:rPr>
        <w:t>173</w:t>
      </w:r>
      <w:r>
        <w:rPr>
          <w:noProof/>
        </w:rPr>
        <w:fldChar w:fldCharType="end"/>
      </w:r>
    </w:p>
    <w:p w14:paraId="22CA918E" w14:textId="3699301E" w:rsidR="002A527F" w:rsidRDefault="002A527F">
      <w:pPr>
        <w:pStyle w:val="TOC6"/>
        <w:rPr>
          <w:rFonts w:asciiTheme="minorHAnsi" w:eastAsiaTheme="minorEastAsia" w:hAnsiTheme="minorHAnsi" w:cstheme="minorBidi"/>
          <w:noProof/>
          <w:kern w:val="2"/>
          <w:sz w:val="22"/>
          <w:szCs w:val="22"/>
          <w:lang w:eastAsia="ko-KR"/>
          <w14:ligatures w14:val="standardContextual"/>
        </w:rPr>
      </w:pPr>
      <w:r>
        <w:rPr>
          <w:noProof/>
        </w:rPr>
        <w:t>6.8.5.3.3.1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_Toc185509818 \h </w:instrText>
      </w:r>
      <w:r>
        <w:rPr>
          <w:noProof/>
        </w:rPr>
      </w:r>
      <w:r>
        <w:rPr>
          <w:noProof/>
        </w:rPr>
        <w:fldChar w:fldCharType="separate"/>
      </w:r>
      <w:r>
        <w:rPr>
          <w:noProof/>
        </w:rPr>
        <w:t>173</w:t>
      </w:r>
      <w:r>
        <w:rPr>
          <w:noProof/>
        </w:rPr>
        <w:fldChar w:fldCharType="end"/>
      </w:r>
    </w:p>
    <w:p w14:paraId="503EB46D" w14:textId="046CC876"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6.8.6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_Toc185509819 \h </w:instrText>
      </w:r>
      <w:r>
        <w:rPr>
          <w:noProof/>
        </w:rPr>
      </w:r>
      <w:r>
        <w:rPr>
          <w:noProof/>
        </w:rPr>
        <w:fldChar w:fldCharType="separate"/>
      </w:r>
      <w:r>
        <w:rPr>
          <w:noProof/>
        </w:rPr>
        <w:t>173</w:t>
      </w:r>
      <w:r>
        <w:rPr>
          <w:noProof/>
        </w:rPr>
        <w:fldChar w:fldCharType="end"/>
      </w:r>
    </w:p>
    <w:p w14:paraId="109C8A26" w14:textId="16C915F3"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6.8.6.1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_Toc185509820 \h </w:instrText>
      </w:r>
      <w:r>
        <w:rPr>
          <w:noProof/>
        </w:rPr>
      </w:r>
      <w:r>
        <w:rPr>
          <w:noProof/>
        </w:rPr>
        <w:fldChar w:fldCharType="separate"/>
      </w:r>
      <w:r>
        <w:rPr>
          <w:noProof/>
        </w:rPr>
        <w:t>173</w:t>
      </w:r>
      <w:r>
        <w:rPr>
          <w:noProof/>
        </w:rPr>
        <w:fldChar w:fldCharType="end"/>
      </w:r>
    </w:p>
    <w:p w14:paraId="606C9165" w14:textId="6EFDC618"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6.8</w:t>
      </w:r>
      <w:r w:rsidRPr="00CD49D9">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Structured data types</w:t>
      </w:r>
      <w:r>
        <w:rPr>
          <w:noProof/>
        </w:rPr>
        <w:tab/>
      </w:r>
      <w:r>
        <w:rPr>
          <w:noProof/>
        </w:rPr>
        <w:fldChar w:fldCharType="begin" w:fldLock="1"/>
      </w:r>
      <w:r>
        <w:rPr>
          <w:noProof/>
        </w:rPr>
        <w:instrText xml:space="preserve"> PAGEREF _Toc185509821 \h </w:instrText>
      </w:r>
      <w:r>
        <w:rPr>
          <w:noProof/>
        </w:rPr>
      </w:r>
      <w:r>
        <w:rPr>
          <w:noProof/>
        </w:rPr>
        <w:fldChar w:fldCharType="separate"/>
      </w:r>
      <w:r>
        <w:rPr>
          <w:noProof/>
        </w:rPr>
        <w:t>174</w:t>
      </w:r>
      <w:r>
        <w:rPr>
          <w:noProof/>
        </w:rPr>
        <w:fldChar w:fldCharType="end"/>
      </w:r>
    </w:p>
    <w:p w14:paraId="4012B55F" w14:textId="3E5A6C8F"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_Toc185509822 \h </w:instrText>
      </w:r>
      <w:r>
        <w:rPr>
          <w:noProof/>
        </w:rPr>
      </w:r>
      <w:r>
        <w:rPr>
          <w:noProof/>
        </w:rPr>
        <w:fldChar w:fldCharType="separate"/>
      </w:r>
      <w:r>
        <w:rPr>
          <w:noProof/>
        </w:rPr>
        <w:t>174</w:t>
      </w:r>
      <w:r>
        <w:rPr>
          <w:noProof/>
        </w:rPr>
        <w:fldChar w:fldCharType="end"/>
      </w:r>
    </w:p>
    <w:p w14:paraId="28C4C3A5" w14:textId="00245962"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6.8.6.2.2</w:t>
      </w:r>
      <w:r>
        <w:rPr>
          <w:rFonts w:asciiTheme="minorHAnsi" w:eastAsiaTheme="minorEastAsia" w:hAnsiTheme="minorHAnsi" w:cstheme="minorBidi"/>
          <w:noProof/>
          <w:kern w:val="2"/>
          <w:sz w:val="22"/>
          <w:szCs w:val="22"/>
          <w:lang w:eastAsia="ko-KR"/>
          <w14:ligatures w14:val="standardContextual"/>
        </w:rPr>
        <w:tab/>
      </w:r>
      <w:r>
        <w:rPr>
          <w:noProof/>
        </w:rPr>
        <w:t>Type: NTZConfigReq</w:t>
      </w:r>
      <w:r>
        <w:rPr>
          <w:noProof/>
        </w:rPr>
        <w:tab/>
      </w:r>
      <w:r>
        <w:rPr>
          <w:noProof/>
        </w:rPr>
        <w:fldChar w:fldCharType="begin" w:fldLock="1"/>
      </w:r>
      <w:r>
        <w:rPr>
          <w:noProof/>
        </w:rPr>
        <w:instrText xml:space="preserve"> PAGEREF _Toc185509823 \h </w:instrText>
      </w:r>
      <w:r>
        <w:rPr>
          <w:noProof/>
        </w:rPr>
      </w:r>
      <w:r>
        <w:rPr>
          <w:noProof/>
        </w:rPr>
        <w:fldChar w:fldCharType="separate"/>
      </w:r>
      <w:r>
        <w:rPr>
          <w:noProof/>
        </w:rPr>
        <w:t>175</w:t>
      </w:r>
      <w:r>
        <w:rPr>
          <w:noProof/>
        </w:rPr>
        <w:fldChar w:fldCharType="end"/>
      </w:r>
    </w:p>
    <w:p w14:paraId="1F926B62" w14:textId="098E866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6.8.6.2.3</w:t>
      </w:r>
      <w:r>
        <w:rPr>
          <w:rFonts w:asciiTheme="minorHAnsi" w:eastAsiaTheme="minorEastAsia" w:hAnsiTheme="minorHAnsi" w:cstheme="minorBidi"/>
          <w:noProof/>
          <w:kern w:val="2"/>
          <w:sz w:val="22"/>
          <w:szCs w:val="22"/>
          <w:lang w:eastAsia="ko-KR"/>
          <w14:ligatures w14:val="standardContextual"/>
        </w:rPr>
        <w:tab/>
      </w:r>
      <w:r>
        <w:rPr>
          <w:noProof/>
        </w:rPr>
        <w:t>Type: NTZConfigResp</w:t>
      </w:r>
      <w:r>
        <w:rPr>
          <w:noProof/>
        </w:rPr>
        <w:tab/>
      </w:r>
      <w:r>
        <w:rPr>
          <w:noProof/>
        </w:rPr>
        <w:fldChar w:fldCharType="begin" w:fldLock="1"/>
      </w:r>
      <w:r>
        <w:rPr>
          <w:noProof/>
        </w:rPr>
        <w:instrText xml:space="preserve"> PAGEREF _Toc185509824 \h </w:instrText>
      </w:r>
      <w:r>
        <w:rPr>
          <w:noProof/>
        </w:rPr>
      </w:r>
      <w:r>
        <w:rPr>
          <w:noProof/>
        </w:rPr>
        <w:fldChar w:fldCharType="separate"/>
      </w:r>
      <w:r>
        <w:rPr>
          <w:noProof/>
        </w:rPr>
        <w:t>175</w:t>
      </w:r>
      <w:r>
        <w:rPr>
          <w:noProof/>
        </w:rPr>
        <w:fldChar w:fldCharType="end"/>
      </w:r>
    </w:p>
    <w:p w14:paraId="4F2E4B4B" w14:textId="55D5D7A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6.8.6.2.4</w:t>
      </w:r>
      <w:r>
        <w:rPr>
          <w:rFonts w:asciiTheme="minorHAnsi" w:eastAsiaTheme="minorEastAsia" w:hAnsiTheme="minorHAnsi" w:cstheme="minorBidi"/>
          <w:noProof/>
          <w:kern w:val="2"/>
          <w:sz w:val="22"/>
          <w:szCs w:val="22"/>
          <w:lang w:eastAsia="ko-KR"/>
          <w14:ligatures w14:val="standardContextual"/>
        </w:rPr>
        <w:tab/>
      </w:r>
      <w:r>
        <w:rPr>
          <w:noProof/>
        </w:rPr>
        <w:t>Type: NTZConfig</w:t>
      </w:r>
      <w:r>
        <w:rPr>
          <w:noProof/>
        </w:rPr>
        <w:tab/>
      </w:r>
      <w:r>
        <w:rPr>
          <w:noProof/>
        </w:rPr>
        <w:fldChar w:fldCharType="begin" w:fldLock="1"/>
      </w:r>
      <w:r>
        <w:rPr>
          <w:noProof/>
        </w:rPr>
        <w:instrText xml:space="preserve"> PAGEREF _Toc185509825 \h </w:instrText>
      </w:r>
      <w:r>
        <w:rPr>
          <w:noProof/>
        </w:rPr>
      </w:r>
      <w:r>
        <w:rPr>
          <w:noProof/>
        </w:rPr>
        <w:fldChar w:fldCharType="separate"/>
      </w:r>
      <w:r>
        <w:rPr>
          <w:noProof/>
        </w:rPr>
        <w:t>175</w:t>
      </w:r>
      <w:r>
        <w:rPr>
          <w:noProof/>
        </w:rPr>
        <w:fldChar w:fldCharType="end"/>
      </w:r>
    </w:p>
    <w:p w14:paraId="3E0B5B08" w14:textId="604C943B"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6.8.6.2.5</w:t>
      </w:r>
      <w:r>
        <w:rPr>
          <w:rFonts w:asciiTheme="minorHAnsi" w:eastAsiaTheme="minorEastAsia" w:hAnsiTheme="minorHAnsi" w:cstheme="minorBidi"/>
          <w:noProof/>
          <w:kern w:val="2"/>
          <w:sz w:val="22"/>
          <w:szCs w:val="22"/>
          <w:lang w:eastAsia="ko-KR"/>
          <w14:ligatures w14:val="standardContextual"/>
        </w:rPr>
        <w:tab/>
      </w:r>
      <w:r>
        <w:rPr>
          <w:noProof/>
        </w:rPr>
        <w:t>Type: NTZConfigPatch</w:t>
      </w:r>
      <w:r>
        <w:rPr>
          <w:noProof/>
        </w:rPr>
        <w:tab/>
      </w:r>
      <w:r>
        <w:rPr>
          <w:noProof/>
        </w:rPr>
        <w:fldChar w:fldCharType="begin" w:fldLock="1"/>
      </w:r>
      <w:r>
        <w:rPr>
          <w:noProof/>
        </w:rPr>
        <w:instrText xml:space="preserve"> PAGEREF _Toc185509826 \h </w:instrText>
      </w:r>
      <w:r>
        <w:rPr>
          <w:noProof/>
        </w:rPr>
      </w:r>
      <w:r>
        <w:rPr>
          <w:noProof/>
        </w:rPr>
        <w:fldChar w:fldCharType="separate"/>
      </w:r>
      <w:r>
        <w:rPr>
          <w:noProof/>
        </w:rPr>
        <w:t>175</w:t>
      </w:r>
      <w:r>
        <w:rPr>
          <w:noProof/>
        </w:rPr>
        <w:fldChar w:fldCharType="end"/>
      </w:r>
    </w:p>
    <w:p w14:paraId="54B01321" w14:textId="47FB8ED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6.8.6.2.6</w:t>
      </w:r>
      <w:r>
        <w:rPr>
          <w:rFonts w:asciiTheme="minorHAnsi" w:eastAsiaTheme="minorEastAsia" w:hAnsiTheme="minorHAnsi" w:cstheme="minorBidi"/>
          <w:noProof/>
          <w:kern w:val="2"/>
          <w:sz w:val="22"/>
          <w:szCs w:val="22"/>
          <w:lang w:eastAsia="ko-KR"/>
          <w14:ligatures w14:val="standardContextual"/>
        </w:rPr>
        <w:tab/>
      </w:r>
      <w:r>
        <w:rPr>
          <w:noProof/>
        </w:rPr>
        <w:t>Type: NTZPolicy</w:t>
      </w:r>
      <w:r>
        <w:rPr>
          <w:noProof/>
        </w:rPr>
        <w:tab/>
      </w:r>
      <w:r>
        <w:rPr>
          <w:noProof/>
        </w:rPr>
        <w:fldChar w:fldCharType="begin" w:fldLock="1"/>
      </w:r>
      <w:r>
        <w:rPr>
          <w:noProof/>
        </w:rPr>
        <w:instrText xml:space="preserve"> PAGEREF _Toc185509827 \h </w:instrText>
      </w:r>
      <w:r>
        <w:rPr>
          <w:noProof/>
        </w:rPr>
      </w:r>
      <w:r>
        <w:rPr>
          <w:noProof/>
        </w:rPr>
        <w:fldChar w:fldCharType="separate"/>
      </w:r>
      <w:r>
        <w:rPr>
          <w:noProof/>
        </w:rPr>
        <w:t>176</w:t>
      </w:r>
      <w:r>
        <w:rPr>
          <w:noProof/>
        </w:rPr>
        <w:fldChar w:fldCharType="end"/>
      </w:r>
    </w:p>
    <w:p w14:paraId="01DAAEEF" w14:textId="0B05DDFF"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6.8.6.2.7</w:t>
      </w:r>
      <w:r>
        <w:rPr>
          <w:rFonts w:asciiTheme="minorHAnsi" w:eastAsiaTheme="minorEastAsia" w:hAnsiTheme="minorHAnsi" w:cstheme="minorBidi"/>
          <w:noProof/>
          <w:kern w:val="2"/>
          <w:sz w:val="22"/>
          <w:szCs w:val="22"/>
          <w:lang w:eastAsia="ko-KR"/>
          <w14:ligatures w14:val="standardContextual"/>
        </w:rPr>
        <w:tab/>
      </w:r>
      <w:r>
        <w:rPr>
          <w:noProof/>
        </w:rPr>
        <w:t>Type: NTZConfigNotif</w:t>
      </w:r>
      <w:r>
        <w:rPr>
          <w:noProof/>
        </w:rPr>
        <w:tab/>
      </w:r>
      <w:r>
        <w:rPr>
          <w:noProof/>
        </w:rPr>
        <w:fldChar w:fldCharType="begin" w:fldLock="1"/>
      </w:r>
      <w:r>
        <w:rPr>
          <w:noProof/>
        </w:rPr>
        <w:instrText xml:space="preserve"> PAGEREF _Toc185509828 \h </w:instrText>
      </w:r>
      <w:r>
        <w:rPr>
          <w:noProof/>
        </w:rPr>
      </w:r>
      <w:r>
        <w:rPr>
          <w:noProof/>
        </w:rPr>
        <w:fldChar w:fldCharType="separate"/>
      </w:r>
      <w:r>
        <w:rPr>
          <w:noProof/>
        </w:rPr>
        <w:t>176</w:t>
      </w:r>
      <w:r>
        <w:rPr>
          <w:noProof/>
        </w:rPr>
        <w:fldChar w:fldCharType="end"/>
      </w:r>
    </w:p>
    <w:p w14:paraId="3D75C76A" w14:textId="57A6EDE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6.8.6.2.8</w:t>
      </w:r>
      <w:r>
        <w:rPr>
          <w:rFonts w:asciiTheme="minorHAnsi" w:eastAsiaTheme="minorEastAsia" w:hAnsiTheme="minorHAnsi" w:cstheme="minorBidi"/>
          <w:noProof/>
          <w:kern w:val="2"/>
          <w:sz w:val="22"/>
          <w:szCs w:val="22"/>
          <w:lang w:eastAsia="ko-KR"/>
          <w14:ligatures w14:val="standardContextual"/>
        </w:rPr>
        <w:tab/>
      </w:r>
      <w:r>
        <w:rPr>
          <w:noProof/>
        </w:rPr>
        <w:t>Type: NTZNotif</w:t>
      </w:r>
      <w:r>
        <w:rPr>
          <w:noProof/>
        </w:rPr>
        <w:tab/>
      </w:r>
      <w:r>
        <w:rPr>
          <w:noProof/>
        </w:rPr>
        <w:fldChar w:fldCharType="begin" w:fldLock="1"/>
      </w:r>
      <w:r>
        <w:rPr>
          <w:noProof/>
        </w:rPr>
        <w:instrText xml:space="preserve"> PAGEREF _Toc185509829 \h </w:instrText>
      </w:r>
      <w:r>
        <w:rPr>
          <w:noProof/>
        </w:rPr>
      </w:r>
      <w:r>
        <w:rPr>
          <w:noProof/>
        </w:rPr>
        <w:fldChar w:fldCharType="separate"/>
      </w:r>
      <w:r>
        <w:rPr>
          <w:noProof/>
        </w:rPr>
        <w:t>176</w:t>
      </w:r>
      <w:r>
        <w:rPr>
          <w:noProof/>
        </w:rPr>
        <w:fldChar w:fldCharType="end"/>
      </w:r>
    </w:p>
    <w:p w14:paraId="6A6FF703" w14:textId="447E907F"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6.8.6.2.9</w:t>
      </w:r>
      <w:r>
        <w:rPr>
          <w:rFonts w:asciiTheme="minorHAnsi" w:eastAsiaTheme="minorEastAsia" w:hAnsiTheme="minorHAnsi" w:cstheme="minorBidi"/>
          <w:noProof/>
          <w:kern w:val="2"/>
          <w:sz w:val="22"/>
          <w:szCs w:val="22"/>
          <w:lang w:eastAsia="ko-KR"/>
          <w14:ligatures w14:val="standardContextual"/>
        </w:rPr>
        <w:tab/>
      </w:r>
      <w:r>
        <w:rPr>
          <w:noProof/>
        </w:rPr>
        <w:t>Type: NTZEventInfo</w:t>
      </w:r>
      <w:r>
        <w:rPr>
          <w:noProof/>
        </w:rPr>
        <w:tab/>
      </w:r>
      <w:r>
        <w:rPr>
          <w:noProof/>
        </w:rPr>
        <w:fldChar w:fldCharType="begin" w:fldLock="1"/>
      </w:r>
      <w:r>
        <w:rPr>
          <w:noProof/>
        </w:rPr>
        <w:instrText xml:space="preserve"> PAGEREF _Toc185509830 \h </w:instrText>
      </w:r>
      <w:r>
        <w:rPr>
          <w:noProof/>
        </w:rPr>
      </w:r>
      <w:r>
        <w:rPr>
          <w:noProof/>
        </w:rPr>
        <w:fldChar w:fldCharType="separate"/>
      </w:r>
      <w:r>
        <w:rPr>
          <w:noProof/>
        </w:rPr>
        <w:t>177</w:t>
      </w:r>
      <w:r>
        <w:rPr>
          <w:noProof/>
        </w:rPr>
        <w:fldChar w:fldCharType="end"/>
      </w:r>
    </w:p>
    <w:p w14:paraId="64642633" w14:textId="23999D4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6.8.6.2.10</w:t>
      </w:r>
      <w:r>
        <w:rPr>
          <w:rFonts w:asciiTheme="minorHAnsi" w:eastAsiaTheme="minorEastAsia" w:hAnsiTheme="minorHAnsi" w:cstheme="minorBidi"/>
          <w:noProof/>
          <w:kern w:val="2"/>
          <w:sz w:val="22"/>
          <w:szCs w:val="22"/>
          <w:lang w:eastAsia="ko-KR"/>
          <w14:ligatures w14:val="standardContextual"/>
        </w:rPr>
        <w:tab/>
      </w:r>
      <w:r>
        <w:rPr>
          <w:noProof/>
        </w:rPr>
        <w:t>Type: TimeValidityReqs</w:t>
      </w:r>
      <w:r>
        <w:rPr>
          <w:noProof/>
        </w:rPr>
        <w:tab/>
      </w:r>
      <w:r>
        <w:rPr>
          <w:noProof/>
        </w:rPr>
        <w:fldChar w:fldCharType="begin" w:fldLock="1"/>
      </w:r>
      <w:r>
        <w:rPr>
          <w:noProof/>
        </w:rPr>
        <w:instrText xml:space="preserve"> PAGEREF _Toc185509831 \h </w:instrText>
      </w:r>
      <w:r>
        <w:rPr>
          <w:noProof/>
        </w:rPr>
      </w:r>
      <w:r>
        <w:rPr>
          <w:noProof/>
        </w:rPr>
        <w:fldChar w:fldCharType="separate"/>
      </w:r>
      <w:r>
        <w:rPr>
          <w:noProof/>
        </w:rPr>
        <w:t>177</w:t>
      </w:r>
      <w:r>
        <w:rPr>
          <w:noProof/>
        </w:rPr>
        <w:fldChar w:fldCharType="end"/>
      </w:r>
    </w:p>
    <w:p w14:paraId="711A52E2" w14:textId="416F5CB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6.8.6.2.11</w:t>
      </w:r>
      <w:r>
        <w:rPr>
          <w:rFonts w:asciiTheme="minorHAnsi" w:eastAsiaTheme="minorEastAsia" w:hAnsiTheme="minorHAnsi" w:cstheme="minorBidi"/>
          <w:noProof/>
          <w:kern w:val="2"/>
          <w:sz w:val="22"/>
          <w:szCs w:val="22"/>
          <w:lang w:eastAsia="ko-KR"/>
          <w14:ligatures w14:val="standardContextual"/>
        </w:rPr>
        <w:tab/>
      </w:r>
      <w:r>
        <w:rPr>
          <w:noProof/>
        </w:rPr>
        <w:t>Type: NTZTransInfo</w:t>
      </w:r>
      <w:r>
        <w:rPr>
          <w:noProof/>
        </w:rPr>
        <w:tab/>
      </w:r>
      <w:r>
        <w:rPr>
          <w:noProof/>
        </w:rPr>
        <w:fldChar w:fldCharType="begin" w:fldLock="1"/>
      </w:r>
      <w:r>
        <w:rPr>
          <w:noProof/>
        </w:rPr>
        <w:instrText xml:space="preserve"> PAGEREF _Toc185509832 \h </w:instrText>
      </w:r>
      <w:r>
        <w:rPr>
          <w:noProof/>
        </w:rPr>
      </w:r>
      <w:r>
        <w:rPr>
          <w:noProof/>
        </w:rPr>
        <w:fldChar w:fldCharType="separate"/>
      </w:r>
      <w:r>
        <w:rPr>
          <w:noProof/>
        </w:rPr>
        <w:t>177</w:t>
      </w:r>
      <w:r>
        <w:rPr>
          <w:noProof/>
        </w:rPr>
        <w:fldChar w:fldCharType="end"/>
      </w:r>
    </w:p>
    <w:p w14:paraId="19EA9892" w14:textId="7253372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6.8.6.2.12</w:t>
      </w:r>
      <w:r>
        <w:rPr>
          <w:rFonts w:asciiTheme="minorHAnsi" w:eastAsiaTheme="minorEastAsia" w:hAnsiTheme="minorHAnsi" w:cstheme="minorBidi"/>
          <w:noProof/>
          <w:kern w:val="2"/>
          <w:sz w:val="22"/>
          <w:szCs w:val="22"/>
          <w:lang w:eastAsia="ko-KR"/>
          <w14:ligatures w14:val="standardContextual"/>
        </w:rPr>
        <w:tab/>
      </w:r>
      <w:r>
        <w:rPr>
          <w:noProof/>
        </w:rPr>
        <w:t>Type: NTZEnforceInfo</w:t>
      </w:r>
      <w:r>
        <w:rPr>
          <w:noProof/>
        </w:rPr>
        <w:tab/>
      </w:r>
      <w:r>
        <w:rPr>
          <w:noProof/>
        </w:rPr>
        <w:fldChar w:fldCharType="begin" w:fldLock="1"/>
      </w:r>
      <w:r>
        <w:rPr>
          <w:noProof/>
        </w:rPr>
        <w:instrText xml:space="preserve"> PAGEREF _Toc185509833 \h </w:instrText>
      </w:r>
      <w:r>
        <w:rPr>
          <w:noProof/>
        </w:rPr>
      </w:r>
      <w:r>
        <w:rPr>
          <w:noProof/>
        </w:rPr>
        <w:fldChar w:fldCharType="separate"/>
      </w:r>
      <w:r>
        <w:rPr>
          <w:noProof/>
        </w:rPr>
        <w:t>178</w:t>
      </w:r>
      <w:r>
        <w:rPr>
          <w:noProof/>
        </w:rPr>
        <w:fldChar w:fldCharType="end"/>
      </w:r>
    </w:p>
    <w:p w14:paraId="57EBE53D" w14:textId="4F48ED73"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6.8.6.2.13</w:t>
      </w:r>
      <w:r>
        <w:rPr>
          <w:rFonts w:asciiTheme="minorHAnsi" w:eastAsiaTheme="minorEastAsia" w:hAnsiTheme="minorHAnsi" w:cstheme="minorBidi"/>
          <w:noProof/>
          <w:kern w:val="2"/>
          <w:sz w:val="22"/>
          <w:szCs w:val="22"/>
          <w:lang w:eastAsia="ko-KR"/>
          <w14:ligatures w14:val="standardContextual"/>
        </w:rPr>
        <w:tab/>
      </w:r>
      <w:r>
        <w:rPr>
          <w:noProof/>
        </w:rPr>
        <w:t>Type: FreqBand</w:t>
      </w:r>
      <w:r>
        <w:rPr>
          <w:noProof/>
        </w:rPr>
        <w:tab/>
      </w:r>
      <w:r>
        <w:rPr>
          <w:noProof/>
        </w:rPr>
        <w:fldChar w:fldCharType="begin" w:fldLock="1"/>
      </w:r>
      <w:r>
        <w:rPr>
          <w:noProof/>
        </w:rPr>
        <w:instrText xml:space="preserve"> PAGEREF _Toc185509834 \h </w:instrText>
      </w:r>
      <w:r>
        <w:rPr>
          <w:noProof/>
        </w:rPr>
      </w:r>
      <w:r>
        <w:rPr>
          <w:noProof/>
        </w:rPr>
        <w:fldChar w:fldCharType="separate"/>
      </w:r>
      <w:r>
        <w:rPr>
          <w:noProof/>
        </w:rPr>
        <w:t>178</w:t>
      </w:r>
      <w:r>
        <w:rPr>
          <w:noProof/>
        </w:rPr>
        <w:fldChar w:fldCharType="end"/>
      </w:r>
    </w:p>
    <w:p w14:paraId="0FC64AF3" w14:textId="7FC4827C"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6.8</w:t>
      </w:r>
      <w:r w:rsidRPr="00CD49D9">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CD49D9">
        <w:rPr>
          <w:noProof/>
          <w:lang w:val="en-US"/>
        </w:rPr>
        <w:t>Simple data types and enumerations</w:t>
      </w:r>
      <w:r>
        <w:rPr>
          <w:noProof/>
        </w:rPr>
        <w:tab/>
      </w:r>
      <w:r>
        <w:rPr>
          <w:noProof/>
        </w:rPr>
        <w:fldChar w:fldCharType="begin" w:fldLock="1"/>
      </w:r>
      <w:r>
        <w:rPr>
          <w:noProof/>
        </w:rPr>
        <w:instrText xml:space="preserve"> PAGEREF _Toc185509835 \h </w:instrText>
      </w:r>
      <w:r>
        <w:rPr>
          <w:noProof/>
        </w:rPr>
      </w:r>
      <w:r>
        <w:rPr>
          <w:noProof/>
        </w:rPr>
        <w:fldChar w:fldCharType="separate"/>
      </w:r>
      <w:r>
        <w:rPr>
          <w:noProof/>
        </w:rPr>
        <w:t>178</w:t>
      </w:r>
      <w:r>
        <w:rPr>
          <w:noProof/>
        </w:rPr>
        <w:fldChar w:fldCharType="end"/>
      </w:r>
    </w:p>
    <w:p w14:paraId="4536146F" w14:textId="6DA0BCE1"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_Toc185509836 \h </w:instrText>
      </w:r>
      <w:r>
        <w:rPr>
          <w:noProof/>
        </w:rPr>
      </w:r>
      <w:r>
        <w:rPr>
          <w:noProof/>
        </w:rPr>
        <w:fldChar w:fldCharType="separate"/>
      </w:r>
      <w:r>
        <w:rPr>
          <w:noProof/>
        </w:rPr>
        <w:t>178</w:t>
      </w:r>
      <w:r>
        <w:rPr>
          <w:noProof/>
        </w:rPr>
        <w:fldChar w:fldCharType="end"/>
      </w:r>
    </w:p>
    <w:p w14:paraId="46BABD17" w14:textId="2978F6BC"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_Toc185509837 \h </w:instrText>
      </w:r>
      <w:r>
        <w:rPr>
          <w:noProof/>
        </w:rPr>
      </w:r>
      <w:r>
        <w:rPr>
          <w:noProof/>
        </w:rPr>
        <w:fldChar w:fldCharType="separate"/>
      </w:r>
      <w:r>
        <w:rPr>
          <w:noProof/>
        </w:rPr>
        <w:t>178</w:t>
      </w:r>
      <w:r>
        <w:rPr>
          <w:noProof/>
        </w:rPr>
        <w:fldChar w:fldCharType="end"/>
      </w:r>
    </w:p>
    <w:p w14:paraId="04F5023C" w14:textId="6B69DE3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6.8.6.3.3</w:t>
      </w:r>
      <w:r>
        <w:rPr>
          <w:rFonts w:asciiTheme="minorHAnsi" w:eastAsiaTheme="minorEastAsia" w:hAnsiTheme="minorHAnsi" w:cstheme="minorBidi"/>
          <w:noProof/>
          <w:kern w:val="2"/>
          <w:sz w:val="22"/>
          <w:szCs w:val="22"/>
          <w:lang w:eastAsia="ko-KR"/>
          <w14:ligatures w14:val="standardContextual"/>
        </w:rPr>
        <w:tab/>
      </w:r>
      <w:r>
        <w:rPr>
          <w:noProof/>
        </w:rPr>
        <w:t>Enumeration: NTZConfigStatus</w:t>
      </w:r>
      <w:r>
        <w:rPr>
          <w:noProof/>
        </w:rPr>
        <w:tab/>
      </w:r>
      <w:r>
        <w:rPr>
          <w:noProof/>
        </w:rPr>
        <w:fldChar w:fldCharType="begin" w:fldLock="1"/>
      </w:r>
      <w:r>
        <w:rPr>
          <w:noProof/>
        </w:rPr>
        <w:instrText xml:space="preserve"> PAGEREF _Toc185509838 \h </w:instrText>
      </w:r>
      <w:r>
        <w:rPr>
          <w:noProof/>
        </w:rPr>
      </w:r>
      <w:r>
        <w:rPr>
          <w:noProof/>
        </w:rPr>
        <w:fldChar w:fldCharType="separate"/>
      </w:r>
      <w:r>
        <w:rPr>
          <w:noProof/>
        </w:rPr>
        <w:t>178</w:t>
      </w:r>
      <w:r>
        <w:rPr>
          <w:noProof/>
        </w:rPr>
        <w:fldChar w:fldCharType="end"/>
      </w:r>
    </w:p>
    <w:p w14:paraId="46637A55" w14:textId="660533D7"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6.8.6.3.4</w:t>
      </w:r>
      <w:r>
        <w:rPr>
          <w:rFonts w:asciiTheme="minorHAnsi" w:eastAsiaTheme="minorEastAsia" w:hAnsiTheme="minorHAnsi" w:cstheme="minorBidi"/>
          <w:noProof/>
          <w:kern w:val="2"/>
          <w:sz w:val="22"/>
          <w:szCs w:val="22"/>
          <w:lang w:eastAsia="ko-KR"/>
          <w14:ligatures w14:val="standardContextual"/>
        </w:rPr>
        <w:tab/>
      </w:r>
      <w:r>
        <w:rPr>
          <w:noProof/>
        </w:rPr>
        <w:t>Enumeration: NTZEvent</w:t>
      </w:r>
      <w:r>
        <w:rPr>
          <w:noProof/>
        </w:rPr>
        <w:tab/>
      </w:r>
      <w:r>
        <w:rPr>
          <w:noProof/>
        </w:rPr>
        <w:fldChar w:fldCharType="begin" w:fldLock="1"/>
      </w:r>
      <w:r>
        <w:rPr>
          <w:noProof/>
        </w:rPr>
        <w:instrText xml:space="preserve"> PAGEREF _Toc185509839 \h </w:instrText>
      </w:r>
      <w:r>
        <w:rPr>
          <w:noProof/>
        </w:rPr>
      </w:r>
      <w:r>
        <w:rPr>
          <w:noProof/>
        </w:rPr>
        <w:fldChar w:fldCharType="separate"/>
      </w:r>
      <w:r>
        <w:rPr>
          <w:noProof/>
        </w:rPr>
        <w:t>179</w:t>
      </w:r>
      <w:r>
        <w:rPr>
          <w:noProof/>
        </w:rPr>
        <w:fldChar w:fldCharType="end"/>
      </w:r>
    </w:p>
    <w:p w14:paraId="7158F41B" w14:textId="2417801D"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6.8.6.3.5</w:t>
      </w:r>
      <w:r>
        <w:rPr>
          <w:rFonts w:asciiTheme="minorHAnsi" w:eastAsiaTheme="minorEastAsia" w:hAnsiTheme="minorHAnsi" w:cstheme="minorBidi"/>
          <w:noProof/>
          <w:kern w:val="2"/>
          <w:sz w:val="22"/>
          <w:szCs w:val="22"/>
          <w:lang w:eastAsia="ko-KR"/>
          <w14:ligatures w14:val="standardContextual"/>
        </w:rPr>
        <w:tab/>
      </w:r>
      <w:r>
        <w:rPr>
          <w:noProof/>
        </w:rPr>
        <w:t>Enumeration: TransStatus</w:t>
      </w:r>
      <w:r>
        <w:rPr>
          <w:noProof/>
        </w:rPr>
        <w:tab/>
      </w:r>
      <w:r>
        <w:rPr>
          <w:noProof/>
        </w:rPr>
        <w:fldChar w:fldCharType="begin" w:fldLock="1"/>
      </w:r>
      <w:r>
        <w:rPr>
          <w:noProof/>
        </w:rPr>
        <w:instrText xml:space="preserve"> PAGEREF _Toc185509840 \h </w:instrText>
      </w:r>
      <w:r>
        <w:rPr>
          <w:noProof/>
        </w:rPr>
      </w:r>
      <w:r>
        <w:rPr>
          <w:noProof/>
        </w:rPr>
        <w:fldChar w:fldCharType="separate"/>
      </w:r>
      <w:r>
        <w:rPr>
          <w:noProof/>
        </w:rPr>
        <w:t>179</w:t>
      </w:r>
      <w:r>
        <w:rPr>
          <w:noProof/>
        </w:rPr>
        <w:fldChar w:fldCharType="end"/>
      </w:r>
    </w:p>
    <w:p w14:paraId="7C9998DB" w14:textId="5AA0642A"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t>6.8.6.3.6</w:t>
      </w:r>
      <w:r>
        <w:rPr>
          <w:rFonts w:asciiTheme="minorHAnsi" w:eastAsiaTheme="minorEastAsia" w:hAnsiTheme="minorHAnsi" w:cstheme="minorBidi"/>
          <w:noProof/>
          <w:kern w:val="2"/>
          <w:sz w:val="22"/>
          <w:szCs w:val="22"/>
          <w:lang w:eastAsia="ko-KR"/>
          <w14:ligatures w14:val="standardContextual"/>
        </w:rPr>
        <w:tab/>
      </w:r>
      <w:r>
        <w:rPr>
          <w:noProof/>
        </w:rPr>
        <w:t>Enumeration: FreqBandName</w:t>
      </w:r>
      <w:r>
        <w:rPr>
          <w:noProof/>
        </w:rPr>
        <w:tab/>
      </w:r>
      <w:r>
        <w:rPr>
          <w:noProof/>
        </w:rPr>
        <w:fldChar w:fldCharType="begin" w:fldLock="1"/>
      </w:r>
      <w:r>
        <w:rPr>
          <w:noProof/>
        </w:rPr>
        <w:instrText xml:space="preserve"> PAGEREF _Toc185509841 \h </w:instrText>
      </w:r>
      <w:r>
        <w:rPr>
          <w:noProof/>
        </w:rPr>
      </w:r>
      <w:r>
        <w:rPr>
          <w:noProof/>
        </w:rPr>
        <w:fldChar w:fldCharType="separate"/>
      </w:r>
      <w:r>
        <w:rPr>
          <w:noProof/>
        </w:rPr>
        <w:t>179</w:t>
      </w:r>
      <w:r>
        <w:rPr>
          <w:noProof/>
        </w:rPr>
        <w:fldChar w:fldCharType="end"/>
      </w:r>
    </w:p>
    <w:p w14:paraId="2B89FCE0" w14:textId="75471B13"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6.8</w:t>
      </w:r>
      <w:r w:rsidRPr="00CD49D9">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_Toc185509842 \h </w:instrText>
      </w:r>
      <w:r>
        <w:rPr>
          <w:noProof/>
        </w:rPr>
      </w:r>
      <w:r>
        <w:rPr>
          <w:noProof/>
        </w:rPr>
        <w:fldChar w:fldCharType="separate"/>
      </w:r>
      <w:r>
        <w:rPr>
          <w:noProof/>
        </w:rPr>
        <w:t>179</w:t>
      </w:r>
      <w:r>
        <w:rPr>
          <w:noProof/>
        </w:rPr>
        <w:fldChar w:fldCharType="end"/>
      </w:r>
    </w:p>
    <w:p w14:paraId="67B6E5D4" w14:textId="3BF16499"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6.8.6.5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_Toc185509843 \h </w:instrText>
      </w:r>
      <w:r>
        <w:rPr>
          <w:noProof/>
        </w:rPr>
      </w:r>
      <w:r>
        <w:rPr>
          <w:noProof/>
        </w:rPr>
        <w:fldChar w:fldCharType="separate"/>
      </w:r>
      <w:r>
        <w:rPr>
          <w:noProof/>
        </w:rPr>
        <w:t>179</w:t>
      </w:r>
      <w:r>
        <w:rPr>
          <w:noProof/>
        </w:rPr>
        <w:fldChar w:fldCharType="end"/>
      </w:r>
    </w:p>
    <w:p w14:paraId="6E9BE8A7" w14:textId="78D06E36" w:rsidR="002A527F" w:rsidRDefault="002A527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6.8.6.5.1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_Toc185509844 \h </w:instrText>
      </w:r>
      <w:r>
        <w:rPr>
          <w:noProof/>
        </w:rPr>
      </w:r>
      <w:r>
        <w:rPr>
          <w:noProof/>
        </w:rPr>
        <w:fldChar w:fldCharType="separate"/>
      </w:r>
      <w:r>
        <w:rPr>
          <w:noProof/>
        </w:rPr>
        <w:t>179</w:t>
      </w:r>
      <w:r>
        <w:rPr>
          <w:noProof/>
        </w:rPr>
        <w:fldChar w:fldCharType="end"/>
      </w:r>
    </w:p>
    <w:p w14:paraId="6E394B6C" w14:textId="0AE242B6"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6.8.7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_Toc185509845 \h </w:instrText>
      </w:r>
      <w:r>
        <w:rPr>
          <w:noProof/>
        </w:rPr>
      </w:r>
      <w:r>
        <w:rPr>
          <w:noProof/>
        </w:rPr>
        <w:fldChar w:fldCharType="separate"/>
      </w:r>
      <w:r>
        <w:rPr>
          <w:noProof/>
        </w:rPr>
        <w:t>180</w:t>
      </w:r>
      <w:r>
        <w:rPr>
          <w:noProof/>
        </w:rPr>
        <w:fldChar w:fldCharType="end"/>
      </w:r>
    </w:p>
    <w:p w14:paraId="270F58B6" w14:textId="78E69403"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_Toc185509846 \h </w:instrText>
      </w:r>
      <w:r>
        <w:rPr>
          <w:noProof/>
        </w:rPr>
      </w:r>
      <w:r>
        <w:rPr>
          <w:noProof/>
        </w:rPr>
        <w:fldChar w:fldCharType="separate"/>
      </w:r>
      <w:r>
        <w:rPr>
          <w:noProof/>
        </w:rPr>
        <w:t>180</w:t>
      </w:r>
      <w:r>
        <w:rPr>
          <w:noProof/>
        </w:rPr>
        <w:fldChar w:fldCharType="end"/>
      </w:r>
    </w:p>
    <w:p w14:paraId="12CAF5F1" w14:textId="6619D890"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_Toc185509847 \h </w:instrText>
      </w:r>
      <w:r>
        <w:rPr>
          <w:noProof/>
        </w:rPr>
      </w:r>
      <w:r>
        <w:rPr>
          <w:noProof/>
        </w:rPr>
        <w:fldChar w:fldCharType="separate"/>
      </w:r>
      <w:r>
        <w:rPr>
          <w:noProof/>
        </w:rPr>
        <w:t>180</w:t>
      </w:r>
      <w:r>
        <w:rPr>
          <w:noProof/>
        </w:rPr>
        <w:fldChar w:fldCharType="end"/>
      </w:r>
    </w:p>
    <w:p w14:paraId="0F49DE65" w14:textId="7C9FBA5F" w:rsidR="002A527F" w:rsidRDefault="002A527F">
      <w:pPr>
        <w:pStyle w:val="TOC4"/>
        <w:rPr>
          <w:rFonts w:asciiTheme="minorHAnsi" w:eastAsiaTheme="minorEastAsia" w:hAnsiTheme="minorHAnsi" w:cstheme="minorBidi"/>
          <w:noProof/>
          <w:kern w:val="2"/>
          <w:sz w:val="22"/>
          <w:szCs w:val="22"/>
          <w:lang w:eastAsia="ko-KR"/>
          <w14:ligatures w14:val="standardContextual"/>
        </w:rPr>
      </w:pPr>
      <w:r>
        <w:rPr>
          <w:noProof/>
        </w:rPr>
        <w:t>6.8.7.3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_Toc185509848 \h </w:instrText>
      </w:r>
      <w:r>
        <w:rPr>
          <w:noProof/>
        </w:rPr>
      </w:r>
      <w:r>
        <w:rPr>
          <w:noProof/>
        </w:rPr>
        <w:fldChar w:fldCharType="separate"/>
      </w:r>
      <w:r>
        <w:rPr>
          <w:noProof/>
        </w:rPr>
        <w:t>180</w:t>
      </w:r>
      <w:r>
        <w:rPr>
          <w:noProof/>
        </w:rPr>
        <w:fldChar w:fldCharType="end"/>
      </w:r>
    </w:p>
    <w:p w14:paraId="1FE572E1" w14:textId="7E3A530E"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6.8.8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_Toc185509849 \h </w:instrText>
      </w:r>
      <w:r>
        <w:rPr>
          <w:noProof/>
        </w:rPr>
      </w:r>
      <w:r>
        <w:rPr>
          <w:noProof/>
        </w:rPr>
        <w:fldChar w:fldCharType="separate"/>
      </w:r>
      <w:r>
        <w:rPr>
          <w:noProof/>
        </w:rPr>
        <w:t>180</w:t>
      </w:r>
      <w:r>
        <w:rPr>
          <w:noProof/>
        </w:rPr>
        <w:fldChar w:fldCharType="end"/>
      </w:r>
    </w:p>
    <w:p w14:paraId="4074DF54" w14:textId="500457F2" w:rsidR="002A527F" w:rsidRDefault="002A527F">
      <w:pPr>
        <w:pStyle w:val="TOC3"/>
        <w:rPr>
          <w:rFonts w:asciiTheme="minorHAnsi" w:eastAsiaTheme="minorEastAsia" w:hAnsiTheme="minorHAnsi" w:cstheme="minorBidi"/>
          <w:noProof/>
          <w:kern w:val="2"/>
          <w:sz w:val="22"/>
          <w:szCs w:val="22"/>
          <w:lang w:eastAsia="ko-KR"/>
          <w14:ligatures w14:val="standardContextual"/>
        </w:rPr>
      </w:pPr>
      <w:r>
        <w:rPr>
          <w:noProof/>
        </w:rPr>
        <w:t>6.8.9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_Toc185509850 \h </w:instrText>
      </w:r>
      <w:r>
        <w:rPr>
          <w:noProof/>
        </w:rPr>
      </w:r>
      <w:r>
        <w:rPr>
          <w:noProof/>
        </w:rPr>
        <w:fldChar w:fldCharType="separate"/>
      </w:r>
      <w:r>
        <w:rPr>
          <w:noProof/>
        </w:rPr>
        <w:t>180</w:t>
      </w:r>
      <w:r>
        <w:rPr>
          <w:noProof/>
        </w:rPr>
        <w:fldChar w:fldCharType="end"/>
      </w:r>
    </w:p>
    <w:p w14:paraId="5EA87F31" w14:textId="371A7FD8"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lang w:eastAsia="zh-CN"/>
        </w:rPr>
        <w:t>7</w:t>
      </w:r>
      <w:r>
        <w:rPr>
          <w:rFonts w:asciiTheme="minorHAnsi" w:eastAsiaTheme="minorEastAsia" w:hAnsiTheme="minorHAnsi" w:cstheme="minorBidi"/>
          <w:noProof/>
          <w:kern w:val="2"/>
          <w:szCs w:val="22"/>
          <w:lang w:eastAsia="ko-KR"/>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_Toc185509851 \h </w:instrText>
      </w:r>
      <w:r>
        <w:rPr>
          <w:noProof/>
        </w:rPr>
      </w:r>
      <w:r>
        <w:rPr>
          <w:noProof/>
        </w:rPr>
        <w:fldChar w:fldCharType="separate"/>
      </w:r>
      <w:r>
        <w:rPr>
          <w:noProof/>
        </w:rPr>
        <w:t>181</w:t>
      </w:r>
      <w:r>
        <w:rPr>
          <w:noProof/>
        </w:rPr>
        <w:fldChar w:fldCharType="end"/>
      </w:r>
    </w:p>
    <w:p w14:paraId="0124674D" w14:textId="0B3E3C09"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_Toc185509852 \h </w:instrText>
      </w:r>
      <w:r>
        <w:rPr>
          <w:noProof/>
        </w:rPr>
      </w:r>
      <w:r>
        <w:rPr>
          <w:noProof/>
        </w:rPr>
        <w:fldChar w:fldCharType="separate"/>
      </w:r>
      <w:r>
        <w:rPr>
          <w:noProof/>
        </w:rPr>
        <w:t>181</w:t>
      </w:r>
      <w:r>
        <w:rPr>
          <w:noProof/>
        </w:rPr>
        <w:fldChar w:fldCharType="end"/>
      </w:r>
    </w:p>
    <w:p w14:paraId="6C9BA90C" w14:textId="4302507D" w:rsidR="002A527F" w:rsidRDefault="002A527F">
      <w:pPr>
        <w:pStyle w:val="TOC2"/>
        <w:rPr>
          <w:rFonts w:asciiTheme="minorHAnsi" w:eastAsiaTheme="minorEastAsia" w:hAnsiTheme="minorHAnsi" w:cstheme="minorBidi"/>
          <w:noProof/>
          <w:kern w:val="2"/>
          <w:sz w:val="22"/>
          <w:szCs w:val="22"/>
          <w:lang w:eastAsia="ko-KR"/>
          <w14:ligatures w14:val="standardContextual"/>
        </w:rPr>
      </w:pP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_Toc185509853 \h </w:instrText>
      </w:r>
      <w:r>
        <w:rPr>
          <w:noProof/>
        </w:rPr>
      </w:r>
      <w:r>
        <w:rPr>
          <w:noProof/>
        </w:rPr>
        <w:fldChar w:fldCharType="separate"/>
      </w:r>
      <w:r>
        <w:rPr>
          <w:noProof/>
        </w:rPr>
        <w:t>181</w:t>
      </w:r>
      <w:r>
        <w:rPr>
          <w:noProof/>
        </w:rPr>
        <w:fldChar w:fldCharType="end"/>
      </w:r>
    </w:p>
    <w:p w14:paraId="2AB1146B" w14:textId="6947D321" w:rsidR="002A527F" w:rsidRDefault="002A527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_Toc185509854 \h </w:instrText>
      </w:r>
      <w:r>
        <w:rPr>
          <w:noProof/>
        </w:rPr>
      </w:r>
      <w:r>
        <w:rPr>
          <w:noProof/>
        </w:rPr>
        <w:fldChar w:fldCharType="separate"/>
      </w:r>
      <w:r>
        <w:rPr>
          <w:noProof/>
        </w:rPr>
        <w:t>182</w:t>
      </w:r>
      <w:r>
        <w:rPr>
          <w:noProof/>
        </w:rPr>
        <w:fldChar w:fldCharType="end"/>
      </w:r>
    </w:p>
    <w:p w14:paraId="666910D4" w14:textId="206BF3A3"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_Toc185509855 \h </w:instrText>
      </w:r>
      <w:r>
        <w:rPr>
          <w:noProof/>
        </w:rPr>
      </w:r>
      <w:r>
        <w:rPr>
          <w:noProof/>
        </w:rPr>
        <w:fldChar w:fldCharType="separate"/>
      </w:r>
      <w:r>
        <w:rPr>
          <w:noProof/>
        </w:rPr>
        <w:t>182</w:t>
      </w:r>
      <w:r>
        <w:rPr>
          <w:noProof/>
        </w:rPr>
        <w:fldChar w:fldCharType="end"/>
      </w:r>
    </w:p>
    <w:p w14:paraId="67B78B8D" w14:textId="3DED5371"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UAE_C2OperationModeManagement API</w:t>
      </w:r>
      <w:r>
        <w:rPr>
          <w:noProof/>
        </w:rPr>
        <w:tab/>
      </w:r>
      <w:r>
        <w:rPr>
          <w:noProof/>
        </w:rPr>
        <w:fldChar w:fldCharType="begin" w:fldLock="1"/>
      </w:r>
      <w:r>
        <w:rPr>
          <w:noProof/>
        </w:rPr>
        <w:instrText xml:space="preserve"> PAGEREF _Toc185509856 \h </w:instrText>
      </w:r>
      <w:r>
        <w:rPr>
          <w:noProof/>
        </w:rPr>
      </w:r>
      <w:r>
        <w:rPr>
          <w:noProof/>
        </w:rPr>
        <w:fldChar w:fldCharType="separate"/>
      </w:r>
      <w:r>
        <w:rPr>
          <w:noProof/>
        </w:rPr>
        <w:t>183</w:t>
      </w:r>
      <w:r>
        <w:rPr>
          <w:noProof/>
        </w:rPr>
        <w:fldChar w:fldCharType="end"/>
      </w:r>
    </w:p>
    <w:p w14:paraId="077187B4" w14:textId="47B93F85"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UAE_RealtimeUAVStatus API</w:t>
      </w:r>
      <w:r>
        <w:rPr>
          <w:noProof/>
        </w:rPr>
        <w:tab/>
      </w:r>
      <w:r>
        <w:rPr>
          <w:noProof/>
        </w:rPr>
        <w:fldChar w:fldCharType="begin" w:fldLock="1"/>
      </w:r>
      <w:r>
        <w:rPr>
          <w:noProof/>
        </w:rPr>
        <w:instrText xml:space="preserve"> PAGEREF _Toc185509857 \h </w:instrText>
      </w:r>
      <w:r>
        <w:rPr>
          <w:noProof/>
        </w:rPr>
      </w:r>
      <w:r>
        <w:rPr>
          <w:noProof/>
        </w:rPr>
        <w:fldChar w:fldCharType="separate"/>
      </w:r>
      <w:r>
        <w:rPr>
          <w:noProof/>
        </w:rPr>
        <w:t>191</w:t>
      </w:r>
      <w:r>
        <w:rPr>
          <w:noProof/>
        </w:rPr>
        <w:fldChar w:fldCharType="end"/>
      </w:r>
    </w:p>
    <w:p w14:paraId="296FB1F3" w14:textId="2E96A95B"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UAE_ChangeUSSManagement API</w:t>
      </w:r>
      <w:r>
        <w:rPr>
          <w:noProof/>
        </w:rPr>
        <w:tab/>
      </w:r>
      <w:r>
        <w:rPr>
          <w:noProof/>
        </w:rPr>
        <w:fldChar w:fldCharType="begin" w:fldLock="1"/>
      </w:r>
      <w:r>
        <w:rPr>
          <w:noProof/>
        </w:rPr>
        <w:instrText xml:space="preserve"> PAGEREF _Toc185509858 \h </w:instrText>
      </w:r>
      <w:r>
        <w:rPr>
          <w:noProof/>
        </w:rPr>
      </w:r>
      <w:r>
        <w:rPr>
          <w:noProof/>
        </w:rPr>
        <w:fldChar w:fldCharType="separate"/>
      </w:r>
      <w:r>
        <w:rPr>
          <w:noProof/>
        </w:rPr>
        <w:t>196</w:t>
      </w:r>
      <w:r>
        <w:rPr>
          <w:noProof/>
        </w:rPr>
        <w:fldChar w:fldCharType="end"/>
      </w:r>
    </w:p>
    <w:p w14:paraId="3D0A7B8A" w14:textId="6D715DC9"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A.5</w:t>
      </w:r>
      <w:r>
        <w:rPr>
          <w:rFonts w:asciiTheme="minorHAnsi" w:eastAsiaTheme="minorEastAsia" w:hAnsiTheme="minorHAnsi" w:cstheme="minorBidi"/>
          <w:noProof/>
          <w:kern w:val="2"/>
          <w:szCs w:val="22"/>
          <w:lang w:eastAsia="ko-KR"/>
          <w14:ligatures w14:val="standardContextual"/>
        </w:rPr>
        <w:tab/>
      </w:r>
      <w:r>
        <w:rPr>
          <w:noProof/>
        </w:rPr>
        <w:t>UAE_DAASupport API</w:t>
      </w:r>
      <w:r>
        <w:rPr>
          <w:noProof/>
        </w:rPr>
        <w:tab/>
      </w:r>
      <w:r>
        <w:rPr>
          <w:noProof/>
        </w:rPr>
        <w:fldChar w:fldCharType="begin" w:fldLock="1"/>
      </w:r>
      <w:r>
        <w:rPr>
          <w:noProof/>
        </w:rPr>
        <w:instrText xml:space="preserve"> PAGEREF _Toc185509859 \h </w:instrText>
      </w:r>
      <w:r>
        <w:rPr>
          <w:noProof/>
        </w:rPr>
      </w:r>
      <w:r>
        <w:rPr>
          <w:noProof/>
        </w:rPr>
        <w:fldChar w:fldCharType="separate"/>
      </w:r>
      <w:r>
        <w:rPr>
          <w:noProof/>
        </w:rPr>
        <w:t>205</w:t>
      </w:r>
      <w:r>
        <w:rPr>
          <w:noProof/>
        </w:rPr>
        <w:fldChar w:fldCharType="end"/>
      </w:r>
    </w:p>
    <w:p w14:paraId="563222D1" w14:textId="0EFBF40B"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A.6</w:t>
      </w:r>
      <w:r>
        <w:rPr>
          <w:rFonts w:asciiTheme="minorHAnsi" w:eastAsiaTheme="minorEastAsia" w:hAnsiTheme="minorHAnsi" w:cstheme="minorBidi"/>
          <w:noProof/>
          <w:kern w:val="2"/>
          <w:szCs w:val="22"/>
          <w:lang w:eastAsia="ko-KR"/>
          <w14:ligatures w14:val="standardContextual"/>
        </w:rPr>
        <w:tab/>
      </w:r>
      <w:r>
        <w:rPr>
          <w:noProof/>
        </w:rPr>
        <w:t>UAE_UAVDynamicInfo API</w:t>
      </w:r>
      <w:r>
        <w:rPr>
          <w:noProof/>
        </w:rPr>
        <w:tab/>
      </w:r>
      <w:r>
        <w:rPr>
          <w:noProof/>
        </w:rPr>
        <w:fldChar w:fldCharType="begin" w:fldLock="1"/>
      </w:r>
      <w:r>
        <w:rPr>
          <w:noProof/>
        </w:rPr>
        <w:instrText xml:space="preserve"> PAGEREF _Toc185509860 \h </w:instrText>
      </w:r>
      <w:r>
        <w:rPr>
          <w:noProof/>
        </w:rPr>
      </w:r>
      <w:r>
        <w:rPr>
          <w:noProof/>
        </w:rPr>
        <w:fldChar w:fldCharType="separate"/>
      </w:r>
      <w:r>
        <w:rPr>
          <w:noProof/>
        </w:rPr>
        <w:t>214</w:t>
      </w:r>
      <w:r>
        <w:rPr>
          <w:noProof/>
        </w:rPr>
        <w:fldChar w:fldCharType="end"/>
      </w:r>
    </w:p>
    <w:p w14:paraId="5C6E82EB" w14:textId="640A453B"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A.7</w:t>
      </w:r>
      <w:r>
        <w:rPr>
          <w:rFonts w:asciiTheme="minorHAnsi" w:eastAsiaTheme="minorEastAsia" w:hAnsiTheme="minorHAnsi" w:cstheme="minorBidi"/>
          <w:noProof/>
          <w:kern w:val="2"/>
          <w:szCs w:val="22"/>
          <w:lang w:eastAsia="ko-KR"/>
          <w14:ligatures w14:val="standardContextual"/>
        </w:rPr>
        <w:tab/>
      </w:r>
      <w:r>
        <w:rPr>
          <w:noProof/>
        </w:rPr>
        <w:t>UAE_FlightPathMonitoring API</w:t>
      </w:r>
      <w:r>
        <w:rPr>
          <w:noProof/>
        </w:rPr>
        <w:tab/>
      </w:r>
      <w:r>
        <w:rPr>
          <w:noProof/>
        </w:rPr>
        <w:fldChar w:fldCharType="begin" w:fldLock="1"/>
      </w:r>
      <w:r>
        <w:rPr>
          <w:noProof/>
        </w:rPr>
        <w:instrText xml:space="preserve"> PAGEREF _Toc185509861 \h </w:instrText>
      </w:r>
      <w:r>
        <w:rPr>
          <w:noProof/>
        </w:rPr>
      </w:r>
      <w:r>
        <w:rPr>
          <w:noProof/>
        </w:rPr>
        <w:fldChar w:fldCharType="separate"/>
      </w:r>
      <w:r>
        <w:rPr>
          <w:noProof/>
        </w:rPr>
        <w:t>220</w:t>
      </w:r>
      <w:r>
        <w:rPr>
          <w:noProof/>
        </w:rPr>
        <w:fldChar w:fldCharType="end"/>
      </w:r>
    </w:p>
    <w:p w14:paraId="16A146CB" w14:textId="061AF397"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A.8</w:t>
      </w:r>
      <w:r>
        <w:rPr>
          <w:rFonts w:asciiTheme="minorHAnsi" w:eastAsiaTheme="minorEastAsia" w:hAnsiTheme="minorHAnsi" w:cstheme="minorBidi"/>
          <w:noProof/>
          <w:kern w:val="2"/>
          <w:szCs w:val="22"/>
          <w:lang w:eastAsia="ko-KR"/>
          <w14:ligatures w14:val="standardContextual"/>
        </w:rPr>
        <w:tab/>
      </w:r>
      <w:r>
        <w:rPr>
          <w:noProof/>
        </w:rPr>
        <w:t>UAE_FlightRouteSupport API</w:t>
      </w:r>
      <w:r>
        <w:rPr>
          <w:noProof/>
        </w:rPr>
        <w:tab/>
      </w:r>
      <w:r>
        <w:rPr>
          <w:noProof/>
        </w:rPr>
        <w:fldChar w:fldCharType="begin" w:fldLock="1"/>
      </w:r>
      <w:r>
        <w:rPr>
          <w:noProof/>
        </w:rPr>
        <w:instrText xml:space="preserve"> PAGEREF _Toc185509862 \h </w:instrText>
      </w:r>
      <w:r>
        <w:rPr>
          <w:noProof/>
        </w:rPr>
      </w:r>
      <w:r>
        <w:rPr>
          <w:noProof/>
        </w:rPr>
        <w:fldChar w:fldCharType="separate"/>
      </w:r>
      <w:r>
        <w:rPr>
          <w:noProof/>
        </w:rPr>
        <w:t>229</w:t>
      </w:r>
      <w:r>
        <w:rPr>
          <w:noProof/>
        </w:rPr>
        <w:fldChar w:fldCharType="end"/>
      </w:r>
    </w:p>
    <w:p w14:paraId="44258FEB" w14:textId="27E5C4C2"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A.9</w:t>
      </w:r>
      <w:r>
        <w:rPr>
          <w:rFonts w:asciiTheme="minorHAnsi" w:eastAsiaTheme="minorEastAsia" w:hAnsiTheme="minorHAnsi" w:cstheme="minorBidi"/>
          <w:noProof/>
          <w:kern w:val="2"/>
          <w:szCs w:val="22"/>
          <w:lang w:eastAsia="ko-KR"/>
          <w14:ligatures w14:val="standardContextual"/>
        </w:rPr>
        <w:tab/>
      </w:r>
      <w:r>
        <w:rPr>
          <w:noProof/>
        </w:rPr>
        <w:t>UAE_NTZManagement API</w:t>
      </w:r>
      <w:r>
        <w:rPr>
          <w:noProof/>
        </w:rPr>
        <w:tab/>
      </w:r>
      <w:r>
        <w:rPr>
          <w:noProof/>
        </w:rPr>
        <w:fldChar w:fldCharType="begin" w:fldLock="1"/>
      </w:r>
      <w:r>
        <w:rPr>
          <w:noProof/>
        </w:rPr>
        <w:instrText xml:space="preserve"> PAGEREF _Toc185509863 \h </w:instrText>
      </w:r>
      <w:r>
        <w:rPr>
          <w:noProof/>
        </w:rPr>
      </w:r>
      <w:r>
        <w:rPr>
          <w:noProof/>
        </w:rPr>
        <w:fldChar w:fldCharType="separate"/>
      </w:r>
      <w:r>
        <w:rPr>
          <w:noProof/>
        </w:rPr>
        <w:t>232</w:t>
      </w:r>
      <w:r>
        <w:rPr>
          <w:noProof/>
        </w:rPr>
        <w:fldChar w:fldCharType="end"/>
      </w:r>
    </w:p>
    <w:p w14:paraId="700F10B8" w14:textId="3546BA47" w:rsidR="002A527F" w:rsidRDefault="002A527F">
      <w:pPr>
        <w:pStyle w:val="TOC8"/>
        <w:rPr>
          <w:rFonts w:asciiTheme="minorHAnsi" w:eastAsiaTheme="minorEastAsia" w:hAnsiTheme="minorHAnsi" w:cstheme="minorBidi"/>
          <w:b w:val="0"/>
          <w:noProof/>
          <w:kern w:val="2"/>
          <w:szCs w:val="22"/>
          <w:lang w:eastAsia="ko-KR"/>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_Toc185509864 \h </w:instrText>
      </w:r>
      <w:r>
        <w:rPr>
          <w:noProof/>
        </w:rPr>
      </w:r>
      <w:r>
        <w:rPr>
          <w:noProof/>
        </w:rPr>
        <w:fldChar w:fldCharType="separate"/>
      </w:r>
      <w:r>
        <w:rPr>
          <w:noProof/>
        </w:rPr>
        <w:t>241</w:t>
      </w:r>
      <w:r>
        <w:rPr>
          <w:noProof/>
        </w:rPr>
        <w:fldChar w:fldCharType="end"/>
      </w:r>
    </w:p>
    <w:p w14:paraId="0D0167B2" w14:textId="4CD2A23F"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_Toc185509865 \h </w:instrText>
      </w:r>
      <w:r>
        <w:rPr>
          <w:noProof/>
        </w:rPr>
      </w:r>
      <w:r>
        <w:rPr>
          <w:noProof/>
        </w:rPr>
        <w:fldChar w:fldCharType="separate"/>
      </w:r>
      <w:r>
        <w:rPr>
          <w:noProof/>
        </w:rPr>
        <w:t>241</w:t>
      </w:r>
      <w:r>
        <w:rPr>
          <w:noProof/>
        </w:rPr>
        <w:fldChar w:fldCharType="end"/>
      </w:r>
    </w:p>
    <w:p w14:paraId="09F3CD17" w14:textId="4BB4EF12"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UAE_C2OperationModeManagement API</w:t>
      </w:r>
      <w:r>
        <w:rPr>
          <w:noProof/>
        </w:rPr>
        <w:tab/>
      </w:r>
      <w:r>
        <w:rPr>
          <w:noProof/>
        </w:rPr>
        <w:fldChar w:fldCharType="begin" w:fldLock="1"/>
      </w:r>
      <w:r>
        <w:rPr>
          <w:noProof/>
        </w:rPr>
        <w:instrText xml:space="preserve"> PAGEREF _Toc185509866 \h </w:instrText>
      </w:r>
      <w:r>
        <w:rPr>
          <w:noProof/>
        </w:rPr>
      </w:r>
      <w:r>
        <w:rPr>
          <w:noProof/>
        </w:rPr>
        <w:fldChar w:fldCharType="separate"/>
      </w:r>
      <w:r>
        <w:rPr>
          <w:noProof/>
        </w:rPr>
        <w:t>241</w:t>
      </w:r>
      <w:r>
        <w:rPr>
          <w:noProof/>
        </w:rPr>
        <w:fldChar w:fldCharType="end"/>
      </w:r>
    </w:p>
    <w:p w14:paraId="690FB263" w14:textId="04B77CD3"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B.3</w:t>
      </w:r>
      <w:r>
        <w:rPr>
          <w:rFonts w:asciiTheme="minorHAnsi" w:eastAsiaTheme="minorEastAsia" w:hAnsiTheme="minorHAnsi" w:cstheme="minorBidi"/>
          <w:noProof/>
          <w:kern w:val="2"/>
          <w:szCs w:val="22"/>
          <w:lang w:eastAsia="ko-KR"/>
          <w14:ligatures w14:val="standardContextual"/>
        </w:rPr>
        <w:tab/>
      </w:r>
      <w:r>
        <w:rPr>
          <w:noProof/>
        </w:rPr>
        <w:t>UAE_RealtimeUAVStatus API</w:t>
      </w:r>
      <w:r>
        <w:rPr>
          <w:noProof/>
        </w:rPr>
        <w:tab/>
      </w:r>
      <w:r>
        <w:rPr>
          <w:noProof/>
        </w:rPr>
        <w:fldChar w:fldCharType="begin" w:fldLock="1"/>
      </w:r>
      <w:r>
        <w:rPr>
          <w:noProof/>
        </w:rPr>
        <w:instrText xml:space="preserve"> PAGEREF _Toc185509867 \h </w:instrText>
      </w:r>
      <w:r>
        <w:rPr>
          <w:noProof/>
        </w:rPr>
      </w:r>
      <w:r>
        <w:rPr>
          <w:noProof/>
        </w:rPr>
        <w:fldChar w:fldCharType="separate"/>
      </w:r>
      <w:r>
        <w:rPr>
          <w:noProof/>
        </w:rPr>
        <w:t>241</w:t>
      </w:r>
      <w:r>
        <w:rPr>
          <w:noProof/>
        </w:rPr>
        <w:fldChar w:fldCharType="end"/>
      </w:r>
    </w:p>
    <w:p w14:paraId="1A3B614D" w14:textId="2F777A85"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B.4</w:t>
      </w:r>
      <w:r>
        <w:rPr>
          <w:rFonts w:asciiTheme="minorHAnsi" w:eastAsiaTheme="minorEastAsia" w:hAnsiTheme="minorHAnsi" w:cstheme="minorBidi"/>
          <w:noProof/>
          <w:kern w:val="2"/>
          <w:szCs w:val="22"/>
          <w:lang w:eastAsia="ko-KR"/>
          <w14:ligatures w14:val="standardContextual"/>
        </w:rPr>
        <w:tab/>
      </w:r>
      <w:r>
        <w:rPr>
          <w:noProof/>
        </w:rPr>
        <w:t>UAE_ChangeUSSManagement API</w:t>
      </w:r>
      <w:r>
        <w:rPr>
          <w:noProof/>
        </w:rPr>
        <w:tab/>
      </w:r>
      <w:r>
        <w:rPr>
          <w:noProof/>
        </w:rPr>
        <w:fldChar w:fldCharType="begin" w:fldLock="1"/>
      </w:r>
      <w:r>
        <w:rPr>
          <w:noProof/>
        </w:rPr>
        <w:instrText xml:space="preserve"> PAGEREF _Toc185509868 \h </w:instrText>
      </w:r>
      <w:r>
        <w:rPr>
          <w:noProof/>
        </w:rPr>
      </w:r>
      <w:r>
        <w:rPr>
          <w:noProof/>
        </w:rPr>
        <w:fldChar w:fldCharType="separate"/>
      </w:r>
      <w:r>
        <w:rPr>
          <w:noProof/>
        </w:rPr>
        <w:t>241</w:t>
      </w:r>
      <w:r>
        <w:rPr>
          <w:noProof/>
        </w:rPr>
        <w:fldChar w:fldCharType="end"/>
      </w:r>
    </w:p>
    <w:p w14:paraId="73107893" w14:textId="29D0CCE5"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B.5</w:t>
      </w:r>
      <w:r>
        <w:rPr>
          <w:rFonts w:asciiTheme="minorHAnsi" w:eastAsiaTheme="minorEastAsia" w:hAnsiTheme="minorHAnsi" w:cstheme="minorBidi"/>
          <w:noProof/>
          <w:kern w:val="2"/>
          <w:szCs w:val="22"/>
          <w:lang w:eastAsia="ko-KR"/>
          <w14:ligatures w14:val="standardContextual"/>
        </w:rPr>
        <w:tab/>
      </w:r>
      <w:r>
        <w:rPr>
          <w:noProof/>
        </w:rPr>
        <w:t>UAE_DAASupport API</w:t>
      </w:r>
      <w:r>
        <w:rPr>
          <w:noProof/>
        </w:rPr>
        <w:tab/>
      </w:r>
      <w:r>
        <w:rPr>
          <w:noProof/>
        </w:rPr>
        <w:fldChar w:fldCharType="begin" w:fldLock="1"/>
      </w:r>
      <w:r>
        <w:rPr>
          <w:noProof/>
        </w:rPr>
        <w:instrText xml:space="preserve"> PAGEREF _Toc185509869 \h </w:instrText>
      </w:r>
      <w:r>
        <w:rPr>
          <w:noProof/>
        </w:rPr>
      </w:r>
      <w:r>
        <w:rPr>
          <w:noProof/>
        </w:rPr>
        <w:fldChar w:fldCharType="separate"/>
      </w:r>
      <w:r>
        <w:rPr>
          <w:noProof/>
        </w:rPr>
        <w:t>241</w:t>
      </w:r>
      <w:r>
        <w:rPr>
          <w:noProof/>
        </w:rPr>
        <w:fldChar w:fldCharType="end"/>
      </w:r>
    </w:p>
    <w:p w14:paraId="59EE82AE" w14:textId="28D45E3C"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B.6</w:t>
      </w:r>
      <w:r>
        <w:rPr>
          <w:rFonts w:asciiTheme="minorHAnsi" w:eastAsiaTheme="minorEastAsia" w:hAnsiTheme="minorHAnsi" w:cstheme="minorBidi"/>
          <w:noProof/>
          <w:kern w:val="2"/>
          <w:szCs w:val="22"/>
          <w:lang w:eastAsia="ko-KR"/>
          <w14:ligatures w14:val="standardContextual"/>
        </w:rPr>
        <w:tab/>
      </w:r>
      <w:r>
        <w:rPr>
          <w:noProof/>
        </w:rPr>
        <w:t>UAE_UAVDynamicInfo API</w:t>
      </w:r>
      <w:r>
        <w:rPr>
          <w:noProof/>
        </w:rPr>
        <w:tab/>
      </w:r>
      <w:r>
        <w:rPr>
          <w:noProof/>
        </w:rPr>
        <w:fldChar w:fldCharType="begin" w:fldLock="1"/>
      </w:r>
      <w:r>
        <w:rPr>
          <w:noProof/>
        </w:rPr>
        <w:instrText xml:space="preserve"> PAGEREF _Toc185509870 \h </w:instrText>
      </w:r>
      <w:r>
        <w:rPr>
          <w:noProof/>
        </w:rPr>
      </w:r>
      <w:r>
        <w:rPr>
          <w:noProof/>
        </w:rPr>
        <w:fldChar w:fldCharType="separate"/>
      </w:r>
      <w:r>
        <w:rPr>
          <w:noProof/>
        </w:rPr>
        <w:t>242</w:t>
      </w:r>
      <w:r>
        <w:rPr>
          <w:noProof/>
        </w:rPr>
        <w:fldChar w:fldCharType="end"/>
      </w:r>
    </w:p>
    <w:p w14:paraId="2E1840FA" w14:textId="4A9DA030"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B.7</w:t>
      </w:r>
      <w:r>
        <w:rPr>
          <w:rFonts w:asciiTheme="minorHAnsi" w:eastAsiaTheme="minorEastAsia" w:hAnsiTheme="minorHAnsi" w:cstheme="minorBidi"/>
          <w:noProof/>
          <w:kern w:val="2"/>
          <w:szCs w:val="22"/>
          <w:lang w:eastAsia="ko-KR"/>
          <w14:ligatures w14:val="standardContextual"/>
        </w:rPr>
        <w:tab/>
      </w:r>
      <w:r>
        <w:rPr>
          <w:noProof/>
        </w:rPr>
        <w:t>UAE_FlightPathMonitoring API</w:t>
      </w:r>
      <w:r>
        <w:rPr>
          <w:noProof/>
        </w:rPr>
        <w:tab/>
      </w:r>
      <w:r>
        <w:rPr>
          <w:noProof/>
        </w:rPr>
        <w:fldChar w:fldCharType="begin" w:fldLock="1"/>
      </w:r>
      <w:r>
        <w:rPr>
          <w:noProof/>
        </w:rPr>
        <w:instrText xml:space="preserve"> PAGEREF _Toc185509871 \h </w:instrText>
      </w:r>
      <w:r>
        <w:rPr>
          <w:noProof/>
        </w:rPr>
      </w:r>
      <w:r>
        <w:rPr>
          <w:noProof/>
        </w:rPr>
        <w:fldChar w:fldCharType="separate"/>
      </w:r>
      <w:r>
        <w:rPr>
          <w:noProof/>
        </w:rPr>
        <w:t>243</w:t>
      </w:r>
      <w:r>
        <w:rPr>
          <w:noProof/>
        </w:rPr>
        <w:fldChar w:fldCharType="end"/>
      </w:r>
    </w:p>
    <w:p w14:paraId="738182A5" w14:textId="19FA224D"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B.8</w:t>
      </w:r>
      <w:r>
        <w:rPr>
          <w:rFonts w:asciiTheme="minorHAnsi" w:eastAsiaTheme="minorEastAsia" w:hAnsiTheme="minorHAnsi" w:cstheme="minorBidi"/>
          <w:noProof/>
          <w:kern w:val="2"/>
          <w:szCs w:val="22"/>
          <w:lang w:eastAsia="ko-KR"/>
          <w14:ligatures w14:val="standardContextual"/>
        </w:rPr>
        <w:tab/>
      </w:r>
      <w:r>
        <w:rPr>
          <w:noProof/>
        </w:rPr>
        <w:t>UAE_FlightRouteSupport API</w:t>
      </w:r>
      <w:r>
        <w:rPr>
          <w:noProof/>
        </w:rPr>
        <w:tab/>
      </w:r>
      <w:r>
        <w:rPr>
          <w:noProof/>
        </w:rPr>
        <w:fldChar w:fldCharType="begin" w:fldLock="1"/>
      </w:r>
      <w:r>
        <w:rPr>
          <w:noProof/>
        </w:rPr>
        <w:instrText xml:space="preserve"> PAGEREF _Toc185509872 \h </w:instrText>
      </w:r>
      <w:r>
        <w:rPr>
          <w:noProof/>
        </w:rPr>
      </w:r>
      <w:r>
        <w:rPr>
          <w:noProof/>
        </w:rPr>
        <w:fldChar w:fldCharType="separate"/>
      </w:r>
      <w:r>
        <w:rPr>
          <w:noProof/>
        </w:rPr>
        <w:t>244</w:t>
      </w:r>
      <w:r>
        <w:rPr>
          <w:noProof/>
        </w:rPr>
        <w:fldChar w:fldCharType="end"/>
      </w:r>
    </w:p>
    <w:p w14:paraId="4A7DED40" w14:textId="602D667A" w:rsidR="002A527F" w:rsidRDefault="002A527F">
      <w:pPr>
        <w:pStyle w:val="TOC1"/>
        <w:rPr>
          <w:rFonts w:asciiTheme="minorHAnsi" w:eastAsiaTheme="minorEastAsia" w:hAnsiTheme="minorHAnsi" w:cstheme="minorBidi"/>
          <w:noProof/>
          <w:kern w:val="2"/>
          <w:szCs w:val="22"/>
          <w:lang w:eastAsia="ko-KR"/>
          <w14:ligatures w14:val="standardContextual"/>
        </w:rPr>
      </w:pPr>
      <w:r>
        <w:rPr>
          <w:noProof/>
        </w:rPr>
        <w:t>B.9</w:t>
      </w:r>
      <w:r>
        <w:rPr>
          <w:rFonts w:asciiTheme="minorHAnsi" w:eastAsiaTheme="minorEastAsia" w:hAnsiTheme="minorHAnsi" w:cstheme="minorBidi"/>
          <w:noProof/>
          <w:kern w:val="2"/>
          <w:szCs w:val="22"/>
          <w:lang w:eastAsia="ko-KR"/>
          <w14:ligatures w14:val="standardContextual"/>
        </w:rPr>
        <w:tab/>
      </w:r>
      <w:r>
        <w:rPr>
          <w:noProof/>
        </w:rPr>
        <w:t>UAE_NTZManagement API</w:t>
      </w:r>
      <w:r>
        <w:rPr>
          <w:noProof/>
        </w:rPr>
        <w:tab/>
      </w:r>
      <w:r>
        <w:rPr>
          <w:noProof/>
        </w:rPr>
        <w:fldChar w:fldCharType="begin" w:fldLock="1"/>
      </w:r>
      <w:r>
        <w:rPr>
          <w:noProof/>
        </w:rPr>
        <w:instrText xml:space="preserve"> PAGEREF _Toc185509873 \h </w:instrText>
      </w:r>
      <w:r>
        <w:rPr>
          <w:noProof/>
        </w:rPr>
      </w:r>
      <w:r>
        <w:rPr>
          <w:noProof/>
        </w:rPr>
        <w:fldChar w:fldCharType="separate"/>
      </w:r>
      <w:r>
        <w:rPr>
          <w:noProof/>
        </w:rPr>
        <w:t>245</w:t>
      </w:r>
      <w:r>
        <w:rPr>
          <w:noProof/>
        </w:rPr>
        <w:fldChar w:fldCharType="end"/>
      </w:r>
    </w:p>
    <w:p w14:paraId="5C038D16" w14:textId="419125F6" w:rsidR="002A527F" w:rsidRDefault="002A527F">
      <w:pPr>
        <w:pStyle w:val="TOC8"/>
        <w:rPr>
          <w:rFonts w:asciiTheme="minorHAnsi" w:eastAsiaTheme="minorEastAsia" w:hAnsiTheme="minorHAnsi" w:cstheme="minorBidi"/>
          <w:b w:val="0"/>
          <w:noProof/>
          <w:kern w:val="2"/>
          <w:szCs w:val="22"/>
          <w:lang w:eastAsia="ko-KR"/>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_Toc185509874 \h </w:instrText>
      </w:r>
      <w:r>
        <w:rPr>
          <w:noProof/>
        </w:rPr>
      </w:r>
      <w:r>
        <w:rPr>
          <w:noProof/>
        </w:rPr>
        <w:fldChar w:fldCharType="separate"/>
      </w:r>
      <w:r>
        <w:rPr>
          <w:noProof/>
        </w:rPr>
        <w:t>246</w:t>
      </w:r>
      <w:r>
        <w:rPr>
          <w:noProof/>
        </w:rPr>
        <w:fldChar w:fldCharType="end"/>
      </w:r>
    </w:p>
    <w:p w14:paraId="7F0B2BF3" w14:textId="0F4860DC"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10" w:name="foreword"/>
      <w:bookmarkStart w:id="11" w:name="_Toc2086433"/>
      <w:bookmarkStart w:id="12" w:name="_Toc35971368"/>
      <w:bookmarkStart w:id="13" w:name="_Toc96843318"/>
      <w:bookmarkStart w:id="14" w:name="_Toc96844293"/>
      <w:bookmarkStart w:id="15" w:name="_Toc100739866"/>
      <w:bookmarkStart w:id="16" w:name="_Toc133408788"/>
      <w:bookmarkStart w:id="17" w:name="_Toc160452594"/>
      <w:bookmarkStart w:id="18" w:name="_Toc164869522"/>
      <w:bookmarkStart w:id="19" w:name="_Toc175350486"/>
      <w:bookmarkStart w:id="20" w:name="_Toc180146423"/>
      <w:bookmarkStart w:id="21" w:name="_Toc180248921"/>
      <w:bookmarkStart w:id="22" w:name="_Toc183378862"/>
      <w:bookmarkStart w:id="23" w:name="_Toc185509294"/>
      <w:bookmarkEnd w:id="10"/>
      <w:r w:rsidRPr="009131CE">
        <w:rPr>
          <w:lang w:val="en-US"/>
        </w:rPr>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p>
    <w:p w14:paraId="64445196" w14:textId="77777777" w:rsidR="00CE57B7" w:rsidRPr="009131CE" w:rsidRDefault="003319AF">
      <w:pPr>
        <w:rPr>
          <w:lang w:val="en-US"/>
        </w:rPr>
      </w:pPr>
      <w:r w:rsidRPr="009131CE">
        <w:rPr>
          <w:lang w:val="en-US"/>
        </w:rPr>
        <w:t xml:space="preserve">This Technical </w:t>
      </w:r>
      <w:bookmarkStart w:id="24" w:name="spectype3"/>
      <w:r w:rsidRPr="009131CE">
        <w:rPr>
          <w:lang w:val="en-US"/>
        </w:rPr>
        <w:t>Specification</w:t>
      </w:r>
      <w:bookmarkEnd w:id="24"/>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5" w:name="introduction"/>
      <w:bookmarkEnd w:id="25"/>
      <w:r>
        <w:br w:type="page"/>
      </w:r>
      <w:bookmarkStart w:id="26" w:name="_Toc510696578"/>
      <w:bookmarkStart w:id="27" w:name="_Toc35971370"/>
      <w:bookmarkStart w:id="28" w:name="_Toc96843319"/>
      <w:bookmarkStart w:id="29" w:name="_Toc96844294"/>
      <w:bookmarkStart w:id="30" w:name="_Toc100739867"/>
      <w:bookmarkStart w:id="31" w:name="_Toc133408789"/>
      <w:bookmarkStart w:id="32" w:name="_Toc160452595"/>
      <w:bookmarkStart w:id="33" w:name="_Toc164869523"/>
      <w:bookmarkStart w:id="34" w:name="_Toc175350487"/>
      <w:bookmarkStart w:id="35" w:name="_Toc180146424"/>
      <w:bookmarkStart w:id="36" w:name="_Toc180248922"/>
      <w:bookmarkStart w:id="37" w:name="_Toc183378863"/>
      <w:bookmarkStart w:id="38" w:name="_Toc185509295"/>
      <w:r>
        <w:lastRenderedPageBreak/>
        <w:t>1</w:t>
      </w:r>
      <w:r>
        <w:tab/>
        <w:t>Scope</w:t>
      </w:r>
      <w:bookmarkEnd w:id="26"/>
      <w:bookmarkEnd w:id="27"/>
      <w:bookmarkEnd w:id="28"/>
      <w:bookmarkEnd w:id="29"/>
      <w:bookmarkEnd w:id="30"/>
      <w:bookmarkEnd w:id="31"/>
      <w:bookmarkEnd w:id="32"/>
      <w:bookmarkEnd w:id="33"/>
      <w:bookmarkEnd w:id="34"/>
      <w:bookmarkEnd w:id="35"/>
      <w:bookmarkEnd w:id="36"/>
      <w:bookmarkEnd w:id="37"/>
      <w:bookmarkEnd w:id="38"/>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9" w:name="_Toc510696579"/>
      <w:bookmarkStart w:id="40" w:name="_Toc35971371"/>
      <w:bookmarkStart w:id="41" w:name="_Toc96843320"/>
      <w:bookmarkStart w:id="42" w:name="_Toc96844295"/>
      <w:bookmarkStart w:id="43" w:name="_Toc100739868"/>
      <w:bookmarkStart w:id="44" w:name="_Toc133408790"/>
      <w:bookmarkStart w:id="45" w:name="_Toc160452596"/>
      <w:bookmarkStart w:id="46" w:name="_Toc164869524"/>
      <w:bookmarkStart w:id="47" w:name="_Toc175350488"/>
      <w:bookmarkStart w:id="48" w:name="_Toc180146425"/>
      <w:bookmarkStart w:id="49" w:name="_Toc180248923"/>
      <w:bookmarkStart w:id="50" w:name="_Toc183378864"/>
      <w:bookmarkStart w:id="51" w:name="_Toc185509296"/>
      <w:r>
        <w:t>2</w:t>
      </w:r>
      <w:r>
        <w:tab/>
        <w:t>References</w:t>
      </w:r>
      <w:bookmarkEnd w:id="39"/>
      <w:bookmarkEnd w:id="40"/>
      <w:bookmarkEnd w:id="41"/>
      <w:bookmarkEnd w:id="42"/>
      <w:bookmarkEnd w:id="43"/>
      <w:bookmarkEnd w:id="44"/>
      <w:bookmarkEnd w:id="45"/>
      <w:bookmarkEnd w:id="46"/>
      <w:bookmarkEnd w:id="47"/>
      <w:bookmarkEnd w:id="48"/>
      <w:bookmarkEnd w:id="49"/>
      <w:bookmarkEnd w:id="50"/>
      <w:bookmarkEnd w:id="51"/>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2" w:name="OLE_LINK1"/>
      <w:bookmarkStart w:id="53" w:name="OLE_LINK2"/>
      <w:bookmarkStart w:id="54" w:name="OLE_LINK3"/>
      <w:bookmarkStart w:id="55"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2"/>
    <w:bookmarkEnd w:id="53"/>
    <w:bookmarkEnd w:id="54"/>
    <w:bookmarkEnd w:id="55"/>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6" w:name="_Toc510696580"/>
      <w:bookmarkStart w:id="57"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58" w:name="_Hlk506360308"/>
      <w:r>
        <w:t>Common API Framework for 3GPP Northbound APIs</w:t>
      </w:r>
      <w:bookmarkEnd w:id="58"/>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59" w:name="_Toc96843321"/>
      <w:bookmarkStart w:id="60" w:name="_Toc96844296"/>
      <w:bookmarkStart w:id="61" w:name="_Toc100739869"/>
      <w:bookmarkStart w:id="62"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3" w:name="_Toc160452597"/>
      <w:bookmarkStart w:id="64"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65" w:name="_Toc175350489"/>
      <w:bookmarkStart w:id="66" w:name="_Toc180146426"/>
      <w:bookmarkStart w:id="67" w:name="_Toc180248924"/>
      <w:bookmarkStart w:id="68" w:name="_Toc183378865"/>
      <w:bookmarkStart w:id="69" w:name="_Toc185509297"/>
      <w:r>
        <w:lastRenderedPageBreak/>
        <w:t>3</w:t>
      </w:r>
      <w:r>
        <w:tab/>
        <w:t>Definitions, symbols and abbreviations</w:t>
      </w:r>
      <w:bookmarkEnd w:id="56"/>
      <w:bookmarkEnd w:id="57"/>
      <w:bookmarkEnd w:id="59"/>
      <w:bookmarkEnd w:id="60"/>
      <w:bookmarkEnd w:id="61"/>
      <w:bookmarkEnd w:id="62"/>
      <w:bookmarkEnd w:id="63"/>
      <w:bookmarkEnd w:id="64"/>
      <w:bookmarkEnd w:id="65"/>
      <w:bookmarkEnd w:id="66"/>
      <w:bookmarkEnd w:id="67"/>
      <w:bookmarkEnd w:id="68"/>
      <w:bookmarkEnd w:id="69"/>
    </w:p>
    <w:p w14:paraId="7E32FB82" w14:textId="77777777" w:rsidR="00CE57B7" w:rsidRDefault="003319AF">
      <w:pPr>
        <w:pStyle w:val="Heading2"/>
      </w:pPr>
      <w:bookmarkStart w:id="70" w:name="_Toc510696581"/>
      <w:bookmarkStart w:id="71" w:name="_Toc35971373"/>
      <w:bookmarkStart w:id="72" w:name="_Toc96843322"/>
      <w:bookmarkStart w:id="73" w:name="_Toc96844297"/>
      <w:bookmarkStart w:id="74" w:name="_Toc100739870"/>
      <w:bookmarkStart w:id="75" w:name="_Toc133408792"/>
      <w:bookmarkStart w:id="76" w:name="_Toc160452598"/>
      <w:bookmarkStart w:id="77" w:name="_Toc164869526"/>
      <w:bookmarkStart w:id="78" w:name="_Toc175350490"/>
      <w:bookmarkStart w:id="79" w:name="_Toc180146427"/>
      <w:bookmarkStart w:id="80" w:name="_Toc180248925"/>
      <w:bookmarkStart w:id="81" w:name="_Toc183378866"/>
      <w:bookmarkStart w:id="82" w:name="_Toc185509298"/>
      <w:r>
        <w:t>3.1</w:t>
      </w:r>
      <w:r>
        <w:tab/>
        <w:t>Definitions</w:t>
      </w:r>
      <w:bookmarkEnd w:id="70"/>
      <w:bookmarkEnd w:id="71"/>
      <w:bookmarkEnd w:id="72"/>
      <w:bookmarkEnd w:id="73"/>
      <w:bookmarkEnd w:id="74"/>
      <w:bookmarkEnd w:id="75"/>
      <w:bookmarkEnd w:id="76"/>
      <w:bookmarkEnd w:id="77"/>
      <w:bookmarkEnd w:id="78"/>
      <w:bookmarkEnd w:id="79"/>
      <w:bookmarkEnd w:id="80"/>
      <w:bookmarkEnd w:id="81"/>
      <w:bookmarkEnd w:id="82"/>
    </w:p>
    <w:p w14:paraId="04E794DA" w14:textId="452D0CB1" w:rsidR="00CE57B7" w:rsidRDefault="003319AF">
      <w:r>
        <w:t xml:space="preserve">For the purposes of the present document, the terms and definitions given in </w:t>
      </w:r>
      <w:bookmarkStart w:id="83" w:name="OLE_LINK6"/>
      <w:bookmarkStart w:id="84" w:name="OLE_LINK7"/>
      <w:bookmarkStart w:id="85" w:name="OLE_LINK8"/>
      <w:r>
        <w:t>3GPP</w:t>
      </w:r>
      <w:bookmarkEnd w:id="83"/>
      <w:bookmarkEnd w:id="84"/>
      <w:bookmarkEnd w:id="85"/>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86" w:name="_Toc510696582"/>
      <w:bookmarkStart w:id="87" w:name="_Toc35971374"/>
      <w:bookmarkStart w:id="88" w:name="_Toc96843323"/>
      <w:bookmarkStart w:id="89" w:name="_Toc96844298"/>
      <w:bookmarkStart w:id="90" w:name="_Toc100739871"/>
      <w:bookmarkStart w:id="91" w:name="_Toc133408793"/>
      <w:bookmarkStart w:id="92" w:name="_Toc160452599"/>
      <w:bookmarkStart w:id="93"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94" w:name="_Toc175350491"/>
      <w:bookmarkStart w:id="95" w:name="_Toc180146428"/>
      <w:bookmarkStart w:id="96" w:name="_Toc180248926"/>
      <w:bookmarkStart w:id="97" w:name="_Toc183378867"/>
      <w:bookmarkStart w:id="98" w:name="_Toc185509299"/>
      <w:r>
        <w:t>3.2</w:t>
      </w:r>
      <w:r>
        <w:tab/>
        <w:t>Symbols</w:t>
      </w:r>
      <w:bookmarkEnd w:id="86"/>
      <w:bookmarkEnd w:id="87"/>
      <w:bookmarkEnd w:id="88"/>
      <w:bookmarkEnd w:id="89"/>
      <w:bookmarkEnd w:id="90"/>
      <w:bookmarkEnd w:id="91"/>
      <w:bookmarkEnd w:id="92"/>
      <w:bookmarkEnd w:id="93"/>
      <w:bookmarkEnd w:id="94"/>
      <w:bookmarkEnd w:id="95"/>
      <w:bookmarkEnd w:id="96"/>
      <w:bookmarkEnd w:id="97"/>
      <w:bookmarkEnd w:id="98"/>
    </w:p>
    <w:p w14:paraId="44EFAF3E" w14:textId="77777777" w:rsidR="00CE57B7" w:rsidRDefault="00997A09" w:rsidP="00997A09">
      <w:pPr>
        <w:keepNext/>
      </w:pPr>
      <w:r>
        <w:t>Void.</w:t>
      </w:r>
    </w:p>
    <w:p w14:paraId="3A22BA83" w14:textId="77777777" w:rsidR="00CE57B7" w:rsidRDefault="003319AF">
      <w:pPr>
        <w:pStyle w:val="Heading2"/>
      </w:pPr>
      <w:bookmarkStart w:id="99" w:name="_Toc510696583"/>
      <w:bookmarkStart w:id="100" w:name="_Toc35971375"/>
      <w:bookmarkStart w:id="101" w:name="_Toc96843324"/>
      <w:bookmarkStart w:id="102" w:name="_Toc96844299"/>
      <w:bookmarkStart w:id="103" w:name="_Toc100739872"/>
      <w:bookmarkStart w:id="104" w:name="_Toc133408794"/>
      <w:bookmarkStart w:id="105" w:name="_Toc160452600"/>
      <w:bookmarkStart w:id="106" w:name="_Toc164869528"/>
      <w:bookmarkStart w:id="107" w:name="_Toc175350492"/>
      <w:bookmarkStart w:id="108" w:name="_Toc180146429"/>
      <w:bookmarkStart w:id="109" w:name="_Toc180248927"/>
      <w:bookmarkStart w:id="110" w:name="_Toc183378868"/>
      <w:bookmarkStart w:id="111" w:name="_Toc185509300"/>
      <w:r>
        <w:t>3.3</w:t>
      </w:r>
      <w:r>
        <w:tab/>
        <w:t>Abbreviations</w:t>
      </w:r>
      <w:bookmarkEnd w:id="99"/>
      <w:bookmarkEnd w:id="100"/>
      <w:bookmarkEnd w:id="101"/>
      <w:bookmarkEnd w:id="102"/>
      <w:bookmarkEnd w:id="103"/>
      <w:bookmarkEnd w:id="104"/>
      <w:bookmarkEnd w:id="105"/>
      <w:bookmarkEnd w:id="106"/>
      <w:bookmarkEnd w:id="107"/>
      <w:bookmarkEnd w:id="108"/>
      <w:bookmarkEnd w:id="109"/>
      <w:bookmarkEnd w:id="110"/>
      <w:bookmarkEnd w:id="111"/>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12" w:name="_Toc510696584"/>
      <w:bookmarkStart w:id="113"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14" w:name="clause4"/>
      <w:bookmarkEnd w:id="114"/>
    </w:p>
    <w:p w14:paraId="6F7CAD49" w14:textId="77777777" w:rsidR="00B81263" w:rsidRPr="006916E3" w:rsidRDefault="00B81263" w:rsidP="00B81263">
      <w:pPr>
        <w:pStyle w:val="EW"/>
      </w:pPr>
      <w:bookmarkStart w:id="115" w:name="_Toc96843325"/>
      <w:bookmarkStart w:id="116" w:name="_Toc96844300"/>
      <w:bookmarkStart w:id="117"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18" w:name="_Toc133408795"/>
      <w:bookmarkStart w:id="119" w:name="_Toc160452601"/>
      <w:bookmarkStart w:id="120" w:name="_Toc164869529"/>
      <w:bookmarkStart w:id="121" w:name="_Toc175350493"/>
      <w:bookmarkStart w:id="122" w:name="_Toc180146430"/>
      <w:bookmarkStart w:id="123" w:name="_Toc180248928"/>
      <w:bookmarkStart w:id="124" w:name="_Toc183378869"/>
      <w:bookmarkStart w:id="125" w:name="_Toc185509301"/>
      <w:r w:rsidR="003319AF">
        <w:lastRenderedPageBreak/>
        <w:t>4</w:t>
      </w:r>
      <w:r w:rsidR="003319AF">
        <w:tab/>
        <w:t>Overview</w:t>
      </w:r>
      <w:bookmarkEnd w:id="112"/>
      <w:bookmarkEnd w:id="113"/>
      <w:bookmarkEnd w:id="115"/>
      <w:bookmarkEnd w:id="116"/>
      <w:bookmarkEnd w:id="117"/>
      <w:bookmarkEnd w:id="118"/>
      <w:bookmarkEnd w:id="119"/>
      <w:bookmarkEnd w:id="120"/>
      <w:bookmarkEnd w:id="121"/>
      <w:bookmarkEnd w:id="122"/>
      <w:bookmarkEnd w:id="123"/>
      <w:bookmarkEnd w:id="124"/>
      <w:bookmarkEnd w:id="125"/>
    </w:p>
    <w:p w14:paraId="4B69EB3A" w14:textId="35D3C753" w:rsidR="00997A09" w:rsidRPr="00690A26" w:rsidRDefault="00997A09" w:rsidP="00997A09">
      <w:pPr>
        <w:rPr>
          <w:lang w:val="en-US"/>
        </w:rPr>
      </w:pPr>
      <w:bookmarkStart w:id="126"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26"/>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6in;height:274.2pt" o:ole="">
            <v:imagedata r:id="rId13" o:title=""/>
          </v:shape>
          <o:OLEObject Type="Embed" ProgID="Visio.Drawing.11" ShapeID="_x0000_i1026" DrawAspect="Content" ObjectID="_1796119012" r:id="rId14"/>
        </w:object>
      </w:r>
    </w:p>
    <w:p w14:paraId="7F12D06F" w14:textId="77777777" w:rsidR="00997A09" w:rsidRPr="00690A26" w:rsidRDefault="00997A09" w:rsidP="00997A09">
      <w:pPr>
        <w:pStyle w:val="TF"/>
        <w:rPr>
          <w:lang w:val="en-US"/>
        </w:rPr>
      </w:pPr>
      <w:bookmarkStart w:id="127"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28" w:name="_Toc510696585"/>
      <w:bookmarkStart w:id="129" w:name="_Toc35971377"/>
      <w:bookmarkStart w:id="130" w:name="_Toc96843326"/>
      <w:bookmarkStart w:id="131" w:name="_Toc96844301"/>
      <w:bookmarkStart w:id="132" w:name="_Toc100739874"/>
      <w:bookmarkEnd w:id="127"/>
      <w:r>
        <w:br w:type="page"/>
      </w:r>
      <w:bookmarkStart w:id="133" w:name="_Toc133408796"/>
      <w:bookmarkStart w:id="134" w:name="_Toc160452602"/>
      <w:bookmarkStart w:id="135" w:name="_Toc164869530"/>
      <w:bookmarkStart w:id="136" w:name="_Toc175350494"/>
      <w:bookmarkStart w:id="137" w:name="_Toc180146431"/>
      <w:bookmarkStart w:id="138" w:name="_Toc180248929"/>
      <w:bookmarkStart w:id="139" w:name="_Toc183378870"/>
      <w:bookmarkStart w:id="140" w:name="_Toc185509302"/>
      <w:r w:rsidR="003319AF">
        <w:lastRenderedPageBreak/>
        <w:t>5</w:t>
      </w:r>
      <w:r w:rsidR="003319AF">
        <w:tab/>
        <w:t xml:space="preserve">Services offered by the </w:t>
      </w:r>
      <w:bookmarkEnd w:id="128"/>
      <w:bookmarkEnd w:id="129"/>
      <w:r w:rsidR="003319AF">
        <w:t>UAE Server</w:t>
      </w:r>
      <w:bookmarkEnd w:id="130"/>
      <w:bookmarkEnd w:id="131"/>
      <w:bookmarkEnd w:id="132"/>
      <w:bookmarkEnd w:id="133"/>
      <w:bookmarkEnd w:id="134"/>
      <w:bookmarkEnd w:id="135"/>
      <w:bookmarkEnd w:id="136"/>
      <w:bookmarkEnd w:id="137"/>
      <w:bookmarkEnd w:id="138"/>
      <w:bookmarkEnd w:id="139"/>
      <w:bookmarkEnd w:id="140"/>
    </w:p>
    <w:p w14:paraId="3140F9A8" w14:textId="77777777" w:rsidR="00CE57B7" w:rsidRDefault="003319AF">
      <w:pPr>
        <w:pStyle w:val="Heading2"/>
      </w:pPr>
      <w:bookmarkStart w:id="141" w:name="_Toc510696586"/>
      <w:bookmarkStart w:id="142" w:name="_Toc35971378"/>
      <w:bookmarkStart w:id="143" w:name="_Toc96843327"/>
      <w:bookmarkStart w:id="144" w:name="_Toc96844302"/>
      <w:bookmarkStart w:id="145" w:name="_Toc100739875"/>
      <w:bookmarkStart w:id="146" w:name="_Toc133408797"/>
      <w:bookmarkStart w:id="147" w:name="_Toc160452603"/>
      <w:bookmarkStart w:id="148" w:name="_Toc164869531"/>
      <w:bookmarkStart w:id="149" w:name="_Toc175350495"/>
      <w:bookmarkStart w:id="150" w:name="_Toc180146432"/>
      <w:bookmarkStart w:id="151" w:name="_Toc180248930"/>
      <w:bookmarkStart w:id="152" w:name="_Toc183378871"/>
      <w:bookmarkStart w:id="153" w:name="_Toc185509303"/>
      <w:r>
        <w:t>5.1</w:t>
      </w:r>
      <w:r>
        <w:tab/>
        <w:t>Introduction</w:t>
      </w:r>
      <w:bookmarkEnd w:id="141"/>
      <w:bookmarkEnd w:id="142"/>
      <w:bookmarkEnd w:id="143"/>
      <w:bookmarkEnd w:id="144"/>
      <w:bookmarkEnd w:id="145"/>
      <w:bookmarkEnd w:id="146"/>
      <w:bookmarkEnd w:id="147"/>
      <w:bookmarkEnd w:id="148"/>
      <w:bookmarkEnd w:id="149"/>
      <w:bookmarkEnd w:id="150"/>
      <w:bookmarkEnd w:id="151"/>
      <w:bookmarkEnd w:id="152"/>
      <w:bookmarkEnd w:id="153"/>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54"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54"/>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55" w:name="_Toc510696587"/>
      <w:bookmarkStart w:id="156" w:name="_Toc35971379"/>
      <w:bookmarkStart w:id="157" w:name="_Toc96843328"/>
      <w:bookmarkStart w:id="158" w:name="_Toc96844303"/>
      <w:bookmarkStart w:id="159"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60" w:name="_Toc133408798"/>
      <w:bookmarkStart w:id="161" w:name="_Toc160452604"/>
      <w:bookmarkStart w:id="162" w:name="_Toc164869532"/>
      <w:bookmarkStart w:id="163" w:name="_Toc175350496"/>
      <w:bookmarkStart w:id="164" w:name="_Toc180146433"/>
      <w:bookmarkStart w:id="165" w:name="_Toc180248931"/>
      <w:bookmarkStart w:id="166" w:name="_Toc183378872"/>
      <w:bookmarkStart w:id="167" w:name="_Toc185509304"/>
      <w:r>
        <w:lastRenderedPageBreak/>
        <w:t>5.2</w:t>
      </w:r>
      <w:r>
        <w:tab/>
      </w:r>
      <w:r w:rsidR="008A5781">
        <w:t>UAE_C2OperationModeManagement</w:t>
      </w:r>
      <w:r>
        <w:t xml:space="preserve"> Service</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0A8500A1" w14:textId="77777777" w:rsidR="00CE57B7" w:rsidRDefault="003319AF">
      <w:pPr>
        <w:pStyle w:val="Heading3"/>
      </w:pPr>
      <w:bookmarkStart w:id="168" w:name="_Toc510696588"/>
      <w:bookmarkStart w:id="169" w:name="_Toc35971380"/>
      <w:bookmarkStart w:id="170" w:name="_Toc96843329"/>
      <w:bookmarkStart w:id="171" w:name="_Toc96844304"/>
      <w:bookmarkStart w:id="172" w:name="_Toc100739877"/>
      <w:bookmarkStart w:id="173" w:name="_Toc133408799"/>
      <w:bookmarkStart w:id="174" w:name="_Toc160452605"/>
      <w:bookmarkStart w:id="175" w:name="_Toc164869533"/>
      <w:bookmarkStart w:id="176" w:name="_Toc175350497"/>
      <w:bookmarkStart w:id="177" w:name="_Toc180146434"/>
      <w:bookmarkStart w:id="178" w:name="_Toc180248932"/>
      <w:bookmarkStart w:id="179" w:name="_Toc183378873"/>
      <w:bookmarkStart w:id="180" w:name="_Toc185509305"/>
      <w:r>
        <w:t>5.2.1</w:t>
      </w:r>
      <w:r>
        <w:tab/>
        <w:t>Service Description</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2B75C61B" w14:textId="7AA9A7AE" w:rsidR="008A5781" w:rsidRDefault="008A5781" w:rsidP="008A5781">
      <w:bookmarkStart w:id="181" w:name="_Toc510696589"/>
      <w:bookmarkStart w:id="182"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83" w:name="_Toc96843330"/>
      <w:bookmarkStart w:id="184" w:name="_Toc96844305"/>
      <w:bookmarkStart w:id="185" w:name="_Toc100739878"/>
      <w:bookmarkStart w:id="186" w:name="_Toc133408800"/>
      <w:bookmarkStart w:id="187" w:name="_Toc160452606"/>
      <w:bookmarkStart w:id="188" w:name="_Toc164869534"/>
      <w:bookmarkStart w:id="189" w:name="_Toc175350498"/>
      <w:bookmarkStart w:id="190" w:name="_Toc180146435"/>
      <w:bookmarkStart w:id="191" w:name="_Toc180248933"/>
      <w:bookmarkStart w:id="192" w:name="_Toc183378874"/>
      <w:bookmarkStart w:id="193" w:name="_Toc185509306"/>
      <w:r>
        <w:t>5.2.2</w:t>
      </w:r>
      <w:r>
        <w:tab/>
        <w:t>Service Operations</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27E18ECB" w14:textId="77777777" w:rsidR="00CE57B7" w:rsidRDefault="003319AF">
      <w:pPr>
        <w:pStyle w:val="Heading4"/>
      </w:pPr>
      <w:bookmarkStart w:id="194" w:name="_Toc510696590"/>
      <w:bookmarkStart w:id="195" w:name="_Toc35971382"/>
      <w:bookmarkStart w:id="196" w:name="_Toc96843331"/>
      <w:bookmarkStart w:id="197" w:name="_Toc96844306"/>
      <w:bookmarkStart w:id="198" w:name="_Toc100739879"/>
      <w:bookmarkStart w:id="199" w:name="_Toc133408801"/>
      <w:bookmarkStart w:id="200" w:name="_Toc160452607"/>
      <w:bookmarkStart w:id="201" w:name="_Toc164869535"/>
      <w:bookmarkStart w:id="202" w:name="_Toc175350499"/>
      <w:bookmarkStart w:id="203" w:name="_Toc180146436"/>
      <w:bookmarkStart w:id="204" w:name="_Toc180248934"/>
      <w:bookmarkStart w:id="205" w:name="_Toc183378875"/>
      <w:bookmarkStart w:id="206" w:name="_Toc185509307"/>
      <w:r>
        <w:t>5.2.2.1</w:t>
      </w:r>
      <w:r>
        <w:tab/>
        <w:t>Introduction</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32FD2E6" w14:textId="2019E0A6" w:rsidR="008A5781" w:rsidRDefault="008A5781" w:rsidP="008A5781">
      <w:bookmarkStart w:id="207" w:name="_Toc510696591"/>
      <w:bookmarkStart w:id="208"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맑은 고딕"/>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09" w:name="_Toc96843332"/>
      <w:bookmarkStart w:id="210" w:name="_Toc96844307"/>
      <w:bookmarkStart w:id="211" w:name="_Toc100739880"/>
      <w:bookmarkStart w:id="212" w:name="_Toc133408802"/>
      <w:bookmarkStart w:id="213" w:name="_Toc160452608"/>
      <w:bookmarkStart w:id="214" w:name="_Toc164869536"/>
      <w:bookmarkStart w:id="215" w:name="_Toc175350500"/>
      <w:bookmarkStart w:id="216" w:name="_Toc180146437"/>
      <w:bookmarkStart w:id="217" w:name="_Toc180248935"/>
      <w:bookmarkStart w:id="218" w:name="_Toc183378876"/>
      <w:bookmarkStart w:id="219" w:name="_Toc185509308"/>
      <w:r>
        <w:t>5.2.2.2</w:t>
      </w:r>
      <w:r>
        <w:tab/>
      </w:r>
      <w:r w:rsidR="008A5781">
        <w:t>UAE_C2OperationModeManagement_</w:t>
      </w:r>
      <w:bookmarkEnd w:id="207"/>
      <w:bookmarkEnd w:id="208"/>
      <w:r w:rsidR="00EA69A9">
        <w:t>Initiate</w:t>
      </w:r>
      <w:bookmarkEnd w:id="209"/>
      <w:bookmarkEnd w:id="210"/>
      <w:bookmarkEnd w:id="211"/>
      <w:bookmarkEnd w:id="212"/>
      <w:bookmarkEnd w:id="213"/>
      <w:bookmarkEnd w:id="214"/>
      <w:bookmarkEnd w:id="215"/>
      <w:bookmarkEnd w:id="216"/>
      <w:bookmarkEnd w:id="217"/>
      <w:bookmarkEnd w:id="218"/>
      <w:bookmarkEnd w:id="219"/>
    </w:p>
    <w:p w14:paraId="4D018511" w14:textId="77777777" w:rsidR="00CE57B7" w:rsidRDefault="003319AF">
      <w:pPr>
        <w:pStyle w:val="Heading5"/>
      </w:pPr>
      <w:bookmarkStart w:id="220" w:name="_Toc510696592"/>
      <w:bookmarkStart w:id="221" w:name="_Toc35971384"/>
      <w:bookmarkStart w:id="222" w:name="_Toc96843333"/>
      <w:bookmarkStart w:id="223" w:name="_Toc96844308"/>
      <w:bookmarkStart w:id="224" w:name="_Toc100739881"/>
      <w:bookmarkStart w:id="225" w:name="_Toc133408803"/>
      <w:bookmarkStart w:id="226" w:name="_Toc160452609"/>
      <w:bookmarkStart w:id="227" w:name="_Toc164869537"/>
      <w:bookmarkStart w:id="228" w:name="_Toc175350501"/>
      <w:bookmarkStart w:id="229" w:name="_Toc180146438"/>
      <w:bookmarkStart w:id="230" w:name="_Toc180248936"/>
      <w:bookmarkStart w:id="231" w:name="_Toc183378877"/>
      <w:bookmarkStart w:id="232" w:name="_Toc185509309"/>
      <w:r>
        <w:t>5.2.2.2.1</w:t>
      </w:r>
      <w:r>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4E5ACCBE" w14:textId="19D84D6A" w:rsidR="008A5781" w:rsidRDefault="008A5781" w:rsidP="008A5781">
      <w:bookmarkStart w:id="233" w:name="_Toc510696593"/>
      <w:bookmarkStart w:id="234"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35" w:name="_Toc96843334"/>
      <w:bookmarkStart w:id="236" w:name="_Toc96844309"/>
      <w:bookmarkStart w:id="237" w:name="_Toc100739882"/>
      <w:bookmarkStart w:id="238" w:name="_Toc133408804"/>
      <w:bookmarkStart w:id="239" w:name="_Toc160452610"/>
      <w:bookmarkStart w:id="240" w:name="_Toc164869538"/>
      <w:bookmarkStart w:id="241" w:name="_Toc175350502"/>
      <w:bookmarkStart w:id="242" w:name="_Toc180146439"/>
      <w:bookmarkStart w:id="243" w:name="_Toc180248937"/>
      <w:bookmarkStart w:id="244" w:name="_Toc183378878"/>
      <w:bookmarkStart w:id="245" w:name="_Toc185509310"/>
      <w:r>
        <w:t>5.2.2.2.2</w:t>
      </w:r>
      <w:r>
        <w:tab/>
      </w:r>
      <w:r w:rsidR="008A5781">
        <w:t xml:space="preserve">C2 Operation Mode </w:t>
      </w:r>
      <w:bookmarkEnd w:id="233"/>
      <w:bookmarkEnd w:id="234"/>
      <w:r w:rsidR="00EA69A9">
        <w:t>Initiation</w:t>
      </w:r>
      <w:bookmarkEnd w:id="235"/>
      <w:bookmarkEnd w:id="236"/>
      <w:bookmarkEnd w:id="237"/>
      <w:bookmarkEnd w:id="238"/>
      <w:bookmarkEnd w:id="239"/>
      <w:bookmarkEnd w:id="240"/>
      <w:bookmarkEnd w:id="241"/>
      <w:bookmarkEnd w:id="242"/>
      <w:bookmarkEnd w:id="243"/>
      <w:bookmarkEnd w:id="244"/>
      <w:bookmarkEnd w:id="245"/>
    </w:p>
    <w:p w14:paraId="5CBA4DF9" w14:textId="75F54724" w:rsidR="008A5781" w:rsidRDefault="008A5781" w:rsidP="008A5781">
      <w:bookmarkStart w:id="246" w:name="_Toc510696594"/>
      <w:bookmarkStart w:id="247"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pt;height:139.95pt" o:ole="">
            <v:imagedata r:id="rId15" o:title=""/>
          </v:shape>
          <o:OLEObject Type="Embed" ProgID="Visio.Drawing.15" ShapeID="_x0000_i1027" DrawAspect="Content" ObjectID="_1796119013"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48" w:name="_Toc510696595"/>
      <w:bookmarkStart w:id="249" w:name="_Toc35971387"/>
      <w:bookmarkStart w:id="250" w:name="_Toc96843335"/>
      <w:bookmarkStart w:id="251" w:name="_Toc96844310"/>
      <w:bookmarkStart w:id="252" w:name="_Toc100739883"/>
      <w:bookmarkStart w:id="253" w:name="_Toc133408805"/>
      <w:bookmarkStart w:id="254" w:name="_Toc160452611"/>
      <w:bookmarkStart w:id="255" w:name="_Toc164869539"/>
      <w:bookmarkStart w:id="256" w:name="_Toc175350503"/>
      <w:bookmarkStart w:id="257" w:name="_Toc180146440"/>
      <w:bookmarkStart w:id="258" w:name="_Toc180248938"/>
      <w:bookmarkStart w:id="259" w:name="_Toc183378879"/>
      <w:bookmarkStart w:id="260" w:name="_Toc185509311"/>
      <w:bookmarkEnd w:id="246"/>
      <w:bookmarkEnd w:id="247"/>
      <w:r>
        <w:t>5.2.2.3</w:t>
      </w:r>
      <w:r>
        <w:tab/>
      </w:r>
      <w:r w:rsidR="008A5781" w:rsidRPr="005D3838">
        <w:t>UAE_C2OperationModeManagement_Notify</w:t>
      </w:r>
      <w:bookmarkEnd w:id="248"/>
      <w:bookmarkEnd w:id="249"/>
      <w:bookmarkEnd w:id="250"/>
      <w:bookmarkEnd w:id="251"/>
      <w:bookmarkEnd w:id="252"/>
      <w:bookmarkEnd w:id="253"/>
      <w:bookmarkEnd w:id="254"/>
      <w:bookmarkEnd w:id="255"/>
      <w:bookmarkEnd w:id="256"/>
      <w:bookmarkEnd w:id="257"/>
      <w:bookmarkEnd w:id="258"/>
      <w:bookmarkEnd w:id="259"/>
      <w:bookmarkEnd w:id="260"/>
    </w:p>
    <w:p w14:paraId="56DB375D" w14:textId="77777777" w:rsidR="008A5781" w:rsidRDefault="008A5781" w:rsidP="008A5781">
      <w:pPr>
        <w:pStyle w:val="Heading5"/>
      </w:pPr>
      <w:bookmarkStart w:id="261" w:name="_Toc96843336"/>
      <w:bookmarkStart w:id="262" w:name="_Toc96844311"/>
      <w:bookmarkStart w:id="263" w:name="_Toc100739884"/>
      <w:bookmarkStart w:id="264" w:name="_Toc133408806"/>
      <w:bookmarkStart w:id="265" w:name="_Toc160452612"/>
      <w:bookmarkStart w:id="266" w:name="_Toc164869540"/>
      <w:bookmarkStart w:id="267" w:name="_Toc175350504"/>
      <w:bookmarkStart w:id="268" w:name="_Toc180146441"/>
      <w:bookmarkStart w:id="269" w:name="_Toc180248939"/>
      <w:bookmarkStart w:id="270" w:name="_Toc183378880"/>
      <w:bookmarkStart w:id="271" w:name="_Toc510696596"/>
      <w:bookmarkStart w:id="272" w:name="_Toc35971388"/>
      <w:bookmarkStart w:id="273" w:name="_Toc185509312"/>
      <w:r>
        <w:t>5.2.2.3.1</w:t>
      </w:r>
      <w:r>
        <w:tab/>
        <w:t>General</w:t>
      </w:r>
      <w:bookmarkEnd w:id="261"/>
      <w:bookmarkEnd w:id="262"/>
      <w:bookmarkEnd w:id="263"/>
      <w:bookmarkEnd w:id="264"/>
      <w:bookmarkEnd w:id="265"/>
      <w:bookmarkEnd w:id="266"/>
      <w:bookmarkEnd w:id="267"/>
      <w:bookmarkEnd w:id="268"/>
      <w:bookmarkEnd w:id="269"/>
      <w:bookmarkEnd w:id="270"/>
      <w:bookmarkEnd w:id="273"/>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274" w:name="_Toc96843337"/>
      <w:bookmarkStart w:id="275" w:name="_Toc96844312"/>
      <w:bookmarkStart w:id="276" w:name="_Toc100739885"/>
      <w:bookmarkStart w:id="277" w:name="_Toc133408807"/>
      <w:bookmarkStart w:id="278" w:name="_Toc160452613"/>
      <w:bookmarkStart w:id="279" w:name="_Toc164869541"/>
      <w:bookmarkStart w:id="280" w:name="_Toc175350505"/>
      <w:bookmarkStart w:id="281" w:name="_Toc180146442"/>
      <w:bookmarkStart w:id="282" w:name="_Toc180248940"/>
      <w:bookmarkStart w:id="283" w:name="_Toc183378881"/>
      <w:bookmarkStart w:id="284" w:name="_Toc185509313"/>
      <w:r>
        <w:t>5.2.2.3.2</w:t>
      </w:r>
      <w:r>
        <w:tab/>
      </w:r>
      <w:r w:rsidRPr="00455038">
        <w:t xml:space="preserve">C2 </w:t>
      </w:r>
      <w:r>
        <w:t>Operation</w:t>
      </w:r>
      <w:r w:rsidRPr="00455038">
        <w:t xml:space="preserve"> Mode </w:t>
      </w:r>
      <w:r>
        <w:t xml:space="preserve">Management Completion </w:t>
      </w:r>
      <w:r w:rsidRPr="00455038">
        <w:t>Notification</w:t>
      </w:r>
      <w:bookmarkEnd w:id="274"/>
      <w:bookmarkEnd w:id="275"/>
      <w:bookmarkEnd w:id="276"/>
      <w:bookmarkEnd w:id="277"/>
      <w:bookmarkEnd w:id="278"/>
      <w:bookmarkEnd w:id="279"/>
      <w:bookmarkEnd w:id="280"/>
      <w:bookmarkEnd w:id="281"/>
      <w:bookmarkEnd w:id="282"/>
      <w:bookmarkEnd w:id="283"/>
      <w:bookmarkEnd w:id="284"/>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7.1pt" o:ole="">
            <v:imagedata r:id="rId17" o:title=""/>
          </v:shape>
          <o:OLEObject Type="Embed" ProgID="Visio.Drawing.15" ShapeID="_x0000_i1028" DrawAspect="Content" ObjectID="_1796119014"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285" w:name="_Toc96843338"/>
      <w:bookmarkStart w:id="286" w:name="_Toc96844313"/>
      <w:bookmarkStart w:id="287" w:name="_Toc100739886"/>
      <w:bookmarkStart w:id="288" w:name="_Toc133408808"/>
      <w:bookmarkStart w:id="289" w:name="_Toc160452614"/>
      <w:bookmarkStart w:id="290" w:name="_Toc164869542"/>
      <w:bookmarkStart w:id="291" w:name="_Toc175350506"/>
      <w:bookmarkStart w:id="292" w:name="_Toc180146443"/>
      <w:bookmarkStart w:id="293" w:name="_Toc180248941"/>
      <w:bookmarkStart w:id="294" w:name="_Toc183378882"/>
      <w:bookmarkStart w:id="295" w:name="_Toc185509314"/>
      <w:r>
        <w:t>5.2.2.3.</w:t>
      </w:r>
      <w:r w:rsidR="009E0A7C">
        <w:t>3</w:t>
      </w:r>
      <w:r>
        <w:tab/>
      </w:r>
      <w:r w:rsidRPr="00455038">
        <w:t>Selected C2 Communication Mode Notification</w:t>
      </w:r>
      <w:bookmarkEnd w:id="285"/>
      <w:bookmarkEnd w:id="286"/>
      <w:bookmarkEnd w:id="287"/>
      <w:bookmarkEnd w:id="288"/>
      <w:bookmarkEnd w:id="289"/>
      <w:bookmarkEnd w:id="290"/>
      <w:bookmarkEnd w:id="291"/>
      <w:bookmarkEnd w:id="292"/>
      <w:bookmarkEnd w:id="293"/>
      <w:bookmarkEnd w:id="294"/>
      <w:bookmarkEnd w:id="295"/>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45pt;height:153.2pt" o:ole="">
            <v:imagedata r:id="rId19" o:title=""/>
          </v:shape>
          <o:OLEObject Type="Embed" ProgID="Visio.Drawing.15" ShapeID="_x0000_i1029" DrawAspect="Content" ObjectID="_1796119015"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296" w:name="_Toc96843339"/>
      <w:bookmarkStart w:id="297" w:name="_Toc96844314"/>
      <w:bookmarkStart w:id="298" w:name="_Toc100739887"/>
      <w:bookmarkStart w:id="299" w:name="_Toc133408809"/>
      <w:bookmarkStart w:id="300" w:name="_Toc160452615"/>
      <w:bookmarkStart w:id="301" w:name="_Toc164869543"/>
      <w:bookmarkStart w:id="302" w:name="_Toc175350507"/>
      <w:bookmarkStart w:id="303" w:name="_Toc180146444"/>
      <w:bookmarkStart w:id="304" w:name="_Toc180248942"/>
      <w:bookmarkStart w:id="305" w:name="_Toc183378883"/>
      <w:bookmarkStart w:id="306" w:name="_Toc185509315"/>
      <w:r>
        <w:t>5.2.2.3.</w:t>
      </w:r>
      <w:r w:rsidR="00617378">
        <w:t>4</w:t>
      </w:r>
      <w:r>
        <w:tab/>
      </w:r>
      <w:r w:rsidRPr="00455038">
        <w:t>C2 Communication Mode Switching Notification</w:t>
      </w:r>
      <w:bookmarkEnd w:id="296"/>
      <w:bookmarkEnd w:id="297"/>
      <w:bookmarkEnd w:id="298"/>
      <w:bookmarkEnd w:id="299"/>
      <w:bookmarkEnd w:id="300"/>
      <w:bookmarkEnd w:id="301"/>
      <w:bookmarkEnd w:id="302"/>
      <w:bookmarkEnd w:id="303"/>
      <w:bookmarkEnd w:id="304"/>
      <w:bookmarkEnd w:id="305"/>
      <w:bookmarkEnd w:id="306"/>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pt;height:146.3pt" o:ole="">
            <v:imagedata r:id="rId21" o:title=""/>
          </v:shape>
          <o:OLEObject Type="Embed" ProgID="Visio.Drawing.15" ShapeID="_x0000_i1030" DrawAspect="Content" ObjectID="_1796119016"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07" w:name="_Toc96843340"/>
      <w:bookmarkStart w:id="308" w:name="_Toc96844315"/>
      <w:bookmarkStart w:id="309" w:name="_Toc100739888"/>
      <w:r>
        <w:br w:type="page"/>
      </w:r>
      <w:bookmarkStart w:id="310" w:name="_Toc133408810"/>
      <w:bookmarkStart w:id="311" w:name="_Toc160452616"/>
      <w:bookmarkStart w:id="312" w:name="_Toc164869544"/>
      <w:bookmarkStart w:id="313" w:name="_Toc175350508"/>
      <w:bookmarkStart w:id="314" w:name="_Toc180146445"/>
      <w:bookmarkStart w:id="315" w:name="_Toc180248943"/>
      <w:bookmarkStart w:id="316" w:name="_Toc183378884"/>
      <w:bookmarkStart w:id="317" w:name="_Toc185509316"/>
      <w:r w:rsidR="003319AF">
        <w:lastRenderedPageBreak/>
        <w:t>5.3</w:t>
      </w:r>
      <w:r w:rsidR="003319AF">
        <w:tab/>
      </w:r>
      <w:r w:rsidR="00197220">
        <w:t>UAE_RealtimeUAVStatus</w:t>
      </w:r>
      <w:r w:rsidR="003319AF">
        <w:t xml:space="preserve"> Service</w:t>
      </w:r>
      <w:bookmarkEnd w:id="271"/>
      <w:bookmarkEnd w:id="272"/>
      <w:bookmarkEnd w:id="307"/>
      <w:bookmarkEnd w:id="308"/>
      <w:bookmarkEnd w:id="309"/>
      <w:bookmarkEnd w:id="310"/>
      <w:bookmarkEnd w:id="311"/>
      <w:bookmarkEnd w:id="312"/>
      <w:bookmarkEnd w:id="313"/>
      <w:bookmarkEnd w:id="314"/>
      <w:bookmarkEnd w:id="315"/>
      <w:bookmarkEnd w:id="316"/>
      <w:bookmarkEnd w:id="317"/>
    </w:p>
    <w:p w14:paraId="6C0C156D" w14:textId="718A4124" w:rsidR="00197220" w:rsidRDefault="00197220" w:rsidP="00197220">
      <w:pPr>
        <w:pStyle w:val="Heading3"/>
      </w:pPr>
      <w:bookmarkStart w:id="318" w:name="_Toc96843341"/>
      <w:bookmarkStart w:id="319" w:name="_Toc96844316"/>
      <w:bookmarkStart w:id="320" w:name="_Toc100739889"/>
      <w:bookmarkStart w:id="321" w:name="_Toc133408811"/>
      <w:bookmarkStart w:id="322" w:name="_Toc160452617"/>
      <w:bookmarkStart w:id="323" w:name="_Toc164869545"/>
      <w:bookmarkStart w:id="324" w:name="_Toc175350509"/>
      <w:bookmarkStart w:id="325" w:name="_Toc180146446"/>
      <w:bookmarkStart w:id="326" w:name="_Toc180248944"/>
      <w:bookmarkStart w:id="327" w:name="_Toc183378885"/>
      <w:bookmarkStart w:id="328" w:name="_Toc185509317"/>
      <w:r>
        <w:t>5.3.</w:t>
      </w:r>
      <w:r w:rsidR="00077605">
        <w:t>1</w:t>
      </w:r>
      <w:r>
        <w:tab/>
        <w:t>Service Description</w:t>
      </w:r>
      <w:bookmarkEnd w:id="318"/>
      <w:bookmarkEnd w:id="319"/>
      <w:bookmarkEnd w:id="320"/>
      <w:bookmarkEnd w:id="321"/>
      <w:bookmarkEnd w:id="322"/>
      <w:bookmarkEnd w:id="323"/>
      <w:bookmarkEnd w:id="324"/>
      <w:bookmarkEnd w:id="325"/>
      <w:bookmarkEnd w:id="326"/>
      <w:bookmarkEnd w:id="327"/>
      <w:bookmarkEnd w:id="328"/>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29" w:name="_Toc96843342"/>
      <w:bookmarkStart w:id="330" w:name="_Toc96844317"/>
      <w:bookmarkStart w:id="331" w:name="_Toc100739890"/>
      <w:bookmarkStart w:id="332" w:name="_Toc133408812"/>
      <w:bookmarkStart w:id="333" w:name="_Toc160452618"/>
      <w:bookmarkStart w:id="334" w:name="_Toc164869546"/>
      <w:bookmarkStart w:id="335" w:name="_Toc175350510"/>
      <w:bookmarkStart w:id="336" w:name="_Toc180146447"/>
      <w:bookmarkStart w:id="337" w:name="_Toc180248945"/>
      <w:bookmarkStart w:id="338" w:name="_Toc183378886"/>
      <w:bookmarkStart w:id="339" w:name="_Toc185509318"/>
      <w:r>
        <w:t>5.3.2</w:t>
      </w:r>
      <w:r>
        <w:tab/>
        <w:t>Service Operations</w:t>
      </w:r>
      <w:bookmarkEnd w:id="329"/>
      <w:bookmarkEnd w:id="330"/>
      <w:bookmarkEnd w:id="331"/>
      <w:bookmarkEnd w:id="332"/>
      <w:bookmarkEnd w:id="333"/>
      <w:bookmarkEnd w:id="334"/>
      <w:bookmarkEnd w:id="335"/>
      <w:bookmarkEnd w:id="336"/>
      <w:bookmarkEnd w:id="337"/>
      <w:bookmarkEnd w:id="338"/>
      <w:bookmarkEnd w:id="339"/>
    </w:p>
    <w:p w14:paraId="68A5C73B" w14:textId="3F91DB3E" w:rsidR="00077605" w:rsidRDefault="00077605" w:rsidP="00077605">
      <w:pPr>
        <w:pStyle w:val="Heading4"/>
      </w:pPr>
      <w:bookmarkStart w:id="340" w:name="_Toc96843343"/>
      <w:bookmarkStart w:id="341" w:name="_Toc96844318"/>
      <w:bookmarkStart w:id="342" w:name="_Toc100739891"/>
      <w:bookmarkStart w:id="343" w:name="_Toc133408813"/>
      <w:bookmarkStart w:id="344" w:name="_Toc160452619"/>
      <w:bookmarkStart w:id="345" w:name="_Toc164869547"/>
      <w:bookmarkStart w:id="346" w:name="_Toc175350511"/>
      <w:bookmarkStart w:id="347" w:name="_Toc180146448"/>
      <w:bookmarkStart w:id="348" w:name="_Toc180248946"/>
      <w:bookmarkStart w:id="349" w:name="_Toc183378887"/>
      <w:bookmarkStart w:id="350" w:name="_Toc185509319"/>
      <w:r>
        <w:t>5.3.2.1</w:t>
      </w:r>
      <w:r>
        <w:tab/>
        <w:t>Introduction</w:t>
      </w:r>
      <w:bookmarkEnd w:id="340"/>
      <w:bookmarkEnd w:id="341"/>
      <w:bookmarkEnd w:id="342"/>
      <w:bookmarkEnd w:id="343"/>
      <w:bookmarkEnd w:id="344"/>
      <w:bookmarkEnd w:id="345"/>
      <w:bookmarkEnd w:id="346"/>
      <w:bookmarkEnd w:id="347"/>
      <w:bookmarkEnd w:id="348"/>
      <w:bookmarkEnd w:id="349"/>
      <w:bookmarkEnd w:id="350"/>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맑은 고딕"/>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51" w:name="_Toc96843344"/>
      <w:bookmarkStart w:id="352" w:name="_Toc96844319"/>
      <w:bookmarkStart w:id="353" w:name="_Toc100739892"/>
      <w:bookmarkStart w:id="354" w:name="_Toc133408814"/>
      <w:bookmarkStart w:id="355" w:name="_Toc160452620"/>
      <w:bookmarkStart w:id="356" w:name="_Toc164869548"/>
      <w:bookmarkStart w:id="357" w:name="_Toc175350512"/>
      <w:bookmarkStart w:id="358" w:name="_Toc180146449"/>
      <w:bookmarkStart w:id="359" w:name="_Toc180248947"/>
      <w:bookmarkStart w:id="360" w:name="_Toc183378888"/>
      <w:bookmarkStart w:id="361" w:name="_Toc185509320"/>
      <w:r>
        <w:t>5.3.2.2</w:t>
      </w:r>
      <w:r>
        <w:tab/>
        <w:t>UAE_RealtimeUAVStatus_Subscribe</w:t>
      </w:r>
      <w:bookmarkEnd w:id="351"/>
      <w:bookmarkEnd w:id="352"/>
      <w:bookmarkEnd w:id="353"/>
      <w:bookmarkEnd w:id="354"/>
      <w:bookmarkEnd w:id="355"/>
      <w:bookmarkEnd w:id="356"/>
      <w:bookmarkEnd w:id="357"/>
      <w:bookmarkEnd w:id="358"/>
      <w:bookmarkEnd w:id="359"/>
      <w:bookmarkEnd w:id="360"/>
      <w:bookmarkEnd w:id="361"/>
    </w:p>
    <w:p w14:paraId="1F983DB1" w14:textId="7EAD9F2C" w:rsidR="00077605" w:rsidRDefault="00077605" w:rsidP="00077605">
      <w:pPr>
        <w:pStyle w:val="Heading5"/>
      </w:pPr>
      <w:bookmarkStart w:id="362" w:name="_Toc96843345"/>
      <w:bookmarkStart w:id="363" w:name="_Toc96844320"/>
      <w:bookmarkStart w:id="364" w:name="_Toc100739893"/>
      <w:bookmarkStart w:id="365" w:name="_Toc133408815"/>
      <w:bookmarkStart w:id="366" w:name="_Toc160452621"/>
      <w:bookmarkStart w:id="367" w:name="_Toc164869549"/>
      <w:bookmarkStart w:id="368" w:name="_Toc175350513"/>
      <w:bookmarkStart w:id="369" w:name="_Toc180146450"/>
      <w:bookmarkStart w:id="370" w:name="_Toc180248948"/>
      <w:bookmarkStart w:id="371" w:name="_Toc183378889"/>
      <w:bookmarkStart w:id="372" w:name="_Toc185509321"/>
      <w:r>
        <w:t>5.3.2.2.1</w:t>
      </w:r>
      <w:r>
        <w:tab/>
        <w:t>General</w:t>
      </w:r>
      <w:bookmarkEnd w:id="362"/>
      <w:bookmarkEnd w:id="363"/>
      <w:bookmarkEnd w:id="364"/>
      <w:bookmarkEnd w:id="365"/>
      <w:bookmarkEnd w:id="366"/>
      <w:bookmarkEnd w:id="367"/>
      <w:bookmarkEnd w:id="368"/>
      <w:bookmarkEnd w:id="369"/>
      <w:bookmarkEnd w:id="370"/>
      <w:bookmarkEnd w:id="371"/>
      <w:bookmarkEnd w:id="372"/>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73" w:name="_Toc96843346"/>
      <w:bookmarkStart w:id="374" w:name="_Toc96844321"/>
      <w:bookmarkStart w:id="375" w:name="_Toc100739894"/>
      <w:bookmarkStart w:id="376" w:name="_Toc133408816"/>
      <w:bookmarkStart w:id="377" w:name="_Toc160452622"/>
      <w:bookmarkStart w:id="378" w:name="_Toc164869550"/>
      <w:bookmarkStart w:id="379" w:name="_Toc175350514"/>
      <w:bookmarkStart w:id="380" w:name="_Toc180146451"/>
      <w:bookmarkStart w:id="381" w:name="_Toc180248949"/>
      <w:bookmarkStart w:id="382" w:name="_Toc183378890"/>
      <w:bookmarkStart w:id="383" w:name="_Toc185509322"/>
      <w:r>
        <w:t>5.3.2.2.2</w:t>
      </w:r>
      <w:r>
        <w:tab/>
        <w:t>Subscribe</w:t>
      </w:r>
      <w:r w:rsidRPr="00272965">
        <w:t xml:space="preserve"> to real-time UAV status information reporting</w:t>
      </w:r>
      <w:bookmarkEnd w:id="373"/>
      <w:bookmarkEnd w:id="374"/>
      <w:bookmarkEnd w:id="375"/>
      <w:bookmarkEnd w:id="376"/>
      <w:bookmarkEnd w:id="377"/>
      <w:bookmarkEnd w:id="378"/>
      <w:bookmarkEnd w:id="379"/>
      <w:bookmarkEnd w:id="380"/>
      <w:bookmarkEnd w:id="381"/>
      <w:bookmarkEnd w:id="382"/>
      <w:bookmarkEnd w:id="383"/>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4pt" o:ole="">
            <v:imagedata r:id="rId23" o:title=""/>
          </v:shape>
          <o:OLEObject Type="Embed" ProgID="Visio.Drawing.15" ShapeID="_x0000_i1031" DrawAspect="Content" ObjectID="_1796119017"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84" w:name="_Toc89425593"/>
      <w:bookmarkStart w:id="385" w:name="_Toc96843347"/>
      <w:bookmarkStart w:id="386" w:name="_Toc96844322"/>
      <w:bookmarkStart w:id="387" w:name="_Toc100739895"/>
      <w:bookmarkStart w:id="388" w:name="_Toc133408817"/>
      <w:bookmarkStart w:id="389" w:name="_Toc160452623"/>
      <w:bookmarkStart w:id="390" w:name="_Toc164869551"/>
      <w:bookmarkStart w:id="391" w:name="_Toc175350515"/>
      <w:bookmarkStart w:id="392" w:name="_Toc180146452"/>
      <w:bookmarkStart w:id="393" w:name="_Toc180248950"/>
      <w:bookmarkStart w:id="394" w:name="_Toc183378891"/>
      <w:bookmarkStart w:id="395" w:name="_Toc185509323"/>
      <w:r>
        <w:t>5.3.2.2.3</w:t>
      </w:r>
      <w:r>
        <w:tab/>
        <w:t>Update an existing</w:t>
      </w:r>
      <w:r w:rsidRPr="00272965">
        <w:t xml:space="preserve"> real-time UAV status information reporting</w:t>
      </w:r>
      <w:bookmarkEnd w:id="384"/>
      <w:r>
        <w:t xml:space="preserve"> subscription</w:t>
      </w:r>
      <w:bookmarkEnd w:id="385"/>
      <w:bookmarkEnd w:id="386"/>
      <w:bookmarkEnd w:id="387"/>
      <w:bookmarkEnd w:id="388"/>
      <w:bookmarkEnd w:id="389"/>
      <w:bookmarkEnd w:id="390"/>
      <w:bookmarkEnd w:id="391"/>
      <w:bookmarkEnd w:id="392"/>
      <w:bookmarkEnd w:id="393"/>
      <w:bookmarkEnd w:id="394"/>
      <w:bookmarkEnd w:id="395"/>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25pt;height:142.25pt" o:ole="">
            <v:imagedata r:id="rId25" o:title=""/>
          </v:shape>
          <o:OLEObject Type="Embed" ProgID="Visio.Drawing.15" ShapeID="_x0000_i1032" DrawAspect="Content" ObjectID="_1796119018"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96" w:name="_Toc96843348"/>
      <w:bookmarkStart w:id="397" w:name="_Toc96844323"/>
      <w:bookmarkStart w:id="398" w:name="_Toc100739896"/>
      <w:bookmarkStart w:id="399" w:name="_Toc133408818"/>
      <w:bookmarkStart w:id="400" w:name="_Toc160452624"/>
      <w:bookmarkStart w:id="401" w:name="_Toc164869552"/>
      <w:bookmarkStart w:id="402" w:name="_Toc175350516"/>
      <w:bookmarkStart w:id="403" w:name="_Toc180146453"/>
      <w:bookmarkStart w:id="404" w:name="_Toc180248951"/>
      <w:bookmarkStart w:id="405" w:name="_Toc183378892"/>
      <w:bookmarkStart w:id="406" w:name="_Toc185509324"/>
      <w:r>
        <w:t>5.3.2.3</w:t>
      </w:r>
      <w:r>
        <w:tab/>
        <w:t>UAE_RealtimeUAVStatus_Unsubscribe</w:t>
      </w:r>
      <w:bookmarkEnd w:id="396"/>
      <w:bookmarkEnd w:id="397"/>
      <w:bookmarkEnd w:id="398"/>
      <w:bookmarkEnd w:id="399"/>
      <w:bookmarkEnd w:id="400"/>
      <w:bookmarkEnd w:id="401"/>
      <w:bookmarkEnd w:id="402"/>
      <w:bookmarkEnd w:id="403"/>
      <w:bookmarkEnd w:id="404"/>
      <w:bookmarkEnd w:id="405"/>
      <w:bookmarkEnd w:id="406"/>
    </w:p>
    <w:p w14:paraId="7F7A29E5" w14:textId="368B7631" w:rsidR="00077605" w:rsidRDefault="00077605" w:rsidP="00077605">
      <w:pPr>
        <w:pStyle w:val="Heading5"/>
      </w:pPr>
      <w:bookmarkStart w:id="407" w:name="_Toc96843349"/>
      <w:bookmarkStart w:id="408" w:name="_Toc96844324"/>
      <w:bookmarkStart w:id="409" w:name="_Toc100739897"/>
      <w:bookmarkStart w:id="410" w:name="_Toc133408819"/>
      <w:bookmarkStart w:id="411" w:name="_Toc160452625"/>
      <w:bookmarkStart w:id="412" w:name="_Toc164869553"/>
      <w:bookmarkStart w:id="413" w:name="_Toc175350517"/>
      <w:bookmarkStart w:id="414" w:name="_Toc180146454"/>
      <w:bookmarkStart w:id="415" w:name="_Toc180248952"/>
      <w:bookmarkStart w:id="416" w:name="_Toc183378893"/>
      <w:bookmarkStart w:id="417" w:name="_Toc185509325"/>
      <w:r>
        <w:t>5.3.2.3.1</w:t>
      </w:r>
      <w:r>
        <w:tab/>
        <w:t>General</w:t>
      </w:r>
      <w:bookmarkEnd w:id="407"/>
      <w:bookmarkEnd w:id="408"/>
      <w:bookmarkEnd w:id="409"/>
      <w:bookmarkEnd w:id="410"/>
      <w:bookmarkEnd w:id="411"/>
      <w:bookmarkEnd w:id="412"/>
      <w:bookmarkEnd w:id="413"/>
      <w:bookmarkEnd w:id="414"/>
      <w:bookmarkEnd w:id="415"/>
      <w:bookmarkEnd w:id="416"/>
      <w:bookmarkEnd w:id="417"/>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18" w:name="_Toc96843350"/>
      <w:bookmarkStart w:id="419" w:name="_Toc96844325"/>
      <w:bookmarkStart w:id="420" w:name="_Toc100739898"/>
      <w:bookmarkStart w:id="421" w:name="_Toc133408820"/>
      <w:bookmarkStart w:id="422" w:name="_Toc160452626"/>
      <w:bookmarkStart w:id="423" w:name="_Toc164869554"/>
      <w:bookmarkStart w:id="424" w:name="_Toc175350518"/>
      <w:bookmarkStart w:id="425" w:name="_Toc180146455"/>
      <w:bookmarkStart w:id="426" w:name="_Toc180248953"/>
      <w:bookmarkStart w:id="427" w:name="_Toc183378894"/>
      <w:bookmarkStart w:id="428" w:name="_Toc185509326"/>
      <w:r>
        <w:t>5.3.2.3.2</w:t>
      </w:r>
      <w:r>
        <w:tab/>
        <w:t>Unsubscribe from</w:t>
      </w:r>
      <w:r w:rsidRPr="00272965">
        <w:t xml:space="preserve"> real-time UAV status information reporting</w:t>
      </w:r>
      <w:bookmarkEnd w:id="418"/>
      <w:bookmarkEnd w:id="419"/>
      <w:bookmarkEnd w:id="420"/>
      <w:bookmarkEnd w:id="421"/>
      <w:bookmarkEnd w:id="422"/>
      <w:bookmarkEnd w:id="423"/>
      <w:bookmarkEnd w:id="424"/>
      <w:bookmarkEnd w:id="425"/>
      <w:bookmarkEnd w:id="426"/>
      <w:bookmarkEnd w:id="427"/>
      <w:bookmarkEnd w:id="428"/>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35pt;height:135.35pt" o:ole="">
            <v:imagedata r:id="rId27" o:title=""/>
          </v:shape>
          <o:OLEObject Type="Embed" ProgID="Visio.Drawing.15" ShapeID="_x0000_i1033" DrawAspect="Content" ObjectID="_1796119019"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29" w:name="_Toc96843351"/>
      <w:bookmarkStart w:id="430" w:name="_Toc96844326"/>
      <w:bookmarkStart w:id="431" w:name="_Toc100739899"/>
      <w:bookmarkStart w:id="432" w:name="_Toc133408821"/>
      <w:bookmarkStart w:id="433" w:name="_Toc160452627"/>
      <w:bookmarkStart w:id="434" w:name="_Toc164869555"/>
      <w:bookmarkStart w:id="435" w:name="_Toc175350519"/>
      <w:bookmarkStart w:id="436" w:name="_Toc180146456"/>
      <w:bookmarkStart w:id="437" w:name="_Toc180248954"/>
      <w:bookmarkStart w:id="438" w:name="_Toc183378895"/>
      <w:bookmarkStart w:id="439" w:name="_Toc185509327"/>
      <w:r>
        <w:t>5.3.2.4</w:t>
      </w:r>
      <w:r>
        <w:tab/>
      </w:r>
      <w:r w:rsidRPr="00A076E8">
        <w:t>UAE_RealtimeUAVStatus_</w:t>
      </w:r>
      <w:r w:rsidRPr="005D3838">
        <w:t>Notify</w:t>
      </w:r>
      <w:bookmarkEnd w:id="429"/>
      <w:bookmarkEnd w:id="430"/>
      <w:bookmarkEnd w:id="431"/>
      <w:bookmarkEnd w:id="432"/>
      <w:bookmarkEnd w:id="433"/>
      <w:bookmarkEnd w:id="434"/>
      <w:bookmarkEnd w:id="435"/>
      <w:bookmarkEnd w:id="436"/>
      <w:bookmarkEnd w:id="437"/>
      <w:bookmarkEnd w:id="438"/>
      <w:bookmarkEnd w:id="439"/>
    </w:p>
    <w:p w14:paraId="4BBBE174" w14:textId="547F581B" w:rsidR="00077605" w:rsidRDefault="00077605" w:rsidP="00077605">
      <w:pPr>
        <w:pStyle w:val="Heading5"/>
      </w:pPr>
      <w:bookmarkStart w:id="440" w:name="_Toc96843352"/>
      <w:bookmarkStart w:id="441" w:name="_Toc96844327"/>
      <w:bookmarkStart w:id="442" w:name="_Toc100739900"/>
      <w:bookmarkStart w:id="443" w:name="_Toc133408822"/>
      <w:bookmarkStart w:id="444" w:name="_Toc160452628"/>
      <w:bookmarkStart w:id="445" w:name="_Toc164869556"/>
      <w:bookmarkStart w:id="446" w:name="_Toc175350520"/>
      <w:bookmarkStart w:id="447" w:name="_Toc180146457"/>
      <w:bookmarkStart w:id="448" w:name="_Toc180248955"/>
      <w:bookmarkStart w:id="449" w:name="_Toc183378896"/>
      <w:bookmarkStart w:id="450" w:name="_Toc185509328"/>
      <w:r>
        <w:t>5.3.2.4.1</w:t>
      </w:r>
      <w:r>
        <w:tab/>
        <w:t>General</w:t>
      </w:r>
      <w:bookmarkEnd w:id="440"/>
      <w:bookmarkEnd w:id="441"/>
      <w:bookmarkEnd w:id="442"/>
      <w:bookmarkEnd w:id="443"/>
      <w:bookmarkEnd w:id="444"/>
      <w:bookmarkEnd w:id="445"/>
      <w:bookmarkEnd w:id="446"/>
      <w:bookmarkEnd w:id="447"/>
      <w:bookmarkEnd w:id="448"/>
      <w:bookmarkEnd w:id="449"/>
      <w:bookmarkEnd w:id="450"/>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51" w:name="_Toc96843353"/>
      <w:bookmarkStart w:id="452" w:name="_Toc96844328"/>
      <w:bookmarkStart w:id="453" w:name="_Toc100739901"/>
      <w:bookmarkStart w:id="454" w:name="_Toc133408823"/>
      <w:bookmarkStart w:id="455" w:name="_Toc160452629"/>
      <w:bookmarkStart w:id="456" w:name="_Toc164869557"/>
      <w:bookmarkStart w:id="457" w:name="_Toc175350521"/>
      <w:bookmarkStart w:id="458" w:name="_Toc180146458"/>
      <w:bookmarkStart w:id="459" w:name="_Toc180248956"/>
      <w:bookmarkStart w:id="460" w:name="_Toc183378897"/>
      <w:bookmarkStart w:id="461" w:name="_Toc185509329"/>
      <w:r w:rsidRPr="00682DF1">
        <w:t>5.3.</w:t>
      </w:r>
      <w:r>
        <w:t>2</w:t>
      </w:r>
      <w:r w:rsidRPr="00682DF1">
        <w:t>.4.2</w:t>
      </w:r>
      <w:r w:rsidRPr="00682DF1">
        <w:tab/>
        <w:t>Real-time UAV Status Notification</w:t>
      </w:r>
      <w:bookmarkEnd w:id="451"/>
      <w:bookmarkEnd w:id="452"/>
      <w:bookmarkEnd w:id="453"/>
      <w:bookmarkEnd w:id="454"/>
      <w:bookmarkEnd w:id="455"/>
      <w:bookmarkEnd w:id="456"/>
      <w:bookmarkEnd w:id="457"/>
      <w:bookmarkEnd w:id="458"/>
      <w:bookmarkEnd w:id="459"/>
      <w:bookmarkEnd w:id="460"/>
      <w:bookmarkEnd w:id="461"/>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05pt;height:146.3pt" o:ole="">
            <v:imagedata r:id="rId29" o:title=""/>
          </v:shape>
          <o:OLEObject Type="Embed" ProgID="Visio.Drawing.15" ShapeID="_x0000_i1034" DrawAspect="Content" ObjectID="_1796119020"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62" w:name="_Toc510696597"/>
      <w:bookmarkStart w:id="463" w:name="_Toc35971389"/>
      <w:bookmarkStart w:id="464" w:name="_Toc96843354"/>
      <w:bookmarkStart w:id="465" w:name="_Toc96844329"/>
      <w:bookmarkStart w:id="466" w:name="_Toc100739902"/>
      <w:r>
        <w:br w:type="page"/>
      </w:r>
      <w:bookmarkStart w:id="467" w:name="_Toc160452630"/>
      <w:bookmarkStart w:id="468" w:name="_Toc164869558"/>
      <w:bookmarkStart w:id="469" w:name="_Toc175350522"/>
      <w:bookmarkStart w:id="470" w:name="_Toc180146459"/>
      <w:bookmarkStart w:id="471" w:name="_Toc180248957"/>
      <w:bookmarkStart w:id="472" w:name="_Toc183378898"/>
      <w:bookmarkStart w:id="473" w:name="_Toc133408824"/>
      <w:bookmarkStart w:id="474" w:name="_Toc185509330"/>
      <w:r w:rsidR="00535E7D" w:rsidRPr="00535E7D">
        <w:lastRenderedPageBreak/>
        <w:t>5.4</w:t>
      </w:r>
      <w:r w:rsidR="00535E7D" w:rsidRPr="00535E7D">
        <w:tab/>
        <w:t>UAE_ChangeUSSManagement Service</w:t>
      </w:r>
      <w:bookmarkEnd w:id="467"/>
      <w:bookmarkEnd w:id="468"/>
      <w:bookmarkEnd w:id="469"/>
      <w:bookmarkEnd w:id="470"/>
      <w:bookmarkEnd w:id="471"/>
      <w:bookmarkEnd w:id="472"/>
      <w:bookmarkEnd w:id="474"/>
    </w:p>
    <w:p w14:paraId="3A108AED" w14:textId="77777777" w:rsidR="00535E7D" w:rsidRPr="00535E7D" w:rsidRDefault="00535E7D" w:rsidP="00535E7D">
      <w:pPr>
        <w:pStyle w:val="Heading3"/>
      </w:pPr>
      <w:bookmarkStart w:id="475" w:name="_Toc129252462"/>
      <w:bookmarkStart w:id="476" w:name="_Toc160452631"/>
      <w:bookmarkStart w:id="477" w:name="_Toc164869559"/>
      <w:bookmarkStart w:id="478" w:name="_Toc175350523"/>
      <w:bookmarkStart w:id="479" w:name="_Toc180146460"/>
      <w:bookmarkStart w:id="480" w:name="_Toc180248958"/>
      <w:bookmarkStart w:id="481" w:name="_Toc183378899"/>
      <w:bookmarkStart w:id="482" w:name="_Toc185509331"/>
      <w:r w:rsidRPr="00535E7D">
        <w:t>5.4.1</w:t>
      </w:r>
      <w:r w:rsidRPr="00535E7D">
        <w:tab/>
        <w:t>Service Description</w:t>
      </w:r>
      <w:bookmarkEnd w:id="475"/>
      <w:bookmarkEnd w:id="476"/>
      <w:bookmarkEnd w:id="477"/>
      <w:bookmarkEnd w:id="478"/>
      <w:bookmarkEnd w:id="479"/>
      <w:bookmarkEnd w:id="480"/>
      <w:bookmarkEnd w:id="481"/>
      <w:bookmarkEnd w:id="482"/>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83" w:name="_Toc129252463"/>
      <w:bookmarkStart w:id="484" w:name="_Toc160452632"/>
      <w:bookmarkStart w:id="485" w:name="_Toc164869560"/>
      <w:bookmarkStart w:id="486" w:name="_Toc175350524"/>
      <w:bookmarkStart w:id="487" w:name="_Toc180146461"/>
      <w:bookmarkStart w:id="488" w:name="_Toc180248959"/>
      <w:bookmarkStart w:id="489" w:name="_Toc183378900"/>
      <w:bookmarkStart w:id="490" w:name="_Toc185509332"/>
      <w:r w:rsidRPr="00535E7D">
        <w:t>5.4.2</w:t>
      </w:r>
      <w:r w:rsidRPr="00535E7D">
        <w:tab/>
        <w:t>Service Operations</w:t>
      </w:r>
      <w:bookmarkEnd w:id="483"/>
      <w:bookmarkEnd w:id="484"/>
      <w:bookmarkEnd w:id="485"/>
      <w:bookmarkEnd w:id="486"/>
      <w:bookmarkEnd w:id="487"/>
      <w:bookmarkEnd w:id="488"/>
      <w:bookmarkEnd w:id="489"/>
      <w:bookmarkEnd w:id="490"/>
    </w:p>
    <w:p w14:paraId="12B5A23D" w14:textId="77777777" w:rsidR="00535E7D" w:rsidRPr="00535E7D" w:rsidRDefault="00535E7D" w:rsidP="00535E7D">
      <w:pPr>
        <w:pStyle w:val="Heading4"/>
      </w:pPr>
      <w:bookmarkStart w:id="491" w:name="_Toc129252464"/>
      <w:bookmarkStart w:id="492" w:name="_Toc160452633"/>
      <w:bookmarkStart w:id="493" w:name="_Toc164869561"/>
      <w:bookmarkStart w:id="494" w:name="_Toc175350525"/>
      <w:bookmarkStart w:id="495" w:name="_Toc180146462"/>
      <w:bookmarkStart w:id="496" w:name="_Toc180248960"/>
      <w:bookmarkStart w:id="497" w:name="_Toc183378901"/>
      <w:bookmarkStart w:id="498" w:name="_Toc185509333"/>
      <w:r w:rsidRPr="00535E7D">
        <w:t>5.4.2.1</w:t>
      </w:r>
      <w:r w:rsidRPr="00535E7D">
        <w:tab/>
        <w:t>Introduction</w:t>
      </w:r>
      <w:bookmarkEnd w:id="491"/>
      <w:bookmarkEnd w:id="492"/>
      <w:bookmarkEnd w:id="493"/>
      <w:bookmarkEnd w:id="494"/>
      <w:bookmarkEnd w:id="495"/>
      <w:bookmarkEnd w:id="496"/>
      <w:bookmarkEnd w:id="497"/>
      <w:bookmarkEnd w:id="498"/>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맑은 고딕"/>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499" w:name="_Toc129252465"/>
      <w:bookmarkStart w:id="500" w:name="_Toc160452634"/>
      <w:bookmarkStart w:id="501" w:name="_Toc164869562"/>
      <w:bookmarkStart w:id="502" w:name="_Toc175350526"/>
      <w:bookmarkStart w:id="503" w:name="_Toc180146463"/>
      <w:bookmarkStart w:id="504" w:name="_Toc180248961"/>
      <w:bookmarkStart w:id="505" w:name="_Toc183378902"/>
      <w:bookmarkStart w:id="506" w:name="_Toc185509334"/>
      <w:r w:rsidRPr="00535E7D">
        <w:t>5.4.2.2</w:t>
      </w:r>
      <w:r w:rsidRPr="00535E7D">
        <w:tab/>
      </w:r>
      <w:bookmarkEnd w:id="499"/>
      <w:r w:rsidRPr="00535E7D">
        <w:t>UAE_ChangeUSSManagement_ManageUSS</w:t>
      </w:r>
      <w:bookmarkEnd w:id="500"/>
      <w:bookmarkEnd w:id="501"/>
      <w:bookmarkEnd w:id="502"/>
      <w:bookmarkEnd w:id="503"/>
      <w:bookmarkEnd w:id="504"/>
      <w:bookmarkEnd w:id="505"/>
      <w:bookmarkEnd w:id="506"/>
    </w:p>
    <w:p w14:paraId="78072D90" w14:textId="77777777" w:rsidR="00535E7D" w:rsidRPr="00535E7D" w:rsidRDefault="00535E7D" w:rsidP="00535E7D">
      <w:pPr>
        <w:pStyle w:val="Heading5"/>
      </w:pPr>
      <w:bookmarkStart w:id="507" w:name="_Toc129252466"/>
      <w:bookmarkStart w:id="508" w:name="_Toc160452635"/>
      <w:bookmarkStart w:id="509" w:name="_Toc164869563"/>
      <w:bookmarkStart w:id="510" w:name="_Toc175350527"/>
      <w:bookmarkStart w:id="511" w:name="_Toc180146464"/>
      <w:bookmarkStart w:id="512" w:name="_Toc180248962"/>
      <w:bookmarkStart w:id="513" w:name="_Toc183378903"/>
      <w:bookmarkStart w:id="514" w:name="_Toc185509335"/>
      <w:r w:rsidRPr="00535E7D">
        <w:t>5.4.2.2.1</w:t>
      </w:r>
      <w:r w:rsidRPr="00535E7D">
        <w:tab/>
        <w:t>General</w:t>
      </w:r>
      <w:bookmarkEnd w:id="507"/>
      <w:bookmarkEnd w:id="508"/>
      <w:bookmarkEnd w:id="509"/>
      <w:bookmarkEnd w:id="510"/>
      <w:bookmarkEnd w:id="511"/>
      <w:bookmarkEnd w:id="512"/>
      <w:bookmarkEnd w:id="513"/>
      <w:bookmarkEnd w:id="514"/>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515"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516" w:name="_Toc160452636"/>
      <w:bookmarkStart w:id="517" w:name="_Toc164869564"/>
      <w:bookmarkStart w:id="518" w:name="_Toc175350528"/>
      <w:bookmarkStart w:id="519" w:name="_Toc180146465"/>
      <w:bookmarkStart w:id="520" w:name="_Toc180248963"/>
      <w:bookmarkStart w:id="521" w:name="_Toc183378904"/>
      <w:bookmarkStart w:id="522" w:name="_Toc185509336"/>
      <w:r w:rsidRPr="00535E7D">
        <w:t>5.4.2.2.2</w:t>
      </w:r>
      <w:r w:rsidRPr="00535E7D">
        <w:tab/>
      </w:r>
      <w:bookmarkEnd w:id="515"/>
      <w:r w:rsidRPr="00535E7D">
        <w:t>USS Change Policy Creation</w:t>
      </w:r>
      <w:bookmarkEnd w:id="516"/>
      <w:bookmarkEnd w:id="517"/>
      <w:bookmarkEnd w:id="518"/>
      <w:bookmarkEnd w:id="519"/>
      <w:bookmarkEnd w:id="520"/>
      <w:bookmarkEnd w:id="521"/>
      <w:bookmarkEnd w:id="522"/>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523" w:name="_MON_1766868265"/>
    <w:bookmarkEnd w:id="523"/>
    <w:p w14:paraId="2A4A4CC6" w14:textId="135C0DCC" w:rsidR="00535E7D" w:rsidRPr="00535E7D" w:rsidRDefault="001379AB" w:rsidP="00535E7D">
      <w:pPr>
        <w:pStyle w:val="TH"/>
      </w:pPr>
      <w:r w:rsidRPr="00535E7D">
        <w:object w:dxaOrig="9620" w:dyaOrig="2508" w14:anchorId="6E90FD0F">
          <v:shape id="_x0000_i1035" type="#_x0000_t75" style="width:479.8pt;height:126.15pt" o:ole="">
            <v:imagedata r:id="rId31" o:title=""/>
          </v:shape>
          <o:OLEObject Type="Embed" ProgID="Word.Document.8" ShapeID="_x0000_i1035" DrawAspect="Content" ObjectID="_1796119021"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524" w:name="_Toc129252468"/>
      <w:bookmarkStart w:id="525" w:name="_Toc160452637"/>
      <w:bookmarkStart w:id="526" w:name="_Toc164869565"/>
      <w:bookmarkStart w:id="527" w:name="_Toc175350529"/>
      <w:bookmarkStart w:id="528" w:name="_Toc180146466"/>
      <w:bookmarkStart w:id="529" w:name="_Toc180248964"/>
      <w:bookmarkStart w:id="530" w:name="_Toc183378905"/>
      <w:bookmarkStart w:id="531" w:name="_Toc185509337"/>
      <w:r w:rsidRPr="00535E7D">
        <w:t>5.4.2.2.3</w:t>
      </w:r>
      <w:r w:rsidRPr="00535E7D">
        <w:tab/>
      </w:r>
      <w:bookmarkEnd w:id="524"/>
      <w:r w:rsidRPr="00535E7D">
        <w:t>USS Change Policy Update</w:t>
      </w:r>
      <w:bookmarkEnd w:id="525"/>
      <w:bookmarkEnd w:id="526"/>
      <w:bookmarkEnd w:id="527"/>
      <w:bookmarkEnd w:id="528"/>
      <w:bookmarkEnd w:id="529"/>
      <w:bookmarkEnd w:id="530"/>
      <w:bookmarkEnd w:id="531"/>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532" w:name="_MON_1766868299"/>
    <w:bookmarkEnd w:id="532"/>
    <w:p w14:paraId="07D27CA6" w14:textId="2916F59F" w:rsidR="00535E7D" w:rsidRPr="00535E7D" w:rsidRDefault="001379AB" w:rsidP="00535E7D">
      <w:pPr>
        <w:pStyle w:val="TH"/>
      </w:pPr>
      <w:r w:rsidRPr="00535E7D">
        <w:object w:dxaOrig="9620" w:dyaOrig="3089" w14:anchorId="68DC25EF">
          <v:shape id="_x0000_i1036" type="#_x0000_t75" style="width:479.8pt;height:156.1pt" o:ole="">
            <v:imagedata r:id="rId33" o:title=""/>
          </v:shape>
          <o:OLEObject Type="Embed" ProgID="Word.Document.8" ShapeID="_x0000_i1036" DrawAspect="Content" ObjectID="_1796119022"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533" w:name="_Toc160452638"/>
      <w:bookmarkStart w:id="534" w:name="_Toc164869566"/>
      <w:bookmarkStart w:id="535" w:name="_Toc175350530"/>
      <w:bookmarkStart w:id="536" w:name="_Toc180146467"/>
      <w:bookmarkStart w:id="537" w:name="_Toc180248965"/>
      <w:bookmarkStart w:id="538" w:name="_Toc183378906"/>
      <w:bookmarkStart w:id="539" w:name="_Toc129252469"/>
      <w:bookmarkStart w:id="540" w:name="_Toc185509338"/>
      <w:r w:rsidRPr="00535E7D">
        <w:t>5.4.2.2.</w:t>
      </w:r>
      <w:r w:rsidR="00077689">
        <w:t>4</w:t>
      </w:r>
      <w:r w:rsidRPr="00535E7D">
        <w:tab/>
        <w:t>USS Change Policy Deletion</w:t>
      </w:r>
      <w:bookmarkEnd w:id="533"/>
      <w:bookmarkEnd w:id="534"/>
      <w:bookmarkEnd w:id="535"/>
      <w:bookmarkEnd w:id="536"/>
      <w:bookmarkEnd w:id="537"/>
      <w:bookmarkEnd w:id="538"/>
      <w:bookmarkEnd w:id="540"/>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541" w:name="_MON_1766868311"/>
    <w:bookmarkEnd w:id="541"/>
    <w:p w14:paraId="2D2AB607" w14:textId="33F9067C" w:rsidR="00535E7D" w:rsidRPr="00535E7D" w:rsidRDefault="00077689" w:rsidP="00535E7D">
      <w:pPr>
        <w:pStyle w:val="TH"/>
      </w:pPr>
      <w:r w:rsidRPr="00535E7D">
        <w:object w:dxaOrig="9620" w:dyaOrig="2508" w14:anchorId="0D1B5C76">
          <v:shape id="_x0000_i1037" type="#_x0000_t75" style="width:479.8pt;height:126.15pt" o:ole="">
            <v:imagedata r:id="rId35" o:title=""/>
          </v:shape>
          <o:OLEObject Type="Embed" ProgID="Word.Document.8" ShapeID="_x0000_i1037" DrawAspect="Content" ObjectID="_1796119023"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542" w:name="_Toc160452639"/>
      <w:bookmarkStart w:id="543" w:name="_Toc164869567"/>
      <w:bookmarkStart w:id="544" w:name="_Toc175350531"/>
      <w:bookmarkStart w:id="545" w:name="_Toc180146468"/>
      <w:bookmarkStart w:id="546" w:name="_Toc180248966"/>
      <w:bookmarkStart w:id="547" w:name="_Toc183378907"/>
      <w:bookmarkStart w:id="548" w:name="_Toc185509339"/>
      <w:r w:rsidRPr="00535E7D">
        <w:t>5.4.2.3</w:t>
      </w:r>
      <w:r w:rsidRPr="00535E7D">
        <w:tab/>
      </w:r>
      <w:bookmarkEnd w:id="539"/>
      <w:r w:rsidRPr="00535E7D">
        <w:t>UAE_ChangeUSSManagement_RequestUSSChange</w:t>
      </w:r>
      <w:bookmarkEnd w:id="542"/>
      <w:bookmarkEnd w:id="543"/>
      <w:bookmarkEnd w:id="544"/>
      <w:bookmarkEnd w:id="545"/>
      <w:bookmarkEnd w:id="546"/>
      <w:bookmarkEnd w:id="547"/>
      <w:bookmarkEnd w:id="548"/>
    </w:p>
    <w:p w14:paraId="7D2A5821" w14:textId="77777777" w:rsidR="00535E7D" w:rsidRPr="00535E7D" w:rsidRDefault="00535E7D" w:rsidP="00535E7D">
      <w:pPr>
        <w:pStyle w:val="Heading5"/>
      </w:pPr>
      <w:bookmarkStart w:id="549" w:name="_Toc129252470"/>
      <w:bookmarkStart w:id="550" w:name="_Toc160452640"/>
      <w:bookmarkStart w:id="551" w:name="_Toc164869568"/>
      <w:bookmarkStart w:id="552" w:name="_Toc175350532"/>
      <w:bookmarkStart w:id="553" w:name="_Toc180146469"/>
      <w:bookmarkStart w:id="554" w:name="_Toc180248967"/>
      <w:bookmarkStart w:id="555" w:name="_Toc183378908"/>
      <w:bookmarkStart w:id="556" w:name="_Toc185509340"/>
      <w:r w:rsidRPr="00535E7D">
        <w:t>5.4.2.3.1</w:t>
      </w:r>
      <w:r w:rsidRPr="00535E7D">
        <w:tab/>
        <w:t>General</w:t>
      </w:r>
      <w:bookmarkEnd w:id="549"/>
      <w:bookmarkEnd w:id="550"/>
      <w:bookmarkEnd w:id="551"/>
      <w:bookmarkEnd w:id="552"/>
      <w:bookmarkEnd w:id="553"/>
      <w:bookmarkEnd w:id="554"/>
      <w:bookmarkEnd w:id="555"/>
      <w:bookmarkEnd w:id="556"/>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557" w:name="_Toc129252471"/>
      <w:bookmarkStart w:id="558" w:name="_Toc160452641"/>
      <w:bookmarkStart w:id="559" w:name="_Toc164869569"/>
      <w:bookmarkStart w:id="560" w:name="_Toc175350533"/>
      <w:bookmarkStart w:id="561" w:name="_Toc180146470"/>
      <w:bookmarkStart w:id="562" w:name="_Toc180248968"/>
      <w:bookmarkStart w:id="563" w:name="_Toc183378909"/>
      <w:bookmarkStart w:id="564" w:name="_Toc185509341"/>
      <w:r w:rsidRPr="00535E7D">
        <w:t>5.4.2.3.2</w:t>
      </w:r>
      <w:r w:rsidRPr="00535E7D">
        <w:tab/>
      </w:r>
      <w:bookmarkEnd w:id="557"/>
      <w:r w:rsidRPr="00535E7D">
        <w:t>USS Change Request</w:t>
      </w:r>
      <w:bookmarkEnd w:id="558"/>
      <w:bookmarkEnd w:id="559"/>
      <w:bookmarkEnd w:id="560"/>
      <w:bookmarkEnd w:id="561"/>
      <w:bookmarkEnd w:id="562"/>
      <w:bookmarkEnd w:id="563"/>
      <w:bookmarkEnd w:id="564"/>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565" w:name="_MON_1766868321"/>
    <w:bookmarkEnd w:id="565"/>
    <w:p w14:paraId="59F49204" w14:textId="5A0A28A7" w:rsidR="00535E7D" w:rsidRPr="00535E7D" w:rsidRDefault="00077689" w:rsidP="00535E7D">
      <w:pPr>
        <w:pStyle w:val="TH"/>
      </w:pPr>
      <w:r w:rsidRPr="00535E7D">
        <w:object w:dxaOrig="9620" w:dyaOrig="2508" w14:anchorId="15540C7B">
          <v:shape id="_x0000_i1038" type="#_x0000_t75" style="width:479.8pt;height:126.15pt" o:ole="">
            <v:imagedata r:id="rId37" o:title=""/>
          </v:shape>
          <o:OLEObject Type="Embed" ProgID="Word.Document.8" ShapeID="_x0000_i1038" DrawAspect="Content" ObjectID="_1796119024"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566" w:name="_Toc129252472"/>
      <w:bookmarkStart w:id="567" w:name="_Toc160452642"/>
      <w:bookmarkStart w:id="568" w:name="_Toc164869570"/>
      <w:bookmarkStart w:id="569" w:name="_Toc175350534"/>
      <w:bookmarkStart w:id="570" w:name="_Toc180146471"/>
      <w:bookmarkStart w:id="571" w:name="_Toc180248969"/>
      <w:bookmarkStart w:id="572" w:name="_Toc183378910"/>
      <w:bookmarkStart w:id="573" w:name="_Toc185509342"/>
      <w:r w:rsidRPr="00535E7D">
        <w:t>5.4.2.4</w:t>
      </w:r>
      <w:r w:rsidRPr="00535E7D">
        <w:tab/>
      </w:r>
      <w:bookmarkEnd w:id="566"/>
      <w:r w:rsidRPr="00535E7D">
        <w:t>UAE_ChangeUSSManagement_Notify</w:t>
      </w:r>
      <w:bookmarkEnd w:id="567"/>
      <w:bookmarkEnd w:id="568"/>
      <w:bookmarkEnd w:id="569"/>
      <w:bookmarkEnd w:id="570"/>
      <w:bookmarkEnd w:id="571"/>
      <w:bookmarkEnd w:id="572"/>
      <w:bookmarkEnd w:id="573"/>
    </w:p>
    <w:p w14:paraId="3D9F0CD2" w14:textId="77777777" w:rsidR="00535E7D" w:rsidRPr="00535E7D" w:rsidRDefault="00535E7D" w:rsidP="00535E7D">
      <w:pPr>
        <w:pStyle w:val="Heading5"/>
      </w:pPr>
      <w:bookmarkStart w:id="574" w:name="_Toc129252457"/>
      <w:bookmarkStart w:id="575" w:name="_Toc160452643"/>
      <w:bookmarkStart w:id="576" w:name="_Toc164869571"/>
      <w:bookmarkStart w:id="577" w:name="_Toc175350535"/>
      <w:bookmarkStart w:id="578" w:name="_Toc180146472"/>
      <w:bookmarkStart w:id="579" w:name="_Toc180248970"/>
      <w:bookmarkStart w:id="580" w:name="_Toc183378911"/>
      <w:bookmarkStart w:id="581" w:name="_Toc185509343"/>
      <w:r w:rsidRPr="00535E7D">
        <w:t>5.4.2.4.1</w:t>
      </w:r>
      <w:r w:rsidRPr="00535E7D">
        <w:tab/>
        <w:t>General</w:t>
      </w:r>
      <w:bookmarkEnd w:id="574"/>
      <w:bookmarkEnd w:id="575"/>
      <w:bookmarkEnd w:id="576"/>
      <w:bookmarkEnd w:id="577"/>
      <w:bookmarkEnd w:id="578"/>
      <w:bookmarkEnd w:id="579"/>
      <w:bookmarkEnd w:id="580"/>
      <w:bookmarkEnd w:id="581"/>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582" w:name="_Toc129252458"/>
      <w:bookmarkStart w:id="583" w:name="_Toc160452644"/>
      <w:bookmarkStart w:id="584" w:name="_Toc164869572"/>
      <w:bookmarkStart w:id="585" w:name="_Toc175350536"/>
      <w:bookmarkStart w:id="586" w:name="_Toc180146473"/>
      <w:bookmarkStart w:id="587" w:name="_Toc180248971"/>
      <w:bookmarkStart w:id="588" w:name="_Toc183378912"/>
      <w:bookmarkStart w:id="589" w:name="_Toc185509344"/>
      <w:r w:rsidRPr="00535E7D">
        <w:t>5.4.2.4.2</w:t>
      </w:r>
      <w:r w:rsidRPr="00535E7D">
        <w:tab/>
      </w:r>
      <w:bookmarkEnd w:id="582"/>
      <w:r w:rsidRPr="00535E7D">
        <w:rPr>
          <w:lang w:val="en-US"/>
        </w:rPr>
        <w:t>USS Change Notification</w:t>
      </w:r>
      <w:bookmarkEnd w:id="583"/>
      <w:bookmarkEnd w:id="584"/>
      <w:bookmarkEnd w:id="585"/>
      <w:bookmarkEnd w:id="586"/>
      <w:bookmarkEnd w:id="587"/>
      <w:bookmarkEnd w:id="588"/>
      <w:bookmarkEnd w:id="589"/>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590" w:name="_MON_1766868057"/>
    <w:bookmarkEnd w:id="590"/>
    <w:p w14:paraId="4BFE43B3" w14:textId="4F7079D2" w:rsidR="00535E7D" w:rsidRPr="00535E7D" w:rsidRDefault="00DA42D5" w:rsidP="00535E7D">
      <w:pPr>
        <w:pStyle w:val="TH"/>
      </w:pPr>
      <w:r w:rsidRPr="00535E7D">
        <w:object w:dxaOrig="9620" w:dyaOrig="2749" w14:anchorId="06036A6D">
          <v:shape id="_x0000_i1039" type="#_x0000_t75" style="width:479.8pt;height:138.25pt" o:ole="">
            <v:imagedata r:id="rId39" o:title=""/>
          </v:shape>
          <o:OLEObject Type="Embed" ProgID="Word.Document.8" ShapeID="_x0000_i1039" DrawAspect="Content" ObjectID="_1796119025"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591" w:name="_Toc160452645"/>
      <w:bookmarkStart w:id="592" w:name="_Toc164869573"/>
      <w:bookmarkStart w:id="593" w:name="_Toc175350537"/>
      <w:bookmarkStart w:id="594" w:name="_Toc180146474"/>
      <w:bookmarkStart w:id="595" w:name="_Toc180248972"/>
      <w:bookmarkStart w:id="596" w:name="_Toc183378913"/>
      <w:bookmarkStart w:id="597" w:name="_Toc185509345"/>
      <w:r w:rsidR="00705544" w:rsidRPr="00705544">
        <w:lastRenderedPageBreak/>
        <w:t>5.5</w:t>
      </w:r>
      <w:r w:rsidR="00705544" w:rsidRPr="00705544">
        <w:tab/>
        <w:t>UAE_DAASupport Service</w:t>
      </w:r>
      <w:bookmarkEnd w:id="591"/>
      <w:bookmarkEnd w:id="592"/>
      <w:bookmarkEnd w:id="593"/>
      <w:bookmarkEnd w:id="594"/>
      <w:bookmarkEnd w:id="595"/>
      <w:bookmarkEnd w:id="596"/>
      <w:bookmarkEnd w:id="597"/>
    </w:p>
    <w:p w14:paraId="5D083A8E" w14:textId="77777777" w:rsidR="00705544" w:rsidRPr="00705544" w:rsidRDefault="00705544" w:rsidP="00705544">
      <w:pPr>
        <w:pStyle w:val="Heading3"/>
      </w:pPr>
      <w:bookmarkStart w:id="598" w:name="_Toc160452646"/>
      <w:bookmarkStart w:id="599" w:name="_Toc164869574"/>
      <w:bookmarkStart w:id="600" w:name="_Toc175350538"/>
      <w:bookmarkStart w:id="601" w:name="_Toc180146475"/>
      <w:bookmarkStart w:id="602" w:name="_Toc180248973"/>
      <w:bookmarkStart w:id="603" w:name="_Toc183378914"/>
      <w:bookmarkStart w:id="604" w:name="_Toc185509346"/>
      <w:r w:rsidRPr="00705544">
        <w:t>5.5.1</w:t>
      </w:r>
      <w:r w:rsidRPr="00705544">
        <w:tab/>
        <w:t>Service Description</w:t>
      </w:r>
      <w:bookmarkEnd w:id="598"/>
      <w:bookmarkEnd w:id="599"/>
      <w:bookmarkEnd w:id="600"/>
      <w:bookmarkEnd w:id="601"/>
      <w:bookmarkEnd w:id="602"/>
      <w:bookmarkEnd w:id="603"/>
      <w:bookmarkEnd w:id="604"/>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605" w:name="_Toc160452647"/>
      <w:bookmarkStart w:id="606" w:name="_Toc164869575"/>
      <w:bookmarkStart w:id="607" w:name="_Toc175350539"/>
      <w:bookmarkStart w:id="608" w:name="_Toc180146476"/>
      <w:bookmarkStart w:id="609" w:name="_Toc180248974"/>
      <w:bookmarkStart w:id="610" w:name="_Toc183378915"/>
      <w:bookmarkStart w:id="611" w:name="_Toc185509347"/>
      <w:r w:rsidRPr="00705544">
        <w:t>5.5.2</w:t>
      </w:r>
      <w:r w:rsidRPr="00705544">
        <w:tab/>
        <w:t>Service Operations</w:t>
      </w:r>
      <w:bookmarkEnd w:id="605"/>
      <w:bookmarkEnd w:id="606"/>
      <w:bookmarkEnd w:id="607"/>
      <w:bookmarkEnd w:id="608"/>
      <w:bookmarkEnd w:id="609"/>
      <w:bookmarkEnd w:id="610"/>
      <w:bookmarkEnd w:id="611"/>
    </w:p>
    <w:p w14:paraId="004C85E2" w14:textId="77777777" w:rsidR="00705544" w:rsidRPr="00705544" w:rsidRDefault="00705544" w:rsidP="00705544">
      <w:pPr>
        <w:pStyle w:val="Heading4"/>
      </w:pPr>
      <w:bookmarkStart w:id="612" w:name="_Toc160452648"/>
      <w:bookmarkStart w:id="613" w:name="_Toc164869576"/>
      <w:bookmarkStart w:id="614" w:name="_Toc175350540"/>
      <w:bookmarkStart w:id="615" w:name="_Toc180146477"/>
      <w:bookmarkStart w:id="616" w:name="_Toc180248975"/>
      <w:bookmarkStart w:id="617" w:name="_Toc183378916"/>
      <w:bookmarkStart w:id="618" w:name="_Toc185509348"/>
      <w:r w:rsidRPr="00705544">
        <w:t>5.5.2.1</w:t>
      </w:r>
      <w:r w:rsidRPr="00705544">
        <w:tab/>
        <w:t>Introduction</w:t>
      </w:r>
      <w:bookmarkEnd w:id="612"/>
      <w:bookmarkEnd w:id="613"/>
      <w:bookmarkEnd w:id="614"/>
      <w:bookmarkEnd w:id="615"/>
      <w:bookmarkEnd w:id="616"/>
      <w:bookmarkEnd w:id="617"/>
      <w:bookmarkEnd w:id="618"/>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맑은 고딕"/>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619" w:name="_Hlk134523495"/>
            <w:r w:rsidRPr="00705544">
              <w:t>Notify</w:t>
            </w:r>
            <w:bookmarkEnd w:id="619"/>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620" w:name="_Toc160452649"/>
      <w:bookmarkStart w:id="621" w:name="_Toc164869577"/>
      <w:bookmarkStart w:id="622" w:name="_Toc175350541"/>
      <w:bookmarkStart w:id="623" w:name="_Toc180146478"/>
      <w:bookmarkStart w:id="624" w:name="_Toc180248976"/>
      <w:bookmarkStart w:id="625" w:name="_Toc183378917"/>
      <w:bookmarkStart w:id="626" w:name="_Toc185509349"/>
      <w:r w:rsidRPr="00705544">
        <w:t>5.5.2.2</w:t>
      </w:r>
      <w:r w:rsidRPr="00705544">
        <w:tab/>
        <w:t>UAE_DAASupport_Manage</w:t>
      </w:r>
      <w:bookmarkEnd w:id="620"/>
      <w:bookmarkEnd w:id="621"/>
      <w:bookmarkEnd w:id="622"/>
      <w:bookmarkEnd w:id="623"/>
      <w:bookmarkEnd w:id="624"/>
      <w:bookmarkEnd w:id="625"/>
      <w:bookmarkEnd w:id="626"/>
    </w:p>
    <w:p w14:paraId="152A7016" w14:textId="77777777" w:rsidR="00705544" w:rsidRPr="00705544" w:rsidRDefault="00705544" w:rsidP="00705544">
      <w:pPr>
        <w:pStyle w:val="Heading5"/>
      </w:pPr>
      <w:bookmarkStart w:id="627" w:name="_Toc160452650"/>
      <w:bookmarkStart w:id="628" w:name="_Toc164869578"/>
      <w:bookmarkStart w:id="629" w:name="_Toc175350542"/>
      <w:bookmarkStart w:id="630" w:name="_Toc180146479"/>
      <w:bookmarkStart w:id="631" w:name="_Toc180248977"/>
      <w:bookmarkStart w:id="632" w:name="_Toc183378918"/>
      <w:bookmarkStart w:id="633" w:name="_Toc185509350"/>
      <w:r w:rsidRPr="00705544">
        <w:t>5.5.2.2.1</w:t>
      </w:r>
      <w:r w:rsidRPr="00705544">
        <w:tab/>
        <w:t>General</w:t>
      </w:r>
      <w:bookmarkEnd w:id="627"/>
      <w:bookmarkEnd w:id="628"/>
      <w:bookmarkEnd w:id="629"/>
      <w:bookmarkEnd w:id="630"/>
      <w:bookmarkEnd w:id="631"/>
      <w:bookmarkEnd w:id="632"/>
      <w:bookmarkEnd w:id="633"/>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634" w:name="_Toc160452651"/>
      <w:bookmarkStart w:id="635" w:name="_Toc164869579"/>
      <w:bookmarkStart w:id="636" w:name="_Toc175350543"/>
      <w:bookmarkStart w:id="637" w:name="_Toc180146480"/>
      <w:bookmarkStart w:id="638" w:name="_Toc180248978"/>
      <w:bookmarkStart w:id="639" w:name="_Toc183378919"/>
      <w:bookmarkStart w:id="640" w:name="_Toc185509351"/>
      <w:r w:rsidRPr="00705544">
        <w:t>5.5.2.2.2</w:t>
      </w:r>
      <w:r w:rsidRPr="00705544">
        <w:tab/>
        <w:t>DAA Policy Creation</w:t>
      </w:r>
      <w:bookmarkEnd w:id="634"/>
      <w:bookmarkEnd w:id="635"/>
      <w:bookmarkEnd w:id="636"/>
      <w:bookmarkEnd w:id="637"/>
      <w:bookmarkEnd w:id="638"/>
      <w:bookmarkEnd w:id="639"/>
      <w:bookmarkEnd w:id="640"/>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641" w:name="_MON_1767298811"/>
    <w:bookmarkEnd w:id="641"/>
    <w:p w14:paraId="6FB46DF1" w14:textId="62654222" w:rsidR="00705544" w:rsidRPr="00705544" w:rsidRDefault="005F586D" w:rsidP="00705544">
      <w:pPr>
        <w:pStyle w:val="TH"/>
      </w:pPr>
      <w:r w:rsidRPr="00705544">
        <w:object w:dxaOrig="9620" w:dyaOrig="2508" w14:anchorId="53DFE320">
          <v:shape id="_x0000_i1040" type="#_x0000_t75" style="width:479.8pt;height:126.15pt" o:ole="">
            <v:imagedata r:id="rId41" o:title=""/>
          </v:shape>
          <o:OLEObject Type="Embed" ProgID="Word.Document.8" ShapeID="_x0000_i1040" DrawAspect="Content" ObjectID="_1796119026"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642" w:name="_Toc160452652"/>
      <w:bookmarkStart w:id="643" w:name="_Toc164869580"/>
      <w:bookmarkStart w:id="644" w:name="_Toc175350544"/>
      <w:bookmarkStart w:id="645" w:name="_Toc180146481"/>
      <w:bookmarkStart w:id="646" w:name="_Toc180248979"/>
      <w:bookmarkStart w:id="647" w:name="_Toc183378920"/>
      <w:bookmarkStart w:id="648" w:name="_Toc185509352"/>
      <w:r w:rsidRPr="00705544">
        <w:t>5.5.2.2.3</w:t>
      </w:r>
      <w:r w:rsidRPr="00705544">
        <w:tab/>
        <w:t>DAA Policy Update</w:t>
      </w:r>
      <w:bookmarkEnd w:id="642"/>
      <w:bookmarkEnd w:id="643"/>
      <w:bookmarkEnd w:id="644"/>
      <w:bookmarkEnd w:id="645"/>
      <w:bookmarkEnd w:id="646"/>
      <w:bookmarkEnd w:id="647"/>
      <w:bookmarkEnd w:id="648"/>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649" w:name="_MON_1767298801"/>
    <w:bookmarkEnd w:id="649"/>
    <w:p w14:paraId="1213F409" w14:textId="0FF0C6B3" w:rsidR="00705544" w:rsidRPr="00705544" w:rsidRDefault="004513B7" w:rsidP="00705544">
      <w:pPr>
        <w:pStyle w:val="TH"/>
      </w:pPr>
      <w:r w:rsidRPr="00705544">
        <w:object w:dxaOrig="9620" w:dyaOrig="3089" w14:anchorId="3FBBF9A3">
          <v:shape id="_x0000_i1041" type="#_x0000_t75" style="width:479.8pt;height:156.1pt" o:ole="">
            <v:imagedata r:id="rId43" o:title=""/>
          </v:shape>
          <o:OLEObject Type="Embed" ProgID="Word.Document.8" ShapeID="_x0000_i1041" DrawAspect="Content" ObjectID="_1796119027"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650" w:name="_Toc160452653"/>
      <w:bookmarkStart w:id="651" w:name="_Toc164869581"/>
      <w:bookmarkStart w:id="652" w:name="_Toc175350545"/>
      <w:bookmarkStart w:id="653" w:name="_Toc180146482"/>
      <w:bookmarkStart w:id="654" w:name="_Toc180248980"/>
      <w:bookmarkStart w:id="655" w:name="_Toc183378921"/>
      <w:bookmarkStart w:id="656" w:name="_Toc185509353"/>
      <w:r w:rsidRPr="00705544">
        <w:t>5.5.2.2.</w:t>
      </w:r>
      <w:r w:rsidR="001B2B03">
        <w:t>4</w:t>
      </w:r>
      <w:r w:rsidRPr="00705544">
        <w:tab/>
        <w:t>DAA Policy Deletion</w:t>
      </w:r>
      <w:bookmarkEnd w:id="650"/>
      <w:bookmarkEnd w:id="651"/>
      <w:bookmarkEnd w:id="652"/>
      <w:bookmarkEnd w:id="653"/>
      <w:bookmarkEnd w:id="654"/>
      <w:bookmarkEnd w:id="655"/>
      <w:bookmarkEnd w:id="656"/>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657" w:name="_MON_1767298792"/>
    <w:bookmarkEnd w:id="657"/>
    <w:p w14:paraId="06539292" w14:textId="3115A703" w:rsidR="00705544" w:rsidRPr="00705544" w:rsidRDefault="001B2B03" w:rsidP="00705544">
      <w:pPr>
        <w:pStyle w:val="TH"/>
      </w:pPr>
      <w:r w:rsidRPr="00705544">
        <w:object w:dxaOrig="9620" w:dyaOrig="2508" w14:anchorId="5BC7718A">
          <v:shape id="_x0000_i1042" type="#_x0000_t75" style="width:479.8pt;height:126.15pt" o:ole="">
            <v:imagedata r:id="rId45" o:title=""/>
          </v:shape>
          <o:OLEObject Type="Embed" ProgID="Word.Document.8" ShapeID="_x0000_i1042" DrawAspect="Content" ObjectID="_1796119028"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658" w:name="_Toc160452654"/>
      <w:bookmarkStart w:id="659" w:name="_Toc164869582"/>
      <w:bookmarkStart w:id="660" w:name="_Toc175350546"/>
      <w:bookmarkStart w:id="661" w:name="_Toc180146483"/>
      <w:bookmarkStart w:id="662" w:name="_Toc180248981"/>
      <w:bookmarkStart w:id="663" w:name="_Toc183378922"/>
      <w:bookmarkStart w:id="664" w:name="_Toc185509354"/>
      <w:r w:rsidRPr="00705544">
        <w:t>5.5.2.3</w:t>
      </w:r>
      <w:r w:rsidRPr="00705544">
        <w:tab/>
        <w:t>UAE_DAASupport_InformDAAEvent</w:t>
      </w:r>
      <w:r w:rsidR="00A64886">
        <w:t>s</w:t>
      </w:r>
      <w:bookmarkEnd w:id="658"/>
      <w:bookmarkEnd w:id="659"/>
      <w:bookmarkEnd w:id="660"/>
      <w:bookmarkEnd w:id="661"/>
      <w:bookmarkEnd w:id="662"/>
      <w:bookmarkEnd w:id="663"/>
      <w:bookmarkEnd w:id="664"/>
    </w:p>
    <w:p w14:paraId="5DFF45F2" w14:textId="77777777" w:rsidR="00705544" w:rsidRPr="00705544" w:rsidRDefault="00705544" w:rsidP="00705544">
      <w:pPr>
        <w:pStyle w:val="Heading5"/>
      </w:pPr>
      <w:bookmarkStart w:id="665" w:name="_Toc160452655"/>
      <w:bookmarkStart w:id="666" w:name="_Toc164869583"/>
      <w:bookmarkStart w:id="667" w:name="_Toc175350547"/>
      <w:bookmarkStart w:id="668" w:name="_Toc180146484"/>
      <w:bookmarkStart w:id="669" w:name="_Toc180248982"/>
      <w:bookmarkStart w:id="670" w:name="_Toc183378923"/>
      <w:bookmarkStart w:id="671" w:name="_Toc185509355"/>
      <w:r w:rsidRPr="00705544">
        <w:t>5.5.2.3.1</w:t>
      </w:r>
      <w:r w:rsidRPr="00705544">
        <w:tab/>
        <w:t>General</w:t>
      </w:r>
      <w:bookmarkEnd w:id="665"/>
      <w:bookmarkEnd w:id="666"/>
      <w:bookmarkEnd w:id="667"/>
      <w:bookmarkEnd w:id="668"/>
      <w:bookmarkEnd w:id="669"/>
      <w:bookmarkEnd w:id="670"/>
      <w:bookmarkEnd w:id="671"/>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672" w:name="_Toc160452656"/>
      <w:bookmarkStart w:id="673" w:name="_Toc164869584"/>
      <w:bookmarkStart w:id="674" w:name="_Toc175350548"/>
      <w:bookmarkStart w:id="675" w:name="_Toc180146485"/>
      <w:bookmarkStart w:id="676" w:name="_Toc180248983"/>
      <w:bookmarkStart w:id="677" w:name="_Toc183378924"/>
      <w:bookmarkStart w:id="678" w:name="_Toc185509356"/>
      <w:r w:rsidRPr="00705544">
        <w:rPr>
          <w:lang w:val="fr-FR"/>
        </w:rPr>
        <w:t>5.5.2.3.2</w:t>
      </w:r>
      <w:r w:rsidRPr="00705544">
        <w:rPr>
          <w:lang w:val="fr-FR"/>
        </w:rPr>
        <w:tab/>
        <w:t>DAA Events Information Request</w:t>
      </w:r>
      <w:bookmarkEnd w:id="672"/>
      <w:bookmarkEnd w:id="673"/>
      <w:bookmarkEnd w:id="674"/>
      <w:bookmarkEnd w:id="675"/>
      <w:bookmarkEnd w:id="676"/>
      <w:bookmarkEnd w:id="677"/>
      <w:bookmarkEnd w:id="678"/>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679" w:name="_MON_1767298766"/>
    <w:bookmarkEnd w:id="679"/>
    <w:p w14:paraId="5B226D78" w14:textId="76D3D63E" w:rsidR="00705544" w:rsidRPr="00705544" w:rsidRDefault="00A64886" w:rsidP="00705544">
      <w:pPr>
        <w:pStyle w:val="TH"/>
      </w:pPr>
      <w:r w:rsidRPr="00705544">
        <w:object w:dxaOrig="9620" w:dyaOrig="2508" w14:anchorId="71B701E4">
          <v:shape id="_x0000_i1043" type="#_x0000_t75" style="width:479.8pt;height:126.15pt" o:ole="">
            <v:imagedata r:id="rId47" o:title=""/>
          </v:shape>
          <o:OLEObject Type="Embed" ProgID="Word.Document.8" ShapeID="_x0000_i1043" DrawAspect="Content" ObjectID="_1796119029"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680" w:name="_Toc160452657"/>
      <w:bookmarkStart w:id="681" w:name="_Toc164869585"/>
      <w:bookmarkStart w:id="682" w:name="_Toc175350549"/>
      <w:bookmarkStart w:id="683" w:name="_Toc180146486"/>
      <w:bookmarkStart w:id="684" w:name="_Toc180248984"/>
      <w:bookmarkStart w:id="685" w:name="_Toc183378925"/>
      <w:bookmarkStart w:id="686" w:name="_Toc185509357"/>
      <w:r w:rsidRPr="00705544">
        <w:t>5.5.2.4</w:t>
      </w:r>
      <w:r w:rsidRPr="00705544">
        <w:tab/>
        <w:t>UAE_DAASupport_Notify</w:t>
      </w:r>
      <w:bookmarkEnd w:id="680"/>
      <w:bookmarkEnd w:id="681"/>
      <w:bookmarkEnd w:id="682"/>
      <w:bookmarkEnd w:id="683"/>
      <w:bookmarkEnd w:id="684"/>
      <w:bookmarkEnd w:id="685"/>
      <w:bookmarkEnd w:id="686"/>
    </w:p>
    <w:p w14:paraId="7C3E8EA1" w14:textId="77777777" w:rsidR="00705544" w:rsidRPr="00705544" w:rsidRDefault="00705544" w:rsidP="00705544">
      <w:pPr>
        <w:pStyle w:val="Heading5"/>
      </w:pPr>
      <w:bookmarkStart w:id="687" w:name="_Toc160452658"/>
      <w:bookmarkStart w:id="688" w:name="_Toc164869586"/>
      <w:bookmarkStart w:id="689" w:name="_Toc175350550"/>
      <w:bookmarkStart w:id="690" w:name="_Toc180146487"/>
      <w:bookmarkStart w:id="691" w:name="_Toc180248985"/>
      <w:bookmarkStart w:id="692" w:name="_Toc183378926"/>
      <w:bookmarkStart w:id="693" w:name="_Toc185509358"/>
      <w:r w:rsidRPr="00705544">
        <w:t>5.5.2.4.1</w:t>
      </w:r>
      <w:r w:rsidRPr="00705544">
        <w:tab/>
        <w:t>General</w:t>
      </w:r>
      <w:bookmarkEnd w:id="687"/>
      <w:bookmarkEnd w:id="688"/>
      <w:bookmarkEnd w:id="689"/>
      <w:bookmarkEnd w:id="690"/>
      <w:bookmarkEnd w:id="691"/>
      <w:bookmarkEnd w:id="692"/>
      <w:bookmarkEnd w:id="693"/>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694" w:name="_Toc160452659"/>
      <w:bookmarkStart w:id="695" w:name="_Toc164869587"/>
      <w:bookmarkStart w:id="696" w:name="_Toc175350551"/>
      <w:bookmarkStart w:id="697" w:name="_Toc180146488"/>
      <w:bookmarkStart w:id="698" w:name="_Toc180248986"/>
      <w:bookmarkStart w:id="699" w:name="_Toc183378927"/>
      <w:bookmarkStart w:id="700" w:name="_Toc185509359"/>
      <w:r w:rsidRPr="00705544">
        <w:t>5.5.2.4.2</w:t>
      </w:r>
      <w:r w:rsidRPr="00705544">
        <w:tab/>
      </w:r>
      <w:r w:rsidRPr="00705544">
        <w:rPr>
          <w:lang w:val="en-US"/>
        </w:rPr>
        <w:t>DAA Policy Configuration Completion Status Notification</w:t>
      </w:r>
      <w:bookmarkEnd w:id="694"/>
      <w:bookmarkEnd w:id="695"/>
      <w:bookmarkEnd w:id="696"/>
      <w:bookmarkEnd w:id="697"/>
      <w:bookmarkEnd w:id="698"/>
      <w:bookmarkEnd w:id="699"/>
      <w:bookmarkEnd w:id="700"/>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701" w:name="_MON_1767298749"/>
    <w:bookmarkEnd w:id="701"/>
    <w:p w14:paraId="544C9877" w14:textId="3DBB54F5" w:rsidR="00705544" w:rsidRPr="00705544" w:rsidRDefault="00A64886" w:rsidP="00705544">
      <w:pPr>
        <w:pStyle w:val="TH"/>
      </w:pPr>
      <w:r w:rsidRPr="00705544">
        <w:object w:dxaOrig="9620" w:dyaOrig="2749" w14:anchorId="758AE073">
          <v:shape id="_x0000_i1044" type="#_x0000_t75" style="width:479.8pt;height:138.25pt" o:ole="">
            <v:imagedata r:id="rId49" o:title=""/>
          </v:shape>
          <o:OLEObject Type="Embed" ProgID="Word.Document.8" ShapeID="_x0000_i1044" DrawAspect="Content" ObjectID="_1796119030"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702" w:name="_Toc160452660"/>
      <w:bookmarkStart w:id="703" w:name="_Toc164869588"/>
      <w:bookmarkStart w:id="704" w:name="_Toc175350552"/>
      <w:bookmarkStart w:id="705" w:name="_Toc180146489"/>
      <w:bookmarkStart w:id="706" w:name="_Toc180248987"/>
      <w:bookmarkStart w:id="707" w:name="_Toc183378928"/>
      <w:bookmarkStart w:id="708" w:name="_Toc185509360"/>
      <w:r w:rsidRPr="00705544">
        <w:t>5.5.2.4.3</w:t>
      </w:r>
      <w:r w:rsidRPr="00705544">
        <w:tab/>
      </w:r>
      <w:r w:rsidRPr="00705544">
        <w:rPr>
          <w:lang w:val="en-US"/>
        </w:rPr>
        <w:t>DAA Event</w:t>
      </w:r>
      <w:r w:rsidR="00A8798E">
        <w:rPr>
          <w:lang w:val="en-US"/>
        </w:rPr>
        <w:t>s</w:t>
      </w:r>
      <w:r w:rsidRPr="00705544">
        <w:rPr>
          <w:lang w:val="en-US"/>
        </w:rPr>
        <w:t xml:space="preserve"> Notification</w:t>
      </w:r>
      <w:bookmarkEnd w:id="702"/>
      <w:bookmarkEnd w:id="703"/>
      <w:bookmarkEnd w:id="704"/>
      <w:bookmarkEnd w:id="705"/>
      <w:bookmarkEnd w:id="706"/>
      <w:bookmarkEnd w:id="707"/>
      <w:bookmarkEnd w:id="708"/>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709" w:name="_MON_1767298557"/>
    <w:bookmarkEnd w:id="709"/>
    <w:p w14:paraId="26E74747" w14:textId="0E1A8E35" w:rsidR="00705544" w:rsidRPr="00705544" w:rsidRDefault="00A8798E" w:rsidP="00705544">
      <w:pPr>
        <w:pStyle w:val="TH"/>
      </w:pPr>
      <w:r w:rsidRPr="00705544">
        <w:object w:dxaOrig="9620" w:dyaOrig="2749" w14:anchorId="236E0294">
          <v:shape id="_x0000_i1045" type="#_x0000_t75" style="width:479.8pt;height:138.25pt" o:ole="">
            <v:imagedata r:id="rId51" o:title=""/>
          </v:shape>
          <o:OLEObject Type="Embed" ProgID="Word.Document.8" ShapeID="_x0000_i1045" DrawAspect="Content" ObjectID="_1796119031"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710" w:name="_Toc160452661"/>
      <w:bookmarkStart w:id="711" w:name="_Toc164869589"/>
      <w:bookmarkStart w:id="712" w:name="_Toc175350553"/>
      <w:bookmarkStart w:id="713" w:name="_Toc180146490"/>
      <w:bookmarkStart w:id="714" w:name="_Toc180248988"/>
      <w:bookmarkStart w:id="715" w:name="_Toc183378929"/>
      <w:bookmarkStart w:id="716" w:name="_Toc185509361"/>
      <w:r w:rsidR="007F7810" w:rsidRPr="007F7810">
        <w:lastRenderedPageBreak/>
        <w:t>5.6</w:t>
      </w:r>
      <w:r w:rsidR="007F7810" w:rsidRPr="007F7810">
        <w:tab/>
        <w:t>UAE_UAVDynamicInfo</w:t>
      </w:r>
      <w:bookmarkEnd w:id="710"/>
      <w:bookmarkEnd w:id="711"/>
      <w:bookmarkEnd w:id="712"/>
      <w:bookmarkEnd w:id="713"/>
      <w:bookmarkEnd w:id="714"/>
      <w:bookmarkEnd w:id="715"/>
      <w:bookmarkEnd w:id="716"/>
    </w:p>
    <w:p w14:paraId="2ABBEF3B" w14:textId="77777777" w:rsidR="007F7810" w:rsidRPr="007F7810" w:rsidRDefault="007F7810" w:rsidP="007F7810">
      <w:pPr>
        <w:pStyle w:val="Heading3"/>
      </w:pPr>
      <w:bookmarkStart w:id="717" w:name="_Toc151743066"/>
      <w:bookmarkStart w:id="718" w:name="_Toc151743531"/>
      <w:bookmarkStart w:id="719" w:name="_Toc160452662"/>
      <w:bookmarkStart w:id="720" w:name="_Toc164869590"/>
      <w:bookmarkStart w:id="721" w:name="_Toc175350554"/>
      <w:bookmarkStart w:id="722" w:name="_Toc180146491"/>
      <w:bookmarkStart w:id="723" w:name="_Toc180248989"/>
      <w:bookmarkStart w:id="724" w:name="_Toc183378930"/>
      <w:bookmarkStart w:id="725" w:name="_Toc185509362"/>
      <w:r w:rsidRPr="007F7810">
        <w:t>5.6.1</w:t>
      </w:r>
      <w:r w:rsidRPr="007F7810">
        <w:tab/>
        <w:t>Service Description</w:t>
      </w:r>
      <w:bookmarkEnd w:id="717"/>
      <w:bookmarkEnd w:id="718"/>
      <w:bookmarkEnd w:id="719"/>
      <w:bookmarkEnd w:id="720"/>
      <w:bookmarkEnd w:id="721"/>
      <w:bookmarkEnd w:id="722"/>
      <w:bookmarkEnd w:id="723"/>
      <w:bookmarkEnd w:id="724"/>
      <w:bookmarkEnd w:id="725"/>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726" w:name="_Toc151743067"/>
      <w:bookmarkStart w:id="727"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728" w:name="_Toc160452663"/>
      <w:bookmarkStart w:id="729" w:name="_Toc164869591"/>
      <w:bookmarkStart w:id="730" w:name="_Toc175350555"/>
      <w:bookmarkStart w:id="731" w:name="_Toc180146492"/>
      <w:bookmarkStart w:id="732" w:name="_Toc180248990"/>
      <w:bookmarkStart w:id="733" w:name="_Toc183378931"/>
      <w:bookmarkStart w:id="734" w:name="_Toc185509363"/>
      <w:r w:rsidRPr="007F7810">
        <w:t>5.6.2</w:t>
      </w:r>
      <w:r w:rsidRPr="007F7810">
        <w:tab/>
        <w:t>Service Operations</w:t>
      </w:r>
      <w:bookmarkEnd w:id="728"/>
      <w:bookmarkEnd w:id="729"/>
      <w:bookmarkEnd w:id="730"/>
      <w:bookmarkEnd w:id="731"/>
      <w:bookmarkEnd w:id="732"/>
      <w:bookmarkEnd w:id="733"/>
      <w:bookmarkEnd w:id="734"/>
    </w:p>
    <w:p w14:paraId="51D8A975" w14:textId="77777777" w:rsidR="007F7810" w:rsidRPr="007F7810" w:rsidRDefault="007F7810" w:rsidP="007F7810">
      <w:pPr>
        <w:pStyle w:val="Heading4"/>
      </w:pPr>
      <w:bookmarkStart w:id="735" w:name="_Toc160452664"/>
      <w:bookmarkStart w:id="736" w:name="_Toc164869592"/>
      <w:bookmarkStart w:id="737" w:name="_Toc175350556"/>
      <w:bookmarkStart w:id="738" w:name="_Toc180146493"/>
      <w:bookmarkStart w:id="739" w:name="_Toc180248991"/>
      <w:bookmarkStart w:id="740" w:name="_Toc183378932"/>
      <w:bookmarkStart w:id="741" w:name="_Toc185509364"/>
      <w:r w:rsidRPr="007F7810">
        <w:t>5.6.2.1</w:t>
      </w:r>
      <w:r w:rsidRPr="007F7810">
        <w:tab/>
        <w:t>Introduction</w:t>
      </w:r>
      <w:bookmarkEnd w:id="726"/>
      <w:bookmarkEnd w:id="727"/>
      <w:bookmarkEnd w:id="735"/>
      <w:bookmarkEnd w:id="736"/>
      <w:bookmarkEnd w:id="737"/>
      <w:bookmarkEnd w:id="738"/>
      <w:bookmarkEnd w:id="739"/>
      <w:bookmarkEnd w:id="740"/>
      <w:bookmarkEnd w:id="741"/>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맑은 고딕"/>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742" w:name="_Toc160452665"/>
      <w:bookmarkStart w:id="743" w:name="_Toc164869593"/>
      <w:bookmarkStart w:id="744" w:name="_Toc175350557"/>
      <w:bookmarkStart w:id="745" w:name="_Toc180146494"/>
      <w:bookmarkStart w:id="746" w:name="_Toc180248992"/>
      <w:bookmarkStart w:id="747" w:name="_Toc183378933"/>
      <w:bookmarkStart w:id="748" w:name="_Toc185509365"/>
      <w:r w:rsidRPr="007F7810">
        <w:t>5.6.2.2</w:t>
      </w:r>
      <w:r w:rsidRPr="007F7810">
        <w:tab/>
        <w:t>UAE_UAVDynamicInfo_Subscribe</w:t>
      </w:r>
      <w:bookmarkEnd w:id="742"/>
      <w:bookmarkEnd w:id="743"/>
      <w:bookmarkEnd w:id="744"/>
      <w:bookmarkEnd w:id="745"/>
      <w:bookmarkEnd w:id="746"/>
      <w:bookmarkEnd w:id="747"/>
      <w:bookmarkEnd w:id="748"/>
    </w:p>
    <w:p w14:paraId="0DBF3465" w14:textId="77777777" w:rsidR="007F7810" w:rsidRPr="007F7810" w:rsidRDefault="007F7810" w:rsidP="007F7810">
      <w:pPr>
        <w:pStyle w:val="Heading5"/>
      </w:pPr>
      <w:bookmarkStart w:id="749" w:name="_Toc160452666"/>
      <w:bookmarkStart w:id="750" w:name="_Toc164869594"/>
      <w:bookmarkStart w:id="751" w:name="_Toc175350558"/>
      <w:bookmarkStart w:id="752" w:name="_Toc180146495"/>
      <w:bookmarkStart w:id="753" w:name="_Toc180248993"/>
      <w:bookmarkStart w:id="754" w:name="_Toc183378934"/>
      <w:bookmarkStart w:id="755" w:name="_Toc185509366"/>
      <w:r w:rsidRPr="007F7810">
        <w:t>5.6.2.2.1</w:t>
      </w:r>
      <w:r w:rsidRPr="007F7810">
        <w:tab/>
        <w:t>General</w:t>
      </w:r>
      <w:bookmarkEnd w:id="749"/>
      <w:bookmarkEnd w:id="750"/>
      <w:bookmarkEnd w:id="751"/>
      <w:bookmarkEnd w:id="752"/>
      <w:bookmarkEnd w:id="753"/>
      <w:bookmarkEnd w:id="754"/>
      <w:bookmarkEnd w:id="755"/>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756" w:name="_Toc160452667"/>
      <w:bookmarkStart w:id="757" w:name="_Toc164869595"/>
      <w:bookmarkStart w:id="758" w:name="_Toc175350559"/>
      <w:bookmarkStart w:id="759" w:name="_Toc180146496"/>
      <w:bookmarkStart w:id="760" w:name="_Toc180248994"/>
      <w:bookmarkStart w:id="761" w:name="_Toc183378935"/>
      <w:bookmarkStart w:id="762" w:name="_Toc185509367"/>
      <w:r w:rsidRPr="007F7810">
        <w:t>5.6.2.2.2</w:t>
      </w:r>
      <w:r w:rsidRPr="007F7810">
        <w:tab/>
      </w:r>
      <w:r w:rsidRPr="007F7810">
        <w:rPr>
          <w:bCs/>
        </w:rPr>
        <w:t>UAV Dynamic Information Subscription</w:t>
      </w:r>
      <w:r w:rsidRPr="007F7810">
        <w:t xml:space="preserve"> Creation</w:t>
      </w:r>
      <w:bookmarkEnd w:id="756"/>
      <w:bookmarkEnd w:id="757"/>
      <w:bookmarkEnd w:id="758"/>
      <w:bookmarkEnd w:id="759"/>
      <w:bookmarkEnd w:id="760"/>
      <w:bookmarkEnd w:id="761"/>
      <w:bookmarkEnd w:id="762"/>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763" w:name="_MON_1766341430"/>
    <w:bookmarkEnd w:id="763"/>
    <w:p w14:paraId="3216FB74" w14:textId="77777777" w:rsidR="007F7810" w:rsidRPr="007F7810" w:rsidRDefault="007F7810" w:rsidP="007F7810">
      <w:pPr>
        <w:pStyle w:val="TF"/>
      </w:pPr>
      <w:r w:rsidRPr="007F7810">
        <w:object w:dxaOrig="9620" w:dyaOrig="2508" w14:anchorId="76E7D23D">
          <v:shape id="_x0000_i1046" type="#_x0000_t75" style="width:480.95pt;height:125pt" o:ole="">
            <v:imagedata r:id="rId53" o:title=""/>
          </v:shape>
          <o:OLEObject Type="Embed" ProgID="Word.Document.8" ShapeID="_x0000_i1046" DrawAspect="Content" ObjectID="_1796119032"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764" w:name="_Toc160452668"/>
      <w:bookmarkStart w:id="765" w:name="_Toc164869596"/>
      <w:bookmarkStart w:id="766" w:name="_Toc175350560"/>
      <w:bookmarkStart w:id="767" w:name="_Toc180146497"/>
      <w:bookmarkStart w:id="768" w:name="_Toc180248995"/>
      <w:bookmarkStart w:id="769" w:name="_Toc183378936"/>
      <w:bookmarkStart w:id="770" w:name="_Toc185509368"/>
      <w:r w:rsidRPr="007F7810">
        <w:t>5.6.2.2.3</w:t>
      </w:r>
      <w:r w:rsidRPr="007F7810">
        <w:tab/>
      </w:r>
      <w:r w:rsidRPr="007F7810">
        <w:rPr>
          <w:bCs/>
        </w:rPr>
        <w:t>UAV Dynamic Information Subscription</w:t>
      </w:r>
      <w:r w:rsidRPr="007F7810">
        <w:t xml:space="preserve"> Update</w:t>
      </w:r>
      <w:bookmarkEnd w:id="764"/>
      <w:bookmarkEnd w:id="765"/>
      <w:bookmarkEnd w:id="766"/>
      <w:bookmarkEnd w:id="767"/>
      <w:bookmarkEnd w:id="768"/>
      <w:bookmarkEnd w:id="769"/>
      <w:bookmarkEnd w:id="770"/>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771" w:name="_MON_1766341502"/>
    <w:bookmarkEnd w:id="771"/>
    <w:p w14:paraId="72681546" w14:textId="77777777" w:rsidR="007F7810" w:rsidRPr="007F7810" w:rsidRDefault="007F7810" w:rsidP="007F7810">
      <w:pPr>
        <w:pStyle w:val="TH"/>
      </w:pPr>
      <w:r w:rsidRPr="007F7810">
        <w:object w:dxaOrig="9620" w:dyaOrig="3089" w14:anchorId="367972B6">
          <v:shape id="_x0000_i1047" type="#_x0000_t75" style="width:480.95pt;height:154.95pt" o:ole="">
            <v:imagedata r:id="rId55" o:title=""/>
          </v:shape>
          <o:OLEObject Type="Embed" ProgID="Word.Document.8" ShapeID="_x0000_i1047" DrawAspect="Content" ObjectID="_1796119033"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772" w:name="_Toc160452669"/>
      <w:bookmarkStart w:id="773" w:name="_Toc164869597"/>
      <w:bookmarkStart w:id="774" w:name="_Toc175350561"/>
      <w:bookmarkStart w:id="775" w:name="_Toc180146498"/>
      <w:bookmarkStart w:id="776" w:name="_Toc180248996"/>
      <w:bookmarkStart w:id="777" w:name="_Toc183378937"/>
      <w:bookmarkStart w:id="778" w:name="_Toc185509369"/>
      <w:r w:rsidRPr="007F7810">
        <w:t>5.6.2.2.4</w:t>
      </w:r>
      <w:r w:rsidRPr="007F7810">
        <w:tab/>
      </w:r>
      <w:r w:rsidRPr="007F7810">
        <w:rPr>
          <w:bCs/>
        </w:rPr>
        <w:t>UAV Dynamic Information Subscription</w:t>
      </w:r>
      <w:r w:rsidRPr="007F7810">
        <w:t xml:space="preserve"> </w:t>
      </w:r>
      <w:r w:rsidRPr="007F7810">
        <w:rPr>
          <w:lang w:val="en-US"/>
        </w:rPr>
        <w:t>Deletion</w:t>
      </w:r>
      <w:bookmarkEnd w:id="772"/>
      <w:bookmarkEnd w:id="773"/>
      <w:bookmarkEnd w:id="774"/>
      <w:bookmarkEnd w:id="775"/>
      <w:bookmarkEnd w:id="776"/>
      <w:bookmarkEnd w:id="777"/>
      <w:bookmarkEnd w:id="778"/>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779" w:name="_MON_1766341650"/>
    <w:bookmarkEnd w:id="779"/>
    <w:p w14:paraId="381F22B2" w14:textId="77777777" w:rsidR="007F7810" w:rsidRPr="007F7810" w:rsidRDefault="007F7810" w:rsidP="007F7810">
      <w:pPr>
        <w:pStyle w:val="TH"/>
      </w:pPr>
      <w:r w:rsidRPr="007F7810">
        <w:object w:dxaOrig="9620" w:dyaOrig="2508" w14:anchorId="6C327007">
          <v:shape id="_x0000_i1048" type="#_x0000_t75" style="width:480.95pt;height:125pt" o:ole="">
            <v:imagedata r:id="rId57" o:title=""/>
          </v:shape>
          <o:OLEObject Type="Embed" ProgID="Word.Document.8" ShapeID="_x0000_i1048" DrawAspect="Content" ObjectID="_1796119034"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780" w:name="_Toc144024139"/>
      <w:bookmarkStart w:id="781" w:name="_Toc148176838"/>
      <w:bookmarkStart w:id="782" w:name="_Toc148358888"/>
      <w:bookmarkStart w:id="783" w:name="_Toc151743082"/>
      <w:bookmarkStart w:id="784" w:name="_Toc151743547"/>
      <w:bookmarkStart w:id="785" w:name="_Toc160452670"/>
      <w:bookmarkStart w:id="786" w:name="_Toc164869598"/>
      <w:bookmarkStart w:id="787" w:name="_Toc175350562"/>
      <w:bookmarkStart w:id="788" w:name="_Toc180146499"/>
      <w:bookmarkStart w:id="789" w:name="_Toc180248997"/>
      <w:bookmarkStart w:id="790" w:name="_Toc183378938"/>
      <w:bookmarkStart w:id="791" w:name="_Toc185509370"/>
      <w:r w:rsidRPr="007F7810">
        <w:t>5.6.2.3</w:t>
      </w:r>
      <w:r w:rsidRPr="007F7810">
        <w:tab/>
      </w:r>
      <w:bookmarkEnd w:id="780"/>
      <w:bookmarkEnd w:id="781"/>
      <w:bookmarkEnd w:id="782"/>
      <w:bookmarkEnd w:id="783"/>
      <w:bookmarkEnd w:id="784"/>
      <w:r w:rsidRPr="007F7810">
        <w:t>UAE_UAVDynamicInfo_Notify</w:t>
      </w:r>
      <w:bookmarkEnd w:id="785"/>
      <w:bookmarkEnd w:id="786"/>
      <w:bookmarkEnd w:id="787"/>
      <w:bookmarkEnd w:id="788"/>
      <w:bookmarkEnd w:id="789"/>
      <w:bookmarkEnd w:id="790"/>
      <w:bookmarkEnd w:id="791"/>
    </w:p>
    <w:p w14:paraId="45CC5E84" w14:textId="77777777" w:rsidR="007F7810" w:rsidRPr="007F7810" w:rsidRDefault="007F7810" w:rsidP="007F7810">
      <w:pPr>
        <w:pStyle w:val="Heading5"/>
      </w:pPr>
      <w:bookmarkStart w:id="792" w:name="_Toc144024140"/>
      <w:bookmarkStart w:id="793" w:name="_Toc148176839"/>
      <w:bookmarkStart w:id="794" w:name="_Toc148358889"/>
      <w:bookmarkStart w:id="795" w:name="_Toc151743083"/>
      <w:bookmarkStart w:id="796" w:name="_Toc151743548"/>
      <w:bookmarkStart w:id="797" w:name="_Toc160452671"/>
      <w:bookmarkStart w:id="798" w:name="_Toc164869599"/>
      <w:bookmarkStart w:id="799" w:name="_Toc175350563"/>
      <w:bookmarkStart w:id="800" w:name="_Toc180146500"/>
      <w:bookmarkStart w:id="801" w:name="_Toc180248998"/>
      <w:bookmarkStart w:id="802" w:name="_Toc183378939"/>
      <w:bookmarkStart w:id="803" w:name="_Toc185509371"/>
      <w:r w:rsidRPr="007F7810">
        <w:t>5.6.2.3.1</w:t>
      </w:r>
      <w:r w:rsidRPr="007F7810">
        <w:tab/>
        <w:t>General</w:t>
      </w:r>
      <w:bookmarkEnd w:id="792"/>
      <w:bookmarkEnd w:id="793"/>
      <w:bookmarkEnd w:id="794"/>
      <w:bookmarkEnd w:id="795"/>
      <w:bookmarkEnd w:id="796"/>
      <w:bookmarkEnd w:id="797"/>
      <w:bookmarkEnd w:id="798"/>
      <w:bookmarkEnd w:id="799"/>
      <w:bookmarkEnd w:id="800"/>
      <w:bookmarkEnd w:id="801"/>
      <w:bookmarkEnd w:id="802"/>
      <w:bookmarkEnd w:id="803"/>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804" w:name="_Toc144024141"/>
      <w:bookmarkStart w:id="805" w:name="_Toc148176840"/>
      <w:bookmarkStart w:id="806" w:name="_Toc148358890"/>
      <w:bookmarkStart w:id="807" w:name="_Toc151743084"/>
      <w:bookmarkStart w:id="808" w:name="_Toc151743549"/>
      <w:bookmarkStart w:id="809" w:name="_Toc160452672"/>
      <w:bookmarkStart w:id="810" w:name="_Toc164869600"/>
      <w:bookmarkStart w:id="811" w:name="_Toc175350564"/>
      <w:bookmarkStart w:id="812" w:name="_Toc180146501"/>
      <w:bookmarkStart w:id="813" w:name="_Toc180248999"/>
      <w:bookmarkStart w:id="814" w:name="_Toc183378940"/>
      <w:bookmarkStart w:id="815" w:name="_Toc185509372"/>
      <w:r w:rsidRPr="007F7810">
        <w:t>5.6.2.3.2</w:t>
      </w:r>
      <w:r w:rsidRPr="007F7810">
        <w:tab/>
      </w:r>
      <w:r w:rsidRPr="007F7810">
        <w:rPr>
          <w:bCs/>
        </w:rPr>
        <w:t xml:space="preserve">UAV Dynamic Information </w:t>
      </w:r>
      <w:r w:rsidRPr="007F7810">
        <w:rPr>
          <w:lang w:val="en-US"/>
        </w:rPr>
        <w:t>Notification</w:t>
      </w:r>
      <w:bookmarkEnd w:id="804"/>
      <w:bookmarkEnd w:id="805"/>
      <w:bookmarkEnd w:id="806"/>
      <w:bookmarkEnd w:id="807"/>
      <w:bookmarkEnd w:id="808"/>
      <w:bookmarkEnd w:id="809"/>
      <w:bookmarkEnd w:id="810"/>
      <w:bookmarkEnd w:id="811"/>
      <w:bookmarkEnd w:id="812"/>
      <w:bookmarkEnd w:id="813"/>
      <w:bookmarkEnd w:id="814"/>
      <w:bookmarkEnd w:id="815"/>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95pt;height:137.1pt" o:ole="">
            <v:imagedata r:id="rId59" o:title=""/>
          </v:shape>
          <o:OLEObject Type="Embed" ProgID="Word.Document.8" ShapeID="_x0000_i1049" DrawAspect="Content" ObjectID="_1796119035"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816" w:name="_Toc175350565"/>
      <w:bookmarkStart w:id="817" w:name="_Toc180146502"/>
      <w:bookmarkStart w:id="818" w:name="_Toc180249000"/>
      <w:bookmarkStart w:id="819" w:name="_Toc183378941"/>
      <w:bookmarkStart w:id="820" w:name="_Toc185509373"/>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816"/>
      <w:bookmarkEnd w:id="817"/>
      <w:bookmarkEnd w:id="818"/>
      <w:bookmarkEnd w:id="819"/>
      <w:bookmarkEnd w:id="820"/>
    </w:p>
    <w:p w14:paraId="1F36ADAA" w14:textId="77777777" w:rsidR="00194A80" w:rsidRPr="00535E7D" w:rsidRDefault="00194A80" w:rsidP="00194A80">
      <w:pPr>
        <w:pStyle w:val="Heading3"/>
      </w:pPr>
      <w:bookmarkStart w:id="821" w:name="_Toc175350566"/>
      <w:bookmarkStart w:id="822" w:name="_Toc180146503"/>
      <w:bookmarkStart w:id="823" w:name="_Toc180249001"/>
      <w:bookmarkStart w:id="824" w:name="_Toc183378942"/>
      <w:bookmarkStart w:id="825" w:name="_Toc185509374"/>
      <w:r w:rsidRPr="00535E7D">
        <w:t>5.</w:t>
      </w:r>
      <w:r>
        <w:t>7</w:t>
      </w:r>
      <w:r w:rsidRPr="00535E7D">
        <w:t>.1</w:t>
      </w:r>
      <w:r w:rsidRPr="00535E7D">
        <w:tab/>
        <w:t>Service Description</w:t>
      </w:r>
      <w:bookmarkEnd w:id="821"/>
      <w:bookmarkEnd w:id="822"/>
      <w:bookmarkEnd w:id="823"/>
      <w:bookmarkEnd w:id="824"/>
      <w:bookmarkEnd w:id="825"/>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826" w:name="_Toc175350567"/>
      <w:bookmarkStart w:id="827" w:name="_Toc180146504"/>
      <w:bookmarkStart w:id="828" w:name="_Toc180249002"/>
      <w:bookmarkStart w:id="829" w:name="_Toc183378943"/>
      <w:bookmarkStart w:id="830" w:name="_Toc185509375"/>
      <w:r w:rsidRPr="00535E7D">
        <w:t>5.</w:t>
      </w:r>
      <w:r>
        <w:t>7</w:t>
      </w:r>
      <w:r w:rsidRPr="00535E7D">
        <w:t>.2</w:t>
      </w:r>
      <w:r w:rsidRPr="00535E7D">
        <w:tab/>
        <w:t>Service Operations</w:t>
      </w:r>
      <w:bookmarkEnd w:id="826"/>
      <w:bookmarkEnd w:id="827"/>
      <w:bookmarkEnd w:id="828"/>
      <w:bookmarkEnd w:id="829"/>
      <w:bookmarkEnd w:id="830"/>
    </w:p>
    <w:p w14:paraId="0B378573" w14:textId="77777777" w:rsidR="00194A80" w:rsidRPr="00535E7D" w:rsidRDefault="00194A80" w:rsidP="00194A80">
      <w:pPr>
        <w:pStyle w:val="Heading4"/>
      </w:pPr>
      <w:bookmarkStart w:id="831" w:name="_Toc175350568"/>
      <w:bookmarkStart w:id="832" w:name="_Toc180146505"/>
      <w:bookmarkStart w:id="833" w:name="_Toc180249003"/>
      <w:bookmarkStart w:id="834" w:name="_Toc183378944"/>
      <w:bookmarkStart w:id="835" w:name="_Toc185509376"/>
      <w:r w:rsidRPr="00535E7D">
        <w:t>5.</w:t>
      </w:r>
      <w:r>
        <w:t>7</w:t>
      </w:r>
      <w:r w:rsidRPr="00535E7D">
        <w:t>.2.1</w:t>
      </w:r>
      <w:r w:rsidRPr="00535E7D">
        <w:tab/>
        <w:t>Introduction</w:t>
      </w:r>
      <w:bookmarkEnd w:id="831"/>
      <w:bookmarkEnd w:id="832"/>
      <w:bookmarkEnd w:id="833"/>
      <w:bookmarkEnd w:id="834"/>
      <w:bookmarkEnd w:id="835"/>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맑은 고딕"/>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836" w:name="_Toc175350569"/>
      <w:bookmarkStart w:id="837" w:name="_Toc180146506"/>
      <w:bookmarkStart w:id="838" w:name="_Toc180249004"/>
      <w:bookmarkStart w:id="839" w:name="_Toc183378945"/>
      <w:bookmarkStart w:id="840" w:name="_Toc185509377"/>
      <w:r w:rsidRPr="00535E7D">
        <w:t>5.</w:t>
      </w:r>
      <w:r>
        <w:t>7</w:t>
      </w:r>
      <w:r w:rsidRPr="00535E7D">
        <w:t>.2.2</w:t>
      </w:r>
      <w:r w:rsidRPr="00535E7D">
        <w:tab/>
      </w:r>
      <w:r w:rsidRPr="00937AC3">
        <w:t>UAE_FlightPathMonitoring</w:t>
      </w:r>
      <w:r w:rsidRPr="00535E7D">
        <w:t>_Manage</w:t>
      </w:r>
      <w:bookmarkEnd w:id="836"/>
      <w:bookmarkEnd w:id="837"/>
      <w:bookmarkEnd w:id="838"/>
      <w:bookmarkEnd w:id="839"/>
      <w:bookmarkEnd w:id="840"/>
    </w:p>
    <w:p w14:paraId="1E6A47A5" w14:textId="77777777" w:rsidR="00194A80" w:rsidRPr="00535E7D" w:rsidRDefault="00194A80" w:rsidP="00194A80">
      <w:pPr>
        <w:pStyle w:val="Heading5"/>
      </w:pPr>
      <w:bookmarkStart w:id="841" w:name="_Toc175350570"/>
      <w:bookmarkStart w:id="842" w:name="_Toc180146507"/>
      <w:bookmarkStart w:id="843" w:name="_Toc180249005"/>
      <w:bookmarkStart w:id="844" w:name="_Toc183378946"/>
      <w:bookmarkStart w:id="845" w:name="_Toc185509378"/>
      <w:r w:rsidRPr="00535E7D">
        <w:t>5.</w:t>
      </w:r>
      <w:r>
        <w:t>7</w:t>
      </w:r>
      <w:r w:rsidRPr="00535E7D">
        <w:t>.2.2.1</w:t>
      </w:r>
      <w:r w:rsidRPr="00535E7D">
        <w:tab/>
        <w:t>General</w:t>
      </w:r>
      <w:bookmarkEnd w:id="841"/>
      <w:bookmarkEnd w:id="842"/>
      <w:bookmarkEnd w:id="843"/>
      <w:bookmarkEnd w:id="844"/>
      <w:bookmarkEnd w:id="845"/>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846" w:name="_Toc175350571"/>
      <w:bookmarkStart w:id="847" w:name="_Toc180146508"/>
      <w:bookmarkStart w:id="848" w:name="_Toc180249006"/>
      <w:bookmarkStart w:id="849" w:name="_Toc183378947"/>
      <w:bookmarkStart w:id="850" w:name="_Toc185509379"/>
      <w:r w:rsidRPr="00535E7D">
        <w:t>5.</w:t>
      </w:r>
      <w:r>
        <w:t>7</w:t>
      </w:r>
      <w:r w:rsidRPr="00535E7D">
        <w:t>.2.2.2</w:t>
      </w:r>
      <w:r w:rsidRPr="00535E7D">
        <w:tab/>
      </w:r>
      <w:r>
        <w:t>Flight Path Monitoring Configuration</w:t>
      </w:r>
      <w:r w:rsidRPr="00535E7D">
        <w:t xml:space="preserve"> Creation</w:t>
      </w:r>
      <w:bookmarkEnd w:id="846"/>
      <w:bookmarkEnd w:id="847"/>
      <w:bookmarkEnd w:id="848"/>
      <w:bookmarkEnd w:id="849"/>
      <w:bookmarkEnd w:id="850"/>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95pt;height:125.55pt" o:ole="">
            <v:imagedata r:id="rId61" o:title=""/>
          </v:shape>
          <o:OLEObject Type="Embed" ProgID="Word.Document.8" ShapeID="_x0000_i1050" DrawAspect="Content" ObjectID="_1796119036"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851" w:name="_Toc175350572"/>
      <w:bookmarkStart w:id="852" w:name="_Toc180146509"/>
      <w:bookmarkStart w:id="853" w:name="_Toc180249007"/>
      <w:bookmarkStart w:id="854" w:name="_Toc183378948"/>
      <w:bookmarkStart w:id="855" w:name="_Toc185509380"/>
      <w:r w:rsidRPr="00535E7D">
        <w:t>5.</w:t>
      </w:r>
      <w:r>
        <w:t>7</w:t>
      </w:r>
      <w:r w:rsidRPr="00535E7D">
        <w:t>.2.2.3</w:t>
      </w:r>
      <w:r w:rsidRPr="00535E7D">
        <w:tab/>
      </w:r>
      <w:r>
        <w:t>Flight Path Monitoring Configuration</w:t>
      </w:r>
      <w:r w:rsidRPr="00535E7D">
        <w:t xml:space="preserve"> Update</w:t>
      </w:r>
      <w:bookmarkEnd w:id="851"/>
      <w:bookmarkEnd w:id="852"/>
      <w:bookmarkEnd w:id="853"/>
      <w:bookmarkEnd w:id="854"/>
      <w:bookmarkEnd w:id="855"/>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95pt;height:154.95pt" o:ole="">
            <v:imagedata r:id="rId63" o:title=""/>
          </v:shape>
          <o:OLEObject Type="Embed" ProgID="Word.Document.8" ShapeID="_x0000_i1051" DrawAspect="Content" ObjectID="_1796119037"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856" w:name="_Toc175350573"/>
      <w:bookmarkStart w:id="857" w:name="_Toc180146510"/>
      <w:bookmarkStart w:id="858" w:name="_Toc180249008"/>
      <w:bookmarkStart w:id="859" w:name="_Toc183378949"/>
      <w:bookmarkStart w:id="860" w:name="_Toc185509381"/>
      <w:r w:rsidRPr="00535E7D">
        <w:lastRenderedPageBreak/>
        <w:t>5.</w:t>
      </w:r>
      <w:r>
        <w:t>7</w:t>
      </w:r>
      <w:r w:rsidRPr="00535E7D">
        <w:t>.2.2.</w:t>
      </w:r>
      <w:r>
        <w:t>4</w:t>
      </w:r>
      <w:r w:rsidRPr="00535E7D">
        <w:tab/>
      </w:r>
      <w:r>
        <w:t>Flight Path Monitoring Configuration</w:t>
      </w:r>
      <w:r w:rsidRPr="00535E7D">
        <w:t xml:space="preserve"> Deletion</w:t>
      </w:r>
      <w:bookmarkEnd w:id="856"/>
      <w:bookmarkEnd w:id="857"/>
      <w:bookmarkEnd w:id="858"/>
      <w:bookmarkEnd w:id="859"/>
      <w:bookmarkEnd w:id="860"/>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95pt;height:125.55pt" o:ole="">
            <v:imagedata r:id="rId65" o:title=""/>
          </v:shape>
          <o:OLEObject Type="Embed" ProgID="Word.Document.8" ShapeID="_x0000_i1052" DrawAspect="Content" ObjectID="_1796119038"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861" w:name="_Toc175350574"/>
      <w:bookmarkStart w:id="862" w:name="_Toc180146511"/>
      <w:bookmarkStart w:id="863" w:name="_Toc180249009"/>
      <w:bookmarkStart w:id="864" w:name="_Toc183378950"/>
      <w:bookmarkStart w:id="865" w:name="_Toc185509382"/>
      <w:r w:rsidRPr="00535E7D">
        <w:t>5.</w:t>
      </w:r>
      <w:r>
        <w:t>7</w:t>
      </w:r>
      <w:r w:rsidRPr="00535E7D">
        <w:t>.2.</w:t>
      </w:r>
      <w:r>
        <w:t>3</w:t>
      </w:r>
      <w:r w:rsidRPr="00535E7D">
        <w:tab/>
      </w:r>
      <w:r w:rsidRPr="00937AC3">
        <w:t>UAE_FlightPathMonitoring</w:t>
      </w:r>
      <w:r w:rsidRPr="00535E7D">
        <w:t>_Notify</w:t>
      </w:r>
      <w:bookmarkEnd w:id="861"/>
      <w:bookmarkEnd w:id="862"/>
      <w:bookmarkEnd w:id="863"/>
      <w:bookmarkEnd w:id="864"/>
      <w:bookmarkEnd w:id="865"/>
    </w:p>
    <w:p w14:paraId="1CF84114" w14:textId="77777777" w:rsidR="00194A80" w:rsidRPr="00535E7D" w:rsidRDefault="00194A80" w:rsidP="00194A80">
      <w:pPr>
        <w:pStyle w:val="Heading5"/>
      </w:pPr>
      <w:bookmarkStart w:id="866" w:name="_Toc175350575"/>
      <w:bookmarkStart w:id="867" w:name="_Toc180146512"/>
      <w:bookmarkStart w:id="868" w:name="_Toc180249010"/>
      <w:bookmarkStart w:id="869" w:name="_Toc183378951"/>
      <w:bookmarkStart w:id="870" w:name="_Toc185509383"/>
      <w:r w:rsidRPr="00535E7D">
        <w:t>5.</w:t>
      </w:r>
      <w:r>
        <w:t>7</w:t>
      </w:r>
      <w:r w:rsidRPr="00535E7D">
        <w:t>.2.</w:t>
      </w:r>
      <w:r>
        <w:t>3</w:t>
      </w:r>
      <w:r w:rsidRPr="00535E7D">
        <w:t>.1</w:t>
      </w:r>
      <w:r w:rsidRPr="00535E7D">
        <w:tab/>
        <w:t>General</w:t>
      </w:r>
      <w:bookmarkEnd w:id="866"/>
      <w:bookmarkEnd w:id="867"/>
      <w:bookmarkEnd w:id="868"/>
      <w:bookmarkEnd w:id="869"/>
      <w:bookmarkEnd w:id="870"/>
    </w:p>
    <w:p w14:paraId="7AE563E5" w14:textId="77777777" w:rsidR="00194A80" w:rsidRPr="00535E7D" w:rsidRDefault="00194A80" w:rsidP="00194A80">
      <w:r w:rsidRPr="00535E7D">
        <w:t xml:space="preserve">This service operation is used by a UAE Server to notify a previously subscribed </w:t>
      </w:r>
      <w:r>
        <w:t>service consumer</w:t>
      </w:r>
      <w:r w:rsidRPr="00535E7D">
        <w:t xml:space="preserve">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871" w:name="_Toc175350576"/>
      <w:bookmarkStart w:id="872" w:name="_Toc180146513"/>
      <w:bookmarkStart w:id="873" w:name="_Toc180249011"/>
      <w:bookmarkStart w:id="874" w:name="_Toc183378952"/>
      <w:bookmarkStart w:id="875" w:name="_Toc185509384"/>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871"/>
      <w:bookmarkEnd w:id="872"/>
      <w:bookmarkEnd w:id="873"/>
      <w:bookmarkEnd w:id="874"/>
      <w:bookmarkEnd w:id="875"/>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876" w:name="_MON_1791703527"/>
    <w:bookmarkEnd w:id="876"/>
    <w:p w14:paraId="2E29D297" w14:textId="1315FBE1" w:rsidR="00194A80" w:rsidRPr="00535E7D" w:rsidRDefault="0016272B" w:rsidP="00194A80">
      <w:pPr>
        <w:pStyle w:val="TH"/>
      </w:pPr>
      <w:r w:rsidRPr="00535E7D">
        <w:object w:dxaOrig="9620" w:dyaOrig="2749" w14:anchorId="683D21C5">
          <v:shape id="_x0000_i1053" type="#_x0000_t75" style="width:480.95pt;height:137.65pt" o:ole="">
            <v:imagedata r:id="rId67" o:title=""/>
          </v:shape>
          <o:OLEObject Type="Embed" ProgID="Word.Document.8" ShapeID="_x0000_i1053" DrawAspect="Content" ObjectID="_1796119039"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/fpm-comp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877" w:name="_Toc175350577"/>
      <w:bookmarkStart w:id="878" w:name="_Toc180146514"/>
      <w:bookmarkStart w:id="879" w:name="_Toc180249012"/>
      <w:bookmarkStart w:id="880" w:name="_Toc183378953"/>
      <w:bookmarkStart w:id="881" w:name="_Toc185509385"/>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877"/>
      <w:bookmarkEnd w:id="878"/>
      <w:bookmarkEnd w:id="879"/>
      <w:bookmarkEnd w:id="880"/>
      <w:bookmarkEnd w:id="881"/>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882" w:name="_MON_1782577739"/>
    <w:bookmarkEnd w:id="882"/>
    <w:p w14:paraId="2D5CC7DA" w14:textId="77777777" w:rsidR="00194A80" w:rsidRPr="00535E7D" w:rsidRDefault="00194A80" w:rsidP="00194A80">
      <w:pPr>
        <w:pStyle w:val="TH"/>
      </w:pPr>
      <w:r w:rsidRPr="00535E7D">
        <w:object w:dxaOrig="9620" w:dyaOrig="2749" w14:anchorId="4C2F2145">
          <v:shape id="_x0000_i1054" type="#_x0000_t75" style="width:480.95pt;height:137.65pt" o:ole="">
            <v:imagedata r:id="rId69" o:title=""/>
          </v:shape>
          <o:OLEObject Type="Embed" ProgID="Word.Document.8" ShapeID="_x0000_i1054" DrawAspect="Content" ObjectID="_1796119040"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/fpm-events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883" w:name="_Toc175350578"/>
      <w:bookmarkStart w:id="884" w:name="_Toc180146515"/>
      <w:bookmarkStart w:id="885" w:name="_Toc180249013"/>
      <w:bookmarkStart w:id="886" w:name="_Toc183378954"/>
      <w:bookmarkStart w:id="887" w:name="_Toc185509386"/>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883"/>
      <w:bookmarkEnd w:id="884"/>
      <w:bookmarkEnd w:id="885"/>
      <w:bookmarkEnd w:id="886"/>
      <w:bookmarkEnd w:id="887"/>
    </w:p>
    <w:p w14:paraId="06FD6187" w14:textId="77777777" w:rsidR="00CB1A86" w:rsidRPr="00535E7D" w:rsidRDefault="00CB1A86" w:rsidP="00CB1A86">
      <w:pPr>
        <w:pStyle w:val="Heading3"/>
      </w:pPr>
      <w:bookmarkStart w:id="888" w:name="_Toc175350579"/>
      <w:bookmarkStart w:id="889" w:name="_Toc180146516"/>
      <w:bookmarkStart w:id="890" w:name="_Toc180249014"/>
      <w:bookmarkStart w:id="891" w:name="_Toc183378955"/>
      <w:bookmarkStart w:id="892" w:name="_Toc185509387"/>
      <w:r w:rsidRPr="00535E7D">
        <w:t>5.</w:t>
      </w:r>
      <w:r>
        <w:t>8</w:t>
      </w:r>
      <w:r w:rsidRPr="00535E7D">
        <w:t>.1</w:t>
      </w:r>
      <w:r w:rsidRPr="00535E7D">
        <w:tab/>
        <w:t>Service Description</w:t>
      </w:r>
      <w:bookmarkEnd w:id="888"/>
      <w:bookmarkEnd w:id="889"/>
      <w:bookmarkEnd w:id="890"/>
      <w:bookmarkEnd w:id="891"/>
      <w:bookmarkEnd w:id="892"/>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77777777" w:rsidR="00CB1A86" w:rsidRPr="00535E7D" w:rsidRDefault="00CB1A86" w:rsidP="00CB1A86">
      <w:pPr>
        <w:pStyle w:val="B10"/>
      </w:pPr>
      <w:r w:rsidRPr="00535E7D">
        <w:t>-</w:t>
      </w:r>
      <w:r w:rsidRPr="00535E7D">
        <w:tab/>
      </w:r>
      <w:r>
        <w:t>trigger a flight route request.</w:t>
      </w:r>
    </w:p>
    <w:p w14:paraId="74D933BD" w14:textId="77777777" w:rsidR="00CB1A86" w:rsidRPr="00535E7D" w:rsidRDefault="00CB1A86" w:rsidP="00CB1A86">
      <w:pPr>
        <w:pStyle w:val="Heading3"/>
      </w:pPr>
      <w:bookmarkStart w:id="893" w:name="_Toc175350580"/>
      <w:bookmarkStart w:id="894" w:name="_Toc180146517"/>
      <w:bookmarkStart w:id="895" w:name="_Toc180249015"/>
      <w:bookmarkStart w:id="896" w:name="_Toc183378956"/>
      <w:bookmarkStart w:id="897" w:name="_Toc185509388"/>
      <w:r w:rsidRPr="00535E7D">
        <w:t>5.</w:t>
      </w:r>
      <w:r>
        <w:t>8</w:t>
      </w:r>
      <w:r w:rsidRPr="00535E7D">
        <w:t>.2</w:t>
      </w:r>
      <w:r w:rsidRPr="00535E7D">
        <w:tab/>
        <w:t>Service Operations</w:t>
      </w:r>
      <w:bookmarkEnd w:id="893"/>
      <w:bookmarkEnd w:id="894"/>
      <w:bookmarkEnd w:id="895"/>
      <w:bookmarkEnd w:id="896"/>
      <w:bookmarkEnd w:id="897"/>
    </w:p>
    <w:p w14:paraId="4BA2D657" w14:textId="77777777" w:rsidR="00CB1A86" w:rsidRPr="00535E7D" w:rsidRDefault="00CB1A86" w:rsidP="00CB1A86">
      <w:pPr>
        <w:pStyle w:val="Heading4"/>
      </w:pPr>
      <w:bookmarkStart w:id="898" w:name="_Toc175350581"/>
      <w:bookmarkStart w:id="899" w:name="_Toc180146518"/>
      <w:bookmarkStart w:id="900" w:name="_Toc180249016"/>
      <w:bookmarkStart w:id="901" w:name="_Toc183378957"/>
      <w:bookmarkStart w:id="902" w:name="_Toc185509389"/>
      <w:r w:rsidRPr="00535E7D">
        <w:t>5.</w:t>
      </w:r>
      <w:r>
        <w:t>8</w:t>
      </w:r>
      <w:r w:rsidRPr="00535E7D">
        <w:t>.2.1</w:t>
      </w:r>
      <w:r w:rsidRPr="00535E7D">
        <w:tab/>
        <w:t>Introduction</w:t>
      </w:r>
      <w:bookmarkEnd w:id="898"/>
      <w:bookmarkEnd w:id="899"/>
      <w:bookmarkEnd w:id="900"/>
      <w:bookmarkEnd w:id="901"/>
      <w:bookmarkEnd w:id="902"/>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맑은 고딕"/>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903" w:name="_Toc175350582"/>
      <w:bookmarkStart w:id="904" w:name="_Toc180146519"/>
      <w:bookmarkStart w:id="905" w:name="_Toc180249017"/>
      <w:bookmarkStart w:id="906" w:name="_Toc183378958"/>
      <w:bookmarkStart w:id="907" w:name="_Toc185509390"/>
      <w:r w:rsidRPr="00535E7D">
        <w:t>5.</w:t>
      </w:r>
      <w:r>
        <w:t>8</w:t>
      </w:r>
      <w:r w:rsidRPr="00535E7D">
        <w:t>.2.2</w:t>
      </w:r>
      <w:r w:rsidRPr="00535E7D">
        <w:tab/>
      </w:r>
      <w:r w:rsidRPr="00937AC3">
        <w:t>UAE_Flight</w:t>
      </w:r>
      <w:r>
        <w:t>RouteSupport</w:t>
      </w:r>
      <w:r w:rsidRPr="00535E7D">
        <w:t>_Manage</w:t>
      </w:r>
      <w:bookmarkEnd w:id="903"/>
      <w:bookmarkEnd w:id="904"/>
      <w:bookmarkEnd w:id="905"/>
      <w:bookmarkEnd w:id="906"/>
      <w:bookmarkEnd w:id="907"/>
    </w:p>
    <w:p w14:paraId="2C0E1EA1" w14:textId="77777777" w:rsidR="00CB1A86" w:rsidRPr="00535E7D" w:rsidRDefault="00CB1A86" w:rsidP="00CB1A86">
      <w:pPr>
        <w:pStyle w:val="Heading5"/>
      </w:pPr>
      <w:bookmarkStart w:id="908" w:name="_Toc175350583"/>
      <w:bookmarkStart w:id="909" w:name="_Toc180146520"/>
      <w:bookmarkStart w:id="910" w:name="_Toc180249018"/>
      <w:bookmarkStart w:id="911" w:name="_Toc183378959"/>
      <w:bookmarkStart w:id="912" w:name="_Toc185509391"/>
      <w:r w:rsidRPr="00535E7D">
        <w:t>5.</w:t>
      </w:r>
      <w:r>
        <w:t>8</w:t>
      </w:r>
      <w:r w:rsidRPr="00535E7D">
        <w:t>.2.2.1</w:t>
      </w:r>
      <w:r w:rsidRPr="00535E7D">
        <w:tab/>
        <w:t>General</w:t>
      </w:r>
      <w:bookmarkEnd w:id="908"/>
      <w:bookmarkEnd w:id="909"/>
      <w:bookmarkEnd w:id="910"/>
      <w:bookmarkEnd w:id="911"/>
      <w:bookmarkEnd w:id="912"/>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913" w:name="_Toc175350584"/>
      <w:bookmarkStart w:id="914" w:name="_Toc180146521"/>
      <w:bookmarkStart w:id="915" w:name="_Toc180249019"/>
      <w:bookmarkStart w:id="916" w:name="_Toc183378960"/>
      <w:bookmarkStart w:id="917" w:name="_Toc185509392"/>
      <w:r w:rsidRPr="00535E7D">
        <w:t>5.</w:t>
      </w:r>
      <w:r>
        <w:t>8</w:t>
      </w:r>
      <w:r w:rsidRPr="00535E7D">
        <w:t>.2.2.2</w:t>
      </w:r>
      <w:r w:rsidRPr="00535E7D">
        <w:tab/>
      </w:r>
      <w:r>
        <w:t>Flight Route Request</w:t>
      </w:r>
      <w:bookmarkEnd w:id="913"/>
      <w:bookmarkEnd w:id="914"/>
      <w:bookmarkEnd w:id="915"/>
      <w:bookmarkEnd w:id="916"/>
      <w:bookmarkEnd w:id="917"/>
    </w:p>
    <w:p w14:paraId="1BE3EEB9" w14:textId="77777777"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t>trigger a flight route request</w:t>
      </w:r>
      <w:r w:rsidRPr="00535E7D">
        <w:t xml:space="preserve"> (see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95pt;height:125.55pt" o:ole="">
            <v:imagedata r:id="rId71" o:title=""/>
          </v:shape>
          <o:OLEObject Type="Embed" ProgID="Word.Document.8" ShapeID="_x0000_i1055" DrawAspect="Content" ObjectID="_1796119041"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77777777" w:rsidR="00CB1A86" w:rsidRPr="00705544" w:rsidRDefault="00CB1A86" w:rsidP="00CB1A86">
      <w:pPr>
        <w:pStyle w:val="B10"/>
      </w:pPr>
      <w:r w:rsidRPr="00705544">
        <w:t>1.</w:t>
      </w:r>
      <w:r w:rsidRPr="00705544">
        <w:tab/>
        <w:t xml:space="preserve">In order to </w:t>
      </w:r>
      <w:r>
        <w:t>trigger a flight route request</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77777777"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918" w:name="_Toc183378961"/>
      <w:bookmarkStart w:id="919" w:name="_Toc160452673"/>
      <w:bookmarkStart w:id="920" w:name="_Toc164869601"/>
      <w:bookmarkStart w:id="921" w:name="_Toc175350585"/>
      <w:bookmarkStart w:id="922" w:name="_Toc180146522"/>
      <w:bookmarkStart w:id="923" w:name="_Toc180249020"/>
      <w:bookmarkStart w:id="924" w:name="_Toc185509393"/>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918"/>
      <w:bookmarkEnd w:id="924"/>
    </w:p>
    <w:p w14:paraId="384F51BF" w14:textId="77777777" w:rsidR="00425998" w:rsidRPr="00425998" w:rsidRDefault="00425998" w:rsidP="00425998">
      <w:pPr>
        <w:pStyle w:val="Heading3"/>
        <w:rPr>
          <w:lang w:val="en-US"/>
        </w:rPr>
      </w:pPr>
      <w:bookmarkStart w:id="925" w:name="_Toc168599386"/>
      <w:bookmarkStart w:id="926" w:name="_Toc183378962"/>
      <w:bookmarkStart w:id="927" w:name="_Toc185509394"/>
      <w:r w:rsidRPr="00425998">
        <w:rPr>
          <w:lang w:val="en-US"/>
        </w:rPr>
        <w:t>5.9.1</w:t>
      </w:r>
      <w:r w:rsidRPr="00425998">
        <w:rPr>
          <w:lang w:val="en-US"/>
        </w:rPr>
        <w:tab/>
        <w:t>Service Description</w:t>
      </w:r>
      <w:bookmarkEnd w:id="925"/>
      <w:bookmarkEnd w:id="926"/>
      <w:bookmarkEnd w:id="927"/>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928" w:name="_Toc168599387"/>
      <w:bookmarkStart w:id="929" w:name="_Toc183378963"/>
      <w:bookmarkStart w:id="930" w:name="_Toc185509395"/>
      <w:r w:rsidRPr="00425998">
        <w:t>5.9.2</w:t>
      </w:r>
      <w:r w:rsidRPr="00425998">
        <w:tab/>
        <w:t>Service Operations</w:t>
      </w:r>
      <w:bookmarkEnd w:id="928"/>
      <w:bookmarkEnd w:id="929"/>
      <w:bookmarkEnd w:id="930"/>
    </w:p>
    <w:p w14:paraId="6DE784DE" w14:textId="77777777" w:rsidR="00425998" w:rsidRPr="00425998" w:rsidRDefault="00425998" w:rsidP="00425998">
      <w:pPr>
        <w:pStyle w:val="Heading4"/>
      </w:pPr>
      <w:bookmarkStart w:id="931" w:name="_Toc168599388"/>
      <w:bookmarkStart w:id="932" w:name="_Toc183378964"/>
      <w:bookmarkStart w:id="933" w:name="_Toc185509396"/>
      <w:r w:rsidRPr="00425998">
        <w:t>5.9.2.1</w:t>
      </w:r>
      <w:r w:rsidRPr="00425998">
        <w:tab/>
        <w:t>Introduction</w:t>
      </w:r>
      <w:bookmarkEnd w:id="931"/>
      <w:bookmarkEnd w:id="932"/>
      <w:bookmarkEnd w:id="933"/>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맑은 고딕"/>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934" w:name="_Toc168599389"/>
      <w:bookmarkStart w:id="935" w:name="_Toc183378965"/>
      <w:bookmarkStart w:id="936" w:name="_Toc185509397"/>
      <w:r w:rsidRPr="00425998">
        <w:t>5.9.2.2</w:t>
      </w:r>
      <w:r w:rsidRPr="00425998">
        <w:tab/>
        <w:t>UAE_NTZManagement_Manage</w:t>
      </w:r>
      <w:bookmarkEnd w:id="934"/>
      <w:bookmarkEnd w:id="935"/>
      <w:bookmarkEnd w:id="936"/>
    </w:p>
    <w:p w14:paraId="24E65A73" w14:textId="77777777" w:rsidR="00425998" w:rsidRPr="00425998" w:rsidRDefault="00425998" w:rsidP="00425998">
      <w:pPr>
        <w:pStyle w:val="Heading5"/>
      </w:pPr>
      <w:bookmarkStart w:id="937" w:name="_Toc168599390"/>
      <w:bookmarkStart w:id="938" w:name="_Toc183378966"/>
      <w:bookmarkStart w:id="939" w:name="_Toc185509398"/>
      <w:r w:rsidRPr="00425998">
        <w:t>5.9.2.2.1</w:t>
      </w:r>
      <w:r w:rsidRPr="00425998">
        <w:tab/>
        <w:t>General</w:t>
      </w:r>
      <w:bookmarkEnd w:id="937"/>
      <w:bookmarkEnd w:id="938"/>
      <w:bookmarkEnd w:id="939"/>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940" w:name="_Toc168599391"/>
      <w:bookmarkStart w:id="941" w:name="_Toc183378967"/>
      <w:bookmarkStart w:id="942" w:name="_Toc185509399"/>
      <w:r w:rsidRPr="00425998">
        <w:t>5.9.2.2.2</w:t>
      </w:r>
      <w:r w:rsidRPr="00425998">
        <w:tab/>
        <w:t>NTZ Configuration Creation</w:t>
      </w:r>
      <w:bookmarkEnd w:id="940"/>
      <w:bookmarkEnd w:id="941"/>
      <w:bookmarkEnd w:id="942"/>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95pt;height:125.55pt" o:ole="">
            <v:imagedata r:id="rId73" o:title=""/>
          </v:shape>
          <o:OLEObject Type="Embed" ProgID="Word.Document.8" ShapeID="_x0000_i1056" DrawAspect="Content" ObjectID="_1796119042"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943" w:name="_Toc168599392"/>
      <w:bookmarkStart w:id="944" w:name="_Toc183378968"/>
      <w:bookmarkStart w:id="945" w:name="_Toc185509400"/>
      <w:r w:rsidRPr="00425998">
        <w:t>5.9.2.2.3</w:t>
      </w:r>
      <w:r w:rsidRPr="00425998">
        <w:tab/>
        <w:t>NTZ Configuration Update</w:t>
      </w:r>
      <w:bookmarkEnd w:id="943"/>
      <w:bookmarkEnd w:id="944"/>
      <w:bookmarkEnd w:id="945"/>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95pt;height:154.35pt" o:ole="">
            <v:imagedata r:id="rId75" o:title=""/>
          </v:shape>
          <o:OLEObject Type="Embed" ProgID="Word.Document.8" ShapeID="_x0000_i1057" DrawAspect="Content" ObjectID="_1796119043"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946" w:name="_Toc168599393"/>
      <w:bookmarkStart w:id="947" w:name="_Toc183378969"/>
      <w:bookmarkStart w:id="948" w:name="_Toc185509401"/>
      <w:r w:rsidRPr="00425998">
        <w:lastRenderedPageBreak/>
        <w:t>5.9.2.2.4</w:t>
      </w:r>
      <w:r w:rsidRPr="00425998">
        <w:tab/>
        <w:t>NTZ Configuration Deletion</w:t>
      </w:r>
      <w:bookmarkEnd w:id="946"/>
      <w:bookmarkEnd w:id="947"/>
      <w:bookmarkEnd w:id="948"/>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95pt;height:125.55pt" o:ole="">
            <v:imagedata r:id="rId65" o:title=""/>
          </v:shape>
          <o:OLEObject Type="Embed" ProgID="Word.Document.8" ShapeID="_x0000_i1058" DrawAspect="Content" ObjectID="_1796119044"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949" w:name="_Toc168599397"/>
      <w:bookmarkStart w:id="950" w:name="_Toc183378970"/>
      <w:bookmarkStart w:id="951" w:name="_Toc185509402"/>
      <w:r w:rsidRPr="00425998">
        <w:t>5.9.2.3</w:t>
      </w:r>
      <w:r w:rsidRPr="00425998">
        <w:tab/>
        <w:t>UAE_NTZManagement_Notify</w:t>
      </w:r>
      <w:bookmarkEnd w:id="949"/>
      <w:bookmarkEnd w:id="950"/>
      <w:bookmarkEnd w:id="951"/>
    </w:p>
    <w:p w14:paraId="742FCD43" w14:textId="77777777" w:rsidR="00425998" w:rsidRPr="00425998" w:rsidRDefault="00425998" w:rsidP="00425998">
      <w:pPr>
        <w:pStyle w:val="Heading5"/>
      </w:pPr>
      <w:bookmarkStart w:id="952" w:name="_Toc168599398"/>
      <w:bookmarkStart w:id="953" w:name="_Toc183378971"/>
      <w:bookmarkStart w:id="954" w:name="_Toc185509403"/>
      <w:r w:rsidRPr="00425998">
        <w:t>5.9.2.3.1</w:t>
      </w:r>
      <w:r w:rsidRPr="00425998">
        <w:tab/>
        <w:t>General</w:t>
      </w:r>
      <w:bookmarkEnd w:id="952"/>
      <w:bookmarkEnd w:id="953"/>
      <w:bookmarkEnd w:id="954"/>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955"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956" w:name="_Toc183378972"/>
      <w:bookmarkStart w:id="957" w:name="_Toc185509404"/>
      <w:r w:rsidRPr="00425998">
        <w:t>5.9.2.3.2</w:t>
      </w:r>
      <w:r w:rsidRPr="00425998">
        <w:tab/>
      </w:r>
      <w:bookmarkEnd w:id="955"/>
      <w:r w:rsidRPr="00425998">
        <w:t>NTZ</w:t>
      </w:r>
      <w:r w:rsidRPr="00425998">
        <w:rPr>
          <w:rFonts w:eastAsia="Calibri"/>
        </w:rPr>
        <w:t xml:space="preserve"> Configuration </w:t>
      </w:r>
      <w:r w:rsidRPr="00425998">
        <w:rPr>
          <w:lang w:val="en-US"/>
        </w:rPr>
        <w:t>Completion Status Notification</w:t>
      </w:r>
      <w:bookmarkEnd w:id="956"/>
      <w:bookmarkEnd w:id="957"/>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p w14:paraId="11F5D9A7" w14:textId="77777777" w:rsidR="00425998" w:rsidRPr="00425998" w:rsidRDefault="00425998" w:rsidP="00425998">
      <w:pPr>
        <w:pStyle w:val="TH"/>
      </w:pPr>
      <w:r w:rsidRPr="00425998">
        <w:object w:dxaOrig="9620" w:dyaOrig="2749" w14:anchorId="309504BE">
          <v:shape id="_x0000_i1059" type="#_x0000_t75" style="width:480.95pt;height:137.65pt" o:ole="">
            <v:imagedata r:id="rId78" o:title=""/>
          </v:shape>
          <o:OLEObject Type="Embed" ProgID="Word.Document.8" ShapeID="_x0000_i1059" DrawAspect="Content" ObjectID="_1796119045"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77777777"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notifUri}/ntz-comp",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958" w:name="_Toc183378973"/>
      <w:bookmarkStart w:id="959" w:name="_Toc185509405"/>
      <w:r w:rsidRPr="00425998">
        <w:t>5.9.2.3.3</w:t>
      </w:r>
      <w:r w:rsidRPr="00425998">
        <w:tab/>
        <w:t>NTZ</w:t>
      </w:r>
      <w:r w:rsidRPr="00425998">
        <w:rPr>
          <w:rFonts w:eastAsia="Calibri"/>
        </w:rPr>
        <w:t xml:space="preserve"> </w:t>
      </w:r>
      <w:r w:rsidRPr="00425998">
        <w:rPr>
          <w:lang w:val="en-US"/>
        </w:rPr>
        <w:t>Events Notification</w:t>
      </w:r>
      <w:bookmarkEnd w:id="958"/>
      <w:bookmarkEnd w:id="959"/>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p w14:paraId="1F449F1C" w14:textId="77777777" w:rsidR="00425998" w:rsidRPr="00425998" w:rsidRDefault="00425998" w:rsidP="00425998">
      <w:pPr>
        <w:pStyle w:val="TH"/>
      </w:pPr>
      <w:r w:rsidRPr="00425998">
        <w:object w:dxaOrig="9620" w:dyaOrig="2749" w14:anchorId="5FE3B661">
          <v:shape id="_x0000_i1060" type="#_x0000_t75" style="width:480.95pt;height:137.65pt" o:ole="">
            <v:imagedata r:id="rId80" o:title=""/>
          </v:shape>
          <o:OLEObject Type="Embed" ProgID="Word.Document.8" ShapeID="_x0000_i1060" DrawAspect="Content" ObjectID="_1796119046"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77777777"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notifUri}/ntz-events",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960" w:name="_Toc183378974"/>
      <w:bookmarkStart w:id="961" w:name="_Toc185509406"/>
      <w:r w:rsidR="003319AF">
        <w:lastRenderedPageBreak/>
        <w:t>6</w:t>
      </w:r>
      <w:r w:rsidR="003319AF">
        <w:tab/>
        <w:t>API Definitions</w:t>
      </w:r>
      <w:bookmarkEnd w:id="462"/>
      <w:bookmarkEnd w:id="463"/>
      <w:bookmarkEnd w:id="464"/>
      <w:bookmarkEnd w:id="465"/>
      <w:bookmarkEnd w:id="466"/>
      <w:bookmarkEnd w:id="473"/>
      <w:bookmarkEnd w:id="919"/>
      <w:bookmarkEnd w:id="920"/>
      <w:bookmarkEnd w:id="921"/>
      <w:bookmarkEnd w:id="922"/>
      <w:bookmarkEnd w:id="923"/>
      <w:bookmarkEnd w:id="960"/>
      <w:bookmarkEnd w:id="961"/>
    </w:p>
    <w:p w14:paraId="5E4D34EA" w14:textId="77777777" w:rsidR="00CE57B7" w:rsidRDefault="003319AF">
      <w:pPr>
        <w:pStyle w:val="Heading2"/>
      </w:pPr>
      <w:bookmarkStart w:id="962" w:name="_Toc510696598"/>
      <w:bookmarkStart w:id="963" w:name="_Toc35971390"/>
      <w:bookmarkStart w:id="964" w:name="_Toc96843355"/>
      <w:bookmarkStart w:id="965" w:name="_Toc96844330"/>
      <w:bookmarkStart w:id="966" w:name="_Toc100739903"/>
      <w:bookmarkStart w:id="967" w:name="_Toc133408825"/>
      <w:bookmarkStart w:id="968" w:name="_Toc160452674"/>
      <w:bookmarkStart w:id="969" w:name="_Toc164869602"/>
      <w:bookmarkStart w:id="970" w:name="_Toc175350586"/>
      <w:bookmarkStart w:id="971" w:name="_Toc180146523"/>
      <w:bookmarkStart w:id="972" w:name="_Toc180249021"/>
      <w:bookmarkStart w:id="973" w:name="_Toc183378975"/>
      <w:bookmarkStart w:id="974" w:name="_Toc185509407"/>
      <w:r>
        <w:t>6.1</w:t>
      </w:r>
      <w:r>
        <w:tab/>
      </w:r>
      <w:r w:rsidR="007406B4">
        <w:t>UAE_C2OperationModeManagement</w:t>
      </w:r>
      <w:r>
        <w:t xml:space="preserve"> Service API</w:t>
      </w:r>
      <w:bookmarkEnd w:id="962"/>
      <w:bookmarkEnd w:id="963"/>
      <w:bookmarkEnd w:id="964"/>
      <w:bookmarkEnd w:id="965"/>
      <w:bookmarkEnd w:id="966"/>
      <w:bookmarkEnd w:id="967"/>
      <w:bookmarkEnd w:id="968"/>
      <w:bookmarkEnd w:id="969"/>
      <w:bookmarkEnd w:id="970"/>
      <w:bookmarkEnd w:id="971"/>
      <w:bookmarkEnd w:id="972"/>
      <w:bookmarkEnd w:id="973"/>
      <w:bookmarkEnd w:id="974"/>
    </w:p>
    <w:p w14:paraId="52F3DC09" w14:textId="77777777" w:rsidR="00CE57B7" w:rsidRDefault="003319AF">
      <w:pPr>
        <w:pStyle w:val="Heading3"/>
      </w:pPr>
      <w:bookmarkStart w:id="975" w:name="_Toc510696599"/>
      <w:bookmarkStart w:id="976" w:name="_Toc35971391"/>
      <w:bookmarkStart w:id="977" w:name="_Toc96843356"/>
      <w:bookmarkStart w:id="978" w:name="_Toc96844331"/>
      <w:bookmarkStart w:id="979" w:name="_Toc100739904"/>
      <w:bookmarkStart w:id="980" w:name="_Toc133408826"/>
      <w:bookmarkStart w:id="981" w:name="_Toc160452675"/>
      <w:bookmarkStart w:id="982" w:name="_Toc164869603"/>
      <w:bookmarkStart w:id="983" w:name="_Toc175350587"/>
      <w:bookmarkStart w:id="984" w:name="_Toc180146524"/>
      <w:bookmarkStart w:id="985" w:name="_Toc180249022"/>
      <w:bookmarkStart w:id="986" w:name="_Toc183378976"/>
      <w:bookmarkStart w:id="987" w:name="_Toc185509408"/>
      <w:r>
        <w:t>6.1.1</w:t>
      </w:r>
      <w:r>
        <w:tab/>
        <w:t>Introduction</w:t>
      </w:r>
      <w:bookmarkEnd w:id="975"/>
      <w:bookmarkEnd w:id="976"/>
      <w:bookmarkEnd w:id="977"/>
      <w:bookmarkEnd w:id="978"/>
      <w:bookmarkEnd w:id="979"/>
      <w:bookmarkEnd w:id="980"/>
      <w:bookmarkEnd w:id="981"/>
      <w:bookmarkEnd w:id="982"/>
      <w:bookmarkEnd w:id="983"/>
      <w:bookmarkEnd w:id="984"/>
      <w:bookmarkEnd w:id="985"/>
      <w:bookmarkEnd w:id="986"/>
      <w:bookmarkEnd w:id="987"/>
    </w:p>
    <w:p w14:paraId="704D15BD" w14:textId="77777777" w:rsidR="00CE57B7" w:rsidRDefault="003319AF">
      <w:pPr>
        <w:rPr>
          <w:noProof/>
          <w:lang w:eastAsia="zh-CN"/>
        </w:rPr>
      </w:pPr>
      <w:bookmarkStart w:id="988"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989" w:name="_Toc35971392"/>
      <w:bookmarkStart w:id="990" w:name="_Toc96843357"/>
      <w:bookmarkStart w:id="991" w:name="_Toc96844332"/>
      <w:bookmarkStart w:id="992"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993" w:name="_Toc133408827"/>
      <w:bookmarkStart w:id="994" w:name="_Toc160452676"/>
      <w:bookmarkStart w:id="995" w:name="_Toc164869604"/>
      <w:bookmarkStart w:id="996" w:name="_Toc175350588"/>
      <w:bookmarkStart w:id="997" w:name="_Toc180146525"/>
      <w:bookmarkStart w:id="998" w:name="_Toc180249023"/>
      <w:bookmarkStart w:id="999" w:name="_Toc183378977"/>
      <w:bookmarkStart w:id="1000" w:name="_Toc185509409"/>
      <w:r>
        <w:t>6.1.2</w:t>
      </w:r>
      <w:r>
        <w:tab/>
        <w:t>Usage of HTTP</w:t>
      </w:r>
      <w:bookmarkEnd w:id="988"/>
      <w:bookmarkEnd w:id="989"/>
      <w:bookmarkEnd w:id="990"/>
      <w:bookmarkEnd w:id="991"/>
      <w:bookmarkEnd w:id="992"/>
      <w:bookmarkEnd w:id="993"/>
      <w:bookmarkEnd w:id="994"/>
      <w:bookmarkEnd w:id="995"/>
      <w:bookmarkEnd w:id="996"/>
      <w:bookmarkEnd w:id="997"/>
      <w:bookmarkEnd w:id="998"/>
      <w:bookmarkEnd w:id="999"/>
      <w:bookmarkEnd w:id="1000"/>
    </w:p>
    <w:p w14:paraId="37273E08" w14:textId="2D4D6D28" w:rsidR="007406B4" w:rsidRPr="001F47A6" w:rsidRDefault="007406B4" w:rsidP="007406B4">
      <w:bookmarkStart w:id="1001" w:name="_Toc510696607"/>
      <w:bookmarkStart w:id="1002"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003" w:name="_Toc96843358"/>
      <w:bookmarkStart w:id="1004" w:name="_Toc96844333"/>
      <w:bookmarkStart w:id="1005" w:name="_Toc100739906"/>
      <w:bookmarkStart w:id="1006" w:name="_Toc133408828"/>
      <w:bookmarkStart w:id="1007" w:name="_Toc160452677"/>
      <w:bookmarkStart w:id="1008" w:name="_Toc164869605"/>
      <w:bookmarkStart w:id="1009" w:name="_Toc175350589"/>
      <w:bookmarkStart w:id="1010" w:name="_Toc180146526"/>
      <w:bookmarkStart w:id="1011" w:name="_Toc180249024"/>
      <w:bookmarkStart w:id="1012" w:name="_Toc183378978"/>
      <w:bookmarkStart w:id="1013" w:name="_Toc185509410"/>
      <w:r>
        <w:t>6.1.3</w:t>
      </w:r>
      <w:r>
        <w:tab/>
        <w:t>Resources</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0CCFA481" w14:textId="77777777" w:rsidR="006B3451" w:rsidRDefault="006B3451" w:rsidP="006B3451">
      <w:bookmarkStart w:id="1014" w:name="_Toc510696608"/>
      <w:bookmarkStart w:id="1015" w:name="_Toc35971399"/>
      <w:r>
        <w:t>There are no resources defined for this API in this release of the specification.</w:t>
      </w:r>
    </w:p>
    <w:p w14:paraId="14E695E6" w14:textId="77777777" w:rsidR="00CE57B7" w:rsidRDefault="003319AF">
      <w:pPr>
        <w:pStyle w:val="Heading3"/>
      </w:pPr>
      <w:bookmarkStart w:id="1016" w:name="_Toc510696622"/>
      <w:bookmarkStart w:id="1017" w:name="_Toc35971413"/>
      <w:bookmarkStart w:id="1018" w:name="_Toc96843359"/>
      <w:bookmarkStart w:id="1019" w:name="_Toc96844334"/>
      <w:bookmarkStart w:id="1020" w:name="_Toc100739907"/>
      <w:bookmarkStart w:id="1021" w:name="_Toc133408829"/>
      <w:bookmarkStart w:id="1022" w:name="_Toc160452678"/>
      <w:bookmarkStart w:id="1023" w:name="_Toc164869606"/>
      <w:bookmarkStart w:id="1024" w:name="_Toc175350590"/>
      <w:bookmarkStart w:id="1025" w:name="_Toc180146527"/>
      <w:bookmarkStart w:id="1026" w:name="_Toc180249025"/>
      <w:bookmarkStart w:id="1027" w:name="_Toc183378979"/>
      <w:bookmarkStart w:id="1028" w:name="_Toc185509411"/>
      <w:bookmarkEnd w:id="1014"/>
      <w:bookmarkEnd w:id="1015"/>
      <w:r>
        <w:t>6.1.4</w:t>
      </w:r>
      <w:r>
        <w:tab/>
        <w:t>Custom Operations without associated resources</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6D115266" w14:textId="77777777" w:rsidR="00CE57B7" w:rsidRDefault="003319AF">
      <w:pPr>
        <w:pStyle w:val="Heading4"/>
      </w:pPr>
      <w:bookmarkStart w:id="1029" w:name="_Toc510696623"/>
      <w:bookmarkStart w:id="1030" w:name="_Toc35971414"/>
      <w:bookmarkStart w:id="1031" w:name="_Toc96843360"/>
      <w:bookmarkStart w:id="1032" w:name="_Toc96844335"/>
      <w:bookmarkStart w:id="1033" w:name="_Toc100739908"/>
      <w:bookmarkStart w:id="1034" w:name="_Toc133408830"/>
      <w:bookmarkStart w:id="1035" w:name="_Toc160452679"/>
      <w:bookmarkStart w:id="1036" w:name="_Toc164869607"/>
      <w:bookmarkStart w:id="1037" w:name="_Toc175350591"/>
      <w:bookmarkStart w:id="1038" w:name="_Toc180146528"/>
      <w:bookmarkStart w:id="1039" w:name="_Toc180249026"/>
      <w:bookmarkStart w:id="1040" w:name="_Toc183378980"/>
      <w:bookmarkStart w:id="1041" w:name="_Toc185509412"/>
      <w:r>
        <w:t>6.1.4.1</w:t>
      </w:r>
      <w:r>
        <w:tab/>
        <w:t>Overview</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pt;height:138.25pt" o:ole="">
            <v:imagedata r:id="rId82" o:title=""/>
          </v:shape>
          <o:OLEObject Type="Embed" ProgID="Visio.Drawing.15" ShapeID="_x0000_i1061" DrawAspect="Content" ObjectID="_1796119047"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042" w:name="_Toc510696624"/>
      <w:bookmarkStart w:id="1043" w:name="_Toc35971415"/>
      <w:bookmarkStart w:id="1044" w:name="_Toc96843361"/>
      <w:bookmarkStart w:id="1045" w:name="_Toc96844336"/>
      <w:bookmarkStart w:id="1046" w:name="_Toc100739909"/>
      <w:bookmarkStart w:id="1047" w:name="_Toc133408831"/>
      <w:bookmarkStart w:id="1048" w:name="_Toc160452680"/>
      <w:bookmarkStart w:id="1049" w:name="_Toc164869608"/>
      <w:bookmarkStart w:id="1050" w:name="_Toc175350592"/>
      <w:bookmarkStart w:id="1051" w:name="_Toc180146529"/>
      <w:bookmarkStart w:id="1052" w:name="_Toc180249027"/>
      <w:bookmarkStart w:id="1053" w:name="_Toc183378981"/>
      <w:bookmarkStart w:id="1054" w:name="_Toc185509413"/>
      <w:r>
        <w:t>6.1.4.2</w:t>
      </w:r>
      <w:r>
        <w:tab/>
        <w:t xml:space="preserve">Operation: </w:t>
      </w:r>
      <w:bookmarkEnd w:id="1042"/>
      <w:bookmarkEnd w:id="1043"/>
      <w:r w:rsidR="002750C0">
        <w:t>Initiate</w:t>
      </w:r>
      <w:bookmarkEnd w:id="1044"/>
      <w:bookmarkEnd w:id="1045"/>
      <w:bookmarkEnd w:id="1046"/>
      <w:bookmarkEnd w:id="1047"/>
      <w:bookmarkEnd w:id="1048"/>
      <w:bookmarkEnd w:id="1049"/>
      <w:bookmarkEnd w:id="1050"/>
      <w:bookmarkEnd w:id="1051"/>
      <w:bookmarkEnd w:id="1052"/>
      <w:bookmarkEnd w:id="1053"/>
      <w:bookmarkEnd w:id="1054"/>
    </w:p>
    <w:p w14:paraId="1A437D94" w14:textId="77777777" w:rsidR="00CE57B7" w:rsidRDefault="003319AF">
      <w:pPr>
        <w:pStyle w:val="Heading5"/>
      </w:pPr>
      <w:bookmarkStart w:id="1055" w:name="_Toc510696625"/>
      <w:bookmarkStart w:id="1056" w:name="_Toc35971416"/>
      <w:bookmarkStart w:id="1057" w:name="_Toc96843362"/>
      <w:bookmarkStart w:id="1058" w:name="_Toc96844337"/>
      <w:bookmarkStart w:id="1059" w:name="_Toc100739910"/>
      <w:bookmarkStart w:id="1060" w:name="_Toc133408832"/>
      <w:bookmarkStart w:id="1061" w:name="_Toc160452681"/>
      <w:bookmarkStart w:id="1062" w:name="_Toc164869609"/>
      <w:bookmarkStart w:id="1063" w:name="_Toc175350593"/>
      <w:bookmarkStart w:id="1064" w:name="_Toc180146530"/>
      <w:bookmarkStart w:id="1065" w:name="_Toc180249028"/>
      <w:bookmarkStart w:id="1066" w:name="_Toc183378982"/>
      <w:bookmarkStart w:id="1067" w:name="_Toc185509414"/>
      <w:r>
        <w:t>6.1.4.2.1</w:t>
      </w:r>
      <w:r>
        <w:tab/>
        <w:t>Description</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2A354FA3" w14:textId="7C9F3A88" w:rsidR="008B06A9" w:rsidRDefault="008B06A9" w:rsidP="008B06A9">
      <w:bookmarkStart w:id="1068" w:name="_Toc510696626"/>
      <w:bookmarkStart w:id="1069"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070" w:name="_Toc96843363"/>
      <w:bookmarkStart w:id="1071" w:name="_Toc96844338"/>
      <w:bookmarkStart w:id="1072" w:name="_Toc100739911"/>
      <w:bookmarkStart w:id="1073" w:name="_Toc133408833"/>
      <w:bookmarkStart w:id="1074" w:name="_Toc160452682"/>
      <w:bookmarkStart w:id="1075" w:name="_Toc164869610"/>
      <w:bookmarkStart w:id="1076" w:name="_Toc175350594"/>
      <w:bookmarkStart w:id="1077" w:name="_Toc180146531"/>
      <w:bookmarkStart w:id="1078" w:name="_Toc180249029"/>
      <w:bookmarkStart w:id="1079" w:name="_Toc183378983"/>
      <w:bookmarkStart w:id="1080" w:name="_Toc185509415"/>
      <w:r>
        <w:t>6.1.4.2.2</w:t>
      </w:r>
      <w:r>
        <w:tab/>
        <w:t>Operation Definition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081" w:name="_Toc510696627"/>
      <w:bookmarkStart w:id="1082"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083" w:name="_Toc510696628"/>
      <w:bookmarkStart w:id="1084" w:name="_Toc35971419"/>
      <w:bookmarkStart w:id="1085" w:name="_Toc96843364"/>
      <w:bookmarkStart w:id="1086" w:name="_Toc96844339"/>
      <w:bookmarkStart w:id="1087" w:name="_Toc100739912"/>
      <w:bookmarkStart w:id="1088" w:name="_Toc133408834"/>
      <w:bookmarkStart w:id="1089" w:name="_Toc160452683"/>
      <w:bookmarkStart w:id="1090" w:name="_Toc164869611"/>
      <w:bookmarkStart w:id="1091" w:name="_Toc175350595"/>
      <w:bookmarkStart w:id="1092" w:name="_Toc180146532"/>
      <w:bookmarkStart w:id="1093" w:name="_Toc180249030"/>
      <w:bookmarkStart w:id="1094" w:name="_Toc183378984"/>
      <w:bookmarkStart w:id="1095" w:name="_Toc185509416"/>
      <w:bookmarkEnd w:id="1081"/>
      <w:bookmarkEnd w:id="1082"/>
      <w:r>
        <w:t>6.1.5</w:t>
      </w:r>
      <w:r>
        <w:tab/>
        <w:t>Notifications</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5F229D5E" w14:textId="77777777" w:rsidR="00CE57B7" w:rsidRDefault="003319AF">
      <w:pPr>
        <w:pStyle w:val="Heading4"/>
      </w:pPr>
      <w:bookmarkStart w:id="1096" w:name="_Toc510696629"/>
      <w:bookmarkStart w:id="1097" w:name="_Toc35971420"/>
      <w:bookmarkStart w:id="1098" w:name="_Toc96843365"/>
      <w:bookmarkStart w:id="1099" w:name="_Toc96844340"/>
      <w:bookmarkStart w:id="1100" w:name="_Toc100739913"/>
      <w:bookmarkStart w:id="1101" w:name="_Toc133408835"/>
      <w:bookmarkStart w:id="1102" w:name="_Toc160452684"/>
      <w:bookmarkStart w:id="1103" w:name="_Toc164869612"/>
      <w:bookmarkStart w:id="1104" w:name="_Toc175350596"/>
      <w:bookmarkStart w:id="1105" w:name="_Toc180146533"/>
      <w:bookmarkStart w:id="1106" w:name="_Toc180249031"/>
      <w:bookmarkStart w:id="1107" w:name="_Toc183378985"/>
      <w:bookmarkStart w:id="1108" w:name="_Toc185509417"/>
      <w:r>
        <w:t>6.1.5.1</w:t>
      </w:r>
      <w:r>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4DFBF743" w14:textId="23F72EBA" w:rsidR="00CE57B7" w:rsidRDefault="003319AF">
      <w:pPr>
        <w:rPr>
          <w:noProof/>
        </w:rPr>
      </w:pPr>
      <w:bookmarkStart w:id="1109" w:name="_Toc510696630"/>
      <w:bookmarkStart w:id="1110"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111" w:name="_Toc96843366"/>
      <w:bookmarkStart w:id="1112" w:name="_Toc96844341"/>
      <w:bookmarkStart w:id="1113" w:name="_Toc100739914"/>
      <w:bookmarkStart w:id="1114" w:name="_Toc133408836"/>
      <w:bookmarkStart w:id="1115" w:name="_Toc160452685"/>
      <w:bookmarkStart w:id="1116" w:name="_Toc164869613"/>
      <w:bookmarkStart w:id="1117" w:name="_Toc175350597"/>
      <w:bookmarkStart w:id="1118" w:name="_Toc180146534"/>
      <w:bookmarkStart w:id="1119" w:name="_Toc180249032"/>
      <w:bookmarkStart w:id="1120" w:name="_Toc183378986"/>
      <w:bookmarkStart w:id="1121" w:name="_Toc35971421"/>
      <w:bookmarkStart w:id="1122" w:name="_Toc185509418"/>
      <w:r w:rsidRPr="00FD52F1">
        <w:rPr>
          <w:lang w:val="fr-FR"/>
        </w:rPr>
        <w:t>6.1.5.2</w:t>
      </w:r>
      <w:r w:rsidRPr="00FD52F1">
        <w:rPr>
          <w:lang w:val="fr-FR"/>
        </w:rPr>
        <w:tab/>
        <w:t>C2 Operation Mode Management Completion Notification</w:t>
      </w:r>
      <w:bookmarkEnd w:id="1111"/>
      <w:bookmarkEnd w:id="1112"/>
      <w:bookmarkEnd w:id="1113"/>
      <w:bookmarkEnd w:id="1114"/>
      <w:bookmarkEnd w:id="1115"/>
      <w:bookmarkEnd w:id="1116"/>
      <w:bookmarkEnd w:id="1117"/>
      <w:bookmarkEnd w:id="1118"/>
      <w:bookmarkEnd w:id="1119"/>
      <w:bookmarkEnd w:id="1120"/>
      <w:bookmarkEnd w:id="1122"/>
    </w:p>
    <w:p w14:paraId="1CE8C264" w14:textId="77777777" w:rsidR="00ED786F" w:rsidRPr="00FD52F1" w:rsidRDefault="00ED786F" w:rsidP="00ED786F">
      <w:pPr>
        <w:pStyle w:val="Heading5"/>
        <w:rPr>
          <w:noProof/>
          <w:lang w:val="fr-FR"/>
        </w:rPr>
      </w:pPr>
      <w:bookmarkStart w:id="1123" w:name="_Toc96843367"/>
      <w:bookmarkStart w:id="1124" w:name="_Toc96844342"/>
      <w:bookmarkStart w:id="1125" w:name="_Toc100739915"/>
      <w:bookmarkStart w:id="1126" w:name="_Toc133408837"/>
      <w:bookmarkStart w:id="1127" w:name="_Toc160452686"/>
      <w:bookmarkStart w:id="1128" w:name="_Toc164869614"/>
      <w:bookmarkStart w:id="1129" w:name="_Toc175350598"/>
      <w:bookmarkStart w:id="1130" w:name="_Toc180146535"/>
      <w:bookmarkStart w:id="1131" w:name="_Toc180249033"/>
      <w:bookmarkStart w:id="1132" w:name="_Toc183378987"/>
      <w:bookmarkStart w:id="1133" w:name="_Toc185509419"/>
      <w:r w:rsidRPr="00FD52F1">
        <w:rPr>
          <w:lang w:val="fr-FR"/>
        </w:rPr>
        <w:t>6.1.5.2</w:t>
      </w:r>
      <w:r w:rsidRPr="00FD52F1">
        <w:rPr>
          <w:noProof/>
          <w:lang w:val="fr-FR"/>
        </w:rPr>
        <w:t>.1</w:t>
      </w:r>
      <w:r w:rsidRPr="00FD52F1">
        <w:rPr>
          <w:noProof/>
          <w:lang w:val="fr-FR"/>
        </w:rPr>
        <w:tab/>
        <w:t>Description</w:t>
      </w:r>
      <w:bookmarkEnd w:id="1123"/>
      <w:bookmarkEnd w:id="1124"/>
      <w:bookmarkEnd w:id="1125"/>
      <w:bookmarkEnd w:id="1126"/>
      <w:bookmarkEnd w:id="1127"/>
      <w:bookmarkEnd w:id="1128"/>
      <w:bookmarkEnd w:id="1129"/>
      <w:bookmarkEnd w:id="1130"/>
      <w:bookmarkEnd w:id="1131"/>
      <w:bookmarkEnd w:id="1132"/>
      <w:bookmarkEnd w:id="1133"/>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134" w:name="_Toc96843368"/>
      <w:bookmarkStart w:id="1135" w:name="_Toc96844343"/>
      <w:bookmarkStart w:id="1136" w:name="_Toc100739916"/>
      <w:bookmarkStart w:id="1137" w:name="_Toc133408838"/>
      <w:bookmarkStart w:id="1138" w:name="_Toc160452687"/>
      <w:bookmarkStart w:id="1139" w:name="_Toc164869615"/>
      <w:bookmarkStart w:id="1140" w:name="_Toc175350599"/>
      <w:bookmarkStart w:id="1141" w:name="_Toc180146536"/>
      <w:bookmarkStart w:id="1142" w:name="_Toc180249034"/>
      <w:bookmarkStart w:id="1143" w:name="_Toc183378988"/>
      <w:bookmarkStart w:id="1144" w:name="_Toc185509420"/>
      <w:r>
        <w:t>6.1.5.2</w:t>
      </w:r>
      <w:r>
        <w:rPr>
          <w:noProof/>
        </w:rPr>
        <w:t>.2</w:t>
      </w:r>
      <w:r>
        <w:rPr>
          <w:noProof/>
        </w:rPr>
        <w:tab/>
        <w:t>Target URI</w:t>
      </w:r>
      <w:bookmarkEnd w:id="1134"/>
      <w:bookmarkEnd w:id="1135"/>
      <w:bookmarkEnd w:id="1136"/>
      <w:bookmarkEnd w:id="1137"/>
      <w:bookmarkEnd w:id="1138"/>
      <w:bookmarkEnd w:id="1139"/>
      <w:bookmarkEnd w:id="1140"/>
      <w:bookmarkEnd w:id="1141"/>
      <w:bookmarkEnd w:id="1142"/>
      <w:bookmarkEnd w:id="1143"/>
      <w:bookmarkEnd w:id="1144"/>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145" w:name="_Toc96843369"/>
      <w:bookmarkStart w:id="1146" w:name="_Toc96844344"/>
      <w:bookmarkStart w:id="1147" w:name="_Toc100739917"/>
      <w:bookmarkStart w:id="1148" w:name="_Toc133408839"/>
      <w:bookmarkStart w:id="1149" w:name="_Toc160452688"/>
      <w:bookmarkStart w:id="1150" w:name="_Toc164869616"/>
      <w:bookmarkStart w:id="1151" w:name="_Toc175350600"/>
      <w:bookmarkStart w:id="1152" w:name="_Toc180146537"/>
      <w:bookmarkStart w:id="1153" w:name="_Toc180249035"/>
      <w:bookmarkStart w:id="1154" w:name="_Toc183378989"/>
      <w:bookmarkStart w:id="1155" w:name="_Toc185509421"/>
      <w:r>
        <w:t>6.1.5.2</w:t>
      </w:r>
      <w:r>
        <w:rPr>
          <w:noProof/>
        </w:rPr>
        <w:t>.3</w:t>
      </w:r>
      <w:r>
        <w:rPr>
          <w:noProof/>
        </w:rPr>
        <w:tab/>
        <w:t>Standard Methods</w:t>
      </w:r>
      <w:bookmarkEnd w:id="1145"/>
      <w:bookmarkEnd w:id="1146"/>
      <w:bookmarkEnd w:id="1147"/>
      <w:bookmarkEnd w:id="1148"/>
      <w:bookmarkEnd w:id="1149"/>
      <w:bookmarkEnd w:id="1150"/>
      <w:bookmarkEnd w:id="1151"/>
      <w:bookmarkEnd w:id="1152"/>
      <w:bookmarkEnd w:id="1153"/>
      <w:bookmarkEnd w:id="1154"/>
      <w:bookmarkEnd w:id="1155"/>
    </w:p>
    <w:p w14:paraId="32CEDB7D" w14:textId="77777777" w:rsidR="00ED786F" w:rsidRDefault="00ED786F" w:rsidP="00F544AD">
      <w:pPr>
        <w:pStyle w:val="Heading6"/>
        <w:rPr>
          <w:noProof/>
        </w:rPr>
      </w:pPr>
      <w:bookmarkStart w:id="1156" w:name="_Toc96843370"/>
      <w:bookmarkStart w:id="1157" w:name="_Toc96844345"/>
      <w:bookmarkStart w:id="1158" w:name="_Toc100739918"/>
      <w:bookmarkStart w:id="1159" w:name="_Toc133408840"/>
      <w:bookmarkStart w:id="1160" w:name="_Toc160452689"/>
      <w:bookmarkStart w:id="1161" w:name="_Toc164869617"/>
      <w:bookmarkStart w:id="1162" w:name="_Toc175350601"/>
      <w:bookmarkStart w:id="1163" w:name="_Toc180146538"/>
      <w:bookmarkStart w:id="1164" w:name="_Toc180249036"/>
      <w:bookmarkStart w:id="1165" w:name="_Toc183378990"/>
      <w:bookmarkStart w:id="1166" w:name="_Toc185509422"/>
      <w:r>
        <w:t>6.1.5.2.3</w:t>
      </w:r>
      <w:r>
        <w:rPr>
          <w:noProof/>
        </w:rPr>
        <w:t>.1</w:t>
      </w:r>
      <w:r>
        <w:rPr>
          <w:noProof/>
        </w:rPr>
        <w:tab/>
        <w:t>POST</w:t>
      </w:r>
      <w:bookmarkEnd w:id="1156"/>
      <w:bookmarkEnd w:id="1157"/>
      <w:bookmarkEnd w:id="1158"/>
      <w:bookmarkEnd w:id="1159"/>
      <w:bookmarkEnd w:id="1160"/>
      <w:bookmarkEnd w:id="1161"/>
      <w:bookmarkEnd w:id="1162"/>
      <w:bookmarkEnd w:id="1163"/>
      <w:bookmarkEnd w:id="1164"/>
      <w:bookmarkEnd w:id="1165"/>
      <w:bookmarkEnd w:id="1166"/>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167" w:name="_Toc96843371"/>
      <w:bookmarkStart w:id="1168" w:name="_Toc96844346"/>
      <w:bookmarkStart w:id="1169" w:name="_Toc100739919"/>
      <w:bookmarkStart w:id="1170" w:name="_Toc133408841"/>
      <w:bookmarkStart w:id="1171" w:name="_Toc160452690"/>
      <w:bookmarkStart w:id="1172" w:name="_Toc164869618"/>
      <w:bookmarkStart w:id="1173" w:name="_Toc175350602"/>
      <w:bookmarkStart w:id="1174" w:name="_Toc180146539"/>
      <w:bookmarkStart w:id="1175" w:name="_Toc180249037"/>
      <w:bookmarkStart w:id="1176" w:name="_Toc183378991"/>
      <w:bookmarkStart w:id="1177" w:name="_Toc185509423"/>
      <w:r>
        <w:t>6.1.5.</w:t>
      </w:r>
      <w:r w:rsidR="00D35505">
        <w:t>3</w:t>
      </w:r>
      <w:r>
        <w:tab/>
      </w:r>
      <w:r w:rsidR="00221054">
        <w:t xml:space="preserve">Selected </w:t>
      </w:r>
      <w:r w:rsidR="00221054" w:rsidRPr="001856EE">
        <w:t>C2 Communication Mode Notification</w:t>
      </w:r>
      <w:bookmarkEnd w:id="1109"/>
      <w:bookmarkEnd w:id="1121"/>
      <w:bookmarkEnd w:id="1167"/>
      <w:bookmarkEnd w:id="1168"/>
      <w:bookmarkEnd w:id="1169"/>
      <w:bookmarkEnd w:id="1170"/>
      <w:bookmarkEnd w:id="1171"/>
      <w:bookmarkEnd w:id="1172"/>
      <w:bookmarkEnd w:id="1173"/>
      <w:bookmarkEnd w:id="1174"/>
      <w:bookmarkEnd w:id="1175"/>
      <w:bookmarkEnd w:id="1176"/>
      <w:bookmarkEnd w:id="1177"/>
    </w:p>
    <w:p w14:paraId="2C7B705E" w14:textId="77777777" w:rsidR="00CE57B7" w:rsidRDefault="003319AF">
      <w:pPr>
        <w:pStyle w:val="Heading5"/>
        <w:rPr>
          <w:noProof/>
        </w:rPr>
      </w:pPr>
      <w:bookmarkStart w:id="1178" w:name="_Toc532994455"/>
      <w:bookmarkStart w:id="1179" w:name="_Toc35971422"/>
      <w:bookmarkStart w:id="1180" w:name="_Toc96843372"/>
      <w:bookmarkStart w:id="1181" w:name="_Toc96844347"/>
      <w:bookmarkStart w:id="1182" w:name="_Toc100739920"/>
      <w:bookmarkStart w:id="1183" w:name="_Toc133408842"/>
      <w:bookmarkStart w:id="1184" w:name="_Toc160452691"/>
      <w:bookmarkStart w:id="1185" w:name="_Toc164869619"/>
      <w:bookmarkStart w:id="1186" w:name="_Toc175350603"/>
      <w:bookmarkStart w:id="1187" w:name="_Toc180146540"/>
      <w:bookmarkStart w:id="1188" w:name="_Toc180249038"/>
      <w:bookmarkStart w:id="1189" w:name="_Toc183378992"/>
      <w:bookmarkStart w:id="1190" w:name="_Toc510696631"/>
      <w:bookmarkStart w:id="1191" w:name="_Toc185509424"/>
      <w:r>
        <w:t>6.1.5.</w:t>
      </w:r>
      <w:r w:rsidR="00D35505">
        <w:t>3</w:t>
      </w:r>
      <w:r>
        <w:rPr>
          <w:noProof/>
        </w:rPr>
        <w:t>.1</w:t>
      </w:r>
      <w:r>
        <w:rPr>
          <w:noProof/>
        </w:rPr>
        <w:tab/>
        <w:t>Description</w:t>
      </w:r>
      <w:bookmarkEnd w:id="1178"/>
      <w:bookmarkEnd w:id="1179"/>
      <w:bookmarkEnd w:id="1180"/>
      <w:bookmarkEnd w:id="1181"/>
      <w:bookmarkEnd w:id="1182"/>
      <w:bookmarkEnd w:id="1183"/>
      <w:bookmarkEnd w:id="1184"/>
      <w:bookmarkEnd w:id="1185"/>
      <w:bookmarkEnd w:id="1186"/>
      <w:bookmarkEnd w:id="1187"/>
      <w:bookmarkEnd w:id="1188"/>
      <w:bookmarkEnd w:id="1189"/>
      <w:bookmarkEnd w:id="1191"/>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192" w:name="_Toc532994456"/>
      <w:bookmarkStart w:id="1193" w:name="_Toc35971423"/>
      <w:bookmarkStart w:id="1194" w:name="_Toc96843373"/>
      <w:bookmarkStart w:id="1195" w:name="_Toc96844348"/>
      <w:bookmarkStart w:id="1196" w:name="_Toc100739921"/>
      <w:bookmarkStart w:id="1197" w:name="_Toc133408843"/>
      <w:bookmarkStart w:id="1198" w:name="_Toc160452692"/>
      <w:bookmarkStart w:id="1199" w:name="_Toc164869620"/>
      <w:bookmarkStart w:id="1200" w:name="_Toc175350604"/>
      <w:bookmarkStart w:id="1201" w:name="_Toc180146541"/>
      <w:bookmarkStart w:id="1202" w:name="_Toc180249039"/>
      <w:bookmarkStart w:id="1203" w:name="_Toc183378993"/>
      <w:bookmarkStart w:id="1204" w:name="_Toc185509425"/>
      <w:r>
        <w:t>6.1.5.</w:t>
      </w:r>
      <w:r w:rsidR="00D35505">
        <w:t>3</w:t>
      </w:r>
      <w:r>
        <w:rPr>
          <w:noProof/>
        </w:rPr>
        <w:t>.2</w:t>
      </w:r>
      <w:r>
        <w:rPr>
          <w:noProof/>
        </w:rPr>
        <w:tab/>
        <w:t>Target URI</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205" w:name="_Toc532994457"/>
      <w:bookmarkStart w:id="1206" w:name="_Toc35971424"/>
      <w:bookmarkStart w:id="1207" w:name="_Toc96843374"/>
      <w:bookmarkStart w:id="1208" w:name="_Toc96844349"/>
      <w:bookmarkStart w:id="1209" w:name="_Toc100739922"/>
      <w:bookmarkStart w:id="1210" w:name="_Toc133408844"/>
      <w:bookmarkStart w:id="1211" w:name="_Toc160452693"/>
      <w:bookmarkStart w:id="1212" w:name="_Toc164869621"/>
      <w:bookmarkStart w:id="1213" w:name="_Toc175350605"/>
      <w:bookmarkStart w:id="1214" w:name="_Toc180146542"/>
      <w:bookmarkStart w:id="1215" w:name="_Toc180249040"/>
      <w:bookmarkStart w:id="1216" w:name="_Toc183378994"/>
      <w:bookmarkStart w:id="1217" w:name="_Toc185509426"/>
      <w:r>
        <w:lastRenderedPageBreak/>
        <w:t>6.1.5.</w:t>
      </w:r>
      <w:r w:rsidR="00D35505">
        <w:t>3</w:t>
      </w:r>
      <w:r>
        <w:rPr>
          <w:noProof/>
        </w:rPr>
        <w:t>.3</w:t>
      </w:r>
      <w:r>
        <w:rPr>
          <w:noProof/>
        </w:rPr>
        <w:tab/>
        <w:t>Standard Methods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00876D3C" w14:textId="77777777" w:rsidR="00CE57B7" w:rsidRDefault="003319AF" w:rsidP="00F544AD">
      <w:pPr>
        <w:pStyle w:val="Heading6"/>
        <w:rPr>
          <w:noProof/>
        </w:rPr>
      </w:pPr>
      <w:bookmarkStart w:id="1218" w:name="_Toc532994458"/>
      <w:bookmarkStart w:id="1219" w:name="_Toc35971425"/>
      <w:bookmarkStart w:id="1220" w:name="_Toc96843375"/>
      <w:bookmarkStart w:id="1221" w:name="_Toc96844350"/>
      <w:bookmarkStart w:id="1222" w:name="_Toc100739923"/>
      <w:bookmarkStart w:id="1223" w:name="_Toc133408845"/>
      <w:bookmarkStart w:id="1224" w:name="_Toc160452694"/>
      <w:bookmarkStart w:id="1225" w:name="_Toc164869622"/>
      <w:bookmarkStart w:id="1226" w:name="_Toc175350606"/>
      <w:bookmarkStart w:id="1227" w:name="_Toc180146543"/>
      <w:bookmarkStart w:id="1228" w:name="_Toc180249041"/>
      <w:bookmarkStart w:id="1229" w:name="_Toc183378995"/>
      <w:bookmarkStart w:id="1230" w:name="_Toc185509427"/>
      <w:r>
        <w:t>6.1.5.</w:t>
      </w:r>
      <w:r w:rsidR="00D35505">
        <w:t>3</w:t>
      </w:r>
      <w:r>
        <w:t>.3</w:t>
      </w:r>
      <w:r>
        <w:rPr>
          <w:noProof/>
        </w:rPr>
        <w:t>.1</w:t>
      </w:r>
      <w:r>
        <w:rPr>
          <w:noProof/>
        </w:rPr>
        <w:tab/>
        <w:t>POST</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231"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232" w:name="_Toc96843376"/>
      <w:bookmarkStart w:id="1233" w:name="_Toc96844351"/>
      <w:bookmarkStart w:id="1234" w:name="_Toc100739924"/>
      <w:bookmarkStart w:id="1235" w:name="_Toc133408846"/>
      <w:bookmarkStart w:id="1236" w:name="_Toc160452695"/>
      <w:bookmarkStart w:id="1237" w:name="_Toc164869623"/>
      <w:bookmarkStart w:id="1238" w:name="_Toc175350607"/>
      <w:bookmarkStart w:id="1239" w:name="_Toc180146544"/>
      <w:bookmarkStart w:id="1240" w:name="_Toc180249042"/>
      <w:bookmarkStart w:id="1241" w:name="_Toc183378996"/>
      <w:bookmarkStart w:id="1242" w:name="_Toc185509428"/>
      <w:r>
        <w:t>6.1.5.</w:t>
      </w:r>
      <w:r w:rsidR="003F423F">
        <w:t>4</w:t>
      </w:r>
      <w:r>
        <w:tab/>
      </w:r>
      <w:r w:rsidR="006E51AA" w:rsidRPr="001856EE">
        <w:t>C2 Communication Mode Switching Notification</w:t>
      </w:r>
      <w:bookmarkEnd w:id="1190"/>
      <w:bookmarkEnd w:id="1231"/>
      <w:bookmarkEnd w:id="1232"/>
      <w:bookmarkEnd w:id="1233"/>
      <w:bookmarkEnd w:id="1234"/>
      <w:bookmarkEnd w:id="1235"/>
      <w:bookmarkEnd w:id="1236"/>
      <w:bookmarkEnd w:id="1237"/>
      <w:bookmarkEnd w:id="1238"/>
      <w:bookmarkEnd w:id="1239"/>
      <w:bookmarkEnd w:id="1240"/>
      <w:bookmarkEnd w:id="1241"/>
      <w:bookmarkEnd w:id="1242"/>
    </w:p>
    <w:p w14:paraId="07925135" w14:textId="77777777" w:rsidR="006E51AA" w:rsidRDefault="006E51AA" w:rsidP="006E51AA">
      <w:pPr>
        <w:pStyle w:val="Heading5"/>
        <w:rPr>
          <w:noProof/>
        </w:rPr>
      </w:pPr>
      <w:bookmarkStart w:id="1243" w:name="_Toc96843377"/>
      <w:bookmarkStart w:id="1244" w:name="_Toc96844352"/>
      <w:bookmarkStart w:id="1245" w:name="_Toc100739925"/>
      <w:bookmarkStart w:id="1246" w:name="_Toc133408847"/>
      <w:bookmarkStart w:id="1247" w:name="_Toc160452696"/>
      <w:bookmarkStart w:id="1248" w:name="_Toc164869624"/>
      <w:bookmarkStart w:id="1249" w:name="_Toc175350608"/>
      <w:bookmarkStart w:id="1250" w:name="_Toc180146545"/>
      <w:bookmarkStart w:id="1251" w:name="_Toc180249043"/>
      <w:bookmarkStart w:id="1252" w:name="_Toc183378997"/>
      <w:bookmarkStart w:id="1253" w:name="_Toc35971427"/>
      <w:bookmarkStart w:id="1254" w:name="_Toc185509429"/>
      <w:r>
        <w:t>6.1.5.</w:t>
      </w:r>
      <w:r w:rsidR="003F423F">
        <w:t>4</w:t>
      </w:r>
      <w:r>
        <w:rPr>
          <w:noProof/>
        </w:rPr>
        <w:t>.1</w:t>
      </w:r>
      <w:r>
        <w:rPr>
          <w:noProof/>
        </w:rPr>
        <w:tab/>
        <w:t>Description</w:t>
      </w:r>
      <w:bookmarkEnd w:id="1243"/>
      <w:bookmarkEnd w:id="1244"/>
      <w:bookmarkEnd w:id="1245"/>
      <w:bookmarkEnd w:id="1246"/>
      <w:bookmarkEnd w:id="1247"/>
      <w:bookmarkEnd w:id="1248"/>
      <w:bookmarkEnd w:id="1249"/>
      <w:bookmarkEnd w:id="1250"/>
      <w:bookmarkEnd w:id="1251"/>
      <w:bookmarkEnd w:id="1252"/>
      <w:bookmarkEnd w:id="1254"/>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255" w:name="_Toc96843378"/>
      <w:bookmarkStart w:id="1256" w:name="_Toc96844353"/>
      <w:bookmarkStart w:id="1257" w:name="_Toc100739926"/>
      <w:bookmarkStart w:id="1258" w:name="_Toc133408848"/>
      <w:bookmarkStart w:id="1259" w:name="_Toc160452697"/>
      <w:bookmarkStart w:id="1260" w:name="_Toc164869625"/>
      <w:bookmarkStart w:id="1261" w:name="_Toc175350609"/>
      <w:bookmarkStart w:id="1262" w:name="_Toc180146546"/>
      <w:bookmarkStart w:id="1263" w:name="_Toc180249044"/>
      <w:bookmarkStart w:id="1264" w:name="_Toc183378998"/>
      <w:bookmarkStart w:id="1265" w:name="_Toc185509430"/>
      <w:r>
        <w:lastRenderedPageBreak/>
        <w:t>6.1.5.</w:t>
      </w:r>
      <w:r w:rsidR="003F423F">
        <w:t>4</w:t>
      </w:r>
      <w:r>
        <w:rPr>
          <w:noProof/>
        </w:rPr>
        <w:t>.2</w:t>
      </w:r>
      <w:r>
        <w:rPr>
          <w:noProof/>
        </w:rPr>
        <w:tab/>
        <w:t>Target URI</w:t>
      </w:r>
      <w:bookmarkEnd w:id="1255"/>
      <w:bookmarkEnd w:id="1256"/>
      <w:bookmarkEnd w:id="1257"/>
      <w:bookmarkEnd w:id="1258"/>
      <w:bookmarkEnd w:id="1259"/>
      <w:bookmarkEnd w:id="1260"/>
      <w:bookmarkEnd w:id="1261"/>
      <w:bookmarkEnd w:id="1262"/>
      <w:bookmarkEnd w:id="1263"/>
      <w:bookmarkEnd w:id="1264"/>
      <w:bookmarkEnd w:id="1265"/>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266" w:name="_Toc96843379"/>
      <w:bookmarkStart w:id="1267" w:name="_Toc96844354"/>
      <w:bookmarkStart w:id="1268" w:name="_Toc100739927"/>
      <w:bookmarkStart w:id="1269" w:name="_Toc133408849"/>
      <w:bookmarkStart w:id="1270" w:name="_Toc160452698"/>
      <w:bookmarkStart w:id="1271" w:name="_Toc164869626"/>
      <w:bookmarkStart w:id="1272" w:name="_Toc175350610"/>
      <w:bookmarkStart w:id="1273" w:name="_Toc180146547"/>
      <w:bookmarkStart w:id="1274" w:name="_Toc180249045"/>
      <w:bookmarkStart w:id="1275" w:name="_Toc183378999"/>
      <w:bookmarkStart w:id="1276" w:name="_Toc185509431"/>
      <w:r>
        <w:t>6.1.5.</w:t>
      </w:r>
      <w:r w:rsidR="003F423F">
        <w:t>4</w:t>
      </w:r>
      <w:r>
        <w:rPr>
          <w:noProof/>
        </w:rPr>
        <w:t>.3</w:t>
      </w:r>
      <w:r>
        <w:rPr>
          <w:noProof/>
        </w:rPr>
        <w:tab/>
        <w:t>Standard Methods</w:t>
      </w:r>
      <w:bookmarkEnd w:id="1266"/>
      <w:bookmarkEnd w:id="1267"/>
      <w:bookmarkEnd w:id="1268"/>
      <w:bookmarkEnd w:id="1269"/>
      <w:bookmarkEnd w:id="1270"/>
      <w:bookmarkEnd w:id="1271"/>
      <w:bookmarkEnd w:id="1272"/>
      <w:bookmarkEnd w:id="1273"/>
      <w:bookmarkEnd w:id="1274"/>
      <w:bookmarkEnd w:id="1275"/>
      <w:bookmarkEnd w:id="1276"/>
    </w:p>
    <w:p w14:paraId="1AAE38FF" w14:textId="77777777" w:rsidR="006E51AA" w:rsidRDefault="006E51AA" w:rsidP="00F544AD">
      <w:pPr>
        <w:pStyle w:val="Heading6"/>
        <w:rPr>
          <w:noProof/>
        </w:rPr>
      </w:pPr>
      <w:bookmarkStart w:id="1277" w:name="_Toc96843380"/>
      <w:bookmarkStart w:id="1278" w:name="_Toc96844355"/>
      <w:bookmarkStart w:id="1279" w:name="_Toc100739928"/>
      <w:bookmarkStart w:id="1280" w:name="_Toc133408850"/>
      <w:bookmarkStart w:id="1281" w:name="_Toc160452699"/>
      <w:bookmarkStart w:id="1282" w:name="_Toc164869627"/>
      <w:bookmarkStart w:id="1283" w:name="_Toc175350611"/>
      <w:bookmarkStart w:id="1284" w:name="_Toc180146548"/>
      <w:bookmarkStart w:id="1285" w:name="_Toc180249046"/>
      <w:bookmarkStart w:id="1286" w:name="_Toc183379000"/>
      <w:bookmarkStart w:id="1287" w:name="_Toc185509432"/>
      <w:r>
        <w:t>6.1.5.</w:t>
      </w:r>
      <w:r w:rsidR="003F423F">
        <w:t>4</w:t>
      </w:r>
      <w:r>
        <w:t>.3</w:t>
      </w:r>
      <w:r>
        <w:rPr>
          <w:noProof/>
        </w:rPr>
        <w:t>.1</w:t>
      </w:r>
      <w:r>
        <w:rPr>
          <w:noProof/>
        </w:rPr>
        <w:tab/>
        <w:t>POST</w:t>
      </w:r>
      <w:bookmarkEnd w:id="1277"/>
      <w:bookmarkEnd w:id="1278"/>
      <w:bookmarkEnd w:id="1279"/>
      <w:bookmarkEnd w:id="1280"/>
      <w:bookmarkEnd w:id="1281"/>
      <w:bookmarkEnd w:id="1282"/>
      <w:bookmarkEnd w:id="1283"/>
      <w:bookmarkEnd w:id="1284"/>
      <w:bookmarkEnd w:id="1285"/>
      <w:bookmarkEnd w:id="1286"/>
      <w:bookmarkEnd w:id="1287"/>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288" w:name="_Toc96843381"/>
      <w:bookmarkStart w:id="1289" w:name="_Toc96844356"/>
      <w:bookmarkStart w:id="1290" w:name="_Toc100739929"/>
      <w:bookmarkStart w:id="1291" w:name="_Toc133408851"/>
      <w:bookmarkStart w:id="1292" w:name="_Toc160452700"/>
      <w:bookmarkStart w:id="1293" w:name="_Toc164869628"/>
      <w:bookmarkStart w:id="1294" w:name="_Toc175350612"/>
      <w:bookmarkStart w:id="1295" w:name="_Toc180146549"/>
      <w:bookmarkStart w:id="1296" w:name="_Toc180249047"/>
      <w:bookmarkStart w:id="1297" w:name="_Toc183379001"/>
      <w:bookmarkStart w:id="1298" w:name="_Toc185509433"/>
      <w:r>
        <w:t>6.1.6</w:t>
      </w:r>
      <w:r>
        <w:tab/>
        <w:t>Data Model</w:t>
      </w:r>
      <w:bookmarkEnd w:id="1110"/>
      <w:bookmarkEnd w:id="1253"/>
      <w:bookmarkEnd w:id="1288"/>
      <w:bookmarkEnd w:id="1289"/>
      <w:bookmarkEnd w:id="1290"/>
      <w:bookmarkEnd w:id="1291"/>
      <w:bookmarkEnd w:id="1292"/>
      <w:bookmarkEnd w:id="1293"/>
      <w:bookmarkEnd w:id="1294"/>
      <w:bookmarkEnd w:id="1295"/>
      <w:bookmarkEnd w:id="1296"/>
      <w:bookmarkEnd w:id="1297"/>
      <w:bookmarkEnd w:id="1298"/>
    </w:p>
    <w:p w14:paraId="00A6EE0E" w14:textId="77777777" w:rsidR="00CE57B7" w:rsidRDefault="003319AF">
      <w:pPr>
        <w:pStyle w:val="Heading4"/>
      </w:pPr>
      <w:bookmarkStart w:id="1299" w:name="_Toc510696633"/>
      <w:bookmarkStart w:id="1300" w:name="_Toc35971428"/>
      <w:bookmarkStart w:id="1301" w:name="_Toc96843382"/>
      <w:bookmarkStart w:id="1302" w:name="_Toc96844357"/>
      <w:bookmarkStart w:id="1303" w:name="_Toc100739930"/>
      <w:bookmarkStart w:id="1304" w:name="_Toc133408852"/>
      <w:bookmarkStart w:id="1305" w:name="_Toc160452701"/>
      <w:bookmarkStart w:id="1306" w:name="_Toc164869629"/>
      <w:bookmarkStart w:id="1307" w:name="_Toc175350613"/>
      <w:bookmarkStart w:id="1308" w:name="_Toc180146550"/>
      <w:bookmarkStart w:id="1309" w:name="_Toc180249048"/>
      <w:bookmarkStart w:id="1310" w:name="_Toc183379002"/>
      <w:bookmarkStart w:id="1311" w:name="_Toc185509434"/>
      <w:r>
        <w:t>6.1.6.1</w:t>
      </w:r>
      <w:r>
        <w:tab/>
        <w:t>General</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312" w:name="_Toc510696634"/>
      <w:bookmarkStart w:id="1313" w:name="_Toc35971429"/>
      <w:bookmarkStart w:id="1314" w:name="_Toc96843383"/>
      <w:bookmarkStart w:id="1315" w:name="_Toc96844358"/>
      <w:bookmarkStart w:id="1316" w:name="_Toc100739931"/>
      <w:bookmarkStart w:id="1317" w:name="_Toc133408853"/>
      <w:bookmarkStart w:id="1318" w:name="_Toc160452702"/>
      <w:bookmarkStart w:id="1319" w:name="_Toc164869630"/>
      <w:bookmarkStart w:id="1320" w:name="_Toc175350614"/>
      <w:bookmarkStart w:id="1321" w:name="_Toc180146551"/>
      <w:bookmarkStart w:id="1322" w:name="_Toc180249049"/>
      <w:bookmarkStart w:id="1323" w:name="_Toc183379003"/>
      <w:bookmarkStart w:id="1324" w:name="_Toc185509435"/>
      <w:r>
        <w:rPr>
          <w:lang w:val="en-US"/>
        </w:rPr>
        <w:t>6.1.6.2</w:t>
      </w:r>
      <w:r>
        <w:rPr>
          <w:lang w:val="en-US"/>
        </w:rPr>
        <w:tab/>
        <w:t>Structured data types</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69233281" w14:textId="77777777" w:rsidR="00CE57B7" w:rsidRDefault="003319AF">
      <w:pPr>
        <w:pStyle w:val="Heading5"/>
      </w:pPr>
      <w:bookmarkStart w:id="1325" w:name="_Toc510696635"/>
      <w:bookmarkStart w:id="1326" w:name="_Toc35971430"/>
      <w:bookmarkStart w:id="1327" w:name="_Toc96843384"/>
      <w:bookmarkStart w:id="1328" w:name="_Toc96844359"/>
      <w:bookmarkStart w:id="1329" w:name="_Toc100739932"/>
      <w:bookmarkStart w:id="1330" w:name="_Toc133408854"/>
      <w:bookmarkStart w:id="1331" w:name="_Toc160452703"/>
      <w:bookmarkStart w:id="1332" w:name="_Toc164869631"/>
      <w:bookmarkStart w:id="1333" w:name="_Toc175350615"/>
      <w:bookmarkStart w:id="1334" w:name="_Toc180146552"/>
      <w:bookmarkStart w:id="1335" w:name="_Toc180249050"/>
      <w:bookmarkStart w:id="1336" w:name="_Toc183379004"/>
      <w:bookmarkStart w:id="1337" w:name="_Toc185509436"/>
      <w:r>
        <w:t>6.1.6.2.1</w:t>
      </w:r>
      <w:r>
        <w:tab/>
        <w:t>Introduction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338" w:name="_Toc510696636"/>
      <w:bookmarkStart w:id="1339" w:name="_Toc35971431"/>
      <w:bookmarkStart w:id="1340" w:name="_Toc96843385"/>
      <w:bookmarkStart w:id="1341" w:name="_Toc96844360"/>
      <w:bookmarkStart w:id="1342" w:name="_Toc100739933"/>
      <w:bookmarkStart w:id="1343" w:name="_Toc133408855"/>
      <w:bookmarkStart w:id="1344" w:name="_Toc160452704"/>
      <w:bookmarkStart w:id="1345" w:name="_Toc164869632"/>
      <w:bookmarkStart w:id="1346" w:name="_Toc175350616"/>
      <w:bookmarkStart w:id="1347" w:name="_Toc180146553"/>
      <w:bookmarkStart w:id="1348" w:name="_Toc180249051"/>
      <w:bookmarkStart w:id="1349" w:name="_Toc183379005"/>
      <w:bookmarkStart w:id="1350" w:name="_Toc185509437"/>
      <w:r>
        <w:lastRenderedPageBreak/>
        <w:t>6.1.6.2.2</w:t>
      </w:r>
      <w:r>
        <w:tab/>
        <w:t xml:space="preserve">Type: </w:t>
      </w:r>
      <w:bookmarkEnd w:id="1338"/>
      <w:bookmarkEnd w:id="1339"/>
      <w:r w:rsidR="006C7310">
        <w:t>ConfigureData</w:t>
      </w:r>
      <w:bookmarkEnd w:id="1340"/>
      <w:bookmarkEnd w:id="1341"/>
      <w:bookmarkEnd w:id="1342"/>
      <w:bookmarkEnd w:id="1343"/>
      <w:bookmarkEnd w:id="1344"/>
      <w:bookmarkEnd w:id="1345"/>
      <w:bookmarkEnd w:id="1346"/>
      <w:bookmarkEnd w:id="1347"/>
      <w:bookmarkEnd w:id="1348"/>
      <w:bookmarkEnd w:id="1349"/>
      <w:bookmarkEnd w:id="1350"/>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351" w:name="_Toc510696637"/>
      <w:bookmarkStart w:id="1352" w:name="_Toc35971432"/>
      <w:bookmarkStart w:id="1353" w:name="_Toc96843386"/>
      <w:bookmarkStart w:id="1354" w:name="_Toc96844361"/>
      <w:bookmarkStart w:id="1355" w:name="_Toc100739934"/>
      <w:bookmarkStart w:id="1356" w:name="_Toc133408856"/>
      <w:bookmarkStart w:id="1357" w:name="_Toc160452705"/>
      <w:bookmarkStart w:id="1358" w:name="_Toc164869633"/>
      <w:bookmarkStart w:id="1359" w:name="_Toc175350617"/>
      <w:bookmarkStart w:id="1360" w:name="_Toc180146554"/>
      <w:bookmarkStart w:id="1361" w:name="_Toc180249052"/>
      <w:bookmarkStart w:id="1362" w:name="_Toc183379006"/>
      <w:bookmarkStart w:id="1363" w:name="_Toc185509438"/>
      <w:r>
        <w:lastRenderedPageBreak/>
        <w:t>6.1.6.2.3</w:t>
      </w:r>
      <w:r>
        <w:tab/>
        <w:t xml:space="preserve">Type: </w:t>
      </w:r>
      <w:r w:rsidR="00EB3E1B" w:rsidRPr="000073D4">
        <w:t>SelectedC2CommModeNotif</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3BE63413" w14:textId="77777777" w:rsidR="00EB3E1B" w:rsidRDefault="00EB3E1B" w:rsidP="00EB3E1B">
      <w:pPr>
        <w:pStyle w:val="TH"/>
      </w:pPr>
      <w:bookmarkStart w:id="1364" w:name="_Toc510696638"/>
      <w:bookmarkStart w:id="1365"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366" w:name="_Toc96843387"/>
      <w:bookmarkStart w:id="1367" w:name="_Toc96844362"/>
      <w:bookmarkStart w:id="1368" w:name="_Toc100739935"/>
      <w:bookmarkStart w:id="1369" w:name="_Toc133408857"/>
      <w:bookmarkStart w:id="1370" w:name="_Toc160452706"/>
      <w:bookmarkStart w:id="1371" w:name="_Toc164869634"/>
      <w:bookmarkStart w:id="1372" w:name="_Toc175350618"/>
      <w:bookmarkStart w:id="1373" w:name="_Toc180146555"/>
      <w:bookmarkStart w:id="1374" w:name="_Toc180249053"/>
      <w:bookmarkStart w:id="1375" w:name="_Toc183379007"/>
      <w:bookmarkStart w:id="1376" w:name="_Toc185509439"/>
      <w:r>
        <w:t>6.1.6.2.4</w:t>
      </w:r>
      <w:r>
        <w:tab/>
      </w:r>
      <w:r w:rsidR="00E45AA1">
        <w:t xml:space="preserve">Type: </w:t>
      </w:r>
      <w:r w:rsidRPr="00004689">
        <w:t>C2</w:t>
      </w:r>
      <w:r>
        <w:t>Comm</w:t>
      </w:r>
      <w:r w:rsidRPr="00004689">
        <w:t>ModeSwitchNotif</w:t>
      </w:r>
      <w:bookmarkEnd w:id="1366"/>
      <w:bookmarkEnd w:id="1367"/>
      <w:bookmarkEnd w:id="1368"/>
      <w:bookmarkEnd w:id="1369"/>
      <w:bookmarkEnd w:id="1370"/>
      <w:bookmarkEnd w:id="1371"/>
      <w:bookmarkEnd w:id="1372"/>
      <w:bookmarkEnd w:id="1373"/>
      <w:bookmarkEnd w:id="1374"/>
      <w:bookmarkEnd w:id="1375"/>
      <w:bookmarkEnd w:id="1376"/>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377" w:name="_Toc96843388"/>
      <w:bookmarkStart w:id="1378" w:name="_Toc96844363"/>
      <w:bookmarkStart w:id="1379" w:name="_Toc100739936"/>
      <w:bookmarkStart w:id="1380" w:name="_Toc133408858"/>
      <w:bookmarkStart w:id="1381" w:name="_Toc160452707"/>
      <w:bookmarkStart w:id="1382" w:name="_Toc164869635"/>
      <w:bookmarkStart w:id="1383" w:name="_Toc175350619"/>
      <w:bookmarkStart w:id="1384" w:name="_Toc180146556"/>
      <w:bookmarkStart w:id="1385" w:name="_Toc180249054"/>
      <w:bookmarkStart w:id="1386" w:name="_Toc183379008"/>
      <w:bookmarkStart w:id="1387" w:name="_Toc185509440"/>
      <w:r>
        <w:lastRenderedPageBreak/>
        <w:t>6.1.6.2.5</w:t>
      </w:r>
      <w:r>
        <w:tab/>
      </w:r>
      <w:r w:rsidR="00E45AA1">
        <w:t xml:space="preserve">Type: </w:t>
      </w:r>
      <w:r>
        <w:t>C2Result</w:t>
      </w:r>
      <w:bookmarkEnd w:id="1377"/>
      <w:bookmarkEnd w:id="1378"/>
      <w:bookmarkEnd w:id="1379"/>
      <w:bookmarkEnd w:id="1380"/>
      <w:bookmarkEnd w:id="1381"/>
      <w:bookmarkEnd w:id="1382"/>
      <w:bookmarkEnd w:id="1383"/>
      <w:bookmarkEnd w:id="1384"/>
      <w:bookmarkEnd w:id="1385"/>
      <w:bookmarkEnd w:id="1386"/>
      <w:bookmarkEnd w:id="1387"/>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388" w:name="_Toc96843389"/>
      <w:bookmarkStart w:id="1389" w:name="_Toc96844364"/>
      <w:bookmarkStart w:id="1390" w:name="_Toc100739937"/>
      <w:bookmarkStart w:id="1391" w:name="_Toc133408859"/>
      <w:bookmarkStart w:id="1392" w:name="_Toc160452708"/>
      <w:bookmarkStart w:id="1393" w:name="_Toc164869636"/>
      <w:bookmarkStart w:id="1394" w:name="_Toc175350620"/>
      <w:bookmarkStart w:id="1395" w:name="_Toc180146557"/>
      <w:bookmarkStart w:id="1396" w:name="_Toc180249055"/>
      <w:bookmarkStart w:id="1397" w:name="_Toc183379009"/>
      <w:bookmarkStart w:id="1398" w:name="_Toc185509441"/>
      <w:r>
        <w:t>6.1.6.2.6</w:t>
      </w:r>
      <w:r>
        <w:tab/>
        <w:t>Type: UasId</w:t>
      </w:r>
      <w:bookmarkEnd w:id="1388"/>
      <w:bookmarkEnd w:id="1389"/>
      <w:bookmarkEnd w:id="1390"/>
      <w:bookmarkEnd w:id="1391"/>
      <w:bookmarkEnd w:id="1392"/>
      <w:bookmarkEnd w:id="1393"/>
      <w:bookmarkEnd w:id="1394"/>
      <w:bookmarkEnd w:id="1395"/>
      <w:bookmarkEnd w:id="1396"/>
      <w:bookmarkEnd w:id="1397"/>
      <w:bookmarkEnd w:id="1398"/>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399" w:name="_Toc96843390"/>
      <w:bookmarkStart w:id="1400" w:name="_Toc96844365"/>
      <w:bookmarkStart w:id="1401" w:name="_Toc100739938"/>
      <w:bookmarkStart w:id="1402" w:name="_Toc133408860"/>
      <w:bookmarkStart w:id="1403" w:name="_Toc160452709"/>
      <w:bookmarkStart w:id="1404" w:name="_Toc164869637"/>
      <w:bookmarkStart w:id="1405" w:name="_Toc175350621"/>
      <w:bookmarkStart w:id="1406" w:name="_Toc180146558"/>
      <w:bookmarkStart w:id="1407" w:name="_Toc180249056"/>
      <w:bookmarkStart w:id="1408" w:name="_Toc183379010"/>
      <w:bookmarkStart w:id="1409" w:name="_Toc185509442"/>
      <w:r>
        <w:t>6.1.6.2.7</w:t>
      </w:r>
      <w:r>
        <w:tab/>
        <w:t>Type: UavId</w:t>
      </w:r>
      <w:bookmarkEnd w:id="1399"/>
      <w:bookmarkEnd w:id="1400"/>
      <w:bookmarkEnd w:id="1401"/>
      <w:bookmarkEnd w:id="1402"/>
      <w:bookmarkEnd w:id="1403"/>
      <w:bookmarkEnd w:id="1404"/>
      <w:bookmarkEnd w:id="1405"/>
      <w:bookmarkEnd w:id="1406"/>
      <w:bookmarkEnd w:id="1407"/>
      <w:bookmarkEnd w:id="1408"/>
      <w:bookmarkEnd w:id="1409"/>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410" w:name="_Toc96843391"/>
      <w:bookmarkStart w:id="1411" w:name="_Toc96844366"/>
      <w:bookmarkStart w:id="1412" w:name="_Toc100739939"/>
      <w:bookmarkStart w:id="1413" w:name="_Toc133408861"/>
      <w:bookmarkStart w:id="1414" w:name="_Toc160452710"/>
      <w:bookmarkStart w:id="1415" w:name="_Toc164869638"/>
      <w:bookmarkStart w:id="1416" w:name="_Toc175350622"/>
      <w:bookmarkStart w:id="1417" w:name="_Toc180146559"/>
      <w:bookmarkStart w:id="1418" w:name="_Toc180249057"/>
      <w:bookmarkStart w:id="1419" w:name="_Toc183379011"/>
      <w:bookmarkStart w:id="1420" w:name="_Toc185509443"/>
      <w:r>
        <w:lastRenderedPageBreak/>
        <w:t>6.1.6.2.8</w:t>
      </w:r>
      <w:r>
        <w:tab/>
        <w:t>Type: C2ServiceArea</w:t>
      </w:r>
      <w:bookmarkEnd w:id="1410"/>
      <w:bookmarkEnd w:id="1411"/>
      <w:bookmarkEnd w:id="1412"/>
      <w:bookmarkEnd w:id="1413"/>
      <w:bookmarkEnd w:id="1414"/>
      <w:bookmarkEnd w:id="1415"/>
      <w:bookmarkEnd w:id="1416"/>
      <w:bookmarkEnd w:id="1417"/>
      <w:bookmarkEnd w:id="1418"/>
      <w:bookmarkEnd w:id="1419"/>
      <w:bookmarkEnd w:id="1420"/>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421" w:name="_Toc96843392"/>
      <w:bookmarkStart w:id="1422" w:name="_Toc96844367"/>
      <w:bookmarkStart w:id="1423" w:name="_Toc100739940"/>
      <w:bookmarkStart w:id="1424" w:name="_Toc133408862"/>
      <w:bookmarkStart w:id="1425" w:name="_Toc160452711"/>
      <w:bookmarkStart w:id="1426" w:name="_Toc164869639"/>
      <w:bookmarkStart w:id="1427" w:name="_Toc175350623"/>
      <w:bookmarkStart w:id="1428" w:name="_Toc180146560"/>
      <w:bookmarkStart w:id="1429" w:name="_Toc180249058"/>
      <w:bookmarkStart w:id="1430" w:name="_Toc183379012"/>
      <w:bookmarkStart w:id="1431" w:name="_Toc185509444"/>
      <w:r>
        <w:t>6.1.6.2.9</w:t>
      </w:r>
      <w:r>
        <w:tab/>
        <w:t xml:space="preserve">Type: </w:t>
      </w:r>
      <w:r w:rsidRPr="00A36D3A">
        <w:t>C2OpModeMngtCompStatus</w:t>
      </w:r>
      <w:bookmarkEnd w:id="1421"/>
      <w:bookmarkEnd w:id="1422"/>
      <w:bookmarkEnd w:id="1423"/>
      <w:bookmarkEnd w:id="1424"/>
      <w:bookmarkEnd w:id="1425"/>
      <w:bookmarkEnd w:id="1426"/>
      <w:bookmarkEnd w:id="1427"/>
      <w:bookmarkEnd w:id="1428"/>
      <w:bookmarkEnd w:id="1429"/>
      <w:bookmarkEnd w:id="1430"/>
      <w:bookmarkEnd w:id="1431"/>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432" w:name="_Toc96843393"/>
      <w:bookmarkStart w:id="1433" w:name="_Toc96844368"/>
      <w:bookmarkStart w:id="1434" w:name="_Toc100739941"/>
      <w:bookmarkStart w:id="1435" w:name="_Toc133408863"/>
      <w:bookmarkStart w:id="1436" w:name="_Toc160452712"/>
      <w:bookmarkStart w:id="1437" w:name="_Toc164869640"/>
      <w:bookmarkStart w:id="1438" w:name="_Toc175350624"/>
      <w:bookmarkStart w:id="1439" w:name="_Toc180146561"/>
      <w:bookmarkStart w:id="1440" w:name="_Toc180249059"/>
      <w:bookmarkStart w:id="1441" w:name="_Toc183379013"/>
      <w:bookmarkStart w:id="1442" w:name="_Toc185509445"/>
      <w:r>
        <w:t>6.1.6.2.10</w:t>
      </w:r>
      <w:r>
        <w:tab/>
        <w:t>Type: C2SwitchPolicies</w:t>
      </w:r>
      <w:bookmarkEnd w:id="1432"/>
      <w:bookmarkEnd w:id="1433"/>
      <w:bookmarkEnd w:id="1434"/>
      <w:bookmarkEnd w:id="1435"/>
      <w:bookmarkEnd w:id="1436"/>
      <w:bookmarkEnd w:id="1437"/>
      <w:bookmarkEnd w:id="1438"/>
      <w:bookmarkEnd w:id="1439"/>
      <w:bookmarkEnd w:id="1440"/>
      <w:bookmarkEnd w:id="1441"/>
      <w:bookmarkEnd w:id="1442"/>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443" w:name="_Toc96843394"/>
      <w:bookmarkStart w:id="1444" w:name="_Toc96844369"/>
      <w:bookmarkStart w:id="1445" w:name="_Toc100739942"/>
      <w:bookmarkStart w:id="1446" w:name="_Toc133408864"/>
      <w:bookmarkStart w:id="1447" w:name="_Toc160452713"/>
      <w:bookmarkStart w:id="1448" w:name="_Toc164869641"/>
      <w:bookmarkStart w:id="1449" w:name="_Toc175350625"/>
      <w:bookmarkStart w:id="1450" w:name="_Toc180146562"/>
      <w:bookmarkStart w:id="1451" w:name="_Toc180249060"/>
      <w:bookmarkStart w:id="1452" w:name="_Toc183379014"/>
      <w:bookmarkStart w:id="1453" w:name="_Toc185509446"/>
      <w:r>
        <w:lastRenderedPageBreak/>
        <w:t>6.1.6.2.11</w:t>
      </w:r>
      <w:r>
        <w:tab/>
        <w:t xml:space="preserve">Type: </w:t>
      </w:r>
      <w:r w:rsidRPr="00354686">
        <w:t>C2LinkQuality</w:t>
      </w:r>
      <w:r>
        <w:t>Thrlds</w:t>
      </w:r>
      <w:bookmarkEnd w:id="1443"/>
      <w:bookmarkEnd w:id="1444"/>
      <w:bookmarkEnd w:id="1445"/>
      <w:bookmarkEnd w:id="1446"/>
      <w:bookmarkEnd w:id="1447"/>
      <w:bookmarkEnd w:id="1448"/>
      <w:bookmarkEnd w:id="1449"/>
      <w:bookmarkEnd w:id="1450"/>
      <w:bookmarkEnd w:id="1451"/>
      <w:bookmarkEnd w:id="1452"/>
      <w:bookmarkEnd w:id="1453"/>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454" w:name="_Toc175350626"/>
      <w:bookmarkStart w:id="1455" w:name="_Toc180146563"/>
      <w:bookmarkStart w:id="1456" w:name="_Toc180249061"/>
      <w:bookmarkStart w:id="1457" w:name="_Toc183379015"/>
      <w:bookmarkStart w:id="1458" w:name="_Toc96843395"/>
      <w:bookmarkStart w:id="1459" w:name="_Toc96844370"/>
      <w:bookmarkStart w:id="1460" w:name="_Toc100739943"/>
      <w:bookmarkStart w:id="1461" w:name="_Toc133408865"/>
      <w:bookmarkStart w:id="1462" w:name="_Toc160452714"/>
      <w:bookmarkStart w:id="1463" w:name="_Toc164869642"/>
      <w:bookmarkStart w:id="1464" w:name="_Toc185509447"/>
      <w:r>
        <w:lastRenderedPageBreak/>
        <w:t>6.1.6.2.1</w:t>
      </w:r>
      <w:r w:rsidRPr="007B7E6A">
        <w:t>2</w:t>
      </w:r>
      <w:r>
        <w:tab/>
        <w:t>Type: C2DirectAvailRepReqs</w:t>
      </w:r>
      <w:bookmarkEnd w:id="1454"/>
      <w:bookmarkEnd w:id="1455"/>
      <w:bookmarkEnd w:id="1456"/>
      <w:bookmarkEnd w:id="1457"/>
      <w:bookmarkEnd w:id="1464"/>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465" w:name="_Toc175350627"/>
      <w:bookmarkStart w:id="1466" w:name="_Toc180146564"/>
      <w:bookmarkStart w:id="1467" w:name="_Toc180249062"/>
      <w:bookmarkStart w:id="1468" w:name="_Toc183379016"/>
      <w:bookmarkStart w:id="1469" w:name="_Toc185509448"/>
      <w:r>
        <w:t>6.1.6.2.</w:t>
      </w:r>
      <w:r w:rsidRPr="00221224">
        <w:t>13</w:t>
      </w:r>
      <w:r>
        <w:tab/>
        <w:t>Type: DualC2Data</w:t>
      </w:r>
      <w:bookmarkEnd w:id="1465"/>
      <w:bookmarkEnd w:id="1466"/>
      <w:bookmarkEnd w:id="1467"/>
      <w:bookmarkEnd w:id="1468"/>
      <w:bookmarkEnd w:id="1469"/>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470" w:name="_Toc175350628"/>
      <w:bookmarkStart w:id="1471" w:name="_Toc180146565"/>
      <w:bookmarkStart w:id="1472" w:name="_Toc180249063"/>
      <w:bookmarkStart w:id="1473" w:name="_Toc183379017"/>
      <w:bookmarkStart w:id="1474" w:name="_Toc185509449"/>
      <w:r>
        <w:rPr>
          <w:lang w:val="en-US"/>
        </w:rPr>
        <w:t>6.1.6.3</w:t>
      </w:r>
      <w:r>
        <w:rPr>
          <w:lang w:val="en-US"/>
        </w:rPr>
        <w:tab/>
        <w:t>Simple data types and enumerations</w:t>
      </w:r>
      <w:bookmarkEnd w:id="1364"/>
      <w:bookmarkEnd w:id="1365"/>
      <w:bookmarkEnd w:id="1458"/>
      <w:bookmarkEnd w:id="1459"/>
      <w:bookmarkEnd w:id="1460"/>
      <w:bookmarkEnd w:id="1461"/>
      <w:bookmarkEnd w:id="1462"/>
      <w:bookmarkEnd w:id="1463"/>
      <w:bookmarkEnd w:id="1470"/>
      <w:bookmarkEnd w:id="1471"/>
      <w:bookmarkEnd w:id="1472"/>
      <w:bookmarkEnd w:id="1473"/>
      <w:bookmarkEnd w:id="1474"/>
    </w:p>
    <w:p w14:paraId="3F2D1F6D" w14:textId="77777777" w:rsidR="00CE57B7" w:rsidRDefault="003319AF">
      <w:pPr>
        <w:pStyle w:val="Heading5"/>
      </w:pPr>
      <w:bookmarkStart w:id="1475" w:name="_Toc510696639"/>
      <w:bookmarkStart w:id="1476" w:name="_Toc35971434"/>
      <w:bookmarkStart w:id="1477" w:name="_Toc96843396"/>
      <w:bookmarkStart w:id="1478" w:name="_Toc96844371"/>
      <w:bookmarkStart w:id="1479" w:name="_Toc100739944"/>
      <w:bookmarkStart w:id="1480" w:name="_Toc133408866"/>
      <w:bookmarkStart w:id="1481" w:name="_Toc160452715"/>
      <w:bookmarkStart w:id="1482" w:name="_Toc164869643"/>
      <w:bookmarkStart w:id="1483" w:name="_Toc175350629"/>
      <w:bookmarkStart w:id="1484" w:name="_Toc180146566"/>
      <w:bookmarkStart w:id="1485" w:name="_Toc180249064"/>
      <w:bookmarkStart w:id="1486" w:name="_Toc183379018"/>
      <w:bookmarkStart w:id="1487" w:name="_Toc185509450"/>
      <w:r>
        <w:t>6.1.6.3.1</w:t>
      </w:r>
      <w:r>
        <w:tab/>
        <w:t>Introduction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488" w:name="_Toc510696640"/>
      <w:bookmarkStart w:id="1489" w:name="_Toc35971435"/>
      <w:bookmarkStart w:id="1490" w:name="_Toc96843397"/>
      <w:bookmarkStart w:id="1491" w:name="_Toc96844372"/>
      <w:bookmarkStart w:id="1492" w:name="_Toc100739945"/>
      <w:bookmarkStart w:id="1493" w:name="_Toc133408867"/>
      <w:bookmarkStart w:id="1494" w:name="_Toc160452716"/>
      <w:bookmarkStart w:id="1495" w:name="_Toc164869644"/>
      <w:bookmarkStart w:id="1496" w:name="_Toc175350630"/>
      <w:bookmarkStart w:id="1497" w:name="_Toc180146567"/>
      <w:bookmarkStart w:id="1498" w:name="_Toc180249065"/>
      <w:bookmarkStart w:id="1499" w:name="_Toc183379019"/>
      <w:bookmarkStart w:id="1500" w:name="_Toc185509451"/>
      <w:r>
        <w:t>6.1.6.3.2</w:t>
      </w:r>
      <w:r>
        <w:tab/>
        <w:t>Simple data types</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501" w:name="_Toc510696641"/>
      <w:bookmarkStart w:id="1502" w:name="_Toc35971436"/>
      <w:bookmarkStart w:id="1503" w:name="_Toc96843398"/>
      <w:bookmarkStart w:id="1504" w:name="_Toc96844373"/>
      <w:bookmarkStart w:id="1505" w:name="_Toc100739946"/>
      <w:bookmarkStart w:id="1506" w:name="_Toc133408868"/>
      <w:bookmarkStart w:id="1507" w:name="_Toc160452717"/>
      <w:bookmarkStart w:id="1508" w:name="_Toc164869645"/>
      <w:bookmarkStart w:id="1509" w:name="_Toc175350631"/>
      <w:bookmarkStart w:id="1510" w:name="_Toc180146568"/>
      <w:bookmarkStart w:id="1511" w:name="_Toc180249066"/>
      <w:bookmarkStart w:id="1512" w:name="_Toc183379020"/>
      <w:bookmarkStart w:id="1513" w:name="_Toc185509452"/>
      <w:r>
        <w:t>6.1.6.3.3</w:t>
      </w:r>
      <w:r>
        <w:tab/>
        <w:t xml:space="preserve">Enumeration: </w:t>
      </w:r>
      <w:r w:rsidR="00E45AA1" w:rsidRPr="000B0D7A">
        <w:t>C2CommMode</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B313F7"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514" w:name="_Toc510696642"/>
      <w:bookmarkStart w:id="1515" w:name="_Toc35971437"/>
      <w:bookmarkStart w:id="1516" w:name="_Toc96843399"/>
      <w:bookmarkStart w:id="1517" w:name="_Toc96844374"/>
      <w:bookmarkStart w:id="1518" w:name="_Toc100739947"/>
      <w:bookmarkStart w:id="1519" w:name="_Toc133408869"/>
      <w:bookmarkStart w:id="1520" w:name="_Toc160452718"/>
      <w:bookmarkStart w:id="1521" w:name="_Toc164869646"/>
      <w:bookmarkStart w:id="1522" w:name="_Toc175350632"/>
      <w:bookmarkStart w:id="1523" w:name="_Toc180146569"/>
      <w:bookmarkStart w:id="1524" w:name="_Toc180249067"/>
      <w:bookmarkStart w:id="1525" w:name="_Toc183379021"/>
      <w:bookmarkStart w:id="1526" w:name="_Toc185509453"/>
      <w:r>
        <w:t>6.1.6.3.4</w:t>
      </w:r>
      <w:r>
        <w:tab/>
        <w:t xml:space="preserve">Enumeration: </w:t>
      </w:r>
      <w:r w:rsidR="00E45AA1" w:rsidRPr="000B0D7A">
        <w:t>C2</w:t>
      </w:r>
      <w:r w:rsidR="00E45AA1">
        <w:t>Comm</w:t>
      </w:r>
      <w:r w:rsidR="00E45AA1" w:rsidRPr="000B0D7A">
        <w:t>ModeSwitching</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C7E7296" w14:textId="630E1AA5" w:rsidR="00E45AA1" w:rsidRDefault="00E45AA1" w:rsidP="00E45AA1">
      <w:bookmarkStart w:id="1527" w:name="_Toc510696643"/>
      <w:bookmarkStart w:id="1528"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529" w:name="_Toc96843400"/>
      <w:bookmarkStart w:id="1530" w:name="_Toc96844375"/>
      <w:bookmarkStart w:id="1531" w:name="_Toc100739948"/>
      <w:bookmarkStart w:id="1532" w:name="_Toc133408870"/>
      <w:bookmarkStart w:id="1533" w:name="_Toc160452719"/>
      <w:bookmarkStart w:id="1534" w:name="_Toc164869647"/>
      <w:bookmarkStart w:id="1535" w:name="_Toc175350633"/>
      <w:bookmarkStart w:id="1536" w:name="_Toc180146570"/>
      <w:bookmarkStart w:id="1537" w:name="_Toc180249068"/>
      <w:bookmarkStart w:id="1538" w:name="_Toc183379022"/>
      <w:bookmarkStart w:id="1539" w:name="_Toc185509454"/>
      <w:r>
        <w:lastRenderedPageBreak/>
        <w:t>6.1.6.3.5</w:t>
      </w:r>
      <w:r>
        <w:tab/>
        <w:t xml:space="preserve">Enumeration: </w:t>
      </w:r>
      <w:r w:rsidRPr="000B0D7A">
        <w:t>C2</w:t>
      </w:r>
      <w:r>
        <w:t>SwitchingCause</w:t>
      </w:r>
      <w:bookmarkEnd w:id="1529"/>
      <w:bookmarkEnd w:id="1530"/>
      <w:bookmarkEnd w:id="1531"/>
      <w:bookmarkEnd w:id="1532"/>
      <w:bookmarkEnd w:id="1533"/>
      <w:bookmarkEnd w:id="1534"/>
      <w:bookmarkEnd w:id="1535"/>
      <w:bookmarkEnd w:id="1536"/>
      <w:bookmarkEnd w:id="1537"/>
      <w:bookmarkEnd w:id="1538"/>
      <w:bookmarkEnd w:id="1539"/>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540" w:name="_Toc96843401"/>
      <w:bookmarkStart w:id="1541" w:name="_Toc96844376"/>
      <w:bookmarkStart w:id="1542" w:name="_Toc100739949"/>
      <w:bookmarkStart w:id="1543" w:name="_Toc133408871"/>
      <w:bookmarkStart w:id="1544" w:name="_Toc160452720"/>
      <w:bookmarkStart w:id="1545" w:name="_Toc164869648"/>
      <w:bookmarkStart w:id="1546" w:name="_Toc175350634"/>
      <w:bookmarkStart w:id="1547" w:name="_Toc180146571"/>
      <w:bookmarkStart w:id="1548" w:name="_Toc180249069"/>
      <w:bookmarkStart w:id="1549" w:name="_Toc183379023"/>
      <w:bookmarkStart w:id="1550" w:name="_Toc185509455"/>
      <w:r>
        <w:t>6.1.6.3.6</w:t>
      </w:r>
      <w:r>
        <w:tab/>
        <w:t xml:space="preserve">Enumeration: </w:t>
      </w:r>
      <w:r w:rsidRPr="00A36D3A">
        <w:t>C2OpModeStatus</w:t>
      </w:r>
      <w:bookmarkEnd w:id="1540"/>
      <w:bookmarkEnd w:id="1541"/>
      <w:bookmarkEnd w:id="1542"/>
      <w:bookmarkEnd w:id="1543"/>
      <w:bookmarkEnd w:id="1544"/>
      <w:bookmarkEnd w:id="1545"/>
      <w:bookmarkEnd w:id="1546"/>
      <w:bookmarkEnd w:id="1547"/>
      <w:bookmarkEnd w:id="1548"/>
      <w:bookmarkEnd w:id="1549"/>
      <w:bookmarkEnd w:id="1550"/>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551" w:name="_Toc96843402"/>
      <w:bookmarkStart w:id="1552" w:name="_Toc96844377"/>
      <w:bookmarkStart w:id="1553" w:name="_Toc100739950"/>
      <w:bookmarkStart w:id="1554" w:name="_Toc133408872"/>
      <w:bookmarkStart w:id="1555" w:name="_Toc160452721"/>
      <w:bookmarkStart w:id="1556" w:name="_Toc164869649"/>
      <w:bookmarkStart w:id="1557" w:name="_Toc175350635"/>
      <w:bookmarkStart w:id="1558" w:name="_Toc180146572"/>
      <w:bookmarkStart w:id="1559" w:name="_Toc180249070"/>
      <w:bookmarkStart w:id="1560" w:name="_Toc183379024"/>
      <w:bookmarkStart w:id="1561" w:name="_Toc185509456"/>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27"/>
      <w:bookmarkEnd w:id="1528"/>
      <w:bookmarkEnd w:id="1551"/>
      <w:bookmarkEnd w:id="1552"/>
      <w:bookmarkEnd w:id="1553"/>
      <w:bookmarkEnd w:id="1554"/>
      <w:bookmarkEnd w:id="1555"/>
      <w:bookmarkEnd w:id="1556"/>
      <w:bookmarkEnd w:id="1557"/>
      <w:bookmarkEnd w:id="1558"/>
      <w:bookmarkEnd w:id="1559"/>
      <w:bookmarkEnd w:id="1560"/>
      <w:bookmarkEnd w:id="1561"/>
    </w:p>
    <w:p w14:paraId="071FE246" w14:textId="77777777" w:rsidR="00A72977" w:rsidRDefault="00A72977" w:rsidP="00A72977">
      <w:bookmarkStart w:id="1562" w:name="_Toc510696644"/>
      <w:bookmarkStart w:id="1563"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564" w:name="_Toc510696646"/>
      <w:bookmarkStart w:id="1565" w:name="_Toc35971441"/>
      <w:bookmarkStart w:id="1566" w:name="_Toc96843403"/>
      <w:bookmarkStart w:id="1567" w:name="_Toc96844378"/>
      <w:bookmarkStart w:id="1568" w:name="_Toc100739951"/>
      <w:bookmarkStart w:id="1569" w:name="_Toc133408873"/>
      <w:bookmarkStart w:id="1570" w:name="_Toc160452722"/>
      <w:bookmarkStart w:id="1571" w:name="_Toc164869650"/>
      <w:bookmarkStart w:id="1572" w:name="_Toc175350636"/>
      <w:bookmarkStart w:id="1573" w:name="_Toc180146573"/>
      <w:bookmarkStart w:id="1574" w:name="_Toc180249071"/>
      <w:bookmarkStart w:id="1575" w:name="_Toc183379025"/>
      <w:bookmarkStart w:id="1576" w:name="_Toc185509457"/>
      <w:bookmarkEnd w:id="1562"/>
      <w:bookmarkEnd w:id="1563"/>
      <w:r>
        <w:lastRenderedPageBreak/>
        <w:t>6.1.6.5</w:t>
      </w:r>
      <w:r>
        <w:tab/>
        <w:t>Binary data</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23EC1477" w14:textId="77777777" w:rsidR="00CE57B7" w:rsidRDefault="003319AF">
      <w:pPr>
        <w:pStyle w:val="Heading5"/>
      </w:pPr>
      <w:bookmarkStart w:id="1577" w:name="_Toc35971442"/>
      <w:bookmarkStart w:id="1578" w:name="_Toc96843404"/>
      <w:bookmarkStart w:id="1579" w:name="_Toc96844379"/>
      <w:bookmarkStart w:id="1580" w:name="_Toc100739952"/>
      <w:bookmarkStart w:id="1581" w:name="_Toc133408874"/>
      <w:bookmarkStart w:id="1582" w:name="_Toc160452723"/>
      <w:bookmarkStart w:id="1583" w:name="_Toc164869651"/>
      <w:bookmarkStart w:id="1584" w:name="_Toc175350637"/>
      <w:bookmarkStart w:id="1585" w:name="_Toc180146574"/>
      <w:bookmarkStart w:id="1586" w:name="_Toc180249072"/>
      <w:bookmarkStart w:id="1587" w:name="_Toc183379026"/>
      <w:bookmarkStart w:id="1588" w:name="_Toc185509458"/>
      <w:r>
        <w:t>6.1.6.5.1</w:t>
      </w:r>
      <w:r>
        <w:tab/>
        <w:t>Binary Data Types</w:t>
      </w:r>
      <w:bookmarkEnd w:id="1577"/>
      <w:bookmarkEnd w:id="1578"/>
      <w:bookmarkEnd w:id="1579"/>
      <w:bookmarkEnd w:id="1580"/>
      <w:bookmarkEnd w:id="1581"/>
      <w:bookmarkEnd w:id="1582"/>
      <w:bookmarkEnd w:id="1583"/>
      <w:bookmarkEnd w:id="1584"/>
      <w:bookmarkEnd w:id="1585"/>
      <w:bookmarkEnd w:id="1586"/>
      <w:bookmarkEnd w:id="1587"/>
      <w:bookmarkEnd w:id="1588"/>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589" w:name="_Toc510696647"/>
      <w:bookmarkStart w:id="1590" w:name="_Toc35971443"/>
      <w:bookmarkStart w:id="1591" w:name="_Toc96843405"/>
      <w:bookmarkStart w:id="1592" w:name="_Toc96844380"/>
      <w:bookmarkStart w:id="1593" w:name="_Toc100739953"/>
      <w:bookmarkStart w:id="1594" w:name="_Toc133408875"/>
      <w:bookmarkStart w:id="1595" w:name="_Toc160452724"/>
      <w:bookmarkStart w:id="1596" w:name="_Toc164869652"/>
      <w:bookmarkStart w:id="1597" w:name="_Toc175350638"/>
      <w:bookmarkStart w:id="1598" w:name="_Toc180146575"/>
      <w:bookmarkStart w:id="1599" w:name="_Toc180249073"/>
      <w:bookmarkStart w:id="1600" w:name="_Toc183379027"/>
      <w:bookmarkStart w:id="1601" w:name="_Toc185509459"/>
      <w:r>
        <w:t>6.1.7</w:t>
      </w:r>
      <w:r>
        <w:tab/>
        <w:t>Error Handling</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10A67C7A" w14:textId="77777777" w:rsidR="00CE57B7" w:rsidRDefault="003319AF">
      <w:pPr>
        <w:pStyle w:val="Heading4"/>
      </w:pPr>
      <w:bookmarkStart w:id="1602" w:name="_Toc35971444"/>
      <w:bookmarkStart w:id="1603" w:name="_Toc96843406"/>
      <w:bookmarkStart w:id="1604" w:name="_Toc96844381"/>
      <w:bookmarkStart w:id="1605" w:name="_Toc100739954"/>
      <w:bookmarkStart w:id="1606" w:name="_Toc133408876"/>
      <w:bookmarkStart w:id="1607" w:name="_Toc160452725"/>
      <w:bookmarkStart w:id="1608" w:name="_Toc164869653"/>
      <w:bookmarkStart w:id="1609" w:name="_Toc175350639"/>
      <w:bookmarkStart w:id="1610" w:name="_Toc180146576"/>
      <w:bookmarkStart w:id="1611" w:name="_Toc180249074"/>
      <w:bookmarkStart w:id="1612" w:name="_Toc183379028"/>
      <w:bookmarkStart w:id="1613" w:name="_Toc185509460"/>
      <w:r>
        <w:t>6.1.7.1</w:t>
      </w:r>
      <w:r>
        <w:tab/>
        <w:t>General</w:t>
      </w:r>
      <w:bookmarkEnd w:id="1602"/>
      <w:bookmarkEnd w:id="1603"/>
      <w:bookmarkEnd w:id="1604"/>
      <w:bookmarkEnd w:id="1605"/>
      <w:bookmarkEnd w:id="1606"/>
      <w:bookmarkEnd w:id="1607"/>
      <w:bookmarkEnd w:id="1608"/>
      <w:bookmarkEnd w:id="1609"/>
      <w:bookmarkEnd w:id="1610"/>
      <w:bookmarkEnd w:id="1611"/>
      <w:bookmarkEnd w:id="1612"/>
      <w:bookmarkEnd w:id="1613"/>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614" w:name="_Toc35971445"/>
      <w:bookmarkStart w:id="1615" w:name="_Toc96843407"/>
      <w:bookmarkStart w:id="1616" w:name="_Toc96844382"/>
      <w:bookmarkStart w:id="1617" w:name="_Toc100739955"/>
      <w:bookmarkStart w:id="1618" w:name="_Toc133408877"/>
      <w:bookmarkStart w:id="1619" w:name="_Toc160452726"/>
      <w:bookmarkStart w:id="1620" w:name="_Toc164869654"/>
      <w:bookmarkStart w:id="1621" w:name="_Toc175350640"/>
      <w:bookmarkStart w:id="1622" w:name="_Toc180146577"/>
      <w:bookmarkStart w:id="1623" w:name="_Toc180249075"/>
      <w:bookmarkStart w:id="1624" w:name="_Toc183379029"/>
      <w:bookmarkStart w:id="1625" w:name="_Toc185509461"/>
      <w:r>
        <w:t>6.1.7.2</w:t>
      </w:r>
      <w:r>
        <w:tab/>
        <w:t>Protocol Errors</w:t>
      </w:r>
      <w:bookmarkEnd w:id="1614"/>
      <w:bookmarkEnd w:id="1615"/>
      <w:bookmarkEnd w:id="1616"/>
      <w:bookmarkEnd w:id="1617"/>
      <w:bookmarkEnd w:id="1618"/>
      <w:bookmarkEnd w:id="1619"/>
      <w:bookmarkEnd w:id="1620"/>
      <w:bookmarkEnd w:id="1621"/>
      <w:bookmarkEnd w:id="1622"/>
      <w:bookmarkEnd w:id="1623"/>
      <w:bookmarkEnd w:id="1624"/>
      <w:bookmarkEnd w:id="1625"/>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626" w:name="_Toc35971446"/>
      <w:bookmarkStart w:id="1627" w:name="_Toc96843408"/>
      <w:bookmarkStart w:id="1628" w:name="_Toc96844383"/>
      <w:bookmarkStart w:id="1629" w:name="_Toc100739956"/>
      <w:bookmarkStart w:id="1630" w:name="_Toc133408878"/>
      <w:bookmarkStart w:id="1631" w:name="_Toc160452727"/>
      <w:bookmarkStart w:id="1632" w:name="_Toc164869655"/>
      <w:bookmarkStart w:id="1633" w:name="_Toc175350641"/>
      <w:bookmarkStart w:id="1634" w:name="_Toc180146578"/>
      <w:bookmarkStart w:id="1635" w:name="_Toc180249076"/>
      <w:bookmarkStart w:id="1636" w:name="_Toc183379030"/>
      <w:bookmarkStart w:id="1637" w:name="_Toc185509462"/>
      <w:r>
        <w:t>6.1.7.3</w:t>
      </w:r>
      <w:r>
        <w:tab/>
        <w:t>Application Errors</w:t>
      </w:r>
      <w:bookmarkEnd w:id="1626"/>
      <w:bookmarkEnd w:id="1627"/>
      <w:bookmarkEnd w:id="1628"/>
      <w:bookmarkEnd w:id="1629"/>
      <w:bookmarkEnd w:id="1630"/>
      <w:bookmarkEnd w:id="1631"/>
      <w:bookmarkEnd w:id="1632"/>
      <w:bookmarkEnd w:id="1633"/>
      <w:bookmarkEnd w:id="1634"/>
      <w:bookmarkEnd w:id="1635"/>
      <w:bookmarkEnd w:id="1636"/>
      <w:bookmarkEnd w:id="1637"/>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638" w:name="_Toc492899751"/>
      <w:bookmarkStart w:id="1639" w:name="_Toc492900030"/>
      <w:bookmarkStart w:id="1640" w:name="_Toc492967832"/>
      <w:bookmarkStart w:id="1641" w:name="_Toc492972920"/>
      <w:bookmarkStart w:id="1642" w:name="_Toc492973140"/>
      <w:bookmarkStart w:id="1643" w:name="_Toc493774060"/>
      <w:bookmarkStart w:id="1644" w:name="_Toc508285804"/>
      <w:bookmarkStart w:id="1645" w:name="_Toc508287269"/>
      <w:bookmarkStart w:id="1646" w:name="_Toc510696648"/>
      <w:bookmarkStart w:id="1647" w:name="_Toc35971447"/>
    </w:p>
    <w:p w14:paraId="7200935D" w14:textId="77777777" w:rsidR="00CE57B7" w:rsidRDefault="003319AF">
      <w:pPr>
        <w:pStyle w:val="Heading3"/>
        <w:rPr>
          <w:lang w:eastAsia="zh-CN"/>
        </w:rPr>
      </w:pPr>
      <w:bookmarkStart w:id="1648" w:name="_Toc96843409"/>
      <w:bookmarkStart w:id="1649" w:name="_Toc96844384"/>
      <w:bookmarkStart w:id="1650" w:name="_Toc100739957"/>
      <w:bookmarkStart w:id="1651" w:name="_Toc133408879"/>
      <w:bookmarkStart w:id="1652" w:name="_Toc160452728"/>
      <w:bookmarkStart w:id="1653" w:name="_Toc164869656"/>
      <w:bookmarkStart w:id="1654" w:name="_Toc175350642"/>
      <w:bookmarkStart w:id="1655" w:name="_Toc180146579"/>
      <w:bookmarkStart w:id="1656" w:name="_Toc180249077"/>
      <w:bookmarkStart w:id="1657" w:name="_Toc183379031"/>
      <w:bookmarkStart w:id="1658" w:name="_Toc185509463"/>
      <w:r>
        <w:t>6.1.8</w:t>
      </w:r>
      <w:r>
        <w:rPr>
          <w:lang w:eastAsia="zh-CN"/>
        </w:rPr>
        <w:tab/>
        <w:t>Feature negotiation</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1659" w:name="_Toc532994477"/>
      <w:bookmarkStart w:id="1660" w:name="_Toc35971448"/>
      <w:bookmarkStart w:id="1661" w:name="_Hlk525137310"/>
      <w:bookmarkStart w:id="1662" w:name="_Toc510696649"/>
    </w:p>
    <w:p w14:paraId="21477B3B" w14:textId="087A1CA1" w:rsidR="00C642A5" w:rsidRDefault="00C642A5" w:rsidP="00C642A5">
      <w:pPr>
        <w:pStyle w:val="EditorsNote"/>
      </w:pPr>
      <w:bookmarkStart w:id="1663" w:name="_Hlk147981024"/>
      <w:bookmarkStart w:id="1664" w:name="_Toc96843410"/>
      <w:bookmarkStart w:id="1665" w:name="_Toc96844385"/>
      <w:bookmarkStart w:id="1666" w:name="_Toc100739958"/>
      <w:bookmarkStart w:id="1667" w:name="_Toc133408880"/>
      <w:bookmarkStart w:id="1668" w:name="_Toc160452729"/>
      <w:bookmarkStart w:id="1669" w:name="_Toc164869657"/>
      <w:r>
        <w:rPr>
          <w:noProof/>
        </w:rPr>
        <w:t>Editor's note:</w:t>
      </w:r>
      <w:r>
        <w:rPr>
          <w:noProof/>
        </w:rPr>
        <w:tab/>
        <w:t>Whether the functionalities defined under th</w:t>
      </w:r>
      <w:r w:rsidR="00EE5AB3">
        <w:rPr>
          <w:noProof/>
        </w:rPr>
        <w:t>e</w:t>
      </w:r>
      <w:r>
        <w:rPr>
          <w:noProof/>
        </w:rPr>
        <w:t xml:space="preserve"> </w:t>
      </w:r>
      <w:r w:rsidR="00EE5AB3">
        <w:rPr>
          <w:noProof/>
        </w:rPr>
        <w:t>"</w:t>
      </w:r>
      <w:r w:rsidR="00EE5AB3">
        <w:t>UASApp</w:t>
      </w:r>
      <w:r w:rsidR="00EE5AB3" w:rsidRPr="00AE6382">
        <w:t>_</w:t>
      </w:r>
      <w:r w:rsidR="00EE5AB3">
        <w:t xml:space="preserve">3" </w:t>
      </w:r>
      <w:r>
        <w:rPr>
          <w:noProof/>
        </w:rPr>
        <w:t>feature are needed or not is FFS.</w:t>
      </w:r>
    </w:p>
    <w:p w14:paraId="1838209A" w14:textId="77777777" w:rsidR="00CE57B7" w:rsidRDefault="003319AF">
      <w:pPr>
        <w:pStyle w:val="Heading3"/>
      </w:pPr>
      <w:bookmarkStart w:id="1670" w:name="_Toc175350643"/>
      <w:bookmarkStart w:id="1671" w:name="_Toc180146580"/>
      <w:bookmarkStart w:id="1672" w:name="_Toc180249078"/>
      <w:bookmarkStart w:id="1673" w:name="_Toc183379032"/>
      <w:bookmarkStart w:id="1674" w:name="_Toc185509464"/>
      <w:bookmarkEnd w:id="1663"/>
      <w:r>
        <w:lastRenderedPageBreak/>
        <w:t>6.1.9</w:t>
      </w:r>
      <w:r>
        <w:tab/>
        <w:t>Security</w:t>
      </w:r>
      <w:bookmarkEnd w:id="1659"/>
      <w:bookmarkEnd w:id="1660"/>
      <w:bookmarkEnd w:id="1664"/>
      <w:bookmarkEnd w:id="1665"/>
      <w:bookmarkEnd w:id="1666"/>
      <w:bookmarkEnd w:id="1667"/>
      <w:bookmarkEnd w:id="1668"/>
      <w:bookmarkEnd w:id="1669"/>
      <w:bookmarkEnd w:id="1670"/>
      <w:bookmarkEnd w:id="1671"/>
      <w:bookmarkEnd w:id="1672"/>
      <w:bookmarkEnd w:id="1673"/>
      <w:bookmarkEnd w:id="1674"/>
    </w:p>
    <w:p w14:paraId="3C4764B9" w14:textId="3DBE7EEE" w:rsidR="007406B4" w:rsidRDefault="007406B4" w:rsidP="007406B4">
      <w:pPr>
        <w:rPr>
          <w:noProof/>
          <w:lang w:eastAsia="zh-CN"/>
        </w:rPr>
      </w:pPr>
      <w:bookmarkStart w:id="1675" w:name="_Toc35971449"/>
      <w:bookmarkEnd w:id="1661"/>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1676" w:name="_Toc96843411"/>
      <w:bookmarkStart w:id="1677" w:name="_Toc96844386"/>
      <w:bookmarkStart w:id="1678" w:name="_Toc100739959"/>
      <w:r>
        <w:br w:type="page"/>
      </w:r>
      <w:bookmarkStart w:id="1679" w:name="_Toc133408881"/>
      <w:bookmarkStart w:id="1680" w:name="_Toc160452730"/>
      <w:bookmarkStart w:id="1681" w:name="_Toc164869658"/>
      <w:bookmarkStart w:id="1682" w:name="_Toc175350644"/>
      <w:bookmarkStart w:id="1683" w:name="_Toc180146581"/>
      <w:bookmarkStart w:id="1684" w:name="_Toc180249079"/>
      <w:bookmarkStart w:id="1685" w:name="_Toc183379033"/>
      <w:bookmarkStart w:id="1686" w:name="_Toc185509465"/>
      <w:r w:rsidR="003319AF">
        <w:lastRenderedPageBreak/>
        <w:t>6.2</w:t>
      </w:r>
      <w:r w:rsidR="003319AF">
        <w:tab/>
      </w:r>
      <w:r w:rsidR="00BF43DB" w:rsidRPr="005E74E0">
        <w:t>UAE_RealtimeUAVStatus</w:t>
      </w:r>
      <w:r w:rsidR="003319AF">
        <w:t xml:space="preserve"> Service API</w:t>
      </w:r>
      <w:bookmarkEnd w:id="1662"/>
      <w:bookmarkEnd w:id="1675"/>
      <w:bookmarkEnd w:id="1676"/>
      <w:bookmarkEnd w:id="1677"/>
      <w:bookmarkEnd w:id="1678"/>
      <w:bookmarkEnd w:id="1679"/>
      <w:bookmarkEnd w:id="1680"/>
      <w:bookmarkEnd w:id="1681"/>
      <w:bookmarkEnd w:id="1682"/>
      <w:bookmarkEnd w:id="1683"/>
      <w:bookmarkEnd w:id="1684"/>
      <w:bookmarkEnd w:id="1685"/>
      <w:bookmarkEnd w:id="1686"/>
    </w:p>
    <w:p w14:paraId="5979E58C" w14:textId="77777777" w:rsidR="00BF43DB" w:rsidRDefault="00BF43DB" w:rsidP="00BF43DB">
      <w:pPr>
        <w:pStyle w:val="Heading3"/>
      </w:pPr>
      <w:bookmarkStart w:id="1687" w:name="_Toc96843412"/>
      <w:bookmarkStart w:id="1688" w:name="_Toc96844387"/>
      <w:bookmarkStart w:id="1689" w:name="_Toc100739960"/>
      <w:bookmarkStart w:id="1690" w:name="_Toc133408882"/>
      <w:bookmarkStart w:id="1691" w:name="_Toc160452731"/>
      <w:bookmarkStart w:id="1692" w:name="_Toc164869659"/>
      <w:bookmarkStart w:id="1693" w:name="_Toc175350645"/>
      <w:bookmarkStart w:id="1694" w:name="_Toc180146582"/>
      <w:bookmarkStart w:id="1695" w:name="_Toc180249080"/>
      <w:bookmarkStart w:id="1696" w:name="_Toc183379034"/>
      <w:bookmarkStart w:id="1697" w:name="_Toc185509466"/>
      <w:r>
        <w:t>6.2.1</w:t>
      </w:r>
      <w:r>
        <w:tab/>
        <w:t>Introduction</w:t>
      </w:r>
      <w:bookmarkEnd w:id="1687"/>
      <w:bookmarkEnd w:id="1688"/>
      <w:bookmarkEnd w:id="1689"/>
      <w:bookmarkEnd w:id="1690"/>
      <w:bookmarkEnd w:id="1691"/>
      <w:bookmarkEnd w:id="1692"/>
      <w:bookmarkEnd w:id="1693"/>
      <w:bookmarkEnd w:id="1694"/>
      <w:bookmarkEnd w:id="1695"/>
      <w:bookmarkEnd w:id="1696"/>
      <w:bookmarkEnd w:id="1697"/>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1698" w:name="_Toc96843413"/>
      <w:bookmarkStart w:id="1699" w:name="_Toc96844388"/>
      <w:bookmarkStart w:id="1700"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1701" w:name="_Toc133408883"/>
      <w:bookmarkStart w:id="1702" w:name="_Toc160452732"/>
      <w:bookmarkStart w:id="1703" w:name="_Toc164869660"/>
      <w:bookmarkStart w:id="1704" w:name="_Toc175350646"/>
      <w:bookmarkStart w:id="1705" w:name="_Toc180146583"/>
      <w:bookmarkStart w:id="1706" w:name="_Toc180249081"/>
      <w:bookmarkStart w:id="1707" w:name="_Toc183379035"/>
      <w:bookmarkStart w:id="1708" w:name="_Toc185509467"/>
      <w:r>
        <w:t>6.2.2</w:t>
      </w:r>
      <w:r>
        <w:tab/>
        <w:t>Usage of HTTP</w:t>
      </w:r>
      <w:bookmarkEnd w:id="1698"/>
      <w:bookmarkEnd w:id="1699"/>
      <w:bookmarkEnd w:id="1700"/>
      <w:bookmarkEnd w:id="1701"/>
      <w:bookmarkEnd w:id="1702"/>
      <w:bookmarkEnd w:id="1703"/>
      <w:bookmarkEnd w:id="1704"/>
      <w:bookmarkEnd w:id="1705"/>
      <w:bookmarkEnd w:id="1706"/>
      <w:bookmarkEnd w:id="1707"/>
      <w:bookmarkEnd w:id="1708"/>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1709" w:name="_Toc67903522"/>
      <w:bookmarkStart w:id="1710" w:name="_Toc96843414"/>
      <w:bookmarkStart w:id="1711" w:name="_Toc96844389"/>
      <w:bookmarkStart w:id="1712" w:name="_Toc100739962"/>
      <w:bookmarkStart w:id="1713" w:name="_Toc133408884"/>
      <w:bookmarkStart w:id="1714" w:name="_Toc160452733"/>
      <w:bookmarkStart w:id="1715" w:name="_Toc164869661"/>
      <w:bookmarkStart w:id="1716" w:name="_Toc175350647"/>
      <w:bookmarkStart w:id="1717" w:name="_Toc180146584"/>
      <w:bookmarkStart w:id="1718" w:name="_Toc180249082"/>
      <w:bookmarkStart w:id="1719" w:name="_Toc183379036"/>
      <w:bookmarkStart w:id="1720" w:name="_Toc185509468"/>
      <w:r>
        <w:t>6.2.3</w:t>
      </w:r>
      <w:r>
        <w:tab/>
        <w:t>Resources</w:t>
      </w:r>
      <w:bookmarkEnd w:id="1709"/>
      <w:bookmarkEnd w:id="1710"/>
      <w:bookmarkEnd w:id="1711"/>
      <w:bookmarkEnd w:id="1712"/>
      <w:bookmarkEnd w:id="1713"/>
      <w:bookmarkEnd w:id="1714"/>
      <w:bookmarkEnd w:id="1715"/>
      <w:bookmarkEnd w:id="1716"/>
      <w:bookmarkEnd w:id="1717"/>
      <w:bookmarkEnd w:id="1718"/>
      <w:bookmarkEnd w:id="1719"/>
      <w:bookmarkEnd w:id="1720"/>
    </w:p>
    <w:p w14:paraId="4D8C8923" w14:textId="77777777" w:rsidR="006E79F0" w:rsidRPr="000A7435" w:rsidRDefault="006E79F0" w:rsidP="006E79F0">
      <w:pPr>
        <w:pStyle w:val="Heading4"/>
      </w:pPr>
      <w:bookmarkStart w:id="1721" w:name="_Toc67903523"/>
      <w:bookmarkStart w:id="1722" w:name="_Toc96843415"/>
      <w:bookmarkStart w:id="1723" w:name="_Toc96844390"/>
      <w:bookmarkStart w:id="1724" w:name="_Toc100739963"/>
      <w:bookmarkStart w:id="1725" w:name="_Toc133408885"/>
      <w:bookmarkStart w:id="1726" w:name="_Toc160452734"/>
      <w:bookmarkStart w:id="1727" w:name="_Toc164869662"/>
      <w:bookmarkStart w:id="1728" w:name="_Toc175350648"/>
      <w:bookmarkStart w:id="1729" w:name="_Toc180146585"/>
      <w:bookmarkStart w:id="1730" w:name="_Toc180249083"/>
      <w:bookmarkStart w:id="1731" w:name="_Toc183379037"/>
      <w:bookmarkStart w:id="1732" w:name="_Toc185509469"/>
      <w:r>
        <w:t>6.2.3.1</w:t>
      </w:r>
      <w:r>
        <w:tab/>
        <w:t>Overview</w:t>
      </w:r>
      <w:bookmarkEnd w:id="1721"/>
      <w:bookmarkEnd w:id="1722"/>
      <w:bookmarkEnd w:id="1723"/>
      <w:bookmarkEnd w:id="1724"/>
      <w:bookmarkEnd w:id="1725"/>
      <w:bookmarkEnd w:id="1726"/>
      <w:bookmarkEnd w:id="1727"/>
      <w:bookmarkEnd w:id="1728"/>
      <w:bookmarkEnd w:id="1729"/>
      <w:bookmarkEnd w:id="1730"/>
      <w:bookmarkEnd w:id="1731"/>
      <w:bookmarkEnd w:id="1732"/>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15pt;height:186.05pt" o:ole="">
            <v:imagedata r:id="rId84" o:title=""/>
          </v:shape>
          <o:OLEObject Type="Embed" ProgID="Visio.Drawing.15" ShapeID="_x0000_i1062" DrawAspect="Content" ObjectID="_1796119048"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1733" w:name="_Toc510696609"/>
      <w:bookmarkStart w:id="1734" w:name="_Toc35971400"/>
      <w:bookmarkStart w:id="1735" w:name="_Toc67903524"/>
      <w:bookmarkStart w:id="1736" w:name="_Toc96843416"/>
      <w:bookmarkStart w:id="1737" w:name="_Toc96844391"/>
      <w:bookmarkStart w:id="1738" w:name="_Toc100739964"/>
      <w:bookmarkStart w:id="1739" w:name="_Toc133408886"/>
      <w:bookmarkStart w:id="1740" w:name="_Toc160452735"/>
      <w:bookmarkStart w:id="1741" w:name="_Toc164869663"/>
      <w:bookmarkStart w:id="1742" w:name="_Toc175350649"/>
      <w:bookmarkStart w:id="1743" w:name="_Toc180146586"/>
      <w:bookmarkStart w:id="1744" w:name="_Toc180249084"/>
      <w:bookmarkStart w:id="1745" w:name="_Toc183379038"/>
      <w:bookmarkStart w:id="1746" w:name="_Toc185509470"/>
      <w:r>
        <w:t>6.2.3.2</w:t>
      </w:r>
      <w:r>
        <w:tab/>
        <w:t xml:space="preserve">Resource: </w:t>
      </w:r>
      <w:bookmarkEnd w:id="1733"/>
      <w:bookmarkEnd w:id="1734"/>
      <w:bookmarkEnd w:id="1735"/>
      <w:r w:rsidRPr="00B14C1D">
        <w:t>Real-time UAV Status Subscriptions</w:t>
      </w:r>
      <w:bookmarkEnd w:id="1736"/>
      <w:bookmarkEnd w:id="1737"/>
      <w:bookmarkEnd w:id="1738"/>
      <w:bookmarkEnd w:id="1739"/>
      <w:bookmarkEnd w:id="1740"/>
      <w:bookmarkEnd w:id="1741"/>
      <w:bookmarkEnd w:id="1742"/>
      <w:bookmarkEnd w:id="1743"/>
      <w:bookmarkEnd w:id="1744"/>
      <w:bookmarkEnd w:id="1745"/>
      <w:bookmarkEnd w:id="1746"/>
    </w:p>
    <w:p w14:paraId="6FB6ACBA" w14:textId="77777777" w:rsidR="006E79F0" w:rsidRDefault="006E79F0" w:rsidP="006E79F0">
      <w:pPr>
        <w:pStyle w:val="Heading5"/>
      </w:pPr>
      <w:bookmarkStart w:id="1747" w:name="_Toc510696610"/>
      <w:bookmarkStart w:id="1748" w:name="_Toc35971401"/>
      <w:bookmarkStart w:id="1749" w:name="_Toc67903525"/>
      <w:bookmarkStart w:id="1750" w:name="_Toc96843417"/>
      <w:bookmarkStart w:id="1751" w:name="_Toc96844392"/>
      <w:bookmarkStart w:id="1752" w:name="_Toc100739965"/>
      <w:bookmarkStart w:id="1753" w:name="_Toc133408887"/>
      <w:bookmarkStart w:id="1754" w:name="_Toc160452736"/>
      <w:bookmarkStart w:id="1755" w:name="_Toc164869664"/>
      <w:bookmarkStart w:id="1756" w:name="_Toc175350650"/>
      <w:bookmarkStart w:id="1757" w:name="_Toc180146587"/>
      <w:bookmarkStart w:id="1758" w:name="_Toc180249085"/>
      <w:bookmarkStart w:id="1759" w:name="_Toc183379039"/>
      <w:bookmarkStart w:id="1760" w:name="_Toc185509471"/>
      <w:r>
        <w:t>6.2.3.2.1</w:t>
      </w:r>
      <w:r>
        <w:tab/>
        <w:t>Description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1761" w:name="_Toc35971402"/>
      <w:bookmarkStart w:id="1762" w:name="_Toc67903526"/>
      <w:bookmarkStart w:id="1763" w:name="_Toc96843418"/>
      <w:bookmarkStart w:id="1764" w:name="_Toc96844393"/>
      <w:bookmarkStart w:id="1765" w:name="_Toc100739966"/>
      <w:bookmarkStart w:id="1766" w:name="_Toc133408888"/>
      <w:bookmarkStart w:id="1767" w:name="_Toc160452737"/>
      <w:bookmarkStart w:id="1768" w:name="_Toc164869665"/>
      <w:bookmarkStart w:id="1769" w:name="_Toc175350651"/>
      <w:bookmarkStart w:id="1770" w:name="_Toc180146588"/>
      <w:bookmarkStart w:id="1771" w:name="_Toc180249086"/>
      <w:bookmarkStart w:id="1772" w:name="_Toc183379040"/>
      <w:bookmarkStart w:id="1773" w:name="_Toc510696612"/>
      <w:bookmarkStart w:id="1774" w:name="_Toc185509472"/>
      <w:r>
        <w:t>6.2.3.2.2</w:t>
      </w:r>
      <w:r>
        <w:tab/>
        <w:t>Resource Definition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4"/>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1775" w:name="_Toc35971403"/>
      <w:bookmarkStart w:id="1776" w:name="_Toc67903527"/>
      <w:bookmarkStart w:id="1777" w:name="_Toc96843419"/>
      <w:bookmarkStart w:id="1778" w:name="_Toc96844394"/>
      <w:bookmarkStart w:id="1779" w:name="_Toc100739967"/>
      <w:bookmarkStart w:id="1780" w:name="_Toc133408889"/>
      <w:bookmarkStart w:id="1781" w:name="_Toc160452738"/>
      <w:bookmarkStart w:id="1782" w:name="_Toc164869666"/>
      <w:bookmarkStart w:id="1783" w:name="_Toc175350652"/>
      <w:bookmarkStart w:id="1784" w:name="_Toc180146589"/>
      <w:bookmarkStart w:id="1785" w:name="_Toc180249087"/>
      <w:bookmarkStart w:id="1786" w:name="_Toc183379041"/>
      <w:bookmarkStart w:id="1787" w:name="_Toc185509473"/>
      <w:r>
        <w:t>6.2.3.2.3</w:t>
      </w:r>
      <w:r>
        <w:tab/>
        <w:t>Resource Standard Methods</w:t>
      </w:r>
      <w:bookmarkEnd w:id="1773"/>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25B81381" w14:textId="77777777" w:rsidR="006E79F0" w:rsidRPr="00384E92" w:rsidRDefault="006E79F0" w:rsidP="006E79F0">
      <w:pPr>
        <w:pStyle w:val="Heading6"/>
      </w:pPr>
      <w:bookmarkStart w:id="1788" w:name="_Toc510696613"/>
      <w:bookmarkStart w:id="1789" w:name="_Toc35971404"/>
      <w:bookmarkStart w:id="1790" w:name="_Toc96843420"/>
      <w:bookmarkStart w:id="1791" w:name="_Toc96844395"/>
      <w:bookmarkStart w:id="1792" w:name="_Toc100739968"/>
      <w:bookmarkStart w:id="1793" w:name="_Toc133408890"/>
      <w:bookmarkStart w:id="1794" w:name="_Toc160452739"/>
      <w:bookmarkStart w:id="1795" w:name="_Toc164869667"/>
      <w:bookmarkStart w:id="1796" w:name="_Toc175350653"/>
      <w:bookmarkStart w:id="1797" w:name="_Toc180146590"/>
      <w:bookmarkStart w:id="1798" w:name="_Toc180249088"/>
      <w:bookmarkStart w:id="1799" w:name="_Toc183379042"/>
      <w:bookmarkStart w:id="1800" w:name="_Toc185509474"/>
      <w:r w:rsidRPr="00384E92">
        <w:t>6.</w:t>
      </w:r>
      <w:r>
        <w:t>2.3.2.3</w:t>
      </w:r>
      <w:r w:rsidRPr="00384E92">
        <w:t>.1</w:t>
      </w:r>
      <w:r w:rsidRPr="00384E92">
        <w:tab/>
      </w:r>
      <w:bookmarkEnd w:id="1788"/>
      <w:bookmarkEnd w:id="1789"/>
      <w:r>
        <w:t>GET</w:t>
      </w:r>
      <w:bookmarkEnd w:id="1790"/>
      <w:bookmarkEnd w:id="1791"/>
      <w:bookmarkEnd w:id="1792"/>
      <w:bookmarkEnd w:id="1793"/>
      <w:bookmarkEnd w:id="1794"/>
      <w:bookmarkEnd w:id="1795"/>
      <w:bookmarkEnd w:id="1796"/>
      <w:bookmarkEnd w:id="1797"/>
      <w:bookmarkEnd w:id="1798"/>
      <w:bookmarkEnd w:id="1799"/>
      <w:bookmarkEnd w:id="1800"/>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1801" w:name="_Toc96843421"/>
      <w:bookmarkStart w:id="1802" w:name="_Toc96844396"/>
      <w:bookmarkStart w:id="1803" w:name="_Toc100739969"/>
      <w:bookmarkStart w:id="1804" w:name="_Toc133408891"/>
      <w:bookmarkStart w:id="1805" w:name="_Toc160452740"/>
      <w:bookmarkStart w:id="1806" w:name="_Toc164869668"/>
      <w:bookmarkStart w:id="1807" w:name="_Toc175350654"/>
      <w:bookmarkStart w:id="1808" w:name="_Toc180146591"/>
      <w:bookmarkStart w:id="1809" w:name="_Toc180249089"/>
      <w:bookmarkStart w:id="1810" w:name="_Toc183379043"/>
      <w:bookmarkStart w:id="1811" w:name="_Toc185509475"/>
      <w:r w:rsidRPr="00384E92">
        <w:t>6.</w:t>
      </w:r>
      <w:r>
        <w:t>2.3.2.3</w:t>
      </w:r>
      <w:r w:rsidRPr="00384E92">
        <w:t>.</w:t>
      </w:r>
      <w:r>
        <w:t>2</w:t>
      </w:r>
      <w:r w:rsidRPr="00384E92">
        <w:tab/>
      </w:r>
      <w:r>
        <w:t>POST</w:t>
      </w:r>
      <w:bookmarkEnd w:id="1801"/>
      <w:bookmarkEnd w:id="1802"/>
      <w:bookmarkEnd w:id="1803"/>
      <w:bookmarkEnd w:id="1804"/>
      <w:bookmarkEnd w:id="1805"/>
      <w:bookmarkEnd w:id="1806"/>
      <w:bookmarkEnd w:id="1807"/>
      <w:bookmarkEnd w:id="1808"/>
      <w:bookmarkEnd w:id="1809"/>
      <w:bookmarkEnd w:id="1810"/>
      <w:bookmarkEnd w:id="1811"/>
    </w:p>
    <w:p w14:paraId="77471BDB" w14:textId="55DF746C" w:rsidR="005B38C8" w:rsidRDefault="006E79F0" w:rsidP="006E79F0">
      <w:pPr>
        <w:rPr>
          <w:noProof/>
          <w:lang w:eastAsia="zh-CN"/>
        </w:rPr>
      </w:pPr>
      <w:bookmarkStart w:id="1812" w:name="_Toc510696615"/>
      <w:bookmarkStart w:id="1813" w:name="_Toc35971406"/>
      <w:bookmarkStart w:id="1814"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1815" w:name="_Toc96843422"/>
      <w:bookmarkStart w:id="1816" w:name="_Toc96844397"/>
      <w:bookmarkStart w:id="1817" w:name="_Toc100739970"/>
      <w:bookmarkStart w:id="1818" w:name="_Toc133408892"/>
      <w:bookmarkStart w:id="1819" w:name="_Toc160452741"/>
      <w:bookmarkStart w:id="1820" w:name="_Toc164869669"/>
      <w:bookmarkStart w:id="1821" w:name="_Toc175350655"/>
      <w:bookmarkStart w:id="1822" w:name="_Toc180146592"/>
      <w:bookmarkStart w:id="1823" w:name="_Toc180249090"/>
      <w:bookmarkStart w:id="1824" w:name="_Toc183379044"/>
      <w:bookmarkStart w:id="1825" w:name="_Toc185509476"/>
      <w:r>
        <w:t>6.2.3.2.4</w:t>
      </w:r>
      <w:r>
        <w:tab/>
        <w:t>Resource Custom Operations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1826" w:name="_Toc510696621"/>
      <w:bookmarkStart w:id="1827" w:name="_Toc35971412"/>
      <w:bookmarkStart w:id="1828" w:name="_Toc67903529"/>
      <w:bookmarkStart w:id="1829" w:name="_Toc96843423"/>
      <w:bookmarkStart w:id="1830" w:name="_Toc96844398"/>
      <w:bookmarkStart w:id="1831" w:name="_Toc100739971"/>
      <w:bookmarkStart w:id="1832" w:name="_Toc133408893"/>
      <w:bookmarkStart w:id="1833" w:name="_Toc160452742"/>
      <w:bookmarkStart w:id="1834" w:name="_Toc164869670"/>
      <w:bookmarkStart w:id="1835" w:name="_Toc175350656"/>
      <w:bookmarkStart w:id="1836" w:name="_Toc180146593"/>
      <w:bookmarkStart w:id="1837" w:name="_Toc180249091"/>
      <w:bookmarkStart w:id="1838" w:name="_Toc183379045"/>
      <w:bookmarkStart w:id="1839" w:name="_Toc185509477"/>
      <w:r>
        <w:t>6.2.3.3</w:t>
      </w:r>
      <w:r>
        <w:tab/>
        <w:t xml:space="preserve">Resource: </w:t>
      </w:r>
      <w:bookmarkEnd w:id="1826"/>
      <w:bookmarkEnd w:id="1827"/>
      <w:bookmarkEnd w:id="1828"/>
      <w:r>
        <w:t xml:space="preserve">Individual </w:t>
      </w:r>
      <w:r w:rsidRPr="00B14C1D">
        <w:t>Re</w:t>
      </w:r>
      <w:r>
        <w:t>al-time UAV Status Subscription</w:t>
      </w:r>
      <w:bookmarkEnd w:id="1829"/>
      <w:bookmarkEnd w:id="1830"/>
      <w:bookmarkEnd w:id="1831"/>
      <w:bookmarkEnd w:id="1832"/>
      <w:bookmarkEnd w:id="1833"/>
      <w:bookmarkEnd w:id="1834"/>
      <w:bookmarkEnd w:id="1835"/>
      <w:bookmarkEnd w:id="1836"/>
      <w:bookmarkEnd w:id="1837"/>
      <w:bookmarkEnd w:id="1838"/>
      <w:bookmarkEnd w:id="1839"/>
    </w:p>
    <w:p w14:paraId="5F5551E4" w14:textId="77777777" w:rsidR="006E79F0" w:rsidRDefault="006E79F0" w:rsidP="006E79F0">
      <w:pPr>
        <w:pStyle w:val="Heading5"/>
      </w:pPr>
      <w:bookmarkStart w:id="1840" w:name="_Toc96843424"/>
      <w:bookmarkStart w:id="1841" w:name="_Toc96844399"/>
      <w:bookmarkStart w:id="1842" w:name="_Toc100739972"/>
      <w:bookmarkStart w:id="1843" w:name="_Toc133408894"/>
      <w:bookmarkStart w:id="1844" w:name="_Toc160452743"/>
      <w:bookmarkStart w:id="1845" w:name="_Toc164869671"/>
      <w:bookmarkStart w:id="1846" w:name="_Toc175350657"/>
      <w:bookmarkStart w:id="1847" w:name="_Toc180146594"/>
      <w:bookmarkStart w:id="1848" w:name="_Toc180249092"/>
      <w:bookmarkStart w:id="1849" w:name="_Toc183379046"/>
      <w:bookmarkStart w:id="1850" w:name="_Toc185509478"/>
      <w:r>
        <w:t>6.2.3.3.1</w:t>
      </w:r>
      <w:r>
        <w:tab/>
        <w:t>Description</w:t>
      </w:r>
      <w:bookmarkEnd w:id="1840"/>
      <w:bookmarkEnd w:id="1841"/>
      <w:bookmarkEnd w:id="1842"/>
      <w:bookmarkEnd w:id="1843"/>
      <w:bookmarkEnd w:id="1844"/>
      <w:bookmarkEnd w:id="1845"/>
      <w:bookmarkEnd w:id="1846"/>
      <w:bookmarkEnd w:id="1847"/>
      <w:bookmarkEnd w:id="1848"/>
      <w:bookmarkEnd w:id="1849"/>
      <w:bookmarkEnd w:id="1850"/>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1851" w:name="_Toc96843425"/>
      <w:bookmarkStart w:id="1852" w:name="_Toc96844400"/>
      <w:bookmarkStart w:id="1853" w:name="_Toc100739973"/>
      <w:bookmarkStart w:id="1854" w:name="_Toc133408895"/>
      <w:bookmarkStart w:id="1855" w:name="_Toc160452744"/>
      <w:bookmarkStart w:id="1856" w:name="_Toc164869672"/>
      <w:bookmarkStart w:id="1857" w:name="_Toc175350658"/>
      <w:bookmarkStart w:id="1858" w:name="_Toc180146595"/>
      <w:bookmarkStart w:id="1859" w:name="_Toc180249093"/>
      <w:bookmarkStart w:id="1860" w:name="_Toc183379047"/>
      <w:bookmarkStart w:id="1861" w:name="_Toc185509479"/>
      <w:r>
        <w:t>6.2.3.3.2</w:t>
      </w:r>
      <w:r>
        <w:tab/>
        <w:t>Resource Definition</w:t>
      </w:r>
      <w:bookmarkEnd w:id="1851"/>
      <w:bookmarkEnd w:id="1852"/>
      <w:bookmarkEnd w:id="1853"/>
      <w:bookmarkEnd w:id="1854"/>
      <w:bookmarkEnd w:id="1855"/>
      <w:bookmarkEnd w:id="1856"/>
      <w:bookmarkEnd w:id="1857"/>
      <w:bookmarkEnd w:id="1858"/>
      <w:bookmarkEnd w:id="1859"/>
      <w:bookmarkEnd w:id="1860"/>
      <w:bookmarkEnd w:id="1861"/>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1862" w:name="_Toc96843426"/>
      <w:bookmarkStart w:id="1863" w:name="_Toc96844401"/>
      <w:bookmarkStart w:id="1864" w:name="_Toc100739974"/>
      <w:bookmarkStart w:id="1865" w:name="_Toc133408896"/>
      <w:bookmarkStart w:id="1866" w:name="_Toc160452745"/>
      <w:bookmarkStart w:id="1867" w:name="_Toc164869673"/>
      <w:bookmarkStart w:id="1868" w:name="_Toc175350659"/>
      <w:bookmarkStart w:id="1869" w:name="_Toc180146596"/>
      <w:bookmarkStart w:id="1870" w:name="_Toc180249094"/>
      <w:bookmarkStart w:id="1871" w:name="_Toc183379048"/>
      <w:bookmarkStart w:id="1872" w:name="_Toc185509480"/>
      <w:r>
        <w:t>6.2.3.3.3</w:t>
      </w:r>
      <w:r>
        <w:tab/>
        <w:t>Resource Standard Methods</w:t>
      </w:r>
      <w:bookmarkEnd w:id="1862"/>
      <w:bookmarkEnd w:id="1863"/>
      <w:bookmarkEnd w:id="1864"/>
      <w:bookmarkEnd w:id="1865"/>
      <w:bookmarkEnd w:id="1866"/>
      <w:bookmarkEnd w:id="1867"/>
      <w:bookmarkEnd w:id="1868"/>
      <w:bookmarkEnd w:id="1869"/>
      <w:bookmarkEnd w:id="1870"/>
      <w:bookmarkEnd w:id="1871"/>
      <w:bookmarkEnd w:id="1872"/>
    </w:p>
    <w:p w14:paraId="59FD6533" w14:textId="77777777" w:rsidR="006E79F0" w:rsidRPr="00384E92" w:rsidRDefault="006E79F0" w:rsidP="006E79F0">
      <w:pPr>
        <w:pStyle w:val="Heading6"/>
      </w:pPr>
      <w:bookmarkStart w:id="1873" w:name="_Toc96843427"/>
      <w:bookmarkStart w:id="1874" w:name="_Toc96844402"/>
      <w:bookmarkStart w:id="1875" w:name="_Toc100739975"/>
      <w:bookmarkStart w:id="1876" w:name="_Toc133408897"/>
      <w:bookmarkStart w:id="1877" w:name="_Toc160452746"/>
      <w:bookmarkStart w:id="1878" w:name="_Toc164869674"/>
      <w:bookmarkStart w:id="1879" w:name="_Toc175350660"/>
      <w:bookmarkStart w:id="1880" w:name="_Toc180146597"/>
      <w:bookmarkStart w:id="1881" w:name="_Toc180249095"/>
      <w:bookmarkStart w:id="1882" w:name="_Toc183379049"/>
      <w:bookmarkStart w:id="1883" w:name="_Toc185509481"/>
      <w:r w:rsidRPr="00384E92">
        <w:t>6.</w:t>
      </w:r>
      <w:r>
        <w:t>2.3.3.3</w:t>
      </w:r>
      <w:r w:rsidRPr="00384E92">
        <w:t>.1</w:t>
      </w:r>
      <w:r w:rsidRPr="00384E92">
        <w:tab/>
      </w:r>
      <w:r>
        <w:t>GET</w:t>
      </w:r>
      <w:bookmarkEnd w:id="1873"/>
      <w:bookmarkEnd w:id="1874"/>
      <w:bookmarkEnd w:id="1875"/>
      <w:bookmarkEnd w:id="1876"/>
      <w:bookmarkEnd w:id="1877"/>
      <w:bookmarkEnd w:id="1878"/>
      <w:bookmarkEnd w:id="1879"/>
      <w:bookmarkEnd w:id="1880"/>
      <w:bookmarkEnd w:id="1881"/>
      <w:bookmarkEnd w:id="1882"/>
      <w:bookmarkEnd w:id="1883"/>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1884" w:name="_Toc96843428"/>
      <w:bookmarkStart w:id="1885" w:name="_Toc96844403"/>
      <w:bookmarkStart w:id="1886" w:name="_Toc100739976"/>
      <w:bookmarkStart w:id="1887" w:name="_Toc133408898"/>
      <w:bookmarkStart w:id="1888" w:name="_Toc160452747"/>
      <w:bookmarkStart w:id="1889" w:name="_Toc164869675"/>
      <w:bookmarkStart w:id="1890" w:name="_Toc175350661"/>
      <w:bookmarkStart w:id="1891" w:name="_Toc180146598"/>
      <w:bookmarkStart w:id="1892" w:name="_Toc180249096"/>
      <w:bookmarkStart w:id="1893" w:name="_Toc183379050"/>
      <w:bookmarkStart w:id="1894" w:name="_Toc185509482"/>
      <w:r w:rsidRPr="00384E92">
        <w:t>6.</w:t>
      </w:r>
      <w:r>
        <w:t>2.3.3.3</w:t>
      </w:r>
      <w:r w:rsidRPr="00384E92">
        <w:t>.</w:t>
      </w:r>
      <w:r>
        <w:t>2</w:t>
      </w:r>
      <w:r w:rsidRPr="00384E92">
        <w:tab/>
      </w:r>
      <w:r>
        <w:t>PUT</w:t>
      </w:r>
      <w:bookmarkEnd w:id="1884"/>
      <w:bookmarkEnd w:id="1885"/>
      <w:bookmarkEnd w:id="1886"/>
      <w:bookmarkEnd w:id="1887"/>
      <w:bookmarkEnd w:id="1888"/>
      <w:bookmarkEnd w:id="1889"/>
      <w:bookmarkEnd w:id="1890"/>
      <w:bookmarkEnd w:id="1891"/>
      <w:bookmarkEnd w:id="1892"/>
      <w:bookmarkEnd w:id="1893"/>
      <w:bookmarkEnd w:id="1894"/>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1895" w:name="_Toc96843429"/>
      <w:bookmarkStart w:id="1896" w:name="_Toc96844404"/>
      <w:bookmarkStart w:id="1897" w:name="_Toc100739977"/>
      <w:bookmarkStart w:id="1898" w:name="_Toc133408899"/>
      <w:bookmarkStart w:id="1899" w:name="_Toc160452748"/>
      <w:bookmarkStart w:id="1900" w:name="_Toc164869676"/>
      <w:bookmarkStart w:id="1901" w:name="_Toc175350662"/>
      <w:bookmarkStart w:id="1902" w:name="_Toc180146599"/>
      <w:bookmarkStart w:id="1903" w:name="_Toc180249097"/>
      <w:bookmarkStart w:id="1904" w:name="_Toc183379051"/>
      <w:bookmarkStart w:id="1905" w:name="_Toc185509483"/>
      <w:r w:rsidRPr="00384E92">
        <w:t>6.</w:t>
      </w:r>
      <w:r>
        <w:t>2.3.3.3</w:t>
      </w:r>
      <w:r w:rsidRPr="00384E92">
        <w:t>.</w:t>
      </w:r>
      <w:r w:rsidR="00834BCA">
        <w:t>3</w:t>
      </w:r>
      <w:r w:rsidRPr="00384E92">
        <w:tab/>
      </w:r>
      <w:r>
        <w:t>DELETE</w:t>
      </w:r>
      <w:bookmarkEnd w:id="1895"/>
      <w:bookmarkEnd w:id="1896"/>
      <w:bookmarkEnd w:id="1897"/>
      <w:bookmarkEnd w:id="1898"/>
      <w:bookmarkEnd w:id="1899"/>
      <w:bookmarkEnd w:id="1900"/>
      <w:bookmarkEnd w:id="1901"/>
      <w:bookmarkEnd w:id="1902"/>
      <w:bookmarkEnd w:id="1903"/>
      <w:bookmarkEnd w:id="1904"/>
      <w:bookmarkEnd w:id="1905"/>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1906" w:name="_Toc96843430"/>
      <w:bookmarkStart w:id="1907" w:name="_Toc96844405"/>
      <w:bookmarkStart w:id="1908" w:name="_Toc100739978"/>
      <w:bookmarkStart w:id="1909" w:name="_Toc133408900"/>
      <w:bookmarkStart w:id="1910" w:name="_Toc160452749"/>
      <w:bookmarkStart w:id="1911" w:name="_Toc164869677"/>
      <w:bookmarkStart w:id="1912" w:name="_Toc175350663"/>
      <w:bookmarkStart w:id="1913" w:name="_Toc180146600"/>
      <w:bookmarkStart w:id="1914" w:name="_Toc180249098"/>
      <w:bookmarkStart w:id="1915" w:name="_Toc183379052"/>
      <w:bookmarkStart w:id="1916" w:name="_Toc185509484"/>
      <w:r>
        <w:t>6.2.3.3.4</w:t>
      </w:r>
      <w:r>
        <w:tab/>
        <w:t>Resource Custom Operations</w:t>
      </w:r>
      <w:bookmarkEnd w:id="1906"/>
      <w:bookmarkEnd w:id="1907"/>
      <w:bookmarkEnd w:id="1908"/>
      <w:bookmarkEnd w:id="1909"/>
      <w:bookmarkEnd w:id="1910"/>
      <w:bookmarkEnd w:id="1911"/>
      <w:bookmarkEnd w:id="1912"/>
      <w:bookmarkEnd w:id="1913"/>
      <w:bookmarkEnd w:id="1914"/>
      <w:bookmarkEnd w:id="1915"/>
      <w:bookmarkEnd w:id="1916"/>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1917" w:name="_Toc93679383"/>
      <w:bookmarkStart w:id="1918" w:name="_Toc96843431"/>
      <w:bookmarkStart w:id="1919" w:name="_Toc96844406"/>
      <w:bookmarkStart w:id="1920" w:name="_Toc100739979"/>
      <w:bookmarkStart w:id="1921" w:name="_Toc133408901"/>
      <w:bookmarkStart w:id="1922" w:name="_Toc160452750"/>
      <w:bookmarkStart w:id="1923" w:name="_Toc164869678"/>
      <w:bookmarkStart w:id="1924" w:name="_Toc175350664"/>
      <w:bookmarkStart w:id="1925" w:name="_Toc180146601"/>
      <w:bookmarkStart w:id="1926" w:name="_Toc180249099"/>
      <w:bookmarkStart w:id="1927" w:name="_Toc183379053"/>
      <w:bookmarkStart w:id="1928" w:name="_Toc185509485"/>
      <w:r>
        <w:t>6.2.4</w:t>
      </w:r>
      <w:r>
        <w:tab/>
      </w:r>
      <w:bookmarkEnd w:id="1917"/>
      <w:r>
        <w:t>Custom Operations without associated resources</w:t>
      </w:r>
      <w:bookmarkEnd w:id="1918"/>
      <w:bookmarkEnd w:id="1919"/>
      <w:bookmarkEnd w:id="1920"/>
      <w:bookmarkEnd w:id="1921"/>
      <w:bookmarkEnd w:id="1922"/>
      <w:bookmarkEnd w:id="1923"/>
      <w:bookmarkEnd w:id="1924"/>
      <w:bookmarkEnd w:id="1925"/>
      <w:bookmarkEnd w:id="1926"/>
      <w:bookmarkEnd w:id="1927"/>
      <w:bookmarkEnd w:id="1928"/>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1929" w:name="_Toc96843432"/>
      <w:bookmarkStart w:id="1930" w:name="_Toc96844407"/>
      <w:bookmarkStart w:id="1931" w:name="_Toc100739980"/>
      <w:bookmarkStart w:id="1932" w:name="_Toc133408902"/>
      <w:bookmarkStart w:id="1933" w:name="_Toc160452751"/>
      <w:bookmarkStart w:id="1934" w:name="_Toc164869679"/>
      <w:bookmarkStart w:id="1935" w:name="_Toc175350665"/>
      <w:bookmarkStart w:id="1936" w:name="_Toc180146602"/>
      <w:bookmarkStart w:id="1937" w:name="_Toc180249100"/>
      <w:bookmarkStart w:id="1938" w:name="_Toc183379054"/>
      <w:bookmarkStart w:id="1939" w:name="_Toc185509486"/>
      <w:r>
        <w:lastRenderedPageBreak/>
        <w:t>6.2.5</w:t>
      </w:r>
      <w:r>
        <w:tab/>
        <w:t>Notifications</w:t>
      </w:r>
      <w:bookmarkEnd w:id="1929"/>
      <w:bookmarkEnd w:id="1930"/>
      <w:bookmarkEnd w:id="1931"/>
      <w:bookmarkEnd w:id="1932"/>
      <w:bookmarkEnd w:id="1933"/>
      <w:bookmarkEnd w:id="1934"/>
      <w:bookmarkEnd w:id="1935"/>
      <w:bookmarkEnd w:id="1936"/>
      <w:bookmarkEnd w:id="1937"/>
      <w:bookmarkEnd w:id="1938"/>
      <w:bookmarkEnd w:id="1939"/>
    </w:p>
    <w:p w14:paraId="0ACAFFB9" w14:textId="77777777" w:rsidR="006E79F0" w:rsidRDefault="006E79F0" w:rsidP="006E79F0">
      <w:pPr>
        <w:pStyle w:val="Heading4"/>
      </w:pPr>
      <w:bookmarkStart w:id="1940" w:name="_Toc96843433"/>
      <w:bookmarkStart w:id="1941" w:name="_Toc96844408"/>
      <w:bookmarkStart w:id="1942" w:name="_Toc100739981"/>
      <w:bookmarkStart w:id="1943" w:name="_Toc133408903"/>
      <w:bookmarkStart w:id="1944" w:name="_Toc160452752"/>
      <w:bookmarkStart w:id="1945" w:name="_Toc164869680"/>
      <w:bookmarkStart w:id="1946" w:name="_Toc175350666"/>
      <w:bookmarkStart w:id="1947" w:name="_Toc180146603"/>
      <w:bookmarkStart w:id="1948" w:name="_Toc180249101"/>
      <w:bookmarkStart w:id="1949" w:name="_Toc183379055"/>
      <w:bookmarkStart w:id="1950" w:name="_Toc185509487"/>
      <w:r>
        <w:t>6.2.5.1</w:t>
      </w:r>
      <w:r>
        <w:tab/>
        <w:t>General</w:t>
      </w:r>
      <w:bookmarkEnd w:id="1940"/>
      <w:bookmarkEnd w:id="1941"/>
      <w:bookmarkEnd w:id="1942"/>
      <w:bookmarkEnd w:id="1943"/>
      <w:bookmarkEnd w:id="1944"/>
      <w:bookmarkEnd w:id="1945"/>
      <w:bookmarkEnd w:id="1946"/>
      <w:bookmarkEnd w:id="1947"/>
      <w:bookmarkEnd w:id="1948"/>
      <w:bookmarkEnd w:id="1949"/>
      <w:bookmarkEnd w:id="1950"/>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1951" w:name="_Toc96843434"/>
      <w:bookmarkStart w:id="1952" w:name="_Toc96844409"/>
      <w:bookmarkStart w:id="1953" w:name="_Toc100739982"/>
      <w:bookmarkStart w:id="1954" w:name="_Toc133408904"/>
      <w:bookmarkStart w:id="1955" w:name="_Toc160452753"/>
      <w:bookmarkStart w:id="1956" w:name="_Toc164869681"/>
      <w:bookmarkStart w:id="1957" w:name="_Toc175350667"/>
      <w:bookmarkStart w:id="1958" w:name="_Toc180146604"/>
      <w:bookmarkStart w:id="1959" w:name="_Toc180249102"/>
      <w:bookmarkStart w:id="1960" w:name="_Toc183379056"/>
      <w:bookmarkStart w:id="1961" w:name="_Toc185509488"/>
      <w:r w:rsidRPr="000C11A3">
        <w:rPr>
          <w:lang w:val="en-US"/>
        </w:rPr>
        <w:t>6.2.5.2</w:t>
      </w:r>
      <w:r w:rsidRPr="000C11A3">
        <w:rPr>
          <w:lang w:val="en-US"/>
        </w:rPr>
        <w:tab/>
        <w:t>Real-time UAV Status Notification</w:t>
      </w:r>
      <w:bookmarkEnd w:id="1951"/>
      <w:bookmarkEnd w:id="1952"/>
      <w:bookmarkEnd w:id="1953"/>
      <w:bookmarkEnd w:id="1954"/>
      <w:bookmarkEnd w:id="1955"/>
      <w:bookmarkEnd w:id="1956"/>
      <w:bookmarkEnd w:id="1957"/>
      <w:bookmarkEnd w:id="1958"/>
      <w:bookmarkEnd w:id="1959"/>
      <w:bookmarkEnd w:id="1960"/>
      <w:bookmarkEnd w:id="1961"/>
    </w:p>
    <w:p w14:paraId="118312CC" w14:textId="77777777" w:rsidR="006E79F0" w:rsidRPr="001E669E" w:rsidRDefault="006E79F0" w:rsidP="006E79F0">
      <w:pPr>
        <w:pStyle w:val="Heading5"/>
        <w:rPr>
          <w:noProof/>
          <w:lang w:val="en-US"/>
        </w:rPr>
      </w:pPr>
      <w:bookmarkStart w:id="1962" w:name="_Toc96843435"/>
      <w:bookmarkStart w:id="1963" w:name="_Toc96844410"/>
      <w:bookmarkStart w:id="1964" w:name="_Toc100739983"/>
      <w:bookmarkStart w:id="1965" w:name="_Toc133408905"/>
      <w:bookmarkStart w:id="1966" w:name="_Toc160452754"/>
      <w:bookmarkStart w:id="1967" w:name="_Toc164869682"/>
      <w:bookmarkStart w:id="1968" w:name="_Toc175350668"/>
      <w:bookmarkStart w:id="1969" w:name="_Toc180146605"/>
      <w:bookmarkStart w:id="1970" w:name="_Toc180249103"/>
      <w:bookmarkStart w:id="1971" w:name="_Toc183379057"/>
      <w:bookmarkStart w:id="1972" w:name="_Toc185509489"/>
      <w:r w:rsidRPr="001E669E">
        <w:rPr>
          <w:lang w:val="en-US"/>
        </w:rPr>
        <w:t>6.2.5.2</w:t>
      </w:r>
      <w:r w:rsidRPr="001E669E">
        <w:rPr>
          <w:noProof/>
          <w:lang w:val="en-US"/>
        </w:rPr>
        <w:t>.1</w:t>
      </w:r>
      <w:r w:rsidRPr="001E669E">
        <w:rPr>
          <w:noProof/>
          <w:lang w:val="en-US"/>
        </w:rPr>
        <w:tab/>
        <w:t>Description</w:t>
      </w:r>
      <w:bookmarkEnd w:id="1962"/>
      <w:bookmarkEnd w:id="1963"/>
      <w:bookmarkEnd w:id="1964"/>
      <w:bookmarkEnd w:id="1965"/>
      <w:bookmarkEnd w:id="1966"/>
      <w:bookmarkEnd w:id="1967"/>
      <w:bookmarkEnd w:id="1968"/>
      <w:bookmarkEnd w:id="1969"/>
      <w:bookmarkEnd w:id="1970"/>
      <w:bookmarkEnd w:id="1971"/>
      <w:bookmarkEnd w:id="1972"/>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1973" w:name="_Toc96843436"/>
      <w:bookmarkStart w:id="1974" w:name="_Toc96844411"/>
      <w:bookmarkStart w:id="1975" w:name="_Toc100739984"/>
      <w:bookmarkStart w:id="1976" w:name="_Toc133408906"/>
      <w:bookmarkStart w:id="1977" w:name="_Toc160452755"/>
      <w:bookmarkStart w:id="1978" w:name="_Toc164869683"/>
      <w:bookmarkStart w:id="1979" w:name="_Toc175350669"/>
      <w:bookmarkStart w:id="1980" w:name="_Toc180146606"/>
      <w:bookmarkStart w:id="1981" w:name="_Toc180249104"/>
      <w:bookmarkStart w:id="1982" w:name="_Toc183379058"/>
      <w:bookmarkStart w:id="1983" w:name="_Toc185509490"/>
      <w:r>
        <w:t>6.2.5.2</w:t>
      </w:r>
      <w:r>
        <w:rPr>
          <w:noProof/>
        </w:rPr>
        <w:t>.2</w:t>
      </w:r>
      <w:r>
        <w:rPr>
          <w:noProof/>
        </w:rPr>
        <w:tab/>
        <w:t>Target URI</w:t>
      </w:r>
      <w:bookmarkEnd w:id="1973"/>
      <w:bookmarkEnd w:id="1974"/>
      <w:bookmarkEnd w:id="1975"/>
      <w:bookmarkEnd w:id="1976"/>
      <w:bookmarkEnd w:id="1977"/>
      <w:bookmarkEnd w:id="1978"/>
      <w:bookmarkEnd w:id="1979"/>
      <w:bookmarkEnd w:id="1980"/>
      <w:bookmarkEnd w:id="1981"/>
      <w:bookmarkEnd w:id="1982"/>
      <w:bookmarkEnd w:id="1983"/>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1984" w:name="_Toc96843437"/>
      <w:bookmarkStart w:id="1985" w:name="_Toc96844412"/>
      <w:bookmarkStart w:id="1986" w:name="_Toc100739985"/>
      <w:bookmarkStart w:id="1987" w:name="_Toc133408907"/>
      <w:bookmarkStart w:id="1988" w:name="_Toc160452756"/>
      <w:bookmarkStart w:id="1989" w:name="_Toc164869684"/>
      <w:bookmarkStart w:id="1990" w:name="_Toc175350670"/>
      <w:bookmarkStart w:id="1991" w:name="_Toc180146607"/>
      <w:bookmarkStart w:id="1992" w:name="_Toc180249105"/>
      <w:bookmarkStart w:id="1993" w:name="_Toc183379059"/>
      <w:bookmarkStart w:id="1994" w:name="_Toc185509491"/>
      <w:r>
        <w:t>6.2.5.2</w:t>
      </w:r>
      <w:r>
        <w:rPr>
          <w:noProof/>
        </w:rPr>
        <w:t>.3</w:t>
      </w:r>
      <w:r>
        <w:rPr>
          <w:noProof/>
        </w:rPr>
        <w:tab/>
        <w:t>Standard Methods</w:t>
      </w:r>
      <w:bookmarkEnd w:id="1984"/>
      <w:bookmarkEnd w:id="1985"/>
      <w:bookmarkEnd w:id="1986"/>
      <w:bookmarkEnd w:id="1987"/>
      <w:bookmarkEnd w:id="1988"/>
      <w:bookmarkEnd w:id="1989"/>
      <w:bookmarkEnd w:id="1990"/>
      <w:bookmarkEnd w:id="1991"/>
      <w:bookmarkEnd w:id="1992"/>
      <w:bookmarkEnd w:id="1993"/>
      <w:bookmarkEnd w:id="1994"/>
    </w:p>
    <w:p w14:paraId="537E1548" w14:textId="77777777" w:rsidR="006E79F0" w:rsidRDefault="006E79F0" w:rsidP="006E79F0">
      <w:pPr>
        <w:pStyle w:val="Heading6"/>
        <w:rPr>
          <w:noProof/>
        </w:rPr>
      </w:pPr>
      <w:bookmarkStart w:id="1995" w:name="_Toc96843438"/>
      <w:bookmarkStart w:id="1996" w:name="_Toc96844413"/>
      <w:bookmarkStart w:id="1997" w:name="_Toc100739986"/>
      <w:bookmarkStart w:id="1998" w:name="_Toc133408908"/>
      <w:bookmarkStart w:id="1999" w:name="_Toc160452757"/>
      <w:bookmarkStart w:id="2000" w:name="_Toc164869685"/>
      <w:bookmarkStart w:id="2001" w:name="_Toc175350671"/>
      <w:bookmarkStart w:id="2002" w:name="_Toc180146608"/>
      <w:bookmarkStart w:id="2003" w:name="_Toc180249106"/>
      <w:bookmarkStart w:id="2004" w:name="_Toc183379060"/>
      <w:bookmarkStart w:id="2005" w:name="_Toc185509492"/>
      <w:r>
        <w:t>6.2.5.2.3</w:t>
      </w:r>
      <w:r>
        <w:rPr>
          <w:noProof/>
        </w:rPr>
        <w:t>.1</w:t>
      </w:r>
      <w:r>
        <w:rPr>
          <w:noProof/>
        </w:rPr>
        <w:tab/>
        <w:t>POST</w:t>
      </w:r>
      <w:bookmarkEnd w:id="1995"/>
      <w:bookmarkEnd w:id="1996"/>
      <w:bookmarkEnd w:id="1997"/>
      <w:bookmarkEnd w:id="1998"/>
      <w:bookmarkEnd w:id="1999"/>
      <w:bookmarkEnd w:id="2000"/>
      <w:bookmarkEnd w:id="2001"/>
      <w:bookmarkEnd w:id="2002"/>
      <w:bookmarkEnd w:id="2003"/>
      <w:bookmarkEnd w:id="2004"/>
      <w:bookmarkEnd w:id="2005"/>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006" w:name="_Toc96843439"/>
      <w:bookmarkStart w:id="2007" w:name="_Toc96844414"/>
      <w:bookmarkStart w:id="2008" w:name="_Toc100739987"/>
      <w:bookmarkStart w:id="2009" w:name="_Toc133408909"/>
      <w:bookmarkStart w:id="2010" w:name="_Toc160452758"/>
      <w:bookmarkStart w:id="2011" w:name="_Toc164869686"/>
      <w:bookmarkStart w:id="2012" w:name="_Toc175350672"/>
      <w:bookmarkStart w:id="2013" w:name="_Toc180146609"/>
      <w:bookmarkStart w:id="2014" w:name="_Toc180249107"/>
      <w:bookmarkStart w:id="2015" w:name="_Toc183379061"/>
      <w:bookmarkStart w:id="2016" w:name="_Toc67903500"/>
      <w:bookmarkStart w:id="2017" w:name="_Toc185509493"/>
      <w:r>
        <w:t>6.2.6</w:t>
      </w:r>
      <w:r>
        <w:tab/>
        <w:t>Data Model</w:t>
      </w:r>
      <w:bookmarkEnd w:id="2006"/>
      <w:bookmarkEnd w:id="2007"/>
      <w:bookmarkEnd w:id="2008"/>
      <w:bookmarkEnd w:id="2009"/>
      <w:bookmarkEnd w:id="2010"/>
      <w:bookmarkEnd w:id="2011"/>
      <w:bookmarkEnd w:id="2012"/>
      <w:bookmarkEnd w:id="2013"/>
      <w:bookmarkEnd w:id="2014"/>
      <w:bookmarkEnd w:id="2015"/>
      <w:bookmarkEnd w:id="2017"/>
    </w:p>
    <w:p w14:paraId="055DE2EF" w14:textId="77777777" w:rsidR="006E79F0" w:rsidRDefault="006E79F0" w:rsidP="006E79F0">
      <w:pPr>
        <w:pStyle w:val="Heading4"/>
      </w:pPr>
      <w:bookmarkStart w:id="2018" w:name="_Toc96843440"/>
      <w:bookmarkStart w:id="2019" w:name="_Toc96844415"/>
      <w:bookmarkStart w:id="2020" w:name="_Toc100739988"/>
      <w:bookmarkStart w:id="2021" w:name="_Toc133408910"/>
      <w:bookmarkStart w:id="2022" w:name="_Toc160452759"/>
      <w:bookmarkStart w:id="2023" w:name="_Toc164869687"/>
      <w:bookmarkStart w:id="2024" w:name="_Toc175350673"/>
      <w:bookmarkStart w:id="2025" w:name="_Toc180146610"/>
      <w:bookmarkStart w:id="2026" w:name="_Toc180249108"/>
      <w:bookmarkStart w:id="2027" w:name="_Toc183379062"/>
      <w:bookmarkStart w:id="2028" w:name="_Toc185509494"/>
      <w:r>
        <w:t>6.2.6.1</w:t>
      </w:r>
      <w:r>
        <w:tab/>
        <w:t>General</w:t>
      </w:r>
      <w:bookmarkEnd w:id="2018"/>
      <w:bookmarkEnd w:id="2019"/>
      <w:bookmarkEnd w:id="2020"/>
      <w:bookmarkEnd w:id="2021"/>
      <w:bookmarkEnd w:id="2022"/>
      <w:bookmarkEnd w:id="2023"/>
      <w:bookmarkEnd w:id="2024"/>
      <w:bookmarkEnd w:id="2025"/>
      <w:bookmarkEnd w:id="2026"/>
      <w:bookmarkEnd w:id="2027"/>
      <w:bookmarkEnd w:id="2028"/>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029" w:name="_Toc96843441"/>
      <w:bookmarkStart w:id="2030" w:name="_Toc96844416"/>
      <w:bookmarkStart w:id="2031" w:name="_Toc100739989"/>
      <w:bookmarkStart w:id="2032" w:name="_Toc133408911"/>
      <w:bookmarkStart w:id="2033" w:name="_Toc160452760"/>
      <w:bookmarkStart w:id="2034" w:name="_Toc164869688"/>
      <w:bookmarkStart w:id="2035" w:name="_Toc175350674"/>
      <w:bookmarkStart w:id="2036" w:name="_Toc180146611"/>
      <w:bookmarkStart w:id="2037" w:name="_Toc180249109"/>
      <w:bookmarkStart w:id="2038" w:name="_Toc183379063"/>
      <w:bookmarkStart w:id="2039" w:name="_Toc185509495"/>
      <w:r>
        <w:rPr>
          <w:lang w:val="en-US"/>
        </w:rPr>
        <w:t>6.2.6.2</w:t>
      </w:r>
      <w:r>
        <w:rPr>
          <w:lang w:val="en-US"/>
        </w:rPr>
        <w:tab/>
        <w:t>Structured data types</w:t>
      </w:r>
      <w:bookmarkEnd w:id="2029"/>
      <w:bookmarkEnd w:id="2030"/>
      <w:bookmarkEnd w:id="2031"/>
      <w:bookmarkEnd w:id="2032"/>
      <w:bookmarkEnd w:id="2033"/>
      <w:bookmarkEnd w:id="2034"/>
      <w:bookmarkEnd w:id="2035"/>
      <w:bookmarkEnd w:id="2036"/>
      <w:bookmarkEnd w:id="2037"/>
      <w:bookmarkEnd w:id="2038"/>
      <w:bookmarkEnd w:id="2039"/>
    </w:p>
    <w:p w14:paraId="366A04F9" w14:textId="77777777" w:rsidR="006E79F0" w:rsidRDefault="006E79F0" w:rsidP="006E79F0">
      <w:pPr>
        <w:pStyle w:val="Heading5"/>
      </w:pPr>
      <w:bookmarkStart w:id="2040" w:name="_Toc96843442"/>
      <w:bookmarkStart w:id="2041" w:name="_Toc96844417"/>
      <w:bookmarkStart w:id="2042" w:name="_Toc100739990"/>
      <w:bookmarkStart w:id="2043" w:name="_Toc133408912"/>
      <w:bookmarkStart w:id="2044" w:name="_Toc160452761"/>
      <w:bookmarkStart w:id="2045" w:name="_Toc164869689"/>
      <w:bookmarkStart w:id="2046" w:name="_Toc175350675"/>
      <w:bookmarkStart w:id="2047" w:name="_Toc180146612"/>
      <w:bookmarkStart w:id="2048" w:name="_Toc180249110"/>
      <w:bookmarkStart w:id="2049" w:name="_Toc183379064"/>
      <w:bookmarkStart w:id="2050" w:name="_Toc185509496"/>
      <w:r>
        <w:t>6.2.6.2.1</w:t>
      </w:r>
      <w:r>
        <w:tab/>
        <w:t>Introduction</w:t>
      </w:r>
      <w:bookmarkEnd w:id="2040"/>
      <w:bookmarkEnd w:id="2041"/>
      <w:bookmarkEnd w:id="2042"/>
      <w:bookmarkEnd w:id="2043"/>
      <w:bookmarkEnd w:id="2044"/>
      <w:bookmarkEnd w:id="2045"/>
      <w:bookmarkEnd w:id="2046"/>
      <w:bookmarkEnd w:id="2047"/>
      <w:bookmarkEnd w:id="2048"/>
      <w:bookmarkEnd w:id="2049"/>
      <w:bookmarkEnd w:id="2050"/>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051" w:name="_Toc96843443"/>
      <w:bookmarkStart w:id="2052" w:name="_Toc96844418"/>
      <w:bookmarkStart w:id="2053" w:name="_Toc100739991"/>
      <w:bookmarkStart w:id="2054" w:name="_Toc133408913"/>
      <w:bookmarkStart w:id="2055" w:name="_Toc160452762"/>
      <w:bookmarkStart w:id="2056" w:name="_Toc164869690"/>
      <w:bookmarkStart w:id="2057" w:name="_Toc175350676"/>
      <w:bookmarkStart w:id="2058" w:name="_Toc180146613"/>
      <w:bookmarkStart w:id="2059" w:name="_Toc180249111"/>
      <w:bookmarkStart w:id="2060" w:name="_Toc183379065"/>
      <w:bookmarkStart w:id="2061" w:name="_Toc185509497"/>
      <w:r>
        <w:t>6.2.6.2.2</w:t>
      </w:r>
      <w:r>
        <w:tab/>
        <w:t xml:space="preserve">Type: </w:t>
      </w:r>
      <w:r w:rsidRPr="00EF4E66">
        <w:t>RTUavStatusSubsc</w:t>
      </w:r>
      <w:bookmarkEnd w:id="2051"/>
      <w:bookmarkEnd w:id="2052"/>
      <w:bookmarkEnd w:id="2053"/>
      <w:bookmarkEnd w:id="2054"/>
      <w:bookmarkEnd w:id="2055"/>
      <w:bookmarkEnd w:id="2056"/>
      <w:bookmarkEnd w:id="2057"/>
      <w:bookmarkEnd w:id="2058"/>
      <w:bookmarkEnd w:id="2059"/>
      <w:bookmarkEnd w:id="2060"/>
      <w:bookmarkEnd w:id="2061"/>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062" w:name="_Toc96843444"/>
      <w:bookmarkStart w:id="2063" w:name="_Toc96844419"/>
      <w:bookmarkStart w:id="2064" w:name="_Toc100739992"/>
      <w:bookmarkStart w:id="2065" w:name="_Toc133408914"/>
      <w:bookmarkStart w:id="2066" w:name="_Toc160452763"/>
      <w:bookmarkStart w:id="2067" w:name="_Toc164869691"/>
      <w:bookmarkStart w:id="2068" w:name="_Toc175350677"/>
      <w:bookmarkStart w:id="2069" w:name="_Toc180146614"/>
      <w:bookmarkStart w:id="2070" w:name="_Toc180249112"/>
      <w:bookmarkStart w:id="2071" w:name="_Toc183379066"/>
      <w:bookmarkStart w:id="2072" w:name="_Toc185509498"/>
      <w:r>
        <w:t>6.2.6.2.3</w:t>
      </w:r>
      <w:r>
        <w:tab/>
        <w:t xml:space="preserve">Type: </w:t>
      </w:r>
      <w:r w:rsidRPr="00140596">
        <w:t>RTUavStatusNotif</w:t>
      </w:r>
      <w:bookmarkEnd w:id="2062"/>
      <w:bookmarkEnd w:id="2063"/>
      <w:bookmarkEnd w:id="2064"/>
      <w:bookmarkEnd w:id="2065"/>
      <w:bookmarkEnd w:id="2066"/>
      <w:bookmarkEnd w:id="2067"/>
      <w:bookmarkEnd w:id="2068"/>
      <w:bookmarkEnd w:id="2069"/>
      <w:bookmarkEnd w:id="2070"/>
      <w:bookmarkEnd w:id="2071"/>
      <w:bookmarkEnd w:id="2072"/>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073" w:name="_Toc96843445"/>
      <w:bookmarkStart w:id="2074" w:name="_Toc96844420"/>
      <w:bookmarkStart w:id="2075" w:name="_Toc100739993"/>
      <w:bookmarkStart w:id="2076" w:name="_Toc133408915"/>
      <w:bookmarkStart w:id="2077" w:name="_Toc160452764"/>
      <w:bookmarkStart w:id="2078" w:name="_Toc164869692"/>
      <w:bookmarkStart w:id="2079" w:name="_Toc175350678"/>
      <w:bookmarkStart w:id="2080" w:name="_Toc180146615"/>
      <w:bookmarkStart w:id="2081" w:name="_Toc180249113"/>
      <w:bookmarkStart w:id="2082" w:name="_Toc183379067"/>
      <w:bookmarkStart w:id="2083" w:name="_Toc185509499"/>
      <w:r>
        <w:lastRenderedPageBreak/>
        <w:t>6.2.6.2.4</w:t>
      </w:r>
      <w:r>
        <w:tab/>
        <w:t>Type: RTUavStatus</w:t>
      </w:r>
      <w:bookmarkEnd w:id="2073"/>
      <w:bookmarkEnd w:id="2074"/>
      <w:bookmarkEnd w:id="2075"/>
      <w:bookmarkEnd w:id="2076"/>
      <w:bookmarkEnd w:id="2077"/>
      <w:bookmarkEnd w:id="2078"/>
      <w:bookmarkEnd w:id="2079"/>
      <w:bookmarkEnd w:id="2080"/>
      <w:bookmarkEnd w:id="2081"/>
      <w:bookmarkEnd w:id="2082"/>
      <w:bookmarkEnd w:id="2083"/>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084" w:name="_Toc96843446"/>
      <w:bookmarkStart w:id="2085" w:name="_Toc96844421"/>
      <w:bookmarkStart w:id="2086" w:name="_Toc100739994"/>
      <w:bookmarkStart w:id="2087" w:name="_Toc133408916"/>
      <w:bookmarkStart w:id="2088" w:name="_Toc160452765"/>
      <w:bookmarkStart w:id="2089" w:name="_Toc164869693"/>
      <w:bookmarkStart w:id="2090" w:name="_Toc175350679"/>
      <w:bookmarkStart w:id="2091" w:name="_Toc180146616"/>
      <w:bookmarkStart w:id="2092" w:name="_Toc180249114"/>
      <w:bookmarkStart w:id="2093" w:name="_Toc183379068"/>
      <w:bookmarkStart w:id="2094" w:name="_Toc185509500"/>
      <w:r>
        <w:t>6.2.6.2.5</w:t>
      </w:r>
      <w:r>
        <w:tab/>
        <w:t>Type: UavNetConnStatus</w:t>
      </w:r>
      <w:bookmarkEnd w:id="2084"/>
      <w:bookmarkEnd w:id="2085"/>
      <w:bookmarkEnd w:id="2086"/>
      <w:bookmarkEnd w:id="2087"/>
      <w:bookmarkEnd w:id="2088"/>
      <w:bookmarkEnd w:id="2089"/>
      <w:bookmarkEnd w:id="2090"/>
      <w:bookmarkEnd w:id="2091"/>
      <w:bookmarkEnd w:id="2092"/>
      <w:bookmarkEnd w:id="2093"/>
      <w:bookmarkEnd w:id="2094"/>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095" w:name="_Toc96843447"/>
      <w:bookmarkStart w:id="2096" w:name="_Toc96844422"/>
      <w:bookmarkStart w:id="2097" w:name="_Toc100739995"/>
      <w:bookmarkStart w:id="2098" w:name="_Toc133408917"/>
      <w:bookmarkStart w:id="2099" w:name="_Toc160452766"/>
      <w:bookmarkStart w:id="2100" w:name="_Toc164869694"/>
      <w:bookmarkStart w:id="2101" w:name="_Toc175350680"/>
      <w:bookmarkStart w:id="2102" w:name="_Toc180146617"/>
      <w:bookmarkStart w:id="2103" w:name="_Toc180249115"/>
      <w:bookmarkStart w:id="2104" w:name="_Toc183379069"/>
      <w:bookmarkStart w:id="2105" w:name="_Toc185509501"/>
      <w:r>
        <w:rPr>
          <w:lang w:val="en-US"/>
        </w:rPr>
        <w:t>6.2.6.3</w:t>
      </w:r>
      <w:r>
        <w:rPr>
          <w:lang w:val="en-US"/>
        </w:rPr>
        <w:tab/>
        <w:t>Simple data types and enumerations</w:t>
      </w:r>
      <w:bookmarkEnd w:id="2095"/>
      <w:bookmarkEnd w:id="2096"/>
      <w:bookmarkEnd w:id="2097"/>
      <w:bookmarkEnd w:id="2098"/>
      <w:bookmarkEnd w:id="2099"/>
      <w:bookmarkEnd w:id="2100"/>
      <w:bookmarkEnd w:id="2101"/>
      <w:bookmarkEnd w:id="2102"/>
      <w:bookmarkEnd w:id="2103"/>
      <w:bookmarkEnd w:id="2104"/>
      <w:bookmarkEnd w:id="2105"/>
    </w:p>
    <w:p w14:paraId="58F10C80" w14:textId="77777777" w:rsidR="006E79F0" w:rsidRDefault="006E79F0" w:rsidP="006E79F0">
      <w:pPr>
        <w:pStyle w:val="Heading5"/>
      </w:pPr>
      <w:bookmarkStart w:id="2106" w:name="_Toc96843448"/>
      <w:bookmarkStart w:id="2107" w:name="_Toc96844423"/>
      <w:bookmarkStart w:id="2108" w:name="_Toc100739996"/>
      <w:bookmarkStart w:id="2109" w:name="_Toc133408918"/>
      <w:bookmarkStart w:id="2110" w:name="_Toc160452767"/>
      <w:bookmarkStart w:id="2111" w:name="_Toc164869695"/>
      <w:bookmarkStart w:id="2112" w:name="_Toc175350681"/>
      <w:bookmarkStart w:id="2113" w:name="_Toc180146618"/>
      <w:bookmarkStart w:id="2114" w:name="_Toc180249116"/>
      <w:bookmarkStart w:id="2115" w:name="_Toc183379070"/>
      <w:bookmarkStart w:id="2116" w:name="_Toc185509502"/>
      <w:r>
        <w:t>6.2.6.3.1</w:t>
      </w:r>
      <w:r>
        <w:tab/>
        <w:t>Introduction</w:t>
      </w:r>
      <w:bookmarkEnd w:id="2106"/>
      <w:bookmarkEnd w:id="2107"/>
      <w:bookmarkEnd w:id="2108"/>
      <w:bookmarkEnd w:id="2109"/>
      <w:bookmarkEnd w:id="2110"/>
      <w:bookmarkEnd w:id="2111"/>
      <w:bookmarkEnd w:id="2112"/>
      <w:bookmarkEnd w:id="2113"/>
      <w:bookmarkEnd w:id="2114"/>
      <w:bookmarkEnd w:id="2115"/>
      <w:bookmarkEnd w:id="2116"/>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117" w:name="_Toc96843449"/>
      <w:bookmarkStart w:id="2118" w:name="_Toc96844424"/>
      <w:bookmarkStart w:id="2119" w:name="_Toc100739997"/>
      <w:bookmarkStart w:id="2120" w:name="_Toc133408919"/>
      <w:bookmarkStart w:id="2121" w:name="_Toc160452768"/>
      <w:bookmarkStart w:id="2122" w:name="_Toc164869696"/>
      <w:bookmarkStart w:id="2123" w:name="_Toc175350682"/>
      <w:bookmarkStart w:id="2124" w:name="_Toc180146619"/>
      <w:bookmarkStart w:id="2125" w:name="_Toc180249117"/>
      <w:bookmarkStart w:id="2126" w:name="_Toc183379071"/>
      <w:bookmarkStart w:id="2127" w:name="_Toc185509503"/>
      <w:r>
        <w:t>6.2.6.3.2</w:t>
      </w:r>
      <w:r>
        <w:tab/>
        <w:t>Simple data types</w:t>
      </w:r>
      <w:bookmarkEnd w:id="2117"/>
      <w:bookmarkEnd w:id="2118"/>
      <w:bookmarkEnd w:id="2119"/>
      <w:bookmarkEnd w:id="2120"/>
      <w:bookmarkEnd w:id="2121"/>
      <w:bookmarkEnd w:id="2122"/>
      <w:bookmarkEnd w:id="2123"/>
      <w:bookmarkEnd w:id="2124"/>
      <w:bookmarkEnd w:id="2125"/>
      <w:bookmarkEnd w:id="2126"/>
      <w:bookmarkEnd w:id="2127"/>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128" w:name="_Toc96843450"/>
      <w:bookmarkStart w:id="2129" w:name="_Toc96844425"/>
      <w:bookmarkStart w:id="2130" w:name="_Toc100739998"/>
      <w:bookmarkStart w:id="2131" w:name="_Toc133408920"/>
      <w:bookmarkStart w:id="2132" w:name="_Toc160452769"/>
      <w:bookmarkStart w:id="2133" w:name="_Toc164869697"/>
      <w:bookmarkStart w:id="2134" w:name="_Toc175350683"/>
      <w:bookmarkStart w:id="2135" w:name="_Toc180146620"/>
      <w:bookmarkStart w:id="2136" w:name="_Toc180249118"/>
      <w:bookmarkStart w:id="2137" w:name="_Toc183379072"/>
      <w:bookmarkStart w:id="2138" w:name="_Toc185509504"/>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128"/>
      <w:bookmarkEnd w:id="2129"/>
      <w:bookmarkEnd w:id="2130"/>
      <w:bookmarkEnd w:id="2131"/>
      <w:bookmarkEnd w:id="2132"/>
      <w:bookmarkEnd w:id="2133"/>
      <w:bookmarkEnd w:id="2134"/>
      <w:bookmarkEnd w:id="2135"/>
      <w:bookmarkEnd w:id="2136"/>
      <w:bookmarkEnd w:id="2137"/>
      <w:bookmarkEnd w:id="2138"/>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139" w:name="_Toc96843451"/>
      <w:bookmarkStart w:id="2140" w:name="_Toc96844426"/>
      <w:bookmarkStart w:id="2141" w:name="_Toc100739999"/>
      <w:bookmarkStart w:id="2142" w:name="_Toc133408921"/>
      <w:bookmarkStart w:id="2143" w:name="_Toc160452770"/>
      <w:bookmarkStart w:id="2144" w:name="_Toc164869698"/>
      <w:bookmarkStart w:id="2145" w:name="_Toc175350684"/>
      <w:bookmarkStart w:id="2146" w:name="_Toc180146621"/>
      <w:bookmarkStart w:id="2147" w:name="_Toc180249119"/>
      <w:bookmarkStart w:id="2148" w:name="_Toc183379073"/>
      <w:bookmarkStart w:id="2149" w:name="_Toc185509505"/>
      <w:r>
        <w:lastRenderedPageBreak/>
        <w:t>6.2.6.5</w:t>
      </w:r>
      <w:r>
        <w:tab/>
        <w:t>Binary data</w:t>
      </w:r>
      <w:bookmarkEnd w:id="2139"/>
      <w:bookmarkEnd w:id="2140"/>
      <w:bookmarkEnd w:id="2141"/>
      <w:bookmarkEnd w:id="2142"/>
      <w:bookmarkEnd w:id="2143"/>
      <w:bookmarkEnd w:id="2144"/>
      <w:bookmarkEnd w:id="2145"/>
      <w:bookmarkEnd w:id="2146"/>
      <w:bookmarkEnd w:id="2147"/>
      <w:bookmarkEnd w:id="2148"/>
      <w:bookmarkEnd w:id="2149"/>
    </w:p>
    <w:p w14:paraId="45B527F8" w14:textId="77777777" w:rsidR="006E79F0" w:rsidRDefault="006E79F0" w:rsidP="006E79F0">
      <w:pPr>
        <w:pStyle w:val="Heading5"/>
      </w:pPr>
      <w:bookmarkStart w:id="2150" w:name="_Toc96843452"/>
      <w:bookmarkStart w:id="2151" w:name="_Toc96844427"/>
      <w:bookmarkStart w:id="2152" w:name="_Toc100740000"/>
      <w:bookmarkStart w:id="2153" w:name="_Toc133408922"/>
      <w:bookmarkStart w:id="2154" w:name="_Toc160452771"/>
      <w:bookmarkStart w:id="2155" w:name="_Toc164869699"/>
      <w:bookmarkStart w:id="2156" w:name="_Toc175350685"/>
      <w:bookmarkStart w:id="2157" w:name="_Toc180146622"/>
      <w:bookmarkStart w:id="2158" w:name="_Toc180249120"/>
      <w:bookmarkStart w:id="2159" w:name="_Toc183379074"/>
      <w:bookmarkStart w:id="2160" w:name="_Toc185509506"/>
      <w:r>
        <w:t>6.2.6.5.1</w:t>
      </w:r>
      <w:r>
        <w:tab/>
        <w:t>Binary Data Types</w:t>
      </w:r>
      <w:bookmarkEnd w:id="2150"/>
      <w:bookmarkEnd w:id="2151"/>
      <w:bookmarkEnd w:id="2152"/>
      <w:bookmarkEnd w:id="2153"/>
      <w:bookmarkEnd w:id="2154"/>
      <w:bookmarkEnd w:id="2155"/>
      <w:bookmarkEnd w:id="2156"/>
      <w:bookmarkEnd w:id="2157"/>
      <w:bookmarkEnd w:id="2158"/>
      <w:bookmarkEnd w:id="2159"/>
      <w:bookmarkEnd w:id="2160"/>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161" w:name="_Toc96843453"/>
      <w:bookmarkStart w:id="2162" w:name="_Toc96844428"/>
      <w:bookmarkStart w:id="2163" w:name="_Toc100740001"/>
      <w:bookmarkStart w:id="2164" w:name="_Toc133408923"/>
      <w:bookmarkStart w:id="2165" w:name="_Toc160452772"/>
      <w:bookmarkStart w:id="2166" w:name="_Toc164869700"/>
      <w:bookmarkStart w:id="2167" w:name="_Toc175350686"/>
      <w:bookmarkStart w:id="2168" w:name="_Toc180146623"/>
      <w:bookmarkStart w:id="2169" w:name="_Toc180249121"/>
      <w:bookmarkStart w:id="2170" w:name="_Toc183379075"/>
      <w:bookmarkStart w:id="2171" w:name="_Toc185509507"/>
      <w:bookmarkEnd w:id="2016"/>
      <w:r>
        <w:t>6.2.7</w:t>
      </w:r>
      <w:r>
        <w:tab/>
        <w:t>Error Handling</w:t>
      </w:r>
      <w:bookmarkEnd w:id="2161"/>
      <w:bookmarkEnd w:id="2162"/>
      <w:bookmarkEnd w:id="2163"/>
      <w:bookmarkEnd w:id="2164"/>
      <w:bookmarkEnd w:id="2165"/>
      <w:bookmarkEnd w:id="2166"/>
      <w:bookmarkEnd w:id="2167"/>
      <w:bookmarkEnd w:id="2168"/>
      <w:bookmarkEnd w:id="2169"/>
      <w:bookmarkEnd w:id="2170"/>
      <w:bookmarkEnd w:id="2171"/>
    </w:p>
    <w:p w14:paraId="48076109" w14:textId="77777777" w:rsidR="00BF43DB" w:rsidRDefault="00BF43DB" w:rsidP="00BF43DB">
      <w:pPr>
        <w:pStyle w:val="Heading4"/>
      </w:pPr>
      <w:bookmarkStart w:id="2172" w:name="_Toc96843454"/>
      <w:bookmarkStart w:id="2173" w:name="_Toc96844429"/>
      <w:bookmarkStart w:id="2174" w:name="_Toc100740002"/>
      <w:bookmarkStart w:id="2175" w:name="_Toc133408924"/>
      <w:bookmarkStart w:id="2176" w:name="_Toc160452773"/>
      <w:bookmarkStart w:id="2177" w:name="_Toc164869701"/>
      <w:bookmarkStart w:id="2178" w:name="_Toc175350687"/>
      <w:bookmarkStart w:id="2179" w:name="_Toc180146624"/>
      <w:bookmarkStart w:id="2180" w:name="_Toc180249122"/>
      <w:bookmarkStart w:id="2181" w:name="_Toc183379076"/>
      <w:bookmarkStart w:id="2182" w:name="_Toc185509508"/>
      <w:r>
        <w:t>6.2.7.1</w:t>
      </w:r>
      <w:r>
        <w:tab/>
        <w:t>General</w:t>
      </w:r>
      <w:bookmarkEnd w:id="2172"/>
      <w:bookmarkEnd w:id="2173"/>
      <w:bookmarkEnd w:id="2174"/>
      <w:bookmarkEnd w:id="2175"/>
      <w:bookmarkEnd w:id="2176"/>
      <w:bookmarkEnd w:id="2177"/>
      <w:bookmarkEnd w:id="2178"/>
      <w:bookmarkEnd w:id="2179"/>
      <w:bookmarkEnd w:id="2180"/>
      <w:bookmarkEnd w:id="2181"/>
      <w:bookmarkEnd w:id="2182"/>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183" w:name="_Toc96843455"/>
      <w:bookmarkStart w:id="2184" w:name="_Toc96844430"/>
      <w:bookmarkStart w:id="2185" w:name="_Toc100740003"/>
      <w:bookmarkStart w:id="2186" w:name="_Toc133408925"/>
      <w:bookmarkStart w:id="2187" w:name="_Toc160452774"/>
      <w:bookmarkStart w:id="2188" w:name="_Toc164869702"/>
      <w:bookmarkStart w:id="2189" w:name="_Toc175350688"/>
      <w:bookmarkStart w:id="2190" w:name="_Toc180146625"/>
      <w:bookmarkStart w:id="2191" w:name="_Toc180249123"/>
      <w:bookmarkStart w:id="2192" w:name="_Toc183379077"/>
      <w:bookmarkStart w:id="2193" w:name="_Toc185509509"/>
      <w:r>
        <w:t>6.2.7.2</w:t>
      </w:r>
      <w:r>
        <w:tab/>
        <w:t>Protocol Errors</w:t>
      </w:r>
      <w:bookmarkEnd w:id="2183"/>
      <w:bookmarkEnd w:id="2184"/>
      <w:bookmarkEnd w:id="2185"/>
      <w:bookmarkEnd w:id="2186"/>
      <w:bookmarkEnd w:id="2187"/>
      <w:bookmarkEnd w:id="2188"/>
      <w:bookmarkEnd w:id="2189"/>
      <w:bookmarkEnd w:id="2190"/>
      <w:bookmarkEnd w:id="2191"/>
      <w:bookmarkEnd w:id="2192"/>
      <w:bookmarkEnd w:id="2193"/>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194" w:name="_Toc96843456"/>
      <w:bookmarkStart w:id="2195" w:name="_Toc96844431"/>
      <w:bookmarkStart w:id="2196" w:name="_Toc100740004"/>
      <w:bookmarkStart w:id="2197" w:name="_Toc133408926"/>
      <w:bookmarkStart w:id="2198" w:name="_Toc160452775"/>
      <w:bookmarkStart w:id="2199" w:name="_Toc164869703"/>
      <w:bookmarkStart w:id="2200" w:name="_Toc175350689"/>
      <w:bookmarkStart w:id="2201" w:name="_Toc180146626"/>
      <w:bookmarkStart w:id="2202" w:name="_Toc180249124"/>
      <w:bookmarkStart w:id="2203" w:name="_Toc183379078"/>
      <w:bookmarkStart w:id="2204" w:name="_Toc185509510"/>
      <w:r>
        <w:t>6.2.7.3</w:t>
      </w:r>
      <w:r>
        <w:tab/>
        <w:t>Application Errors</w:t>
      </w:r>
      <w:bookmarkEnd w:id="2194"/>
      <w:bookmarkEnd w:id="2195"/>
      <w:bookmarkEnd w:id="2196"/>
      <w:bookmarkEnd w:id="2197"/>
      <w:bookmarkEnd w:id="2198"/>
      <w:bookmarkEnd w:id="2199"/>
      <w:bookmarkEnd w:id="2200"/>
      <w:bookmarkEnd w:id="2201"/>
      <w:bookmarkEnd w:id="2202"/>
      <w:bookmarkEnd w:id="2203"/>
      <w:bookmarkEnd w:id="2204"/>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205" w:name="_Toc96843457"/>
      <w:bookmarkStart w:id="2206" w:name="_Toc96844432"/>
      <w:bookmarkStart w:id="2207" w:name="_Toc100740005"/>
      <w:bookmarkStart w:id="2208" w:name="_Toc133408927"/>
      <w:bookmarkStart w:id="2209" w:name="_Toc160452776"/>
      <w:bookmarkStart w:id="2210" w:name="_Toc164869704"/>
      <w:bookmarkStart w:id="2211" w:name="_Toc175350690"/>
      <w:bookmarkStart w:id="2212" w:name="_Toc180146627"/>
      <w:bookmarkStart w:id="2213" w:name="_Toc180249125"/>
      <w:bookmarkStart w:id="2214" w:name="_Toc183379079"/>
      <w:bookmarkStart w:id="2215" w:name="_Toc185509511"/>
      <w:r>
        <w:t>6.2.8</w:t>
      </w:r>
      <w:r>
        <w:rPr>
          <w:lang w:eastAsia="zh-CN"/>
        </w:rPr>
        <w:tab/>
        <w:t>Feature negotiation</w:t>
      </w:r>
      <w:bookmarkEnd w:id="2205"/>
      <w:bookmarkEnd w:id="2206"/>
      <w:bookmarkEnd w:id="2207"/>
      <w:bookmarkEnd w:id="2208"/>
      <w:bookmarkEnd w:id="2209"/>
      <w:bookmarkEnd w:id="2210"/>
      <w:bookmarkEnd w:id="2211"/>
      <w:bookmarkEnd w:id="2212"/>
      <w:bookmarkEnd w:id="2213"/>
      <w:bookmarkEnd w:id="2214"/>
      <w:bookmarkEnd w:id="2215"/>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216" w:name="_Toc96843458"/>
      <w:bookmarkStart w:id="2217" w:name="_Toc96844433"/>
      <w:bookmarkStart w:id="2218" w:name="_Toc100740006"/>
      <w:bookmarkStart w:id="2219" w:name="_Toc133408928"/>
      <w:bookmarkStart w:id="2220" w:name="_Toc160452777"/>
      <w:bookmarkStart w:id="2221" w:name="_Toc164869705"/>
      <w:bookmarkStart w:id="2222" w:name="_Toc175350691"/>
      <w:bookmarkStart w:id="2223" w:name="_Toc180146628"/>
      <w:bookmarkStart w:id="2224" w:name="_Toc180249126"/>
      <w:bookmarkStart w:id="2225" w:name="_Toc183379080"/>
      <w:bookmarkStart w:id="2226" w:name="_Toc185509512"/>
      <w:r>
        <w:t>6.2.9</w:t>
      </w:r>
      <w:r>
        <w:tab/>
        <w:t>Security</w:t>
      </w:r>
      <w:bookmarkEnd w:id="2216"/>
      <w:bookmarkEnd w:id="2217"/>
      <w:bookmarkEnd w:id="2218"/>
      <w:bookmarkEnd w:id="2219"/>
      <w:bookmarkEnd w:id="2220"/>
      <w:bookmarkEnd w:id="2221"/>
      <w:bookmarkEnd w:id="2222"/>
      <w:bookmarkEnd w:id="2223"/>
      <w:bookmarkEnd w:id="2224"/>
      <w:bookmarkEnd w:id="2225"/>
      <w:bookmarkEnd w:id="2226"/>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227" w:name="_Toc96843459"/>
      <w:bookmarkStart w:id="2228" w:name="_Toc96844434"/>
      <w:bookmarkStart w:id="2229" w:name="_Toc100740007"/>
      <w:r>
        <w:br w:type="page"/>
      </w:r>
      <w:bookmarkStart w:id="2230" w:name="_Toc129252532"/>
      <w:bookmarkStart w:id="2231" w:name="_Toc160452778"/>
      <w:bookmarkStart w:id="2232" w:name="_Toc164869706"/>
      <w:bookmarkStart w:id="2233" w:name="_Toc175350692"/>
      <w:bookmarkStart w:id="2234" w:name="_Toc180146629"/>
      <w:bookmarkStart w:id="2235" w:name="_Toc180249127"/>
      <w:bookmarkStart w:id="2236" w:name="_Toc183379081"/>
      <w:bookmarkStart w:id="2237" w:name="_Toc129252535"/>
      <w:bookmarkStart w:id="2238" w:name="_Toc133408929"/>
      <w:bookmarkStart w:id="2239" w:name="_Toc185509513"/>
      <w:r w:rsidR="00332316" w:rsidRPr="00332316">
        <w:lastRenderedPageBreak/>
        <w:t>6.3</w:t>
      </w:r>
      <w:r w:rsidR="00332316" w:rsidRPr="00332316">
        <w:tab/>
        <w:t>UAE_ChangeUSSManagement Service API</w:t>
      </w:r>
      <w:bookmarkEnd w:id="2230"/>
      <w:bookmarkEnd w:id="2231"/>
      <w:bookmarkEnd w:id="2232"/>
      <w:bookmarkEnd w:id="2233"/>
      <w:bookmarkEnd w:id="2234"/>
      <w:bookmarkEnd w:id="2235"/>
      <w:bookmarkEnd w:id="2236"/>
      <w:bookmarkEnd w:id="2239"/>
    </w:p>
    <w:p w14:paraId="6FEF08BB" w14:textId="77777777" w:rsidR="00332316" w:rsidRPr="00332316" w:rsidRDefault="00332316" w:rsidP="00332316">
      <w:pPr>
        <w:pStyle w:val="Heading3"/>
      </w:pPr>
      <w:bookmarkStart w:id="2240" w:name="_Toc129252533"/>
      <w:bookmarkStart w:id="2241" w:name="_Toc160452779"/>
      <w:bookmarkStart w:id="2242" w:name="_Toc164869707"/>
      <w:bookmarkStart w:id="2243" w:name="_Toc175350693"/>
      <w:bookmarkStart w:id="2244" w:name="_Toc180146630"/>
      <w:bookmarkStart w:id="2245" w:name="_Toc180249128"/>
      <w:bookmarkStart w:id="2246" w:name="_Toc183379082"/>
      <w:bookmarkStart w:id="2247" w:name="_Toc185509514"/>
      <w:r w:rsidRPr="00332316">
        <w:t>6.3.1</w:t>
      </w:r>
      <w:r w:rsidRPr="00332316">
        <w:tab/>
        <w:t>Introduction</w:t>
      </w:r>
      <w:bookmarkEnd w:id="2240"/>
      <w:bookmarkEnd w:id="2241"/>
      <w:bookmarkEnd w:id="2242"/>
      <w:bookmarkEnd w:id="2243"/>
      <w:bookmarkEnd w:id="2244"/>
      <w:bookmarkEnd w:id="2245"/>
      <w:bookmarkEnd w:id="2246"/>
      <w:bookmarkEnd w:id="2247"/>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248" w:name="_Toc129252534"/>
      <w:bookmarkStart w:id="2249" w:name="_Toc160452780"/>
      <w:bookmarkStart w:id="2250" w:name="_Toc164869708"/>
      <w:bookmarkStart w:id="2251" w:name="_Toc175350694"/>
      <w:bookmarkStart w:id="2252" w:name="_Toc180146631"/>
      <w:bookmarkStart w:id="2253" w:name="_Toc180249129"/>
      <w:bookmarkStart w:id="2254" w:name="_Toc183379083"/>
      <w:bookmarkStart w:id="2255" w:name="_Toc185509515"/>
      <w:r w:rsidRPr="00332316">
        <w:t>6.3.2</w:t>
      </w:r>
      <w:r w:rsidRPr="00332316">
        <w:tab/>
        <w:t>Usage of HTTP</w:t>
      </w:r>
      <w:bookmarkEnd w:id="2248"/>
      <w:bookmarkEnd w:id="2249"/>
      <w:bookmarkEnd w:id="2250"/>
      <w:bookmarkEnd w:id="2251"/>
      <w:bookmarkEnd w:id="2252"/>
      <w:bookmarkEnd w:id="2253"/>
      <w:bookmarkEnd w:id="2254"/>
      <w:bookmarkEnd w:id="2255"/>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256" w:name="_Toc160452781"/>
      <w:bookmarkStart w:id="2257" w:name="_Toc164869709"/>
      <w:bookmarkStart w:id="2258" w:name="_Toc175350695"/>
      <w:bookmarkStart w:id="2259" w:name="_Toc180146632"/>
      <w:bookmarkStart w:id="2260" w:name="_Toc180249130"/>
      <w:bookmarkStart w:id="2261" w:name="_Toc183379084"/>
      <w:bookmarkStart w:id="2262" w:name="_Toc185509516"/>
      <w:r w:rsidRPr="00332316">
        <w:t>6.3.3</w:t>
      </w:r>
      <w:r w:rsidRPr="00332316">
        <w:tab/>
        <w:t>Resources</w:t>
      </w:r>
      <w:bookmarkEnd w:id="2237"/>
      <w:bookmarkEnd w:id="2256"/>
      <w:bookmarkEnd w:id="2257"/>
      <w:bookmarkEnd w:id="2258"/>
      <w:bookmarkEnd w:id="2259"/>
      <w:bookmarkEnd w:id="2260"/>
      <w:bookmarkEnd w:id="2261"/>
      <w:bookmarkEnd w:id="2262"/>
    </w:p>
    <w:p w14:paraId="5D4E6A88" w14:textId="77777777" w:rsidR="00332316" w:rsidRPr="00332316" w:rsidRDefault="00332316" w:rsidP="00332316">
      <w:pPr>
        <w:pStyle w:val="Heading4"/>
      </w:pPr>
      <w:bookmarkStart w:id="2263" w:name="_Toc129252536"/>
      <w:bookmarkStart w:id="2264" w:name="_Toc160452782"/>
      <w:bookmarkStart w:id="2265" w:name="_Toc164869710"/>
      <w:bookmarkStart w:id="2266" w:name="_Toc175350696"/>
      <w:bookmarkStart w:id="2267" w:name="_Toc180146633"/>
      <w:bookmarkStart w:id="2268" w:name="_Toc180249131"/>
      <w:bookmarkStart w:id="2269" w:name="_Toc183379085"/>
      <w:bookmarkStart w:id="2270" w:name="_Toc185509517"/>
      <w:r w:rsidRPr="00332316">
        <w:t>6.3.3.1</w:t>
      </w:r>
      <w:r w:rsidRPr="00332316">
        <w:tab/>
        <w:t>Overview</w:t>
      </w:r>
      <w:bookmarkEnd w:id="2263"/>
      <w:bookmarkEnd w:id="2264"/>
      <w:bookmarkEnd w:id="2265"/>
      <w:bookmarkEnd w:id="2266"/>
      <w:bookmarkEnd w:id="2267"/>
      <w:bookmarkEnd w:id="2268"/>
      <w:bookmarkEnd w:id="2269"/>
      <w:bookmarkEnd w:id="2270"/>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271" w:name="_MON_1766868416"/>
    <w:bookmarkEnd w:id="2271"/>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4pt;height:168.2pt" o:ole="">
            <v:imagedata r:id="rId86" o:title=""/>
          </v:shape>
          <o:OLEObject Type="Embed" ProgID="Word.Document.8" ShapeID="_x0000_i1063" DrawAspect="Content" ObjectID="_1796119049"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272" w:name="_Toc129252537"/>
      <w:bookmarkStart w:id="2273" w:name="_Toc160452783"/>
      <w:bookmarkStart w:id="2274" w:name="_Toc164869711"/>
      <w:bookmarkStart w:id="2275" w:name="_Toc175350697"/>
      <w:bookmarkStart w:id="2276" w:name="_Toc180146634"/>
      <w:bookmarkStart w:id="2277" w:name="_Toc180249132"/>
      <w:bookmarkStart w:id="2278" w:name="_Toc183379086"/>
      <w:bookmarkStart w:id="2279" w:name="_Toc185509518"/>
      <w:r w:rsidRPr="00332316">
        <w:t>6.3.3.2</w:t>
      </w:r>
      <w:r w:rsidRPr="00332316">
        <w:tab/>
        <w:t xml:space="preserve">Resource: </w:t>
      </w:r>
      <w:bookmarkEnd w:id="2272"/>
      <w:r w:rsidRPr="00332316">
        <w:t>USS Change Policies</w:t>
      </w:r>
      <w:bookmarkEnd w:id="2273"/>
      <w:bookmarkEnd w:id="2274"/>
      <w:bookmarkEnd w:id="2275"/>
      <w:bookmarkEnd w:id="2276"/>
      <w:bookmarkEnd w:id="2277"/>
      <w:bookmarkEnd w:id="2278"/>
      <w:bookmarkEnd w:id="2279"/>
    </w:p>
    <w:p w14:paraId="3E720ADF" w14:textId="77777777" w:rsidR="00332316" w:rsidRPr="00332316" w:rsidRDefault="00332316" w:rsidP="00332316">
      <w:pPr>
        <w:pStyle w:val="Heading5"/>
      </w:pPr>
      <w:bookmarkStart w:id="2280" w:name="_Toc129252538"/>
      <w:bookmarkStart w:id="2281" w:name="_Toc160452784"/>
      <w:bookmarkStart w:id="2282" w:name="_Toc164869712"/>
      <w:bookmarkStart w:id="2283" w:name="_Toc175350698"/>
      <w:bookmarkStart w:id="2284" w:name="_Toc180146635"/>
      <w:bookmarkStart w:id="2285" w:name="_Toc180249133"/>
      <w:bookmarkStart w:id="2286" w:name="_Toc183379087"/>
      <w:bookmarkStart w:id="2287" w:name="_Toc185509519"/>
      <w:r w:rsidRPr="00332316">
        <w:t>6.3.3.2.1</w:t>
      </w:r>
      <w:r w:rsidRPr="00332316">
        <w:tab/>
        <w:t>Description</w:t>
      </w:r>
      <w:bookmarkEnd w:id="2280"/>
      <w:bookmarkEnd w:id="2281"/>
      <w:bookmarkEnd w:id="2282"/>
      <w:bookmarkEnd w:id="2283"/>
      <w:bookmarkEnd w:id="2284"/>
      <w:bookmarkEnd w:id="2285"/>
      <w:bookmarkEnd w:id="2286"/>
      <w:bookmarkEnd w:id="2287"/>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288" w:name="_Toc129252539"/>
      <w:bookmarkStart w:id="2289" w:name="_Toc160452785"/>
      <w:bookmarkStart w:id="2290" w:name="_Toc164869713"/>
      <w:bookmarkStart w:id="2291" w:name="_Toc175350699"/>
      <w:bookmarkStart w:id="2292" w:name="_Toc180146636"/>
      <w:bookmarkStart w:id="2293" w:name="_Toc180249134"/>
      <w:bookmarkStart w:id="2294" w:name="_Toc183379088"/>
      <w:bookmarkStart w:id="2295" w:name="_Toc185509520"/>
      <w:r w:rsidRPr="00332316">
        <w:t>6.3.3.2.2</w:t>
      </w:r>
      <w:r w:rsidRPr="00332316">
        <w:tab/>
        <w:t>Resource Definition</w:t>
      </w:r>
      <w:bookmarkEnd w:id="2288"/>
      <w:bookmarkEnd w:id="2289"/>
      <w:bookmarkEnd w:id="2290"/>
      <w:bookmarkEnd w:id="2291"/>
      <w:bookmarkEnd w:id="2292"/>
      <w:bookmarkEnd w:id="2293"/>
      <w:bookmarkEnd w:id="2294"/>
      <w:bookmarkEnd w:id="2295"/>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296" w:name="_Hlk131952354"/>
      <w:r w:rsidRPr="00332316">
        <w:rPr>
          <w:b/>
          <w:noProof/>
        </w:rPr>
        <w:t>&lt;apiVersion&gt;</w:t>
      </w:r>
      <w:bookmarkEnd w:id="2296"/>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297" w:name="_Toc129252540"/>
      <w:bookmarkStart w:id="2298" w:name="_Toc160452786"/>
      <w:bookmarkStart w:id="2299" w:name="_Toc164869714"/>
      <w:bookmarkStart w:id="2300" w:name="_Toc175350700"/>
      <w:bookmarkStart w:id="2301" w:name="_Toc180146637"/>
      <w:bookmarkStart w:id="2302" w:name="_Toc180249135"/>
      <w:bookmarkStart w:id="2303" w:name="_Toc183379089"/>
      <w:bookmarkStart w:id="2304" w:name="_Toc185509521"/>
      <w:r w:rsidRPr="00332316">
        <w:t>6.3.3.2.3</w:t>
      </w:r>
      <w:r w:rsidRPr="00332316">
        <w:tab/>
        <w:t>Resource Standard Methods</w:t>
      </w:r>
      <w:bookmarkEnd w:id="2297"/>
      <w:bookmarkEnd w:id="2298"/>
      <w:bookmarkEnd w:id="2299"/>
      <w:bookmarkEnd w:id="2300"/>
      <w:bookmarkEnd w:id="2301"/>
      <w:bookmarkEnd w:id="2302"/>
      <w:bookmarkEnd w:id="2303"/>
      <w:bookmarkEnd w:id="2304"/>
    </w:p>
    <w:p w14:paraId="6AF0DD99" w14:textId="77777777" w:rsidR="00332316" w:rsidRPr="00332316" w:rsidRDefault="00332316" w:rsidP="00332316">
      <w:pPr>
        <w:pStyle w:val="Heading6"/>
      </w:pPr>
      <w:bookmarkStart w:id="2305" w:name="_Toc129252541"/>
      <w:bookmarkStart w:id="2306" w:name="_Toc160452787"/>
      <w:bookmarkStart w:id="2307" w:name="_Toc164869715"/>
      <w:bookmarkStart w:id="2308" w:name="_Toc175350701"/>
      <w:bookmarkStart w:id="2309" w:name="_Toc180146638"/>
      <w:bookmarkStart w:id="2310" w:name="_Toc180249136"/>
      <w:bookmarkStart w:id="2311" w:name="_Toc183379090"/>
      <w:bookmarkStart w:id="2312" w:name="_Toc185509522"/>
      <w:r w:rsidRPr="00332316">
        <w:t>6.3.3.2.3.1</w:t>
      </w:r>
      <w:r w:rsidRPr="00332316">
        <w:tab/>
        <w:t>GET</w:t>
      </w:r>
      <w:bookmarkEnd w:id="2305"/>
      <w:bookmarkEnd w:id="2306"/>
      <w:bookmarkEnd w:id="2307"/>
      <w:bookmarkEnd w:id="2308"/>
      <w:bookmarkEnd w:id="2309"/>
      <w:bookmarkEnd w:id="2310"/>
      <w:bookmarkEnd w:id="2311"/>
      <w:bookmarkEnd w:id="2312"/>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2313" w:name="_Toc129252542"/>
      <w:bookmarkStart w:id="2314" w:name="_Toc160452788"/>
      <w:bookmarkStart w:id="2315" w:name="_Toc164869716"/>
      <w:bookmarkStart w:id="2316" w:name="_Toc175350702"/>
      <w:bookmarkStart w:id="2317" w:name="_Toc180146639"/>
      <w:bookmarkStart w:id="2318" w:name="_Toc180249137"/>
      <w:bookmarkStart w:id="2319" w:name="_Toc183379091"/>
      <w:bookmarkStart w:id="2320" w:name="_Toc185509523"/>
      <w:r w:rsidRPr="00332316">
        <w:t>6.3.3.2.3.2</w:t>
      </w:r>
      <w:r w:rsidRPr="00332316">
        <w:tab/>
        <w:t>POST</w:t>
      </w:r>
      <w:bookmarkEnd w:id="2313"/>
      <w:bookmarkEnd w:id="2314"/>
      <w:bookmarkEnd w:id="2315"/>
      <w:bookmarkEnd w:id="2316"/>
      <w:bookmarkEnd w:id="2317"/>
      <w:bookmarkEnd w:id="2318"/>
      <w:bookmarkEnd w:id="2319"/>
      <w:bookmarkEnd w:id="2320"/>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321" w:name="_Toc129252543"/>
      <w:bookmarkStart w:id="2322" w:name="_Toc160452789"/>
      <w:bookmarkStart w:id="2323" w:name="_Toc164869717"/>
      <w:bookmarkStart w:id="2324" w:name="_Toc175350703"/>
      <w:bookmarkStart w:id="2325" w:name="_Toc180146640"/>
      <w:bookmarkStart w:id="2326" w:name="_Toc180249138"/>
      <w:bookmarkStart w:id="2327" w:name="_Toc183379092"/>
      <w:bookmarkStart w:id="2328" w:name="_Toc185509524"/>
      <w:r w:rsidRPr="00332316">
        <w:t>6.3.3.2.4</w:t>
      </w:r>
      <w:r w:rsidRPr="00332316">
        <w:tab/>
        <w:t>Resource Custom Operations</w:t>
      </w:r>
      <w:bookmarkEnd w:id="2321"/>
      <w:bookmarkEnd w:id="2322"/>
      <w:bookmarkEnd w:id="2323"/>
      <w:bookmarkEnd w:id="2324"/>
      <w:bookmarkEnd w:id="2325"/>
      <w:bookmarkEnd w:id="2326"/>
      <w:bookmarkEnd w:id="2327"/>
      <w:bookmarkEnd w:id="2328"/>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329" w:name="_Toc129252544"/>
      <w:bookmarkStart w:id="2330" w:name="_Toc160452790"/>
      <w:bookmarkStart w:id="2331" w:name="_Toc164869718"/>
      <w:bookmarkStart w:id="2332" w:name="_Toc175350704"/>
      <w:bookmarkStart w:id="2333" w:name="_Toc180146641"/>
      <w:bookmarkStart w:id="2334" w:name="_Toc180249139"/>
      <w:bookmarkStart w:id="2335" w:name="_Toc183379093"/>
      <w:bookmarkStart w:id="2336" w:name="_Toc185509525"/>
      <w:r w:rsidRPr="00332316">
        <w:t>6.3.3.3</w:t>
      </w:r>
      <w:r w:rsidRPr="00332316">
        <w:tab/>
        <w:t xml:space="preserve">Resource: Individual </w:t>
      </w:r>
      <w:bookmarkEnd w:id="2329"/>
      <w:r w:rsidRPr="00332316">
        <w:t>USS Change Policy</w:t>
      </w:r>
      <w:bookmarkEnd w:id="2330"/>
      <w:bookmarkEnd w:id="2331"/>
      <w:bookmarkEnd w:id="2332"/>
      <w:bookmarkEnd w:id="2333"/>
      <w:bookmarkEnd w:id="2334"/>
      <w:bookmarkEnd w:id="2335"/>
      <w:bookmarkEnd w:id="2336"/>
    </w:p>
    <w:p w14:paraId="10F8AF5D" w14:textId="77777777" w:rsidR="00332316" w:rsidRPr="00332316" w:rsidRDefault="00332316" w:rsidP="00332316">
      <w:pPr>
        <w:pStyle w:val="Heading5"/>
      </w:pPr>
      <w:bookmarkStart w:id="2337" w:name="_Toc129252545"/>
      <w:bookmarkStart w:id="2338" w:name="_Toc160452791"/>
      <w:bookmarkStart w:id="2339" w:name="_Toc164869719"/>
      <w:bookmarkStart w:id="2340" w:name="_Toc175350705"/>
      <w:bookmarkStart w:id="2341" w:name="_Toc180146642"/>
      <w:bookmarkStart w:id="2342" w:name="_Toc180249140"/>
      <w:bookmarkStart w:id="2343" w:name="_Toc183379094"/>
      <w:bookmarkStart w:id="2344" w:name="_Toc185509526"/>
      <w:r w:rsidRPr="00332316">
        <w:t>6.3.3.3.1</w:t>
      </w:r>
      <w:r w:rsidRPr="00332316">
        <w:tab/>
        <w:t>Description</w:t>
      </w:r>
      <w:bookmarkEnd w:id="2337"/>
      <w:bookmarkEnd w:id="2338"/>
      <w:bookmarkEnd w:id="2339"/>
      <w:bookmarkEnd w:id="2340"/>
      <w:bookmarkEnd w:id="2341"/>
      <w:bookmarkEnd w:id="2342"/>
      <w:bookmarkEnd w:id="2343"/>
      <w:bookmarkEnd w:id="2344"/>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345" w:name="_Toc129252546"/>
      <w:bookmarkStart w:id="2346" w:name="_Toc160452792"/>
      <w:bookmarkStart w:id="2347" w:name="_Toc164869720"/>
      <w:bookmarkStart w:id="2348" w:name="_Toc175350706"/>
      <w:bookmarkStart w:id="2349" w:name="_Toc180146643"/>
      <w:bookmarkStart w:id="2350" w:name="_Toc180249141"/>
      <w:bookmarkStart w:id="2351" w:name="_Toc183379095"/>
      <w:bookmarkStart w:id="2352" w:name="_Toc185509527"/>
      <w:r w:rsidRPr="00332316">
        <w:t>6.3.3.3.2</w:t>
      </w:r>
      <w:r w:rsidRPr="00332316">
        <w:tab/>
        <w:t>Resource Definition</w:t>
      </w:r>
      <w:bookmarkEnd w:id="2345"/>
      <w:bookmarkEnd w:id="2346"/>
      <w:bookmarkEnd w:id="2347"/>
      <w:bookmarkEnd w:id="2348"/>
      <w:bookmarkEnd w:id="2349"/>
      <w:bookmarkEnd w:id="2350"/>
      <w:bookmarkEnd w:id="2351"/>
      <w:bookmarkEnd w:id="2352"/>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353" w:name="_Toc129252547"/>
      <w:bookmarkStart w:id="2354" w:name="_Toc160452793"/>
      <w:bookmarkStart w:id="2355" w:name="_Toc164869721"/>
      <w:bookmarkStart w:id="2356" w:name="_Toc175350707"/>
      <w:bookmarkStart w:id="2357" w:name="_Toc180146644"/>
      <w:bookmarkStart w:id="2358" w:name="_Toc180249142"/>
      <w:bookmarkStart w:id="2359" w:name="_Toc183379096"/>
      <w:bookmarkStart w:id="2360" w:name="_Toc185509528"/>
      <w:r w:rsidRPr="00332316">
        <w:t>6.3.3.3.3</w:t>
      </w:r>
      <w:r w:rsidRPr="00332316">
        <w:tab/>
        <w:t>Resource Standard Methods</w:t>
      </w:r>
      <w:bookmarkEnd w:id="2353"/>
      <w:bookmarkEnd w:id="2354"/>
      <w:bookmarkEnd w:id="2355"/>
      <w:bookmarkEnd w:id="2356"/>
      <w:bookmarkEnd w:id="2357"/>
      <w:bookmarkEnd w:id="2358"/>
      <w:bookmarkEnd w:id="2359"/>
      <w:bookmarkEnd w:id="2360"/>
    </w:p>
    <w:p w14:paraId="19B9F512" w14:textId="77777777" w:rsidR="00332316" w:rsidRPr="00332316" w:rsidRDefault="00332316" w:rsidP="00332316">
      <w:pPr>
        <w:pStyle w:val="Heading6"/>
      </w:pPr>
      <w:bookmarkStart w:id="2361" w:name="_Toc129252548"/>
      <w:bookmarkStart w:id="2362" w:name="_Toc160452794"/>
      <w:bookmarkStart w:id="2363" w:name="_Toc164869722"/>
      <w:bookmarkStart w:id="2364" w:name="_Toc175350708"/>
      <w:bookmarkStart w:id="2365" w:name="_Toc180146645"/>
      <w:bookmarkStart w:id="2366" w:name="_Toc180249143"/>
      <w:bookmarkStart w:id="2367" w:name="_Toc183379097"/>
      <w:bookmarkStart w:id="2368" w:name="_Toc185509529"/>
      <w:r w:rsidRPr="00332316">
        <w:t>6.3.3.3.3.1</w:t>
      </w:r>
      <w:r w:rsidRPr="00332316">
        <w:tab/>
        <w:t>GET</w:t>
      </w:r>
      <w:bookmarkEnd w:id="2361"/>
      <w:bookmarkEnd w:id="2362"/>
      <w:bookmarkEnd w:id="2363"/>
      <w:bookmarkEnd w:id="2364"/>
      <w:bookmarkEnd w:id="2365"/>
      <w:bookmarkEnd w:id="2366"/>
      <w:bookmarkEnd w:id="2367"/>
      <w:bookmarkEnd w:id="2368"/>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2369" w:name="_Toc129252549"/>
      <w:bookmarkStart w:id="2370" w:name="_Toc160452795"/>
      <w:bookmarkStart w:id="2371" w:name="_Toc164869723"/>
      <w:bookmarkStart w:id="2372" w:name="_Toc175350709"/>
      <w:bookmarkStart w:id="2373" w:name="_Toc180146646"/>
      <w:bookmarkStart w:id="2374" w:name="_Toc180249144"/>
      <w:bookmarkStart w:id="2375" w:name="_Toc183379098"/>
      <w:bookmarkStart w:id="2376" w:name="_Toc185509530"/>
      <w:r w:rsidRPr="00332316">
        <w:t>6.3.3.3.3.2</w:t>
      </w:r>
      <w:r w:rsidRPr="00332316">
        <w:tab/>
        <w:t>PUT</w:t>
      </w:r>
      <w:bookmarkEnd w:id="2369"/>
      <w:bookmarkEnd w:id="2370"/>
      <w:bookmarkEnd w:id="2371"/>
      <w:bookmarkEnd w:id="2372"/>
      <w:bookmarkEnd w:id="2373"/>
      <w:bookmarkEnd w:id="2374"/>
      <w:bookmarkEnd w:id="2375"/>
      <w:bookmarkEnd w:id="2376"/>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2377" w:name="_Toc160452796"/>
      <w:bookmarkStart w:id="2378" w:name="_Toc164869724"/>
      <w:bookmarkStart w:id="2379" w:name="_Toc175350710"/>
      <w:bookmarkStart w:id="2380" w:name="_Toc180146647"/>
      <w:bookmarkStart w:id="2381" w:name="_Toc180249145"/>
      <w:bookmarkStart w:id="2382" w:name="_Toc183379099"/>
      <w:bookmarkStart w:id="2383" w:name="_Toc129252550"/>
      <w:bookmarkStart w:id="2384" w:name="_Toc185509531"/>
      <w:r w:rsidRPr="00332316">
        <w:t>6.3.3.3.3.</w:t>
      </w:r>
      <w:r w:rsidR="000C549F">
        <w:t>3</w:t>
      </w:r>
      <w:r w:rsidRPr="00332316">
        <w:tab/>
        <w:t>PATCH</w:t>
      </w:r>
      <w:bookmarkEnd w:id="2377"/>
      <w:bookmarkEnd w:id="2378"/>
      <w:bookmarkEnd w:id="2379"/>
      <w:bookmarkEnd w:id="2380"/>
      <w:bookmarkEnd w:id="2381"/>
      <w:bookmarkEnd w:id="2382"/>
      <w:bookmarkEnd w:id="2384"/>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2385" w:name="_Toc160452797"/>
      <w:bookmarkStart w:id="2386" w:name="_Toc164869725"/>
      <w:bookmarkStart w:id="2387" w:name="_Toc175350711"/>
      <w:bookmarkStart w:id="2388" w:name="_Toc180146648"/>
      <w:bookmarkStart w:id="2389" w:name="_Toc180249146"/>
      <w:bookmarkStart w:id="2390" w:name="_Toc183379100"/>
      <w:bookmarkStart w:id="2391" w:name="_Toc185509532"/>
      <w:r w:rsidRPr="00332316">
        <w:lastRenderedPageBreak/>
        <w:t>6.3.3.3.3.4</w:t>
      </w:r>
      <w:r w:rsidRPr="00332316">
        <w:tab/>
        <w:t>DELETE</w:t>
      </w:r>
      <w:bookmarkEnd w:id="2383"/>
      <w:bookmarkEnd w:id="2385"/>
      <w:bookmarkEnd w:id="2386"/>
      <w:bookmarkEnd w:id="2387"/>
      <w:bookmarkEnd w:id="2388"/>
      <w:bookmarkEnd w:id="2389"/>
      <w:bookmarkEnd w:id="2390"/>
      <w:bookmarkEnd w:id="2391"/>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392" w:name="_Toc129252551"/>
      <w:bookmarkStart w:id="2393" w:name="_Toc160452798"/>
      <w:bookmarkStart w:id="2394" w:name="_Toc164869726"/>
      <w:bookmarkStart w:id="2395" w:name="_Toc175350712"/>
      <w:bookmarkStart w:id="2396" w:name="_Toc180146649"/>
      <w:bookmarkStart w:id="2397" w:name="_Toc180249147"/>
      <w:bookmarkStart w:id="2398" w:name="_Toc183379101"/>
      <w:bookmarkStart w:id="2399" w:name="_Toc185509533"/>
      <w:r w:rsidRPr="00332316">
        <w:t>6.3.3.3.4</w:t>
      </w:r>
      <w:r w:rsidRPr="00332316">
        <w:tab/>
        <w:t>Resource Custom Operations</w:t>
      </w:r>
      <w:bookmarkEnd w:id="2392"/>
      <w:bookmarkEnd w:id="2393"/>
      <w:bookmarkEnd w:id="2394"/>
      <w:bookmarkEnd w:id="2395"/>
      <w:bookmarkEnd w:id="2396"/>
      <w:bookmarkEnd w:id="2397"/>
      <w:bookmarkEnd w:id="2398"/>
      <w:bookmarkEnd w:id="2399"/>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400" w:name="_Toc129252552"/>
      <w:bookmarkStart w:id="2401" w:name="_Toc160452799"/>
      <w:bookmarkStart w:id="2402" w:name="_Toc164869727"/>
      <w:bookmarkStart w:id="2403" w:name="_Toc175350713"/>
      <w:bookmarkStart w:id="2404" w:name="_Toc180146650"/>
      <w:bookmarkStart w:id="2405" w:name="_Toc180249148"/>
      <w:bookmarkStart w:id="2406" w:name="_Toc183379102"/>
      <w:bookmarkStart w:id="2407" w:name="_Toc185509534"/>
      <w:r w:rsidRPr="00332316">
        <w:lastRenderedPageBreak/>
        <w:t>6.3.4</w:t>
      </w:r>
      <w:r w:rsidRPr="00332316">
        <w:tab/>
        <w:t>Custom Operations without associated resources</w:t>
      </w:r>
      <w:bookmarkEnd w:id="2400"/>
      <w:bookmarkEnd w:id="2401"/>
      <w:bookmarkEnd w:id="2402"/>
      <w:bookmarkEnd w:id="2403"/>
      <w:bookmarkEnd w:id="2404"/>
      <w:bookmarkEnd w:id="2405"/>
      <w:bookmarkEnd w:id="2406"/>
      <w:bookmarkEnd w:id="2407"/>
    </w:p>
    <w:p w14:paraId="03BD0E87" w14:textId="77777777" w:rsidR="00332316" w:rsidRPr="00332316" w:rsidRDefault="00332316" w:rsidP="00332316">
      <w:pPr>
        <w:pStyle w:val="Heading4"/>
      </w:pPr>
      <w:bookmarkStart w:id="2408" w:name="_Toc129252481"/>
      <w:bookmarkStart w:id="2409" w:name="_Toc160452800"/>
      <w:bookmarkStart w:id="2410" w:name="_Toc164869728"/>
      <w:bookmarkStart w:id="2411" w:name="_Toc175350714"/>
      <w:bookmarkStart w:id="2412" w:name="_Toc180146651"/>
      <w:bookmarkStart w:id="2413" w:name="_Toc180249149"/>
      <w:bookmarkStart w:id="2414" w:name="_Toc183379103"/>
      <w:bookmarkStart w:id="2415" w:name="_Toc129252553"/>
      <w:bookmarkStart w:id="2416" w:name="_Toc185509535"/>
      <w:r w:rsidRPr="00332316">
        <w:t>6.3.4.1</w:t>
      </w:r>
      <w:r w:rsidRPr="00332316">
        <w:tab/>
        <w:t>Overview</w:t>
      </w:r>
      <w:bookmarkEnd w:id="2408"/>
      <w:bookmarkEnd w:id="2409"/>
      <w:bookmarkEnd w:id="2410"/>
      <w:bookmarkEnd w:id="2411"/>
      <w:bookmarkEnd w:id="2412"/>
      <w:bookmarkEnd w:id="2413"/>
      <w:bookmarkEnd w:id="2414"/>
      <w:bookmarkEnd w:id="2416"/>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417" w:name="_MON_1766869237"/>
    <w:bookmarkEnd w:id="2417"/>
    <w:p w14:paraId="4F4DC72F" w14:textId="7E72DDC7" w:rsidR="00332316" w:rsidRPr="00332316" w:rsidRDefault="00D74185" w:rsidP="00332316">
      <w:pPr>
        <w:pStyle w:val="TH"/>
      </w:pPr>
      <w:r w:rsidRPr="00332316">
        <w:object w:dxaOrig="9633" w:dyaOrig="1776" w14:anchorId="7E4BD1A2">
          <v:shape id="_x0000_i1064" type="#_x0000_t75" style="width:480.4pt;height:89.85pt" o:ole="">
            <v:imagedata r:id="rId88" o:title=""/>
          </v:shape>
          <o:OLEObject Type="Embed" ProgID="Word.Document.8" ShapeID="_x0000_i1064" DrawAspect="Content" ObjectID="_1796119050"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418" w:name="_Toc129252482"/>
      <w:bookmarkStart w:id="2419" w:name="_Toc160452801"/>
      <w:bookmarkStart w:id="2420" w:name="_Toc164869729"/>
      <w:bookmarkStart w:id="2421" w:name="_Toc175350715"/>
      <w:bookmarkStart w:id="2422" w:name="_Toc180146652"/>
      <w:bookmarkStart w:id="2423" w:name="_Toc180249150"/>
      <w:bookmarkStart w:id="2424" w:name="_Toc183379104"/>
      <w:bookmarkStart w:id="2425" w:name="_Toc185509536"/>
      <w:r w:rsidRPr="00332316">
        <w:t>6.3.4.2</w:t>
      </w:r>
      <w:r w:rsidRPr="00332316">
        <w:tab/>
        <w:t xml:space="preserve">Operation: </w:t>
      </w:r>
      <w:bookmarkEnd w:id="2418"/>
      <w:r w:rsidRPr="00332316">
        <w:t>RequestUssChange</w:t>
      </w:r>
      <w:bookmarkEnd w:id="2419"/>
      <w:bookmarkEnd w:id="2420"/>
      <w:bookmarkEnd w:id="2421"/>
      <w:bookmarkEnd w:id="2422"/>
      <w:bookmarkEnd w:id="2423"/>
      <w:bookmarkEnd w:id="2424"/>
      <w:bookmarkEnd w:id="2425"/>
    </w:p>
    <w:p w14:paraId="263B8956" w14:textId="77777777" w:rsidR="00332316" w:rsidRPr="00332316" w:rsidRDefault="00332316" w:rsidP="00332316">
      <w:pPr>
        <w:pStyle w:val="Heading5"/>
      </w:pPr>
      <w:bookmarkStart w:id="2426" w:name="_Toc129252483"/>
      <w:bookmarkStart w:id="2427" w:name="_Toc160452802"/>
      <w:bookmarkStart w:id="2428" w:name="_Toc164869730"/>
      <w:bookmarkStart w:id="2429" w:name="_Toc175350716"/>
      <w:bookmarkStart w:id="2430" w:name="_Toc180146653"/>
      <w:bookmarkStart w:id="2431" w:name="_Toc180249151"/>
      <w:bookmarkStart w:id="2432" w:name="_Toc183379105"/>
      <w:bookmarkStart w:id="2433" w:name="_Toc185509537"/>
      <w:r w:rsidRPr="00332316">
        <w:t>6.3.4.2.1</w:t>
      </w:r>
      <w:r w:rsidRPr="00332316">
        <w:tab/>
        <w:t>Description</w:t>
      </w:r>
      <w:bookmarkEnd w:id="2426"/>
      <w:bookmarkEnd w:id="2427"/>
      <w:bookmarkEnd w:id="2428"/>
      <w:bookmarkEnd w:id="2429"/>
      <w:bookmarkEnd w:id="2430"/>
      <w:bookmarkEnd w:id="2431"/>
      <w:bookmarkEnd w:id="2432"/>
      <w:bookmarkEnd w:id="2433"/>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434" w:name="_Toc129252484"/>
      <w:bookmarkStart w:id="2435" w:name="_Toc160452803"/>
      <w:bookmarkStart w:id="2436" w:name="_Toc164869731"/>
      <w:bookmarkStart w:id="2437" w:name="_Toc175350717"/>
      <w:bookmarkStart w:id="2438" w:name="_Toc180146654"/>
      <w:bookmarkStart w:id="2439" w:name="_Toc180249152"/>
      <w:bookmarkStart w:id="2440" w:name="_Toc183379106"/>
      <w:bookmarkStart w:id="2441" w:name="_Toc185509538"/>
      <w:r w:rsidRPr="00332316">
        <w:t>6.3.4.2.2</w:t>
      </w:r>
      <w:r w:rsidRPr="00332316">
        <w:tab/>
        <w:t>Operation Definition</w:t>
      </w:r>
      <w:bookmarkEnd w:id="2434"/>
      <w:bookmarkEnd w:id="2435"/>
      <w:bookmarkEnd w:id="2436"/>
      <w:bookmarkEnd w:id="2437"/>
      <w:bookmarkEnd w:id="2438"/>
      <w:bookmarkEnd w:id="2439"/>
      <w:bookmarkEnd w:id="2440"/>
      <w:bookmarkEnd w:id="2441"/>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442" w:name="_Toc160452804"/>
      <w:bookmarkStart w:id="2443" w:name="_Toc164869732"/>
      <w:bookmarkStart w:id="2444" w:name="_Toc175350718"/>
      <w:bookmarkStart w:id="2445" w:name="_Toc180146655"/>
      <w:bookmarkStart w:id="2446" w:name="_Toc180249153"/>
      <w:bookmarkStart w:id="2447" w:name="_Toc183379107"/>
      <w:bookmarkStart w:id="2448" w:name="_Toc185509539"/>
      <w:r w:rsidRPr="00332316">
        <w:t>6.3.5</w:t>
      </w:r>
      <w:r w:rsidRPr="00332316">
        <w:tab/>
        <w:t>Notifications</w:t>
      </w:r>
      <w:bookmarkEnd w:id="2415"/>
      <w:bookmarkEnd w:id="2442"/>
      <w:bookmarkEnd w:id="2443"/>
      <w:bookmarkEnd w:id="2444"/>
      <w:bookmarkEnd w:id="2445"/>
      <w:bookmarkEnd w:id="2446"/>
      <w:bookmarkEnd w:id="2447"/>
      <w:bookmarkEnd w:id="2448"/>
    </w:p>
    <w:p w14:paraId="601BC9B1" w14:textId="77777777" w:rsidR="00332316" w:rsidRPr="00332316" w:rsidRDefault="00332316" w:rsidP="00332316">
      <w:pPr>
        <w:pStyle w:val="Heading4"/>
      </w:pPr>
      <w:bookmarkStart w:id="2449" w:name="_Toc129252554"/>
      <w:bookmarkStart w:id="2450" w:name="_Toc160452805"/>
      <w:bookmarkStart w:id="2451" w:name="_Toc164869733"/>
      <w:bookmarkStart w:id="2452" w:name="_Toc175350719"/>
      <w:bookmarkStart w:id="2453" w:name="_Toc180146656"/>
      <w:bookmarkStart w:id="2454" w:name="_Toc180249154"/>
      <w:bookmarkStart w:id="2455" w:name="_Toc183379108"/>
      <w:bookmarkStart w:id="2456" w:name="_Toc185509540"/>
      <w:r w:rsidRPr="00332316">
        <w:t>6.3.5.1</w:t>
      </w:r>
      <w:r w:rsidRPr="00332316">
        <w:tab/>
        <w:t>General</w:t>
      </w:r>
      <w:bookmarkEnd w:id="2449"/>
      <w:bookmarkEnd w:id="2450"/>
      <w:bookmarkEnd w:id="2451"/>
      <w:bookmarkEnd w:id="2452"/>
      <w:bookmarkEnd w:id="2453"/>
      <w:bookmarkEnd w:id="2454"/>
      <w:bookmarkEnd w:id="2455"/>
      <w:bookmarkEnd w:id="2456"/>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457" w:name="_Toc129252555"/>
      <w:bookmarkStart w:id="2458" w:name="_Toc160452806"/>
      <w:bookmarkStart w:id="2459" w:name="_Toc164869734"/>
      <w:bookmarkStart w:id="2460" w:name="_Toc175350720"/>
      <w:bookmarkStart w:id="2461" w:name="_Toc180146657"/>
      <w:bookmarkStart w:id="2462" w:name="_Toc180249155"/>
      <w:bookmarkStart w:id="2463" w:name="_Toc183379109"/>
      <w:bookmarkStart w:id="2464" w:name="_Toc185509541"/>
      <w:r w:rsidRPr="00332316">
        <w:t>6.3</w:t>
      </w:r>
      <w:r w:rsidRPr="00332316">
        <w:rPr>
          <w:lang w:val="en-US"/>
        </w:rPr>
        <w:t>.5.2</w:t>
      </w:r>
      <w:r w:rsidRPr="00332316">
        <w:rPr>
          <w:lang w:val="en-US"/>
        </w:rPr>
        <w:tab/>
        <w:t>USS Change Notification</w:t>
      </w:r>
      <w:bookmarkEnd w:id="2457"/>
      <w:bookmarkEnd w:id="2458"/>
      <w:bookmarkEnd w:id="2459"/>
      <w:bookmarkEnd w:id="2460"/>
      <w:bookmarkEnd w:id="2461"/>
      <w:bookmarkEnd w:id="2462"/>
      <w:bookmarkEnd w:id="2463"/>
      <w:bookmarkEnd w:id="2464"/>
    </w:p>
    <w:p w14:paraId="531A63A2" w14:textId="77777777" w:rsidR="00332316" w:rsidRPr="00332316" w:rsidRDefault="00332316" w:rsidP="00332316">
      <w:pPr>
        <w:pStyle w:val="Heading5"/>
        <w:rPr>
          <w:noProof/>
          <w:lang w:val="en-US"/>
        </w:rPr>
      </w:pPr>
      <w:bookmarkStart w:id="2465" w:name="_Toc129252556"/>
      <w:bookmarkStart w:id="2466" w:name="_Toc160452807"/>
      <w:bookmarkStart w:id="2467" w:name="_Toc164869735"/>
      <w:bookmarkStart w:id="2468" w:name="_Toc175350721"/>
      <w:bookmarkStart w:id="2469" w:name="_Toc180146658"/>
      <w:bookmarkStart w:id="2470" w:name="_Toc180249156"/>
      <w:bookmarkStart w:id="2471" w:name="_Toc183379110"/>
      <w:bookmarkStart w:id="2472" w:name="_Toc185509542"/>
      <w:r w:rsidRPr="00332316">
        <w:t>6.3</w:t>
      </w:r>
      <w:r w:rsidRPr="00332316">
        <w:rPr>
          <w:lang w:val="en-US"/>
        </w:rPr>
        <w:t>.5.2</w:t>
      </w:r>
      <w:r w:rsidRPr="00332316">
        <w:rPr>
          <w:noProof/>
          <w:lang w:val="en-US"/>
        </w:rPr>
        <w:t>.1</w:t>
      </w:r>
      <w:r w:rsidRPr="00332316">
        <w:rPr>
          <w:noProof/>
          <w:lang w:val="en-US"/>
        </w:rPr>
        <w:tab/>
        <w:t>Description</w:t>
      </w:r>
      <w:bookmarkEnd w:id="2465"/>
      <w:bookmarkEnd w:id="2466"/>
      <w:bookmarkEnd w:id="2467"/>
      <w:bookmarkEnd w:id="2468"/>
      <w:bookmarkEnd w:id="2469"/>
      <w:bookmarkEnd w:id="2470"/>
      <w:bookmarkEnd w:id="2471"/>
      <w:bookmarkEnd w:id="2472"/>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473" w:name="_Toc129252557"/>
      <w:bookmarkStart w:id="2474" w:name="_Toc160452808"/>
      <w:bookmarkStart w:id="2475" w:name="_Toc164869736"/>
      <w:bookmarkStart w:id="2476" w:name="_Toc175350722"/>
      <w:bookmarkStart w:id="2477" w:name="_Toc180146659"/>
      <w:bookmarkStart w:id="2478" w:name="_Toc180249157"/>
      <w:bookmarkStart w:id="2479" w:name="_Toc183379111"/>
      <w:bookmarkStart w:id="2480" w:name="_Toc185509543"/>
      <w:r w:rsidRPr="00332316">
        <w:lastRenderedPageBreak/>
        <w:t>6.3.5.2</w:t>
      </w:r>
      <w:r w:rsidRPr="00332316">
        <w:rPr>
          <w:noProof/>
        </w:rPr>
        <w:t>.2</w:t>
      </w:r>
      <w:r w:rsidRPr="00332316">
        <w:rPr>
          <w:noProof/>
        </w:rPr>
        <w:tab/>
        <w:t>Target URI</w:t>
      </w:r>
      <w:bookmarkEnd w:id="2473"/>
      <w:bookmarkEnd w:id="2474"/>
      <w:bookmarkEnd w:id="2475"/>
      <w:bookmarkEnd w:id="2476"/>
      <w:bookmarkEnd w:id="2477"/>
      <w:bookmarkEnd w:id="2478"/>
      <w:bookmarkEnd w:id="2479"/>
      <w:bookmarkEnd w:id="2480"/>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481" w:name="_Toc129252558"/>
      <w:bookmarkStart w:id="2482" w:name="_Toc160452809"/>
      <w:bookmarkStart w:id="2483" w:name="_Toc164869737"/>
      <w:bookmarkStart w:id="2484" w:name="_Toc175350723"/>
      <w:bookmarkStart w:id="2485" w:name="_Toc180146660"/>
      <w:bookmarkStart w:id="2486" w:name="_Toc180249158"/>
      <w:bookmarkStart w:id="2487" w:name="_Toc183379112"/>
      <w:bookmarkStart w:id="2488" w:name="_Toc185509544"/>
      <w:r w:rsidRPr="00332316">
        <w:t>6.3.5.2</w:t>
      </w:r>
      <w:r w:rsidRPr="00332316">
        <w:rPr>
          <w:noProof/>
        </w:rPr>
        <w:t>.3</w:t>
      </w:r>
      <w:r w:rsidRPr="00332316">
        <w:rPr>
          <w:noProof/>
        </w:rPr>
        <w:tab/>
        <w:t>Standard Methods</w:t>
      </w:r>
      <w:bookmarkEnd w:id="2481"/>
      <w:bookmarkEnd w:id="2482"/>
      <w:bookmarkEnd w:id="2483"/>
      <w:bookmarkEnd w:id="2484"/>
      <w:bookmarkEnd w:id="2485"/>
      <w:bookmarkEnd w:id="2486"/>
      <w:bookmarkEnd w:id="2487"/>
      <w:bookmarkEnd w:id="2488"/>
    </w:p>
    <w:p w14:paraId="3A75BC9E" w14:textId="77777777" w:rsidR="00332316" w:rsidRPr="00332316" w:rsidRDefault="00332316" w:rsidP="00332316">
      <w:pPr>
        <w:pStyle w:val="Heading6"/>
        <w:rPr>
          <w:noProof/>
        </w:rPr>
      </w:pPr>
      <w:bookmarkStart w:id="2489" w:name="_Toc129252559"/>
      <w:bookmarkStart w:id="2490" w:name="_Toc160452810"/>
      <w:bookmarkStart w:id="2491" w:name="_Toc164869738"/>
      <w:bookmarkStart w:id="2492" w:name="_Toc175350724"/>
      <w:bookmarkStart w:id="2493" w:name="_Toc180146661"/>
      <w:bookmarkStart w:id="2494" w:name="_Toc180249159"/>
      <w:bookmarkStart w:id="2495" w:name="_Toc183379113"/>
      <w:bookmarkStart w:id="2496" w:name="_Toc185509545"/>
      <w:r w:rsidRPr="00332316">
        <w:t>6.3.5.2.3</w:t>
      </w:r>
      <w:r w:rsidRPr="00332316">
        <w:rPr>
          <w:noProof/>
        </w:rPr>
        <w:t>.1</w:t>
      </w:r>
      <w:r w:rsidRPr="00332316">
        <w:rPr>
          <w:noProof/>
        </w:rPr>
        <w:tab/>
        <w:t>POST</w:t>
      </w:r>
      <w:bookmarkEnd w:id="2489"/>
      <w:bookmarkEnd w:id="2490"/>
      <w:bookmarkEnd w:id="2491"/>
      <w:bookmarkEnd w:id="2492"/>
      <w:bookmarkEnd w:id="2493"/>
      <w:bookmarkEnd w:id="2494"/>
      <w:bookmarkEnd w:id="2495"/>
      <w:bookmarkEnd w:id="2496"/>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2497" w:name="_Toc160452811"/>
      <w:bookmarkStart w:id="2498" w:name="_Toc164869739"/>
      <w:bookmarkStart w:id="2499" w:name="_Toc175350725"/>
      <w:bookmarkStart w:id="2500" w:name="_Toc180146662"/>
      <w:bookmarkStart w:id="2501" w:name="_Toc180249160"/>
      <w:bookmarkStart w:id="2502" w:name="_Toc183379114"/>
      <w:bookmarkStart w:id="2503" w:name="_Toc129252574"/>
      <w:bookmarkStart w:id="2504" w:name="_Toc185509546"/>
      <w:r w:rsidRPr="00DD5C49">
        <w:t>6.3.6</w:t>
      </w:r>
      <w:r w:rsidRPr="00DD5C49">
        <w:tab/>
        <w:t>Data Model</w:t>
      </w:r>
      <w:bookmarkEnd w:id="2497"/>
      <w:bookmarkEnd w:id="2498"/>
      <w:bookmarkEnd w:id="2499"/>
      <w:bookmarkEnd w:id="2500"/>
      <w:bookmarkEnd w:id="2501"/>
      <w:bookmarkEnd w:id="2502"/>
      <w:bookmarkEnd w:id="2504"/>
    </w:p>
    <w:p w14:paraId="3E0F820A" w14:textId="77777777" w:rsidR="00DD5C49" w:rsidRPr="00DD5C49" w:rsidRDefault="00DD5C49" w:rsidP="00DD5C49">
      <w:pPr>
        <w:pStyle w:val="Heading4"/>
      </w:pPr>
      <w:bookmarkStart w:id="2505" w:name="_Toc129252561"/>
      <w:bookmarkStart w:id="2506" w:name="_Toc160452812"/>
      <w:bookmarkStart w:id="2507" w:name="_Toc164869740"/>
      <w:bookmarkStart w:id="2508" w:name="_Toc175350726"/>
      <w:bookmarkStart w:id="2509" w:name="_Toc180146663"/>
      <w:bookmarkStart w:id="2510" w:name="_Toc180249161"/>
      <w:bookmarkStart w:id="2511" w:name="_Toc183379115"/>
      <w:bookmarkStart w:id="2512" w:name="_Toc185509547"/>
      <w:r w:rsidRPr="00DD5C49">
        <w:t>6.3.6.1</w:t>
      </w:r>
      <w:r w:rsidRPr="00DD5C49">
        <w:tab/>
        <w:t>General</w:t>
      </w:r>
      <w:bookmarkEnd w:id="2505"/>
      <w:bookmarkEnd w:id="2506"/>
      <w:bookmarkEnd w:id="2507"/>
      <w:bookmarkEnd w:id="2508"/>
      <w:bookmarkEnd w:id="2509"/>
      <w:bookmarkEnd w:id="2510"/>
      <w:bookmarkEnd w:id="2511"/>
      <w:bookmarkEnd w:id="2512"/>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2513" w:name="_Toc129252562"/>
      <w:bookmarkStart w:id="2514" w:name="_Toc160452813"/>
      <w:bookmarkStart w:id="2515" w:name="_Toc164869741"/>
      <w:bookmarkStart w:id="2516" w:name="_Toc175350727"/>
      <w:bookmarkStart w:id="2517" w:name="_Toc180146664"/>
      <w:bookmarkStart w:id="2518" w:name="_Toc180249162"/>
      <w:bookmarkStart w:id="2519" w:name="_Toc183379116"/>
      <w:bookmarkStart w:id="2520" w:name="_Toc185509548"/>
      <w:r w:rsidRPr="00DD5C49">
        <w:lastRenderedPageBreak/>
        <w:t>6.3</w:t>
      </w:r>
      <w:r w:rsidRPr="00DD5C49">
        <w:rPr>
          <w:lang w:val="en-US"/>
        </w:rPr>
        <w:t>.6.2</w:t>
      </w:r>
      <w:r w:rsidRPr="00DD5C49">
        <w:rPr>
          <w:lang w:val="en-US"/>
        </w:rPr>
        <w:tab/>
        <w:t>Structured data types</w:t>
      </w:r>
      <w:bookmarkEnd w:id="2513"/>
      <w:bookmarkEnd w:id="2514"/>
      <w:bookmarkEnd w:id="2515"/>
      <w:bookmarkEnd w:id="2516"/>
      <w:bookmarkEnd w:id="2517"/>
      <w:bookmarkEnd w:id="2518"/>
      <w:bookmarkEnd w:id="2519"/>
      <w:bookmarkEnd w:id="2520"/>
    </w:p>
    <w:p w14:paraId="788D5567" w14:textId="77777777" w:rsidR="00DD5C49" w:rsidRPr="00DD5C49" w:rsidRDefault="00DD5C49" w:rsidP="00DD5C49">
      <w:pPr>
        <w:pStyle w:val="Heading5"/>
      </w:pPr>
      <w:bookmarkStart w:id="2521" w:name="_Toc129252563"/>
      <w:bookmarkStart w:id="2522" w:name="_Toc160452814"/>
      <w:bookmarkStart w:id="2523" w:name="_Toc164869742"/>
      <w:bookmarkStart w:id="2524" w:name="_Toc175350728"/>
      <w:bookmarkStart w:id="2525" w:name="_Toc180146665"/>
      <w:bookmarkStart w:id="2526" w:name="_Toc180249163"/>
      <w:bookmarkStart w:id="2527" w:name="_Toc183379117"/>
      <w:bookmarkStart w:id="2528" w:name="_Toc185509549"/>
      <w:r w:rsidRPr="00DD5C49">
        <w:t>6.3.6.2.1</w:t>
      </w:r>
      <w:r w:rsidRPr="00DD5C49">
        <w:tab/>
        <w:t>Introduction</w:t>
      </w:r>
      <w:bookmarkEnd w:id="2521"/>
      <w:bookmarkEnd w:id="2522"/>
      <w:bookmarkEnd w:id="2523"/>
      <w:bookmarkEnd w:id="2524"/>
      <w:bookmarkEnd w:id="2525"/>
      <w:bookmarkEnd w:id="2526"/>
      <w:bookmarkEnd w:id="2527"/>
      <w:bookmarkEnd w:id="2528"/>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2529" w:name="_Toc129252564"/>
      <w:bookmarkStart w:id="2530" w:name="_Toc160452815"/>
      <w:bookmarkStart w:id="2531" w:name="_Toc164869743"/>
      <w:bookmarkStart w:id="2532" w:name="_Toc175350729"/>
      <w:bookmarkStart w:id="2533" w:name="_Toc180146666"/>
      <w:bookmarkStart w:id="2534" w:name="_Toc180249164"/>
      <w:bookmarkStart w:id="2535" w:name="_Toc183379118"/>
      <w:bookmarkStart w:id="2536" w:name="_Toc185509550"/>
      <w:r w:rsidRPr="00DD5C49">
        <w:t>6.3.6.2.2</w:t>
      </w:r>
      <w:r w:rsidRPr="00DD5C49">
        <w:tab/>
        <w:t xml:space="preserve">Type: </w:t>
      </w:r>
      <w:bookmarkEnd w:id="2529"/>
      <w:r w:rsidRPr="00DD5C49">
        <w:t>USSChangePolReq</w:t>
      </w:r>
      <w:bookmarkEnd w:id="2530"/>
      <w:bookmarkEnd w:id="2531"/>
      <w:bookmarkEnd w:id="2532"/>
      <w:bookmarkEnd w:id="2533"/>
      <w:bookmarkEnd w:id="2534"/>
      <w:bookmarkEnd w:id="2535"/>
      <w:bookmarkEnd w:id="2536"/>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2537" w:name="_Toc129252565"/>
      <w:bookmarkStart w:id="2538" w:name="_Toc160452816"/>
      <w:bookmarkStart w:id="2539" w:name="_Toc164869744"/>
      <w:bookmarkStart w:id="2540" w:name="_Toc175350730"/>
      <w:bookmarkStart w:id="2541" w:name="_Toc180146667"/>
      <w:bookmarkStart w:id="2542" w:name="_Toc180249165"/>
      <w:bookmarkStart w:id="2543" w:name="_Toc183379119"/>
      <w:bookmarkStart w:id="2544" w:name="_Toc185509551"/>
      <w:r w:rsidRPr="00DD5C49">
        <w:t>6.3.6.2.3</w:t>
      </w:r>
      <w:r w:rsidRPr="00DD5C49">
        <w:tab/>
        <w:t xml:space="preserve">Type: </w:t>
      </w:r>
      <w:bookmarkEnd w:id="2537"/>
      <w:r w:rsidRPr="00DD5C49">
        <w:t>USSChangePolResp</w:t>
      </w:r>
      <w:bookmarkEnd w:id="2538"/>
      <w:bookmarkEnd w:id="2539"/>
      <w:bookmarkEnd w:id="2540"/>
      <w:bookmarkEnd w:id="2541"/>
      <w:bookmarkEnd w:id="2542"/>
      <w:bookmarkEnd w:id="2543"/>
      <w:bookmarkEnd w:id="2544"/>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2545" w:name="_Toc129252566"/>
      <w:bookmarkStart w:id="2546" w:name="_Toc160452817"/>
      <w:bookmarkStart w:id="2547" w:name="_Toc164869745"/>
      <w:bookmarkStart w:id="2548" w:name="_Toc175350731"/>
      <w:bookmarkStart w:id="2549" w:name="_Toc180146668"/>
      <w:bookmarkStart w:id="2550" w:name="_Toc180249166"/>
      <w:bookmarkStart w:id="2551" w:name="_Toc183379120"/>
      <w:bookmarkStart w:id="2552" w:name="_Toc129252568"/>
      <w:bookmarkStart w:id="2553" w:name="_Toc185509552"/>
      <w:r w:rsidRPr="00DD5C49">
        <w:lastRenderedPageBreak/>
        <w:t>6.3.6.2.4</w:t>
      </w:r>
      <w:r w:rsidRPr="00DD5C49">
        <w:tab/>
        <w:t xml:space="preserve">Type: </w:t>
      </w:r>
      <w:bookmarkEnd w:id="2545"/>
      <w:r w:rsidRPr="00DD5C49">
        <w:t>USSChangePolicy</w:t>
      </w:r>
      <w:bookmarkEnd w:id="2546"/>
      <w:bookmarkEnd w:id="2547"/>
      <w:bookmarkEnd w:id="2548"/>
      <w:bookmarkEnd w:id="2549"/>
      <w:bookmarkEnd w:id="2550"/>
      <w:bookmarkEnd w:id="2551"/>
      <w:bookmarkEnd w:id="2553"/>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2554" w:name="_Toc160452818"/>
      <w:bookmarkStart w:id="2555" w:name="_Toc164869746"/>
      <w:bookmarkStart w:id="2556" w:name="_Toc175350732"/>
      <w:bookmarkStart w:id="2557" w:name="_Toc180146669"/>
      <w:bookmarkStart w:id="2558" w:name="_Toc180249167"/>
      <w:bookmarkStart w:id="2559" w:name="_Toc183379121"/>
      <w:bookmarkStart w:id="2560" w:name="_Toc185509553"/>
      <w:r w:rsidRPr="00DD5C49">
        <w:t>6.3.6.2.5</w:t>
      </w:r>
      <w:r w:rsidRPr="00DD5C49">
        <w:tab/>
        <w:t>Type: USSChangePolicyPatch</w:t>
      </w:r>
      <w:bookmarkEnd w:id="2554"/>
      <w:bookmarkEnd w:id="2555"/>
      <w:bookmarkEnd w:id="2556"/>
      <w:bookmarkEnd w:id="2557"/>
      <w:bookmarkEnd w:id="2558"/>
      <w:bookmarkEnd w:id="2559"/>
      <w:bookmarkEnd w:id="2560"/>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2561" w:name="_Toc160452819"/>
      <w:bookmarkStart w:id="2562" w:name="_Toc164869747"/>
      <w:bookmarkStart w:id="2563" w:name="_Toc175350733"/>
      <w:bookmarkStart w:id="2564" w:name="_Toc180146670"/>
      <w:bookmarkStart w:id="2565" w:name="_Toc180249168"/>
      <w:bookmarkStart w:id="2566" w:name="_Toc183379122"/>
      <w:bookmarkStart w:id="2567" w:name="_Toc185509554"/>
      <w:r w:rsidRPr="00DD5C49">
        <w:t>6.3.6.2.6</w:t>
      </w:r>
      <w:r w:rsidRPr="00DD5C49">
        <w:tab/>
        <w:t>Type: MultiUssPol</w:t>
      </w:r>
      <w:bookmarkEnd w:id="2561"/>
      <w:bookmarkEnd w:id="2562"/>
      <w:bookmarkEnd w:id="2563"/>
      <w:bookmarkEnd w:id="2564"/>
      <w:bookmarkEnd w:id="2565"/>
      <w:bookmarkEnd w:id="2566"/>
      <w:bookmarkEnd w:id="2567"/>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2568" w:name="_Toc129252512"/>
      <w:bookmarkStart w:id="2569" w:name="_Toc160452820"/>
      <w:bookmarkStart w:id="2570" w:name="_Toc164869748"/>
      <w:bookmarkStart w:id="2571" w:name="_Toc175350734"/>
      <w:bookmarkStart w:id="2572" w:name="_Toc180146671"/>
      <w:bookmarkStart w:id="2573" w:name="_Toc180249169"/>
      <w:bookmarkStart w:id="2574" w:name="_Toc183379123"/>
      <w:bookmarkStart w:id="2575" w:name="_Toc185509555"/>
      <w:r w:rsidRPr="00DD5C49">
        <w:lastRenderedPageBreak/>
        <w:t>6.3.6.2.7</w:t>
      </w:r>
      <w:r w:rsidRPr="00DD5C49">
        <w:tab/>
        <w:t xml:space="preserve">Type: </w:t>
      </w:r>
      <w:bookmarkEnd w:id="2568"/>
      <w:r w:rsidRPr="00DD5C49">
        <w:t>ServArea</w:t>
      </w:r>
      <w:bookmarkEnd w:id="2569"/>
      <w:bookmarkEnd w:id="2570"/>
      <w:bookmarkEnd w:id="2571"/>
      <w:bookmarkEnd w:id="2572"/>
      <w:bookmarkEnd w:id="2573"/>
      <w:bookmarkEnd w:id="2574"/>
      <w:bookmarkEnd w:id="2575"/>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2576" w:name="_Toc160452821"/>
      <w:bookmarkStart w:id="2577" w:name="_Toc164869749"/>
      <w:bookmarkStart w:id="2578" w:name="_Toc175350735"/>
      <w:bookmarkStart w:id="2579" w:name="_Toc180146672"/>
      <w:bookmarkStart w:id="2580" w:name="_Toc180249170"/>
      <w:bookmarkStart w:id="2581" w:name="_Toc183379124"/>
      <w:bookmarkStart w:id="2582" w:name="_Toc185509556"/>
      <w:r w:rsidRPr="00DD5C49">
        <w:t>6.3.6.2.8</w:t>
      </w:r>
      <w:r w:rsidRPr="00DD5C49">
        <w:tab/>
        <w:t>Type: UasRoute</w:t>
      </w:r>
      <w:bookmarkEnd w:id="2576"/>
      <w:bookmarkEnd w:id="2577"/>
      <w:bookmarkEnd w:id="2578"/>
      <w:bookmarkEnd w:id="2579"/>
      <w:bookmarkEnd w:id="2580"/>
      <w:bookmarkEnd w:id="2581"/>
      <w:bookmarkEnd w:id="2582"/>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2583" w:name="_Toc160452822"/>
      <w:bookmarkStart w:id="2584" w:name="_Toc164869750"/>
      <w:bookmarkStart w:id="2585" w:name="_Toc175350736"/>
      <w:bookmarkStart w:id="2586" w:name="_Toc180146673"/>
      <w:bookmarkStart w:id="2587" w:name="_Toc180249171"/>
      <w:bookmarkStart w:id="2588" w:name="_Toc183379125"/>
      <w:bookmarkStart w:id="2589" w:name="_Toc185509557"/>
      <w:r w:rsidRPr="00DD5C49">
        <w:t>6.3.6.</w:t>
      </w:r>
      <w:r w:rsidRPr="003F19D6">
        <w:t>2.9</w:t>
      </w:r>
      <w:r w:rsidRPr="003F19D6">
        <w:tab/>
        <w:t>Type: UssInfo</w:t>
      </w:r>
      <w:bookmarkEnd w:id="2583"/>
      <w:bookmarkEnd w:id="2584"/>
      <w:bookmarkEnd w:id="2585"/>
      <w:bookmarkEnd w:id="2586"/>
      <w:bookmarkEnd w:id="2587"/>
      <w:bookmarkEnd w:id="2588"/>
      <w:bookmarkEnd w:id="2589"/>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2590" w:name="_Toc160452823"/>
      <w:bookmarkStart w:id="2591" w:name="_Toc164869751"/>
      <w:bookmarkStart w:id="2592" w:name="_Toc175350737"/>
      <w:bookmarkStart w:id="2593" w:name="_Toc180146674"/>
      <w:bookmarkStart w:id="2594" w:name="_Toc180249172"/>
      <w:bookmarkStart w:id="2595" w:name="_Toc183379126"/>
      <w:bookmarkStart w:id="2596" w:name="_Toc185509558"/>
      <w:r w:rsidRPr="003F19D6">
        <w:t>6.3.6.2.10</w:t>
      </w:r>
      <w:r w:rsidRPr="003F19D6">
        <w:tab/>
        <w:t>Type: ServReq</w:t>
      </w:r>
      <w:bookmarkEnd w:id="2590"/>
      <w:bookmarkEnd w:id="2591"/>
      <w:bookmarkEnd w:id="2592"/>
      <w:bookmarkEnd w:id="2593"/>
      <w:bookmarkEnd w:id="2594"/>
      <w:bookmarkEnd w:id="2595"/>
      <w:bookmarkEnd w:id="2596"/>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2597" w:name="_Toc160452824"/>
      <w:bookmarkStart w:id="2598" w:name="_Toc164869752"/>
      <w:bookmarkStart w:id="2599" w:name="_Toc175350738"/>
      <w:bookmarkStart w:id="2600" w:name="_Toc180146675"/>
      <w:bookmarkStart w:id="2601" w:name="_Toc180249173"/>
      <w:bookmarkStart w:id="2602" w:name="_Toc183379127"/>
      <w:bookmarkStart w:id="2603" w:name="_Toc185509559"/>
      <w:r w:rsidRPr="00DD5C49">
        <w:lastRenderedPageBreak/>
        <w:t>6.3.6.2.</w:t>
      </w:r>
      <w:r w:rsidR="007963B0">
        <w:t>11</w:t>
      </w:r>
      <w:r w:rsidRPr="00DD5C49">
        <w:tab/>
        <w:t>Type: USSChangeReq</w:t>
      </w:r>
      <w:bookmarkEnd w:id="2597"/>
      <w:bookmarkEnd w:id="2598"/>
      <w:bookmarkEnd w:id="2599"/>
      <w:bookmarkEnd w:id="2600"/>
      <w:bookmarkEnd w:id="2601"/>
      <w:bookmarkEnd w:id="2602"/>
      <w:bookmarkEnd w:id="2603"/>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2604" w:name="_Toc160452825"/>
      <w:bookmarkStart w:id="2605" w:name="_Toc164869753"/>
      <w:bookmarkStart w:id="2606" w:name="_Toc175350739"/>
      <w:bookmarkStart w:id="2607" w:name="_Toc180146676"/>
      <w:bookmarkStart w:id="2608" w:name="_Toc180249174"/>
      <w:bookmarkStart w:id="2609" w:name="_Toc183379128"/>
      <w:bookmarkStart w:id="2610" w:name="_Toc185509560"/>
      <w:r w:rsidRPr="00DD5C49">
        <w:t>6.3</w:t>
      </w:r>
      <w:r w:rsidRPr="00ED3E4D">
        <w:t>.6.2.12</w:t>
      </w:r>
      <w:r w:rsidRPr="00ED3E4D">
        <w:tab/>
        <w:t>Type: TgtUssInfo</w:t>
      </w:r>
      <w:bookmarkEnd w:id="2604"/>
      <w:bookmarkEnd w:id="2605"/>
      <w:bookmarkEnd w:id="2606"/>
      <w:bookmarkEnd w:id="2607"/>
      <w:bookmarkEnd w:id="2608"/>
      <w:bookmarkEnd w:id="2609"/>
      <w:bookmarkEnd w:id="2610"/>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2611" w:name="_Toc160452826"/>
      <w:bookmarkStart w:id="2612" w:name="_Toc164869754"/>
      <w:bookmarkStart w:id="2613" w:name="_Toc175350740"/>
      <w:bookmarkStart w:id="2614" w:name="_Toc180146677"/>
      <w:bookmarkStart w:id="2615" w:name="_Toc180249175"/>
      <w:bookmarkStart w:id="2616" w:name="_Toc183379129"/>
      <w:bookmarkStart w:id="2617" w:name="_Toc185509561"/>
      <w:r w:rsidRPr="00DD5C49">
        <w:lastRenderedPageBreak/>
        <w:t>6.3.6.2.</w:t>
      </w:r>
      <w:r w:rsidR="008C2B0D" w:rsidRPr="00DD5C49">
        <w:t>1</w:t>
      </w:r>
      <w:r w:rsidR="008C2B0D">
        <w:t>3</w:t>
      </w:r>
      <w:r w:rsidRPr="00DD5C49">
        <w:tab/>
        <w:t>Type: USSChangeNotif</w:t>
      </w:r>
      <w:bookmarkEnd w:id="2611"/>
      <w:bookmarkEnd w:id="2612"/>
      <w:bookmarkEnd w:id="2613"/>
      <w:bookmarkEnd w:id="2614"/>
      <w:bookmarkEnd w:id="2615"/>
      <w:bookmarkEnd w:id="2616"/>
      <w:bookmarkEnd w:id="2617"/>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2618" w:name="_Toc160452827"/>
      <w:bookmarkStart w:id="2619" w:name="_Toc164869755"/>
      <w:bookmarkStart w:id="2620" w:name="_Toc175350741"/>
      <w:bookmarkStart w:id="2621" w:name="_Toc180146678"/>
      <w:bookmarkStart w:id="2622" w:name="_Toc180249176"/>
      <w:bookmarkStart w:id="2623" w:name="_Toc183379130"/>
      <w:bookmarkStart w:id="2624" w:name="_Toc185509562"/>
      <w:r w:rsidRPr="00DD5C49">
        <w:t>6.3.6.2.</w:t>
      </w:r>
      <w:r>
        <w:t>14</w:t>
      </w:r>
      <w:r w:rsidRPr="00DD5C49">
        <w:tab/>
        <w:t xml:space="preserve">Type: </w:t>
      </w:r>
      <w:r>
        <w:t>UssChgInfo</w:t>
      </w:r>
      <w:bookmarkEnd w:id="2618"/>
      <w:bookmarkEnd w:id="2619"/>
      <w:bookmarkEnd w:id="2620"/>
      <w:bookmarkEnd w:id="2621"/>
      <w:bookmarkEnd w:id="2622"/>
      <w:bookmarkEnd w:id="2623"/>
      <w:bookmarkEnd w:id="2624"/>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2625" w:name="_Toc160452828"/>
      <w:bookmarkStart w:id="2626" w:name="_Toc164869756"/>
      <w:bookmarkStart w:id="2627" w:name="_Toc175350742"/>
      <w:bookmarkStart w:id="2628" w:name="_Toc180146679"/>
      <w:bookmarkStart w:id="2629" w:name="_Toc180249177"/>
      <w:bookmarkStart w:id="2630" w:name="_Toc183379131"/>
      <w:bookmarkStart w:id="2631" w:name="_Toc185509563"/>
      <w:r w:rsidRPr="00DD5C49">
        <w:t>6.3</w:t>
      </w:r>
      <w:r w:rsidRPr="00DD5C49">
        <w:rPr>
          <w:lang w:val="en-US"/>
        </w:rPr>
        <w:t>.6.3</w:t>
      </w:r>
      <w:r w:rsidRPr="00DD5C49">
        <w:rPr>
          <w:lang w:val="en-US"/>
        </w:rPr>
        <w:tab/>
        <w:t>Simple data types and enumerations</w:t>
      </w:r>
      <w:bookmarkEnd w:id="2552"/>
      <w:bookmarkEnd w:id="2625"/>
      <w:bookmarkEnd w:id="2626"/>
      <w:bookmarkEnd w:id="2627"/>
      <w:bookmarkEnd w:id="2628"/>
      <w:bookmarkEnd w:id="2629"/>
      <w:bookmarkEnd w:id="2630"/>
      <w:bookmarkEnd w:id="2631"/>
    </w:p>
    <w:p w14:paraId="3A790D20" w14:textId="77777777" w:rsidR="00DD5C49" w:rsidRPr="00DD5C49" w:rsidRDefault="00DD5C49" w:rsidP="00DD5C49">
      <w:pPr>
        <w:pStyle w:val="Heading5"/>
      </w:pPr>
      <w:bookmarkStart w:id="2632" w:name="_Toc129252569"/>
      <w:bookmarkStart w:id="2633" w:name="_Toc160452829"/>
      <w:bookmarkStart w:id="2634" w:name="_Toc164869757"/>
      <w:bookmarkStart w:id="2635" w:name="_Toc175350743"/>
      <w:bookmarkStart w:id="2636" w:name="_Toc180146680"/>
      <w:bookmarkStart w:id="2637" w:name="_Toc180249178"/>
      <w:bookmarkStart w:id="2638" w:name="_Toc183379132"/>
      <w:bookmarkStart w:id="2639" w:name="_Toc185509564"/>
      <w:r w:rsidRPr="00DD5C49">
        <w:t>6.3.6.3.1</w:t>
      </w:r>
      <w:r w:rsidRPr="00DD5C49">
        <w:tab/>
        <w:t>Introduction</w:t>
      </w:r>
      <w:bookmarkEnd w:id="2632"/>
      <w:bookmarkEnd w:id="2633"/>
      <w:bookmarkEnd w:id="2634"/>
      <w:bookmarkEnd w:id="2635"/>
      <w:bookmarkEnd w:id="2636"/>
      <w:bookmarkEnd w:id="2637"/>
      <w:bookmarkEnd w:id="2638"/>
      <w:bookmarkEnd w:id="2639"/>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2640" w:name="_Toc129252570"/>
      <w:bookmarkStart w:id="2641" w:name="_Toc160452830"/>
      <w:bookmarkStart w:id="2642" w:name="_Toc164869758"/>
      <w:bookmarkStart w:id="2643" w:name="_Toc175350744"/>
      <w:bookmarkStart w:id="2644" w:name="_Toc180146681"/>
      <w:bookmarkStart w:id="2645" w:name="_Toc180249179"/>
      <w:bookmarkStart w:id="2646" w:name="_Toc183379133"/>
      <w:bookmarkStart w:id="2647" w:name="_Toc185509565"/>
      <w:r w:rsidRPr="00DD5C49">
        <w:t>6.3.6.3.2</w:t>
      </w:r>
      <w:r w:rsidRPr="00DD5C49">
        <w:tab/>
        <w:t>Simple data types</w:t>
      </w:r>
      <w:bookmarkEnd w:id="2640"/>
      <w:bookmarkEnd w:id="2641"/>
      <w:bookmarkEnd w:id="2642"/>
      <w:bookmarkEnd w:id="2643"/>
      <w:bookmarkEnd w:id="2644"/>
      <w:bookmarkEnd w:id="2645"/>
      <w:bookmarkEnd w:id="2646"/>
      <w:bookmarkEnd w:id="2647"/>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2648" w:name="_Toc144024185"/>
      <w:bookmarkStart w:id="2649" w:name="_Toc148176898"/>
      <w:bookmarkStart w:id="2650" w:name="_Toc151379277"/>
      <w:bookmarkStart w:id="2651" w:name="_Toc151445458"/>
      <w:bookmarkStart w:id="2652" w:name="_Toc151536616"/>
      <w:bookmarkStart w:id="2653" w:name="_Toc160452831"/>
      <w:bookmarkStart w:id="2654" w:name="_Toc164869759"/>
      <w:bookmarkStart w:id="2655" w:name="_Toc175350745"/>
      <w:bookmarkStart w:id="2656" w:name="_Toc180146682"/>
      <w:bookmarkStart w:id="2657" w:name="_Toc180249180"/>
      <w:bookmarkStart w:id="2658" w:name="_Toc183379134"/>
      <w:bookmarkStart w:id="2659" w:name="_Toc129252571"/>
      <w:bookmarkStart w:id="2660" w:name="_Toc185509566"/>
      <w:r w:rsidRPr="00DD5C49">
        <w:lastRenderedPageBreak/>
        <w:t>6.3.</w:t>
      </w:r>
      <w:r w:rsidRPr="00257EAB">
        <w:t>6.3.3</w:t>
      </w:r>
      <w:r w:rsidRPr="00257EAB">
        <w:tab/>
        <w:t xml:space="preserve">Enumeration: </w:t>
      </w:r>
      <w:bookmarkEnd w:id="2648"/>
      <w:bookmarkEnd w:id="2649"/>
      <w:bookmarkEnd w:id="2650"/>
      <w:bookmarkEnd w:id="2651"/>
      <w:bookmarkEnd w:id="2652"/>
      <w:r w:rsidRPr="00257EAB">
        <w:t>UssChangeEvent</w:t>
      </w:r>
      <w:bookmarkEnd w:id="2653"/>
      <w:bookmarkEnd w:id="2654"/>
      <w:bookmarkEnd w:id="2655"/>
      <w:bookmarkEnd w:id="2656"/>
      <w:bookmarkEnd w:id="2657"/>
      <w:bookmarkEnd w:id="2658"/>
      <w:bookmarkEnd w:id="2660"/>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2661" w:name="_Toc160452832"/>
      <w:bookmarkStart w:id="2662" w:name="_Toc164869760"/>
      <w:bookmarkStart w:id="2663" w:name="_Toc175350746"/>
      <w:bookmarkStart w:id="2664" w:name="_Toc180146683"/>
      <w:bookmarkStart w:id="2665" w:name="_Toc180249181"/>
      <w:bookmarkStart w:id="2666" w:name="_Toc183379135"/>
      <w:bookmarkStart w:id="2667" w:name="_Toc185509567"/>
      <w:r w:rsidRPr="00DD5C49">
        <w:t>6</w:t>
      </w:r>
      <w:r w:rsidRPr="00693DD2">
        <w:t>.3.6.3.4</w:t>
      </w:r>
      <w:r w:rsidRPr="00693DD2">
        <w:tab/>
        <w:t>Enumeration: MobilityEvent</w:t>
      </w:r>
      <w:bookmarkEnd w:id="2661"/>
      <w:bookmarkEnd w:id="2662"/>
      <w:bookmarkEnd w:id="2663"/>
      <w:bookmarkEnd w:id="2664"/>
      <w:bookmarkEnd w:id="2665"/>
      <w:bookmarkEnd w:id="2666"/>
      <w:bookmarkEnd w:id="2667"/>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2668" w:name="_Toc160452833"/>
      <w:bookmarkStart w:id="2669" w:name="_Toc164869761"/>
      <w:bookmarkStart w:id="2670" w:name="_Toc175350747"/>
      <w:bookmarkStart w:id="2671" w:name="_Toc180146684"/>
      <w:bookmarkStart w:id="2672" w:name="_Toc180249182"/>
      <w:bookmarkStart w:id="2673" w:name="_Toc183379136"/>
      <w:bookmarkStart w:id="2674" w:name="_Toc185509568"/>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2659"/>
      <w:bookmarkEnd w:id="2668"/>
      <w:bookmarkEnd w:id="2669"/>
      <w:bookmarkEnd w:id="2670"/>
      <w:bookmarkEnd w:id="2671"/>
      <w:bookmarkEnd w:id="2672"/>
      <w:bookmarkEnd w:id="2673"/>
      <w:bookmarkEnd w:id="2674"/>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2675" w:name="_Toc129252572"/>
      <w:bookmarkStart w:id="2676" w:name="_Toc160452834"/>
      <w:bookmarkStart w:id="2677" w:name="_Toc164869762"/>
      <w:bookmarkStart w:id="2678" w:name="_Toc175350748"/>
      <w:bookmarkStart w:id="2679" w:name="_Toc180146685"/>
      <w:bookmarkStart w:id="2680" w:name="_Toc180249183"/>
      <w:bookmarkStart w:id="2681" w:name="_Toc183379137"/>
      <w:bookmarkStart w:id="2682" w:name="_Toc185509569"/>
      <w:r w:rsidRPr="00DD5C49">
        <w:t>6.3.6.5</w:t>
      </w:r>
      <w:r w:rsidRPr="00DD5C49">
        <w:tab/>
        <w:t>Binary data</w:t>
      </w:r>
      <w:bookmarkEnd w:id="2675"/>
      <w:bookmarkEnd w:id="2676"/>
      <w:bookmarkEnd w:id="2677"/>
      <w:bookmarkEnd w:id="2678"/>
      <w:bookmarkEnd w:id="2679"/>
      <w:bookmarkEnd w:id="2680"/>
      <w:bookmarkEnd w:id="2681"/>
      <w:bookmarkEnd w:id="2682"/>
    </w:p>
    <w:p w14:paraId="4780ACF6" w14:textId="77777777" w:rsidR="00DD5C49" w:rsidRPr="00DD5C49" w:rsidRDefault="00DD5C49" w:rsidP="00DD5C49">
      <w:pPr>
        <w:pStyle w:val="Heading5"/>
      </w:pPr>
      <w:bookmarkStart w:id="2683" w:name="_Toc129252573"/>
      <w:bookmarkStart w:id="2684" w:name="_Toc160452835"/>
      <w:bookmarkStart w:id="2685" w:name="_Toc164869763"/>
      <w:bookmarkStart w:id="2686" w:name="_Toc175350749"/>
      <w:bookmarkStart w:id="2687" w:name="_Toc180146686"/>
      <w:bookmarkStart w:id="2688" w:name="_Toc180249184"/>
      <w:bookmarkStart w:id="2689" w:name="_Toc183379138"/>
      <w:bookmarkStart w:id="2690" w:name="_Toc185509570"/>
      <w:r w:rsidRPr="00DD5C49">
        <w:t>6.3.6.5.1</w:t>
      </w:r>
      <w:r w:rsidRPr="00DD5C49">
        <w:tab/>
        <w:t>Binary Data Types</w:t>
      </w:r>
      <w:bookmarkEnd w:id="2683"/>
      <w:bookmarkEnd w:id="2684"/>
      <w:bookmarkEnd w:id="2685"/>
      <w:bookmarkEnd w:id="2686"/>
      <w:bookmarkEnd w:id="2687"/>
      <w:bookmarkEnd w:id="2688"/>
      <w:bookmarkEnd w:id="2689"/>
      <w:bookmarkEnd w:id="2690"/>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2691" w:name="_Toc160452836"/>
      <w:bookmarkStart w:id="2692" w:name="_Toc164869764"/>
      <w:bookmarkStart w:id="2693" w:name="_Toc175350750"/>
      <w:bookmarkStart w:id="2694" w:name="_Toc180146687"/>
      <w:bookmarkStart w:id="2695" w:name="_Toc180249185"/>
      <w:bookmarkStart w:id="2696" w:name="_Toc183379139"/>
      <w:bookmarkStart w:id="2697" w:name="_Toc185509571"/>
      <w:r w:rsidRPr="00332316">
        <w:t>6.3.7</w:t>
      </w:r>
      <w:r w:rsidRPr="00332316">
        <w:tab/>
        <w:t>Error Handling</w:t>
      </w:r>
      <w:bookmarkEnd w:id="2503"/>
      <w:bookmarkEnd w:id="2691"/>
      <w:bookmarkEnd w:id="2692"/>
      <w:bookmarkEnd w:id="2693"/>
      <w:bookmarkEnd w:id="2694"/>
      <w:bookmarkEnd w:id="2695"/>
      <w:bookmarkEnd w:id="2696"/>
      <w:bookmarkEnd w:id="2697"/>
    </w:p>
    <w:p w14:paraId="7E323D1A" w14:textId="77777777" w:rsidR="00332316" w:rsidRPr="00332316" w:rsidRDefault="00332316" w:rsidP="00332316">
      <w:pPr>
        <w:pStyle w:val="Heading4"/>
      </w:pPr>
      <w:bookmarkStart w:id="2698" w:name="_Toc129252575"/>
      <w:bookmarkStart w:id="2699" w:name="_Toc160452837"/>
      <w:bookmarkStart w:id="2700" w:name="_Toc164869765"/>
      <w:bookmarkStart w:id="2701" w:name="_Toc175350751"/>
      <w:bookmarkStart w:id="2702" w:name="_Toc180146688"/>
      <w:bookmarkStart w:id="2703" w:name="_Toc180249186"/>
      <w:bookmarkStart w:id="2704" w:name="_Toc183379140"/>
      <w:bookmarkStart w:id="2705" w:name="_Toc185509572"/>
      <w:r w:rsidRPr="00332316">
        <w:t>6.3.7.1</w:t>
      </w:r>
      <w:r w:rsidRPr="00332316">
        <w:tab/>
        <w:t>General</w:t>
      </w:r>
      <w:bookmarkEnd w:id="2698"/>
      <w:bookmarkEnd w:id="2699"/>
      <w:bookmarkEnd w:id="2700"/>
      <w:bookmarkEnd w:id="2701"/>
      <w:bookmarkEnd w:id="2702"/>
      <w:bookmarkEnd w:id="2703"/>
      <w:bookmarkEnd w:id="2704"/>
      <w:bookmarkEnd w:id="2705"/>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2706" w:name="_Toc129252576"/>
      <w:bookmarkStart w:id="2707" w:name="_Toc160452838"/>
      <w:bookmarkStart w:id="2708" w:name="_Toc164869766"/>
      <w:bookmarkStart w:id="2709" w:name="_Toc175350752"/>
      <w:bookmarkStart w:id="2710" w:name="_Toc180146689"/>
      <w:bookmarkStart w:id="2711" w:name="_Toc180249187"/>
      <w:bookmarkStart w:id="2712" w:name="_Toc183379141"/>
      <w:bookmarkStart w:id="2713" w:name="_Toc185509573"/>
      <w:r w:rsidRPr="00332316">
        <w:lastRenderedPageBreak/>
        <w:t>6.3.7.2</w:t>
      </w:r>
      <w:r w:rsidRPr="00332316">
        <w:tab/>
        <w:t>Protocol Errors</w:t>
      </w:r>
      <w:bookmarkEnd w:id="2706"/>
      <w:bookmarkEnd w:id="2707"/>
      <w:bookmarkEnd w:id="2708"/>
      <w:bookmarkEnd w:id="2709"/>
      <w:bookmarkEnd w:id="2710"/>
      <w:bookmarkEnd w:id="2711"/>
      <w:bookmarkEnd w:id="2712"/>
      <w:bookmarkEnd w:id="2713"/>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2714" w:name="_Toc129252577"/>
      <w:bookmarkStart w:id="2715" w:name="_Toc160452839"/>
      <w:bookmarkStart w:id="2716" w:name="_Toc164869767"/>
      <w:bookmarkStart w:id="2717" w:name="_Toc175350753"/>
      <w:bookmarkStart w:id="2718" w:name="_Toc180146690"/>
      <w:bookmarkStart w:id="2719" w:name="_Toc180249188"/>
      <w:bookmarkStart w:id="2720" w:name="_Toc183379142"/>
      <w:bookmarkStart w:id="2721" w:name="_Toc185509574"/>
      <w:r w:rsidRPr="00332316">
        <w:t>6.3.7.3</w:t>
      </w:r>
      <w:r w:rsidRPr="00332316">
        <w:tab/>
        <w:t>Application Errors</w:t>
      </w:r>
      <w:bookmarkEnd w:id="2714"/>
      <w:bookmarkEnd w:id="2715"/>
      <w:bookmarkEnd w:id="2716"/>
      <w:bookmarkEnd w:id="2717"/>
      <w:bookmarkEnd w:id="2718"/>
      <w:bookmarkEnd w:id="2719"/>
      <w:bookmarkEnd w:id="2720"/>
      <w:bookmarkEnd w:id="2721"/>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2722" w:name="_Toc129252578"/>
      <w:bookmarkStart w:id="2723" w:name="_Toc160452840"/>
      <w:bookmarkStart w:id="2724" w:name="_Toc164869768"/>
      <w:bookmarkStart w:id="2725" w:name="_Toc175350754"/>
      <w:bookmarkStart w:id="2726" w:name="_Toc180146691"/>
      <w:bookmarkStart w:id="2727" w:name="_Toc180249189"/>
      <w:bookmarkStart w:id="2728" w:name="_Toc183379143"/>
      <w:bookmarkStart w:id="2729" w:name="_Toc185509575"/>
      <w:r w:rsidRPr="00332316">
        <w:t>6.3.8</w:t>
      </w:r>
      <w:r w:rsidRPr="00332316">
        <w:rPr>
          <w:lang w:eastAsia="zh-CN"/>
        </w:rPr>
        <w:tab/>
        <w:t>Feature negotiation</w:t>
      </w:r>
      <w:bookmarkEnd w:id="2722"/>
      <w:bookmarkEnd w:id="2723"/>
      <w:bookmarkEnd w:id="2724"/>
      <w:bookmarkEnd w:id="2725"/>
      <w:bookmarkEnd w:id="2726"/>
      <w:bookmarkEnd w:id="2727"/>
      <w:bookmarkEnd w:id="2728"/>
      <w:bookmarkEnd w:id="2729"/>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2730" w:name="_Toc129252579"/>
      <w:bookmarkStart w:id="2731" w:name="_Toc160452841"/>
      <w:bookmarkStart w:id="2732" w:name="_Toc164869769"/>
      <w:bookmarkStart w:id="2733" w:name="_Toc175350755"/>
      <w:bookmarkStart w:id="2734" w:name="_Toc180146692"/>
      <w:bookmarkStart w:id="2735" w:name="_Toc180249190"/>
      <w:bookmarkStart w:id="2736" w:name="_Toc183379144"/>
      <w:bookmarkStart w:id="2737" w:name="_Toc185509576"/>
      <w:r w:rsidRPr="00332316">
        <w:t>6.3.9</w:t>
      </w:r>
      <w:r w:rsidRPr="00332316">
        <w:tab/>
        <w:t>Security</w:t>
      </w:r>
      <w:bookmarkEnd w:id="2730"/>
      <w:bookmarkEnd w:id="2731"/>
      <w:bookmarkEnd w:id="2732"/>
      <w:bookmarkEnd w:id="2733"/>
      <w:bookmarkEnd w:id="2734"/>
      <w:bookmarkEnd w:id="2735"/>
      <w:bookmarkEnd w:id="2736"/>
      <w:bookmarkEnd w:id="2737"/>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2738" w:name="_Toc160452842"/>
      <w:bookmarkStart w:id="2739" w:name="_Toc164869770"/>
      <w:bookmarkStart w:id="2740" w:name="_Toc175350756"/>
      <w:bookmarkStart w:id="2741" w:name="_Toc180146693"/>
      <w:bookmarkStart w:id="2742" w:name="_Toc180249191"/>
      <w:bookmarkStart w:id="2743" w:name="_Toc183379145"/>
      <w:bookmarkStart w:id="2744" w:name="_Toc185509577"/>
      <w:r w:rsidR="00FD7038" w:rsidRPr="00FD7038">
        <w:lastRenderedPageBreak/>
        <w:t>6.4</w:t>
      </w:r>
      <w:r w:rsidR="00FD7038" w:rsidRPr="00FD7038">
        <w:tab/>
        <w:t>UAE_DAASupport Service API</w:t>
      </w:r>
      <w:bookmarkEnd w:id="2738"/>
      <w:bookmarkEnd w:id="2739"/>
      <w:bookmarkEnd w:id="2740"/>
      <w:bookmarkEnd w:id="2741"/>
      <w:bookmarkEnd w:id="2742"/>
      <w:bookmarkEnd w:id="2743"/>
      <w:bookmarkEnd w:id="2744"/>
    </w:p>
    <w:p w14:paraId="03FE0A75" w14:textId="77777777" w:rsidR="00FD7038" w:rsidRPr="00FD7038" w:rsidRDefault="00FD7038" w:rsidP="00FD7038">
      <w:pPr>
        <w:pStyle w:val="Heading3"/>
      </w:pPr>
      <w:bookmarkStart w:id="2745" w:name="_Toc160452843"/>
      <w:bookmarkStart w:id="2746" w:name="_Toc164869771"/>
      <w:bookmarkStart w:id="2747" w:name="_Toc175350757"/>
      <w:bookmarkStart w:id="2748" w:name="_Toc180146694"/>
      <w:bookmarkStart w:id="2749" w:name="_Toc180249192"/>
      <w:bookmarkStart w:id="2750" w:name="_Toc183379146"/>
      <w:bookmarkStart w:id="2751" w:name="_Toc185509578"/>
      <w:r w:rsidRPr="00FD7038">
        <w:t>6.4.1</w:t>
      </w:r>
      <w:r w:rsidRPr="00FD7038">
        <w:tab/>
        <w:t>Introduction</w:t>
      </w:r>
      <w:bookmarkEnd w:id="2745"/>
      <w:bookmarkEnd w:id="2746"/>
      <w:bookmarkEnd w:id="2747"/>
      <w:bookmarkEnd w:id="2748"/>
      <w:bookmarkEnd w:id="2749"/>
      <w:bookmarkEnd w:id="2750"/>
      <w:bookmarkEnd w:id="2751"/>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2752" w:name="_Toc160452844"/>
      <w:bookmarkStart w:id="2753" w:name="_Toc164869772"/>
      <w:bookmarkStart w:id="2754" w:name="_Toc175350758"/>
      <w:bookmarkStart w:id="2755" w:name="_Toc180146695"/>
      <w:bookmarkStart w:id="2756" w:name="_Toc180249193"/>
      <w:bookmarkStart w:id="2757" w:name="_Toc183379147"/>
      <w:bookmarkStart w:id="2758" w:name="_Toc185509579"/>
      <w:r w:rsidRPr="00FD7038">
        <w:t>6.4.2</w:t>
      </w:r>
      <w:r w:rsidRPr="00FD7038">
        <w:tab/>
        <w:t>Usage of HTTP</w:t>
      </w:r>
      <w:bookmarkEnd w:id="2752"/>
      <w:bookmarkEnd w:id="2753"/>
      <w:bookmarkEnd w:id="2754"/>
      <w:bookmarkEnd w:id="2755"/>
      <w:bookmarkEnd w:id="2756"/>
      <w:bookmarkEnd w:id="2757"/>
      <w:bookmarkEnd w:id="2758"/>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2759" w:name="_Toc160452845"/>
      <w:bookmarkStart w:id="2760" w:name="_Toc164869773"/>
      <w:bookmarkStart w:id="2761" w:name="_Toc175350759"/>
      <w:bookmarkStart w:id="2762" w:name="_Toc180146696"/>
      <w:bookmarkStart w:id="2763" w:name="_Toc180249194"/>
      <w:bookmarkStart w:id="2764" w:name="_Toc183379148"/>
      <w:bookmarkStart w:id="2765" w:name="_Toc185509580"/>
      <w:r w:rsidRPr="00FD7038">
        <w:t>6.4.3</w:t>
      </w:r>
      <w:r w:rsidRPr="00FD7038">
        <w:tab/>
        <w:t>Resources</w:t>
      </w:r>
      <w:bookmarkEnd w:id="2759"/>
      <w:bookmarkEnd w:id="2760"/>
      <w:bookmarkEnd w:id="2761"/>
      <w:bookmarkEnd w:id="2762"/>
      <w:bookmarkEnd w:id="2763"/>
      <w:bookmarkEnd w:id="2764"/>
      <w:bookmarkEnd w:id="2765"/>
    </w:p>
    <w:p w14:paraId="330A4B87" w14:textId="77777777" w:rsidR="00FD7038" w:rsidRPr="00FD7038" w:rsidRDefault="00FD7038" w:rsidP="00FD7038">
      <w:pPr>
        <w:pStyle w:val="Heading4"/>
      </w:pPr>
      <w:bookmarkStart w:id="2766" w:name="_Toc160452846"/>
      <w:bookmarkStart w:id="2767" w:name="_Toc164869774"/>
      <w:bookmarkStart w:id="2768" w:name="_Toc175350760"/>
      <w:bookmarkStart w:id="2769" w:name="_Toc180146697"/>
      <w:bookmarkStart w:id="2770" w:name="_Toc180249195"/>
      <w:bookmarkStart w:id="2771" w:name="_Toc183379149"/>
      <w:bookmarkStart w:id="2772" w:name="_Toc185509581"/>
      <w:r w:rsidRPr="00FD7038">
        <w:t>6.4.3.1</w:t>
      </w:r>
      <w:r w:rsidRPr="00FD7038">
        <w:tab/>
        <w:t>Overview</w:t>
      </w:r>
      <w:bookmarkEnd w:id="2766"/>
      <w:bookmarkEnd w:id="2767"/>
      <w:bookmarkEnd w:id="2768"/>
      <w:bookmarkEnd w:id="2769"/>
      <w:bookmarkEnd w:id="2770"/>
      <w:bookmarkEnd w:id="2771"/>
      <w:bookmarkEnd w:id="2772"/>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55pt;height:156.1pt" o:ole="">
            <v:imagedata r:id="rId90" o:title=""/>
          </v:shape>
          <o:OLEObject Type="Embed" ProgID="Word.Document.8" ShapeID="_x0000_i1065" DrawAspect="Content" ObjectID="_1796119051"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2773" w:name="_Toc160452847"/>
      <w:bookmarkStart w:id="2774" w:name="_Toc164869775"/>
      <w:bookmarkStart w:id="2775" w:name="_Toc175350761"/>
      <w:bookmarkStart w:id="2776" w:name="_Toc180146698"/>
      <w:bookmarkStart w:id="2777" w:name="_Toc180249196"/>
      <w:bookmarkStart w:id="2778" w:name="_Toc183379150"/>
      <w:bookmarkStart w:id="2779" w:name="_Toc185509582"/>
      <w:r w:rsidRPr="00FD7038">
        <w:t>6.4.3.2</w:t>
      </w:r>
      <w:r w:rsidRPr="00FD7038">
        <w:tab/>
        <w:t>Resource: DAA Policies</w:t>
      </w:r>
      <w:bookmarkEnd w:id="2773"/>
      <w:bookmarkEnd w:id="2774"/>
      <w:bookmarkEnd w:id="2775"/>
      <w:bookmarkEnd w:id="2776"/>
      <w:bookmarkEnd w:id="2777"/>
      <w:bookmarkEnd w:id="2778"/>
      <w:bookmarkEnd w:id="2779"/>
    </w:p>
    <w:p w14:paraId="6BA734A6" w14:textId="77777777" w:rsidR="00FD7038" w:rsidRPr="00FD7038" w:rsidRDefault="00FD7038" w:rsidP="00FD7038">
      <w:pPr>
        <w:pStyle w:val="Heading5"/>
      </w:pPr>
      <w:bookmarkStart w:id="2780" w:name="_Toc160452848"/>
      <w:bookmarkStart w:id="2781" w:name="_Toc164869776"/>
      <w:bookmarkStart w:id="2782" w:name="_Toc175350762"/>
      <w:bookmarkStart w:id="2783" w:name="_Toc180146699"/>
      <w:bookmarkStart w:id="2784" w:name="_Toc180249197"/>
      <w:bookmarkStart w:id="2785" w:name="_Toc183379151"/>
      <w:bookmarkStart w:id="2786" w:name="_Toc185509583"/>
      <w:r w:rsidRPr="00FD7038">
        <w:t>6.4.3.2.1</w:t>
      </w:r>
      <w:r w:rsidRPr="00FD7038">
        <w:tab/>
        <w:t>Description</w:t>
      </w:r>
      <w:bookmarkEnd w:id="2780"/>
      <w:bookmarkEnd w:id="2781"/>
      <w:bookmarkEnd w:id="2782"/>
      <w:bookmarkEnd w:id="2783"/>
      <w:bookmarkEnd w:id="2784"/>
      <w:bookmarkEnd w:id="2785"/>
      <w:bookmarkEnd w:id="2786"/>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2787" w:name="_Toc160452849"/>
      <w:bookmarkStart w:id="2788" w:name="_Toc164869777"/>
      <w:bookmarkStart w:id="2789" w:name="_Toc175350763"/>
      <w:bookmarkStart w:id="2790" w:name="_Toc180146700"/>
      <w:bookmarkStart w:id="2791" w:name="_Toc180249198"/>
      <w:bookmarkStart w:id="2792" w:name="_Toc183379152"/>
      <w:bookmarkStart w:id="2793" w:name="_Toc185509584"/>
      <w:r w:rsidRPr="00FD7038">
        <w:t>6.4.3.2.2</w:t>
      </w:r>
      <w:r w:rsidRPr="00FD7038">
        <w:tab/>
        <w:t>Resource Definition</w:t>
      </w:r>
      <w:bookmarkEnd w:id="2787"/>
      <w:bookmarkEnd w:id="2788"/>
      <w:bookmarkEnd w:id="2789"/>
      <w:bookmarkEnd w:id="2790"/>
      <w:bookmarkEnd w:id="2791"/>
      <w:bookmarkEnd w:id="2792"/>
      <w:bookmarkEnd w:id="2793"/>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2794" w:name="_Toc160452850"/>
      <w:bookmarkStart w:id="2795" w:name="_Toc164869778"/>
      <w:bookmarkStart w:id="2796" w:name="_Toc175350764"/>
      <w:bookmarkStart w:id="2797" w:name="_Toc180146701"/>
      <w:bookmarkStart w:id="2798" w:name="_Toc180249199"/>
      <w:bookmarkStart w:id="2799" w:name="_Toc183379153"/>
      <w:bookmarkStart w:id="2800" w:name="_Toc185509585"/>
      <w:r w:rsidRPr="00FD7038">
        <w:t>6.4.3.2.3</w:t>
      </w:r>
      <w:r w:rsidRPr="00FD7038">
        <w:tab/>
        <w:t>Resource Standard Methods</w:t>
      </w:r>
      <w:bookmarkEnd w:id="2794"/>
      <w:bookmarkEnd w:id="2795"/>
      <w:bookmarkEnd w:id="2796"/>
      <w:bookmarkEnd w:id="2797"/>
      <w:bookmarkEnd w:id="2798"/>
      <w:bookmarkEnd w:id="2799"/>
      <w:bookmarkEnd w:id="2800"/>
    </w:p>
    <w:p w14:paraId="6F542FAE" w14:textId="77777777" w:rsidR="00FD7038" w:rsidRPr="00FD7038" w:rsidRDefault="00FD7038" w:rsidP="00FD7038">
      <w:pPr>
        <w:pStyle w:val="Heading6"/>
      </w:pPr>
      <w:bookmarkStart w:id="2801" w:name="_Toc160452851"/>
      <w:bookmarkStart w:id="2802" w:name="_Toc164869779"/>
      <w:bookmarkStart w:id="2803" w:name="_Toc175350765"/>
      <w:bookmarkStart w:id="2804" w:name="_Toc180146702"/>
      <w:bookmarkStart w:id="2805" w:name="_Toc180249200"/>
      <w:bookmarkStart w:id="2806" w:name="_Toc183379154"/>
      <w:bookmarkStart w:id="2807" w:name="_Toc185509586"/>
      <w:r w:rsidRPr="00FD7038">
        <w:t>6.4.3.2.3.1</w:t>
      </w:r>
      <w:r w:rsidRPr="00FD7038">
        <w:tab/>
        <w:t>GET</w:t>
      </w:r>
      <w:bookmarkEnd w:id="2801"/>
      <w:bookmarkEnd w:id="2802"/>
      <w:bookmarkEnd w:id="2803"/>
      <w:bookmarkEnd w:id="2804"/>
      <w:bookmarkEnd w:id="2805"/>
      <w:bookmarkEnd w:id="2806"/>
      <w:bookmarkEnd w:id="2807"/>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2808" w:name="_Toc160452852"/>
      <w:bookmarkStart w:id="2809" w:name="_Toc164869780"/>
      <w:bookmarkStart w:id="2810" w:name="_Toc175350766"/>
      <w:bookmarkStart w:id="2811" w:name="_Toc180146703"/>
      <w:bookmarkStart w:id="2812" w:name="_Toc180249201"/>
      <w:bookmarkStart w:id="2813" w:name="_Toc183379155"/>
      <w:bookmarkStart w:id="2814" w:name="_Toc185509587"/>
      <w:r w:rsidRPr="00FD7038">
        <w:t>6.4.3.2.3.2</w:t>
      </w:r>
      <w:r w:rsidRPr="00FD7038">
        <w:tab/>
        <w:t>POST</w:t>
      </w:r>
      <w:bookmarkEnd w:id="2808"/>
      <w:bookmarkEnd w:id="2809"/>
      <w:bookmarkEnd w:id="2810"/>
      <w:bookmarkEnd w:id="2811"/>
      <w:bookmarkEnd w:id="2812"/>
      <w:bookmarkEnd w:id="2813"/>
      <w:bookmarkEnd w:id="2814"/>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2815" w:name="_Toc160452853"/>
      <w:bookmarkStart w:id="2816" w:name="_Toc164869781"/>
      <w:bookmarkStart w:id="2817" w:name="_Toc175350767"/>
      <w:bookmarkStart w:id="2818" w:name="_Toc180146704"/>
      <w:bookmarkStart w:id="2819" w:name="_Toc180249202"/>
      <w:bookmarkStart w:id="2820" w:name="_Toc183379156"/>
      <w:bookmarkStart w:id="2821" w:name="_Toc185509588"/>
      <w:r w:rsidRPr="00FD7038">
        <w:t>6.4.3.2.4</w:t>
      </w:r>
      <w:r w:rsidRPr="00FD7038">
        <w:tab/>
        <w:t>Resource Custom Operations</w:t>
      </w:r>
      <w:bookmarkEnd w:id="2815"/>
      <w:bookmarkEnd w:id="2816"/>
      <w:bookmarkEnd w:id="2817"/>
      <w:bookmarkEnd w:id="2818"/>
      <w:bookmarkEnd w:id="2819"/>
      <w:bookmarkEnd w:id="2820"/>
      <w:bookmarkEnd w:id="2821"/>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2822" w:name="_Toc160452854"/>
      <w:bookmarkStart w:id="2823" w:name="_Toc164869782"/>
      <w:bookmarkStart w:id="2824" w:name="_Toc175350768"/>
      <w:bookmarkStart w:id="2825" w:name="_Toc180146705"/>
      <w:bookmarkStart w:id="2826" w:name="_Toc180249203"/>
      <w:bookmarkStart w:id="2827" w:name="_Toc183379157"/>
      <w:bookmarkStart w:id="2828" w:name="_Toc185509589"/>
      <w:r w:rsidRPr="00FD7038">
        <w:t>6.4.3.3</w:t>
      </w:r>
      <w:r w:rsidRPr="00FD7038">
        <w:tab/>
        <w:t>Resource: Individual DAA Policy</w:t>
      </w:r>
      <w:bookmarkEnd w:id="2822"/>
      <w:bookmarkEnd w:id="2823"/>
      <w:bookmarkEnd w:id="2824"/>
      <w:bookmarkEnd w:id="2825"/>
      <w:bookmarkEnd w:id="2826"/>
      <w:bookmarkEnd w:id="2827"/>
      <w:bookmarkEnd w:id="2828"/>
    </w:p>
    <w:p w14:paraId="43A67C3A" w14:textId="77777777" w:rsidR="00FD7038" w:rsidRPr="00FD7038" w:rsidRDefault="00FD7038" w:rsidP="00FD7038">
      <w:pPr>
        <w:pStyle w:val="Heading5"/>
      </w:pPr>
      <w:bookmarkStart w:id="2829" w:name="_Toc160452855"/>
      <w:bookmarkStart w:id="2830" w:name="_Toc164869783"/>
      <w:bookmarkStart w:id="2831" w:name="_Toc175350769"/>
      <w:bookmarkStart w:id="2832" w:name="_Toc180146706"/>
      <w:bookmarkStart w:id="2833" w:name="_Toc180249204"/>
      <w:bookmarkStart w:id="2834" w:name="_Toc183379158"/>
      <w:bookmarkStart w:id="2835" w:name="_Toc185509590"/>
      <w:r w:rsidRPr="00FD7038">
        <w:t>6.4.3.3.1</w:t>
      </w:r>
      <w:r w:rsidRPr="00FD7038">
        <w:tab/>
        <w:t>Description</w:t>
      </w:r>
      <w:bookmarkEnd w:id="2829"/>
      <w:bookmarkEnd w:id="2830"/>
      <w:bookmarkEnd w:id="2831"/>
      <w:bookmarkEnd w:id="2832"/>
      <w:bookmarkEnd w:id="2833"/>
      <w:bookmarkEnd w:id="2834"/>
      <w:bookmarkEnd w:id="2835"/>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2836" w:name="_Toc160452856"/>
      <w:bookmarkStart w:id="2837" w:name="_Toc164869784"/>
      <w:bookmarkStart w:id="2838" w:name="_Toc175350770"/>
      <w:bookmarkStart w:id="2839" w:name="_Toc180146707"/>
      <w:bookmarkStart w:id="2840" w:name="_Toc180249205"/>
      <w:bookmarkStart w:id="2841" w:name="_Toc183379159"/>
      <w:bookmarkStart w:id="2842" w:name="_Toc185509591"/>
      <w:r w:rsidRPr="00FD7038">
        <w:t>6.4.3.3.2</w:t>
      </w:r>
      <w:r w:rsidRPr="00FD7038">
        <w:tab/>
        <w:t>Resource Definition</w:t>
      </w:r>
      <w:bookmarkEnd w:id="2836"/>
      <w:bookmarkEnd w:id="2837"/>
      <w:bookmarkEnd w:id="2838"/>
      <w:bookmarkEnd w:id="2839"/>
      <w:bookmarkEnd w:id="2840"/>
      <w:bookmarkEnd w:id="2841"/>
      <w:bookmarkEnd w:id="2842"/>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2843" w:name="_Toc160452857"/>
      <w:bookmarkStart w:id="2844" w:name="_Toc164869785"/>
      <w:bookmarkStart w:id="2845" w:name="_Toc175350771"/>
      <w:bookmarkStart w:id="2846" w:name="_Toc180146708"/>
      <w:bookmarkStart w:id="2847" w:name="_Toc180249206"/>
      <w:bookmarkStart w:id="2848" w:name="_Toc183379160"/>
      <w:bookmarkStart w:id="2849" w:name="_Toc185509592"/>
      <w:r w:rsidRPr="00FD7038">
        <w:t>6.4.3.3.3</w:t>
      </w:r>
      <w:r w:rsidRPr="00FD7038">
        <w:tab/>
        <w:t>Resource Standard Methods</w:t>
      </w:r>
      <w:bookmarkEnd w:id="2843"/>
      <w:bookmarkEnd w:id="2844"/>
      <w:bookmarkEnd w:id="2845"/>
      <w:bookmarkEnd w:id="2846"/>
      <w:bookmarkEnd w:id="2847"/>
      <w:bookmarkEnd w:id="2848"/>
      <w:bookmarkEnd w:id="2849"/>
    </w:p>
    <w:p w14:paraId="5B11F15B" w14:textId="77777777" w:rsidR="00FD7038" w:rsidRPr="00FD7038" w:rsidRDefault="00FD7038" w:rsidP="00FD7038">
      <w:pPr>
        <w:pStyle w:val="Heading6"/>
      </w:pPr>
      <w:bookmarkStart w:id="2850" w:name="_Toc160452858"/>
      <w:bookmarkStart w:id="2851" w:name="_Toc164869786"/>
      <w:bookmarkStart w:id="2852" w:name="_Toc175350772"/>
      <w:bookmarkStart w:id="2853" w:name="_Toc180146709"/>
      <w:bookmarkStart w:id="2854" w:name="_Toc180249207"/>
      <w:bookmarkStart w:id="2855" w:name="_Toc183379161"/>
      <w:bookmarkStart w:id="2856" w:name="_Toc185509593"/>
      <w:r w:rsidRPr="00FD7038">
        <w:t>6.4.3.3.3.1</w:t>
      </w:r>
      <w:r w:rsidRPr="00FD7038">
        <w:tab/>
        <w:t>GET</w:t>
      </w:r>
      <w:bookmarkEnd w:id="2850"/>
      <w:bookmarkEnd w:id="2851"/>
      <w:bookmarkEnd w:id="2852"/>
      <w:bookmarkEnd w:id="2853"/>
      <w:bookmarkEnd w:id="2854"/>
      <w:bookmarkEnd w:id="2855"/>
      <w:bookmarkEnd w:id="2856"/>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2857" w:name="_Toc160452859"/>
      <w:bookmarkStart w:id="2858" w:name="_Toc164869787"/>
      <w:bookmarkStart w:id="2859" w:name="_Toc175350773"/>
      <w:bookmarkStart w:id="2860" w:name="_Toc180146710"/>
      <w:bookmarkStart w:id="2861" w:name="_Toc180249208"/>
      <w:bookmarkStart w:id="2862" w:name="_Toc183379162"/>
      <w:bookmarkStart w:id="2863" w:name="_Toc185509594"/>
      <w:r w:rsidRPr="00FD7038">
        <w:t>6.4.3.3.3.2</w:t>
      </w:r>
      <w:r w:rsidRPr="00FD7038">
        <w:tab/>
        <w:t>PUT</w:t>
      </w:r>
      <w:bookmarkEnd w:id="2857"/>
      <w:bookmarkEnd w:id="2858"/>
      <w:bookmarkEnd w:id="2859"/>
      <w:bookmarkEnd w:id="2860"/>
      <w:bookmarkEnd w:id="2861"/>
      <w:bookmarkEnd w:id="2862"/>
      <w:bookmarkEnd w:id="2863"/>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2864" w:name="_Toc160452860"/>
      <w:bookmarkStart w:id="2865" w:name="_Toc164869788"/>
      <w:bookmarkStart w:id="2866" w:name="_Toc175350774"/>
      <w:bookmarkStart w:id="2867" w:name="_Toc180146711"/>
      <w:bookmarkStart w:id="2868" w:name="_Toc180249209"/>
      <w:bookmarkStart w:id="2869" w:name="_Toc183379163"/>
      <w:bookmarkStart w:id="2870" w:name="_Toc185509595"/>
      <w:r w:rsidRPr="00FD7038">
        <w:t>6.4.3.3.3.</w:t>
      </w:r>
      <w:r w:rsidR="00B31885">
        <w:t>3</w:t>
      </w:r>
      <w:r w:rsidRPr="00FD7038">
        <w:tab/>
        <w:t>PATCH</w:t>
      </w:r>
      <w:bookmarkEnd w:id="2864"/>
      <w:bookmarkEnd w:id="2865"/>
      <w:bookmarkEnd w:id="2866"/>
      <w:bookmarkEnd w:id="2867"/>
      <w:bookmarkEnd w:id="2868"/>
      <w:bookmarkEnd w:id="2869"/>
      <w:bookmarkEnd w:id="2870"/>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2871" w:name="_Toc160452861"/>
      <w:bookmarkStart w:id="2872" w:name="_Toc164869789"/>
      <w:bookmarkStart w:id="2873" w:name="_Toc175350775"/>
      <w:bookmarkStart w:id="2874" w:name="_Toc180146712"/>
      <w:bookmarkStart w:id="2875" w:name="_Toc180249210"/>
      <w:bookmarkStart w:id="2876" w:name="_Toc183379164"/>
      <w:bookmarkStart w:id="2877" w:name="_Toc185509596"/>
      <w:r w:rsidRPr="00FD7038">
        <w:t>6.4.3.3.3.4</w:t>
      </w:r>
      <w:r w:rsidRPr="00FD7038">
        <w:tab/>
        <w:t>DELETE</w:t>
      </w:r>
      <w:bookmarkEnd w:id="2871"/>
      <w:bookmarkEnd w:id="2872"/>
      <w:bookmarkEnd w:id="2873"/>
      <w:bookmarkEnd w:id="2874"/>
      <w:bookmarkEnd w:id="2875"/>
      <w:bookmarkEnd w:id="2876"/>
      <w:bookmarkEnd w:id="2877"/>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2878" w:name="_Toc160452862"/>
      <w:bookmarkStart w:id="2879" w:name="_Toc164869790"/>
      <w:bookmarkStart w:id="2880" w:name="_Toc175350776"/>
      <w:bookmarkStart w:id="2881" w:name="_Toc180146713"/>
      <w:bookmarkStart w:id="2882" w:name="_Toc180249211"/>
      <w:bookmarkStart w:id="2883" w:name="_Toc183379165"/>
      <w:bookmarkStart w:id="2884" w:name="_Toc185509597"/>
      <w:r w:rsidRPr="00FD7038">
        <w:t>6.4.3.3.4</w:t>
      </w:r>
      <w:r w:rsidRPr="00FD7038">
        <w:tab/>
        <w:t>Resource Custom Operations</w:t>
      </w:r>
      <w:bookmarkEnd w:id="2878"/>
      <w:bookmarkEnd w:id="2879"/>
      <w:bookmarkEnd w:id="2880"/>
      <w:bookmarkEnd w:id="2881"/>
      <w:bookmarkEnd w:id="2882"/>
      <w:bookmarkEnd w:id="2883"/>
      <w:bookmarkEnd w:id="2884"/>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2885" w:name="_Toc160452863"/>
      <w:bookmarkStart w:id="2886" w:name="_Toc164869791"/>
      <w:bookmarkStart w:id="2887" w:name="_Toc175350777"/>
      <w:bookmarkStart w:id="2888" w:name="_Toc180146714"/>
      <w:bookmarkStart w:id="2889" w:name="_Toc180249212"/>
      <w:bookmarkStart w:id="2890" w:name="_Toc183379166"/>
      <w:bookmarkStart w:id="2891" w:name="_Toc185509598"/>
      <w:r w:rsidRPr="00FD7038">
        <w:t>6.4.4</w:t>
      </w:r>
      <w:r w:rsidRPr="00FD7038">
        <w:tab/>
        <w:t>Custom Operations without associated resources</w:t>
      </w:r>
      <w:bookmarkEnd w:id="2885"/>
      <w:bookmarkEnd w:id="2886"/>
      <w:bookmarkEnd w:id="2887"/>
      <w:bookmarkEnd w:id="2888"/>
      <w:bookmarkEnd w:id="2889"/>
      <w:bookmarkEnd w:id="2890"/>
      <w:bookmarkEnd w:id="2891"/>
    </w:p>
    <w:p w14:paraId="1E2F1F05" w14:textId="77777777" w:rsidR="00FD7038" w:rsidRPr="00FD7038" w:rsidRDefault="00FD7038" w:rsidP="00FD7038">
      <w:pPr>
        <w:pStyle w:val="Heading4"/>
      </w:pPr>
      <w:bookmarkStart w:id="2892" w:name="_Toc160452864"/>
      <w:bookmarkStart w:id="2893" w:name="_Toc164869792"/>
      <w:bookmarkStart w:id="2894" w:name="_Toc175350778"/>
      <w:bookmarkStart w:id="2895" w:name="_Toc180146715"/>
      <w:bookmarkStart w:id="2896" w:name="_Toc180249213"/>
      <w:bookmarkStart w:id="2897" w:name="_Toc183379167"/>
      <w:bookmarkStart w:id="2898" w:name="_Toc185509599"/>
      <w:r w:rsidRPr="00FD7038">
        <w:t>6.4.4.1</w:t>
      </w:r>
      <w:r w:rsidRPr="00FD7038">
        <w:tab/>
        <w:t>Overview</w:t>
      </w:r>
      <w:bookmarkEnd w:id="2892"/>
      <w:bookmarkEnd w:id="2893"/>
      <w:bookmarkEnd w:id="2894"/>
      <w:bookmarkEnd w:id="2895"/>
      <w:bookmarkEnd w:id="2896"/>
      <w:bookmarkEnd w:id="2897"/>
      <w:bookmarkEnd w:id="2898"/>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55pt;height:89.3pt" o:ole="">
            <v:imagedata r:id="rId92" o:title=""/>
          </v:shape>
          <o:OLEObject Type="Embed" ProgID="Word.Document.8" ShapeID="_x0000_i1066" DrawAspect="Content" ObjectID="_1796119052"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2899" w:name="_Toc160452865"/>
      <w:bookmarkStart w:id="2900" w:name="_Toc164869793"/>
      <w:bookmarkStart w:id="2901" w:name="_Toc175350779"/>
      <w:bookmarkStart w:id="2902" w:name="_Toc180146716"/>
      <w:bookmarkStart w:id="2903" w:name="_Toc180249214"/>
      <w:bookmarkStart w:id="2904" w:name="_Toc183379168"/>
      <w:bookmarkStart w:id="2905" w:name="_Toc185509600"/>
      <w:r w:rsidRPr="00FD7038">
        <w:t>6.4.4.2</w:t>
      </w:r>
      <w:r w:rsidRPr="00FD7038">
        <w:tab/>
        <w:t>Operation: InformDAAEvents</w:t>
      </w:r>
      <w:bookmarkEnd w:id="2899"/>
      <w:bookmarkEnd w:id="2900"/>
      <w:bookmarkEnd w:id="2901"/>
      <w:bookmarkEnd w:id="2902"/>
      <w:bookmarkEnd w:id="2903"/>
      <w:bookmarkEnd w:id="2904"/>
      <w:bookmarkEnd w:id="2905"/>
    </w:p>
    <w:p w14:paraId="788E6D2A" w14:textId="77777777" w:rsidR="00FD7038" w:rsidRPr="00FD7038" w:rsidRDefault="00FD7038" w:rsidP="00FD7038">
      <w:pPr>
        <w:pStyle w:val="Heading5"/>
      </w:pPr>
      <w:bookmarkStart w:id="2906" w:name="_Toc160452866"/>
      <w:bookmarkStart w:id="2907" w:name="_Toc164869794"/>
      <w:bookmarkStart w:id="2908" w:name="_Toc175350780"/>
      <w:bookmarkStart w:id="2909" w:name="_Toc180146717"/>
      <w:bookmarkStart w:id="2910" w:name="_Toc180249215"/>
      <w:bookmarkStart w:id="2911" w:name="_Toc183379169"/>
      <w:bookmarkStart w:id="2912" w:name="_Toc185509601"/>
      <w:r w:rsidRPr="00FD7038">
        <w:t>6.4.4.2.1</w:t>
      </w:r>
      <w:r w:rsidRPr="00FD7038">
        <w:tab/>
        <w:t>Description</w:t>
      </w:r>
      <w:bookmarkEnd w:id="2906"/>
      <w:bookmarkEnd w:id="2907"/>
      <w:bookmarkEnd w:id="2908"/>
      <w:bookmarkEnd w:id="2909"/>
      <w:bookmarkEnd w:id="2910"/>
      <w:bookmarkEnd w:id="2911"/>
      <w:bookmarkEnd w:id="2912"/>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2913" w:name="_Toc160452867"/>
      <w:bookmarkStart w:id="2914" w:name="_Toc164869795"/>
      <w:bookmarkStart w:id="2915" w:name="_Toc175350781"/>
      <w:bookmarkStart w:id="2916" w:name="_Toc180146718"/>
      <w:bookmarkStart w:id="2917" w:name="_Toc180249216"/>
      <w:bookmarkStart w:id="2918" w:name="_Toc183379170"/>
      <w:bookmarkStart w:id="2919" w:name="_Toc185509602"/>
      <w:r w:rsidRPr="00FD7038">
        <w:t>6.4.4.2.2</w:t>
      </w:r>
      <w:r w:rsidRPr="00FD7038">
        <w:tab/>
        <w:t>Operation Definition</w:t>
      </w:r>
      <w:bookmarkEnd w:id="2913"/>
      <w:bookmarkEnd w:id="2914"/>
      <w:bookmarkEnd w:id="2915"/>
      <w:bookmarkEnd w:id="2916"/>
      <w:bookmarkEnd w:id="2917"/>
      <w:bookmarkEnd w:id="2918"/>
      <w:bookmarkEnd w:id="2919"/>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2920" w:name="_Toc160452868"/>
      <w:bookmarkStart w:id="2921" w:name="_Toc164869796"/>
      <w:bookmarkStart w:id="2922" w:name="_Toc175350782"/>
      <w:bookmarkStart w:id="2923" w:name="_Toc180146719"/>
      <w:bookmarkStart w:id="2924" w:name="_Toc180249217"/>
      <w:bookmarkStart w:id="2925" w:name="_Toc183379171"/>
      <w:bookmarkStart w:id="2926" w:name="_Toc185509603"/>
      <w:r w:rsidRPr="00FD7038">
        <w:t>6.4.5</w:t>
      </w:r>
      <w:r w:rsidRPr="00FD7038">
        <w:tab/>
        <w:t>Notifications</w:t>
      </w:r>
      <w:bookmarkEnd w:id="2920"/>
      <w:bookmarkEnd w:id="2921"/>
      <w:bookmarkEnd w:id="2922"/>
      <w:bookmarkEnd w:id="2923"/>
      <w:bookmarkEnd w:id="2924"/>
      <w:bookmarkEnd w:id="2925"/>
      <w:bookmarkEnd w:id="2926"/>
    </w:p>
    <w:p w14:paraId="27429DB5" w14:textId="77777777" w:rsidR="00FD7038" w:rsidRPr="00FD7038" w:rsidRDefault="00FD7038" w:rsidP="00FD7038">
      <w:pPr>
        <w:pStyle w:val="Heading4"/>
      </w:pPr>
      <w:bookmarkStart w:id="2927" w:name="_Toc160452869"/>
      <w:bookmarkStart w:id="2928" w:name="_Toc164869797"/>
      <w:bookmarkStart w:id="2929" w:name="_Toc175350783"/>
      <w:bookmarkStart w:id="2930" w:name="_Toc180146720"/>
      <w:bookmarkStart w:id="2931" w:name="_Toc180249218"/>
      <w:bookmarkStart w:id="2932" w:name="_Toc183379172"/>
      <w:bookmarkStart w:id="2933" w:name="_Toc185509604"/>
      <w:r w:rsidRPr="00FD7038">
        <w:t>6.4.5.1</w:t>
      </w:r>
      <w:r w:rsidRPr="00FD7038">
        <w:tab/>
        <w:t>General</w:t>
      </w:r>
      <w:bookmarkEnd w:id="2927"/>
      <w:bookmarkEnd w:id="2928"/>
      <w:bookmarkEnd w:id="2929"/>
      <w:bookmarkEnd w:id="2930"/>
      <w:bookmarkEnd w:id="2931"/>
      <w:bookmarkEnd w:id="2932"/>
      <w:bookmarkEnd w:id="2933"/>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2934" w:name="_Toc160452870"/>
      <w:bookmarkStart w:id="2935" w:name="_Toc164869798"/>
      <w:bookmarkStart w:id="2936" w:name="_Toc175350784"/>
      <w:bookmarkStart w:id="2937" w:name="_Toc180146721"/>
      <w:bookmarkStart w:id="2938" w:name="_Toc180249219"/>
      <w:bookmarkStart w:id="2939" w:name="_Toc183379173"/>
      <w:bookmarkStart w:id="2940" w:name="_Toc185509605"/>
      <w:r w:rsidRPr="00FD7038">
        <w:lastRenderedPageBreak/>
        <w:t>6.4</w:t>
      </w:r>
      <w:r w:rsidRPr="00FD7038">
        <w:rPr>
          <w:lang w:val="en-US"/>
        </w:rPr>
        <w:t>.5.2</w:t>
      </w:r>
      <w:r w:rsidRPr="00FD7038">
        <w:rPr>
          <w:lang w:val="en-US"/>
        </w:rPr>
        <w:tab/>
        <w:t>DAA Policy Configuration Completion Status Notification</w:t>
      </w:r>
      <w:bookmarkEnd w:id="2934"/>
      <w:bookmarkEnd w:id="2935"/>
      <w:bookmarkEnd w:id="2936"/>
      <w:bookmarkEnd w:id="2937"/>
      <w:bookmarkEnd w:id="2938"/>
      <w:bookmarkEnd w:id="2939"/>
      <w:bookmarkEnd w:id="2940"/>
    </w:p>
    <w:p w14:paraId="44710290" w14:textId="77777777" w:rsidR="00FD7038" w:rsidRPr="00FD7038" w:rsidRDefault="00FD7038" w:rsidP="00FD7038">
      <w:pPr>
        <w:pStyle w:val="Heading5"/>
        <w:rPr>
          <w:noProof/>
          <w:lang w:val="en-US"/>
        </w:rPr>
      </w:pPr>
      <w:bookmarkStart w:id="2941" w:name="_Toc160452871"/>
      <w:bookmarkStart w:id="2942" w:name="_Toc164869799"/>
      <w:bookmarkStart w:id="2943" w:name="_Toc175350785"/>
      <w:bookmarkStart w:id="2944" w:name="_Toc180146722"/>
      <w:bookmarkStart w:id="2945" w:name="_Toc180249220"/>
      <w:bookmarkStart w:id="2946" w:name="_Toc183379174"/>
      <w:bookmarkStart w:id="2947" w:name="_Toc185509606"/>
      <w:r w:rsidRPr="00FD7038">
        <w:t>6.4</w:t>
      </w:r>
      <w:r w:rsidRPr="00FD7038">
        <w:rPr>
          <w:lang w:val="en-US"/>
        </w:rPr>
        <w:t>.5.2</w:t>
      </w:r>
      <w:r w:rsidRPr="00FD7038">
        <w:rPr>
          <w:noProof/>
          <w:lang w:val="en-US"/>
        </w:rPr>
        <w:t>.1</w:t>
      </w:r>
      <w:r w:rsidRPr="00FD7038">
        <w:rPr>
          <w:noProof/>
          <w:lang w:val="en-US"/>
        </w:rPr>
        <w:tab/>
        <w:t>Description</w:t>
      </w:r>
      <w:bookmarkEnd w:id="2941"/>
      <w:bookmarkEnd w:id="2942"/>
      <w:bookmarkEnd w:id="2943"/>
      <w:bookmarkEnd w:id="2944"/>
      <w:bookmarkEnd w:id="2945"/>
      <w:bookmarkEnd w:id="2946"/>
      <w:bookmarkEnd w:id="2947"/>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2948" w:name="_Toc160452872"/>
      <w:bookmarkStart w:id="2949" w:name="_Toc164869800"/>
      <w:bookmarkStart w:id="2950" w:name="_Toc175350786"/>
      <w:bookmarkStart w:id="2951" w:name="_Toc180146723"/>
      <w:bookmarkStart w:id="2952" w:name="_Toc180249221"/>
      <w:bookmarkStart w:id="2953" w:name="_Toc183379175"/>
      <w:bookmarkStart w:id="2954" w:name="_Toc185509607"/>
      <w:r w:rsidRPr="00FD7038">
        <w:t>6.4.5.2</w:t>
      </w:r>
      <w:r w:rsidRPr="00FD7038">
        <w:rPr>
          <w:noProof/>
        </w:rPr>
        <w:t>.2</w:t>
      </w:r>
      <w:r w:rsidRPr="00FD7038">
        <w:rPr>
          <w:noProof/>
        </w:rPr>
        <w:tab/>
        <w:t>Target URI</w:t>
      </w:r>
      <w:bookmarkEnd w:id="2948"/>
      <w:bookmarkEnd w:id="2949"/>
      <w:bookmarkEnd w:id="2950"/>
      <w:bookmarkEnd w:id="2951"/>
      <w:bookmarkEnd w:id="2952"/>
      <w:bookmarkEnd w:id="2953"/>
      <w:bookmarkEnd w:id="2954"/>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2955" w:name="_Toc160452873"/>
      <w:bookmarkStart w:id="2956" w:name="_Toc164869801"/>
      <w:bookmarkStart w:id="2957" w:name="_Toc175350787"/>
      <w:bookmarkStart w:id="2958" w:name="_Toc180146724"/>
      <w:bookmarkStart w:id="2959" w:name="_Toc180249222"/>
      <w:bookmarkStart w:id="2960" w:name="_Toc183379176"/>
      <w:bookmarkStart w:id="2961" w:name="_Toc185509608"/>
      <w:r w:rsidRPr="00FD7038">
        <w:t>6.4.5.2</w:t>
      </w:r>
      <w:r w:rsidRPr="00FD7038">
        <w:rPr>
          <w:noProof/>
        </w:rPr>
        <w:t>.3</w:t>
      </w:r>
      <w:r w:rsidRPr="00FD7038">
        <w:rPr>
          <w:noProof/>
        </w:rPr>
        <w:tab/>
        <w:t>Standard Methods</w:t>
      </w:r>
      <w:bookmarkEnd w:id="2955"/>
      <w:bookmarkEnd w:id="2956"/>
      <w:bookmarkEnd w:id="2957"/>
      <w:bookmarkEnd w:id="2958"/>
      <w:bookmarkEnd w:id="2959"/>
      <w:bookmarkEnd w:id="2960"/>
      <w:bookmarkEnd w:id="2961"/>
    </w:p>
    <w:p w14:paraId="7FF5E3D3" w14:textId="77777777" w:rsidR="00FD7038" w:rsidRPr="00FD7038" w:rsidRDefault="00FD7038" w:rsidP="00FD7038">
      <w:pPr>
        <w:pStyle w:val="Heading6"/>
        <w:rPr>
          <w:noProof/>
        </w:rPr>
      </w:pPr>
      <w:bookmarkStart w:id="2962" w:name="_Toc160452874"/>
      <w:bookmarkStart w:id="2963" w:name="_Toc164869802"/>
      <w:bookmarkStart w:id="2964" w:name="_Toc175350788"/>
      <w:bookmarkStart w:id="2965" w:name="_Toc180146725"/>
      <w:bookmarkStart w:id="2966" w:name="_Toc180249223"/>
      <w:bookmarkStart w:id="2967" w:name="_Toc183379177"/>
      <w:bookmarkStart w:id="2968" w:name="_Toc185509609"/>
      <w:r w:rsidRPr="00FD7038">
        <w:t>6.4.5.2.3</w:t>
      </w:r>
      <w:r w:rsidRPr="00FD7038">
        <w:rPr>
          <w:noProof/>
        </w:rPr>
        <w:t>.1</w:t>
      </w:r>
      <w:r w:rsidRPr="00FD7038">
        <w:rPr>
          <w:noProof/>
        </w:rPr>
        <w:tab/>
        <w:t>POST</w:t>
      </w:r>
      <w:bookmarkEnd w:id="2962"/>
      <w:bookmarkEnd w:id="2963"/>
      <w:bookmarkEnd w:id="2964"/>
      <w:bookmarkEnd w:id="2965"/>
      <w:bookmarkEnd w:id="2966"/>
      <w:bookmarkEnd w:id="2967"/>
      <w:bookmarkEnd w:id="2968"/>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2969" w:name="_Toc160452875"/>
      <w:bookmarkStart w:id="2970" w:name="_Toc164869803"/>
      <w:bookmarkStart w:id="2971" w:name="_Toc175350789"/>
      <w:bookmarkStart w:id="2972" w:name="_Toc180146726"/>
      <w:bookmarkStart w:id="2973" w:name="_Toc180249224"/>
      <w:bookmarkStart w:id="2974" w:name="_Toc183379178"/>
      <w:bookmarkStart w:id="2975" w:name="_Toc185509610"/>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2969"/>
      <w:bookmarkEnd w:id="2970"/>
      <w:bookmarkEnd w:id="2971"/>
      <w:bookmarkEnd w:id="2972"/>
      <w:bookmarkEnd w:id="2973"/>
      <w:bookmarkEnd w:id="2974"/>
      <w:bookmarkEnd w:id="2975"/>
    </w:p>
    <w:p w14:paraId="5BB0259A" w14:textId="77777777" w:rsidR="00FD7038" w:rsidRPr="00FD7038" w:rsidRDefault="00FD7038" w:rsidP="00FD7038">
      <w:pPr>
        <w:pStyle w:val="Heading5"/>
        <w:rPr>
          <w:noProof/>
          <w:lang w:val="en-US"/>
        </w:rPr>
      </w:pPr>
      <w:bookmarkStart w:id="2976" w:name="_Toc160452876"/>
      <w:bookmarkStart w:id="2977" w:name="_Toc164869804"/>
      <w:bookmarkStart w:id="2978" w:name="_Toc175350790"/>
      <w:bookmarkStart w:id="2979" w:name="_Toc180146727"/>
      <w:bookmarkStart w:id="2980" w:name="_Toc180249225"/>
      <w:bookmarkStart w:id="2981" w:name="_Toc183379179"/>
      <w:bookmarkStart w:id="2982" w:name="_Toc185509611"/>
      <w:r w:rsidRPr="00FD7038">
        <w:t>6.4</w:t>
      </w:r>
      <w:r w:rsidRPr="00FD7038">
        <w:rPr>
          <w:lang w:val="en-US"/>
        </w:rPr>
        <w:t>.5.3</w:t>
      </w:r>
      <w:r w:rsidRPr="00FD7038">
        <w:rPr>
          <w:noProof/>
          <w:lang w:val="en-US"/>
        </w:rPr>
        <w:t>.1</w:t>
      </w:r>
      <w:r w:rsidRPr="00FD7038">
        <w:rPr>
          <w:noProof/>
          <w:lang w:val="en-US"/>
        </w:rPr>
        <w:tab/>
        <w:t>Description</w:t>
      </w:r>
      <w:bookmarkEnd w:id="2976"/>
      <w:bookmarkEnd w:id="2977"/>
      <w:bookmarkEnd w:id="2978"/>
      <w:bookmarkEnd w:id="2979"/>
      <w:bookmarkEnd w:id="2980"/>
      <w:bookmarkEnd w:id="2981"/>
      <w:bookmarkEnd w:id="2982"/>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2983" w:name="_Toc160452877"/>
      <w:bookmarkStart w:id="2984" w:name="_Toc164869805"/>
      <w:bookmarkStart w:id="2985" w:name="_Toc175350791"/>
      <w:bookmarkStart w:id="2986" w:name="_Toc180146728"/>
      <w:bookmarkStart w:id="2987" w:name="_Toc180249226"/>
      <w:bookmarkStart w:id="2988" w:name="_Toc183379180"/>
      <w:bookmarkStart w:id="2989" w:name="_Toc185509612"/>
      <w:r w:rsidRPr="00FD7038">
        <w:t>6.4.5.3</w:t>
      </w:r>
      <w:r w:rsidRPr="00FD7038">
        <w:rPr>
          <w:noProof/>
        </w:rPr>
        <w:t>.2</w:t>
      </w:r>
      <w:r w:rsidRPr="00FD7038">
        <w:rPr>
          <w:noProof/>
        </w:rPr>
        <w:tab/>
        <w:t>Target URI</w:t>
      </w:r>
      <w:bookmarkEnd w:id="2983"/>
      <w:bookmarkEnd w:id="2984"/>
      <w:bookmarkEnd w:id="2985"/>
      <w:bookmarkEnd w:id="2986"/>
      <w:bookmarkEnd w:id="2987"/>
      <w:bookmarkEnd w:id="2988"/>
      <w:bookmarkEnd w:id="2989"/>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2990" w:name="_Toc160452878"/>
      <w:bookmarkStart w:id="2991" w:name="_Toc164869806"/>
      <w:bookmarkStart w:id="2992" w:name="_Toc175350792"/>
      <w:bookmarkStart w:id="2993" w:name="_Toc180146729"/>
      <w:bookmarkStart w:id="2994" w:name="_Toc180249227"/>
      <w:bookmarkStart w:id="2995" w:name="_Toc183379181"/>
      <w:bookmarkStart w:id="2996" w:name="_Toc185509613"/>
      <w:r w:rsidRPr="00FD7038">
        <w:t>6.4.5.3</w:t>
      </w:r>
      <w:r w:rsidRPr="00FD7038">
        <w:rPr>
          <w:noProof/>
        </w:rPr>
        <w:t>.3</w:t>
      </w:r>
      <w:r w:rsidRPr="00FD7038">
        <w:rPr>
          <w:noProof/>
        </w:rPr>
        <w:tab/>
        <w:t>Standard Methods</w:t>
      </w:r>
      <w:bookmarkEnd w:id="2990"/>
      <w:bookmarkEnd w:id="2991"/>
      <w:bookmarkEnd w:id="2992"/>
      <w:bookmarkEnd w:id="2993"/>
      <w:bookmarkEnd w:id="2994"/>
      <w:bookmarkEnd w:id="2995"/>
      <w:bookmarkEnd w:id="2996"/>
    </w:p>
    <w:p w14:paraId="7D169772" w14:textId="77777777" w:rsidR="00FD7038" w:rsidRPr="00FD7038" w:rsidRDefault="00FD7038" w:rsidP="00FD7038">
      <w:pPr>
        <w:pStyle w:val="Heading6"/>
        <w:rPr>
          <w:noProof/>
        </w:rPr>
      </w:pPr>
      <w:bookmarkStart w:id="2997" w:name="_Toc160452879"/>
      <w:bookmarkStart w:id="2998" w:name="_Toc164869807"/>
      <w:bookmarkStart w:id="2999" w:name="_Toc175350793"/>
      <w:bookmarkStart w:id="3000" w:name="_Toc180146730"/>
      <w:bookmarkStart w:id="3001" w:name="_Toc180249228"/>
      <w:bookmarkStart w:id="3002" w:name="_Toc183379182"/>
      <w:bookmarkStart w:id="3003" w:name="_Toc185509614"/>
      <w:r w:rsidRPr="00FD7038">
        <w:t>6.4.5.3.3</w:t>
      </w:r>
      <w:r w:rsidRPr="00FD7038">
        <w:rPr>
          <w:noProof/>
        </w:rPr>
        <w:t>.1</w:t>
      </w:r>
      <w:r w:rsidRPr="00FD7038">
        <w:rPr>
          <w:noProof/>
        </w:rPr>
        <w:tab/>
        <w:t>POST</w:t>
      </w:r>
      <w:bookmarkEnd w:id="2997"/>
      <w:bookmarkEnd w:id="2998"/>
      <w:bookmarkEnd w:id="2999"/>
      <w:bookmarkEnd w:id="3000"/>
      <w:bookmarkEnd w:id="3001"/>
      <w:bookmarkEnd w:id="3002"/>
      <w:bookmarkEnd w:id="3003"/>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004" w:name="_Toc160452880"/>
      <w:bookmarkStart w:id="3005" w:name="_Toc164869808"/>
      <w:bookmarkStart w:id="3006" w:name="_Toc175350794"/>
      <w:bookmarkStart w:id="3007" w:name="_Toc180146731"/>
      <w:bookmarkStart w:id="3008" w:name="_Toc180249229"/>
      <w:bookmarkStart w:id="3009" w:name="_Toc183379183"/>
      <w:bookmarkStart w:id="3010" w:name="_Toc185509615"/>
      <w:r w:rsidRPr="00FD7038">
        <w:t>6.4.6</w:t>
      </w:r>
      <w:r w:rsidRPr="00FD7038">
        <w:tab/>
        <w:t>Data Model</w:t>
      </w:r>
      <w:bookmarkEnd w:id="3004"/>
      <w:bookmarkEnd w:id="3005"/>
      <w:bookmarkEnd w:id="3006"/>
      <w:bookmarkEnd w:id="3007"/>
      <w:bookmarkEnd w:id="3008"/>
      <w:bookmarkEnd w:id="3009"/>
      <w:bookmarkEnd w:id="3010"/>
    </w:p>
    <w:p w14:paraId="3E9A5720" w14:textId="77777777" w:rsidR="00FD7038" w:rsidRPr="00FD7038" w:rsidRDefault="00FD7038" w:rsidP="00FD7038">
      <w:pPr>
        <w:pStyle w:val="Heading4"/>
      </w:pPr>
      <w:bookmarkStart w:id="3011" w:name="_Toc160452881"/>
      <w:bookmarkStart w:id="3012" w:name="_Toc164869809"/>
      <w:bookmarkStart w:id="3013" w:name="_Toc175350795"/>
      <w:bookmarkStart w:id="3014" w:name="_Toc180146732"/>
      <w:bookmarkStart w:id="3015" w:name="_Toc180249230"/>
      <w:bookmarkStart w:id="3016" w:name="_Toc183379184"/>
      <w:bookmarkStart w:id="3017" w:name="_Toc185509616"/>
      <w:r w:rsidRPr="00FD7038">
        <w:t>6.4.6.1</w:t>
      </w:r>
      <w:r w:rsidRPr="00FD7038">
        <w:tab/>
        <w:t>General</w:t>
      </w:r>
      <w:bookmarkEnd w:id="3011"/>
      <w:bookmarkEnd w:id="3012"/>
      <w:bookmarkEnd w:id="3013"/>
      <w:bookmarkEnd w:id="3014"/>
      <w:bookmarkEnd w:id="3015"/>
      <w:bookmarkEnd w:id="3016"/>
      <w:bookmarkEnd w:id="3017"/>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018" w:name="_Toc160452882"/>
      <w:bookmarkStart w:id="3019" w:name="_Toc164869810"/>
      <w:bookmarkStart w:id="3020" w:name="_Toc175350796"/>
      <w:bookmarkStart w:id="3021" w:name="_Toc180146733"/>
      <w:bookmarkStart w:id="3022" w:name="_Toc180249231"/>
      <w:bookmarkStart w:id="3023" w:name="_Toc183379185"/>
      <w:bookmarkStart w:id="3024" w:name="_Toc185509617"/>
      <w:r w:rsidRPr="00FD7038">
        <w:t>6.4</w:t>
      </w:r>
      <w:r w:rsidRPr="00FD7038">
        <w:rPr>
          <w:lang w:val="en-US"/>
        </w:rPr>
        <w:t>.6.2</w:t>
      </w:r>
      <w:r w:rsidRPr="00FD7038">
        <w:rPr>
          <w:lang w:val="en-US"/>
        </w:rPr>
        <w:tab/>
        <w:t>Structured data types</w:t>
      </w:r>
      <w:bookmarkEnd w:id="3018"/>
      <w:bookmarkEnd w:id="3019"/>
      <w:bookmarkEnd w:id="3020"/>
      <w:bookmarkEnd w:id="3021"/>
      <w:bookmarkEnd w:id="3022"/>
      <w:bookmarkEnd w:id="3023"/>
      <w:bookmarkEnd w:id="3024"/>
    </w:p>
    <w:p w14:paraId="71CB4580" w14:textId="77777777" w:rsidR="00FD7038" w:rsidRPr="00FD7038" w:rsidRDefault="00FD7038" w:rsidP="00FD7038">
      <w:pPr>
        <w:pStyle w:val="Heading5"/>
      </w:pPr>
      <w:bookmarkStart w:id="3025" w:name="_Toc160452883"/>
      <w:bookmarkStart w:id="3026" w:name="_Toc164869811"/>
      <w:bookmarkStart w:id="3027" w:name="_Toc175350797"/>
      <w:bookmarkStart w:id="3028" w:name="_Toc180146734"/>
      <w:bookmarkStart w:id="3029" w:name="_Toc180249232"/>
      <w:bookmarkStart w:id="3030" w:name="_Toc183379186"/>
      <w:bookmarkStart w:id="3031" w:name="_Toc185509618"/>
      <w:r w:rsidRPr="00FD7038">
        <w:t>6.4.6.2.1</w:t>
      </w:r>
      <w:r w:rsidRPr="00FD7038">
        <w:tab/>
        <w:t>Introduction</w:t>
      </w:r>
      <w:bookmarkEnd w:id="3025"/>
      <w:bookmarkEnd w:id="3026"/>
      <w:bookmarkEnd w:id="3027"/>
      <w:bookmarkEnd w:id="3028"/>
      <w:bookmarkEnd w:id="3029"/>
      <w:bookmarkEnd w:id="3030"/>
      <w:bookmarkEnd w:id="3031"/>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032" w:name="_Toc160452884"/>
      <w:bookmarkStart w:id="3033" w:name="_Toc164869812"/>
      <w:bookmarkStart w:id="3034" w:name="_Toc175350798"/>
      <w:bookmarkStart w:id="3035" w:name="_Toc180146735"/>
      <w:bookmarkStart w:id="3036" w:name="_Toc180249233"/>
      <w:bookmarkStart w:id="3037" w:name="_Toc183379187"/>
      <w:bookmarkStart w:id="3038" w:name="_Toc185509619"/>
      <w:r w:rsidRPr="00FD7038">
        <w:lastRenderedPageBreak/>
        <w:t>6.4.6.2.2</w:t>
      </w:r>
      <w:r w:rsidRPr="00FD7038">
        <w:tab/>
        <w:t>Type: DAAPolReq</w:t>
      </w:r>
      <w:bookmarkEnd w:id="3032"/>
      <w:bookmarkEnd w:id="3033"/>
      <w:bookmarkEnd w:id="3034"/>
      <w:bookmarkEnd w:id="3035"/>
      <w:bookmarkEnd w:id="3036"/>
      <w:bookmarkEnd w:id="3037"/>
      <w:bookmarkEnd w:id="3038"/>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039" w:name="_Toc160452885"/>
      <w:bookmarkStart w:id="3040" w:name="_Toc164869813"/>
      <w:bookmarkStart w:id="3041" w:name="_Toc175350799"/>
      <w:bookmarkStart w:id="3042" w:name="_Toc180146736"/>
      <w:bookmarkStart w:id="3043" w:name="_Toc180249234"/>
      <w:bookmarkStart w:id="3044" w:name="_Toc183379188"/>
      <w:bookmarkStart w:id="3045" w:name="_Toc185509620"/>
      <w:r w:rsidRPr="00FD7038">
        <w:t>6.4.6.2.3</w:t>
      </w:r>
      <w:r w:rsidRPr="00FD7038">
        <w:tab/>
        <w:t>Type: DAAPolResp</w:t>
      </w:r>
      <w:bookmarkEnd w:id="3039"/>
      <w:bookmarkEnd w:id="3040"/>
      <w:bookmarkEnd w:id="3041"/>
      <w:bookmarkEnd w:id="3042"/>
      <w:bookmarkEnd w:id="3043"/>
      <w:bookmarkEnd w:id="3044"/>
      <w:bookmarkEnd w:id="3045"/>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046" w:name="_Toc160452886"/>
      <w:bookmarkStart w:id="3047" w:name="_Toc164869814"/>
      <w:bookmarkStart w:id="3048" w:name="_Toc175350800"/>
      <w:bookmarkStart w:id="3049" w:name="_Toc180146737"/>
      <w:bookmarkStart w:id="3050" w:name="_Toc180249235"/>
      <w:bookmarkStart w:id="3051" w:name="_Toc183379189"/>
      <w:bookmarkStart w:id="3052" w:name="_Toc185509621"/>
      <w:r w:rsidRPr="00FD7038">
        <w:t>6.4.6.2.4</w:t>
      </w:r>
      <w:r w:rsidRPr="00FD7038">
        <w:tab/>
        <w:t>Type: DAAPolicy</w:t>
      </w:r>
      <w:bookmarkEnd w:id="3046"/>
      <w:bookmarkEnd w:id="3047"/>
      <w:bookmarkEnd w:id="3048"/>
      <w:bookmarkEnd w:id="3049"/>
      <w:bookmarkEnd w:id="3050"/>
      <w:bookmarkEnd w:id="3051"/>
      <w:bookmarkEnd w:id="3052"/>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053" w:name="_Toc160452887"/>
      <w:bookmarkStart w:id="3054" w:name="_Toc164869815"/>
      <w:bookmarkStart w:id="3055" w:name="_Toc175350801"/>
      <w:bookmarkStart w:id="3056" w:name="_Toc180146738"/>
      <w:bookmarkStart w:id="3057" w:name="_Toc180249236"/>
      <w:bookmarkStart w:id="3058" w:name="_Toc183379190"/>
      <w:bookmarkStart w:id="3059" w:name="_Toc185509622"/>
      <w:r w:rsidRPr="00FD7038">
        <w:lastRenderedPageBreak/>
        <w:t>6.4.6.2.5</w:t>
      </w:r>
      <w:r w:rsidRPr="00FD7038">
        <w:tab/>
        <w:t>Type: DAAPolicyPatch</w:t>
      </w:r>
      <w:bookmarkEnd w:id="3053"/>
      <w:bookmarkEnd w:id="3054"/>
      <w:bookmarkEnd w:id="3055"/>
      <w:bookmarkEnd w:id="3056"/>
      <w:bookmarkEnd w:id="3057"/>
      <w:bookmarkEnd w:id="3058"/>
      <w:bookmarkEnd w:id="3059"/>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060" w:name="_Toc160452888"/>
      <w:bookmarkStart w:id="3061" w:name="_Toc164869816"/>
      <w:bookmarkStart w:id="3062" w:name="_Toc175350802"/>
      <w:bookmarkStart w:id="3063" w:name="_Toc180146739"/>
      <w:bookmarkStart w:id="3064" w:name="_Toc180249237"/>
      <w:bookmarkStart w:id="3065" w:name="_Toc183379191"/>
      <w:bookmarkStart w:id="3066" w:name="_Toc185509623"/>
      <w:r w:rsidRPr="00FD7038">
        <w:t>6.4.6.2.6</w:t>
      </w:r>
      <w:r w:rsidRPr="00FD7038">
        <w:tab/>
        <w:t>Type: DAAAppPolicy</w:t>
      </w:r>
      <w:bookmarkEnd w:id="3060"/>
      <w:bookmarkEnd w:id="3061"/>
      <w:bookmarkEnd w:id="3062"/>
      <w:bookmarkEnd w:id="3063"/>
      <w:bookmarkEnd w:id="3064"/>
      <w:bookmarkEnd w:id="3065"/>
      <w:bookmarkEnd w:id="3066"/>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067" w:name="_Toc160452889"/>
      <w:bookmarkStart w:id="3068" w:name="_Toc164869817"/>
      <w:bookmarkStart w:id="3069" w:name="_Toc175350803"/>
      <w:bookmarkStart w:id="3070" w:name="_Toc180146740"/>
      <w:bookmarkStart w:id="3071" w:name="_Toc180249238"/>
      <w:bookmarkStart w:id="3072" w:name="_Toc183379192"/>
      <w:bookmarkStart w:id="3073" w:name="_Toc185509624"/>
      <w:r w:rsidRPr="00FD7038">
        <w:lastRenderedPageBreak/>
        <w:t>6.4.6.2.7</w:t>
      </w:r>
      <w:r w:rsidRPr="00FD7038">
        <w:tab/>
        <w:t>Type: InformDAAEventsReq</w:t>
      </w:r>
      <w:bookmarkEnd w:id="3067"/>
      <w:bookmarkEnd w:id="3068"/>
      <w:bookmarkEnd w:id="3069"/>
      <w:bookmarkEnd w:id="3070"/>
      <w:bookmarkEnd w:id="3071"/>
      <w:bookmarkEnd w:id="3072"/>
      <w:bookmarkEnd w:id="3073"/>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074" w:name="_Toc160452890"/>
      <w:bookmarkStart w:id="3075" w:name="_Toc164869818"/>
      <w:bookmarkStart w:id="3076" w:name="_Toc175350804"/>
      <w:bookmarkStart w:id="3077" w:name="_Toc180146741"/>
      <w:bookmarkStart w:id="3078" w:name="_Toc180249239"/>
      <w:bookmarkStart w:id="3079" w:name="_Toc183379193"/>
      <w:bookmarkStart w:id="3080" w:name="_Toc185509625"/>
      <w:r w:rsidRPr="00FD7038">
        <w:t>6.4.6.2.8</w:t>
      </w:r>
      <w:r w:rsidRPr="00FD7038">
        <w:tab/>
        <w:t>Type: DAAPolConfigNotif</w:t>
      </w:r>
      <w:bookmarkEnd w:id="3074"/>
      <w:bookmarkEnd w:id="3075"/>
      <w:bookmarkEnd w:id="3076"/>
      <w:bookmarkEnd w:id="3077"/>
      <w:bookmarkEnd w:id="3078"/>
      <w:bookmarkEnd w:id="3079"/>
      <w:bookmarkEnd w:id="3080"/>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081" w:name="_Toc160452891"/>
      <w:bookmarkStart w:id="3082" w:name="_Toc164869819"/>
      <w:bookmarkStart w:id="3083" w:name="_Toc175350805"/>
      <w:bookmarkStart w:id="3084" w:name="_Toc180146742"/>
      <w:bookmarkStart w:id="3085" w:name="_Toc180249240"/>
      <w:bookmarkStart w:id="3086" w:name="_Toc183379194"/>
      <w:bookmarkStart w:id="3087" w:name="_Toc185509626"/>
      <w:r w:rsidRPr="00FD7038">
        <w:t>6.4.6.2.9</w:t>
      </w:r>
      <w:r w:rsidRPr="00FD7038">
        <w:tab/>
        <w:t>Type: DAAEventsInfo</w:t>
      </w:r>
      <w:bookmarkEnd w:id="3081"/>
      <w:bookmarkEnd w:id="3082"/>
      <w:bookmarkEnd w:id="3083"/>
      <w:bookmarkEnd w:id="3084"/>
      <w:bookmarkEnd w:id="3085"/>
      <w:bookmarkEnd w:id="3086"/>
      <w:bookmarkEnd w:id="3087"/>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088" w:name="_Toc160452892"/>
      <w:bookmarkStart w:id="3089" w:name="_Toc164869820"/>
      <w:bookmarkStart w:id="3090" w:name="_Toc175350806"/>
      <w:bookmarkStart w:id="3091" w:name="_Toc180146743"/>
      <w:bookmarkStart w:id="3092" w:name="_Toc180249241"/>
      <w:bookmarkStart w:id="3093" w:name="_Toc183379195"/>
      <w:bookmarkStart w:id="3094" w:name="_Toc185509627"/>
      <w:r w:rsidRPr="00FD7038">
        <w:t>6.4.6.2.10</w:t>
      </w:r>
      <w:r w:rsidRPr="00FD7038">
        <w:tab/>
        <w:t>Type: DAAEvent</w:t>
      </w:r>
      <w:bookmarkEnd w:id="3088"/>
      <w:bookmarkEnd w:id="3089"/>
      <w:bookmarkEnd w:id="3090"/>
      <w:bookmarkEnd w:id="3091"/>
      <w:bookmarkEnd w:id="3092"/>
      <w:bookmarkEnd w:id="3093"/>
      <w:bookmarkEnd w:id="3094"/>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095" w:name="_Toc180146744"/>
      <w:bookmarkStart w:id="3096" w:name="_Toc180249242"/>
      <w:bookmarkStart w:id="3097" w:name="_Toc183379196"/>
      <w:bookmarkStart w:id="3098" w:name="_Toc160452893"/>
      <w:bookmarkStart w:id="3099" w:name="_Toc164869821"/>
      <w:bookmarkStart w:id="3100" w:name="_Toc175350807"/>
      <w:bookmarkStart w:id="3101" w:name="_Toc185509628"/>
      <w:r w:rsidRPr="00FD7038">
        <w:lastRenderedPageBreak/>
        <w:t>6.4.6.</w:t>
      </w:r>
      <w:r w:rsidRPr="008F2097">
        <w:t>2.11</w:t>
      </w:r>
      <w:r w:rsidRPr="008F2097">
        <w:tab/>
        <w:t>Type: DAATriggThresholds</w:t>
      </w:r>
      <w:bookmarkEnd w:id="3095"/>
      <w:bookmarkEnd w:id="3096"/>
      <w:bookmarkEnd w:id="3097"/>
      <w:bookmarkEnd w:id="3101"/>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77777777" w:rsidR="008F2097" w:rsidRDefault="008F2097" w:rsidP="00D23043">
            <w:pPr>
              <w:pStyle w:val="TAL"/>
              <w:rPr>
                <w:rFonts w:cs="Arial"/>
                <w:szCs w:val="18"/>
              </w:rPr>
            </w:pPr>
            <w:r>
              <w:rPr>
                <w:rFonts w:cs="Arial"/>
                <w:szCs w:val="18"/>
              </w:rPr>
              <w:t>Contains the threshold upper linear distance between two UAVs, i.e., the threshold linear distance above 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102" w:name="_Toc180146745"/>
      <w:bookmarkStart w:id="3103" w:name="_Toc180249243"/>
      <w:bookmarkStart w:id="3104" w:name="_Toc183379197"/>
      <w:bookmarkStart w:id="3105" w:name="_Toc185509629"/>
      <w:r w:rsidRPr="00FD7038">
        <w:t>6.4</w:t>
      </w:r>
      <w:r w:rsidRPr="00FD7038">
        <w:rPr>
          <w:lang w:val="en-US"/>
        </w:rPr>
        <w:t>.6.3</w:t>
      </w:r>
      <w:r w:rsidRPr="00FD7038">
        <w:rPr>
          <w:lang w:val="en-US"/>
        </w:rPr>
        <w:tab/>
        <w:t>Simple data types and enumerations</w:t>
      </w:r>
      <w:bookmarkEnd w:id="3098"/>
      <w:bookmarkEnd w:id="3099"/>
      <w:bookmarkEnd w:id="3100"/>
      <w:bookmarkEnd w:id="3102"/>
      <w:bookmarkEnd w:id="3103"/>
      <w:bookmarkEnd w:id="3104"/>
      <w:bookmarkEnd w:id="3105"/>
    </w:p>
    <w:p w14:paraId="054AF953" w14:textId="77777777" w:rsidR="00FD7038" w:rsidRPr="00FD7038" w:rsidRDefault="00FD7038" w:rsidP="00FD7038">
      <w:pPr>
        <w:pStyle w:val="Heading5"/>
      </w:pPr>
      <w:bookmarkStart w:id="3106" w:name="_Toc160452894"/>
      <w:bookmarkStart w:id="3107" w:name="_Toc164869822"/>
      <w:bookmarkStart w:id="3108" w:name="_Toc175350808"/>
      <w:bookmarkStart w:id="3109" w:name="_Toc180146746"/>
      <w:bookmarkStart w:id="3110" w:name="_Toc180249244"/>
      <w:bookmarkStart w:id="3111" w:name="_Toc183379198"/>
      <w:bookmarkStart w:id="3112" w:name="_Toc185509630"/>
      <w:r w:rsidRPr="00FD7038">
        <w:t>6.4.6.3.1</w:t>
      </w:r>
      <w:r w:rsidRPr="00FD7038">
        <w:tab/>
        <w:t>Introduction</w:t>
      </w:r>
      <w:bookmarkEnd w:id="3106"/>
      <w:bookmarkEnd w:id="3107"/>
      <w:bookmarkEnd w:id="3108"/>
      <w:bookmarkEnd w:id="3109"/>
      <w:bookmarkEnd w:id="3110"/>
      <w:bookmarkEnd w:id="3111"/>
      <w:bookmarkEnd w:id="3112"/>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113" w:name="_Toc160452895"/>
      <w:bookmarkStart w:id="3114" w:name="_Toc164869823"/>
      <w:bookmarkStart w:id="3115" w:name="_Toc175350809"/>
      <w:bookmarkStart w:id="3116" w:name="_Toc180146747"/>
      <w:bookmarkStart w:id="3117" w:name="_Toc180249245"/>
      <w:bookmarkStart w:id="3118" w:name="_Toc183379199"/>
      <w:bookmarkStart w:id="3119" w:name="_Toc185509631"/>
      <w:r w:rsidRPr="00FD7038">
        <w:t>6.4.6.3.2</w:t>
      </w:r>
      <w:r w:rsidRPr="00FD7038">
        <w:tab/>
        <w:t>Simple data types</w:t>
      </w:r>
      <w:bookmarkEnd w:id="3113"/>
      <w:bookmarkEnd w:id="3114"/>
      <w:bookmarkEnd w:id="3115"/>
      <w:bookmarkEnd w:id="3116"/>
      <w:bookmarkEnd w:id="3117"/>
      <w:bookmarkEnd w:id="3118"/>
      <w:bookmarkEnd w:id="3119"/>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120" w:name="_Toc129252522"/>
      <w:bookmarkStart w:id="3121" w:name="_Toc160452896"/>
      <w:bookmarkStart w:id="3122" w:name="_Toc164869824"/>
      <w:bookmarkStart w:id="3123" w:name="_Toc175350810"/>
      <w:bookmarkStart w:id="3124" w:name="_Toc180146748"/>
      <w:bookmarkStart w:id="3125" w:name="_Toc180249246"/>
      <w:bookmarkStart w:id="3126" w:name="_Toc183379200"/>
      <w:bookmarkStart w:id="3127" w:name="_Toc185509632"/>
      <w:r w:rsidRPr="00FD7038">
        <w:t>6.4.6.3.3</w:t>
      </w:r>
      <w:r w:rsidRPr="00FD7038">
        <w:tab/>
        <w:t xml:space="preserve">Enumeration: </w:t>
      </w:r>
      <w:bookmarkEnd w:id="3120"/>
      <w:r w:rsidRPr="00FD7038">
        <w:t>DAAPolConfigStatus</w:t>
      </w:r>
      <w:bookmarkEnd w:id="3121"/>
      <w:bookmarkEnd w:id="3122"/>
      <w:bookmarkEnd w:id="3123"/>
      <w:bookmarkEnd w:id="3124"/>
      <w:bookmarkEnd w:id="3125"/>
      <w:bookmarkEnd w:id="3126"/>
      <w:bookmarkEnd w:id="3127"/>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128" w:name="_Toc175350811"/>
      <w:bookmarkStart w:id="3129" w:name="_Toc180146749"/>
      <w:bookmarkStart w:id="3130" w:name="_Toc180249247"/>
      <w:bookmarkStart w:id="3131" w:name="_Toc183379201"/>
      <w:bookmarkStart w:id="3132" w:name="_Toc160452897"/>
      <w:bookmarkStart w:id="3133" w:name="_Toc164869825"/>
      <w:bookmarkStart w:id="3134" w:name="_Toc185509633"/>
      <w:r w:rsidRPr="00FD7038">
        <w:t>6.4.6.3.</w:t>
      </w:r>
      <w:r>
        <w:t>4</w:t>
      </w:r>
      <w:r w:rsidRPr="00FD7038">
        <w:tab/>
        <w:t xml:space="preserve">Enumeration: </w:t>
      </w:r>
      <w:r>
        <w:t>Alert</w:t>
      </w:r>
      <w:bookmarkEnd w:id="3128"/>
      <w:bookmarkEnd w:id="3129"/>
      <w:bookmarkEnd w:id="3130"/>
      <w:bookmarkEnd w:id="3131"/>
      <w:bookmarkEnd w:id="3134"/>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135" w:name="_Toc175350812"/>
      <w:bookmarkStart w:id="3136" w:name="_Toc180146750"/>
      <w:bookmarkStart w:id="3137" w:name="_Toc180249248"/>
      <w:bookmarkStart w:id="3138" w:name="_Toc183379202"/>
      <w:bookmarkStart w:id="3139" w:name="_Toc185509634"/>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132"/>
      <w:bookmarkEnd w:id="3133"/>
      <w:bookmarkEnd w:id="3135"/>
      <w:bookmarkEnd w:id="3136"/>
      <w:bookmarkEnd w:id="3137"/>
      <w:bookmarkEnd w:id="3138"/>
      <w:bookmarkEnd w:id="3139"/>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140" w:name="_Toc160452898"/>
      <w:bookmarkStart w:id="3141" w:name="_Toc164869826"/>
      <w:bookmarkStart w:id="3142" w:name="_Toc175350813"/>
      <w:bookmarkStart w:id="3143" w:name="_Toc180146751"/>
      <w:bookmarkStart w:id="3144" w:name="_Toc180249249"/>
      <w:bookmarkStart w:id="3145" w:name="_Toc183379203"/>
      <w:bookmarkStart w:id="3146" w:name="_Toc185509635"/>
      <w:r w:rsidRPr="00FD7038">
        <w:t>6.4.6.5</w:t>
      </w:r>
      <w:r w:rsidRPr="00FD7038">
        <w:tab/>
        <w:t>Binary data</w:t>
      </w:r>
      <w:bookmarkEnd w:id="3140"/>
      <w:bookmarkEnd w:id="3141"/>
      <w:bookmarkEnd w:id="3142"/>
      <w:bookmarkEnd w:id="3143"/>
      <w:bookmarkEnd w:id="3144"/>
      <w:bookmarkEnd w:id="3145"/>
      <w:bookmarkEnd w:id="3146"/>
    </w:p>
    <w:p w14:paraId="26237E3C" w14:textId="77777777" w:rsidR="00FD7038" w:rsidRPr="00FD7038" w:rsidRDefault="00FD7038" w:rsidP="00FD7038">
      <w:pPr>
        <w:pStyle w:val="Heading5"/>
      </w:pPr>
      <w:bookmarkStart w:id="3147" w:name="_Toc160452899"/>
      <w:bookmarkStart w:id="3148" w:name="_Toc164869827"/>
      <w:bookmarkStart w:id="3149" w:name="_Toc175350814"/>
      <w:bookmarkStart w:id="3150" w:name="_Toc180146752"/>
      <w:bookmarkStart w:id="3151" w:name="_Toc180249250"/>
      <w:bookmarkStart w:id="3152" w:name="_Toc183379204"/>
      <w:bookmarkStart w:id="3153" w:name="_Toc185509636"/>
      <w:r w:rsidRPr="00FD7038">
        <w:t>6.4.6.5.1</w:t>
      </w:r>
      <w:r w:rsidRPr="00FD7038">
        <w:tab/>
        <w:t>Binary Data Types</w:t>
      </w:r>
      <w:bookmarkEnd w:id="3147"/>
      <w:bookmarkEnd w:id="3148"/>
      <w:bookmarkEnd w:id="3149"/>
      <w:bookmarkEnd w:id="3150"/>
      <w:bookmarkEnd w:id="3151"/>
      <w:bookmarkEnd w:id="3152"/>
      <w:bookmarkEnd w:id="3153"/>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154" w:name="_Toc160452900"/>
      <w:bookmarkStart w:id="3155" w:name="_Toc164869828"/>
      <w:bookmarkStart w:id="3156" w:name="_Toc175350815"/>
      <w:bookmarkStart w:id="3157" w:name="_Toc180146753"/>
      <w:bookmarkStart w:id="3158" w:name="_Toc180249251"/>
      <w:bookmarkStart w:id="3159" w:name="_Toc183379205"/>
      <w:bookmarkStart w:id="3160" w:name="_Toc185509637"/>
      <w:r w:rsidRPr="00FD7038">
        <w:t>6.4.7</w:t>
      </w:r>
      <w:r w:rsidRPr="00FD7038">
        <w:tab/>
        <w:t>Error Handling</w:t>
      </w:r>
      <w:bookmarkEnd w:id="3154"/>
      <w:bookmarkEnd w:id="3155"/>
      <w:bookmarkEnd w:id="3156"/>
      <w:bookmarkEnd w:id="3157"/>
      <w:bookmarkEnd w:id="3158"/>
      <w:bookmarkEnd w:id="3159"/>
      <w:bookmarkEnd w:id="3160"/>
    </w:p>
    <w:p w14:paraId="3156D97F" w14:textId="77777777" w:rsidR="00FD7038" w:rsidRPr="00FD7038" w:rsidRDefault="00FD7038" w:rsidP="00FD7038">
      <w:pPr>
        <w:pStyle w:val="Heading4"/>
      </w:pPr>
      <w:bookmarkStart w:id="3161" w:name="_Toc160452901"/>
      <w:bookmarkStart w:id="3162" w:name="_Toc164869829"/>
      <w:bookmarkStart w:id="3163" w:name="_Toc175350816"/>
      <w:bookmarkStart w:id="3164" w:name="_Toc180146754"/>
      <w:bookmarkStart w:id="3165" w:name="_Toc180249252"/>
      <w:bookmarkStart w:id="3166" w:name="_Toc183379206"/>
      <w:bookmarkStart w:id="3167" w:name="_Toc185509638"/>
      <w:r w:rsidRPr="00FD7038">
        <w:t>6.4.7.1</w:t>
      </w:r>
      <w:r w:rsidRPr="00FD7038">
        <w:tab/>
        <w:t>General</w:t>
      </w:r>
      <w:bookmarkEnd w:id="3161"/>
      <w:bookmarkEnd w:id="3162"/>
      <w:bookmarkEnd w:id="3163"/>
      <w:bookmarkEnd w:id="3164"/>
      <w:bookmarkEnd w:id="3165"/>
      <w:bookmarkEnd w:id="3166"/>
      <w:bookmarkEnd w:id="3167"/>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168" w:name="_Toc160452902"/>
      <w:bookmarkStart w:id="3169" w:name="_Toc164869830"/>
      <w:bookmarkStart w:id="3170" w:name="_Toc175350817"/>
      <w:bookmarkStart w:id="3171" w:name="_Toc180146755"/>
      <w:bookmarkStart w:id="3172" w:name="_Toc180249253"/>
      <w:bookmarkStart w:id="3173" w:name="_Toc183379207"/>
      <w:bookmarkStart w:id="3174" w:name="_Toc185509639"/>
      <w:r w:rsidRPr="00FD7038">
        <w:t>6.4.7.2</w:t>
      </w:r>
      <w:r w:rsidRPr="00FD7038">
        <w:tab/>
        <w:t>Protocol Errors</w:t>
      </w:r>
      <w:bookmarkEnd w:id="3168"/>
      <w:bookmarkEnd w:id="3169"/>
      <w:bookmarkEnd w:id="3170"/>
      <w:bookmarkEnd w:id="3171"/>
      <w:bookmarkEnd w:id="3172"/>
      <w:bookmarkEnd w:id="3173"/>
      <w:bookmarkEnd w:id="3174"/>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175" w:name="_Toc160452903"/>
      <w:bookmarkStart w:id="3176" w:name="_Toc164869831"/>
      <w:bookmarkStart w:id="3177" w:name="_Toc175350818"/>
      <w:bookmarkStart w:id="3178" w:name="_Toc180146756"/>
      <w:bookmarkStart w:id="3179" w:name="_Toc180249254"/>
      <w:bookmarkStart w:id="3180" w:name="_Toc183379208"/>
      <w:bookmarkStart w:id="3181" w:name="_Toc185509640"/>
      <w:r w:rsidRPr="00FD7038">
        <w:t>6.4.7.3</w:t>
      </w:r>
      <w:r w:rsidRPr="00FD7038">
        <w:tab/>
        <w:t>Application Errors</w:t>
      </w:r>
      <w:bookmarkEnd w:id="3175"/>
      <w:bookmarkEnd w:id="3176"/>
      <w:bookmarkEnd w:id="3177"/>
      <w:bookmarkEnd w:id="3178"/>
      <w:bookmarkEnd w:id="3179"/>
      <w:bookmarkEnd w:id="3180"/>
      <w:bookmarkEnd w:id="3181"/>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182" w:name="_Toc160452904"/>
      <w:bookmarkStart w:id="3183" w:name="_Toc164869832"/>
      <w:bookmarkStart w:id="3184" w:name="_Toc175350819"/>
      <w:bookmarkStart w:id="3185" w:name="_Toc180146757"/>
      <w:bookmarkStart w:id="3186" w:name="_Toc180249255"/>
      <w:bookmarkStart w:id="3187" w:name="_Toc183379209"/>
      <w:bookmarkStart w:id="3188" w:name="_Toc185509641"/>
      <w:r w:rsidRPr="00FD7038">
        <w:t>6.4.8</w:t>
      </w:r>
      <w:r w:rsidRPr="00FD7038">
        <w:rPr>
          <w:lang w:eastAsia="zh-CN"/>
        </w:rPr>
        <w:tab/>
        <w:t>Feature negotiation</w:t>
      </w:r>
      <w:bookmarkEnd w:id="3182"/>
      <w:bookmarkEnd w:id="3183"/>
      <w:bookmarkEnd w:id="3184"/>
      <w:bookmarkEnd w:id="3185"/>
      <w:bookmarkEnd w:id="3186"/>
      <w:bookmarkEnd w:id="3187"/>
      <w:bookmarkEnd w:id="3188"/>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189" w:name="_Toc160452905"/>
      <w:bookmarkStart w:id="3190" w:name="_Toc164869833"/>
      <w:bookmarkStart w:id="3191" w:name="_Toc175350820"/>
      <w:bookmarkStart w:id="3192" w:name="_Toc180146758"/>
      <w:bookmarkStart w:id="3193" w:name="_Toc180249256"/>
      <w:bookmarkStart w:id="3194" w:name="_Toc183379210"/>
      <w:bookmarkStart w:id="3195" w:name="_Toc185509642"/>
      <w:r w:rsidRPr="00FD7038">
        <w:t>6.4.9</w:t>
      </w:r>
      <w:r w:rsidRPr="00FD7038">
        <w:tab/>
        <w:t>Security</w:t>
      </w:r>
      <w:bookmarkEnd w:id="3189"/>
      <w:bookmarkEnd w:id="3190"/>
      <w:bookmarkEnd w:id="3191"/>
      <w:bookmarkEnd w:id="3192"/>
      <w:bookmarkEnd w:id="3193"/>
      <w:bookmarkEnd w:id="3194"/>
      <w:bookmarkEnd w:id="3195"/>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196" w:name="_Toc160452906"/>
      <w:bookmarkStart w:id="3197" w:name="_Toc164869834"/>
      <w:bookmarkStart w:id="3198" w:name="_Toc175350821"/>
      <w:bookmarkStart w:id="3199" w:name="_Toc180146759"/>
      <w:bookmarkStart w:id="3200" w:name="_Toc180249257"/>
      <w:bookmarkStart w:id="3201" w:name="_Toc183379211"/>
      <w:bookmarkStart w:id="3202" w:name="_Toc185509643"/>
      <w:r w:rsidR="009F09F1" w:rsidRPr="009F09F1">
        <w:rPr>
          <w:noProof/>
          <w:lang w:eastAsia="zh-CN"/>
        </w:rPr>
        <w:lastRenderedPageBreak/>
        <w:t>6.5</w:t>
      </w:r>
      <w:r w:rsidR="009F09F1" w:rsidRPr="009F09F1">
        <w:tab/>
        <w:t>UAE_UAVDynamicInfo API</w:t>
      </w:r>
      <w:bookmarkEnd w:id="3196"/>
      <w:bookmarkEnd w:id="3197"/>
      <w:bookmarkEnd w:id="3198"/>
      <w:bookmarkEnd w:id="3199"/>
      <w:bookmarkEnd w:id="3200"/>
      <w:bookmarkEnd w:id="3201"/>
      <w:bookmarkEnd w:id="3202"/>
    </w:p>
    <w:p w14:paraId="2277FF0F" w14:textId="77777777" w:rsidR="009F09F1" w:rsidRPr="009F09F1" w:rsidRDefault="009F09F1" w:rsidP="009F09F1">
      <w:pPr>
        <w:pStyle w:val="Heading3"/>
      </w:pPr>
      <w:bookmarkStart w:id="3203" w:name="_Toc144024232"/>
      <w:bookmarkStart w:id="3204" w:name="_Toc144459664"/>
      <w:bookmarkStart w:id="3205" w:name="_Toc160452907"/>
      <w:bookmarkStart w:id="3206" w:name="_Toc164869835"/>
      <w:bookmarkStart w:id="3207" w:name="_Toc175350822"/>
      <w:bookmarkStart w:id="3208" w:name="_Toc180146760"/>
      <w:bookmarkStart w:id="3209" w:name="_Toc180249258"/>
      <w:bookmarkStart w:id="3210" w:name="_Toc183379212"/>
      <w:bookmarkStart w:id="3211" w:name="_Toc185509644"/>
      <w:r w:rsidRPr="009F09F1">
        <w:rPr>
          <w:noProof/>
          <w:lang w:eastAsia="zh-CN"/>
        </w:rPr>
        <w:t>6.5</w:t>
      </w:r>
      <w:r w:rsidRPr="009F09F1">
        <w:t>.1</w:t>
      </w:r>
      <w:r w:rsidRPr="009F09F1">
        <w:tab/>
        <w:t>Introduction</w:t>
      </w:r>
      <w:bookmarkEnd w:id="3203"/>
      <w:bookmarkEnd w:id="3204"/>
      <w:bookmarkEnd w:id="3205"/>
      <w:bookmarkEnd w:id="3206"/>
      <w:bookmarkEnd w:id="3207"/>
      <w:bookmarkEnd w:id="3208"/>
      <w:bookmarkEnd w:id="3209"/>
      <w:bookmarkEnd w:id="3210"/>
      <w:bookmarkEnd w:id="3211"/>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212" w:name="_Toc144024233"/>
      <w:bookmarkStart w:id="3213"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214" w:name="_Toc160452908"/>
      <w:bookmarkStart w:id="3215" w:name="_Toc164869836"/>
      <w:bookmarkStart w:id="3216" w:name="_Toc175350823"/>
      <w:bookmarkStart w:id="3217" w:name="_Toc180146761"/>
      <w:bookmarkStart w:id="3218" w:name="_Toc180249259"/>
      <w:bookmarkStart w:id="3219" w:name="_Toc183379213"/>
      <w:bookmarkStart w:id="3220" w:name="_Toc185509645"/>
      <w:r w:rsidRPr="009F09F1">
        <w:rPr>
          <w:noProof/>
          <w:lang w:eastAsia="zh-CN"/>
        </w:rPr>
        <w:t>6.5</w:t>
      </w:r>
      <w:r w:rsidRPr="009F09F1">
        <w:t>.2</w:t>
      </w:r>
      <w:r w:rsidRPr="009F09F1">
        <w:tab/>
        <w:t>Usage of HTTP</w:t>
      </w:r>
      <w:bookmarkEnd w:id="3212"/>
      <w:bookmarkEnd w:id="3213"/>
      <w:bookmarkEnd w:id="3214"/>
      <w:bookmarkEnd w:id="3215"/>
      <w:bookmarkEnd w:id="3216"/>
      <w:bookmarkEnd w:id="3217"/>
      <w:bookmarkEnd w:id="3218"/>
      <w:bookmarkEnd w:id="3219"/>
      <w:bookmarkEnd w:id="3220"/>
    </w:p>
    <w:p w14:paraId="1F2CBDCE" w14:textId="77777777" w:rsidR="009F09F1" w:rsidRPr="009F09F1" w:rsidRDefault="009F09F1" w:rsidP="009F09F1">
      <w:bookmarkStart w:id="3221" w:name="_Toc144024234"/>
      <w:bookmarkStart w:id="3222"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223" w:name="_Toc160452909"/>
      <w:bookmarkStart w:id="3224" w:name="_Toc164869837"/>
      <w:bookmarkStart w:id="3225" w:name="_Toc175350824"/>
      <w:bookmarkStart w:id="3226" w:name="_Toc180146762"/>
      <w:bookmarkStart w:id="3227" w:name="_Toc180249260"/>
      <w:bookmarkStart w:id="3228" w:name="_Toc183379214"/>
      <w:bookmarkStart w:id="3229" w:name="_Toc185509646"/>
      <w:r w:rsidRPr="009F09F1">
        <w:rPr>
          <w:noProof/>
          <w:lang w:eastAsia="zh-CN"/>
        </w:rPr>
        <w:t>6.5</w:t>
      </w:r>
      <w:r w:rsidRPr="009F09F1">
        <w:t>.3</w:t>
      </w:r>
      <w:r w:rsidRPr="009F09F1">
        <w:tab/>
        <w:t>Resources</w:t>
      </w:r>
      <w:bookmarkEnd w:id="3221"/>
      <w:bookmarkEnd w:id="3222"/>
      <w:bookmarkEnd w:id="3223"/>
      <w:bookmarkEnd w:id="3224"/>
      <w:bookmarkEnd w:id="3225"/>
      <w:bookmarkEnd w:id="3226"/>
      <w:bookmarkEnd w:id="3227"/>
      <w:bookmarkEnd w:id="3228"/>
      <w:bookmarkEnd w:id="3229"/>
    </w:p>
    <w:p w14:paraId="79F11350" w14:textId="77777777" w:rsidR="009F09F1" w:rsidRPr="009F09F1" w:rsidRDefault="009F09F1" w:rsidP="009F09F1">
      <w:pPr>
        <w:pStyle w:val="Heading4"/>
      </w:pPr>
      <w:bookmarkStart w:id="3230" w:name="_Toc144024235"/>
      <w:bookmarkStart w:id="3231" w:name="_Toc144459667"/>
      <w:bookmarkStart w:id="3232" w:name="_Toc160452910"/>
      <w:bookmarkStart w:id="3233" w:name="_Toc164869838"/>
      <w:bookmarkStart w:id="3234" w:name="_Toc175350825"/>
      <w:bookmarkStart w:id="3235" w:name="_Toc180146763"/>
      <w:bookmarkStart w:id="3236" w:name="_Toc180249261"/>
      <w:bookmarkStart w:id="3237" w:name="_Toc183379215"/>
      <w:bookmarkStart w:id="3238" w:name="_Toc185509647"/>
      <w:r w:rsidRPr="009F09F1">
        <w:rPr>
          <w:noProof/>
          <w:lang w:eastAsia="zh-CN"/>
        </w:rPr>
        <w:t>6.5</w:t>
      </w:r>
      <w:r w:rsidRPr="009F09F1">
        <w:t>.3.1</w:t>
      </w:r>
      <w:r w:rsidRPr="009F09F1">
        <w:tab/>
        <w:t>Overview</w:t>
      </w:r>
      <w:bookmarkEnd w:id="3230"/>
      <w:bookmarkEnd w:id="3231"/>
      <w:bookmarkEnd w:id="3232"/>
      <w:bookmarkEnd w:id="3233"/>
      <w:bookmarkEnd w:id="3234"/>
      <w:bookmarkEnd w:id="3235"/>
      <w:bookmarkEnd w:id="3236"/>
      <w:bookmarkEnd w:id="3237"/>
      <w:bookmarkEnd w:id="3238"/>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239" w:name="_MON_1777657010"/>
    <w:bookmarkEnd w:id="3239"/>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55pt;height:175.1pt" o:ole="">
            <v:imagedata r:id="rId94" o:title=""/>
          </v:shape>
          <o:OLEObject Type="Embed" ProgID="Word.Document.8" ShapeID="_x0000_i1067" DrawAspect="Content" ObjectID="_1796119053"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240" w:name="_Toc151743199"/>
      <w:bookmarkStart w:id="3241" w:name="_Toc151743664"/>
      <w:bookmarkStart w:id="3242" w:name="_Toc160452911"/>
      <w:bookmarkStart w:id="3243" w:name="_Toc164869839"/>
      <w:bookmarkStart w:id="3244" w:name="_Toc175350826"/>
      <w:bookmarkStart w:id="3245" w:name="_Toc180146764"/>
      <w:bookmarkStart w:id="3246" w:name="_Toc180249262"/>
      <w:bookmarkStart w:id="3247" w:name="_Toc183379216"/>
      <w:bookmarkStart w:id="3248" w:name="_Toc185509648"/>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240"/>
      <w:bookmarkEnd w:id="3241"/>
      <w:bookmarkEnd w:id="3242"/>
      <w:bookmarkEnd w:id="3243"/>
      <w:bookmarkEnd w:id="3244"/>
      <w:bookmarkEnd w:id="3245"/>
      <w:bookmarkEnd w:id="3246"/>
      <w:bookmarkEnd w:id="3247"/>
      <w:bookmarkEnd w:id="3248"/>
    </w:p>
    <w:p w14:paraId="1584966E" w14:textId="77777777" w:rsidR="009F09F1" w:rsidRPr="009F09F1" w:rsidRDefault="009F09F1" w:rsidP="009F09F1">
      <w:pPr>
        <w:pStyle w:val="Heading5"/>
        <w:rPr>
          <w:lang w:val="fr-FR"/>
        </w:rPr>
      </w:pPr>
      <w:bookmarkStart w:id="3249" w:name="_Toc151743200"/>
      <w:bookmarkStart w:id="3250" w:name="_Toc151743665"/>
      <w:bookmarkStart w:id="3251" w:name="_Toc160452912"/>
      <w:bookmarkStart w:id="3252" w:name="_Toc164869840"/>
      <w:bookmarkStart w:id="3253" w:name="_Toc175350827"/>
      <w:bookmarkStart w:id="3254" w:name="_Toc180146765"/>
      <w:bookmarkStart w:id="3255" w:name="_Toc180249263"/>
      <w:bookmarkStart w:id="3256" w:name="_Toc183379217"/>
      <w:bookmarkStart w:id="3257" w:name="_Toc185509649"/>
      <w:r w:rsidRPr="009F09F1">
        <w:rPr>
          <w:noProof/>
          <w:lang w:val="fr-FR" w:eastAsia="zh-CN"/>
        </w:rPr>
        <w:t>6.5</w:t>
      </w:r>
      <w:r w:rsidRPr="009F09F1">
        <w:rPr>
          <w:lang w:val="fr-FR"/>
        </w:rPr>
        <w:t>.3.2.1</w:t>
      </w:r>
      <w:r w:rsidRPr="009F09F1">
        <w:rPr>
          <w:lang w:val="fr-FR"/>
        </w:rPr>
        <w:tab/>
        <w:t>Description</w:t>
      </w:r>
      <w:bookmarkEnd w:id="3249"/>
      <w:bookmarkEnd w:id="3250"/>
      <w:bookmarkEnd w:id="3251"/>
      <w:bookmarkEnd w:id="3252"/>
      <w:bookmarkEnd w:id="3253"/>
      <w:bookmarkEnd w:id="3254"/>
      <w:bookmarkEnd w:id="3255"/>
      <w:bookmarkEnd w:id="3256"/>
      <w:bookmarkEnd w:id="3257"/>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258" w:name="_Toc151743201"/>
      <w:bookmarkStart w:id="3259" w:name="_Toc151743666"/>
      <w:bookmarkStart w:id="3260" w:name="_Toc160452913"/>
      <w:bookmarkStart w:id="3261" w:name="_Toc164869841"/>
      <w:bookmarkStart w:id="3262" w:name="_Toc175350828"/>
      <w:bookmarkStart w:id="3263" w:name="_Toc180146766"/>
      <w:bookmarkStart w:id="3264" w:name="_Toc180249264"/>
      <w:bookmarkStart w:id="3265" w:name="_Toc183379218"/>
      <w:bookmarkStart w:id="3266" w:name="_Toc185509650"/>
      <w:r w:rsidRPr="009F09F1">
        <w:rPr>
          <w:noProof/>
          <w:lang w:eastAsia="zh-CN"/>
        </w:rPr>
        <w:t>6.5</w:t>
      </w:r>
      <w:r w:rsidRPr="009F09F1">
        <w:t>.3.2.2</w:t>
      </w:r>
      <w:r w:rsidRPr="009F09F1">
        <w:tab/>
        <w:t>Resource Definition</w:t>
      </w:r>
      <w:bookmarkEnd w:id="3258"/>
      <w:bookmarkEnd w:id="3259"/>
      <w:bookmarkEnd w:id="3260"/>
      <w:bookmarkEnd w:id="3261"/>
      <w:bookmarkEnd w:id="3262"/>
      <w:bookmarkEnd w:id="3263"/>
      <w:bookmarkEnd w:id="3264"/>
      <w:bookmarkEnd w:id="3265"/>
      <w:bookmarkEnd w:id="3266"/>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267" w:name="_Toc151743202"/>
      <w:bookmarkStart w:id="3268" w:name="_Toc151743667"/>
      <w:bookmarkStart w:id="3269" w:name="_Toc160452914"/>
      <w:bookmarkStart w:id="3270" w:name="_Toc164869842"/>
      <w:bookmarkStart w:id="3271" w:name="_Toc175350829"/>
      <w:bookmarkStart w:id="3272" w:name="_Toc180146767"/>
      <w:bookmarkStart w:id="3273" w:name="_Toc180249265"/>
      <w:bookmarkStart w:id="3274" w:name="_Toc183379219"/>
      <w:bookmarkStart w:id="3275" w:name="_Toc185509651"/>
      <w:r w:rsidRPr="009F09F1">
        <w:rPr>
          <w:noProof/>
          <w:lang w:eastAsia="zh-CN"/>
        </w:rPr>
        <w:t>6.5</w:t>
      </w:r>
      <w:r w:rsidRPr="009F09F1">
        <w:t>.3.2.3</w:t>
      </w:r>
      <w:r w:rsidRPr="009F09F1">
        <w:tab/>
        <w:t>Resource Standard Methods</w:t>
      </w:r>
      <w:bookmarkEnd w:id="3267"/>
      <w:bookmarkEnd w:id="3268"/>
      <w:bookmarkEnd w:id="3269"/>
      <w:bookmarkEnd w:id="3270"/>
      <w:bookmarkEnd w:id="3271"/>
      <w:bookmarkEnd w:id="3272"/>
      <w:bookmarkEnd w:id="3273"/>
      <w:bookmarkEnd w:id="3274"/>
      <w:bookmarkEnd w:id="3275"/>
    </w:p>
    <w:p w14:paraId="574547E6" w14:textId="77777777" w:rsidR="00F52C3A" w:rsidRPr="00FD7038" w:rsidRDefault="00F52C3A" w:rsidP="00F52C3A">
      <w:pPr>
        <w:pStyle w:val="Heading6"/>
      </w:pPr>
      <w:bookmarkStart w:id="3276" w:name="_Toc175350830"/>
      <w:bookmarkStart w:id="3277" w:name="_Toc180146768"/>
      <w:bookmarkStart w:id="3278" w:name="_Toc180249266"/>
      <w:bookmarkStart w:id="3279" w:name="_Toc183379220"/>
      <w:bookmarkStart w:id="3280" w:name="_Toc151743203"/>
      <w:bookmarkStart w:id="3281" w:name="_Toc151743668"/>
      <w:bookmarkStart w:id="3282" w:name="_Toc160452915"/>
      <w:bookmarkStart w:id="3283" w:name="_Toc164869843"/>
      <w:bookmarkStart w:id="3284" w:name="_Toc185509652"/>
      <w:r w:rsidRPr="00FD7038">
        <w:t>6.</w:t>
      </w:r>
      <w:r>
        <w:t>5</w:t>
      </w:r>
      <w:r w:rsidRPr="00FD7038">
        <w:t>.3.2.3.1</w:t>
      </w:r>
      <w:r w:rsidRPr="00FD7038">
        <w:tab/>
        <w:t>GET</w:t>
      </w:r>
      <w:bookmarkEnd w:id="3276"/>
      <w:bookmarkEnd w:id="3277"/>
      <w:bookmarkEnd w:id="3278"/>
      <w:bookmarkEnd w:id="3279"/>
      <w:bookmarkEnd w:id="3284"/>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3285" w:name="_Toc175350831"/>
      <w:bookmarkStart w:id="3286" w:name="_Toc180146769"/>
      <w:bookmarkStart w:id="3287" w:name="_Toc180249267"/>
      <w:bookmarkStart w:id="3288" w:name="_Toc183379221"/>
      <w:bookmarkStart w:id="3289" w:name="_Toc185509653"/>
      <w:r w:rsidRPr="009F09F1">
        <w:rPr>
          <w:noProof/>
          <w:lang w:eastAsia="zh-CN"/>
        </w:rPr>
        <w:t>6.5</w:t>
      </w:r>
      <w:r w:rsidRPr="009F09F1">
        <w:t>.3.2.3.2</w:t>
      </w:r>
      <w:r w:rsidRPr="009F09F1">
        <w:tab/>
        <w:t>POST</w:t>
      </w:r>
      <w:bookmarkEnd w:id="3280"/>
      <w:bookmarkEnd w:id="3281"/>
      <w:bookmarkEnd w:id="3282"/>
      <w:bookmarkEnd w:id="3283"/>
      <w:bookmarkEnd w:id="3285"/>
      <w:bookmarkEnd w:id="3286"/>
      <w:bookmarkEnd w:id="3287"/>
      <w:bookmarkEnd w:id="3288"/>
      <w:bookmarkEnd w:id="3289"/>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B313F7"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3290" w:name="_Toc151743204"/>
      <w:bookmarkStart w:id="3291" w:name="_Toc151743669"/>
      <w:bookmarkStart w:id="3292" w:name="_Toc160452916"/>
      <w:bookmarkStart w:id="3293" w:name="_Toc164869844"/>
      <w:bookmarkStart w:id="3294" w:name="_Toc175350832"/>
      <w:bookmarkStart w:id="3295" w:name="_Toc180146770"/>
      <w:bookmarkStart w:id="3296" w:name="_Toc180249268"/>
      <w:bookmarkStart w:id="3297" w:name="_Toc183379222"/>
      <w:bookmarkStart w:id="3298" w:name="_Toc185509654"/>
      <w:r w:rsidRPr="009F09F1">
        <w:rPr>
          <w:noProof/>
          <w:lang w:eastAsia="zh-CN"/>
        </w:rPr>
        <w:t>6.5</w:t>
      </w:r>
      <w:r w:rsidRPr="009F09F1">
        <w:t>.3.2.4</w:t>
      </w:r>
      <w:r w:rsidRPr="009F09F1">
        <w:tab/>
        <w:t>Resource Custom Operations</w:t>
      </w:r>
      <w:bookmarkEnd w:id="3290"/>
      <w:bookmarkEnd w:id="3291"/>
      <w:bookmarkEnd w:id="3292"/>
      <w:bookmarkEnd w:id="3293"/>
      <w:bookmarkEnd w:id="3294"/>
      <w:bookmarkEnd w:id="3295"/>
      <w:bookmarkEnd w:id="3296"/>
      <w:bookmarkEnd w:id="3297"/>
      <w:bookmarkEnd w:id="3298"/>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3299" w:name="_Toc151743205"/>
      <w:bookmarkStart w:id="3300" w:name="_Toc151743670"/>
      <w:bookmarkStart w:id="3301" w:name="_Toc160452917"/>
      <w:bookmarkStart w:id="3302" w:name="_Toc164869845"/>
      <w:bookmarkStart w:id="3303" w:name="_Toc175350833"/>
      <w:bookmarkStart w:id="3304" w:name="_Toc180146771"/>
      <w:bookmarkStart w:id="3305" w:name="_Toc180249269"/>
      <w:bookmarkStart w:id="3306" w:name="_Toc183379223"/>
      <w:bookmarkStart w:id="3307" w:name="_Toc185509655"/>
      <w:r w:rsidRPr="009F09F1">
        <w:rPr>
          <w:noProof/>
          <w:lang w:eastAsia="zh-CN"/>
        </w:rPr>
        <w:t>6.5</w:t>
      </w:r>
      <w:r w:rsidRPr="009F09F1">
        <w:t>.3.3</w:t>
      </w:r>
      <w:r w:rsidRPr="009F09F1">
        <w:tab/>
        <w:t xml:space="preserve">Resource: Individual </w:t>
      </w:r>
      <w:bookmarkEnd w:id="3299"/>
      <w:bookmarkEnd w:id="3300"/>
      <w:r w:rsidRPr="009F09F1">
        <w:rPr>
          <w:bCs/>
        </w:rPr>
        <w:t>UAV Dynamic Information Subscription</w:t>
      </w:r>
      <w:bookmarkEnd w:id="3301"/>
      <w:bookmarkEnd w:id="3302"/>
      <w:bookmarkEnd w:id="3303"/>
      <w:bookmarkEnd w:id="3304"/>
      <w:bookmarkEnd w:id="3305"/>
      <w:bookmarkEnd w:id="3306"/>
      <w:bookmarkEnd w:id="3307"/>
    </w:p>
    <w:p w14:paraId="20FD7EF1" w14:textId="77777777" w:rsidR="009F09F1" w:rsidRPr="009F09F1" w:rsidRDefault="009F09F1" w:rsidP="009F09F1">
      <w:pPr>
        <w:pStyle w:val="Heading5"/>
      </w:pPr>
      <w:bookmarkStart w:id="3308" w:name="_Toc151743206"/>
      <w:bookmarkStart w:id="3309" w:name="_Toc151743671"/>
      <w:bookmarkStart w:id="3310" w:name="_Toc160452918"/>
      <w:bookmarkStart w:id="3311" w:name="_Toc164869846"/>
      <w:bookmarkStart w:id="3312" w:name="_Toc175350834"/>
      <w:bookmarkStart w:id="3313" w:name="_Toc180146772"/>
      <w:bookmarkStart w:id="3314" w:name="_Toc180249270"/>
      <w:bookmarkStart w:id="3315" w:name="_Toc183379224"/>
      <w:bookmarkStart w:id="3316" w:name="_Toc185509656"/>
      <w:r w:rsidRPr="009F09F1">
        <w:rPr>
          <w:noProof/>
          <w:lang w:eastAsia="zh-CN"/>
        </w:rPr>
        <w:t>6.5</w:t>
      </w:r>
      <w:r w:rsidRPr="009F09F1">
        <w:t>.3.3.1</w:t>
      </w:r>
      <w:r w:rsidRPr="009F09F1">
        <w:tab/>
        <w:t>Description</w:t>
      </w:r>
      <w:bookmarkEnd w:id="3308"/>
      <w:bookmarkEnd w:id="3309"/>
      <w:bookmarkEnd w:id="3310"/>
      <w:bookmarkEnd w:id="3311"/>
      <w:bookmarkEnd w:id="3312"/>
      <w:bookmarkEnd w:id="3313"/>
      <w:bookmarkEnd w:id="3314"/>
      <w:bookmarkEnd w:id="3315"/>
      <w:bookmarkEnd w:id="3316"/>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3317" w:name="_Toc151743207"/>
      <w:bookmarkStart w:id="3318" w:name="_Toc151743672"/>
      <w:bookmarkStart w:id="3319" w:name="_Toc160452919"/>
      <w:bookmarkStart w:id="3320" w:name="_Toc164869847"/>
      <w:bookmarkStart w:id="3321" w:name="_Toc175350835"/>
      <w:bookmarkStart w:id="3322" w:name="_Toc180146773"/>
      <w:bookmarkStart w:id="3323" w:name="_Toc180249271"/>
      <w:bookmarkStart w:id="3324" w:name="_Toc183379225"/>
      <w:bookmarkStart w:id="3325" w:name="_Toc185509657"/>
      <w:r w:rsidRPr="009F09F1">
        <w:rPr>
          <w:noProof/>
          <w:lang w:eastAsia="zh-CN"/>
        </w:rPr>
        <w:t>6.5</w:t>
      </w:r>
      <w:r w:rsidRPr="009F09F1">
        <w:t>.3.3.2</w:t>
      </w:r>
      <w:r w:rsidRPr="009F09F1">
        <w:tab/>
        <w:t>Resource Definition</w:t>
      </w:r>
      <w:bookmarkEnd w:id="3317"/>
      <w:bookmarkEnd w:id="3318"/>
      <w:bookmarkEnd w:id="3319"/>
      <w:bookmarkEnd w:id="3320"/>
      <w:bookmarkEnd w:id="3321"/>
      <w:bookmarkEnd w:id="3322"/>
      <w:bookmarkEnd w:id="3323"/>
      <w:bookmarkEnd w:id="3324"/>
      <w:bookmarkEnd w:id="332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3326" w:name="_Toc151743208"/>
      <w:bookmarkStart w:id="3327" w:name="_Toc151743673"/>
      <w:bookmarkStart w:id="3328" w:name="_Toc160452920"/>
      <w:bookmarkStart w:id="3329" w:name="_Toc164869848"/>
      <w:bookmarkStart w:id="3330" w:name="_Toc175350836"/>
      <w:bookmarkStart w:id="3331" w:name="_Toc180146774"/>
      <w:bookmarkStart w:id="3332" w:name="_Toc180249272"/>
      <w:bookmarkStart w:id="3333" w:name="_Toc183379226"/>
      <w:bookmarkStart w:id="3334" w:name="_Toc185509658"/>
      <w:r w:rsidRPr="009F09F1">
        <w:rPr>
          <w:noProof/>
          <w:lang w:eastAsia="zh-CN"/>
        </w:rPr>
        <w:lastRenderedPageBreak/>
        <w:t>6.5</w:t>
      </w:r>
      <w:r w:rsidRPr="009F09F1">
        <w:t>.3.3.3</w:t>
      </w:r>
      <w:r w:rsidRPr="009F09F1">
        <w:tab/>
        <w:t>Resource Standard Methods</w:t>
      </w:r>
      <w:bookmarkEnd w:id="3326"/>
      <w:bookmarkEnd w:id="3327"/>
      <w:bookmarkEnd w:id="3328"/>
      <w:bookmarkEnd w:id="3329"/>
      <w:bookmarkEnd w:id="3330"/>
      <w:bookmarkEnd w:id="3331"/>
      <w:bookmarkEnd w:id="3332"/>
      <w:bookmarkEnd w:id="3333"/>
      <w:bookmarkEnd w:id="3334"/>
    </w:p>
    <w:p w14:paraId="3F282E1C" w14:textId="77777777" w:rsidR="009F09F1" w:rsidRPr="009F09F1" w:rsidRDefault="009F09F1" w:rsidP="009F09F1">
      <w:pPr>
        <w:pStyle w:val="Heading6"/>
      </w:pPr>
      <w:bookmarkStart w:id="3335" w:name="_Toc151743209"/>
      <w:bookmarkStart w:id="3336" w:name="_Toc151743674"/>
      <w:bookmarkStart w:id="3337" w:name="_Toc160452921"/>
      <w:bookmarkStart w:id="3338" w:name="_Toc164869849"/>
      <w:bookmarkStart w:id="3339" w:name="_Toc175350837"/>
      <w:bookmarkStart w:id="3340" w:name="_Toc180146775"/>
      <w:bookmarkStart w:id="3341" w:name="_Toc180249273"/>
      <w:bookmarkStart w:id="3342" w:name="_Toc183379227"/>
      <w:bookmarkStart w:id="3343" w:name="_Toc185509659"/>
      <w:r w:rsidRPr="009F09F1">
        <w:rPr>
          <w:noProof/>
          <w:lang w:eastAsia="zh-CN"/>
        </w:rPr>
        <w:t>6.5</w:t>
      </w:r>
      <w:r w:rsidRPr="009F09F1">
        <w:t>.3.3.3.1</w:t>
      </w:r>
      <w:r w:rsidRPr="009F09F1">
        <w:tab/>
        <w:t>GET</w:t>
      </w:r>
      <w:bookmarkEnd w:id="3335"/>
      <w:bookmarkEnd w:id="3336"/>
      <w:bookmarkEnd w:id="3337"/>
      <w:bookmarkEnd w:id="3338"/>
      <w:bookmarkEnd w:id="3339"/>
      <w:bookmarkEnd w:id="3340"/>
      <w:bookmarkEnd w:id="3341"/>
      <w:bookmarkEnd w:id="3342"/>
      <w:bookmarkEnd w:id="3343"/>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3344" w:name="_Toc151743210"/>
      <w:bookmarkStart w:id="3345" w:name="_Toc151743675"/>
      <w:bookmarkStart w:id="3346" w:name="_Toc160452922"/>
      <w:bookmarkStart w:id="3347" w:name="_Toc164869850"/>
      <w:bookmarkStart w:id="3348" w:name="_Toc175350838"/>
      <w:bookmarkStart w:id="3349" w:name="_Toc180146776"/>
      <w:bookmarkStart w:id="3350" w:name="_Toc180249274"/>
      <w:bookmarkStart w:id="3351" w:name="_Toc183379228"/>
      <w:bookmarkStart w:id="3352" w:name="_Toc185509660"/>
      <w:r w:rsidRPr="009F09F1">
        <w:rPr>
          <w:noProof/>
          <w:lang w:eastAsia="zh-CN"/>
        </w:rPr>
        <w:lastRenderedPageBreak/>
        <w:t>6.5</w:t>
      </w:r>
      <w:r w:rsidRPr="009F09F1">
        <w:t>.3.3.3.2</w:t>
      </w:r>
      <w:r w:rsidRPr="009F09F1">
        <w:tab/>
        <w:t>PUT</w:t>
      </w:r>
      <w:bookmarkEnd w:id="3344"/>
      <w:bookmarkEnd w:id="3345"/>
      <w:bookmarkEnd w:id="3346"/>
      <w:bookmarkEnd w:id="3347"/>
      <w:bookmarkEnd w:id="3348"/>
      <w:bookmarkEnd w:id="3349"/>
      <w:bookmarkEnd w:id="3350"/>
      <w:bookmarkEnd w:id="3351"/>
      <w:bookmarkEnd w:id="3352"/>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3353" w:name="_Toc151743211"/>
      <w:bookmarkStart w:id="3354" w:name="_Toc151743676"/>
      <w:bookmarkStart w:id="3355" w:name="_Toc160452923"/>
      <w:bookmarkStart w:id="3356" w:name="_Toc164869851"/>
      <w:bookmarkStart w:id="3357" w:name="_Toc175350839"/>
      <w:bookmarkStart w:id="3358" w:name="_Toc180146777"/>
      <w:bookmarkStart w:id="3359" w:name="_Toc180249275"/>
      <w:bookmarkStart w:id="3360" w:name="_Toc183379229"/>
      <w:bookmarkStart w:id="3361" w:name="_Toc185509661"/>
      <w:r w:rsidRPr="009F09F1">
        <w:rPr>
          <w:noProof/>
          <w:lang w:eastAsia="zh-CN"/>
        </w:rPr>
        <w:t>6.5</w:t>
      </w:r>
      <w:r w:rsidRPr="009F09F1">
        <w:t>.3.3.3.3</w:t>
      </w:r>
      <w:r w:rsidRPr="009F09F1">
        <w:tab/>
        <w:t>PATCH</w:t>
      </w:r>
      <w:bookmarkEnd w:id="3353"/>
      <w:bookmarkEnd w:id="3354"/>
      <w:bookmarkEnd w:id="3355"/>
      <w:bookmarkEnd w:id="3356"/>
      <w:bookmarkEnd w:id="3357"/>
      <w:bookmarkEnd w:id="3358"/>
      <w:bookmarkEnd w:id="3359"/>
      <w:bookmarkEnd w:id="3360"/>
      <w:bookmarkEnd w:id="3361"/>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3362" w:name="_Toc151743212"/>
      <w:bookmarkStart w:id="3363" w:name="_Toc151743677"/>
      <w:bookmarkStart w:id="3364" w:name="_Toc160452924"/>
      <w:bookmarkStart w:id="3365" w:name="_Toc164869852"/>
      <w:bookmarkStart w:id="3366" w:name="_Toc175350840"/>
      <w:bookmarkStart w:id="3367" w:name="_Toc180146778"/>
      <w:bookmarkStart w:id="3368" w:name="_Toc180249276"/>
      <w:bookmarkStart w:id="3369" w:name="_Toc183379230"/>
      <w:bookmarkStart w:id="3370" w:name="_Toc185509662"/>
      <w:r w:rsidRPr="009F09F1">
        <w:rPr>
          <w:noProof/>
          <w:lang w:eastAsia="zh-CN"/>
        </w:rPr>
        <w:t>6.5</w:t>
      </w:r>
      <w:r w:rsidRPr="009F09F1">
        <w:t>.3.3.3.4</w:t>
      </w:r>
      <w:r w:rsidRPr="009F09F1">
        <w:tab/>
        <w:t>DELETE</w:t>
      </w:r>
      <w:bookmarkEnd w:id="3362"/>
      <w:bookmarkEnd w:id="3363"/>
      <w:bookmarkEnd w:id="3364"/>
      <w:bookmarkEnd w:id="3365"/>
      <w:bookmarkEnd w:id="3366"/>
      <w:bookmarkEnd w:id="3367"/>
      <w:bookmarkEnd w:id="3368"/>
      <w:bookmarkEnd w:id="3369"/>
      <w:bookmarkEnd w:id="3370"/>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3371" w:name="_Toc160452925"/>
      <w:bookmarkStart w:id="3372" w:name="_Toc164869853"/>
      <w:bookmarkStart w:id="3373" w:name="_Toc175350841"/>
      <w:bookmarkStart w:id="3374" w:name="_Toc180146779"/>
      <w:bookmarkStart w:id="3375" w:name="_Toc180249277"/>
      <w:bookmarkStart w:id="3376" w:name="_Toc183379231"/>
      <w:bookmarkStart w:id="3377" w:name="_Toc185509663"/>
      <w:r w:rsidRPr="009F09F1">
        <w:rPr>
          <w:noProof/>
          <w:lang w:eastAsia="zh-CN"/>
        </w:rPr>
        <w:t>6.5</w:t>
      </w:r>
      <w:r w:rsidRPr="009F09F1">
        <w:t>.3.3.4</w:t>
      </w:r>
      <w:r w:rsidRPr="009F09F1">
        <w:tab/>
        <w:t>Resource Custom Operations</w:t>
      </w:r>
      <w:bookmarkEnd w:id="3371"/>
      <w:bookmarkEnd w:id="3372"/>
      <w:bookmarkEnd w:id="3373"/>
      <w:bookmarkEnd w:id="3374"/>
      <w:bookmarkEnd w:id="3375"/>
      <w:bookmarkEnd w:id="3376"/>
      <w:bookmarkEnd w:id="3377"/>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3378" w:name="_Toc160452926"/>
      <w:bookmarkStart w:id="3379" w:name="_Toc164869854"/>
      <w:bookmarkStart w:id="3380" w:name="_Toc175350842"/>
      <w:bookmarkStart w:id="3381" w:name="_Toc180146780"/>
      <w:bookmarkStart w:id="3382" w:name="_Toc180249278"/>
      <w:bookmarkStart w:id="3383" w:name="_Toc183379232"/>
      <w:bookmarkStart w:id="3384" w:name="_Toc185509664"/>
      <w:r w:rsidRPr="009F09F1">
        <w:rPr>
          <w:noProof/>
          <w:lang w:eastAsia="zh-CN"/>
        </w:rPr>
        <w:t>6.5</w:t>
      </w:r>
      <w:r w:rsidRPr="009F09F1">
        <w:t>.4</w:t>
      </w:r>
      <w:r w:rsidRPr="009F09F1">
        <w:tab/>
        <w:t>Custom Operations without associated resources</w:t>
      </w:r>
      <w:bookmarkEnd w:id="3378"/>
      <w:bookmarkEnd w:id="3379"/>
      <w:bookmarkEnd w:id="3380"/>
      <w:bookmarkEnd w:id="3381"/>
      <w:bookmarkEnd w:id="3382"/>
      <w:bookmarkEnd w:id="3383"/>
      <w:bookmarkEnd w:id="3384"/>
    </w:p>
    <w:p w14:paraId="54B75BBA" w14:textId="77777777" w:rsidR="009F09F1" w:rsidRPr="009F09F1" w:rsidRDefault="009F09F1" w:rsidP="009F09F1">
      <w:bookmarkStart w:id="3385" w:name="_Toc144024258"/>
      <w:bookmarkStart w:id="3386"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3387" w:name="_Toc160452927"/>
      <w:bookmarkStart w:id="3388" w:name="_Toc164869855"/>
      <w:bookmarkStart w:id="3389" w:name="_Toc175350843"/>
      <w:bookmarkStart w:id="3390" w:name="_Toc180146781"/>
      <w:bookmarkStart w:id="3391" w:name="_Toc180249279"/>
      <w:bookmarkStart w:id="3392" w:name="_Toc183379233"/>
      <w:bookmarkStart w:id="3393" w:name="_Toc185509665"/>
      <w:r w:rsidRPr="009F09F1">
        <w:rPr>
          <w:noProof/>
          <w:lang w:eastAsia="zh-CN"/>
        </w:rPr>
        <w:t>6.5</w:t>
      </w:r>
      <w:r w:rsidRPr="009F09F1">
        <w:t>.5</w:t>
      </w:r>
      <w:r w:rsidRPr="009F09F1">
        <w:tab/>
        <w:t>Notifications</w:t>
      </w:r>
      <w:bookmarkEnd w:id="3385"/>
      <w:bookmarkEnd w:id="3386"/>
      <w:bookmarkEnd w:id="3387"/>
      <w:bookmarkEnd w:id="3388"/>
      <w:bookmarkEnd w:id="3389"/>
      <w:bookmarkEnd w:id="3390"/>
      <w:bookmarkEnd w:id="3391"/>
      <w:bookmarkEnd w:id="3392"/>
      <w:bookmarkEnd w:id="3393"/>
    </w:p>
    <w:p w14:paraId="4ECA900D" w14:textId="77777777" w:rsidR="009F09F1" w:rsidRPr="009F09F1" w:rsidRDefault="009F09F1" w:rsidP="009F09F1">
      <w:pPr>
        <w:pStyle w:val="Heading4"/>
      </w:pPr>
      <w:bookmarkStart w:id="3394" w:name="_Toc144024163"/>
      <w:bookmarkStart w:id="3395" w:name="_Toc148176876"/>
      <w:bookmarkStart w:id="3396" w:name="_Toc148358926"/>
      <w:bookmarkStart w:id="3397" w:name="_Toc151743216"/>
      <w:bookmarkStart w:id="3398" w:name="_Toc151743681"/>
      <w:bookmarkStart w:id="3399" w:name="_Toc160452928"/>
      <w:bookmarkStart w:id="3400" w:name="_Toc164869856"/>
      <w:bookmarkStart w:id="3401" w:name="_Toc175350844"/>
      <w:bookmarkStart w:id="3402" w:name="_Toc180146782"/>
      <w:bookmarkStart w:id="3403" w:name="_Toc180249280"/>
      <w:bookmarkStart w:id="3404" w:name="_Toc183379234"/>
      <w:bookmarkStart w:id="3405" w:name="_Toc185509666"/>
      <w:r w:rsidRPr="009F09F1">
        <w:rPr>
          <w:noProof/>
          <w:lang w:eastAsia="zh-CN"/>
        </w:rPr>
        <w:t>6.5</w:t>
      </w:r>
      <w:r w:rsidRPr="009F09F1">
        <w:t>.5.1</w:t>
      </w:r>
      <w:r w:rsidRPr="009F09F1">
        <w:tab/>
        <w:t>General</w:t>
      </w:r>
      <w:bookmarkEnd w:id="3394"/>
      <w:bookmarkEnd w:id="3395"/>
      <w:bookmarkEnd w:id="3396"/>
      <w:bookmarkEnd w:id="3397"/>
      <w:bookmarkEnd w:id="3398"/>
      <w:bookmarkEnd w:id="3399"/>
      <w:bookmarkEnd w:id="3400"/>
      <w:bookmarkEnd w:id="3401"/>
      <w:bookmarkEnd w:id="3402"/>
      <w:bookmarkEnd w:id="3403"/>
      <w:bookmarkEnd w:id="3404"/>
      <w:bookmarkEnd w:id="3405"/>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3406" w:name="_Toc151743217"/>
      <w:bookmarkStart w:id="3407" w:name="_Toc151743682"/>
      <w:bookmarkStart w:id="3408" w:name="_Toc160452929"/>
      <w:bookmarkStart w:id="3409" w:name="_Toc164869857"/>
      <w:bookmarkStart w:id="3410" w:name="_Toc175350845"/>
      <w:bookmarkStart w:id="3411" w:name="_Toc180146783"/>
      <w:bookmarkStart w:id="3412" w:name="_Toc180249281"/>
      <w:bookmarkStart w:id="3413" w:name="_Toc183379235"/>
      <w:bookmarkStart w:id="3414" w:name="_Toc185509667"/>
      <w:r w:rsidRPr="009F09F1">
        <w:rPr>
          <w:noProof/>
          <w:lang w:eastAsia="zh-CN"/>
        </w:rPr>
        <w:t>6.5</w:t>
      </w:r>
      <w:r w:rsidRPr="009F09F1">
        <w:t>.5.2</w:t>
      </w:r>
      <w:r w:rsidRPr="009F09F1">
        <w:tab/>
      </w:r>
      <w:bookmarkEnd w:id="3406"/>
      <w:bookmarkEnd w:id="3407"/>
      <w:r w:rsidRPr="009F09F1">
        <w:rPr>
          <w:bCs/>
        </w:rPr>
        <w:t xml:space="preserve">UAV Dynamic Information </w:t>
      </w:r>
      <w:r w:rsidRPr="009F09F1">
        <w:t>Notification</w:t>
      </w:r>
      <w:bookmarkEnd w:id="3408"/>
      <w:bookmarkEnd w:id="3409"/>
      <w:bookmarkEnd w:id="3410"/>
      <w:bookmarkEnd w:id="3411"/>
      <w:bookmarkEnd w:id="3412"/>
      <w:bookmarkEnd w:id="3413"/>
      <w:bookmarkEnd w:id="3414"/>
    </w:p>
    <w:p w14:paraId="47B83091" w14:textId="77777777" w:rsidR="009F09F1" w:rsidRPr="009F09F1" w:rsidRDefault="009F09F1" w:rsidP="009F09F1">
      <w:pPr>
        <w:pStyle w:val="Heading5"/>
        <w:rPr>
          <w:noProof/>
        </w:rPr>
      </w:pPr>
      <w:bookmarkStart w:id="3415" w:name="_Toc151743218"/>
      <w:bookmarkStart w:id="3416" w:name="_Toc151743683"/>
      <w:bookmarkStart w:id="3417" w:name="_Toc160452930"/>
      <w:bookmarkStart w:id="3418" w:name="_Toc164869858"/>
      <w:bookmarkStart w:id="3419" w:name="_Toc175350846"/>
      <w:bookmarkStart w:id="3420" w:name="_Toc180146784"/>
      <w:bookmarkStart w:id="3421" w:name="_Toc180249282"/>
      <w:bookmarkStart w:id="3422" w:name="_Toc183379236"/>
      <w:bookmarkStart w:id="3423" w:name="_Toc185509668"/>
      <w:r w:rsidRPr="009F09F1">
        <w:rPr>
          <w:noProof/>
          <w:lang w:eastAsia="zh-CN"/>
        </w:rPr>
        <w:t>6.5</w:t>
      </w:r>
      <w:r w:rsidRPr="009F09F1">
        <w:t>.5.2</w:t>
      </w:r>
      <w:r w:rsidRPr="009F09F1">
        <w:rPr>
          <w:noProof/>
        </w:rPr>
        <w:t>.1</w:t>
      </w:r>
      <w:r w:rsidRPr="009F09F1">
        <w:rPr>
          <w:noProof/>
        </w:rPr>
        <w:tab/>
        <w:t>Description</w:t>
      </w:r>
      <w:bookmarkEnd w:id="3415"/>
      <w:bookmarkEnd w:id="3416"/>
      <w:bookmarkEnd w:id="3417"/>
      <w:bookmarkEnd w:id="3418"/>
      <w:bookmarkEnd w:id="3419"/>
      <w:bookmarkEnd w:id="3420"/>
      <w:bookmarkEnd w:id="3421"/>
      <w:bookmarkEnd w:id="3422"/>
      <w:bookmarkEnd w:id="3423"/>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3424" w:name="_Toc151743219"/>
      <w:bookmarkStart w:id="3425" w:name="_Toc151743684"/>
      <w:bookmarkStart w:id="3426" w:name="_Toc160452931"/>
      <w:bookmarkStart w:id="3427" w:name="_Toc164869859"/>
      <w:bookmarkStart w:id="3428" w:name="_Toc175350847"/>
      <w:bookmarkStart w:id="3429" w:name="_Toc180146785"/>
      <w:bookmarkStart w:id="3430" w:name="_Toc180249283"/>
      <w:bookmarkStart w:id="3431" w:name="_Toc183379237"/>
      <w:bookmarkStart w:id="3432" w:name="_Toc185509669"/>
      <w:r w:rsidRPr="009F09F1">
        <w:rPr>
          <w:noProof/>
          <w:lang w:eastAsia="zh-CN"/>
        </w:rPr>
        <w:t>6.5</w:t>
      </w:r>
      <w:r w:rsidRPr="009F09F1">
        <w:t>.5.2</w:t>
      </w:r>
      <w:r w:rsidRPr="009F09F1">
        <w:rPr>
          <w:noProof/>
        </w:rPr>
        <w:t>.2</w:t>
      </w:r>
      <w:r w:rsidRPr="009F09F1">
        <w:rPr>
          <w:noProof/>
        </w:rPr>
        <w:tab/>
        <w:t>Target URI</w:t>
      </w:r>
      <w:bookmarkEnd w:id="3424"/>
      <w:bookmarkEnd w:id="3425"/>
      <w:bookmarkEnd w:id="3426"/>
      <w:bookmarkEnd w:id="3427"/>
      <w:bookmarkEnd w:id="3428"/>
      <w:bookmarkEnd w:id="3429"/>
      <w:bookmarkEnd w:id="3430"/>
      <w:bookmarkEnd w:id="3431"/>
      <w:bookmarkEnd w:id="3432"/>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3433" w:name="_Toc151743220"/>
      <w:bookmarkStart w:id="3434" w:name="_Toc151743685"/>
      <w:bookmarkStart w:id="3435" w:name="_Toc160452932"/>
      <w:bookmarkStart w:id="3436" w:name="_Toc164869860"/>
      <w:bookmarkStart w:id="3437" w:name="_Toc175350848"/>
      <w:bookmarkStart w:id="3438" w:name="_Toc180146786"/>
      <w:bookmarkStart w:id="3439" w:name="_Toc180249284"/>
      <w:bookmarkStart w:id="3440" w:name="_Toc183379238"/>
      <w:bookmarkStart w:id="3441" w:name="_Toc185509670"/>
      <w:r w:rsidRPr="009F09F1">
        <w:rPr>
          <w:noProof/>
          <w:lang w:eastAsia="zh-CN"/>
        </w:rPr>
        <w:lastRenderedPageBreak/>
        <w:t>6.5</w:t>
      </w:r>
      <w:r w:rsidRPr="009F09F1">
        <w:t>.5.2</w:t>
      </w:r>
      <w:r w:rsidRPr="009F09F1">
        <w:rPr>
          <w:noProof/>
        </w:rPr>
        <w:t>.3</w:t>
      </w:r>
      <w:r w:rsidRPr="009F09F1">
        <w:rPr>
          <w:noProof/>
        </w:rPr>
        <w:tab/>
        <w:t>Standard Methods</w:t>
      </w:r>
      <w:bookmarkEnd w:id="3433"/>
      <w:bookmarkEnd w:id="3434"/>
      <w:bookmarkEnd w:id="3435"/>
      <w:bookmarkEnd w:id="3436"/>
      <w:bookmarkEnd w:id="3437"/>
      <w:bookmarkEnd w:id="3438"/>
      <w:bookmarkEnd w:id="3439"/>
      <w:bookmarkEnd w:id="3440"/>
      <w:bookmarkEnd w:id="3441"/>
    </w:p>
    <w:p w14:paraId="4E4A60D8" w14:textId="77777777" w:rsidR="009F09F1" w:rsidRPr="009F09F1" w:rsidRDefault="009F09F1" w:rsidP="00F52C3A">
      <w:pPr>
        <w:pStyle w:val="Heading6"/>
        <w:rPr>
          <w:noProof/>
        </w:rPr>
      </w:pPr>
      <w:bookmarkStart w:id="3442" w:name="_Toc175350849"/>
      <w:bookmarkStart w:id="3443" w:name="_Toc180146787"/>
      <w:bookmarkStart w:id="3444" w:name="_Toc180249285"/>
      <w:bookmarkStart w:id="3445" w:name="_Toc183379239"/>
      <w:bookmarkStart w:id="3446" w:name="_Toc185509671"/>
      <w:r w:rsidRPr="009F09F1">
        <w:rPr>
          <w:noProof/>
          <w:lang w:eastAsia="zh-CN"/>
        </w:rPr>
        <w:t>6.5</w:t>
      </w:r>
      <w:r w:rsidRPr="009F09F1">
        <w:t>.5.2.3</w:t>
      </w:r>
      <w:r w:rsidRPr="009F09F1">
        <w:rPr>
          <w:noProof/>
        </w:rPr>
        <w:t>.1</w:t>
      </w:r>
      <w:r w:rsidRPr="009F09F1">
        <w:rPr>
          <w:noProof/>
        </w:rPr>
        <w:tab/>
        <w:t>POST</w:t>
      </w:r>
      <w:bookmarkEnd w:id="3442"/>
      <w:bookmarkEnd w:id="3443"/>
      <w:bookmarkEnd w:id="3444"/>
      <w:bookmarkEnd w:id="3445"/>
      <w:bookmarkEnd w:id="3446"/>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3447" w:name="_Toc160452933"/>
      <w:bookmarkStart w:id="3448" w:name="_Toc164869861"/>
      <w:bookmarkStart w:id="3449" w:name="_Toc175350850"/>
      <w:bookmarkStart w:id="3450" w:name="_Toc180146788"/>
      <w:bookmarkStart w:id="3451" w:name="_Toc180249286"/>
      <w:bookmarkStart w:id="3452" w:name="_Toc183379240"/>
      <w:bookmarkStart w:id="3453" w:name="_Toc185509672"/>
      <w:r w:rsidRPr="009F09F1">
        <w:rPr>
          <w:noProof/>
          <w:lang w:eastAsia="zh-CN"/>
        </w:rPr>
        <w:t>6.5</w:t>
      </w:r>
      <w:r w:rsidRPr="009F09F1">
        <w:t>.6</w:t>
      </w:r>
      <w:r w:rsidRPr="009F09F1">
        <w:tab/>
        <w:t>Data Model</w:t>
      </w:r>
      <w:bookmarkEnd w:id="3447"/>
      <w:bookmarkEnd w:id="3448"/>
      <w:bookmarkEnd w:id="3449"/>
      <w:bookmarkEnd w:id="3450"/>
      <w:bookmarkEnd w:id="3451"/>
      <w:bookmarkEnd w:id="3452"/>
      <w:bookmarkEnd w:id="3453"/>
    </w:p>
    <w:p w14:paraId="31652D6F" w14:textId="77777777" w:rsidR="009F09F1" w:rsidRPr="009F09F1" w:rsidRDefault="009F09F1" w:rsidP="009F09F1">
      <w:pPr>
        <w:pStyle w:val="Heading4"/>
      </w:pPr>
      <w:bookmarkStart w:id="3454" w:name="_Toc144024266"/>
      <w:bookmarkStart w:id="3455" w:name="_Toc144459698"/>
      <w:bookmarkStart w:id="3456" w:name="_Toc160452934"/>
      <w:bookmarkStart w:id="3457" w:name="_Toc164869862"/>
      <w:bookmarkStart w:id="3458" w:name="_Toc175350851"/>
      <w:bookmarkStart w:id="3459" w:name="_Toc180146789"/>
      <w:bookmarkStart w:id="3460" w:name="_Toc180249287"/>
      <w:bookmarkStart w:id="3461" w:name="_Toc183379241"/>
      <w:bookmarkStart w:id="3462" w:name="_Toc185509673"/>
      <w:r w:rsidRPr="009F09F1">
        <w:rPr>
          <w:noProof/>
          <w:lang w:eastAsia="zh-CN"/>
        </w:rPr>
        <w:t>6.5</w:t>
      </w:r>
      <w:r w:rsidRPr="009F09F1">
        <w:t>.6.1</w:t>
      </w:r>
      <w:r w:rsidRPr="009F09F1">
        <w:tab/>
        <w:t>General</w:t>
      </w:r>
      <w:bookmarkEnd w:id="3454"/>
      <w:bookmarkEnd w:id="3455"/>
      <w:bookmarkEnd w:id="3456"/>
      <w:bookmarkEnd w:id="3457"/>
      <w:bookmarkEnd w:id="3458"/>
      <w:bookmarkEnd w:id="3459"/>
      <w:bookmarkEnd w:id="3460"/>
      <w:bookmarkEnd w:id="3461"/>
      <w:bookmarkEnd w:id="3462"/>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3463" w:name="_Toc144024267"/>
      <w:bookmarkStart w:id="3464" w:name="_Toc144459699"/>
      <w:bookmarkStart w:id="3465" w:name="_Toc160452935"/>
      <w:bookmarkStart w:id="3466" w:name="_Toc164869863"/>
      <w:bookmarkStart w:id="3467" w:name="_Toc175350852"/>
      <w:bookmarkStart w:id="3468" w:name="_Toc180146790"/>
      <w:bookmarkStart w:id="3469" w:name="_Toc180249288"/>
      <w:bookmarkStart w:id="3470" w:name="_Toc183379242"/>
      <w:bookmarkStart w:id="3471" w:name="_Toc185509674"/>
      <w:r w:rsidRPr="009F09F1">
        <w:rPr>
          <w:noProof/>
          <w:lang w:eastAsia="zh-CN"/>
        </w:rPr>
        <w:t>6.5</w:t>
      </w:r>
      <w:r w:rsidRPr="009F09F1">
        <w:rPr>
          <w:lang w:val="en-US"/>
        </w:rPr>
        <w:t>.6.2</w:t>
      </w:r>
      <w:r w:rsidRPr="009F09F1">
        <w:rPr>
          <w:lang w:val="en-US"/>
        </w:rPr>
        <w:tab/>
        <w:t>Structured data types</w:t>
      </w:r>
      <w:bookmarkEnd w:id="3463"/>
      <w:bookmarkEnd w:id="3464"/>
      <w:bookmarkEnd w:id="3465"/>
      <w:bookmarkEnd w:id="3466"/>
      <w:bookmarkEnd w:id="3467"/>
      <w:bookmarkEnd w:id="3468"/>
      <w:bookmarkEnd w:id="3469"/>
      <w:bookmarkEnd w:id="3470"/>
      <w:bookmarkEnd w:id="3471"/>
    </w:p>
    <w:p w14:paraId="26F0E8F4" w14:textId="77777777" w:rsidR="009F09F1" w:rsidRPr="009F09F1" w:rsidRDefault="009F09F1" w:rsidP="009F09F1">
      <w:pPr>
        <w:pStyle w:val="Heading5"/>
      </w:pPr>
      <w:bookmarkStart w:id="3472" w:name="_Toc144024268"/>
      <w:bookmarkStart w:id="3473" w:name="_Toc144459700"/>
      <w:bookmarkStart w:id="3474" w:name="_Toc160452936"/>
      <w:bookmarkStart w:id="3475" w:name="_Toc164869864"/>
      <w:bookmarkStart w:id="3476" w:name="_Toc175350853"/>
      <w:bookmarkStart w:id="3477" w:name="_Toc180146791"/>
      <w:bookmarkStart w:id="3478" w:name="_Toc180249289"/>
      <w:bookmarkStart w:id="3479" w:name="_Toc183379243"/>
      <w:bookmarkStart w:id="3480" w:name="_Toc185509675"/>
      <w:r w:rsidRPr="009F09F1">
        <w:rPr>
          <w:noProof/>
          <w:lang w:eastAsia="zh-CN"/>
        </w:rPr>
        <w:t>6.5</w:t>
      </w:r>
      <w:r w:rsidRPr="009F09F1">
        <w:t>.6.2.1</w:t>
      </w:r>
      <w:r w:rsidRPr="009F09F1">
        <w:tab/>
        <w:t>Introduction</w:t>
      </w:r>
      <w:bookmarkEnd w:id="3472"/>
      <w:bookmarkEnd w:id="3473"/>
      <w:bookmarkEnd w:id="3474"/>
      <w:bookmarkEnd w:id="3475"/>
      <w:bookmarkEnd w:id="3476"/>
      <w:bookmarkEnd w:id="3477"/>
      <w:bookmarkEnd w:id="3478"/>
      <w:bookmarkEnd w:id="3479"/>
      <w:bookmarkEnd w:id="3480"/>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3481" w:name="_Toc160452937"/>
      <w:bookmarkStart w:id="3482" w:name="_Toc164869865"/>
      <w:bookmarkStart w:id="3483" w:name="_Toc175350854"/>
      <w:bookmarkStart w:id="3484" w:name="_Toc180146792"/>
      <w:bookmarkStart w:id="3485" w:name="_Toc180249290"/>
      <w:bookmarkStart w:id="3486" w:name="_Toc183379244"/>
      <w:bookmarkStart w:id="3487" w:name="_Toc185509676"/>
      <w:r w:rsidRPr="009F09F1">
        <w:rPr>
          <w:noProof/>
          <w:lang w:eastAsia="zh-CN"/>
        </w:rPr>
        <w:t>6.5</w:t>
      </w:r>
      <w:r w:rsidRPr="009F09F1">
        <w:t>.6.2.2</w:t>
      </w:r>
      <w:r w:rsidRPr="009F09F1">
        <w:tab/>
        <w:t>Type: UAVDynInfoSubsc</w:t>
      </w:r>
      <w:bookmarkEnd w:id="3481"/>
      <w:bookmarkEnd w:id="3482"/>
      <w:bookmarkEnd w:id="3483"/>
      <w:bookmarkEnd w:id="3484"/>
      <w:bookmarkEnd w:id="3485"/>
      <w:bookmarkEnd w:id="3486"/>
      <w:bookmarkEnd w:id="3487"/>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3488" w:name="_Hlk149565478"/>
            <w:r w:rsidRPr="009F09F1">
              <w:rPr>
                <w:rFonts w:cs="Arial"/>
                <w:szCs w:val="18"/>
              </w:rPr>
              <w:t xml:space="preserve">the UAV dynamic information event(s) </w:t>
            </w:r>
            <w:bookmarkEnd w:id="3488"/>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3489" w:name="_Toc160452938"/>
      <w:bookmarkStart w:id="3490" w:name="_Toc164869866"/>
      <w:bookmarkStart w:id="3491" w:name="_Toc175350855"/>
      <w:bookmarkStart w:id="3492" w:name="_Toc180146793"/>
      <w:bookmarkStart w:id="3493" w:name="_Toc180249291"/>
      <w:bookmarkStart w:id="3494" w:name="_Toc183379245"/>
      <w:bookmarkStart w:id="3495" w:name="_Toc185509677"/>
      <w:r w:rsidRPr="009F09F1">
        <w:rPr>
          <w:noProof/>
          <w:lang w:eastAsia="zh-CN"/>
        </w:rPr>
        <w:lastRenderedPageBreak/>
        <w:t>6.5</w:t>
      </w:r>
      <w:r w:rsidRPr="009F09F1">
        <w:t>.6.2.3</w:t>
      </w:r>
      <w:r w:rsidRPr="009F09F1">
        <w:tab/>
        <w:t>Type: UAVDynInfoSubscPatch</w:t>
      </w:r>
      <w:bookmarkEnd w:id="3489"/>
      <w:bookmarkEnd w:id="3490"/>
      <w:bookmarkEnd w:id="3491"/>
      <w:bookmarkEnd w:id="3492"/>
      <w:bookmarkEnd w:id="3493"/>
      <w:bookmarkEnd w:id="3494"/>
      <w:bookmarkEnd w:id="3495"/>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3496" w:name="_Toc160452939"/>
      <w:bookmarkStart w:id="3497" w:name="_Toc164869867"/>
      <w:bookmarkStart w:id="3498" w:name="_Toc175350856"/>
      <w:bookmarkStart w:id="3499" w:name="_Toc180146794"/>
      <w:bookmarkStart w:id="3500" w:name="_Toc180249292"/>
      <w:bookmarkStart w:id="3501" w:name="_Toc183379246"/>
      <w:bookmarkStart w:id="3502" w:name="_Toc185509678"/>
      <w:r w:rsidRPr="009F09F1">
        <w:rPr>
          <w:noProof/>
          <w:lang w:eastAsia="zh-CN"/>
        </w:rPr>
        <w:t>6.5</w:t>
      </w:r>
      <w:r w:rsidRPr="009F09F1">
        <w:t>.6.2.4</w:t>
      </w:r>
      <w:r w:rsidRPr="009F09F1">
        <w:tab/>
        <w:t>Type: UAVDynInfoNotif</w:t>
      </w:r>
      <w:bookmarkEnd w:id="3496"/>
      <w:bookmarkEnd w:id="3497"/>
      <w:bookmarkEnd w:id="3498"/>
      <w:bookmarkEnd w:id="3499"/>
      <w:bookmarkEnd w:id="3500"/>
      <w:bookmarkEnd w:id="3501"/>
      <w:bookmarkEnd w:id="3502"/>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3503" w:name="_Toc160452940"/>
      <w:bookmarkStart w:id="3504" w:name="_Toc164869868"/>
      <w:bookmarkStart w:id="3505" w:name="_Toc175350857"/>
      <w:bookmarkStart w:id="3506" w:name="_Toc180146795"/>
      <w:bookmarkStart w:id="3507" w:name="_Toc180249293"/>
      <w:bookmarkStart w:id="3508" w:name="_Toc183379247"/>
      <w:bookmarkStart w:id="3509" w:name="_Toc185509679"/>
      <w:r w:rsidRPr="009F09F1">
        <w:rPr>
          <w:noProof/>
          <w:lang w:eastAsia="zh-CN"/>
        </w:rPr>
        <w:t>6.5</w:t>
      </w:r>
      <w:r w:rsidRPr="009F09F1">
        <w:t>.6.2.5</w:t>
      </w:r>
      <w:r w:rsidRPr="009F09F1">
        <w:tab/>
        <w:t>Type: ProxRangInfo</w:t>
      </w:r>
      <w:bookmarkEnd w:id="3503"/>
      <w:bookmarkEnd w:id="3504"/>
      <w:bookmarkEnd w:id="3505"/>
      <w:bookmarkEnd w:id="3506"/>
      <w:bookmarkEnd w:id="3507"/>
      <w:bookmarkEnd w:id="3508"/>
      <w:bookmarkEnd w:id="3509"/>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3510" w:name="_Toc160452941"/>
      <w:bookmarkStart w:id="3511" w:name="_Toc164869869"/>
      <w:bookmarkStart w:id="3512" w:name="_Toc175350858"/>
      <w:bookmarkStart w:id="3513" w:name="_Toc180146796"/>
      <w:bookmarkStart w:id="3514" w:name="_Toc180249294"/>
      <w:bookmarkStart w:id="3515" w:name="_Toc183379248"/>
      <w:bookmarkStart w:id="3516" w:name="_Toc185509680"/>
      <w:r w:rsidRPr="009F09F1">
        <w:rPr>
          <w:noProof/>
          <w:lang w:eastAsia="zh-CN"/>
        </w:rPr>
        <w:t>6.5</w:t>
      </w:r>
      <w:r w:rsidRPr="009F09F1">
        <w:t>.6.2.6</w:t>
      </w:r>
      <w:r w:rsidRPr="009F09F1">
        <w:tab/>
        <w:t>Type: UavInfo</w:t>
      </w:r>
      <w:bookmarkEnd w:id="3510"/>
      <w:bookmarkEnd w:id="3511"/>
      <w:bookmarkEnd w:id="3512"/>
      <w:bookmarkEnd w:id="3513"/>
      <w:bookmarkEnd w:id="3514"/>
      <w:bookmarkEnd w:id="3515"/>
      <w:bookmarkEnd w:id="3516"/>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3517" w:name="_Toc160452942"/>
      <w:bookmarkStart w:id="3518" w:name="_Toc164869870"/>
      <w:bookmarkStart w:id="3519" w:name="_Toc175350859"/>
      <w:bookmarkStart w:id="3520" w:name="_Toc180146797"/>
      <w:bookmarkStart w:id="3521" w:name="_Toc180249295"/>
      <w:bookmarkStart w:id="3522" w:name="_Toc183379249"/>
      <w:bookmarkStart w:id="3523" w:name="_Toc185509681"/>
      <w:r w:rsidRPr="009F09F1">
        <w:rPr>
          <w:noProof/>
          <w:lang w:eastAsia="zh-CN"/>
        </w:rPr>
        <w:lastRenderedPageBreak/>
        <w:t>6.5</w:t>
      </w:r>
      <w:r w:rsidRPr="009F09F1">
        <w:rPr>
          <w:lang w:val="en-US"/>
        </w:rPr>
        <w:t>.6.3</w:t>
      </w:r>
      <w:r w:rsidRPr="009F09F1">
        <w:rPr>
          <w:lang w:val="en-US"/>
        </w:rPr>
        <w:tab/>
        <w:t>Simple data types and enumerations</w:t>
      </w:r>
      <w:bookmarkEnd w:id="3517"/>
      <w:bookmarkEnd w:id="3518"/>
      <w:bookmarkEnd w:id="3519"/>
      <w:bookmarkEnd w:id="3520"/>
      <w:bookmarkEnd w:id="3521"/>
      <w:bookmarkEnd w:id="3522"/>
      <w:bookmarkEnd w:id="3523"/>
    </w:p>
    <w:p w14:paraId="1422E7E8" w14:textId="77777777" w:rsidR="009F09F1" w:rsidRPr="009F09F1" w:rsidRDefault="009F09F1" w:rsidP="009F09F1">
      <w:pPr>
        <w:pStyle w:val="Heading5"/>
      </w:pPr>
      <w:bookmarkStart w:id="3524" w:name="_Toc144024279"/>
      <w:bookmarkStart w:id="3525" w:name="_Toc144459711"/>
      <w:bookmarkStart w:id="3526" w:name="_Toc160452943"/>
      <w:bookmarkStart w:id="3527" w:name="_Toc164869871"/>
      <w:bookmarkStart w:id="3528" w:name="_Toc175350860"/>
      <w:bookmarkStart w:id="3529" w:name="_Toc180146798"/>
      <w:bookmarkStart w:id="3530" w:name="_Toc180249296"/>
      <w:bookmarkStart w:id="3531" w:name="_Toc183379250"/>
      <w:bookmarkStart w:id="3532" w:name="_Toc185509682"/>
      <w:r w:rsidRPr="009F09F1">
        <w:rPr>
          <w:noProof/>
          <w:lang w:eastAsia="zh-CN"/>
        </w:rPr>
        <w:t>6.5</w:t>
      </w:r>
      <w:r w:rsidRPr="009F09F1">
        <w:t>.6.3.1</w:t>
      </w:r>
      <w:r w:rsidRPr="009F09F1">
        <w:tab/>
        <w:t>Introduction</w:t>
      </w:r>
      <w:bookmarkEnd w:id="3524"/>
      <w:bookmarkEnd w:id="3525"/>
      <w:bookmarkEnd w:id="3526"/>
      <w:bookmarkEnd w:id="3527"/>
      <w:bookmarkEnd w:id="3528"/>
      <w:bookmarkEnd w:id="3529"/>
      <w:bookmarkEnd w:id="3530"/>
      <w:bookmarkEnd w:id="3531"/>
      <w:bookmarkEnd w:id="3532"/>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3533" w:name="_Toc144024280"/>
      <w:bookmarkStart w:id="3534" w:name="_Toc144459712"/>
      <w:bookmarkStart w:id="3535" w:name="_Toc160452944"/>
      <w:bookmarkStart w:id="3536" w:name="_Toc164869872"/>
      <w:bookmarkStart w:id="3537" w:name="_Toc175350861"/>
      <w:bookmarkStart w:id="3538" w:name="_Toc180146799"/>
      <w:bookmarkStart w:id="3539" w:name="_Toc180249297"/>
      <w:bookmarkStart w:id="3540" w:name="_Toc183379251"/>
      <w:bookmarkStart w:id="3541" w:name="_Toc185509683"/>
      <w:r w:rsidRPr="009F09F1">
        <w:rPr>
          <w:noProof/>
          <w:lang w:eastAsia="zh-CN"/>
        </w:rPr>
        <w:t>6.5</w:t>
      </w:r>
      <w:r w:rsidRPr="009F09F1">
        <w:t>.6.3.2</w:t>
      </w:r>
      <w:r w:rsidRPr="009F09F1">
        <w:tab/>
        <w:t>Simple data types</w:t>
      </w:r>
      <w:bookmarkEnd w:id="3533"/>
      <w:bookmarkEnd w:id="3534"/>
      <w:bookmarkEnd w:id="3535"/>
      <w:bookmarkEnd w:id="3536"/>
      <w:bookmarkEnd w:id="3537"/>
      <w:bookmarkEnd w:id="3538"/>
      <w:bookmarkEnd w:id="3539"/>
      <w:bookmarkEnd w:id="3540"/>
      <w:bookmarkEnd w:id="3541"/>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3542" w:name="_Toc144024283"/>
      <w:bookmarkStart w:id="3543" w:name="_Toc144459715"/>
      <w:bookmarkStart w:id="3544" w:name="_Toc160452945"/>
      <w:bookmarkStart w:id="3545" w:name="_Toc164869873"/>
      <w:bookmarkStart w:id="3546" w:name="_Toc175350862"/>
      <w:bookmarkStart w:id="3547" w:name="_Toc180146800"/>
      <w:bookmarkStart w:id="3548" w:name="_Toc180249298"/>
      <w:bookmarkStart w:id="3549" w:name="_Toc183379252"/>
      <w:bookmarkStart w:id="3550" w:name="_Toc185509684"/>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3542"/>
      <w:bookmarkEnd w:id="3543"/>
      <w:bookmarkEnd w:id="3544"/>
      <w:bookmarkEnd w:id="3545"/>
      <w:bookmarkEnd w:id="3546"/>
      <w:bookmarkEnd w:id="3547"/>
      <w:bookmarkEnd w:id="3548"/>
      <w:bookmarkEnd w:id="3549"/>
      <w:bookmarkEnd w:id="3550"/>
    </w:p>
    <w:p w14:paraId="3F77DF94" w14:textId="77777777" w:rsidR="009F09F1" w:rsidRPr="009F09F1" w:rsidRDefault="009F09F1" w:rsidP="009F09F1">
      <w:bookmarkStart w:id="3551" w:name="_Toc144024284"/>
      <w:bookmarkStart w:id="3552"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3553" w:name="_Toc160452946"/>
      <w:bookmarkStart w:id="3554" w:name="_Toc164869874"/>
      <w:bookmarkStart w:id="3555" w:name="_Toc175350863"/>
      <w:bookmarkStart w:id="3556" w:name="_Toc180146801"/>
      <w:bookmarkStart w:id="3557" w:name="_Toc180249299"/>
      <w:bookmarkStart w:id="3558" w:name="_Toc183379253"/>
      <w:bookmarkStart w:id="3559" w:name="_Toc185509685"/>
      <w:r w:rsidRPr="009F09F1">
        <w:rPr>
          <w:noProof/>
          <w:lang w:eastAsia="zh-CN"/>
        </w:rPr>
        <w:t>6.5</w:t>
      </w:r>
      <w:r w:rsidRPr="009F09F1">
        <w:t>.6.5</w:t>
      </w:r>
      <w:r w:rsidRPr="009F09F1">
        <w:tab/>
        <w:t>Binary data</w:t>
      </w:r>
      <w:bookmarkEnd w:id="3551"/>
      <w:bookmarkEnd w:id="3552"/>
      <w:bookmarkEnd w:id="3553"/>
      <w:bookmarkEnd w:id="3554"/>
      <w:bookmarkEnd w:id="3555"/>
      <w:bookmarkEnd w:id="3556"/>
      <w:bookmarkEnd w:id="3557"/>
      <w:bookmarkEnd w:id="3558"/>
      <w:bookmarkEnd w:id="3559"/>
    </w:p>
    <w:p w14:paraId="6060A5B4" w14:textId="77777777" w:rsidR="009F09F1" w:rsidRPr="009F09F1" w:rsidRDefault="009F09F1" w:rsidP="009F09F1">
      <w:pPr>
        <w:pStyle w:val="Heading5"/>
      </w:pPr>
      <w:bookmarkStart w:id="3560" w:name="_Toc144024285"/>
      <w:bookmarkStart w:id="3561" w:name="_Toc144459717"/>
      <w:bookmarkStart w:id="3562" w:name="_Toc160452947"/>
      <w:bookmarkStart w:id="3563" w:name="_Toc164869875"/>
      <w:bookmarkStart w:id="3564" w:name="_Toc175350864"/>
      <w:bookmarkStart w:id="3565" w:name="_Toc180146802"/>
      <w:bookmarkStart w:id="3566" w:name="_Toc180249300"/>
      <w:bookmarkStart w:id="3567" w:name="_Toc183379254"/>
      <w:bookmarkStart w:id="3568" w:name="_Toc185509686"/>
      <w:r w:rsidRPr="009F09F1">
        <w:rPr>
          <w:noProof/>
          <w:lang w:eastAsia="zh-CN"/>
        </w:rPr>
        <w:t>6.5</w:t>
      </w:r>
      <w:r w:rsidRPr="009F09F1">
        <w:t>.6.5.1</w:t>
      </w:r>
      <w:r w:rsidRPr="009F09F1">
        <w:tab/>
        <w:t>Binary Data Types</w:t>
      </w:r>
      <w:bookmarkEnd w:id="3560"/>
      <w:bookmarkEnd w:id="3561"/>
      <w:bookmarkEnd w:id="3562"/>
      <w:bookmarkEnd w:id="3563"/>
      <w:bookmarkEnd w:id="3564"/>
      <w:bookmarkEnd w:id="3565"/>
      <w:bookmarkEnd w:id="3566"/>
      <w:bookmarkEnd w:id="3567"/>
      <w:bookmarkEnd w:id="3568"/>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3569" w:name="_Toc144024286"/>
      <w:bookmarkStart w:id="3570" w:name="_Toc144459718"/>
      <w:bookmarkStart w:id="3571" w:name="_Toc160452948"/>
      <w:bookmarkStart w:id="3572" w:name="_Toc164869876"/>
      <w:bookmarkStart w:id="3573" w:name="_Toc175350865"/>
      <w:bookmarkStart w:id="3574" w:name="_Toc180146803"/>
      <w:bookmarkStart w:id="3575" w:name="_Toc180249301"/>
      <w:bookmarkStart w:id="3576" w:name="_Toc183379255"/>
      <w:bookmarkStart w:id="3577" w:name="_Toc185509687"/>
      <w:r w:rsidRPr="009F09F1">
        <w:rPr>
          <w:noProof/>
          <w:lang w:eastAsia="zh-CN"/>
        </w:rPr>
        <w:t>6.5</w:t>
      </w:r>
      <w:r w:rsidRPr="009F09F1">
        <w:t>.7</w:t>
      </w:r>
      <w:r w:rsidRPr="009F09F1">
        <w:tab/>
        <w:t>Error Handling</w:t>
      </w:r>
      <w:bookmarkEnd w:id="3569"/>
      <w:bookmarkEnd w:id="3570"/>
      <w:bookmarkEnd w:id="3571"/>
      <w:bookmarkEnd w:id="3572"/>
      <w:bookmarkEnd w:id="3573"/>
      <w:bookmarkEnd w:id="3574"/>
      <w:bookmarkEnd w:id="3575"/>
      <w:bookmarkEnd w:id="3576"/>
      <w:bookmarkEnd w:id="3577"/>
    </w:p>
    <w:p w14:paraId="16F8D953" w14:textId="77777777" w:rsidR="009F09F1" w:rsidRPr="009F09F1" w:rsidRDefault="009F09F1" w:rsidP="009F09F1">
      <w:pPr>
        <w:pStyle w:val="Heading4"/>
      </w:pPr>
      <w:bookmarkStart w:id="3578" w:name="_Toc144024287"/>
      <w:bookmarkStart w:id="3579" w:name="_Toc144459719"/>
      <w:bookmarkStart w:id="3580" w:name="_Toc160452949"/>
      <w:bookmarkStart w:id="3581" w:name="_Toc164869877"/>
      <w:bookmarkStart w:id="3582" w:name="_Toc175350866"/>
      <w:bookmarkStart w:id="3583" w:name="_Toc180146804"/>
      <w:bookmarkStart w:id="3584" w:name="_Toc180249302"/>
      <w:bookmarkStart w:id="3585" w:name="_Toc183379256"/>
      <w:bookmarkStart w:id="3586" w:name="_Toc185509688"/>
      <w:r w:rsidRPr="009F09F1">
        <w:rPr>
          <w:noProof/>
          <w:lang w:eastAsia="zh-CN"/>
        </w:rPr>
        <w:t>6.5</w:t>
      </w:r>
      <w:r w:rsidRPr="009F09F1">
        <w:t>.7.1</w:t>
      </w:r>
      <w:r w:rsidRPr="009F09F1">
        <w:tab/>
        <w:t>General</w:t>
      </w:r>
      <w:bookmarkEnd w:id="3578"/>
      <w:bookmarkEnd w:id="3579"/>
      <w:bookmarkEnd w:id="3580"/>
      <w:bookmarkEnd w:id="3581"/>
      <w:bookmarkEnd w:id="3582"/>
      <w:bookmarkEnd w:id="3583"/>
      <w:bookmarkEnd w:id="3584"/>
      <w:bookmarkEnd w:id="3585"/>
      <w:bookmarkEnd w:id="3586"/>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3587" w:name="_Toc144024288"/>
      <w:bookmarkStart w:id="3588" w:name="_Toc144459720"/>
      <w:bookmarkStart w:id="3589" w:name="_Toc160452950"/>
      <w:bookmarkStart w:id="3590" w:name="_Toc164869878"/>
      <w:bookmarkStart w:id="3591" w:name="_Toc175350867"/>
      <w:bookmarkStart w:id="3592" w:name="_Toc180146805"/>
      <w:bookmarkStart w:id="3593" w:name="_Toc180249303"/>
      <w:bookmarkStart w:id="3594" w:name="_Toc183379257"/>
      <w:bookmarkStart w:id="3595" w:name="_Toc185509689"/>
      <w:r w:rsidRPr="009F09F1">
        <w:rPr>
          <w:noProof/>
          <w:lang w:eastAsia="zh-CN"/>
        </w:rPr>
        <w:t>6.5</w:t>
      </w:r>
      <w:r w:rsidRPr="009F09F1">
        <w:t>.7.2</w:t>
      </w:r>
      <w:r w:rsidRPr="009F09F1">
        <w:tab/>
        <w:t>Protocol Errors</w:t>
      </w:r>
      <w:bookmarkEnd w:id="3587"/>
      <w:bookmarkEnd w:id="3588"/>
      <w:bookmarkEnd w:id="3589"/>
      <w:bookmarkEnd w:id="3590"/>
      <w:bookmarkEnd w:id="3591"/>
      <w:bookmarkEnd w:id="3592"/>
      <w:bookmarkEnd w:id="3593"/>
      <w:bookmarkEnd w:id="3594"/>
      <w:bookmarkEnd w:id="3595"/>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3596" w:name="_Toc144024289"/>
      <w:bookmarkStart w:id="3597" w:name="_Toc144459721"/>
      <w:bookmarkStart w:id="3598" w:name="_Toc160452951"/>
      <w:bookmarkStart w:id="3599" w:name="_Toc164869879"/>
      <w:bookmarkStart w:id="3600" w:name="_Toc175350868"/>
      <w:bookmarkStart w:id="3601" w:name="_Toc180146806"/>
      <w:bookmarkStart w:id="3602" w:name="_Toc180249304"/>
      <w:bookmarkStart w:id="3603" w:name="_Toc183379258"/>
      <w:bookmarkStart w:id="3604" w:name="_Toc185509690"/>
      <w:r w:rsidRPr="009F09F1">
        <w:rPr>
          <w:noProof/>
          <w:lang w:eastAsia="zh-CN"/>
        </w:rPr>
        <w:t>6.5</w:t>
      </w:r>
      <w:r w:rsidRPr="009F09F1">
        <w:t>.7.3</w:t>
      </w:r>
      <w:r w:rsidRPr="009F09F1">
        <w:tab/>
        <w:t>Application Errors</w:t>
      </w:r>
      <w:bookmarkEnd w:id="3596"/>
      <w:bookmarkEnd w:id="3597"/>
      <w:bookmarkEnd w:id="3598"/>
      <w:bookmarkEnd w:id="3599"/>
      <w:bookmarkEnd w:id="3600"/>
      <w:bookmarkEnd w:id="3601"/>
      <w:bookmarkEnd w:id="3602"/>
      <w:bookmarkEnd w:id="3603"/>
      <w:bookmarkEnd w:id="3604"/>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3605" w:name="_Toc144024290"/>
            <w:bookmarkStart w:id="3606"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3607" w:name="_Toc160452952"/>
      <w:bookmarkStart w:id="3608" w:name="_Toc164869880"/>
      <w:bookmarkStart w:id="3609" w:name="_Toc175350869"/>
      <w:bookmarkStart w:id="3610" w:name="_Toc180146807"/>
      <w:bookmarkStart w:id="3611" w:name="_Toc180249305"/>
      <w:bookmarkStart w:id="3612" w:name="_Toc183379259"/>
      <w:bookmarkStart w:id="3613" w:name="_Toc185509691"/>
      <w:r w:rsidRPr="009F09F1">
        <w:rPr>
          <w:noProof/>
          <w:lang w:eastAsia="zh-CN"/>
        </w:rPr>
        <w:lastRenderedPageBreak/>
        <w:t>6.5</w:t>
      </w:r>
      <w:r w:rsidRPr="009F09F1">
        <w:t>.8</w:t>
      </w:r>
      <w:r w:rsidRPr="009F09F1">
        <w:rPr>
          <w:lang w:eastAsia="zh-CN"/>
        </w:rPr>
        <w:tab/>
        <w:t>Feature negotiation</w:t>
      </w:r>
      <w:bookmarkEnd w:id="3605"/>
      <w:bookmarkEnd w:id="3606"/>
      <w:bookmarkEnd w:id="3607"/>
      <w:bookmarkEnd w:id="3608"/>
      <w:bookmarkEnd w:id="3609"/>
      <w:bookmarkEnd w:id="3610"/>
      <w:bookmarkEnd w:id="3611"/>
      <w:bookmarkEnd w:id="3612"/>
      <w:bookmarkEnd w:id="3613"/>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3614" w:name="_Toc144024291"/>
      <w:bookmarkStart w:id="3615" w:name="_Toc144459723"/>
      <w:bookmarkStart w:id="3616" w:name="_Toc160452953"/>
      <w:bookmarkStart w:id="3617" w:name="_Toc164869881"/>
      <w:bookmarkStart w:id="3618" w:name="_Toc175350870"/>
      <w:bookmarkStart w:id="3619" w:name="_Toc180146808"/>
      <w:bookmarkStart w:id="3620" w:name="_Toc180249306"/>
      <w:bookmarkStart w:id="3621" w:name="_Toc183379260"/>
      <w:bookmarkStart w:id="3622" w:name="_Toc185509692"/>
      <w:r w:rsidRPr="009F09F1">
        <w:rPr>
          <w:noProof/>
          <w:lang w:eastAsia="zh-CN"/>
        </w:rPr>
        <w:t>6.5</w:t>
      </w:r>
      <w:r w:rsidRPr="009F09F1">
        <w:t>.9</w:t>
      </w:r>
      <w:r w:rsidRPr="009F09F1">
        <w:tab/>
        <w:t>Security</w:t>
      </w:r>
      <w:bookmarkEnd w:id="3614"/>
      <w:bookmarkEnd w:id="3615"/>
      <w:bookmarkEnd w:id="3616"/>
      <w:bookmarkEnd w:id="3617"/>
      <w:bookmarkEnd w:id="3618"/>
      <w:bookmarkEnd w:id="3619"/>
      <w:bookmarkEnd w:id="3620"/>
      <w:bookmarkEnd w:id="3621"/>
      <w:bookmarkEnd w:id="3622"/>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3623" w:name="_Toc175350871"/>
      <w:bookmarkStart w:id="3624" w:name="_Toc180146809"/>
      <w:bookmarkStart w:id="3625" w:name="_Toc180249307"/>
      <w:bookmarkStart w:id="3626" w:name="_Toc183379261"/>
      <w:bookmarkStart w:id="3627" w:name="_Toc185509693"/>
      <w:r w:rsidR="000C41B6" w:rsidRPr="00EF3043">
        <w:lastRenderedPageBreak/>
        <w:t>6.6</w:t>
      </w:r>
      <w:r w:rsidR="000C41B6" w:rsidRPr="00EF3043">
        <w:tab/>
        <w:t>UAE_FlightPathMonitoring Service API</w:t>
      </w:r>
      <w:bookmarkEnd w:id="3623"/>
      <w:bookmarkEnd w:id="3624"/>
      <w:bookmarkEnd w:id="3625"/>
      <w:bookmarkEnd w:id="3626"/>
      <w:bookmarkEnd w:id="3627"/>
    </w:p>
    <w:p w14:paraId="33EB2828" w14:textId="77777777" w:rsidR="000C41B6" w:rsidRPr="00EF3043" w:rsidRDefault="000C41B6" w:rsidP="000C41B6">
      <w:pPr>
        <w:pStyle w:val="Heading3"/>
      </w:pPr>
      <w:bookmarkStart w:id="3628" w:name="_Toc175350872"/>
      <w:bookmarkStart w:id="3629" w:name="_Toc180146810"/>
      <w:bookmarkStart w:id="3630" w:name="_Toc180249308"/>
      <w:bookmarkStart w:id="3631" w:name="_Toc183379262"/>
      <w:bookmarkStart w:id="3632" w:name="_Toc185509694"/>
      <w:r w:rsidRPr="00EF3043">
        <w:t>6.6.1</w:t>
      </w:r>
      <w:r w:rsidRPr="00EF3043">
        <w:tab/>
        <w:t>Introduction</w:t>
      </w:r>
      <w:bookmarkEnd w:id="3628"/>
      <w:bookmarkEnd w:id="3629"/>
      <w:bookmarkEnd w:id="3630"/>
      <w:bookmarkEnd w:id="3631"/>
      <w:bookmarkEnd w:id="3632"/>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3633" w:name="_Toc175350873"/>
      <w:bookmarkStart w:id="3634" w:name="_Toc180146811"/>
      <w:bookmarkStart w:id="3635" w:name="_Toc180249309"/>
      <w:bookmarkStart w:id="3636" w:name="_Toc183379263"/>
      <w:bookmarkStart w:id="3637" w:name="_Toc185509695"/>
      <w:r w:rsidRPr="00EF3043">
        <w:t>6.6.2</w:t>
      </w:r>
      <w:r w:rsidRPr="00EF3043">
        <w:tab/>
        <w:t>Usage of HTTP</w:t>
      </w:r>
      <w:bookmarkEnd w:id="3633"/>
      <w:bookmarkEnd w:id="3634"/>
      <w:bookmarkEnd w:id="3635"/>
      <w:bookmarkEnd w:id="3636"/>
      <w:bookmarkEnd w:id="3637"/>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3638" w:name="_Toc175350874"/>
      <w:bookmarkStart w:id="3639" w:name="_Toc180146812"/>
      <w:bookmarkStart w:id="3640" w:name="_Toc180249310"/>
      <w:bookmarkStart w:id="3641" w:name="_Toc183379264"/>
      <w:bookmarkStart w:id="3642" w:name="_Toc185509696"/>
      <w:r w:rsidRPr="00EF3043">
        <w:t>6.6.3</w:t>
      </w:r>
      <w:r w:rsidRPr="00EF3043">
        <w:tab/>
        <w:t>Resources</w:t>
      </w:r>
      <w:bookmarkEnd w:id="3638"/>
      <w:bookmarkEnd w:id="3639"/>
      <w:bookmarkEnd w:id="3640"/>
      <w:bookmarkEnd w:id="3641"/>
      <w:bookmarkEnd w:id="3642"/>
    </w:p>
    <w:p w14:paraId="08231AD7" w14:textId="77777777" w:rsidR="000C41B6" w:rsidRPr="00EF3043" w:rsidRDefault="000C41B6" w:rsidP="000C41B6">
      <w:pPr>
        <w:pStyle w:val="Heading4"/>
      </w:pPr>
      <w:bookmarkStart w:id="3643" w:name="_Toc175350875"/>
      <w:bookmarkStart w:id="3644" w:name="_Toc180146813"/>
      <w:bookmarkStart w:id="3645" w:name="_Toc180249311"/>
      <w:bookmarkStart w:id="3646" w:name="_Toc183379265"/>
      <w:bookmarkStart w:id="3647" w:name="_Toc185509697"/>
      <w:r w:rsidRPr="00EF3043">
        <w:t>6.6.3.1</w:t>
      </w:r>
      <w:r w:rsidRPr="00EF3043">
        <w:tab/>
        <w:t>Overview</w:t>
      </w:r>
      <w:bookmarkEnd w:id="3643"/>
      <w:bookmarkEnd w:id="3644"/>
      <w:bookmarkEnd w:id="3645"/>
      <w:bookmarkEnd w:id="3646"/>
      <w:bookmarkEnd w:id="3647"/>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55pt;height:170.5pt" o:ole="">
            <v:imagedata r:id="rId96" o:title=""/>
          </v:shape>
          <o:OLEObject Type="Embed" ProgID="Word.Document.8" ShapeID="_x0000_i1068" DrawAspect="Content" ObjectID="_1796119054"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3648" w:name="_Hlk171942669"/>
            <w:r w:rsidRPr="00EF3043">
              <w:t>configId</w:t>
            </w:r>
            <w:bookmarkEnd w:id="3648"/>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3649" w:name="_Toc175350876"/>
      <w:bookmarkStart w:id="3650" w:name="_Toc180146814"/>
      <w:bookmarkStart w:id="3651" w:name="_Toc180249312"/>
      <w:bookmarkStart w:id="3652" w:name="_Toc183379266"/>
      <w:bookmarkStart w:id="3653" w:name="_Toc185509698"/>
      <w:r w:rsidRPr="00EF3043">
        <w:t>6.6.3.2</w:t>
      </w:r>
      <w:r w:rsidRPr="00EF3043">
        <w:tab/>
        <w:t xml:space="preserve">Resource: </w:t>
      </w:r>
      <w:r w:rsidRPr="00EF3043">
        <w:rPr>
          <w:rFonts w:eastAsia="Calibri"/>
        </w:rPr>
        <w:t>Flight Path Monitoring Configurations</w:t>
      </w:r>
      <w:bookmarkEnd w:id="3649"/>
      <w:bookmarkEnd w:id="3650"/>
      <w:bookmarkEnd w:id="3651"/>
      <w:bookmarkEnd w:id="3652"/>
      <w:bookmarkEnd w:id="3653"/>
    </w:p>
    <w:p w14:paraId="61438847" w14:textId="0FE326B0" w:rsidR="000C41B6" w:rsidRPr="00EF3043" w:rsidRDefault="000C41B6" w:rsidP="000C41B6">
      <w:pPr>
        <w:pStyle w:val="Heading5"/>
      </w:pPr>
      <w:bookmarkStart w:id="3654" w:name="_Toc175350877"/>
      <w:bookmarkStart w:id="3655" w:name="_Toc180146815"/>
      <w:bookmarkStart w:id="3656" w:name="_Toc180249313"/>
      <w:bookmarkStart w:id="3657" w:name="_Toc183379267"/>
      <w:bookmarkStart w:id="3658" w:name="_Toc185509699"/>
      <w:r w:rsidRPr="00EF3043">
        <w:t>6.6.3.2.1</w:t>
      </w:r>
      <w:r w:rsidRPr="00EF3043">
        <w:tab/>
        <w:t>Description</w:t>
      </w:r>
      <w:bookmarkEnd w:id="3654"/>
      <w:bookmarkEnd w:id="3655"/>
      <w:bookmarkEnd w:id="3656"/>
      <w:bookmarkEnd w:id="3657"/>
      <w:bookmarkEnd w:id="3658"/>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3659" w:name="_Toc175350878"/>
      <w:bookmarkStart w:id="3660" w:name="_Toc180146816"/>
      <w:bookmarkStart w:id="3661" w:name="_Toc180249314"/>
      <w:bookmarkStart w:id="3662" w:name="_Toc183379268"/>
      <w:bookmarkStart w:id="3663" w:name="_Toc185509700"/>
      <w:r w:rsidRPr="00EF3043">
        <w:t>6.6.3.2.2</w:t>
      </w:r>
      <w:r w:rsidRPr="00EF3043">
        <w:tab/>
        <w:t>Resource Definition</w:t>
      </w:r>
      <w:bookmarkEnd w:id="3659"/>
      <w:bookmarkEnd w:id="3660"/>
      <w:bookmarkEnd w:id="3661"/>
      <w:bookmarkEnd w:id="3662"/>
      <w:bookmarkEnd w:id="3663"/>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3664" w:name="_Toc175350879"/>
      <w:bookmarkStart w:id="3665" w:name="_Toc180146817"/>
      <w:bookmarkStart w:id="3666" w:name="_Toc180249315"/>
      <w:bookmarkStart w:id="3667" w:name="_Toc183379269"/>
      <w:bookmarkStart w:id="3668" w:name="_Toc185509701"/>
      <w:r w:rsidRPr="00EF3043">
        <w:t>6.6.3.2.3</w:t>
      </w:r>
      <w:r w:rsidRPr="00EF3043">
        <w:tab/>
        <w:t>Resource Standard Methods</w:t>
      </w:r>
      <w:bookmarkEnd w:id="3664"/>
      <w:bookmarkEnd w:id="3665"/>
      <w:bookmarkEnd w:id="3666"/>
      <w:bookmarkEnd w:id="3667"/>
      <w:bookmarkEnd w:id="3668"/>
    </w:p>
    <w:p w14:paraId="17ED9D84" w14:textId="441559C9" w:rsidR="000C41B6" w:rsidRPr="00EF3043" w:rsidRDefault="000C41B6" w:rsidP="000C41B6">
      <w:pPr>
        <w:pStyle w:val="Heading6"/>
      </w:pPr>
      <w:bookmarkStart w:id="3669" w:name="_Toc175350880"/>
      <w:bookmarkStart w:id="3670" w:name="_Toc180146818"/>
      <w:bookmarkStart w:id="3671" w:name="_Toc180249316"/>
      <w:bookmarkStart w:id="3672" w:name="_Toc183379270"/>
      <w:bookmarkStart w:id="3673" w:name="_Toc185509702"/>
      <w:r w:rsidRPr="00EF3043">
        <w:t>6.6.3.2.3.1</w:t>
      </w:r>
      <w:r w:rsidRPr="00EF3043">
        <w:tab/>
        <w:t>GET</w:t>
      </w:r>
      <w:bookmarkEnd w:id="3669"/>
      <w:bookmarkEnd w:id="3670"/>
      <w:bookmarkEnd w:id="3671"/>
      <w:bookmarkEnd w:id="3672"/>
      <w:bookmarkEnd w:id="3673"/>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3674" w:name="_Toc175350881"/>
      <w:bookmarkStart w:id="3675" w:name="_Toc180146819"/>
      <w:bookmarkStart w:id="3676" w:name="_Toc180249317"/>
      <w:bookmarkStart w:id="3677" w:name="_Toc183379271"/>
      <w:bookmarkStart w:id="3678" w:name="_Toc185509703"/>
      <w:r w:rsidRPr="00EF3043">
        <w:t>6.6.3.2.3.2</w:t>
      </w:r>
      <w:r w:rsidRPr="00EF3043">
        <w:tab/>
        <w:t>POST</w:t>
      </w:r>
      <w:bookmarkEnd w:id="3674"/>
      <w:bookmarkEnd w:id="3675"/>
      <w:bookmarkEnd w:id="3676"/>
      <w:bookmarkEnd w:id="3677"/>
      <w:bookmarkEnd w:id="3678"/>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3679" w:name="_Toc175350882"/>
      <w:bookmarkStart w:id="3680" w:name="_Toc180146820"/>
      <w:bookmarkStart w:id="3681" w:name="_Toc180249318"/>
      <w:bookmarkStart w:id="3682" w:name="_Toc183379272"/>
      <w:bookmarkStart w:id="3683" w:name="_Toc185509704"/>
      <w:r w:rsidRPr="00EF3043">
        <w:t>6.6.3.2.4</w:t>
      </w:r>
      <w:r w:rsidRPr="00EF3043">
        <w:tab/>
        <w:t>Resource Custom Operations</w:t>
      </w:r>
      <w:bookmarkEnd w:id="3679"/>
      <w:bookmarkEnd w:id="3680"/>
      <w:bookmarkEnd w:id="3681"/>
      <w:bookmarkEnd w:id="3682"/>
      <w:bookmarkEnd w:id="3683"/>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3684" w:name="_Toc175350883"/>
      <w:bookmarkStart w:id="3685" w:name="_Toc180146821"/>
      <w:bookmarkStart w:id="3686" w:name="_Toc180249319"/>
      <w:bookmarkStart w:id="3687" w:name="_Toc183379273"/>
      <w:bookmarkStart w:id="3688" w:name="_Toc185509705"/>
      <w:r w:rsidRPr="00EF3043">
        <w:t>6.6.3.3</w:t>
      </w:r>
      <w:r w:rsidRPr="00EF3043">
        <w:tab/>
        <w:t xml:space="preserve">Resource: Individual </w:t>
      </w:r>
      <w:r w:rsidRPr="00EF3043">
        <w:rPr>
          <w:rFonts w:eastAsia="Calibri"/>
        </w:rPr>
        <w:t>Flight Path Monitoring Configuration</w:t>
      </w:r>
      <w:bookmarkEnd w:id="3684"/>
      <w:bookmarkEnd w:id="3685"/>
      <w:bookmarkEnd w:id="3686"/>
      <w:bookmarkEnd w:id="3687"/>
      <w:bookmarkEnd w:id="3688"/>
    </w:p>
    <w:p w14:paraId="576E23FC" w14:textId="745093B8" w:rsidR="000C41B6" w:rsidRPr="00EF3043" w:rsidRDefault="000C41B6" w:rsidP="000C41B6">
      <w:pPr>
        <w:pStyle w:val="Heading5"/>
      </w:pPr>
      <w:bookmarkStart w:id="3689" w:name="_Toc175350884"/>
      <w:bookmarkStart w:id="3690" w:name="_Toc180146822"/>
      <w:bookmarkStart w:id="3691" w:name="_Toc180249320"/>
      <w:bookmarkStart w:id="3692" w:name="_Toc183379274"/>
      <w:bookmarkStart w:id="3693" w:name="_Toc185509706"/>
      <w:r w:rsidRPr="00EF3043">
        <w:t>6.6.3.3.1</w:t>
      </w:r>
      <w:r w:rsidRPr="00EF3043">
        <w:tab/>
        <w:t>Description</w:t>
      </w:r>
      <w:bookmarkEnd w:id="3689"/>
      <w:bookmarkEnd w:id="3690"/>
      <w:bookmarkEnd w:id="3691"/>
      <w:bookmarkEnd w:id="3692"/>
      <w:bookmarkEnd w:id="3693"/>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3694" w:name="_Toc175350885"/>
      <w:bookmarkStart w:id="3695" w:name="_Toc180146823"/>
      <w:bookmarkStart w:id="3696" w:name="_Toc180249321"/>
      <w:bookmarkStart w:id="3697" w:name="_Toc183379275"/>
      <w:bookmarkStart w:id="3698" w:name="_Toc185509707"/>
      <w:r w:rsidRPr="00EF3043">
        <w:t>6.6.3.3.2</w:t>
      </w:r>
      <w:r w:rsidRPr="00EF3043">
        <w:tab/>
        <w:t>Resource Definition</w:t>
      </w:r>
      <w:bookmarkEnd w:id="3694"/>
      <w:bookmarkEnd w:id="3695"/>
      <w:bookmarkEnd w:id="3696"/>
      <w:bookmarkEnd w:id="3697"/>
      <w:bookmarkEnd w:id="3698"/>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3699" w:name="_Toc175350886"/>
      <w:bookmarkStart w:id="3700" w:name="_Toc180146824"/>
      <w:bookmarkStart w:id="3701" w:name="_Toc180249322"/>
      <w:bookmarkStart w:id="3702" w:name="_Toc183379276"/>
      <w:bookmarkStart w:id="3703" w:name="_Toc185509708"/>
      <w:r w:rsidRPr="00EF3043">
        <w:lastRenderedPageBreak/>
        <w:t>6.6.3.3.3</w:t>
      </w:r>
      <w:r w:rsidRPr="00EF3043">
        <w:tab/>
        <w:t>Resource Standard Methods</w:t>
      </w:r>
      <w:bookmarkEnd w:id="3699"/>
      <w:bookmarkEnd w:id="3700"/>
      <w:bookmarkEnd w:id="3701"/>
      <w:bookmarkEnd w:id="3702"/>
      <w:bookmarkEnd w:id="3703"/>
    </w:p>
    <w:p w14:paraId="5D743312" w14:textId="0504DD60" w:rsidR="000C41B6" w:rsidRPr="00EF3043" w:rsidRDefault="000C41B6" w:rsidP="000C41B6">
      <w:pPr>
        <w:pStyle w:val="Heading6"/>
      </w:pPr>
      <w:bookmarkStart w:id="3704" w:name="_Toc175350887"/>
      <w:bookmarkStart w:id="3705" w:name="_Toc180146825"/>
      <w:bookmarkStart w:id="3706" w:name="_Toc180249323"/>
      <w:bookmarkStart w:id="3707" w:name="_Toc183379277"/>
      <w:bookmarkStart w:id="3708" w:name="_Toc185509709"/>
      <w:r w:rsidRPr="00EF3043">
        <w:t>6.6.3.3.3.1</w:t>
      </w:r>
      <w:r w:rsidRPr="00EF3043">
        <w:tab/>
        <w:t>GET</w:t>
      </w:r>
      <w:bookmarkEnd w:id="3704"/>
      <w:bookmarkEnd w:id="3705"/>
      <w:bookmarkEnd w:id="3706"/>
      <w:bookmarkEnd w:id="3707"/>
      <w:bookmarkEnd w:id="3708"/>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3709" w:name="_Toc175350888"/>
      <w:bookmarkStart w:id="3710" w:name="_Toc180146826"/>
      <w:bookmarkStart w:id="3711" w:name="_Toc180249324"/>
      <w:bookmarkStart w:id="3712" w:name="_Toc183379278"/>
      <w:bookmarkStart w:id="3713" w:name="_Toc185509710"/>
      <w:r w:rsidRPr="00EF3043">
        <w:lastRenderedPageBreak/>
        <w:t>6.6.3.3.3.2</w:t>
      </w:r>
      <w:r w:rsidRPr="00EF3043">
        <w:tab/>
        <w:t>PUT</w:t>
      </w:r>
      <w:bookmarkEnd w:id="3709"/>
      <w:bookmarkEnd w:id="3710"/>
      <w:bookmarkEnd w:id="3711"/>
      <w:bookmarkEnd w:id="3712"/>
      <w:bookmarkEnd w:id="3713"/>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3714" w:name="_Toc175350889"/>
      <w:bookmarkStart w:id="3715" w:name="_Toc180146827"/>
      <w:bookmarkStart w:id="3716" w:name="_Toc180249325"/>
      <w:bookmarkStart w:id="3717" w:name="_Toc183379279"/>
      <w:bookmarkStart w:id="3718" w:name="_Toc185509711"/>
      <w:r w:rsidRPr="00EF3043">
        <w:t>6.6.3.3.3.3</w:t>
      </w:r>
      <w:r w:rsidRPr="00EF3043">
        <w:tab/>
        <w:t>PATCH</w:t>
      </w:r>
      <w:bookmarkEnd w:id="3714"/>
      <w:bookmarkEnd w:id="3715"/>
      <w:bookmarkEnd w:id="3716"/>
      <w:bookmarkEnd w:id="3717"/>
      <w:bookmarkEnd w:id="3718"/>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3719" w:name="_Toc175350890"/>
      <w:bookmarkStart w:id="3720" w:name="_Toc180146828"/>
      <w:bookmarkStart w:id="3721" w:name="_Toc180249326"/>
      <w:bookmarkStart w:id="3722" w:name="_Toc183379280"/>
      <w:bookmarkStart w:id="3723" w:name="_Toc185509712"/>
      <w:r w:rsidRPr="00EF3043">
        <w:t>6.6.3.3.3.4</w:t>
      </w:r>
      <w:r w:rsidRPr="00EF3043">
        <w:tab/>
        <w:t>DELETE</w:t>
      </w:r>
      <w:bookmarkEnd w:id="3719"/>
      <w:bookmarkEnd w:id="3720"/>
      <w:bookmarkEnd w:id="3721"/>
      <w:bookmarkEnd w:id="3722"/>
      <w:bookmarkEnd w:id="3723"/>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3724" w:name="_Toc175350891"/>
      <w:bookmarkStart w:id="3725" w:name="_Toc180146829"/>
      <w:bookmarkStart w:id="3726" w:name="_Toc180249327"/>
      <w:bookmarkStart w:id="3727" w:name="_Toc183379281"/>
      <w:bookmarkStart w:id="3728" w:name="_Toc185509713"/>
      <w:r w:rsidRPr="00EF3043">
        <w:t>6.6.3.3.4</w:t>
      </w:r>
      <w:r w:rsidRPr="00EF3043">
        <w:tab/>
        <w:t>Resource Custom Operations</w:t>
      </w:r>
      <w:bookmarkEnd w:id="3724"/>
      <w:bookmarkEnd w:id="3725"/>
      <w:bookmarkEnd w:id="3726"/>
      <w:bookmarkEnd w:id="3727"/>
      <w:bookmarkEnd w:id="3728"/>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3729" w:name="_Toc175350892"/>
      <w:bookmarkStart w:id="3730" w:name="_Toc180146830"/>
      <w:bookmarkStart w:id="3731" w:name="_Toc180249328"/>
      <w:bookmarkStart w:id="3732" w:name="_Toc183379282"/>
      <w:bookmarkStart w:id="3733" w:name="_Toc185509714"/>
      <w:r w:rsidRPr="00EF3043">
        <w:t>6.6.4</w:t>
      </w:r>
      <w:r w:rsidRPr="00EF3043">
        <w:tab/>
        <w:t>Custom Operations without associated resources</w:t>
      </w:r>
      <w:bookmarkEnd w:id="3729"/>
      <w:bookmarkEnd w:id="3730"/>
      <w:bookmarkEnd w:id="3731"/>
      <w:bookmarkEnd w:id="3732"/>
      <w:bookmarkEnd w:id="3733"/>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3734" w:name="_Toc175350893"/>
      <w:bookmarkStart w:id="3735" w:name="_Toc180146831"/>
      <w:bookmarkStart w:id="3736" w:name="_Toc180249329"/>
      <w:bookmarkStart w:id="3737" w:name="_Toc183379283"/>
      <w:bookmarkStart w:id="3738" w:name="_Toc185509715"/>
      <w:r w:rsidRPr="00EF3043">
        <w:t>6.6.5</w:t>
      </w:r>
      <w:r w:rsidRPr="00EF3043">
        <w:tab/>
        <w:t>Notifications</w:t>
      </w:r>
      <w:bookmarkEnd w:id="3734"/>
      <w:bookmarkEnd w:id="3735"/>
      <w:bookmarkEnd w:id="3736"/>
      <w:bookmarkEnd w:id="3737"/>
      <w:bookmarkEnd w:id="3738"/>
    </w:p>
    <w:p w14:paraId="3CA29B43" w14:textId="321ED84A" w:rsidR="000C41B6" w:rsidRPr="00EF3043" w:rsidRDefault="000C41B6" w:rsidP="000C41B6">
      <w:pPr>
        <w:pStyle w:val="Heading4"/>
      </w:pPr>
      <w:bookmarkStart w:id="3739" w:name="_Toc175350894"/>
      <w:bookmarkStart w:id="3740" w:name="_Toc180146832"/>
      <w:bookmarkStart w:id="3741" w:name="_Toc180249330"/>
      <w:bookmarkStart w:id="3742" w:name="_Toc183379284"/>
      <w:bookmarkStart w:id="3743" w:name="_Toc185509716"/>
      <w:r w:rsidRPr="00EF3043">
        <w:t>6.6.5.1</w:t>
      </w:r>
      <w:r w:rsidRPr="00EF3043">
        <w:tab/>
        <w:t>General</w:t>
      </w:r>
      <w:bookmarkEnd w:id="3739"/>
      <w:bookmarkEnd w:id="3740"/>
      <w:bookmarkEnd w:id="3741"/>
      <w:bookmarkEnd w:id="3742"/>
      <w:bookmarkEnd w:id="3743"/>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77777777" w:rsidR="000C41B6" w:rsidRPr="00EF3043" w:rsidRDefault="000C41B6" w:rsidP="000C41B6">
            <w:pPr>
              <w:pStyle w:val="TAL"/>
              <w:rPr>
                <w:lang w:val="en-US"/>
              </w:rPr>
            </w:pPr>
            <w:r w:rsidRPr="00EF3043">
              <w:rPr>
                <w:lang w:val="en-US"/>
              </w:rPr>
              <w:t>{</w:t>
            </w:r>
            <w:r w:rsidRPr="00EF3043">
              <w:t>notifUri}/fpm-comp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73A1F7A8" w:rsidR="000C41B6" w:rsidRPr="00EF3043" w:rsidRDefault="000C41B6" w:rsidP="000C41B6">
            <w:pPr>
              <w:pStyle w:val="TAL"/>
              <w:rPr>
                <w:lang w:val="en-US"/>
              </w:rPr>
            </w:pPr>
            <w:r w:rsidRPr="00EF3043">
              <w:rPr>
                <w:lang w:val="en-US"/>
              </w:rPr>
              <w:t>This service operation e</w:t>
            </w:r>
            <w:r w:rsidRPr="00EF3043">
              <w:t xml:space="preserve">nables a UAE Server to notify a previously subscribed service consumer on the </w:t>
            </w:r>
            <w:r w:rsidR="0016272B">
              <w:t xml:space="preserve">completion </w:t>
            </w:r>
            <w:r w:rsidRPr="00EF3043">
              <w:t>status of f</w:t>
            </w:r>
            <w:r w:rsidRPr="00EF3043">
              <w:rPr>
                <w:rFonts w:eastAsia="Calibri"/>
              </w:rPr>
              <w:t>light path monitoring configuration</w:t>
            </w:r>
            <w:r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77777777" w:rsidR="000C41B6" w:rsidRPr="00EF3043" w:rsidRDefault="000C41B6" w:rsidP="000C41B6">
            <w:pPr>
              <w:pStyle w:val="TAL"/>
              <w:rPr>
                <w:lang w:val="en-US"/>
              </w:rPr>
            </w:pPr>
            <w:r w:rsidRPr="00EF3043">
              <w:rPr>
                <w:lang w:val="en-US"/>
              </w:rPr>
              <w:t>{</w:t>
            </w:r>
            <w:r w:rsidRPr="00EF3043">
              <w:t>notifUri}/fpm-events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77777777" w:rsidR="000C41B6" w:rsidRPr="00EF3043" w:rsidRDefault="000C41B6" w:rsidP="000C41B6">
            <w:pPr>
              <w:pStyle w:val="TAL"/>
              <w:rPr>
                <w:lang w:val="en-US"/>
              </w:rPr>
            </w:pPr>
            <w:r w:rsidRPr="00EF3043">
              <w:rPr>
                <w:lang w:val="en-US"/>
              </w:rPr>
              <w:t>This service operation e</w:t>
            </w:r>
            <w:r w:rsidRPr="00EF3043">
              <w:t>nables a UAE Server to notify a previously subscribed service consumer of f</w:t>
            </w:r>
            <w:r w:rsidRPr="00EF3043">
              <w:rPr>
                <w:rFonts w:eastAsia="Calibri"/>
              </w:rPr>
              <w:t xml:space="preserve">light path monitoring </w:t>
            </w:r>
            <w:r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3744" w:name="_Toc175350895"/>
      <w:bookmarkStart w:id="3745" w:name="_Toc180146833"/>
      <w:bookmarkStart w:id="3746" w:name="_Toc180249331"/>
      <w:bookmarkStart w:id="3747" w:name="_Toc183379285"/>
      <w:bookmarkStart w:id="3748" w:name="_Toc185509717"/>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3744"/>
      <w:bookmarkEnd w:id="3745"/>
      <w:bookmarkEnd w:id="3746"/>
      <w:bookmarkEnd w:id="3747"/>
      <w:bookmarkEnd w:id="3748"/>
    </w:p>
    <w:p w14:paraId="2AEFD7DD" w14:textId="72046FBB" w:rsidR="000C41B6" w:rsidRPr="00EF3043" w:rsidRDefault="000C41B6" w:rsidP="000C41B6">
      <w:pPr>
        <w:pStyle w:val="Heading5"/>
        <w:rPr>
          <w:noProof/>
          <w:lang w:val="en-US"/>
        </w:rPr>
      </w:pPr>
      <w:bookmarkStart w:id="3749" w:name="_Toc175350896"/>
      <w:bookmarkStart w:id="3750" w:name="_Toc180146834"/>
      <w:bookmarkStart w:id="3751" w:name="_Toc180249332"/>
      <w:bookmarkStart w:id="3752" w:name="_Toc183379286"/>
      <w:bookmarkStart w:id="3753" w:name="_Toc185509718"/>
      <w:r w:rsidRPr="00EF3043">
        <w:t>6.6.5</w:t>
      </w:r>
      <w:r w:rsidRPr="00EF3043">
        <w:rPr>
          <w:lang w:val="en-US"/>
        </w:rPr>
        <w:t>.2</w:t>
      </w:r>
      <w:r w:rsidRPr="00EF3043">
        <w:rPr>
          <w:noProof/>
          <w:lang w:val="en-US"/>
        </w:rPr>
        <w:t>.1</w:t>
      </w:r>
      <w:r w:rsidRPr="00EF3043">
        <w:rPr>
          <w:noProof/>
          <w:lang w:val="en-US"/>
        </w:rPr>
        <w:tab/>
        <w:t>Description</w:t>
      </w:r>
      <w:bookmarkEnd w:id="3749"/>
      <w:bookmarkEnd w:id="3750"/>
      <w:bookmarkEnd w:id="3751"/>
      <w:bookmarkEnd w:id="3752"/>
      <w:bookmarkEnd w:id="3753"/>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3754" w:name="_Toc175350897"/>
      <w:bookmarkStart w:id="3755" w:name="_Toc180146835"/>
      <w:bookmarkStart w:id="3756" w:name="_Toc180249333"/>
      <w:bookmarkStart w:id="3757" w:name="_Toc183379287"/>
      <w:bookmarkStart w:id="3758" w:name="_Toc185509719"/>
      <w:r w:rsidRPr="00EF3043">
        <w:t>6.6.5.2</w:t>
      </w:r>
      <w:r w:rsidRPr="00EF3043">
        <w:rPr>
          <w:noProof/>
        </w:rPr>
        <w:t>.2</w:t>
      </w:r>
      <w:r w:rsidRPr="00EF3043">
        <w:rPr>
          <w:noProof/>
        </w:rPr>
        <w:tab/>
        <w:t>Target URI</w:t>
      </w:r>
      <w:bookmarkEnd w:id="3754"/>
      <w:bookmarkEnd w:id="3755"/>
      <w:bookmarkEnd w:id="3756"/>
      <w:bookmarkEnd w:id="3757"/>
      <w:bookmarkEnd w:id="3758"/>
    </w:p>
    <w:p w14:paraId="78789E74" w14:textId="759FEC99"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3759" w:name="_Toc175350898"/>
      <w:bookmarkStart w:id="3760" w:name="_Toc180146836"/>
      <w:bookmarkStart w:id="3761" w:name="_Toc180249334"/>
      <w:bookmarkStart w:id="3762" w:name="_Toc183379288"/>
      <w:bookmarkStart w:id="3763" w:name="_Toc185509720"/>
      <w:r w:rsidRPr="00EF3043">
        <w:lastRenderedPageBreak/>
        <w:t>6.6.5.2</w:t>
      </w:r>
      <w:r w:rsidRPr="00EF3043">
        <w:rPr>
          <w:noProof/>
        </w:rPr>
        <w:t>.3</w:t>
      </w:r>
      <w:r w:rsidRPr="00EF3043">
        <w:rPr>
          <w:noProof/>
        </w:rPr>
        <w:tab/>
        <w:t>Standard Methods</w:t>
      </w:r>
      <w:bookmarkEnd w:id="3759"/>
      <w:bookmarkEnd w:id="3760"/>
      <w:bookmarkEnd w:id="3761"/>
      <w:bookmarkEnd w:id="3762"/>
      <w:bookmarkEnd w:id="3763"/>
    </w:p>
    <w:p w14:paraId="55BAC23A" w14:textId="5784CE67" w:rsidR="000C41B6" w:rsidRPr="00EF3043" w:rsidRDefault="00EF3043" w:rsidP="000C41B6">
      <w:pPr>
        <w:pStyle w:val="Heading6"/>
        <w:rPr>
          <w:noProof/>
        </w:rPr>
      </w:pPr>
      <w:bookmarkStart w:id="3764" w:name="_Toc175350899"/>
      <w:bookmarkStart w:id="3765" w:name="_Toc180146837"/>
      <w:bookmarkStart w:id="3766" w:name="_Toc180249335"/>
      <w:bookmarkStart w:id="3767" w:name="_Toc183379289"/>
      <w:bookmarkStart w:id="3768" w:name="_Toc185509721"/>
      <w:r w:rsidRPr="00EF3043">
        <w:t>6.6</w:t>
      </w:r>
      <w:r w:rsidR="000C41B6" w:rsidRPr="00EF3043">
        <w:t>.5.2.3</w:t>
      </w:r>
      <w:r w:rsidR="000C41B6" w:rsidRPr="00EF3043">
        <w:rPr>
          <w:noProof/>
        </w:rPr>
        <w:t>.1</w:t>
      </w:r>
      <w:r w:rsidR="000C41B6" w:rsidRPr="00EF3043">
        <w:rPr>
          <w:noProof/>
        </w:rPr>
        <w:tab/>
        <w:t>POST</w:t>
      </w:r>
      <w:bookmarkEnd w:id="3764"/>
      <w:bookmarkEnd w:id="3765"/>
      <w:bookmarkEnd w:id="3766"/>
      <w:bookmarkEnd w:id="3767"/>
      <w:bookmarkEnd w:id="3768"/>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3769" w:name="_Toc175350900"/>
      <w:bookmarkStart w:id="3770" w:name="_Toc180146838"/>
      <w:bookmarkStart w:id="3771" w:name="_Toc180249336"/>
      <w:bookmarkStart w:id="3772" w:name="_Toc183379290"/>
      <w:bookmarkStart w:id="3773" w:name="_Toc185509722"/>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3769"/>
      <w:bookmarkEnd w:id="3770"/>
      <w:bookmarkEnd w:id="3771"/>
      <w:bookmarkEnd w:id="3772"/>
      <w:bookmarkEnd w:id="3773"/>
    </w:p>
    <w:p w14:paraId="51FD91C6" w14:textId="246E5B18" w:rsidR="000C41B6" w:rsidRPr="00EF3043" w:rsidRDefault="00EF3043" w:rsidP="000C41B6">
      <w:pPr>
        <w:pStyle w:val="Heading5"/>
        <w:rPr>
          <w:noProof/>
          <w:lang w:val="en-US"/>
        </w:rPr>
      </w:pPr>
      <w:bookmarkStart w:id="3774" w:name="_Toc175350901"/>
      <w:bookmarkStart w:id="3775" w:name="_Toc180146839"/>
      <w:bookmarkStart w:id="3776" w:name="_Toc180249337"/>
      <w:bookmarkStart w:id="3777" w:name="_Toc183379291"/>
      <w:bookmarkStart w:id="3778" w:name="_Toc185509723"/>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3774"/>
      <w:bookmarkEnd w:id="3775"/>
      <w:bookmarkEnd w:id="3776"/>
      <w:bookmarkEnd w:id="3777"/>
      <w:bookmarkEnd w:id="3778"/>
    </w:p>
    <w:p w14:paraId="07CE47AD" w14:textId="77777777"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of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3779" w:name="_Toc175350902"/>
      <w:bookmarkStart w:id="3780" w:name="_Toc180146840"/>
      <w:bookmarkStart w:id="3781" w:name="_Toc180249338"/>
      <w:bookmarkStart w:id="3782" w:name="_Toc183379292"/>
      <w:bookmarkStart w:id="3783" w:name="_Toc185509724"/>
      <w:r w:rsidRPr="00EF3043">
        <w:t>6.6</w:t>
      </w:r>
      <w:r w:rsidR="000C41B6" w:rsidRPr="00EF3043">
        <w:t>.5.3</w:t>
      </w:r>
      <w:r w:rsidR="000C41B6" w:rsidRPr="00EF3043">
        <w:rPr>
          <w:noProof/>
        </w:rPr>
        <w:t>.2</w:t>
      </w:r>
      <w:r w:rsidR="000C41B6" w:rsidRPr="00EF3043">
        <w:rPr>
          <w:noProof/>
        </w:rPr>
        <w:tab/>
        <w:t>Target URI</w:t>
      </w:r>
      <w:bookmarkEnd w:id="3779"/>
      <w:bookmarkEnd w:id="3780"/>
      <w:bookmarkEnd w:id="3781"/>
      <w:bookmarkEnd w:id="3782"/>
      <w:bookmarkEnd w:id="3783"/>
    </w:p>
    <w:p w14:paraId="1AEE420C" w14:textId="0C071005"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3784" w:name="_Toc175350903"/>
      <w:bookmarkStart w:id="3785" w:name="_Toc180146841"/>
      <w:bookmarkStart w:id="3786" w:name="_Toc180249339"/>
      <w:bookmarkStart w:id="3787" w:name="_Toc183379293"/>
      <w:bookmarkStart w:id="3788" w:name="_Toc185509725"/>
      <w:r w:rsidRPr="00EF3043">
        <w:t>6.6</w:t>
      </w:r>
      <w:r w:rsidR="000C41B6" w:rsidRPr="00EF3043">
        <w:t>.5.3</w:t>
      </w:r>
      <w:r w:rsidR="000C41B6" w:rsidRPr="00EF3043">
        <w:rPr>
          <w:noProof/>
        </w:rPr>
        <w:t>.3</w:t>
      </w:r>
      <w:r w:rsidR="000C41B6" w:rsidRPr="00EF3043">
        <w:rPr>
          <w:noProof/>
        </w:rPr>
        <w:tab/>
        <w:t>Standard Methods</w:t>
      </w:r>
      <w:bookmarkEnd w:id="3784"/>
      <w:bookmarkEnd w:id="3785"/>
      <w:bookmarkEnd w:id="3786"/>
      <w:bookmarkEnd w:id="3787"/>
      <w:bookmarkEnd w:id="3788"/>
    </w:p>
    <w:p w14:paraId="7DD54DF6" w14:textId="298FC0F2" w:rsidR="000C41B6" w:rsidRPr="00EF3043" w:rsidRDefault="00EF3043" w:rsidP="000C41B6">
      <w:pPr>
        <w:pStyle w:val="Heading6"/>
        <w:rPr>
          <w:noProof/>
        </w:rPr>
      </w:pPr>
      <w:bookmarkStart w:id="3789" w:name="_Toc175350904"/>
      <w:bookmarkStart w:id="3790" w:name="_Toc180146842"/>
      <w:bookmarkStart w:id="3791" w:name="_Toc180249340"/>
      <w:bookmarkStart w:id="3792" w:name="_Toc183379294"/>
      <w:bookmarkStart w:id="3793" w:name="_Toc185509726"/>
      <w:r w:rsidRPr="00EF3043">
        <w:t>6.6</w:t>
      </w:r>
      <w:r w:rsidR="000C41B6" w:rsidRPr="00EF3043">
        <w:t>.5.3.3</w:t>
      </w:r>
      <w:r w:rsidR="000C41B6" w:rsidRPr="00EF3043">
        <w:rPr>
          <w:noProof/>
        </w:rPr>
        <w:t>.1</w:t>
      </w:r>
      <w:r w:rsidR="000C41B6" w:rsidRPr="00EF3043">
        <w:rPr>
          <w:noProof/>
        </w:rPr>
        <w:tab/>
        <w:t>POST</w:t>
      </w:r>
      <w:bookmarkEnd w:id="3789"/>
      <w:bookmarkEnd w:id="3790"/>
      <w:bookmarkEnd w:id="3791"/>
      <w:bookmarkEnd w:id="3792"/>
      <w:bookmarkEnd w:id="3793"/>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3794" w:name="_Toc175350905"/>
      <w:bookmarkStart w:id="3795" w:name="_Toc180146843"/>
      <w:bookmarkStart w:id="3796" w:name="_Toc180249341"/>
      <w:bookmarkStart w:id="3797" w:name="_Toc183379295"/>
      <w:bookmarkStart w:id="3798" w:name="_Toc185509727"/>
      <w:r w:rsidRPr="00EF3043">
        <w:t>6.6</w:t>
      </w:r>
      <w:r w:rsidR="000C41B6" w:rsidRPr="00EF3043">
        <w:t>.6</w:t>
      </w:r>
      <w:r w:rsidR="000C41B6" w:rsidRPr="00EF3043">
        <w:tab/>
        <w:t>Data Model</w:t>
      </w:r>
      <w:bookmarkEnd w:id="3794"/>
      <w:bookmarkEnd w:id="3795"/>
      <w:bookmarkEnd w:id="3796"/>
      <w:bookmarkEnd w:id="3797"/>
      <w:bookmarkEnd w:id="3798"/>
    </w:p>
    <w:p w14:paraId="4684D848" w14:textId="0E9CCD5F" w:rsidR="000C41B6" w:rsidRPr="00EF3043" w:rsidRDefault="00EF3043" w:rsidP="000C41B6">
      <w:pPr>
        <w:pStyle w:val="Heading4"/>
      </w:pPr>
      <w:bookmarkStart w:id="3799" w:name="_Toc175350906"/>
      <w:bookmarkStart w:id="3800" w:name="_Toc180146844"/>
      <w:bookmarkStart w:id="3801" w:name="_Toc180249342"/>
      <w:bookmarkStart w:id="3802" w:name="_Toc183379296"/>
      <w:bookmarkStart w:id="3803" w:name="_Toc185509728"/>
      <w:r w:rsidRPr="00EF3043">
        <w:t>6.6</w:t>
      </w:r>
      <w:r w:rsidR="000C41B6" w:rsidRPr="00EF3043">
        <w:t>.6.1</w:t>
      </w:r>
      <w:r w:rsidR="000C41B6" w:rsidRPr="00EF3043">
        <w:tab/>
        <w:t>General</w:t>
      </w:r>
      <w:bookmarkEnd w:id="3799"/>
      <w:bookmarkEnd w:id="3800"/>
      <w:bookmarkEnd w:id="3801"/>
      <w:bookmarkEnd w:id="3802"/>
      <w:bookmarkEnd w:id="3803"/>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4F4F3171" w14:textId="77777777" w:rsidTr="000C41B6">
        <w:trPr>
          <w:jc w:val="center"/>
        </w:trPr>
        <w:tc>
          <w:tcPr>
            <w:tcW w:w="2717" w:type="dxa"/>
            <w:vAlign w:val="center"/>
          </w:tcPr>
          <w:p w14:paraId="75A9E9BD" w14:textId="77777777" w:rsidR="000C41B6" w:rsidRPr="00EF3043" w:rsidRDefault="000C41B6" w:rsidP="000C41B6">
            <w:pPr>
              <w:pStyle w:val="TAL"/>
            </w:pPr>
            <w:r w:rsidRPr="00EF3043">
              <w:t>FlightPathMonConfigReq</w:t>
            </w:r>
          </w:p>
        </w:tc>
        <w:tc>
          <w:tcPr>
            <w:tcW w:w="1381" w:type="dxa"/>
            <w:vAlign w:val="center"/>
          </w:tcPr>
          <w:p w14:paraId="1278DB51" w14:textId="3BFB96A2" w:rsidR="000C41B6" w:rsidRPr="00EF3043" w:rsidRDefault="00EF3043" w:rsidP="000C41B6">
            <w:pPr>
              <w:pStyle w:val="TAC"/>
            </w:pPr>
            <w:r w:rsidRPr="00EF3043">
              <w:t>6.6</w:t>
            </w:r>
            <w:r w:rsidR="000C41B6" w:rsidRPr="00EF3043">
              <w:t>.6.2.2</w:t>
            </w:r>
          </w:p>
        </w:tc>
        <w:tc>
          <w:tcPr>
            <w:tcW w:w="3990" w:type="dxa"/>
            <w:vAlign w:val="center"/>
          </w:tcPr>
          <w:p w14:paraId="41827C61" w14:textId="77777777" w:rsidR="000C41B6" w:rsidRPr="00EF3043" w:rsidRDefault="000C41B6" w:rsidP="000C41B6">
            <w:pPr>
              <w:pStyle w:val="TAL"/>
              <w:rPr>
                <w:rFonts w:cs="Arial"/>
                <w:szCs w:val="18"/>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45EA79CB" w14:textId="77777777" w:rsidR="000C41B6" w:rsidRPr="00EF3043" w:rsidRDefault="000C41B6" w:rsidP="000C41B6">
            <w:pPr>
              <w:pStyle w:val="TAL"/>
              <w:rPr>
                <w:rFonts w:cs="Arial"/>
                <w:szCs w:val="18"/>
              </w:rPr>
            </w:pPr>
          </w:p>
        </w:tc>
      </w:tr>
      <w:tr w:rsidR="000C41B6" w:rsidRPr="00EF3043" w14:paraId="5FF37749" w14:textId="77777777" w:rsidTr="000C41B6">
        <w:trPr>
          <w:jc w:val="center"/>
        </w:trPr>
        <w:tc>
          <w:tcPr>
            <w:tcW w:w="2717" w:type="dxa"/>
            <w:vAlign w:val="center"/>
          </w:tcPr>
          <w:p w14:paraId="2C28ADF1" w14:textId="77777777" w:rsidR="000C41B6" w:rsidRPr="00EF3043" w:rsidRDefault="000C41B6" w:rsidP="000C41B6">
            <w:pPr>
              <w:pStyle w:val="TAL"/>
            </w:pPr>
            <w:r w:rsidRPr="00EF3043">
              <w:t>FlightPathMonConfigResp</w:t>
            </w:r>
          </w:p>
        </w:tc>
        <w:tc>
          <w:tcPr>
            <w:tcW w:w="1381" w:type="dxa"/>
            <w:vAlign w:val="center"/>
          </w:tcPr>
          <w:p w14:paraId="2FA5D3FD" w14:textId="26251EE4" w:rsidR="000C41B6" w:rsidRPr="00EF3043" w:rsidRDefault="00EF3043" w:rsidP="000C41B6">
            <w:pPr>
              <w:pStyle w:val="TAC"/>
            </w:pPr>
            <w:r w:rsidRPr="00EF3043">
              <w:t>6.6</w:t>
            </w:r>
            <w:r w:rsidR="000C41B6" w:rsidRPr="00EF3043">
              <w:t>.6.2.3</w:t>
            </w:r>
          </w:p>
        </w:tc>
        <w:tc>
          <w:tcPr>
            <w:tcW w:w="3990" w:type="dxa"/>
            <w:vAlign w:val="center"/>
          </w:tcPr>
          <w:p w14:paraId="07C257CC" w14:textId="77777777" w:rsidR="000C41B6" w:rsidRPr="00EF3043" w:rsidRDefault="000C41B6" w:rsidP="000C41B6">
            <w:pPr>
              <w:pStyle w:val="TAL"/>
              <w:rPr>
                <w:rFonts w:cs="Arial"/>
                <w:szCs w:val="18"/>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45AEDA24"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7777777" w:rsidR="001051AE" w:rsidRPr="00EF3043" w:rsidRDefault="001051AE" w:rsidP="00222E84">
            <w:pPr>
              <w:pStyle w:val="TAL"/>
            </w:pPr>
            <w:r>
              <w:t>QoEThresholds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77777777" w:rsidR="001051AE" w:rsidRPr="00EF3043" w:rsidRDefault="001051AE" w:rsidP="00222E84">
            <w:pPr>
              <w:pStyle w:val="TAL"/>
              <w:rPr>
                <w:rFonts w:cs="Arial"/>
                <w:szCs w:val="18"/>
                <w:lang w:eastAsia="zh-CN"/>
              </w:rPr>
            </w:pPr>
            <w:r w:rsidRPr="00EF3043">
              <w:rPr>
                <w:rFonts w:cs="Arial"/>
                <w:szCs w:val="18"/>
                <w:lang w:eastAsia="zh-CN"/>
              </w:rPr>
              <w:t xml:space="preserve">Represents </w:t>
            </w:r>
            <w:r>
              <w:t>QoE thresholds.</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lastRenderedPageBreak/>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63F09891" w14:textId="77777777" w:rsidTr="000C41B6">
        <w:trPr>
          <w:jc w:val="center"/>
        </w:trPr>
        <w:tc>
          <w:tcPr>
            <w:tcW w:w="1835" w:type="dxa"/>
            <w:vAlign w:val="center"/>
          </w:tcPr>
          <w:p w14:paraId="4C7078B5" w14:textId="77777777" w:rsidR="000C41B6" w:rsidRPr="00EF3043" w:rsidRDefault="000C41B6" w:rsidP="000C41B6">
            <w:pPr>
              <w:pStyle w:val="TAL"/>
            </w:pPr>
            <w:r w:rsidRPr="00EF3043">
              <w:t>C2LinkQualityThrlds</w:t>
            </w:r>
          </w:p>
        </w:tc>
        <w:tc>
          <w:tcPr>
            <w:tcW w:w="1985" w:type="dxa"/>
            <w:vAlign w:val="center"/>
          </w:tcPr>
          <w:p w14:paraId="11D38D7A" w14:textId="77777777" w:rsidR="000C41B6" w:rsidRPr="00EF3043" w:rsidRDefault="000C41B6" w:rsidP="000C41B6">
            <w:pPr>
              <w:pStyle w:val="TAC"/>
            </w:pPr>
            <w:r w:rsidRPr="00EF3043">
              <w:t>Clause 6.1.6.2.11</w:t>
            </w:r>
          </w:p>
        </w:tc>
        <w:tc>
          <w:tcPr>
            <w:tcW w:w="4252" w:type="dxa"/>
            <w:vAlign w:val="center"/>
          </w:tcPr>
          <w:p w14:paraId="7BE72D00" w14:textId="77777777" w:rsidR="000C41B6" w:rsidRPr="00EF3043" w:rsidRDefault="000C41B6" w:rsidP="000C41B6">
            <w:pPr>
              <w:pStyle w:val="TAL"/>
              <w:rPr>
                <w:rFonts w:cs="Arial"/>
                <w:szCs w:val="18"/>
              </w:rPr>
            </w:pPr>
            <w:r w:rsidRPr="00EF3043">
              <w:rPr>
                <w:rFonts w:cs="Arial"/>
                <w:szCs w:val="18"/>
                <w:lang w:eastAsia="zh-CN"/>
              </w:rPr>
              <w:t>Represents the C2 link quality thresholds.</w:t>
            </w:r>
          </w:p>
        </w:tc>
        <w:tc>
          <w:tcPr>
            <w:tcW w:w="1352" w:type="dxa"/>
            <w:vAlign w:val="center"/>
          </w:tcPr>
          <w:p w14:paraId="6EB6553B" w14:textId="77777777" w:rsidR="000C41B6" w:rsidRPr="00EF3043" w:rsidRDefault="000C41B6" w:rsidP="000C41B6">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3804" w:name="_Toc175350907"/>
      <w:bookmarkStart w:id="3805" w:name="_Toc180146845"/>
      <w:bookmarkStart w:id="3806" w:name="_Toc180249343"/>
      <w:bookmarkStart w:id="3807" w:name="_Toc183379297"/>
      <w:bookmarkStart w:id="3808" w:name="_Toc185509729"/>
      <w:r w:rsidRPr="00EF3043">
        <w:t>6.6</w:t>
      </w:r>
      <w:r w:rsidR="000C41B6" w:rsidRPr="00EF3043">
        <w:rPr>
          <w:lang w:val="en-US"/>
        </w:rPr>
        <w:t>.6.2</w:t>
      </w:r>
      <w:r w:rsidR="000C41B6" w:rsidRPr="00EF3043">
        <w:rPr>
          <w:lang w:val="en-US"/>
        </w:rPr>
        <w:tab/>
        <w:t>Structured data types</w:t>
      </w:r>
      <w:bookmarkEnd w:id="3804"/>
      <w:bookmarkEnd w:id="3805"/>
      <w:bookmarkEnd w:id="3806"/>
      <w:bookmarkEnd w:id="3807"/>
      <w:bookmarkEnd w:id="3808"/>
    </w:p>
    <w:p w14:paraId="4601457A" w14:textId="1DA2606D" w:rsidR="000C41B6" w:rsidRPr="00EF3043" w:rsidRDefault="00EF3043" w:rsidP="000C41B6">
      <w:pPr>
        <w:pStyle w:val="Heading5"/>
      </w:pPr>
      <w:bookmarkStart w:id="3809" w:name="_Toc175350908"/>
      <w:bookmarkStart w:id="3810" w:name="_Toc180146846"/>
      <w:bookmarkStart w:id="3811" w:name="_Toc180249344"/>
      <w:bookmarkStart w:id="3812" w:name="_Toc183379298"/>
      <w:bookmarkStart w:id="3813" w:name="_Toc185509730"/>
      <w:r w:rsidRPr="00EF3043">
        <w:t>6.6</w:t>
      </w:r>
      <w:r w:rsidR="000C41B6" w:rsidRPr="00EF3043">
        <w:t>.6.2.1</w:t>
      </w:r>
      <w:r w:rsidR="000C41B6" w:rsidRPr="00EF3043">
        <w:tab/>
        <w:t>Introduction</w:t>
      </w:r>
      <w:bookmarkEnd w:id="3809"/>
      <w:bookmarkEnd w:id="3810"/>
      <w:bookmarkEnd w:id="3811"/>
      <w:bookmarkEnd w:id="3812"/>
      <w:bookmarkEnd w:id="3813"/>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3814" w:name="_Toc175350909"/>
      <w:bookmarkStart w:id="3815" w:name="_Toc180146847"/>
      <w:bookmarkStart w:id="3816" w:name="_Toc180249345"/>
      <w:bookmarkStart w:id="3817" w:name="_Toc183379299"/>
      <w:bookmarkStart w:id="3818" w:name="_Toc185509731"/>
      <w:r w:rsidRPr="00EF3043">
        <w:t>6.6</w:t>
      </w:r>
      <w:r w:rsidR="000C41B6" w:rsidRPr="00EF3043">
        <w:t>.6.2.2</w:t>
      </w:r>
      <w:r w:rsidR="000C41B6" w:rsidRPr="00EF3043">
        <w:tab/>
        <w:t>Type: FlightPathMonConfigReq</w:t>
      </w:r>
      <w:bookmarkEnd w:id="3814"/>
      <w:bookmarkEnd w:id="3815"/>
      <w:bookmarkEnd w:id="3816"/>
      <w:bookmarkEnd w:id="3817"/>
      <w:bookmarkEnd w:id="3818"/>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3819" w:name="_Toc175350910"/>
      <w:bookmarkStart w:id="3820" w:name="_Toc180146848"/>
      <w:bookmarkStart w:id="3821" w:name="_Toc180249346"/>
      <w:bookmarkStart w:id="3822" w:name="_Toc183379300"/>
      <w:bookmarkStart w:id="3823" w:name="_Toc185509732"/>
      <w:r w:rsidRPr="00EF3043">
        <w:t>6.6</w:t>
      </w:r>
      <w:r w:rsidR="000C41B6" w:rsidRPr="00EF3043">
        <w:t>.6.2.3</w:t>
      </w:r>
      <w:r w:rsidR="000C41B6" w:rsidRPr="00EF3043">
        <w:tab/>
        <w:t>Type: FlightPathMonConfigResp</w:t>
      </w:r>
      <w:bookmarkEnd w:id="3819"/>
      <w:bookmarkEnd w:id="3820"/>
      <w:bookmarkEnd w:id="3821"/>
      <w:bookmarkEnd w:id="3822"/>
      <w:bookmarkEnd w:id="3823"/>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3824" w:name="_Toc175350911"/>
      <w:bookmarkStart w:id="3825" w:name="_Toc180146849"/>
      <w:bookmarkStart w:id="3826" w:name="_Toc180249347"/>
      <w:bookmarkStart w:id="3827" w:name="_Toc183379301"/>
      <w:bookmarkStart w:id="3828" w:name="_Toc185509733"/>
      <w:r w:rsidRPr="00EF3043">
        <w:lastRenderedPageBreak/>
        <w:t>6.6</w:t>
      </w:r>
      <w:r w:rsidR="000C41B6" w:rsidRPr="00EF3043">
        <w:t>.6.2.4</w:t>
      </w:r>
      <w:r w:rsidR="000C41B6" w:rsidRPr="00EF3043">
        <w:tab/>
        <w:t>Type: FlightPathMonConfig</w:t>
      </w:r>
      <w:bookmarkEnd w:id="3824"/>
      <w:bookmarkEnd w:id="3825"/>
      <w:bookmarkEnd w:id="3826"/>
      <w:bookmarkEnd w:id="3827"/>
      <w:bookmarkEnd w:id="3828"/>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77777777"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Configuration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3829" w:name="_Toc175350912"/>
      <w:bookmarkStart w:id="3830" w:name="_Toc180146850"/>
      <w:bookmarkStart w:id="3831" w:name="_Toc180249348"/>
      <w:bookmarkStart w:id="3832" w:name="_Toc183379302"/>
      <w:bookmarkStart w:id="3833" w:name="_Toc185509734"/>
      <w:r w:rsidRPr="00EF3043">
        <w:t>6.6</w:t>
      </w:r>
      <w:r w:rsidR="000C41B6" w:rsidRPr="00EF3043">
        <w:t>.6.2.5</w:t>
      </w:r>
      <w:r w:rsidR="000C41B6" w:rsidRPr="00EF3043">
        <w:tab/>
        <w:t>Type: FlightPathMonConfigPatch</w:t>
      </w:r>
      <w:bookmarkEnd w:id="3829"/>
      <w:bookmarkEnd w:id="3830"/>
      <w:bookmarkEnd w:id="3831"/>
      <w:bookmarkEnd w:id="3832"/>
      <w:bookmarkEnd w:id="3833"/>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77777777"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Configuration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3834" w:name="_Toc175350913"/>
      <w:bookmarkStart w:id="3835" w:name="_Toc180146851"/>
      <w:bookmarkStart w:id="3836" w:name="_Toc180249349"/>
      <w:bookmarkStart w:id="3837" w:name="_Toc183379303"/>
      <w:bookmarkStart w:id="3838" w:name="_Toc185509735"/>
      <w:r w:rsidRPr="00EF3043">
        <w:lastRenderedPageBreak/>
        <w:t>6.6</w:t>
      </w:r>
      <w:r w:rsidR="000C41B6" w:rsidRPr="00EF3043">
        <w:t>.6.2.6</w:t>
      </w:r>
      <w:r w:rsidR="000C41B6" w:rsidRPr="00EF3043">
        <w:tab/>
        <w:t>Type: FlightPathMonConfigParams</w:t>
      </w:r>
      <w:bookmarkEnd w:id="3834"/>
      <w:bookmarkEnd w:id="3835"/>
      <w:bookmarkEnd w:id="3836"/>
      <w:bookmarkEnd w:id="3837"/>
      <w:bookmarkEnd w:id="3838"/>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850"/>
        <w:gridCol w:w="3686"/>
        <w:gridCol w:w="1310"/>
        <w:gridCol w:w="15"/>
      </w:tblGrid>
      <w:tr w:rsidR="000C41B6" w:rsidRPr="00EF3043" w14:paraId="359BA992" w14:textId="77777777" w:rsidTr="00D04FA1">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850" w:type="dxa"/>
            <w:shd w:val="clear" w:color="auto" w:fill="C0C0C0"/>
            <w:vAlign w:val="center"/>
          </w:tcPr>
          <w:p w14:paraId="7AFC69F5" w14:textId="77777777" w:rsidR="000C41B6" w:rsidRPr="00EF3043" w:rsidRDefault="000C41B6" w:rsidP="000C41B6">
            <w:pPr>
              <w:pStyle w:val="TAH"/>
            </w:pPr>
            <w:r w:rsidRPr="00EF3043">
              <w:t>Cardinality</w:t>
            </w:r>
          </w:p>
        </w:tc>
        <w:tc>
          <w:tcPr>
            <w:tcW w:w="3686"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D04FA1">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77777777" w:rsidR="000C41B6" w:rsidRPr="00EF3043" w:rsidRDefault="000C41B6" w:rsidP="000C41B6">
            <w:pPr>
              <w:pStyle w:val="TAL"/>
            </w:pPr>
            <w:r w:rsidRPr="00EF3043">
              <w:t>C2LinkQualityThrlds</w:t>
            </w:r>
          </w:p>
        </w:tc>
        <w:tc>
          <w:tcPr>
            <w:tcW w:w="425" w:type="dxa"/>
            <w:vAlign w:val="center"/>
          </w:tcPr>
          <w:p w14:paraId="00743AE1" w14:textId="77777777" w:rsidR="000C41B6" w:rsidRPr="00EF3043" w:rsidRDefault="000C41B6" w:rsidP="000C41B6">
            <w:pPr>
              <w:pStyle w:val="TAC"/>
            </w:pPr>
            <w:r w:rsidRPr="00EF3043">
              <w:t>C</w:t>
            </w:r>
          </w:p>
        </w:tc>
        <w:tc>
          <w:tcPr>
            <w:tcW w:w="850" w:type="dxa"/>
            <w:vAlign w:val="center"/>
          </w:tcPr>
          <w:p w14:paraId="06036A43" w14:textId="77777777" w:rsidR="000C41B6" w:rsidRPr="00EF3043" w:rsidRDefault="000C41B6" w:rsidP="000C41B6">
            <w:pPr>
              <w:pStyle w:val="TAC"/>
            </w:pPr>
            <w:r w:rsidRPr="00EF3043">
              <w:t>0..1</w:t>
            </w:r>
          </w:p>
        </w:tc>
        <w:tc>
          <w:tcPr>
            <w:tcW w:w="3686"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D04FA1">
        <w:trPr>
          <w:jc w:val="center"/>
        </w:trPr>
        <w:tc>
          <w:tcPr>
            <w:tcW w:w="1693" w:type="dxa"/>
            <w:vAlign w:val="center"/>
          </w:tcPr>
          <w:p w14:paraId="2806FA49" w14:textId="4E6E767E" w:rsidR="000C41B6" w:rsidRPr="00EF3043" w:rsidRDefault="000C41B6" w:rsidP="000C41B6">
            <w:pPr>
              <w:pStyle w:val="TAL"/>
            </w:pPr>
            <w:bookmarkStart w:id="3839" w:name="_Hlk171954209"/>
            <w:r w:rsidRPr="00EF3043">
              <w:t>qoeParams</w:t>
            </w:r>
            <w:bookmarkEnd w:id="3839"/>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850" w:type="dxa"/>
            <w:vAlign w:val="center"/>
          </w:tcPr>
          <w:p w14:paraId="71C790F8" w14:textId="77777777" w:rsidR="000C41B6" w:rsidRPr="00EF3043" w:rsidRDefault="000C41B6" w:rsidP="000C41B6">
            <w:pPr>
              <w:pStyle w:val="TAC"/>
            </w:pPr>
            <w:r w:rsidRPr="00EF3043">
              <w:t>0..1</w:t>
            </w:r>
          </w:p>
        </w:tc>
        <w:tc>
          <w:tcPr>
            <w:tcW w:w="3686"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D04FA1">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850" w:type="dxa"/>
            <w:vAlign w:val="center"/>
          </w:tcPr>
          <w:p w14:paraId="5AA85095" w14:textId="77777777" w:rsidR="000C41B6" w:rsidRPr="00EF3043" w:rsidRDefault="000C41B6" w:rsidP="000C41B6">
            <w:pPr>
              <w:pStyle w:val="TAC"/>
            </w:pPr>
            <w:r w:rsidRPr="00EF3043">
              <w:t>0..1</w:t>
            </w:r>
          </w:p>
        </w:tc>
        <w:tc>
          <w:tcPr>
            <w:tcW w:w="3686" w:type="dxa"/>
            <w:vAlign w:val="center"/>
          </w:tcPr>
          <w:p w14:paraId="06284CA8" w14:textId="77777777"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parameters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D04FA1">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850" w:type="dxa"/>
            <w:vAlign w:val="center"/>
          </w:tcPr>
          <w:p w14:paraId="7BFAEDC4" w14:textId="77777777" w:rsidR="000C41B6" w:rsidRPr="00EF3043" w:rsidRDefault="000C41B6" w:rsidP="000C41B6">
            <w:pPr>
              <w:pStyle w:val="TAC"/>
            </w:pPr>
            <w:r w:rsidRPr="00EF3043">
              <w:t>1..N</w:t>
            </w:r>
          </w:p>
        </w:tc>
        <w:tc>
          <w:tcPr>
            <w:tcW w:w="3686" w:type="dxa"/>
            <w:vAlign w:val="center"/>
          </w:tcPr>
          <w:p w14:paraId="64806406" w14:textId="77777777" w:rsidR="000C41B6" w:rsidRPr="00EF3043" w:rsidRDefault="000C41B6" w:rsidP="000C41B6">
            <w:pPr>
              <w:pStyle w:val="TAL"/>
              <w:rPr>
                <w:rFonts w:cs="Arial"/>
                <w:szCs w:val="18"/>
              </w:rPr>
            </w:pPr>
            <w:r w:rsidRPr="00EF3043">
              <w:t>Contains one or several waypoint(s) along the UAS's flight path and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D04FA1">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850" w:type="dxa"/>
            <w:vAlign w:val="center"/>
          </w:tcPr>
          <w:p w14:paraId="64F1C1BE" w14:textId="77777777" w:rsidR="000C41B6" w:rsidRPr="00EF3043" w:rsidRDefault="000C41B6" w:rsidP="000C41B6">
            <w:pPr>
              <w:pStyle w:val="TAC"/>
            </w:pPr>
            <w:r w:rsidRPr="00EF3043">
              <w:t>0..1</w:t>
            </w:r>
          </w:p>
        </w:tc>
        <w:tc>
          <w:tcPr>
            <w:tcW w:w="3686" w:type="dxa"/>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6"/>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3840" w:name="_Toc175350914"/>
      <w:bookmarkStart w:id="3841" w:name="_Toc180146852"/>
      <w:bookmarkStart w:id="3842" w:name="_Toc180249350"/>
      <w:bookmarkStart w:id="3843" w:name="_Toc183379304"/>
      <w:bookmarkStart w:id="3844" w:name="_Toc185509736"/>
      <w:r w:rsidRPr="00EF3043">
        <w:t>6.6</w:t>
      </w:r>
      <w:r w:rsidR="000C41B6" w:rsidRPr="00EF3043">
        <w:t>.6.2.7</w:t>
      </w:r>
      <w:r w:rsidR="000C41B6" w:rsidRPr="00EF3043">
        <w:tab/>
        <w:t>Type: FlightPathMonConfigParamsRm</w:t>
      </w:r>
      <w:bookmarkEnd w:id="3840"/>
      <w:bookmarkEnd w:id="3841"/>
      <w:bookmarkEnd w:id="3842"/>
      <w:bookmarkEnd w:id="3843"/>
      <w:bookmarkEnd w:id="3844"/>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3845" w:name="_Toc175350915"/>
      <w:bookmarkStart w:id="3846" w:name="_Toc180146853"/>
      <w:bookmarkStart w:id="3847" w:name="_Toc180249351"/>
      <w:bookmarkStart w:id="3848" w:name="_Toc183379305"/>
      <w:bookmarkStart w:id="3849" w:name="_Toc185509737"/>
      <w:r w:rsidRPr="00EF3043">
        <w:lastRenderedPageBreak/>
        <w:t>6.6</w:t>
      </w:r>
      <w:r w:rsidR="000C41B6" w:rsidRPr="00EF3043">
        <w:t>.6.2.8</w:t>
      </w:r>
      <w:r w:rsidR="000C41B6" w:rsidRPr="00EF3043">
        <w:tab/>
        <w:t>Type: Waypoint</w:t>
      </w:r>
      <w:bookmarkEnd w:id="3845"/>
      <w:bookmarkEnd w:id="3846"/>
      <w:bookmarkEnd w:id="3847"/>
      <w:bookmarkEnd w:id="3848"/>
      <w:bookmarkEnd w:id="3849"/>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77777777" w:rsidR="000C41B6" w:rsidRPr="00EF3043" w:rsidRDefault="000C41B6" w:rsidP="000C41B6">
            <w:pPr>
              <w:pStyle w:val="TAL"/>
              <w:rPr>
                <w:rFonts w:cs="Arial"/>
                <w:szCs w:val="18"/>
              </w:rPr>
            </w:pPr>
            <w:r w:rsidRPr="00EF3043">
              <w:rPr>
                <w:rFonts w:cs="Arial"/>
                <w:szCs w:val="18"/>
              </w:rPr>
              <w:t>Contains the time of the waypoint.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3850" w:name="_Toc175350916"/>
      <w:bookmarkStart w:id="3851" w:name="_Toc180146854"/>
      <w:bookmarkStart w:id="3852" w:name="_Toc180249352"/>
      <w:bookmarkStart w:id="3853" w:name="_Toc183379306"/>
      <w:bookmarkStart w:id="3854" w:name="_Toc185509738"/>
      <w:r w:rsidRPr="00EF3043">
        <w:t>6.6</w:t>
      </w:r>
      <w:r w:rsidR="000C41B6" w:rsidRPr="00EF3043">
        <w:t>.6.2.9</w:t>
      </w:r>
      <w:r w:rsidR="000C41B6" w:rsidRPr="00EF3043">
        <w:tab/>
        <w:t>Type: FlightPathMonConfigNotif</w:t>
      </w:r>
      <w:bookmarkEnd w:id="3850"/>
      <w:bookmarkEnd w:id="3851"/>
      <w:bookmarkEnd w:id="3852"/>
      <w:bookmarkEnd w:id="3853"/>
      <w:bookmarkEnd w:id="3854"/>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3855" w:name="_Toc175350917"/>
      <w:bookmarkStart w:id="3856" w:name="_Toc180146855"/>
      <w:bookmarkStart w:id="3857" w:name="_Toc180249353"/>
      <w:bookmarkStart w:id="3858" w:name="_Toc183379307"/>
      <w:bookmarkStart w:id="3859" w:name="_Toc185509739"/>
      <w:r w:rsidRPr="00EF3043">
        <w:t>6.6</w:t>
      </w:r>
      <w:r w:rsidR="000C41B6" w:rsidRPr="00EF3043">
        <w:t>.6.2.10</w:t>
      </w:r>
      <w:r w:rsidR="000C41B6" w:rsidRPr="00EF3043">
        <w:tab/>
        <w:t>Type: FlightPathMonNotif</w:t>
      </w:r>
      <w:bookmarkEnd w:id="3855"/>
      <w:bookmarkEnd w:id="3856"/>
      <w:bookmarkEnd w:id="3857"/>
      <w:bookmarkEnd w:id="3858"/>
      <w:bookmarkEnd w:id="3859"/>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Uu and PC5 communications</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PC5 communications</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3860" w:name="_Toc175350918"/>
      <w:bookmarkStart w:id="3861" w:name="_Toc180146856"/>
      <w:bookmarkStart w:id="3862" w:name="_Toc180249354"/>
      <w:bookmarkStart w:id="3863" w:name="_Toc183379308"/>
      <w:bookmarkStart w:id="3864" w:name="_Toc185509740"/>
      <w:r w:rsidRPr="00EF3043">
        <w:t>6.6</w:t>
      </w:r>
      <w:r w:rsidR="000C41B6" w:rsidRPr="00EF3043">
        <w:t>.6.2.11</w:t>
      </w:r>
      <w:r w:rsidR="000C41B6" w:rsidRPr="00EF3043">
        <w:tab/>
        <w:t>Type: FlightPathMonEventInfo</w:t>
      </w:r>
      <w:bookmarkEnd w:id="3860"/>
      <w:bookmarkEnd w:id="3861"/>
      <w:bookmarkEnd w:id="3862"/>
      <w:bookmarkEnd w:id="3863"/>
      <w:bookmarkEnd w:id="3864"/>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3865" w:name="_Hlk171966967"/>
            <w:r w:rsidRPr="00EF3043">
              <w:t>location</w:t>
            </w:r>
            <w:bookmarkEnd w:id="3865"/>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77777777" w:rsidR="001051AE" w:rsidRPr="001051AE" w:rsidRDefault="001051AE" w:rsidP="001051AE">
      <w:pPr>
        <w:pStyle w:val="Heading5"/>
      </w:pPr>
      <w:bookmarkStart w:id="3866" w:name="_Toc144024274"/>
      <w:bookmarkStart w:id="3867" w:name="_Toc148176987"/>
      <w:bookmarkStart w:id="3868" w:name="_Toc151379451"/>
      <w:bookmarkStart w:id="3869" w:name="_Toc151445632"/>
      <w:bookmarkStart w:id="3870" w:name="_Toc160470714"/>
      <w:bookmarkStart w:id="3871" w:name="_Toc164873858"/>
      <w:bookmarkStart w:id="3872" w:name="_Toc168595830"/>
      <w:bookmarkStart w:id="3873" w:name="_Toc180146857"/>
      <w:bookmarkStart w:id="3874" w:name="_Toc180249355"/>
      <w:bookmarkStart w:id="3875" w:name="_Toc183379309"/>
      <w:bookmarkStart w:id="3876" w:name="_Toc175350919"/>
      <w:bookmarkStart w:id="3877" w:name="_Toc185509741"/>
      <w:r w:rsidRPr="00EF3043">
        <w:lastRenderedPageBreak/>
        <w:t>6.6.6</w:t>
      </w:r>
      <w:r w:rsidRPr="001051AE">
        <w:t>.2.12</w:t>
      </w:r>
      <w:r w:rsidRPr="001051AE">
        <w:tab/>
        <w:t xml:space="preserve">Type: </w:t>
      </w:r>
      <w:bookmarkEnd w:id="3866"/>
      <w:bookmarkEnd w:id="3867"/>
      <w:bookmarkEnd w:id="3868"/>
      <w:bookmarkEnd w:id="3869"/>
      <w:bookmarkEnd w:id="3870"/>
      <w:bookmarkEnd w:id="3871"/>
      <w:bookmarkEnd w:id="3872"/>
      <w:r w:rsidRPr="001051AE">
        <w:t>QoEThresholds</w:t>
      </w:r>
      <w:bookmarkEnd w:id="3873"/>
      <w:bookmarkEnd w:id="3874"/>
      <w:bookmarkEnd w:id="3875"/>
      <w:bookmarkEnd w:id="3877"/>
    </w:p>
    <w:p w14:paraId="3EBCF9AD" w14:textId="77777777"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77777777" w:rsidR="001051AE" w:rsidRDefault="001051AE" w:rsidP="00222E84">
            <w:pPr>
              <w:pStyle w:val="TAL"/>
              <w:rPr>
                <w:rFonts w:cs="Arial"/>
                <w:szCs w:val="18"/>
              </w:rPr>
            </w:pPr>
            <w:r>
              <w:rPr>
                <w:rFonts w:cs="Arial"/>
                <w:szCs w:val="18"/>
              </w:rPr>
              <w:t>Contains the requested minimum 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77777777" w:rsidR="001051AE" w:rsidRDefault="001051AE" w:rsidP="00222E84">
            <w:pPr>
              <w:pStyle w:val="TAL"/>
              <w:rPr>
                <w:rFonts w:cs="Arial"/>
                <w:szCs w:val="18"/>
              </w:rPr>
            </w:pPr>
            <w:r>
              <w:rPr>
                <w:rFonts w:cs="Arial"/>
                <w:szCs w:val="18"/>
              </w:rPr>
              <w:t>Contains the requested average 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7777777" w:rsidR="001051AE" w:rsidRDefault="001051AE" w:rsidP="00222E84">
            <w:pPr>
              <w:pStyle w:val="TAL"/>
              <w:rPr>
                <w:rFonts w:cs="Arial"/>
                <w:szCs w:val="18"/>
              </w:rPr>
            </w:pPr>
            <w:r>
              <w:rPr>
                <w:rFonts w:cs="Arial"/>
                <w:szCs w:val="18"/>
              </w:rPr>
              <w:t>Contains the requested maximum 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77777777" w:rsidR="001051AE" w:rsidRDefault="001051AE" w:rsidP="00222E84">
            <w:pPr>
              <w:pStyle w:val="TAL"/>
              <w:rPr>
                <w:rFonts w:cs="Arial"/>
                <w:szCs w:val="18"/>
              </w:rPr>
            </w:pPr>
            <w:r>
              <w:rPr>
                <w:rFonts w:cs="Arial"/>
                <w:szCs w:val="18"/>
              </w:rPr>
              <w:t>Contains the requested minimum 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77777777" w:rsidR="001051AE" w:rsidRDefault="001051AE" w:rsidP="00222E84">
            <w:pPr>
              <w:pStyle w:val="TAL"/>
              <w:rPr>
                <w:rFonts w:cs="Arial"/>
                <w:szCs w:val="18"/>
              </w:rPr>
            </w:pPr>
            <w:r>
              <w:rPr>
                <w:rFonts w:cs="Arial"/>
                <w:szCs w:val="18"/>
              </w:rPr>
              <w:t>Contains the requested average 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77777777" w:rsidR="001051AE" w:rsidRDefault="001051AE" w:rsidP="00222E84">
            <w:pPr>
              <w:pStyle w:val="TAL"/>
              <w:rPr>
                <w:rFonts w:cs="Arial"/>
                <w:szCs w:val="18"/>
              </w:rPr>
            </w:pPr>
            <w:r>
              <w:rPr>
                <w:rFonts w:cs="Arial"/>
                <w:szCs w:val="18"/>
              </w:rPr>
              <w:t>Contains the requested maximum 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77777777" w:rsidR="001051AE" w:rsidRDefault="001051AE" w:rsidP="00222E84">
            <w:pPr>
              <w:pStyle w:val="TAL"/>
              <w:rPr>
                <w:rFonts w:cs="Arial"/>
                <w:szCs w:val="18"/>
              </w:rPr>
            </w:pPr>
            <w:r>
              <w:rPr>
                <w:rFonts w:cs="Arial"/>
                <w:szCs w:val="18"/>
              </w:rPr>
              <w:t>Contains the requested minimum 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77777777" w:rsidR="001051AE" w:rsidRDefault="001051AE" w:rsidP="00222E84">
            <w:pPr>
              <w:pStyle w:val="TAL"/>
              <w:rPr>
                <w:rFonts w:cs="Arial"/>
                <w:szCs w:val="18"/>
              </w:rPr>
            </w:pPr>
            <w:r>
              <w:rPr>
                <w:rFonts w:cs="Arial"/>
                <w:szCs w:val="18"/>
              </w:rPr>
              <w:t>Contains the requested average 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77777777" w:rsidR="001051AE" w:rsidRDefault="001051AE" w:rsidP="00222E84">
            <w:pPr>
              <w:pStyle w:val="TAL"/>
              <w:rPr>
                <w:rFonts w:cs="Arial"/>
                <w:szCs w:val="18"/>
              </w:rPr>
            </w:pPr>
            <w:r>
              <w:rPr>
                <w:rFonts w:cs="Arial"/>
                <w:szCs w:val="18"/>
              </w:rPr>
              <w:t>Contains the requested maximum 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77777777" w:rsidR="001051AE" w:rsidRDefault="001051AE" w:rsidP="00222E84">
            <w:pPr>
              <w:pStyle w:val="TAL"/>
              <w:rPr>
                <w:rFonts w:cs="Arial"/>
                <w:szCs w:val="18"/>
              </w:rPr>
            </w:pPr>
            <w:r>
              <w:rPr>
                <w:rFonts w:cs="Arial"/>
                <w:szCs w:val="18"/>
              </w:rPr>
              <w:t>Contains the requested minimum 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77777777" w:rsidR="001051AE" w:rsidRDefault="001051AE" w:rsidP="00222E84">
            <w:pPr>
              <w:pStyle w:val="TAL"/>
              <w:rPr>
                <w:rFonts w:cs="Arial"/>
                <w:szCs w:val="18"/>
              </w:rPr>
            </w:pPr>
            <w:r>
              <w:rPr>
                <w:rFonts w:cs="Arial"/>
                <w:szCs w:val="18"/>
              </w:rPr>
              <w:t>Contains the requested average 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77777777" w:rsidR="001051AE" w:rsidRDefault="001051AE" w:rsidP="00222E84">
            <w:pPr>
              <w:pStyle w:val="TAL"/>
              <w:rPr>
                <w:rFonts w:cs="Arial"/>
                <w:szCs w:val="18"/>
              </w:rPr>
            </w:pPr>
            <w:r>
              <w:rPr>
                <w:rFonts w:cs="Arial"/>
                <w:szCs w:val="18"/>
              </w:rPr>
              <w:t>Contains the requested maximum 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1C26BEBB" w14:textId="77777777" w:rsidR="001051AE" w:rsidRPr="00EF3043" w:rsidRDefault="001051AE" w:rsidP="001051AE">
      <w:pPr>
        <w:pStyle w:val="EditorsNote"/>
      </w:pPr>
      <w:r w:rsidRPr="00EF3043">
        <w:rPr>
          <w:noProof/>
        </w:rPr>
        <w:t>Editor's note:</w:t>
      </w:r>
      <w:r w:rsidRPr="00EF3043">
        <w:rPr>
          <w:noProof/>
        </w:rPr>
        <w:tab/>
        <w:t xml:space="preserve">The </w:t>
      </w:r>
      <w:r>
        <w:rPr>
          <w:noProof/>
        </w:rPr>
        <w:t>content</w:t>
      </w:r>
      <w:r w:rsidRPr="00EF3043">
        <w:rPr>
          <w:noProof/>
        </w:rPr>
        <w:t xml:space="preserve"> of this data type is FFS.</w:t>
      </w:r>
    </w:p>
    <w:p w14:paraId="74F8C631" w14:textId="726E5AAA" w:rsidR="000C41B6" w:rsidRPr="00EF3043" w:rsidRDefault="00EF3043" w:rsidP="000C41B6">
      <w:pPr>
        <w:pStyle w:val="Heading4"/>
        <w:rPr>
          <w:lang w:val="en-US"/>
        </w:rPr>
      </w:pPr>
      <w:bookmarkStart w:id="3878" w:name="_Toc180146858"/>
      <w:bookmarkStart w:id="3879" w:name="_Toc180249356"/>
      <w:bookmarkStart w:id="3880" w:name="_Toc183379310"/>
      <w:bookmarkStart w:id="3881" w:name="_Toc185509742"/>
      <w:r w:rsidRPr="00EF3043">
        <w:t>6.6</w:t>
      </w:r>
      <w:r w:rsidR="000C41B6" w:rsidRPr="00EF3043">
        <w:rPr>
          <w:lang w:val="en-US"/>
        </w:rPr>
        <w:t>.6.3</w:t>
      </w:r>
      <w:r w:rsidR="000C41B6" w:rsidRPr="00EF3043">
        <w:rPr>
          <w:lang w:val="en-US"/>
        </w:rPr>
        <w:tab/>
        <w:t>Simple data types and enumerations</w:t>
      </w:r>
      <w:bookmarkEnd w:id="3876"/>
      <w:bookmarkEnd w:id="3878"/>
      <w:bookmarkEnd w:id="3879"/>
      <w:bookmarkEnd w:id="3880"/>
      <w:bookmarkEnd w:id="3881"/>
    </w:p>
    <w:p w14:paraId="06D84735" w14:textId="7C1C1937" w:rsidR="000C41B6" w:rsidRPr="00EF3043" w:rsidRDefault="00EF3043" w:rsidP="000C41B6">
      <w:pPr>
        <w:pStyle w:val="Heading5"/>
      </w:pPr>
      <w:bookmarkStart w:id="3882" w:name="_Toc175350920"/>
      <w:bookmarkStart w:id="3883" w:name="_Toc180146859"/>
      <w:bookmarkStart w:id="3884" w:name="_Toc180249357"/>
      <w:bookmarkStart w:id="3885" w:name="_Toc183379311"/>
      <w:bookmarkStart w:id="3886" w:name="_Toc185509743"/>
      <w:r w:rsidRPr="00EF3043">
        <w:t>6.6</w:t>
      </w:r>
      <w:r w:rsidR="000C41B6" w:rsidRPr="00EF3043">
        <w:t>.6.3.1</w:t>
      </w:r>
      <w:r w:rsidR="000C41B6" w:rsidRPr="00EF3043">
        <w:tab/>
        <w:t>Introduction</w:t>
      </w:r>
      <w:bookmarkEnd w:id="3882"/>
      <w:bookmarkEnd w:id="3883"/>
      <w:bookmarkEnd w:id="3884"/>
      <w:bookmarkEnd w:id="3885"/>
      <w:bookmarkEnd w:id="3886"/>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3887" w:name="_Toc175350921"/>
      <w:bookmarkStart w:id="3888" w:name="_Toc180146860"/>
      <w:bookmarkStart w:id="3889" w:name="_Toc180249358"/>
      <w:bookmarkStart w:id="3890" w:name="_Toc183379312"/>
      <w:bookmarkStart w:id="3891" w:name="_Toc185509744"/>
      <w:r w:rsidRPr="00EF3043">
        <w:t>6.6</w:t>
      </w:r>
      <w:r w:rsidR="000C41B6" w:rsidRPr="00EF3043">
        <w:t>.6.3.2</w:t>
      </w:r>
      <w:r w:rsidR="000C41B6" w:rsidRPr="00EF3043">
        <w:tab/>
        <w:t>Simple data types</w:t>
      </w:r>
      <w:bookmarkEnd w:id="3887"/>
      <w:bookmarkEnd w:id="3888"/>
      <w:bookmarkEnd w:id="3889"/>
      <w:bookmarkEnd w:id="3890"/>
      <w:bookmarkEnd w:id="3891"/>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lastRenderedPageBreak/>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3892" w:name="_Toc175350922"/>
      <w:bookmarkStart w:id="3893" w:name="_Toc180146861"/>
      <w:bookmarkStart w:id="3894" w:name="_Toc180249359"/>
      <w:bookmarkStart w:id="3895" w:name="_Toc183379313"/>
      <w:bookmarkStart w:id="3896" w:name="_Toc185509745"/>
      <w:r w:rsidRPr="00EF3043">
        <w:t>6.6</w:t>
      </w:r>
      <w:r w:rsidR="000C41B6" w:rsidRPr="00EF3043">
        <w:t>.6.3.3</w:t>
      </w:r>
      <w:r w:rsidR="000C41B6" w:rsidRPr="00EF3043">
        <w:tab/>
        <w:t xml:space="preserve">Enumeration: </w:t>
      </w:r>
      <w:bookmarkStart w:id="3897" w:name="_Hlk171967041"/>
      <w:r w:rsidR="000C41B6" w:rsidRPr="00EF3043">
        <w:t>FlightPathMonConfigStatus</w:t>
      </w:r>
      <w:bookmarkEnd w:id="3892"/>
      <w:bookmarkEnd w:id="3893"/>
      <w:bookmarkEnd w:id="3894"/>
      <w:bookmarkEnd w:id="3895"/>
      <w:bookmarkEnd w:id="3896"/>
      <w:bookmarkEnd w:id="3897"/>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3898" w:name="_Hlk171967055"/>
            <w:r w:rsidRPr="00EF3043">
              <w:rPr>
                <w:rFonts w:eastAsia="Calibri"/>
              </w:rPr>
              <w:t xml:space="preserve">Flight Path Monitoring Configuration </w:t>
            </w:r>
            <w:r w:rsidRPr="00EF3043">
              <w:rPr>
                <w:rFonts w:cs="Arial"/>
                <w:szCs w:val="18"/>
                <w:lang w:val="en-US"/>
              </w:rPr>
              <w:t>was successful.</w:t>
            </w:r>
            <w:bookmarkEnd w:id="3898"/>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77777777" w:rsidR="000C41B6" w:rsidRPr="00EF3043" w:rsidRDefault="000C41B6" w:rsidP="000C41B6">
            <w:pPr>
              <w:pStyle w:val="TAL"/>
            </w:pPr>
            <w:r w:rsidRPr="00EF3043">
              <w:t>NOT_SUCCESSFUL</w:t>
            </w:r>
          </w:p>
        </w:tc>
        <w:tc>
          <w:tcPr>
            <w:tcW w:w="2665" w:type="pct"/>
            <w:tcMar>
              <w:top w:w="0" w:type="dxa"/>
              <w:left w:w="108" w:type="dxa"/>
              <w:bottom w:w="0" w:type="dxa"/>
              <w:right w:w="108" w:type="dxa"/>
            </w:tcMar>
            <w:vAlign w:val="center"/>
          </w:tcPr>
          <w:p w14:paraId="68708047"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not successful.</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3899" w:name="_Toc175350923"/>
      <w:bookmarkStart w:id="3900" w:name="_Toc180146862"/>
      <w:bookmarkStart w:id="3901" w:name="_Toc180249360"/>
      <w:bookmarkStart w:id="3902" w:name="_Toc183379314"/>
      <w:bookmarkStart w:id="3903" w:name="_Toc185509746"/>
      <w:r w:rsidRPr="00EF3043">
        <w:t>6.6</w:t>
      </w:r>
      <w:r w:rsidR="000C41B6" w:rsidRPr="00EF3043">
        <w:t>.6.3.4</w:t>
      </w:r>
      <w:r w:rsidR="000C41B6" w:rsidRPr="00EF3043">
        <w:tab/>
        <w:t xml:space="preserve">Enumeration: </w:t>
      </w:r>
      <w:bookmarkStart w:id="3904" w:name="_Hlk171967131"/>
      <w:r w:rsidR="000C41B6" w:rsidRPr="00EF3043">
        <w:t>FlightPathMonEvent</w:t>
      </w:r>
      <w:bookmarkEnd w:id="3899"/>
      <w:bookmarkEnd w:id="3900"/>
      <w:bookmarkEnd w:id="3901"/>
      <w:bookmarkEnd w:id="3902"/>
      <w:bookmarkEnd w:id="3903"/>
      <w:bookmarkEnd w:id="3904"/>
    </w:p>
    <w:p w14:paraId="0942AEE3" w14:textId="5A35AE48" w:rsidR="000C41B6" w:rsidRPr="00EF3043" w:rsidRDefault="000C41B6" w:rsidP="000C41B6">
      <w:r w:rsidRPr="00EF3043">
        <w:t xml:space="preserve">The enumeration FlightPathMonEvent represents </w:t>
      </w:r>
      <w:bookmarkStart w:id="3905" w:name="_Hlk171978805"/>
      <w:r w:rsidRPr="00EF3043">
        <w:t xml:space="preserve">the </w:t>
      </w:r>
      <w:r w:rsidRPr="00EF3043">
        <w:rPr>
          <w:rFonts w:eastAsia="Calibri"/>
        </w:rPr>
        <w:t>Flight Path Monitoring event</w:t>
      </w:r>
      <w:bookmarkEnd w:id="3905"/>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3906" w:name="_Hlk171978653"/>
            <w:r w:rsidRPr="00EF3043">
              <w:t>QOS</w:t>
            </w:r>
            <w:bookmarkEnd w:id="3906"/>
          </w:p>
        </w:tc>
        <w:tc>
          <w:tcPr>
            <w:tcW w:w="2665" w:type="pct"/>
            <w:tcMar>
              <w:top w:w="0" w:type="dxa"/>
              <w:left w:w="108" w:type="dxa"/>
              <w:bottom w:w="0" w:type="dxa"/>
              <w:right w:w="108" w:type="dxa"/>
            </w:tcMar>
            <w:vAlign w:val="center"/>
          </w:tcPr>
          <w:p w14:paraId="492ACA91" w14:textId="77777777" w:rsidR="000C41B6" w:rsidRPr="00EF3043" w:rsidRDefault="000C41B6" w:rsidP="000C41B6">
            <w:pPr>
              <w:pStyle w:val="TAL"/>
            </w:pPr>
            <w:bookmarkStart w:id="3907" w:name="_Hlk171978755"/>
            <w:r w:rsidRPr="00EF3043">
              <w:rPr>
                <w:rFonts w:cs="Arial"/>
                <w:szCs w:val="18"/>
                <w:lang w:val="en-US"/>
              </w:rPr>
              <w:t xml:space="preserve">Indicates that the </w:t>
            </w:r>
            <w:r w:rsidRPr="00EF3043">
              <w:rPr>
                <w:rFonts w:eastAsia="Calibri"/>
              </w:rPr>
              <w:t>Flight Path Monitoring event is a QoS event</w:t>
            </w:r>
            <w:r w:rsidRPr="00EF3043">
              <w:rPr>
                <w:rFonts w:cs="Arial"/>
                <w:szCs w:val="18"/>
                <w:lang w:val="en-US"/>
              </w:rPr>
              <w:t>.</w:t>
            </w:r>
            <w:bookmarkEnd w:id="3907"/>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Flight Path Monitoring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3908" w:name="_Hlk171978674"/>
            <w:r w:rsidRPr="00EF3043">
              <w:t>WAYPOINT</w:t>
            </w:r>
            <w:bookmarkEnd w:id="3908"/>
          </w:p>
        </w:tc>
        <w:tc>
          <w:tcPr>
            <w:tcW w:w="2665" w:type="pct"/>
            <w:tcMar>
              <w:top w:w="0" w:type="dxa"/>
              <w:left w:w="108" w:type="dxa"/>
              <w:bottom w:w="0" w:type="dxa"/>
              <w:right w:w="108" w:type="dxa"/>
            </w:tcMar>
            <w:vAlign w:val="center"/>
          </w:tcPr>
          <w:p w14:paraId="2A822DB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3909" w:name="_Hlk171978717"/>
            <w:r w:rsidRPr="00EF3043">
              <w:t>AREA</w:t>
            </w:r>
            <w:bookmarkEnd w:id="3909"/>
          </w:p>
        </w:tc>
        <w:tc>
          <w:tcPr>
            <w:tcW w:w="2665" w:type="pct"/>
            <w:tcMar>
              <w:top w:w="0" w:type="dxa"/>
              <w:left w:w="108" w:type="dxa"/>
              <w:bottom w:w="0" w:type="dxa"/>
              <w:right w:w="108" w:type="dxa"/>
            </w:tcMar>
            <w:vAlign w:val="center"/>
          </w:tcPr>
          <w:p w14:paraId="07B6E35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3910" w:name="_Toc175350924"/>
      <w:bookmarkStart w:id="3911" w:name="_Toc180146863"/>
      <w:bookmarkStart w:id="3912" w:name="_Toc180249361"/>
      <w:bookmarkStart w:id="3913" w:name="_Toc183379315"/>
      <w:bookmarkStart w:id="3914" w:name="_Toc185509747"/>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3910"/>
      <w:bookmarkEnd w:id="3911"/>
      <w:bookmarkEnd w:id="3912"/>
      <w:bookmarkEnd w:id="3913"/>
      <w:bookmarkEnd w:id="3914"/>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3915" w:name="_Toc175350925"/>
      <w:bookmarkStart w:id="3916" w:name="_Toc180146864"/>
      <w:bookmarkStart w:id="3917" w:name="_Toc180249362"/>
      <w:bookmarkStart w:id="3918" w:name="_Toc183379316"/>
      <w:bookmarkStart w:id="3919" w:name="_Toc185509748"/>
      <w:r w:rsidRPr="00EF3043">
        <w:t>6.6</w:t>
      </w:r>
      <w:r w:rsidR="000C41B6" w:rsidRPr="00EF3043">
        <w:t>.6.5</w:t>
      </w:r>
      <w:r w:rsidR="000C41B6" w:rsidRPr="00EF3043">
        <w:tab/>
        <w:t>Binary data</w:t>
      </w:r>
      <w:bookmarkEnd w:id="3915"/>
      <w:bookmarkEnd w:id="3916"/>
      <w:bookmarkEnd w:id="3917"/>
      <w:bookmarkEnd w:id="3918"/>
      <w:bookmarkEnd w:id="3919"/>
    </w:p>
    <w:p w14:paraId="5FCF42B7" w14:textId="2B539AD5" w:rsidR="000C41B6" w:rsidRPr="00EF3043" w:rsidRDefault="00EF3043" w:rsidP="000C41B6">
      <w:pPr>
        <w:pStyle w:val="Heading5"/>
      </w:pPr>
      <w:bookmarkStart w:id="3920" w:name="_Toc175350926"/>
      <w:bookmarkStart w:id="3921" w:name="_Toc180146865"/>
      <w:bookmarkStart w:id="3922" w:name="_Toc180249363"/>
      <w:bookmarkStart w:id="3923" w:name="_Toc183379317"/>
      <w:bookmarkStart w:id="3924" w:name="_Toc185509749"/>
      <w:r w:rsidRPr="00EF3043">
        <w:t>6.6</w:t>
      </w:r>
      <w:r w:rsidR="000C41B6" w:rsidRPr="00EF3043">
        <w:t>.6.5.1</w:t>
      </w:r>
      <w:r w:rsidR="000C41B6" w:rsidRPr="00EF3043">
        <w:tab/>
        <w:t>Binary Data Types</w:t>
      </w:r>
      <w:bookmarkEnd w:id="3920"/>
      <w:bookmarkEnd w:id="3921"/>
      <w:bookmarkEnd w:id="3922"/>
      <w:bookmarkEnd w:id="3923"/>
      <w:bookmarkEnd w:id="3924"/>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3925" w:name="_Toc175350927"/>
      <w:bookmarkStart w:id="3926" w:name="_Toc180146866"/>
      <w:bookmarkStart w:id="3927" w:name="_Toc180249364"/>
      <w:bookmarkStart w:id="3928" w:name="_Toc183379318"/>
      <w:bookmarkStart w:id="3929" w:name="_Toc185509750"/>
      <w:r w:rsidRPr="00EF3043">
        <w:t>6.6</w:t>
      </w:r>
      <w:r w:rsidR="000C41B6" w:rsidRPr="00EF3043">
        <w:t>.7</w:t>
      </w:r>
      <w:r w:rsidR="000C41B6" w:rsidRPr="00EF3043">
        <w:tab/>
        <w:t>Error Handling</w:t>
      </w:r>
      <w:bookmarkEnd w:id="3925"/>
      <w:bookmarkEnd w:id="3926"/>
      <w:bookmarkEnd w:id="3927"/>
      <w:bookmarkEnd w:id="3928"/>
      <w:bookmarkEnd w:id="3929"/>
    </w:p>
    <w:p w14:paraId="14CEFB69" w14:textId="49EB53F3" w:rsidR="000C41B6" w:rsidRPr="00EF3043" w:rsidRDefault="00EF3043" w:rsidP="000C41B6">
      <w:pPr>
        <w:pStyle w:val="Heading4"/>
      </w:pPr>
      <w:bookmarkStart w:id="3930" w:name="_Toc175350928"/>
      <w:bookmarkStart w:id="3931" w:name="_Toc180146867"/>
      <w:bookmarkStart w:id="3932" w:name="_Toc180249365"/>
      <w:bookmarkStart w:id="3933" w:name="_Toc183379319"/>
      <w:bookmarkStart w:id="3934" w:name="_Toc185509751"/>
      <w:r w:rsidRPr="00EF3043">
        <w:t>6.6</w:t>
      </w:r>
      <w:r w:rsidR="000C41B6" w:rsidRPr="00EF3043">
        <w:t>.7.1</w:t>
      </w:r>
      <w:r w:rsidR="000C41B6" w:rsidRPr="00EF3043">
        <w:tab/>
        <w:t>General</w:t>
      </w:r>
      <w:bookmarkEnd w:id="3930"/>
      <w:bookmarkEnd w:id="3931"/>
      <w:bookmarkEnd w:id="3932"/>
      <w:bookmarkEnd w:id="3933"/>
      <w:bookmarkEnd w:id="3934"/>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3935" w:name="_Toc175350929"/>
      <w:bookmarkStart w:id="3936" w:name="_Toc180146868"/>
      <w:bookmarkStart w:id="3937" w:name="_Toc180249366"/>
      <w:bookmarkStart w:id="3938" w:name="_Toc183379320"/>
      <w:bookmarkStart w:id="3939" w:name="_Toc185509752"/>
      <w:r w:rsidRPr="00EF3043">
        <w:lastRenderedPageBreak/>
        <w:t>6.6</w:t>
      </w:r>
      <w:r w:rsidR="000C41B6" w:rsidRPr="00EF3043">
        <w:t>.7.2</w:t>
      </w:r>
      <w:r w:rsidR="000C41B6" w:rsidRPr="00EF3043">
        <w:tab/>
        <w:t>Protocol Errors</w:t>
      </w:r>
      <w:bookmarkEnd w:id="3935"/>
      <w:bookmarkEnd w:id="3936"/>
      <w:bookmarkEnd w:id="3937"/>
      <w:bookmarkEnd w:id="3938"/>
      <w:bookmarkEnd w:id="3939"/>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3940" w:name="_Toc175350930"/>
      <w:bookmarkStart w:id="3941" w:name="_Toc180146869"/>
      <w:bookmarkStart w:id="3942" w:name="_Toc180249367"/>
      <w:bookmarkStart w:id="3943" w:name="_Toc183379321"/>
      <w:bookmarkStart w:id="3944" w:name="_Toc185509753"/>
      <w:r w:rsidRPr="00EF3043">
        <w:t>6.6</w:t>
      </w:r>
      <w:r w:rsidR="000C41B6" w:rsidRPr="00EF3043">
        <w:t>.7.3</w:t>
      </w:r>
      <w:r w:rsidR="000C41B6" w:rsidRPr="00EF3043">
        <w:tab/>
        <w:t>Application Errors</w:t>
      </w:r>
      <w:bookmarkEnd w:id="3940"/>
      <w:bookmarkEnd w:id="3941"/>
      <w:bookmarkEnd w:id="3942"/>
      <w:bookmarkEnd w:id="3943"/>
      <w:bookmarkEnd w:id="3944"/>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3945" w:name="_Toc175350931"/>
      <w:bookmarkStart w:id="3946" w:name="_Toc180146870"/>
      <w:bookmarkStart w:id="3947" w:name="_Toc180249368"/>
      <w:bookmarkStart w:id="3948" w:name="_Toc183379322"/>
      <w:bookmarkStart w:id="3949" w:name="_Toc185509754"/>
      <w:r w:rsidRPr="00EF3043">
        <w:t>6.6</w:t>
      </w:r>
      <w:r w:rsidR="000C41B6" w:rsidRPr="00EF3043">
        <w:t>.8</w:t>
      </w:r>
      <w:r w:rsidR="000C41B6" w:rsidRPr="00EF3043">
        <w:rPr>
          <w:lang w:eastAsia="zh-CN"/>
        </w:rPr>
        <w:tab/>
        <w:t>Feature negotiation</w:t>
      </w:r>
      <w:bookmarkEnd w:id="3945"/>
      <w:bookmarkEnd w:id="3946"/>
      <w:bookmarkEnd w:id="3947"/>
      <w:bookmarkEnd w:id="3948"/>
      <w:bookmarkEnd w:id="3949"/>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3950" w:name="_Toc175350932"/>
      <w:bookmarkStart w:id="3951" w:name="_Toc180146871"/>
      <w:bookmarkStart w:id="3952" w:name="_Toc180249369"/>
      <w:bookmarkStart w:id="3953" w:name="_Toc183379323"/>
      <w:bookmarkStart w:id="3954" w:name="_Toc185509755"/>
      <w:r w:rsidRPr="00EF3043">
        <w:t>6.6</w:t>
      </w:r>
      <w:r w:rsidR="000C41B6" w:rsidRPr="00EF3043">
        <w:t>.9</w:t>
      </w:r>
      <w:r w:rsidR="000C41B6" w:rsidRPr="00EF3043">
        <w:tab/>
        <w:t>Security</w:t>
      </w:r>
      <w:bookmarkEnd w:id="3950"/>
      <w:bookmarkEnd w:id="3951"/>
      <w:bookmarkEnd w:id="3952"/>
      <w:bookmarkEnd w:id="3953"/>
      <w:bookmarkEnd w:id="3954"/>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3955" w:name="_Toc175350933"/>
      <w:bookmarkStart w:id="3956" w:name="_Toc180146872"/>
      <w:bookmarkStart w:id="3957" w:name="_Toc180249370"/>
      <w:bookmarkStart w:id="3958" w:name="_Toc183379324"/>
      <w:bookmarkStart w:id="3959" w:name="_Toc185509756"/>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3955"/>
      <w:bookmarkEnd w:id="3956"/>
      <w:bookmarkEnd w:id="3957"/>
      <w:bookmarkEnd w:id="3958"/>
      <w:bookmarkEnd w:id="3959"/>
    </w:p>
    <w:p w14:paraId="7A8B1D76" w14:textId="77777777" w:rsidR="00C770E3" w:rsidRPr="00AF3FD7" w:rsidRDefault="00C770E3" w:rsidP="00C770E3">
      <w:pPr>
        <w:pStyle w:val="Heading3"/>
      </w:pPr>
      <w:bookmarkStart w:id="3960" w:name="_Toc180146873"/>
      <w:bookmarkStart w:id="3961" w:name="_Toc180249371"/>
      <w:bookmarkStart w:id="3962" w:name="_Toc183379325"/>
      <w:bookmarkStart w:id="3963" w:name="_Toc185509757"/>
      <w:r w:rsidRPr="00AF3FD7">
        <w:t>6.7.1</w:t>
      </w:r>
      <w:r w:rsidRPr="00AF3FD7">
        <w:tab/>
        <w:t>Introduction</w:t>
      </w:r>
      <w:bookmarkEnd w:id="3960"/>
      <w:bookmarkEnd w:id="3961"/>
      <w:bookmarkEnd w:id="3962"/>
      <w:bookmarkEnd w:id="3963"/>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3964" w:name="_Toc180146874"/>
      <w:bookmarkStart w:id="3965" w:name="_Toc180249372"/>
      <w:bookmarkStart w:id="3966" w:name="_Toc183379326"/>
      <w:bookmarkStart w:id="3967" w:name="_Toc185509758"/>
      <w:r w:rsidRPr="00AF3FD7">
        <w:t>6.7.2</w:t>
      </w:r>
      <w:r w:rsidRPr="00AF3FD7">
        <w:tab/>
        <w:t>Usage of HTTP</w:t>
      </w:r>
      <w:bookmarkEnd w:id="3964"/>
      <w:bookmarkEnd w:id="3965"/>
      <w:bookmarkEnd w:id="3966"/>
      <w:bookmarkEnd w:id="3967"/>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3968" w:name="_Toc180146875"/>
      <w:bookmarkStart w:id="3969" w:name="_Toc180249373"/>
      <w:bookmarkStart w:id="3970" w:name="_Toc183379327"/>
      <w:bookmarkStart w:id="3971" w:name="_Toc185509759"/>
      <w:r w:rsidRPr="00AF3FD7">
        <w:t>6.7.3</w:t>
      </w:r>
      <w:r w:rsidRPr="00AF3FD7">
        <w:tab/>
        <w:t>Resources</w:t>
      </w:r>
      <w:bookmarkEnd w:id="3968"/>
      <w:bookmarkEnd w:id="3969"/>
      <w:bookmarkEnd w:id="3970"/>
      <w:bookmarkEnd w:id="3971"/>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3972" w:name="_Toc180146876"/>
      <w:bookmarkStart w:id="3973" w:name="_Toc180249374"/>
      <w:bookmarkStart w:id="3974" w:name="_Toc183379328"/>
      <w:bookmarkStart w:id="3975" w:name="_Toc185509760"/>
      <w:r w:rsidRPr="00AF3FD7">
        <w:t>6.7.4</w:t>
      </w:r>
      <w:r w:rsidRPr="00AF3FD7">
        <w:tab/>
        <w:t>Custom Operations without associated resources</w:t>
      </w:r>
      <w:bookmarkEnd w:id="3972"/>
      <w:bookmarkEnd w:id="3973"/>
      <w:bookmarkEnd w:id="3974"/>
      <w:bookmarkEnd w:id="3975"/>
    </w:p>
    <w:p w14:paraId="38593197" w14:textId="77777777" w:rsidR="00C770E3" w:rsidRPr="00FD7038" w:rsidRDefault="00C770E3" w:rsidP="00C770E3">
      <w:pPr>
        <w:pStyle w:val="Heading4"/>
      </w:pPr>
      <w:bookmarkStart w:id="3976" w:name="_Toc180146877"/>
      <w:bookmarkStart w:id="3977" w:name="_Toc180249375"/>
      <w:bookmarkStart w:id="3978" w:name="_Toc183379329"/>
      <w:bookmarkStart w:id="3979" w:name="_Toc185509761"/>
      <w:r w:rsidRPr="00AF3FD7">
        <w:t>6.7</w:t>
      </w:r>
      <w:r w:rsidRPr="00FD7038">
        <w:t>.4.1</w:t>
      </w:r>
      <w:r w:rsidRPr="00FD7038">
        <w:tab/>
        <w:t>Overview</w:t>
      </w:r>
      <w:bookmarkEnd w:id="3976"/>
      <w:bookmarkEnd w:id="3977"/>
      <w:bookmarkEnd w:id="3978"/>
      <w:bookmarkEnd w:id="3979"/>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3980" w:name="_MON_1787498641"/>
    <w:bookmarkEnd w:id="3980"/>
    <w:p w14:paraId="602D76EA" w14:textId="77777777" w:rsidR="00C770E3" w:rsidRPr="00FD7038" w:rsidRDefault="00C770E3" w:rsidP="00C770E3">
      <w:pPr>
        <w:pStyle w:val="TH"/>
      </w:pPr>
      <w:r w:rsidRPr="00FD7038">
        <w:object w:dxaOrig="9633" w:dyaOrig="1776" w14:anchorId="214F4EB4">
          <v:shape id="_x0000_i1069" type="#_x0000_t75" style="width:481.55pt;height:88.7pt" o:ole="">
            <v:imagedata r:id="rId98" o:title=""/>
          </v:shape>
          <o:OLEObject Type="Embed" ProgID="Word.Document.8" ShapeID="_x0000_i1069" DrawAspect="Content" ObjectID="_1796119055"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3981" w:name="_Toc180146878"/>
      <w:bookmarkStart w:id="3982" w:name="_Toc180249376"/>
      <w:bookmarkStart w:id="3983" w:name="_Toc183379330"/>
      <w:bookmarkStart w:id="3984" w:name="_Toc185509762"/>
      <w:r w:rsidRPr="00AF3FD7">
        <w:t>6.7</w:t>
      </w:r>
      <w:r w:rsidRPr="00FD7038">
        <w:t>.4.2</w:t>
      </w:r>
      <w:r w:rsidRPr="00FD7038">
        <w:tab/>
        <w:t xml:space="preserve">Operation: </w:t>
      </w:r>
      <w:r>
        <w:t>FlightRouteRequest</w:t>
      </w:r>
      <w:bookmarkEnd w:id="3981"/>
      <w:bookmarkEnd w:id="3982"/>
      <w:bookmarkEnd w:id="3983"/>
      <w:bookmarkEnd w:id="3984"/>
    </w:p>
    <w:p w14:paraId="0C4D44B3" w14:textId="77777777" w:rsidR="00C770E3" w:rsidRPr="00FD7038" w:rsidRDefault="00C770E3" w:rsidP="00C770E3">
      <w:pPr>
        <w:pStyle w:val="Heading5"/>
      </w:pPr>
      <w:bookmarkStart w:id="3985" w:name="_Toc180146879"/>
      <w:bookmarkStart w:id="3986" w:name="_Toc180249377"/>
      <w:bookmarkStart w:id="3987" w:name="_Toc183379331"/>
      <w:bookmarkStart w:id="3988" w:name="_Toc185509763"/>
      <w:r w:rsidRPr="00AF3FD7">
        <w:t>6.7</w:t>
      </w:r>
      <w:r w:rsidRPr="00FD7038">
        <w:t>.4.2.1</w:t>
      </w:r>
      <w:r w:rsidRPr="00FD7038">
        <w:tab/>
        <w:t>Description</w:t>
      </w:r>
      <w:bookmarkEnd w:id="3985"/>
      <w:bookmarkEnd w:id="3986"/>
      <w:bookmarkEnd w:id="3987"/>
      <w:bookmarkEnd w:id="3988"/>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3989" w:name="_Toc180146880"/>
      <w:bookmarkStart w:id="3990" w:name="_Toc180249378"/>
      <w:bookmarkStart w:id="3991" w:name="_Toc183379332"/>
      <w:bookmarkStart w:id="3992" w:name="_Toc185509764"/>
      <w:r w:rsidRPr="00AF3FD7">
        <w:t>6.7</w:t>
      </w:r>
      <w:r w:rsidRPr="00FD7038">
        <w:t>.4.2.2</w:t>
      </w:r>
      <w:r w:rsidRPr="00FD7038">
        <w:tab/>
        <w:t>Operation Definition</w:t>
      </w:r>
      <w:bookmarkEnd w:id="3989"/>
      <w:bookmarkEnd w:id="3990"/>
      <w:bookmarkEnd w:id="3991"/>
      <w:bookmarkEnd w:id="3992"/>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7777777"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 xml:space="preserve">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3993" w:name="_Toc180146881"/>
      <w:bookmarkStart w:id="3994" w:name="_Toc180249379"/>
      <w:bookmarkStart w:id="3995" w:name="_Toc183379333"/>
      <w:bookmarkStart w:id="3996" w:name="_Toc185509765"/>
      <w:r w:rsidRPr="00AF3FD7">
        <w:t>6.7.5</w:t>
      </w:r>
      <w:r w:rsidRPr="00AF3FD7">
        <w:tab/>
        <w:t>Notifications</w:t>
      </w:r>
      <w:bookmarkEnd w:id="3993"/>
      <w:bookmarkEnd w:id="3994"/>
      <w:bookmarkEnd w:id="3995"/>
      <w:bookmarkEnd w:id="3996"/>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3997" w:name="_Toc180146882"/>
      <w:bookmarkStart w:id="3998" w:name="_Toc180249380"/>
      <w:bookmarkStart w:id="3999" w:name="_Toc183379334"/>
      <w:bookmarkStart w:id="4000" w:name="_Toc185509766"/>
      <w:r w:rsidRPr="00AF3FD7">
        <w:t>6.7.6</w:t>
      </w:r>
      <w:r w:rsidRPr="00AF3FD7">
        <w:tab/>
        <w:t>Data Model</w:t>
      </w:r>
      <w:bookmarkEnd w:id="3997"/>
      <w:bookmarkEnd w:id="3998"/>
      <w:bookmarkEnd w:id="3999"/>
      <w:bookmarkEnd w:id="4000"/>
    </w:p>
    <w:p w14:paraId="38EF17C7" w14:textId="77777777" w:rsidR="00C770E3" w:rsidRPr="00AF3FD7" w:rsidRDefault="00C770E3" w:rsidP="00C770E3">
      <w:pPr>
        <w:pStyle w:val="Heading4"/>
      </w:pPr>
      <w:bookmarkStart w:id="4001" w:name="_Toc180146883"/>
      <w:bookmarkStart w:id="4002" w:name="_Toc180249381"/>
      <w:bookmarkStart w:id="4003" w:name="_Toc183379335"/>
      <w:bookmarkStart w:id="4004" w:name="_Toc185509767"/>
      <w:r w:rsidRPr="00AF3FD7">
        <w:t>6.7.6.1</w:t>
      </w:r>
      <w:r w:rsidRPr="00AF3FD7">
        <w:tab/>
        <w:t>General</w:t>
      </w:r>
      <w:bookmarkEnd w:id="4001"/>
      <w:bookmarkEnd w:id="4002"/>
      <w:bookmarkEnd w:id="4003"/>
      <w:bookmarkEnd w:id="4004"/>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7777777" w:rsidR="00C770E3" w:rsidRPr="00AF3FD7" w:rsidRDefault="00C770E3" w:rsidP="00D23043">
            <w:pPr>
              <w:pStyle w:val="TAL"/>
              <w:rPr>
                <w:rFonts w:cs="Arial"/>
                <w:szCs w:val="18"/>
              </w:rPr>
            </w:pPr>
            <w:r>
              <w:rPr>
                <w:rFonts w:cs="Arial"/>
                <w:szCs w:val="18"/>
                <w:lang w:eastAsia="zh-CN"/>
              </w:rPr>
              <w:t>Represents the identifier of a UAV (e.g.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005" w:name="_Toc180146884"/>
      <w:bookmarkStart w:id="4006" w:name="_Toc180249382"/>
      <w:bookmarkStart w:id="4007" w:name="_Toc183379336"/>
      <w:bookmarkStart w:id="4008" w:name="_Toc185509768"/>
      <w:r w:rsidRPr="00AF3FD7">
        <w:t>6.7</w:t>
      </w:r>
      <w:r w:rsidRPr="00AF3FD7">
        <w:rPr>
          <w:lang w:val="en-US"/>
        </w:rPr>
        <w:t>.6.2</w:t>
      </w:r>
      <w:r w:rsidRPr="00AF3FD7">
        <w:rPr>
          <w:lang w:val="en-US"/>
        </w:rPr>
        <w:tab/>
        <w:t>Structured data types</w:t>
      </w:r>
      <w:bookmarkEnd w:id="4005"/>
      <w:bookmarkEnd w:id="4006"/>
      <w:bookmarkEnd w:id="4007"/>
      <w:bookmarkEnd w:id="4008"/>
    </w:p>
    <w:p w14:paraId="4C4477CE" w14:textId="77777777" w:rsidR="00C770E3" w:rsidRPr="00AF3FD7" w:rsidRDefault="00C770E3" w:rsidP="00C770E3">
      <w:pPr>
        <w:pStyle w:val="Heading5"/>
      </w:pPr>
      <w:bookmarkStart w:id="4009" w:name="_Toc180146885"/>
      <w:bookmarkStart w:id="4010" w:name="_Toc180249383"/>
      <w:bookmarkStart w:id="4011" w:name="_Toc183379337"/>
      <w:bookmarkStart w:id="4012" w:name="_Toc185509769"/>
      <w:r w:rsidRPr="00AF3FD7">
        <w:t>6.7.6.2.1</w:t>
      </w:r>
      <w:r w:rsidRPr="00AF3FD7">
        <w:tab/>
        <w:t>Introduction</w:t>
      </w:r>
      <w:bookmarkEnd w:id="4009"/>
      <w:bookmarkEnd w:id="4010"/>
      <w:bookmarkEnd w:id="4011"/>
      <w:bookmarkEnd w:id="4012"/>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013" w:name="_Toc180146886"/>
      <w:bookmarkStart w:id="4014" w:name="_Toc180249384"/>
      <w:bookmarkStart w:id="4015" w:name="_Toc183379338"/>
      <w:bookmarkStart w:id="4016" w:name="_Toc185509770"/>
      <w:r w:rsidRPr="00AF3FD7">
        <w:lastRenderedPageBreak/>
        <w:t>6.7.6.2.2</w:t>
      </w:r>
      <w:r w:rsidRPr="00AF3FD7">
        <w:tab/>
        <w:t xml:space="preserve">Type: </w:t>
      </w:r>
      <w:r>
        <w:t>FlightRoute</w:t>
      </w:r>
      <w:r w:rsidRPr="00705544">
        <w:t>Req</w:t>
      </w:r>
      <w:bookmarkEnd w:id="4013"/>
      <w:bookmarkEnd w:id="4014"/>
      <w:bookmarkEnd w:id="4015"/>
      <w:bookmarkEnd w:id="4016"/>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017" w:name="_Toc180146887"/>
      <w:bookmarkStart w:id="4018" w:name="_Toc180249385"/>
      <w:bookmarkStart w:id="4019" w:name="_Toc183379339"/>
      <w:bookmarkStart w:id="4020" w:name="_Toc185509771"/>
      <w:r w:rsidRPr="00AF3FD7">
        <w:t>6.7.6.2.</w:t>
      </w:r>
      <w:r>
        <w:t>3</w:t>
      </w:r>
      <w:r w:rsidRPr="00AF3FD7">
        <w:tab/>
        <w:t xml:space="preserve">Type: </w:t>
      </w:r>
      <w:r>
        <w:t>FlightRoute</w:t>
      </w:r>
      <w:r w:rsidRPr="00705544">
        <w:t>Re</w:t>
      </w:r>
      <w:r>
        <w:t>sp</w:t>
      </w:r>
      <w:bookmarkEnd w:id="4017"/>
      <w:bookmarkEnd w:id="4018"/>
      <w:bookmarkEnd w:id="4019"/>
      <w:bookmarkEnd w:id="4020"/>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4021" w:name="_Hlk176888577"/>
            <w:r>
              <w:t>frW</w:t>
            </w:r>
            <w:r w:rsidRPr="00EF3043">
              <w:t>aypointsList</w:t>
            </w:r>
            <w:bookmarkEnd w:id="4021"/>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77777777" w:rsidR="00C770E3" w:rsidRPr="00AF3FD7" w:rsidRDefault="00C770E3" w:rsidP="00D23043">
            <w:pPr>
              <w:pStyle w:val="TAC"/>
            </w:pPr>
            <w:r>
              <w:t>2</w:t>
            </w:r>
            <w:r w:rsidRPr="00EF3043">
              <w:t>..N</w:t>
            </w:r>
          </w:p>
        </w:tc>
        <w:tc>
          <w:tcPr>
            <w:tcW w:w="3686" w:type="dxa"/>
            <w:vAlign w:val="center"/>
          </w:tcPr>
          <w:p w14:paraId="1BEA4078" w14:textId="77777777" w:rsidR="00C770E3" w:rsidRDefault="00C770E3" w:rsidP="00D23043">
            <w:pPr>
              <w:pStyle w:val="TAL"/>
            </w:pPr>
            <w:r w:rsidRPr="00EF3043">
              <w:t xml:space="preserve">Contains </w:t>
            </w:r>
            <w:r>
              <w:t>the flight route encoded in the form of a list of</w:t>
            </w:r>
            <w:r w:rsidRPr="00EF3043">
              <w:t xml:space="preserve"> waypoint</w:t>
            </w:r>
            <w:r>
              <w:t>s</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022" w:name="_Toc180146888"/>
      <w:bookmarkStart w:id="4023" w:name="_Toc180249386"/>
      <w:bookmarkStart w:id="4024" w:name="_Toc183379340"/>
      <w:bookmarkStart w:id="4025" w:name="_Toc185509772"/>
      <w:r w:rsidRPr="00AF3FD7">
        <w:lastRenderedPageBreak/>
        <w:t>6.7.6.2.</w:t>
      </w:r>
      <w:r>
        <w:t>4</w:t>
      </w:r>
      <w:r w:rsidRPr="00AF3FD7">
        <w:tab/>
        <w:t xml:space="preserve">Type: </w:t>
      </w:r>
      <w:r>
        <w:t>FlightChars</w:t>
      </w:r>
      <w:bookmarkEnd w:id="4022"/>
      <w:bookmarkEnd w:id="4023"/>
      <w:bookmarkEnd w:id="4024"/>
      <w:bookmarkEnd w:id="4025"/>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77777777" w:rsidR="00C770E3" w:rsidRPr="00AF3FD7" w:rsidRDefault="00C770E3" w:rsidP="00D23043">
            <w:pPr>
              <w:pStyle w:val="TAL"/>
            </w:pPr>
            <w:bookmarkStart w:id="4026" w:name="_Hlk176888728"/>
            <w:r>
              <w:t>startPoint</w:t>
            </w:r>
            <w:bookmarkEnd w:id="4026"/>
          </w:p>
        </w:tc>
        <w:tc>
          <w:tcPr>
            <w:tcW w:w="1556" w:type="dxa"/>
            <w:vAlign w:val="center"/>
          </w:tcPr>
          <w:p w14:paraId="3AF68E03" w14:textId="77777777" w:rsidR="00C770E3" w:rsidRPr="00AF3FD7" w:rsidRDefault="00C770E3" w:rsidP="00D23043">
            <w:pPr>
              <w:pStyle w:val="TAL"/>
            </w:pPr>
            <w:r>
              <w:t>GeographicArea</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77777777"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0EF1BC78" w14:textId="77777777" w:rsidTr="00D23043">
        <w:trPr>
          <w:jc w:val="center"/>
        </w:trPr>
        <w:tc>
          <w:tcPr>
            <w:tcW w:w="1555" w:type="dxa"/>
            <w:vAlign w:val="center"/>
          </w:tcPr>
          <w:p w14:paraId="0E299FD8" w14:textId="77777777" w:rsidR="00C770E3" w:rsidRPr="00AF3FD7" w:rsidRDefault="00C770E3" w:rsidP="00D23043">
            <w:pPr>
              <w:pStyle w:val="TAL"/>
            </w:pPr>
            <w:bookmarkStart w:id="4027" w:name="_Hlk176888656"/>
            <w:r>
              <w:t>startTime</w:t>
            </w:r>
            <w:bookmarkEnd w:id="4027"/>
          </w:p>
        </w:tc>
        <w:tc>
          <w:tcPr>
            <w:tcW w:w="1556" w:type="dxa"/>
            <w:vAlign w:val="center"/>
          </w:tcPr>
          <w:p w14:paraId="6DE5DF22" w14:textId="77777777" w:rsidR="00C770E3" w:rsidRPr="00AF3FD7" w:rsidRDefault="00C770E3" w:rsidP="00D23043">
            <w:pPr>
              <w:pStyle w:val="TAL"/>
            </w:pPr>
            <w:r>
              <w:t>DateTime</w:t>
            </w:r>
          </w:p>
        </w:tc>
        <w:tc>
          <w:tcPr>
            <w:tcW w:w="425" w:type="dxa"/>
            <w:vAlign w:val="center"/>
          </w:tcPr>
          <w:p w14:paraId="26AE0800" w14:textId="77777777" w:rsidR="00C770E3" w:rsidRPr="00AF3FD7" w:rsidRDefault="00C770E3" w:rsidP="00D23043">
            <w:pPr>
              <w:pStyle w:val="TAC"/>
            </w:pPr>
            <w:r>
              <w:t>M</w:t>
            </w:r>
          </w:p>
        </w:tc>
        <w:tc>
          <w:tcPr>
            <w:tcW w:w="1134" w:type="dxa"/>
            <w:vAlign w:val="center"/>
          </w:tcPr>
          <w:p w14:paraId="7D75AA29" w14:textId="77777777" w:rsidR="00C770E3" w:rsidRPr="00AF3FD7" w:rsidRDefault="00C770E3" w:rsidP="00D23043">
            <w:pPr>
              <w:pStyle w:val="TAC"/>
            </w:pPr>
            <w:r>
              <w:t>1</w:t>
            </w:r>
          </w:p>
        </w:tc>
        <w:tc>
          <w:tcPr>
            <w:tcW w:w="3547" w:type="dxa"/>
            <w:vAlign w:val="center"/>
          </w:tcPr>
          <w:p w14:paraId="260DCFA5" w14:textId="77777777" w:rsidR="00C770E3" w:rsidRPr="00AF3FD7" w:rsidRDefault="00C770E3" w:rsidP="00D23043">
            <w:pPr>
              <w:pStyle w:val="TAL"/>
            </w:pPr>
            <w:r w:rsidRPr="00AF3FD7">
              <w:t xml:space="preserve">Contains the </w:t>
            </w:r>
            <w:r>
              <w:t>time at which the UAV is at the flight's start point provided within the "startPoint" attribute</w:t>
            </w:r>
            <w:r w:rsidRPr="00AF3FD7">
              <w:t>.</w:t>
            </w:r>
          </w:p>
        </w:tc>
        <w:tc>
          <w:tcPr>
            <w:tcW w:w="1307" w:type="dxa"/>
            <w:vAlign w:val="center"/>
          </w:tcPr>
          <w:p w14:paraId="7AE3C461"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77777777" w:rsidR="00C770E3" w:rsidRPr="00EF3043" w:rsidRDefault="00C770E3" w:rsidP="00D23043">
            <w:pPr>
              <w:pStyle w:val="TAL"/>
            </w:pPr>
            <w:bookmarkStart w:id="4028" w:name="_Hlk176888735"/>
            <w:r>
              <w:t>endPoint</w:t>
            </w:r>
            <w:bookmarkEnd w:id="4028"/>
          </w:p>
        </w:tc>
        <w:tc>
          <w:tcPr>
            <w:tcW w:w="1556" w:type="dxa"/>
            <w:vAlign w:val="center"/>
          </w:tcPr>
          <w:p w14:paraId="7D4016C1" w14:textId="77777777" w:rsidR="00C770E3" w:rsidRPr="00EF3043" w:rsidRDefault="00C770E3" w:rsidP="00D23043">
            <w:pPr>
              <w:pStyle w:val="TAL"/>
            </w:pPr>
            <w:r>
              <w:t>GeographicArea</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77777777" w:rsidR="00C770E3" w:rsidRPr="00EF3043" w:rsidRDefault="00C770E3" w:rsidP="00D23043">
            <w:pPr>
              <w:pStyle w:val="TAL"/>
              <w:rPr>
                <w:rFonts w:cs="Arial"/>
                <w:szCs w:val="18"/>
              </w:rPr>
            </w:pPr>
            <w:r w:rsidRPr="00AF3FD7">
              <w:t xml:space="preserve">Contains the </w:t>
            </w:r>
            <w:r>
              <w:t xml:space="preserve">destination/end point (e.g., </w:t>
            </w:r>
            <w:r>
              <w:rPr>
                <w:rFonts w:cs="Arial"/>
                <w:szCs w:val="18"/>
              </w:rPr>
              <w:t>a geographical area in the form of a point and an altitude value</w:t>
            </w:r>
            <w:r>
              <w:t>) of the flight</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49845D98" w14:textId="77777777" w:rsidTr="00D23043">
        <w:trPr>
          <w:jc w:val="center"/>
        </w:trPr>
        <w:tc>
          <w:tcPr>
            <w:tcW w:w="1555" w:type="dxa"/>
            <w:vAlign w:val="center"/>
          </w:tcPr>
          <w:p w14:paraId="48084C26" w14:textId="77777777" w:rsidR="00C770E3" w:rsidRDefault="00C770E3" w:rsidP="00D23043">
            <w:pPr>
              <w:pStyle w:val="TAL"/>
            </w:pPr>
            <w:bookmarkStart w:id="4029" w:name="_Hlk176888668"/>
            <w:r>
              <w:t>endTime</w:t>
            </w:r>
            <w:bookmarkEnd w:id="4029"/>
          </w:p>
        </w:tc>
        <w:tc>
          <w:tcPr>
            <w:tcW w:w="1556" w:type="dxa"/>
            <w:vAlign w:val="center"/>
          </w:tcPr>
          <w:p w14:paraId="015E197D" w14:textId="77777777" w:rsidR="00C770E3" w:rsidRDefault="00C770E3" w:rsidP="00D23043">
            <w:pPr>
              <w:pStyle w:val="TAL"/>
            </w:pPr>
            <w:r>
              <w:t>DateTime</w:t>
            </w:r>
          </w:p>
        </w:tc>
        <w:tc>
          <w:tcPr>
            <w:tcW w:w="425" w:type="dxa"/>
            <w:vAlign w:val="center"/>
          </w:tcPr>
          <w:p w14:paraId="12046F0F" w14:textId="77777777" w:rsidR="00C770E3" w:rsidRDefault="00C770E3" w:rsidP="00D23043">
            <w:pPr>
              <w:pStyle w:val="TAC"/>
            </w:pPr>
            <w:r>
              <w:t>M</w:t>
            </w:r>
          </w:p>
        </w:tc>
        <w:tc>
          <w:tcPr>
            <w:tcW w:w="1134" w:type="dxa"/>
            <w:vAlign w:val="center"/>
          </w:tcPr>
          <w:p w14:paraId="4F255117" w14:textId="77777777" w:rsidR="00C770E3" w:rsidRDefault="00C770E3" w:rsidP="00D23043">
            <w:pPr>
              <w:pStyle w:val="TAC"/>
            </w:pPr>
            <w:r>
              <w:t>1</w:t>
            </w:r>
          </w:p>
        </w:tc>
        <w:tc>
          <w:tcPr>
            <w:tcW w:w="3547" w:type="dxa"/>
            <w:vAlign w:val="center"/>
          </w:tcPr>
          <w:p w14:paraId="65A4BF00" w14:textId="77777777" w:rsidR="00C770E3" w:rsidRDefault="00C770E3" w:rsidP="00D23043">
            <w:pPr>
              <w:pStyle w:val="TAL"/>
              <w:rPr>
                <w:rFonts w:cs="Arial"/>
                <w:szCs w:val="18"/>
              </w:rPr>
            </w:pPr>
            <w:r w:rsidRPr="00AF3FD7">
              <w:t xml:space="preserve">Contains the </w:t>
            </w:r>
            <w:r>
              <w:t>time at which the UAV reaches the flight's destination/end point provided within the "endPoint" attribute</w:t>
            </w:r>
            <w:r w:rsidRPr="00AF3FD7">
              <w:t>.</w:t>
            </w:r>
          </w:p>
        </w:tc>
        <w:tc>
          <w:tcPr>
            <w:tcW w:w="1307" w:type="dxa"/>
            <w:vAlign w:val="center"/>
          </w:tcPr>
          <w:p w14:paraId="7C404AD9"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4030" w:name="_Hlk176888786"/>
            <w:r>
              <w:t>reqMinQos</w:t>
            </w:r>
            <w:bookmarkEnd w:id="4030"/>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4031" w:name="_Hlk176888836"/>
            <w:r>
              <w:t>servAvail</w:t>
            </w:r>
            <w:bookmarkEnd w:id="4031"/>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77777777" w:rsidR="00C770E3" w:rsidRDefault="00C770E3" w:rsidP="00D23043">
            <w:pPr>
              <w:pStyle w:val="TAL"/>
            </w:pPr>
            <w:r>
              <w:t>Minimum: 0, Maximum: 100</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4032" w:name="_Hlk176888878"/>
            <w:r>
              <w:t>shortestRouteInd</w:t>
            </w:r>
            <w:bookmarkEnd w:id="4032"/>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77777777" w:rsidR="00C770E3" w:rsidRDefault="00C770E3" w:rsidP="00D23043">
            <w:pPr>
              <w:pStyle w:val="TAL"/>
            </w:pPr>
            <w:bookmarkStart w:id="4033" w:name="_Hlk176888900"/>
            <w:r>
              <w:t>Indicates whether the shortest route is needed for the flight or not</w:t>
            </w:r>
            <w:bookmarkEnd w:id="4033"/>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4034" w:name="_Hlk176888935"/>
            <w:r>
              <w:t>The default value is "false" if this attribute is omitted</w:t>
            </w:r>
            <w:bookmarkEnd w:id="4034"/>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035" w:name="_Toc180146889"/>
      <w:bookmarkStart w:id="4036" w:name="_Toc180249387"/>
      <w:bookmarkStart w:id="4037" w:name="_Toc183379341"/>
      <w:bookmarkStart w:id="4038" w:name="_Toc185509773"/>
      <w:r w:rsidRPr="00AF3FD7">
        <w:t>6.7</w:t>
      </w:r>
      <w:r w:rsidRPr="00AF3FD7">
        <w:rPr>
          <w:lang w:val="en-US"/>
        </w:rPr>
        <w:t>.6.3</w:t>
      </w:r>
      <w:r w:rsidRPr="00AF3FD7">
        <w:rPr>
          <w:lang w:val="en-US"/>
        </w:rPr>
        <w:tab/>
        <w:t>Simple data types and enumerations</w:t>
      </w:r>
      <w:bookmarkEnd w:id="4035"/>
      <w:bookmarkEnd w:id="4036"/>
      <w:bookmarkEnd w:id="4037"/>
      <w:bookmarkEnd w:id="4038"/>
    </w:p>
    <w:p w14:paraId="18CEAF2B" w14:textId="77777777" w:rsidR="00C770E3" w:rsidRPr="00AF3FD7" w:rsidRDefault="00C770E3" w:rsidP="00C770E3">
      <w:pPr>
        <w:pStyle w:val="Heading5"/>
      </w:pPr>
      <w:bookmarkStart w:id="4039" w:name="_Toc180146890"/>
      <w:bookmarkStart w:id="4040" w:name="_Toc180249388"/>
      <w:bookmarkStart w:id="4041" w:name="_Toc183379342"/>
      <w:bookmarkStart w:id="4042" w:name="_Toc185509774"/>
      <w:r w:rsidRPr="00AF3FD7">
        <w:t>6.7.6.3.1</w:t>
      </w:r>
      <w:r w:rsidRPr="00AF3FD7">
        <w:tab/>
        <w:t>Introduction</w:t>
      </w:r>
      <w:bookmarkEnd w:id="4039"/>
      <w:bookmarkEnd w:id="4040"/>
      <w:bookmarkEnd w:id="4041"/>
      <w:bookmarkEnd w:id="4042"/>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4043" w:name="_Toc180146891"/>
      <w:bookmarkStart w:id="4044" w:name="_Toc180249389"/>
      <w:bookmarkStart w:id="4045" w:name="_Toc183379343"/>
      <w:bookmarkStart w:id="4046" w:name="_Toc185509775"/>
      <w:r w:rsidRPr="00AF3FD7">
        <w:t>6.7.6.3.2</w:t>
      </w:r>
      <w:r w:rsidRPr="00AF3FD7">
        <w:tab/>
        <w:t>Simple data types</w:t>
      </w:r>
      <w:bookmarkEnd w:id="4043"/>
      <w:bookmarkEnd w:id="4044"/>
      <w:bookmarkEnd w:id="4045"/>
      <w:bookmarkEnd w:id="4046"/>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4047" w:name="_Toc180146892"/>
      <w:bookmarkStart w:id="4048" w:name="_Toc180249390"/>
      <w:bookmarkStart w:id="4049" w:name="_Toc183379344"/>
      <w:bookmarkStart w:id="4050" w:name="_Toc185509776"/>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4047"/>
      <w:bookmarkEnd w:id="4048"/>
      <w:bookmarkEnd w:id="4049"/>
      <w:bookmarkEnd w:id="4050"/>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4051" w:name="_Toc180146893"/>
      <w:bookmarkStart w:id="4052" w:name="_Toc180249391"/>
      <w:bookmarkStart w:id="4053" w:name="_Toc183379345"/>
      <w:bookmarkStart w:id="4054" w:name="_Toc185509777"/>
      <w:r w:rsidRPr="00AF3FD7">
        <w:lastRenderedPageBreak/>
        <w:t>6.7.6.5</w:t>
      </w:r>
      <w:r w:rsidRPr="00AF3FD7">
        <w:tab/>
        <w:t>Binary data</w:t>
      </w:r>
      <w:bookmarkEnd w:id="4051"/>
      <w:bookmarkEnd w:id="4052"/>
      <w:bookmarkEnd w:id="4053"/>
      <w:bookmarkEnd w:id="4054"/>
    </w:p>
    <w:p w14:paraId="26E416BA" w14:textId="77777777" w:rsidR="00C770E3" w:rsidRPr="00AF3FD7" w:rsidRDefault="00C770E3" w:rsidP="00C770E3">
      <w:pPr>
        <w:pStyle w:val="Heading5"/>
      </w:pPr>
      <w:bookmarkStart w:id="4055" w:name="_Toc180146894"/>
      <w:bookmarkStart w:id="4056" w:name="_Toc180249392"/>
      <w:bookmarkStart w:id="4057" w:name="_Toc183379346"/>
      <w:bookmarkStart w:id="4058" w:name="_Toc185509778"/>
      <w:r w:rsidRPr="00AF3FD7">
        <w:t>6.7.6.5.1</w:t>
      </w:r>
      <w:r w:rsidRPr="00AF3FD7">
        <w:tab/>
        <w:t>Binary Data Types</w:t>
      </w:r>
      <w:bookmarkEnd w:id="4055"/>
      <w:bookmarkEnd w:id="4056"/>
      <w:bookmarkEnd w:id="4057"/>
      <w:bookmarkEnd w:id="4058"/>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4059" w:name="_Toc180146895"/>
      <w:bookmarkStart w:id="4060" w:name="_Toc180249393"/>
      <w:bookmarkStart w:id="4061" w:name="_Toc183379347"/>
      <w:bookmarkStart w:id="4062" w:name="_Toc185509779"/>
      <w:r w:rsidRPr="00AF3FD7">
        <w:t>6.7.7</w:t>
      </w:r>
      <w:r w:rsidRPr="00AF3FD7">
        <w:tab/>
        <w:t>Error Handling</w:t>
      </w:r>
      <w:bookmarkEnd w:id="4059"/>
      <w:bookmarkEnd w:id="4060"/>
      <w:bookmarkEnd w:id="4061"/>
      <w:bookmarkEnd w:id="4062"/>
    </w:p>
    <w:p w14:paraId="6B59DEEB" w14:textId="77777777" w:rsidR="00C770E3" w:rsidRPr="00AF3FD7" w:rsidRDefault="00C770E3" w:rsidP="00C770E3">
      <w:pPr>
        <w:pStyle w:val="Heading4"/>
      </w:pPr>
      <w:bookmarkStart w:id="4063" w:name="_Toc180146896"/>
      <w:bookmarkStart w:id="4064" w:name="_Toc180249394"/>
      <w:bookmarkStart w:id="4065" w:name="_Toc183379348"/>
      <w:bookmarkStart w:id="4066" w:name="_Toc185509780"/>
      <w:r w:rsidRPr="00AF3FD7">
        <w:t>6.7.7.1</w:t>
      </w:r>
      <w:r w:rsidRPr="00AF3FD7">
        <w:tab/>
        <w:t>General</w:t>
      </w:r>
      <w:bookmarkEnd w:id="4063"/>
      <w:bookmarkEnd w:id="4064"/>
      <w:bookmarkEnd w:id="4065"/>
      <w:bookmarkEnd w:id="4066"/>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4067" w:name="_Toc180146897"/>
      <w:bookmarkStart w:id="4068" w:name="_Toc180249395"/>
      <w:bookmarkStart w:id="4069" w:name="_Toc183379349"/>
      <w:bookmarkStart w:id="4070" w:name="_Toc185509781"/>
      <w:r w:rsidRPr="00AF3FD7">
        <w:t>6.7.7.2</w:t>
      </w:r>
      <w:r w:rsidRPr="00AF3FD7">
        <w:tab/>
        <w:t>Protocol Errors</w:t>
      </w:r>
      <w:bookmarkEnd w:id="4067"/>
      <w:bookmarkEnd w:id="4068"/>
      <w:bookmarkEnd w:id="4069"/>
      <w:bookmarkEnd w:id="4070"/>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4071" w:name="_Toc180146898"/>
      <w:bookmarkStart w:id="4072" w:name="_Toc180249396"/>
      <w:bookmarkStart w:id="4073" w:name="_Toc183379350"/>
      <w:bookmarkStart w:id="4074" w:name="_Toc185509782"/>
      <w:r w:rsidRPr="00AF3FD7">
        <w:t>6.7.7.3</w:t>
      </w:r>
      <w:r w:rsidRPr="00AF3FD7">
        <w:tab/>
        <w:t>Application Errors</w:t>
      </w:r>
      <w:bookmarkEnd w:id="4071"/>
      <w:bookmarkEnd w:id="4072"/>
      <w:bookmarkEnd w:id="4073"/>
      <w:bookmarkEnd w:id="4074"/>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4075" w:name="_Toc180146899"/>
      <w:bookmarkStart w:id="4076" w:name="_Toc180249397"/>
      <w:bookmarkStart w:id="4077" w:name="_Toc183379351"/>
      <w:bookmarkStart w:id="4078" w:name="_Toc185509783"/>
      <w:r w:rsidRPr="00AF3FD7">
        <w:t>6.7.8</w:t>
      </w:r>
      <w:r w:rsidRPr="00AF3FD7">
        <w:rPr>
          <w:lang w:eastAsia="zh-CN"/>
        </w:rPr>
        <w:tab/>
        <w:t>Feature negotiation</w:t>
      </w:r>
      <w:bookmarkEnd w:id="4075"/>
      <w:bookmarkEnd w:id="4076"/>
      <w:bookmarkEnd w:id="4077"/>
      <w:bookmarkEnd w:id="4078"/>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4079" w:name="_Toc180146900"/>
      <w:bookmarkStart w:id="4080" w:name="_Toc180249398"/>
      <w:bookmarkStart w:id="4081" w:name="_Toc183379352"/>
      <w:bookmarkStart w:id="4082" w:name="_Toc185509784"/>
      <w:r w:rsidRPr="00AF3FD7">
        <w:t>6.7.9</w:t>
      </w:r>
      <w:r w:rsidRPr="00AF3FD7">
        <w:tab/>
        <w:t>Security</w:t>
      </w:r>
      <w:bookmarkEnd w:id="4079"/>
      <w:bookmarkEnd w:id="4080"/>
      <w:bookmarkEnd w:id="4081"/>
      <w:bookmarkEnd w:id="4082"/>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4083" w:name="_Toc168599533"/>
      <w:bookmarkStart w:id="4084" w:name="_Toc183379353"/>
      <w:bookmarkStart w:id="4085" w:name="_Toc185509785"/>
      <w:r w:rsidR="00015F98" w:rsidRPr="00015F98">
        <w:lastRenderedPageBreak/>
        <w:t>6.8</w:t>
      </w:r>
      <w:r w:rsidR="00015F98" w:rsidRPr="00015F98">
        <w:tab/>
        <w:t>UAE_NTZManagement Service API</w:t>
      </w:r>
      <w:bookmarkEnd w:id="4083"/>
      <w:bookmarkEnd w:id="4084"/>
      <w:bookmarkEnd w:id="4085"/>
    </w:p>
    <w:p w14:paraId="59204789" w14:textId="77777777" w:rsidR="00015F98" w:rsidRPr="00015F98" w:rsidRDefault="00015F98" w:rsidP="00015F98">
      <w:pPr>
        <w:pStyle w:val="Heading3"/>
      </w:pPr>
      <w:bookmarkStart w:id="4086" w:name="_Toc168599534"/>
      <w:bookmarkStart w:id="4087" w:name="_Toc183379354"/>
      <w:bookmarkStart w:id="4088" w:name="_Toc185509786"/>
      <w:r w:rsidRPr="00015F98">
        <w:t>6.8.1</w:t>
      </w:r>
      <w:r w:rsidRPr="00015F98">
        <w:tab/>
        <w:t>Introduction</w:t>
      </w:r>
      <w:bookmarkEnd w:id="4086"/>
      <w:bookmarkEnd w:id="4087"/>
      <w:bookmarkEnd w:id="4088"/>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4089" w:name="_Toc168599535"/>
      <w:bookmarkStart w:id="4090" w:name="_Toc183379355"/>
      <w:bookmarkStart w:id="4091" w:name="_Toc185509787"/>
      <w:r w:rsidRPr="00015F98">
        <w:t>6.8.2</w:t>
      </w:r>
      <w:r w:rsidRPr="00015F98">
        <w:tab/>
        <w:t>Usage of HTTP</w:t>
      </w:r>
      <w:bookmarkEnd w:id="4089"/>
      <w:bookmarkEnd w:id="4090"/>
      <w:bookmarkEnd w:id="4091"/>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4092" w:name="_Toc168599536"/>
      <w:bookmarkStart w:id="4093" w:name="_Toc183379356"/>
      <w:bookmarkStart w:id="4094" w:name="_Toc185509788"/>
      <w:r w:rsidRPr="00015F98">
        <w:t>6.8.3</w:t>
      </w:r>
      <w:r w:rsidRPr="00015F98">
        <w:tab/>
        <w:t>Resources</w:t>
      </w:r>
      <w:bookmarkEnd w:id="4092"/>
      <w:bookmarkEnd w:id="4093"/>
      <w:bookmarkEnd w:id="4094"/>
    </w:p>
    <w:p w14:paraId="71066E21" w14:textId="77777777" w:rsidR="00015F98" w:rsidRPr="00015F98" w:rsidRDefault="00015F98" w:rsidP="00015F98">
      <w:pPr>
        <w:pStyle w:val="Heading4"/>
      </w:pPr>
      <w:bookmarkStart w:id="4095" w:name="_Toc168599537"/>
      <w:bookmarkStart w:id="4096" w:name="_Toc183379357"/>
      <w:bookmarkStart w:id="4097" w:name="_Toc185509789"/>
      <w:r w:rsidRPr="00015F98">
        <w:t>6.8.3.1</w:t>
      </w:r>
      <w:r w:rsidRPr="00015F98">
        <w:tab/>
        <w:t>Overview</w:t>
      </w:r>
      <w:bookmarkEnd w:id="4095"/>
      <w:bookmarkEnd w:id="4096"/>
      <w:bookmarkEnd w:id="4097"/>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4pt;height:168.2pt" o:ole="">
            <v:imagedata r:id="rId100" o:title=""/>
          </v:shape>
          <o:OLEObject Type="Embed" ProgID="Word.Document.8" ShapeID="_x0000_i1070" DrawAspect="Content" ObjectID="_1796119056"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4098" w:name="_Toc168599538"/>
      <w:bookmarkStart w:id="4099" w:name="_Toc183379358"/>
      <w:bookmarkStart w:id="4100" w:name="_Toc185509790"/>
      <w:r w:rsidRPr="00015F98">
        <w:t>6.8.3.2</w:t>
      </w:r>
      <w:r w:rsidRPr="00015F98">
        <w:tab/>
        <w:t xml:space="preserve">Resource: </w:t>
      </w:r>
      <w:bookmarkEnd w:id="4098"/>
      <w:r w:rsidRPr="00015F98">
        <w:rPr>
          <w:rFonts w:eastAsia="Calibri"/>
        </w:rPr>
        <w:t>NTZ Configurations</w:t>
      </w:r>
      <w:bookmarkEnd w:id="4099"/>
      <w:bookmarkEnd w:id="4100"/>
    </w:p>
    <w:p w14:paraId="1FF4BE71" w14:textId="77777777" w:rsidR="00015F98" w:rsidRPr="00015F98" w:rsidRDefault="00015F98" w:rsidP="00015F98">
      <w:pPr>
        <w:pStyle w:val="Heading5"/>
      </w:pPr>
      <w:bookmarkStart w:id="4101" w:name="_Toc168599539"/>
      <w:bookmarkStart w:id="4102" w:name="_Toc183379359"/>
      <w:bookmarkStart w:id="4103" w:name="_Toc185509791"/>
      <w:r w:rsidRPr="00015F98">
        <w:t>6.8.3.2.1</w:t>
      </w:r>
      <w:r w:rsidRPr="00015F98">
        <w:tab/>
        <w:t>Description</w:t>
      </w:r>
      <w:bookmarkEnd w:id="4101"/>
      <w:bookmarkEnd w:id="4102"/>
      <w:bookmarkEnd w:id="4103"/>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4104" w:name="_Toc168599540"/>
      <w:bookmarkStart w:id="4105" w:name="_Toc183379360"/>
      <w:bookmarkStart w:id="4106" w:name="_Toc185509792"/>
      <w:r w:rsidRPr="00015F98">
        <w:t>6.8.3.2.2</w:t>
      </w:r>
      <w:r w:rsidRPr="00015F98">
        <w:tab/>
        <w:t>Resource Definition</w:t>
      </w:r>
      <w:bookmarkEnd w:id="4104"/>
      <w:bookmarkEnd w:id="4105"/>
      <w:bookmarkEnd w:id="4106"/>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4107" w:name="_Toc168599541"/>
      <w:bookmarkStart w:id="4108" w:name="_Toc183379361"/>
      <w:bookmarkStart w:id="4109" w:name="_Toc185509793"/>
      <w:r w:rsidRPr="00015F98">
        <w:t>6.8.3.2.3</w:t>
      </w:r>
      <w:r w:rsidRPr="00015F98">
        <w:tab/>
        <w:t>Resource Standard Methods</w:t>
      </w:r>
      <w:bookmarkEnd w:id="4107"/>
      <w:bookmarkEnd w:id="4108"/>
      <w:bookmarkEnd w:id="4109"/>
    </w:p>
    <w:p w14:paraId="72347553" w14:textId="77777777" w:rsidR="00015F98" w:rsidRPr="00015F98" w:rsidRDefault="00015F98" w:rsidP="00015F98">
      <w:pPr>
        <w:pStyle w:val="Heading6"/>
      </w:pPr>
      <w:bookmarkStart w:id="4110" w:name="_Toc168599542"/>
      <w:bookmarkStart w:id="4111" w:name="_Toc183379362"/>
      <w:bookmarkStart w:id="4112" w:name="_Toc185509794"/>
      <w:r w:rsidRPr="00015F98">
        <w:t>6.8.3.2.3.1</w:t>
      </w:r>
      <w:r w:rsidRPr="00015F98">
        <w:tab/>
        <w:t>GET</w:t>
      </w:r>
      <w:bookmarkEnd w:id="4110"/>
      <w:bookmarkEnd w:id="4111"/>
      <w:bookmarkEnd w:id="4112"/>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4113" w:name="_Toc168599543"/>
      <w:bookmarkStart w:id="4114" w:name="_Toc183379363"/>
      <w:bookmarkStart w:id="4115" w:name="_Toc185509795"/>
      <w:r w:rsidRPr="00015F98">
        <w:t>6.8.3.2.3.2</w:t>
      </w:r>
      <w:r w:rsidRPr="00015F98">
        <w:tab/>
        <w:t>POST</w:t>
      </w:r>
      <w:bookmarkEnd w:id="4113"/>
      <w:bookmarkEnd w:id="4114"/>
      <w:bookmarkEnd w:id="4115"/>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4116" w:name="_Toc168599544"/>
      <w:bookmarkStart w:id="4117" w:name="_Toc183379364"/>
      <w:bookmarkStart w:id="4118" w:name="_Toc185509796"/>
      <w:r w:rsidRPr="00015F98">
        <w:t>6.8.3.2.4</w:t>
      </w:r>
      <w:r w:rsidRPr="00015F98">
        <w:tab/>
        <w:t>Resource Custom Operations</w:t>
      </w:r>
      <w:bookmarkEnd w:id="4116"/>
      <w:bookmarkEnd w:id="4117"/>
      <w:bookmarkEnd w:id="4118"/>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4119" w:name="_Toc168599545"/>
      <w:bookmarkStart w:id="4120" w:name="_Toc183379365"/>
      <w:bookmarkStart w:id="4121" w:name="_Toc185509797"/>
      <w:r w:rsidRPr="00015F98">
        <w:t>6.8.3.3</w:t>
      </w:r>
      <w:r w:rsidRPr="00015F98">
        <w:tab/>
        <w:t xml:space="preserve">Resource: Individual </w:t>
      </w:r>
      <w:bookmarkEnd w:id="4119"/>
      <w:r w:rsidRPr="00015F98">
        <w:rPr>
          <w:rFonts w:eastAsia="Calibri"/>
        </w:rPr>
        <w:t>NTZ Configuration</w:t>
      </w:r>
      <w:bookmarkEnd w:id="4120"/>
      <w:bookmarkEnd w:id="4121"/>
    </w:p>
    <w:p w14:paraId="1640A555" w14:textId="77777777" w:rsidR="00015F98" w:rsidRPr="00015F98" w:rsidRDefault="00015F98" w:rsidP="00015F98">
      <w:pPr>
        <w:pStyle w:val="Heading5"/>
      </w:pPr>
      <w:bookmarkStart w:id="4122" w:name="_Toc168599546"/>
      <w:bookmarkStart w:id="4123" w:name="_Toc183379366"/>
      <w:bookmarkStart w:id="4124" w:name="_Toc185509798"/>
      <w:r w:rsidRPr="00015F98">
        <w:t>6.8.3.3.1</w:t>
      </w:r>
      <w:r w:rsidRPr="00015F98">
        <w:tab/>
        <w:t>Description</w:t>
      </w:r>
      <w:bookmarkEnd w:id="4122"/>
      <w:bookmarkEnd w:id="4123"/>
      <w:bookmarkEnd w:id="4124"/>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4125" w:name="_Toc168599547"/>
      <w:bookmarkStart w:id="4126" w:name="_Toc183379367"/>
      <w:bookmarkStart w:id="4127" w:name="_Toc185509799"/>
      <w:r w:rsidRPr="00015F98">
        <w:t>6.8.3.3.2</w:t>
      </w:r>
      <w:r w:rsidRPr="00015F98">
        <w:tab/>
        <w:t>Resource Definition</w:t>
      </w:r>
      <w:bookmarkEnd w:id="4125"/>
      <w:bookmarkEnd w:id="4126"/>
      <w:bookmarkEnd w:id="4127"/>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4128" w:name="_Toc168599548"/>
      <w:bookmarkStart w:id="4129" w:name="_Toc183379368"/>
      <w:bookmarkStart w:id="4130" w:name="_Toc185509800"/>
      <w:r w:rsidRPr="00015F98">
        <w:t>6.8.3.3.3</w:t>
      </w:r>
      <w:r w:rsidRPr="00015F98">
        <w:tab/>
        <w:t>Resource Standard Methods</w:t>
      </w:r>
      <w:bookmarkEnd w:id="4128"/>
      <w:bookmarkEnd w:id="4129"/>
      <w:bookmarkEnd w:id="4130"/>
    </w:p>
    <w:p w14:paraId="0C4AF2A0" w14:textId="77777777" w:rsidR="00015F98" w:rsidRPr="00015F98" w:rsidRDefault="00015F98" w:rsidP="00015F98">
      <w:pPr>
        <w:pStyle w:val="Heading6"/>
      </w:pPr>
      <w:bookmarkStart w:id="4131" w:name="_Toc168599549"/>
      <w:bookmarkStart w:id="4132" w:name="_Toc183379369"/>
      <w:bookmarkStart w:id="4133" w:name="_Toc185509801"/>
      <w:r w:rsidRPr="00015F98">
        <w:t>6.8.3.3.3.1</w:t>
      </w:r>
      <w:r w:rsidRPr="00015F98">
        <w:tab/>
        <w:t>GET</w:t>
      </w:r>
      <w:bookmarkEnd w:id="4131"/>
      <w:bookmarkEnd w:id="4132"/>
      <w:bookmarkEnd w:id="4133"/>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4134" w:name="_Toc168599550"/>
      <w:bookmarkStart w:id="4135" w:name="_Toc183379370"/>
      <w:bookmarkStart w:id="4136" w:name="_Toc185509802"/>
      <w:r w:rsidRPr="00015F98">
        <w:t>6.8.3.3.3.2</w:t>
      </w:r>
      <w:r w:rsidRPr="00015F98">
        <w:tab/>
        <w:t>PUT</w:t>
      </w:r>
      <w:bookmarkEnd w:id="4134"/>
      <w:bookmarkEnd w:id="4135"/>
      <w:bookmarkEnd w:id="4136"/>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4137" w:name="_Toc168599551"/>
      <w:bookmarkStart w:id="4138" w:name="_Toc183379371"/>
      <w:bookmarkStart w:id="4139" w:name="_Toc185509803"/>
      <w:r w:rsidRPr="00015F98">
        <w:t>6.8.3.3.3.3</w:t>
      </w:r>
      <w:r w:rsidRPr="00015F98">
        <w:tab/>
        <w:t>PATCH</w:t>
      </w:r>
      <w:bookmarkEnd w:id="4137"/>
      <w:bookmarkEnd w:id="4138"/>
      <w:bookmarkEnd w:id="4139"/>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4140" w:name="_Toc168599552"/>
      <w:bookmarkStart w:id="4141" w:name="_Toc183379372"/>
      <w:bookmarkStart w:id="4142" w:name="_Toc185509804"/>
      <w:r w:rsidRPr="00015F98">
        <w:lastRenderedPageBreak/>
        <w:t>6.8.3.3.3.4</w:t>
      </w:r>
      <w:r w:rsidRPr="00015F98">
        <w:tab/>
        <w:t>DELETE</w:t>
      </w:r>
      <w:bookmarkEnd w:id="4140"/>
      <w:bookmarkEnd w:id="4141"/>
      <w:bookmarkEnd w:id="4142"/>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4143" w:name="_Toc168599553"/>
      <w:bookmarkStart w:id="4144" w:name="_Toc183379373"/>
      <w:bookmarkStart w:id="4145" w:name="_Toc185509805"/>
      <w:r w:rsidRPr="00015F98">
        <w:t>6.8.3.3.4</w:t>
      </w:r>
      <w:r w:rsidRPr="00015F98">
        <w:tab/>
        <w:t>Resource Custom Operations</w:t>
      </w:r>
      <w:bookmarkEnd w:id="4143"/>
      <w:bookmarkEnd w:id="4144"/>
      <w:bookmarkEnd w:id="4145"/>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4146" w:name="_Toc168599554"/>
      <w:bookmarkStart w:id="4147" w:name="_Toc183379374"/>
      <w:bookmarkStart w:id="4148" w:name="_Toc185509806"/>
      <w:r w:rsidRPr="00015F98">
        <w:lastRenderedPageBreak/>
        <w:t>6.8.4</w:t>
      </w:r>
      <w:r w:rsidRPr="00015F98">
        <w:tab/>
        <w:t>Custom Operations without associated resources</w:t>
      </w:r>
      <w:bookmarkEnd w:id="4146"/>
      <w:bookmarkEnd w:id="4147"/>
      <w:bookmarkEnd w:id="4148"/>
    </w:p>
    <w:p w14:paraId="7628F2C9" w14:textId="77777777" w:rsidR="00015F98" w:rsidRPr="00015F98" w:rsidRDefault="00015F98" w:rsidP="00015F98">
      <w:bookmarkStart w:id="4149" w:name="_Toc168599559"/>
      <w:r w:rsidRPr="00015F98">
        <w:t>There are no custom Operations without associated resources defined for this resource in this release of the specification.</w:t>
      </w:r>
    </w:p>
    <w:p w14:paraId="1BF70BFF" w14:textId="77777777" w:rsidR="00015F98" w:rsidRPr="00015F98" w:rsidRDefault="00015F98" w:rsidP="00015F98">
      <w:pPr>
        <w:pStyle w:val="Heading3"/>
      </w:pPr>
      <w:bookmarkStart w:id="4150" w:name="_Toc183379375"/>
      <w:bookmarkStart w:id="4151" w:name="_Toc185509807"/>
      <w:r w:rsidRPr="00015F98">
        <w:t>6.8.5</w:t>
      </w:r>
      <w:r w:rsidRPr="00015F98">
        <w:tab/>
        <w:t>Notifications</w:t>
      </w:r>
      <w:bookmarkEnd w:id="4149"/>
      <w:bookmarkEnd w:id="4150"/>
      <w:bookmarkEnd w:id="4151"/>
    </w:p>
    <w:p w14:paraId="6F93FC97" w14:textId="77777777" w:rsidR="00015F98" w:rsidRPr="00015F98" w:rsidRDefault="00015F98" w:rsidP="00015F98">
      <w:pPr>
        <w:pStyle w:val="Heading4"/>
      </w:pPr>
      <w:bookmarkStart w:id="4152" w:name="_Toc168599624"/>
      <w:bookmarkStart w:id="4153" w:name="_Toc183379376"/>
      <w:bookmarkStart w:id="4154" w:name="_Toc168599566"/>
      <w:bookmarkStart w:id="4155" w:name="_Toc185509808"/>
      <w:r w:rsidRPr="00015F98">
        <w:t>6.8.5.1</w:t>
      </w:r>
      <w:r w:rsidRPr="00015F98">
        <w:tab/>
        <w:t>General</w:t>
      </w:r>
      <w:bookmarkEnd w:id="4152"/>
      <w:bookmarkEnd w:id="4153"/>
      <w:bookmarkEnd w:id="4155"/>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77777777" w:rsidR="00015F98" w:rsidRPr="00015F98" w:rsidRDefault="00015F98" w:rsidP="00767D81">
            <w:pPr>
              <w:pStyle w:val="TAL"/>
              <w:rPr>
                <w:lang w:val="en-US"/>
              </w:rPr>
            </w:pPr>
            <w:r w:rsidRPr="00015F98">
              <w:rPr>
                <w:lang w:val="en-US"/>
              </w:rPr>
              <w:t>{</w:t>
            </w:r>
            <w:r w:rsidRPr="00015F98">
              <w:t>notifUri}/ntz-comp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77777777" w:rsidR="00015F98" w:rsidRPr="00015F98" w:rsidRDefault="00015F98" w:rsidP="00767D81">
            <w:pPr>
              <w:pStyle w:val="TAL"/>
              <w:rPr>
                <w:lang w:val="en-US"/>
              </w:rPr>
            </w:pPr>
            <w:r w:rsidRPr="00015F98">
              <w:rPr>
                <w:lang w:val="en-US"/>
              </w:rPr>
              <w:t>This service operation e</w:t>
            </w:r>
            <w:r w:rsidRPr="00015F98">
              <w:t xml:space="preserve">nables a UAE Server to notify a previously subscribed service consumer on the completion status of </w:t>
            </w:r>
            <w:r w:rsidRPr="00015F98">
              <w:rPr>
                <w:rFonts w:eastAsia="Calibri"/>
              </w:rPr>
              <w:t>NTZ configuration</w:t>
            </w:r>
            <w:r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77777777" w:rsidR="00015F98" w:rsidRPr="00015F98" w:rsidRDefault="00015F98" w:rsidP="00767D81">
            <w:pPr>
              <w:pStyle w:val="TAL"/>
              <w:rPr>
                <w:lang w:val="en-US"/>
              </w:rPr>
            </w:pPr>
            <w:r w:rsidRPr="00015F98">
              <w:rPr>
                <w:lang w:val="en-US"/>
              </w:rPr>
              <w:t>{</w:t>
            </w:r>
            <w:r w:rsidRPr="00015F98">
              <w:t>notifUri}/ntz-events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7777777" w:rsidR="00015F98" w:rsidRPr="00015F98" w:rsidRDefault="00015F98" w:rsidP="00767D81">
            <w:pPr>
              <w:pStyle w:val="TAL"/>
              <w:rPr>
                <w:lang w:val="en-US"/>
              </w:rPr>
            </w:pPr>
            <w:r w:rsidRPr="00015F98">
              <w:rPr>
                <w:lang w:val="en-US"/>
              </w:rPr>
              <w:t>This service operation e</w:t>
            </w:r>
            <w:r w:rsidRPr="00015F98">
              <w:t xml:space="preserve">nables a UAE Server to notify a previously subscribed service consumer of </w:t>
            </w:r>
            <w:r w:rsidRPr="00015F98">
              <w:rPr>
                <w:rFonts w:eastAsia="Calibri"/>
              </w:rPr>
              <w:t xml:space="preserve">NTZ related </w:t>
            </w:r>
            <w:r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4156" w:name="_Toc168599625"/>
      <w:bookmarkStart w:id="4157" w:name="_Toc183379377"/>
      <w:bookmarkStart w:id="4158" w:name="_Toc185509809"/>
      <w:r w:rsidRPr="00015F98">
        <w:t>6.8.5</w:t>
      </w:r>
      <w:r w:rsidRPr="00015F98">
        <w:rPr>
          <w:lang w:val="en-US"/>
        </w:rPr>
        <w:t>.2</w:t>
      </w:r>
      <w:r w:rsidRPr="00015F98">
        <w:rPr>
          <w:lang w:val="en-US"/>
        </w:rPr>
        <w:tab/>
      </w:r>
      <w:bookmarkEnd w:id="4156"/>
      <w:r w:rsidRPr="00015F98">
        <w:rPr>
          <w:rFonts w:eastAsia="Calibri"/>
        </w:rPr>
        <w:t xml:space="preserve">NTZ Configuration </w:t>
      </w:r>
      <w:r w:rsidRPr="00015F98">
        <w:rPr>
          <w:lang w:val="en-US"/>
        </w:rPr>
        <w:t>Completion Status Notification</w:t>
      </w:r>
      <w:bookmarkEnd w:id="4157"/>
      <w:bookmarkEnd w:id="4158"/>
    </w:p>
    <w:p w14:paraId="63122DE4" w14:textId="77777777" w:rsidR="00015F98" w:rsidRPr="00015F98" w:rsidRDefault="00015F98" w:rsidP="00015F98">
      <w:pPr>
        <w:pStyle w:val="Heading5"/>
        <w:rPr>
          <w:noProof/>
          <w:lang w:val="en-US"/>
        </w:rPr>
      </w:pPr>
      <w:bookmarkStart w:id="4159" w:name="_Toc168599626"/>
      <w:bookmarkStart w:id="4160" w:name="_Toc183379378"/>
      <w:bookmarkStart w:id="4161" w:name="_Toc185509810"/>
      <w:r w:rsidRPr="00015F98">
        <w:t>6.8.5</w:t>
      </w:r>
      <w:r w:rsidRPr="00015F98">
        <w:rPr>
          <w:lang w:val="en-US"/>
        </w:rPr>
        <w:t>.2</w:t>
      </w:r>
      <w:r w:rsidRPr="00015F98">
        <w:rPr>
          <w:noProof/>
          <w:lang w:val="en-US"/>
        </w:rPr>
        <w:t>.1</w:t>
      </w:r>
      <w:r w:rsidRPr="00015F98">
        <w:rPr>
          <w:noProof/>
          <w:lang w:val="en-US"/>
        </w:rPr>
        <w:tab/>
        <w:t>Description</w:t>
      </w:r>
      <w:bookmarkEnd w:id="4159"/>
      <w:bookmarkEnd w:id="4160"/>
      <w:bookmarkEnd w:id="4161"/>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4162" w:name="_Toc168599627"/>
      <w:bookmarkStart w:id="4163" w:name="_Toc183379379"/>
      <w:bookmarkStart w:id="4164" w:name="_Toc185509811"/>
      <w:r w:rsidRPr="00015F98">
        <w:t>6.8.5.2</w:t>
      </w:r>
      <w:r w:rsidRPr="00015F98">
        <w:rPr>
          <w:noProof/>
        </w:rPr>
        <w:t>.2</w:t>
      </w:r>
      <w:r w:rsidRPr="00015F98">
        <w:rPr>
          <w:noProof/>
        </w:rPr>
        <w:tab/>
        <w:t>Target URI</w:t>
      </w:r>
      <w:bookmarkEnd w:id="4162"/>
      <w:bookmarkEnd w:id="4163"/>
      <w:bookmarkEnd w:id="4164"/>
    </w:p>
    <w:p w14:paraId="4A53B551" w14:textId="77777777"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Pr="00015F98">
        <w:rPr>
          <w:b/>
          <w:noProof/>
        </w:rPr>
        <w:t>ntz-comp"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4165" w:name="_Toc168599628"/>
      <w:bookmarkStart w:id="4166" w:name="_Toc183379380"/>
      <w:bookmarkStart w:id="4167" w:name="_Toc185509812"/>
      <w:r w:rsidRPr="00015F98">
        <w:t>6.8.5.2</w:t>
      </w:r>
      <w:r w:rsidRPr="00015F98">
        <w:rPr>
          <w:noProof/>
        </w:rPr>
        <w:t>.3</w:t>
      </w:r>
      <w:r w:rsidRPr="00015F98">
        <w:rPr>
          <w:noProof/>
        </w:rPr>
        <w:tab/>
        <w:t>Standard Methods</w:t>
      </w:r>
      <w:bookmarkEnd w:id="4165"/>
      <w:bookmarkEnd w:id="4166"/>
      <w:bookmarkEnd w:id="4167"/>
    </w:p>
    <w:p w14:paraId="6781508E" w14:textId="77777777" w:rsidR="00015F98" w:rsidRPr="00015F98" w:rsidRDefault="00015F98" w:rsidP="00015F98">
      <w:pPr>
        <w:pStyle w:val="Heading6"/>
        <w:rPr>
          <w:noProof/>
        </w:rPr>
      </w:pPr>
      <w:bookmarkStart w:id="4168" w:name="_Toc168599629"/>
      <w:bookmarkStart w:id="4169" w:name="_Toc183379381"/>
      <w:bookmarkStart w:id="4170" w:name="_Toc185509813"/>
      <w:r w:rsidRPr="00015F98">
        <w:t>6.8.5.2.3</w:t>
      </w:r>
      <w:r w:rsidRPr="00015F98">
        <w:rPr>
          <w:noProof/>
        </w:rPr>
        <w:t>.1</w:t>
      </w:r>
      <w:r w:rsidRPr="00015F98">
        <w:rPr>
          <w:noProof/>
        </w:rPr>
        <w:tab/>
        <w:t>POST</w:t>
      </w:r>
      <w:bookmarkEnd w:id="4168"/>
      <w:bookmarkEnd w:id="4169"/>
      <w:bookmarkEnd w:id="4170"/>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4171" w:name="_Toc168599630"/>
      <w:bookmarkStart w:id="4172" w:name="_Toc183379382"/>
      <w:bookmarkStart w:id="4173" w:name="_Toc185509814"/>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4171"/>
      <w:bookmarkEnd w:id="4172"/>
      <w:bookmarkEnd w:id="4173"/>
    </w:p>
    <w:p w14:paraId="6F385245" w14:textId="77777777" w:rsidR="00015F98" w:rsidRPr="00015F98" w:rsidRDefault="00015F98" w:rsidP="00015F98">
      <w:pPr>
        <w:pStyle w:val="Heading5"/>
        <w:rPr>
          <w:noProof/>
          <w:lang w:val="en-US"/>
        </w:rPr>
      </w:pPr>
      <w:bookmarkStart w:id="4174" w:name="_Toc168599631"/>
      <w:bookmarkStart w:id="4175" w:name="_Toc183379383"/>
      <w:bookmarkStart w:id="4176" w:name="_Toc185509815"/>
      <w:r w:rsidRPr="00015F98">
        <w:t>6.8.5</w:t>
      </w:r>
      <w:r w:rsidRPr="00015F98">
        <w:rPr>
          <w:lang w:val="en-US"/>
        </w:rPr>
        <w:t>.3</w:t>
      </w:r>
      <w:r w:rsidRPr="00015F98">
        <w:rPr>
          <w:noProof/>
          <w:lang w:val="en-US"/>
        </w:rPr>
        <w:t>.1</w:t>
      </w:r>
      <w:r w:rsidRPr="00015F98">
        <w:rPr>
          <w:noProof/>
          <w:lang w:val="en-US"/>
        </w:rPr>
        <w:tab/>
        <w:t>Description</w:t>
      </w:r>
      <w:bookmarkEnd w:id="4174"/>
      <w:bookmarkEnd w:id="4175"/>
      <w:bookmarkEnd w:id="4176"/>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4177" w:name="_Toc168599632"/>
      <w:bookmarkStart w:id="4178" w:name="_Toc183379384"/>
      <w:bookmarkStart w:id="4179" w:name="_Toc185509816"/>
      <w:r w:rsidRPr="00015F98">
        <w:t>6.8.5.3</w:t>
      </w:r>
      <w:r w:rsidRPr="00015F98">
        <w:rPr>
          <w:noProof/>
        </w:rPr>
        <w:t>.2</w:t>
      </w:r>
      <w:r w:rsidRPr="00015F98">
        <w:rPr>
          <w:noProof/>
        </w:rPr>
        <w:tab/>
        <w:t>Target URI</w:t>
      </w:r>
      <w:bookmarkEnd w:id="4177"/>
      <w:bookmarkEnd w:id="4178"/>
      <w:bookmarkEnd w:id="4179"/>
    </w:p>
    <w:p w14:paraId="5D3BDA0A" w14:textId="77777777"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Pr="00015F98">
        <w:rPr>
          <w:b/>
          <w:noProof/>
        </w:rPr>
        <w:t>ntz-events"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4180" w:name="_Toc168599633"/>
      <w:bookmarkStart w:id="4181" w:name="_Toc183379385"/>
      <w:bookmarkStart w:id="4182" w:name="_Toc185509817"/>
      <w:r w:rsidRPr="00015F98">
        <w:lastRenderedPageBreak/>
        <w:t>6.8.5.3</w:t>
      </w:r>
      <w:r w:rsidRPr="00015F98">
        <w:rPr>
          <w:noProof/>
        </w:rPr>
        <w:t>.3</w:t>
      </w:r>
      <w:r w:rsidRPr="00015F98">
        <w:rPr>
          <w:noProof/>
        </w:rPr>
        <w:tab/>
        <w:t>Standard Methods</w:t>
      </w:r>
      <w:bookmarkEnd w:id="4180"/>
      <w:bookmarkEnd w:id="4181"/>
      <w:bookmarkEnd w:id="4182"/>
    </w:p>
    <w:p w14:paraId="560E035E" w14:textId="77777777" w:rsidR="00015F98" w:rsidRPr="00015F98" w:rsidRDefault="00015F98" w:rsidP="00015F98">
      <w:pPr>
        <w:pStyle w:val="Heading6"/>
        <w:rPr>
          <w:noProof/>
        </w:rPr>
      </w:pPr>
      <w:bookmarkStart w:id="4183" w:name="_Toc168599634"/>
      <w:bookmarkStart w:id="4184" w:name="_Toc183379386"/>
      <w:bookmarkStart w:id="4185" w:name="_Toc185509818"/>
      <w:r w:rsidRPr="00015F98">
        <w:t>6.8.5.3.3</w:t>
      </w:r>
      <w:r w:rsidRPr="00015F98">
        <w:rPr>
          <w:noProof/>
        </w:rPr>
        <w:t>.1</w:t>
      </w:r>
      <w:r w:rsidRPr="00015F98">
        <w:rPr>
          <w:noProof/>
        </w:rPr>
        <w:tab/>
        <w:t>POST</w:t>
      </w:r>
      <w:bookmarkEnd w:id="4183"/>
      <w:bookmarkEnd w:id="4184"/>
      <w:bookmarkEnd w:id="4185"/>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4186" w:name="_Toc183379387"/>
      <w:bookmarkStart w:id="4187" w:name="_Toc185509819"/>
      <w:r w:rsidRPr="00015F98">
        <w:t>6.8.6</w:t>
      </w:r>
      <w:r w:rsidRPr="00015F98">
        <w:tab/>
        <w:t>Data Model</w:t>
      </w:r>
      <w:bookmarkEnd w:id="4154"/>
      <w:bookmarkEnd w:id="4186"/>
      <w:bookmarkEnd w:id="4187"/>
    </w:p>
    <w:p w14:paraId="23D3C175" w14:textId="77777777" w:rsidR="00015F98" w:rsidRPr="00015F98" w:rsidRDefault="00015F98" w:rsidP="00015F98">
      <w:pPr>
        <w:pStyle w:val="Heading4"/>
      </w:pPr>
      <w:bookmarkStart w:id="4188" w:name="_Toc168599567"/>
      <w:bookmarkStart w:id="4189" w:name="_Toc183379388"/>
      <w:bookmarkStart w:id="4190" w:name="_Toc185509820"/>
      <w:r w:rsidRPr="00015F98">
        <w:t>6.8.6.1</w:t>
      </w:r>
      <w:r w:rsidRPr="00015F98">
        <w:tab/>
        <w:t>General</w:t>
      </w:r>
      <w:bookmarkEnd w:id="4188"/>
      <w:bookmarkEnd w:id="4189"/>
      <w:bookmarkEnd w:id="4190"/>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371E4294" w14:textId="77777777" w:rsidTr="00767D81">
        <w:trPr>
          <w:jc w:val="center"/>
        </w:trPr>
        <w:tc>
          <w:tcPr>
            <w:tcW w:w="2717" w:type="dxa"/>
            <w:vAlign w:val="center"/>
          </w:tcPr>
          <w:p w14:paraId="7CC6B135" w14:textId="77777777" w:rsidR="00015F98" w:rsidRPr="00015F98" w:rsidRDefault="00015F98" w:rsidP="00767D81">
            <w:pPr>
              <w:pStyle w:val="TAL"/>
            </w:pPr>
            <w:r w:rsidRPr="00015F98">
              <w:t>NTZConfigReq</w:t>
            </w:r>
          </w:p>
        </w:tc>
        <w:tc>
          <w:tcPr>
            <w:tcW w:w="1381" w:type="dxa"/>
            <w:vAlign w:val="center"/>
          </w:tcPr>
          <w:p w14:paraId="6D893F94" w14:textId="77777777" w:rsidR="00015F98" w:rsidRPr="00015F98" w:rsidRDefault="00015F98" w:rsidP="00767D81">
            <w:pPr>
              <w:pStyle w:val="TAC"/>
            </w:pPr>
            <w:r w:rsidRPr="00015F98">
              <w:t>6.8.6.2.2</w:t>
            </w:r>
          </w:p>
        </w:tc>
        <w:tc>
          <w:tcPr>
            <w:tcW w:w="3990" w:type="dxa"/>
            <w:vAlign w:val="center"/>
          </w:tcPr>
          <w:p w14:paraId="4558FE63" w14:textId="77777777" w:rsidR="00015F98" w:rsidRPr="00015F98" w:rsidRDefault="00015F98" w:rsidP="00767D81">
            <w:pPr>
              <w:pStyle w:val="TAL"/>
              <w:rPr>
                <w:rFonts w:cs="Arial"/>
                <w:szCs w:val="18"/>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223EBEB" w14:textId="77777777" w:rsidR="00015F98" w:rsidRPr="00015F98" w:rsidRDefault="00015F98" w:rsidP="00767D81">
            <w:pPr>
              <w:pStyle w:val="TAL"/>
              <w:rPr>
                <w:rFonts w:cs="Arial"/>
                <w:szCs w:val="18"/>
              </w:rPr>
            </w:pPr>
          </w:p>
        </w:tc>
      </w:tr>
      <w:tr w:rsidR="00015F98" w:rsidRPr="00015F98" w14:paraId="72E48339" w14:textId="77777777" w:rsidTr="00767D81">
        <w:trPr>
          <w:jc w:val="center"/>
        </w:trPr>
        <w:tc>
          <w:tcPr>
            <w:tcW w:w="2717" w:type="dxa"/>
            <w:vAlign w:val="center"/>
          </w:tcPr>
          <w:p w14:paraId="1EED080E" w14:textId="77777777" w:rsidR="00015F98" w:rsidRPr="00015F98" w:rsidRDefault="00015F98" w:rsidP="00767D81">
            <w:pPr>
              <w:pStyle w:val="TAL"/>
            </w:pPr>
            <w:r w:rsidRPr="00015F98">
              <w:t>NTZConfigResp</w:t>
            </w:r>
          </w:p>
        </w:tc>
        <w:tc>
          <w:tcPr>
            <w:tcW w:w="1381" w:type="dxa"/>
            <w:vAlign w:val="center"/>
          </w:tcPr>
          <w:p w14:paraId="065AB4DE" w14:textId="77777777" w:rsidR="00015F98" w:rsidRPr="00015F98" w:rsidRDefault="00015F98" w:rsidP="00767D81">
            <w:pPr>
              <w:pStyle w:val="TAC"/>
            </w:pPr>
            <w:r w:rsidRPr="00015F98">
              <w:t>6.8.6.2.3</w:t>
            </w:r>
          </w:p>
        </w:tc>
        <w:tc>
          <w:tcPr>
            <w:tcW w:w="3990" w:type="dxa"/>
            <w:vAlign w:val="center"/>
          </w:tcPr>
          <w:p w14:paraId="60D94977" w14:textId="77777777" w:rsidR="00015F98" w:rsidRPr="00015F98" w:rsidRDefault="00015F98" w:rsidP="00767D81">
            <w:pPr>
              <w:pStyle w:val="TAL"/>
              <w:rPr>
                <w:rFonts w:cs="Arial"/>
                <w:szCs w:val="18"/>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0AE44981"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completion status of a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77777777" w:rsidR="00015F98" w:rsidRPr="00015F98" w:rsidRDefault="00015F98" w:rsidP="00767D81">
            <w:pPr>
              <w:pStyle w:val="TAL"/>
              <w:rPr>
                <w:rFonts w:cs="Arial"/>
                <w:szCs w:val="18"/>
                <w:lang w:eastAsia="zh-CN"/>
              </w:rPr>
            </w:pPr>
            <w:r w:rsidRPr="00015F98">
              <w:rPr>
                <w:rFonts w:cs="Arial"/>
                <w:szCs w:val="18"/>
                <w:lang w:eastAsia="zh-CN"/>
              </w:rPr>
              <w:t>Represents NTZ 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77777777" w:rsidR="00015F98" w:rsidRPr="00015F98" w:rsidRDefault="00015F98" w:rsidP="00767D81">
            <w:pPr>
              <w:pStyle w:val="TAL"/>
              <w:rPr>
                <w:rFonts w:cs="Arial"/>
                <w:szCs w:val="18"/>
                <w:lang w:eastAsia="zh-CN"/>
              </w:rPr>
            </w:pPr>
            <w:r w:rsidRPr="00015F98">
              <w:rPr>
                <w:rFonts w:cs="Arial"/>
                <w:szCs w:val="18"/>
                <w:lang w:eastAsia="zh-CN"/>
              </w:rPr>
              <w:t>Represents NTZ 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4191" w:name="_Toc168599568"/>
      <w:bookmarkStart w:id="4192" w:name="_Toc183379389"/>
      <w:bookmarkStart w:id="4193" w:name="_Toc185509821"/>
      <w:r w:rsidRPr="00015F98">
        <w:t>6.8</w:t>
      </w:r>
      <w:r w:rsidRPr="00015F98">
        <w:rPr>
          <w:lang w:val="en-US"/>
        </w:rPr>
        <w:t>.6.2</w:t>
      </w:r>
      <w:r w:rsidRPr="00015F98">
        <w:rPr>
          <w:lang w:val="en-US"/>
        </w:rPr>
        <w:tab/>
        <w:t>Structured data types</w:t>
      </w:r>
      <w:bookmarkEnd w:id="4191"/>
      <w:bookmarkEnd w:id="4192"/>
      <w:bookmarkEnd w:id="4193"/>
    </w:p>
    <w:p w14:paraId="04468110" w14:textId="77777777" w:rsidR="00015F98" w:rsidRPr="00015F98" w:rsidRDefault="00015F98" w:rsidP="00015F98">
      <w:pPr>
        <w:pStyle w:val="Heading5"/>
      </w:pPr>
      <w:bookmarkStart w:id="4194" w:name="_Toc168599569"/>
      <w:bookmarkStart w:id="4195" w:name="_Toc183379390"/>
      <w:bookmarkStart w:id="4196" w:name="_Toc185509822"/>
      <w:r w:rsidRPr="00015F98">
        <w:t>6.8.6.2.1</w:t>
      </w:r>
      <w:r w:rsidRPr="00015F98">
        <w:tab/>
        <w:t>Introduction</w:t>
      </w:r>
      <w:bookmarkEnd w:id="4194"/>
      <w:bookmarkEnd w:id="4195"/>
      <w:bookmarkEnd w:id="4196"/>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4197" w:name="_Toc168599570"/>
      <w:bookmarkStart w:id="4198" w:name="_Toc183379391"/>
      <w:bookmarkStart w:id="4199" w:name="_Toc185509823"/>
      <w:r w:rsidRPr="00015F98">
        <w:lastRenderedPageBreak/>
        <w:t>6.8.6.2.2</w:t>
      </w:r>
      <w:r w:rsidRPr="00015F98">
        <w:tab/>
        <w:t xml:space="preserve">Type: </w:t>
      </w:r>
      <w:bookmarkEnd w:id="4197"/>
      <w:r w:rsidRPr="00015F98">
        <w:t>NTZConfigReq</w:t>
      </w:r>
      <w:bookmarkEnd w:id="4198"/>
      <w:bookmarkEnd w:id="4199"/>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4200" w:name="_Toc168599571"/>
      <w:bookmarkStart w:id="4201" w:name="_Toc183379392"/>
      <w:bookmarkStart w:id="4202" w:name="_Toc185509824"/>
      <w:r w:rsidRPr="00015F98">
        <w:t>6.8.6.2.3</w:t>
      </w:r>
      <w:r w:rsidRPr="00015F98">
        <w:tab/>
        <w:t>Type: NTZConfigResp</w:t>
      </w:r>
      <w:bookmarkEnd w:id="4200"/>
      <w:bookmarkEnd w:id="4201"/>
      <w:bookmarkEnd w:id="4202"/>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4203" w:name="_Toc168599572"/>
      <w:bookmarkStart w:id="4204" w:name="_Toc183379393"/>
      <w:bookmarkStart w:id="4205" w:name="_Toc185509825"/>
      <w:r w:rsidRPr="00015F98">
        <w:t>6.8.6.2.4</w:t>
      </w:r>
      <w:r w:rsidRPr="00015F98">
        <w:tab/>
        <w:t xml:space="preserve">Type: </w:t>
      </w:r>
      <w:bookmarkEnd w:id="4203"/>
      <w:r w:rsidRPr="00015F98">
        <w:t>NTZConfig</w:t>
      </w:r>
      <w:bookmarkEnd w:id="4204"/>
      <w:bookmarkEnd w:id="4205"/>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4206" w:name="_Toc168599573"/>
      <w:bookmarkStart w:id="4207" w:name="_Toc183379394"/>
      <w:bookmarkStart w:id="4208" w:name="_Toc185509826"/>
      <w:r w:rsidRPr="00015F98">
        <w:t>6.8.6.2.5</w:t>
      </w:r>
      <w:r w:rsidRPr="00015F98">
        <w:tab/>
        <w:t xml:space="preserve">Type: </w:t>
      </w:r>
      <w:bookmarkEnd w:id="4206"/>
      <w:r w:rsidRPr="00015F98">
        <w:t>NTZConfigPatch</w:t>
      </w:r>
      <w:bookmarkEnd w:id="4207"/>
      <w:bookmarkEnd w:id="4208"/>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77777777" w:rsidR="00015F98" w:rsidRPr="00015F98" w:rsidRDefault="00015F98" w:rsidP="00767D81">
            <w:pPr>
              <w:pStyle w:val="TAL"/>
              <w:rPr>
                <w:rFonts w:cs="Arial"/>
                <w:szCs w:val="18"/>
              </w:rPr>
            </w:pPr>
            <w:r w:rsidRPr="00015F98">
              <w:rPr>
                <w:rFonts w:cs="Arial"/>
                <w:szCs w:val="18"/>
              </w:rPr>
              <w:t>Contains the 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4209" w:name="_Toc168599574"/>
      <w:bookmarkStart w:id="4210" w:name="_Toc183379395"/>
      <w:bookmarkStart w:id="4211" w:name="_Toc185509827"/>
      <w:r w:rsidRPr="00015F98">
        <w:lastRenderedPageBreak/>
        <w:t>6.8.6.2.6</w:t>
      </w:r>
      <w:r w:rsidRPr="00015F98">
        <w:tab/>
        <w:t xml:space="preserve">Type: </w:t>
      </w:r>
      <w:bookmarkEnd w:id="4209"/>
      <w:r w:rsidRPr="00015F98">
        <w:t>NTZPolicy</w:t>
      </w:r>
      <w:bookmarkEnd w:id="4210"/>
      <w:bookmarkEnd w:id="421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A5F88F" w14:textId="77777777" w:rsidR="00015F98" w:rsidRPr="00015F98" w:rsidRDefault="00015F98" w:rsidP="00767D81">
            <w:pPr>
              <w:pStyle w:val="TAL"/>
              <w:rPr>
                <w:rFonts w:cs="Arial"/>
                <w:szCs w:val="18"/>
              </w:rPr>
            </w:pPr>
            <w:r w:rsidRPr="00015F98">
              <w:rPr>
                <w:rFonts w:cs="Arial"/>
                <w:szCs w:val="18"/>
              </w:rPr>
              <w:t>Contains the area within which the NTZ policy shall apply, i.e., the area constituting the NTZ.</w:t>
            </w:r>
          </w:p>
        </w:tc>
        <w:tc>
          <w:tcPr>
            <w:tcW w:w="1310" w:type="dxa"/>
            <w:vAlign w:val="center"/>
          </w:tcPr>
          <w:p w14:paraId="0A3D5DB2" w14:textId="77777777" w:rsidR="00015F98" w:rsidRPr="00015F98" w:rsidRDefault="00015F98" w:rsidP="00767D81">
            <w:pPr>
              <w:pStyle w:val="TAL"/>
              <w:rPr>
                <w:rFonts w:cs="Arial"/>
                <w:szCs w:val="18"/>
              </w:rPr>
            </w:pPr>
          </w:p>
        </w:tc>
      </w:tr>
      <w:tr w:rsidR="00015F98" w:rsidRPr="00015F98" w14:paraId="08ED9309" w14:textId="77777777" w:rsidTr="00767D81">
        <w:trPr>
          <w:jc w:val="center"/>
        </w:trPr>
        <w:tc>
          <w:tcPr>
            <w:tcW w:w="1693" w:type="dxa"/>
            <w:vAlign w:val="center"/>
          </w:tcPr>
          <w:p w14:paraId="09BF4F8A" w14:textId="77777777" w:rsidR="00015F98" w:rsidRPr="00015F98" w:rsidRDefault="00015F98" w:rsidP="00767D81">
            <w:pPr>
              <w:pStyle w:val="TAL"/>
            </w:pPr>
            <w:r w:rsidRPr="00015F98">
              <w:t>validity</w:t>
            </w:r>
          </w:p>
        </w:tc>
        <w:tc>
          <w:tcPr>
            <w:tcW w:w="1511" w:type="dxa"/>
            <w:vAlign w:val="center"/>
          </w:tcPr>
          <w:p w14:paraId="0B5B24F2" w14:textId="77777777" w:rsidR="00015F98" w:rsidRPr="00015F98" w:rsidRDefault="00015F98" w:rsidP="00767D81">
            <w:pPr>
              <w:pStyle w:val="TAL"/>
            </w:pPr>
            <w:r w:rsidRPr="00015F98">
              <w:t>TimeValidityReqs</w:t>
            </w:r>
          </w:p>
        </w:tc>
        <w:tc>
          <w:tcPr>
            <w:tcW w:w="425" w:type="dxa"/>
            <w:vAlign w:val="center"/>
          </w:tcPr>
          <w:p w14:paraId="42A51A27" w14:textId="77777777" w:rsidR="00015F98" w:rsidRPr="00015F98" w:rsidRDefault="00015F98" w:rsidP="00767D81">
            <w:pPr>
              <w:pStyle w:val="TAC"/>
            </w:pPr>
            <w:r w:rsidRPr="00015F98">
              <w:t>M</w:t>
            </w:r>
          </w:p>
        </w:tc>
        <w:tc>
          <w:tcPr>
            <w:tcW w:w="1134" w:type="dxa"/>
            <w:vAlign w:val="center"/>
          </w:tcPr>
          <w:p w14:paraId="52E91386" w14:textId="77777777" w:rsidR="00015F98" w:rsidRPr="00015F98" w:rsidRDefault="00015F98" w:rsidP="00767D81">
            <w:pPr>
              <w:pStyle w:val="TAC"/>
            </w:pPr>
            <w:r w:rsidRPr="00015F98">
              <w:t>1</w:t>
            </w:r>
          </w:p>
        </w:tc>
        <w:tc>
          <w:tcPr>
            <w:tcW w:w="3451" w:type="dxa"/>
            <w:vAlign w:val="center"/>
          </w:tcPr>
          <w:p w14:paraId="529ECED9" w14:textId="77777777" w:rsidR="00015F98" w:rsidRPr="00015F98" w:rsidRDefault="00015F98" w:rsidP="00767D81">
            <w:pPr>
              <w:pStyle w:val="TAL"/>
              <w:rPr>
                <w:rFonts w:cs="Arial"/>
                <w:szCs w:val="18"/>
              </w:rPr>
            </w:pPr>
            <w:r w:rsidRPr="00015F98">
              <w:rPr>
                <w:rFonts w:cs="Arial"/>
                <w:szCs w:val="18"/>
              </w:rPr>
              <w:t xml:space="preserve">Contains the time validity requirements of the NTZ policy, i.e., the time window, schedule or duration within which the </w:t>
            </w:r>
            <w:r w:rsidRPr="00015F98">
              <w:rPr>
                <w:rFonts w:eastAsia="Calibri"/>
              </w:rPr>
              <w:t>NTZ</w:t>
            </w:r>
            <w:r w:rsidRPr="00015F98">
              <w:rPr>
                <w:rFonts w:cs="Arial"/>
                <w:szCs w:val="18"/>
                <w:lang w:val="en-US"/>
              </w:rPr>
              <w:t xml:space="preserve"> policy</w:t>
            </w:r>
            <w:r w:rsidRPr="00015F98">
              <w:t xml:space="preserve"> shall apply</w:t>
            </w:r>
            <w:r w:rsidRPr="00015F98">
              <w:rPr>
                <w:rFonts w:cs="Arial"/>
                <w:szCs w:val="18"/>
              </w:rPr>
              <w:t>.</w:t>
            </w:r>
          </w:p>
        </w:tc>
        <w:tc>
          <w:tcPr>
            <w:tcW w:w="1310" w:type="dxa"/>
            <w:vAlign w:val="center"/>
          </w:tcPr>
          <w:p w14:paraId="31724C80" w14:textId="77777777" w:rsidR="00015F98" w:rsidRPr="00015F98" w:rsidRDefault="00015F98" w:rsidP="00767D81">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77777777" w:rsidR="00015F98" w:rsidRPr="00015F98" w:rsidRDefault="00015F98" w:rsidP="00767D81">
            <w:pPr>
              <w:pStyle w:val="TAL"/>
            </w:pPr>
            <w:r w:rsidRPr="00015F98">
              <w:rPr>
                <w:rFonts w:cs="Arial"/>
                <w:szCs w:val="18"/>
              </w:rPr>
              <w:t>Contains the frequency bands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4212" w:name="_Toc168599645"/>
      <w:bookmarkStart w:id="4213" w:name="_Toc183379396"/>
      <w:bookmarkStart w:id="4214" w:name="_Toc168599577"/>
      <w:bookmarkStart w:id="4215" w:name="_Toc185509828"/>
      <w:r w:rsidRPr="00015F98">
        <w:t>6.8.6.2.7</w:t>
      </w:r>
      <w:r w:rsidRPr="00015F98">
        <w:tab/>
        <w:t xml:space="preserve">Type: </w:t>
      </w:r>
      <w:bookmarkEnd w:id="4212"/>
      <w:r w:rsidRPr="00015F98">
        <w:t>NTZConfigNotif</w:t>
      </w:r>
      <w:bookmarkEnd w:id="4213"/>
      <w:bookmarkEnd w:id="4215"/>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4216" w:name="_Toc168599646"/>
      <w:bookmarkStart w:id="4217" w:name="_Toc183379397"/>
      <w:bookmarkStart w:id="4218" w:name="_Toc168599581"/>
      <w:bookmarkStart w:id="4219" w:name="_Toc185509829"/>
      <w:bookmarkEnd w:id="4214"/>
      <w:r w:rsidRPr="00015F98">
        <w:t>6.8.6.2.8</w:t>
      </w:r>
      <w:r w:rsidRPr="00015F98">
        <w:tab/>
        <w:t xml:space="preserve">Type: </w:t>
      </w:r>
      <w:bookmarkEnd w:id="4216"/>
      <w:r w:rsidRPr="00015F98">
        <w:t>NTZNotif</w:t>
      </w:r>
      <w:bookmarkEnd w:id="4217"/>
      <w:bookmarkEnd w:id="4219"/>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4220" w:name="_Toc183379398"/>
      <w:bookmarkStart w:id="4221" w:name="_Toc185509830"/>
      <w:r w:rsidRPr="00015F98">
        <w:lastRenderedPageBreak/>
        <w:t>6.8.6.2.9</w:t>
      </w:r>
      <w:r w:rsidRPr="00015F98">
        <w:tab/>
        <w:t xml:space="preserve">Type: </w:t>
      </w:r>
      <w:bookmarkEnd w:id="4218"/>
      <w:r w:rsidRPr="00015F98">
        <w:t>NTZEventInfo</w:t>
      </w:r>
      <w:bookmarkEnd w:id="4220"/>
      <w:bookmarkEnd w:id="4221"/>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4222" w:name="_Toc183379399"/>
      <w:bookmarkStart w:id="4223" w:name="_Toc168599583"/>
      <w:bookmarkStart w:id="4224" w:name="_Toc185509831"/>
      <w:r w:rsidRPr="00015F98">
        <w:t>6.8.6.2.10</w:t>
      </w:r>
      <w:r w:rsidRPr="00015F98">
        <w:tab/>
        <w:t>Type: TimeValidityReqs</w:t>
      </w:r>
      <w:bookmarkEnd w:id="4222"/>
      <w:bookmarkEnd w:id="4224"/>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4225" w:name="_Toc183379400"/>
      <w:bookmarkStart w:id="4226" w:name="_Toc185509832"/>
      <w:r w:rsidRPr="00015F98">
        <w:t>6.8.6.2.11</w:t>
      </w:r>
      <w:r w:rsidRPr="00015F98">
        <w:tab/>
        <w:t>Type: NTZTransInfo</w:t>
      </w:r>
      <w:bookmarkEnd w:id="4225"/>
      <w:bookmarkEnd w:id="4226"/>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77777777" w:rsidR="00015F98" w:rsidRPr="00015F98" w:rsidRDefault="00015F98" w:rsidP="00767D81">
            <w:pPr>
              <w:pStyle w:val="TAL"/>
            </w:pPr>
            <w:r w:rsidRPr="00015F98">
              <w:t>array(integer)</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77777777" w:rsidR="00015F98" w:rsidRPr="00015F98" w:rsidRDefault="00015F98" w:rsidP="00767D81">
            <w:pPr>
              <w:pStyle w:val="TAL"/>
            </w:pPr>
            <w:r w:rsidRPr="00015F98">
              <w:rPr>
                <w:rFonts w:cs="Arial"/>
                <w:szCs w:val="18"/>
              </w:rPr>
              <w:t>Contains the frequency band (e.g., ARFCN value, EARFCN value, NR-EARFCN value) information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77777777" w:rsidR="00015F98" w:rsidRPr="00015F98" w:rsidRDefault="00015F98" w:rsidP="00767D81">
            <w:pPr>
              <w:pStyle w:val="TAL"/>
              <w:rPr>
                <w:rFonts w:cs="Arial"/>
                <w:szCs w:val="18"/>
              </w:rPr>
            </w:pPr>
            <w:r w:rsidRPr="00015F98">
              <w:t>Each array element within this attribute shall be encoded as an integer with a value range from 0 to 262143.</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4227" w:name="_Toc183379401"/>
      <w:bookmarkStart w:id="4228" w:name="_Toc185509833"/>
      <w:r w:rsidRPr="00015F98">
        <w:lastRenderedPageBreak/>
        <w:t>6.8.6.2.12</w:t>
      </w:r>
      <w:r w:rsidRPr="00015F98">
        <w:tab/>
        <w:t>Type: NTZEnforceInfo</w:t>
      </w:r>
      <w:bookmarkEnd w:id="4227"/>
      <w:bookmarkEnd w:id="4228"/>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4229" w:name="_Toc183379402"/>
      <w:bookmarkStart w:id="4230" w:name="_Toc185509834"/>
      <w:r w:rsidRPr="00015F98">
        <w:t>6.8.6.2.13</w:t>
      </w:r>
      <w:r w:rsidRPr="00015F98">
        <w:tab/>
        <w:t>Type: FreqBand</w:t>
      </w:r>
      <w:bookmarkEnd w:id="4229"/>
      <w:bookmarkEnd w:id="4230"/>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5A54D16C" w14:textId="77777777" w:rsidR="00015F98" w:rsidRPr="00015F98" w:rsidRDefault="00015F98" w:rsidP="00767D81">
            <w:pPr>
              <w:pStyle w:val="TAL"/>
              <w:rPr>
                <w:rFonts w:cs="Arial"/>
                <w:szCs w:val="18"/>
              </w:rPr>
            </w:pPr>
            <w:r w:rsidRPr="00015F98">
              <w:rPr>
                <w:rFonts w:cs="Arial"/>
                <w:szCs w:val="18"/>
              </w:rPr>
              <w:t>Contains the frequency band name (e.g., ARFCN, EARFCN, NR-EARFCN).</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0D6907FB" w14:textId="77777777" w:rsidTr="00767D81">
        <w:trPr>
          <w:jc w:val="center"/>
        </w:trPr>
        <w:tc>
          <w:tcPr>
            <w:tcW w:w="1693" w:type="dxa"/>
            <w:vAlign w:val="center"/>
          </w:tcPr>
          <w:p w14:paraId="41D4ABA2" w14:textId="77777777" w:rsidR="00015F98" w:rsidRPr="00015F98" w:rsidRDefault="00015F98" w:rsidP="00767D81">
            <w:pPr>
              <w:pStyle w:val="TAL"/>
            </w:pPr>
            <w:r w:rsidRPr="00015F98">
              <w:t>otherName</w:t>
            </w:r>
          </w:p>
        </w:tc>
        <w:tc>
          <w:tcPr>
            <w:tcW w:w="1511" w:type="dxa"/>
            <w:vAlign w:val="center"/>
          </w:tcPr>
          <w:p w14:paraId="16C942C4" w14:textId="77777777" w:rsidR="00015F98" w:rsidRPr="00015F98" w:rsidRDefault="00015F98" w:rsidP="00767D81">
            <w:pPr>
              <w:pStyle w:val="TAL"/>
            </w:pPr>
            <w:r w:rsidRPr="00015F98">
              <w:t>string</w:t>
            </w:r>
          </w:p>
        </w:tc>
        <w:tc>
          <w:tcPr>
            <w:tcW w:w="425" w:type="dxa"/>
            <w:vAlign w:val="center"/>
          </w:tcPr>
          <w:p w14:paraId="421315AC" w14:textId="77777777" w:rsidR="00015F98" w:rsidRPr="00015F98" w:rsidRDefault="00015F98" w:rsidP="00767D81">
            <w:pPr>
              <w:pStyle w:val="TAC"/>
            </w:pPr>
            <w:r w:rsidRPr="00015F98">
              <w:t>C</w:t>
            </w:r>
          </w:p>
        </w:tc>
        <w:tc>
          <w:tcPr>
            <w:tcW w:w="1134" w:type="dxa"/>
            <w:vAlign w:val="center"/>
          </w:tcPr>
          <w:p w14:paraId="7133315C" w14:textId="77777777" w:rsidR="00015F98" w:rsidRPr="00015F98" w:rsidRDefault="00015F98" w:rsidP="00767D81">
            <w:pPr>
              <w:pStyle w:val="TAC"/>
            </w:pPr>
            <w:r w:rsidRPr="00015F98">
              <w:t>0..1</w:t>
            </w:r>
          </w:p>
        </w:tc>
        <w:tc>
          <w:tcPr>
            <w:tcW w:w="3451" w:type="dxa"/>
            <w:vAlign w:val="center"/>
          </w:tcPr>
          <w:p w14:paraId="53F99A5F" w14:textId="77777777" w:rsidR="00015F98" w:rsidRPr="00015F98" w:rsidRDefault="00015F98" w:rsidP="00767D81">
            <w:pPr>
              <w:pStyle w:val="TAL"/>
              <w:rPr>
                <w:rFonts w:cs="Arial"/>
                <w:szCs w:val="18"/>
              </w:rPr>
            </w:pPr>
            <w:r w:rsidRPr="00015F98">
              <w:rPr>
                <w:rFonts w:cs="Arial"/>
                <w:szCs w:val="18"/>
              </w:rPr>
              <w:t>Contains the other frequency band name.</w:t>
            </w:r>
          </w:p>
          <w:p w14:paraId="29A40368" w14:textId="77777777" w:rsidR="00015F98" w:rsidRPr="00015F98" w:rsidRDefault="00015F98" w:rsidP="00767D81">
            <w:pPr>
              <w:pStyle w:val="TAL"/>
              <w:rPr>
                <w:rFonts w:cs="Arial"/>
                <w:szCs w:val="18"/>
              </w:rPr>
            </w:pPr>
          </w:p>
          <w:p w14:paraId="14237EE8" w14:textId="77777777" w:rsidR="00015F98" w:rsidRPr="00015F98" w:rsidRDefault="00015F98" w:rsidP="00767D81">
            <w:pPr>
              <w:pStyle w:val="TAL"/>
              <w:rPr>
                <w:rFonts w:cs="Arial"/>
                <w:szCs w:val="18"/>
              </w:rPr>
            </w:pPr>
            <w:r w:rsidRPr="00015F98">
              <w:rPr>
                <w:rFonts w:cs="Arial"/>
                <w:szCs w:val="18"/>
              </w:rPr>
              <w:t>This attribute shall be present only when the "name" attribute is set ti "OTHER".</w:t>
            </w:r>
          </w:p>
        </w:tc>
        <w:tc>
          <w:tcPr>
            <w:tcW w:w="1310" w:type="dxa"/>
            <w:vAlign w:val="center"/>
          </w:tcPr>
          <w:p w14:paraId="30C840C1"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77777777" w:rsidR="00015F98" w:rsidRPr="00015F98" w:rsidRDefault="00015F98" w:rsidP="00767D81">
            <w:pPr>
              <w:pStyle w:val="TAL"/>
            </w:pPr>
            <w:r w:rsidRPr="00015F98">
              <w:t>integer</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77777777" w:rsidR="00015F98" w:rsidRPr="00015F98" w:rsidRDefault="00015F98" w:rsidP="00767D81">
            <w:pPr>
              <w:pStyle w:val="TAL"/>
            </w:pPr>
            <w:r w:rsidRPr="00015F98">
              <w:rPr>
                <w:rFonts w:cs="Arial"/>
                <w:szCs w:val="18"/>
              </w:rPr>
              <w:t>Contains the frequency band value (e.g., ARFCN value, EARFCN value, NR-EARFCN value)</w:t>
            </w:r>
            <w:r w:rsidRPr="00015F98">
              <w:t>.</w:t>
            </w:r>
          </w:p>
          <w:p w14:paraId="52DF213E" w14:textId="77777777" w:rsidR="00015F98" w:rsidRPr="00015F98" w:rsidRDefault="00015F98" w:rsidP="00767D81">
            <w:pPr>
              <w:pStyle w:val="TAL"/>
            </w:pPr>
          </w:p>
          <w:p w14:paraId="550B3358" w14:textId="77777777" w:rsidR="00015F98" w:rsidRPr="00015F98" w:rsidRDefault="00015F98" w:rsidP="00767D81">
            <w:pPr>
              <w:pStyle w:val="TAL"/>
            </w:pPr>
            <w:r w:rsidRPr="00015F98">
              <w:t>Minimum: 0, Maximum: 262143.</w:t>
            </w:r>
          </w:p>
        </w:tc>
        <w:tc>
          <w:tcPr>
            <w:tcW w:w="1310" w:type="dxa"/>
            <w:vAlign w:val="center"/>
          </w:tcPr>
          <w:p w14:paraId="29BD9F6C" w14:textId="77777777" w:rsidR="00015F98" w:rsidRPr="00015F98" w:rsidRDefault="00015F98" w:rsidP="00767D81">
            <w:pPr>
              <w:pStyle w:val="TAL"/>
              <w:rPr>
                <w:rFonts w:cs="Arial"/>
                <w:szCs w:val="18"/>
              </w:rPr>
            </w:pPr>
          </w:p>
        </w:tc>
      </w:tr>
    </w:tbl>
    <w:p w14:paraId="24A7BB15" w14:textId="77777777" w:rsidR="00015F98" w:rsidRPr="00015F98" w:rsidRDefault="00015F98" w:rsidP="00015F98"/>
    <w:p w14:paraId="51C0DF2F" w14:textId="77777777" w:rsidR="00015F98" w:rsidRPr="00015F98" w:rsidRDefault="00015F98" w:rsidP="00015F98">
      <w:pPr>
        <w:pStyle w:val="Heading4"/>
        <w:rPr>
          <w:lang w:val="en-US"/>
        </w:rPr>
      </w:pPr>
      <w:bookmarkStart w:id="4231" w:name="_Toc183379403"/>
      <w:bookmarkStart w:id="4232" w:name="_Toc185509835"/>
      <w:r w:rsidRPr="00015F98">
        <w:t>6.8</w:t>
      </w:r>
      <w:r w:rsidRPr="00015F98">
        <w:rPr>
          <w:lang w:val="en-US"/>
        </w:rPr>
        <w:t>.6.3</w:t>
      </w:r>
      <w:r w:rsidRPr="00015F98">
        <w:rPr>
          <w:lang w:val="en-US"/>
        </w:rPr>
        <w:tab/>
        <w:t>Simple data types and enumerations</w:t>
      </w:r>
      <w:bookmarkEnd w:id="4223"/>
      <w:bookmarkEnd w:id="4231"/>
      <w:bookmarkEnd w:id="4232"/>
    </w:p>
    <w:p w14:paraId="6F3EDDA5" w14:textId="77777777" w:rsidR="00015F98" w:rsidRPr="00015F98" w:rsidRDefault="00015F98" w:rsidP="00015F98">
      <w:pPr>
        <w:pStyle w:val="Heading5"/>
      </w:pPr>
      <w:bookmarkStart w:id="4233" w:name="_Toc168599584"/>
      <w:bookmarkStart w:id="4234" w:name="_Toc183379404"/>
      <w:bookmarkStart w:id="4235" w:name="_Toc185509836"/>
      <w:r w:rsidRPr="00015F98">
        <w:t>6.8.6.3.1</w:t>
      </w:r>
      <w:r w:rsidRPr="00015F98">
        <w:tab/>
        <w:t>Introduction</w:t>
      </w:r>
      <w:bookmarkEnd w:id="4233"/>
      <w:bookmarkEnd w:id="4234"/>
      <w:bookmarkEnd w:id="4235"/>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4236" w:name="_Toc168599585"/>
      <w:bookmarkStart w:id="4237" w:name="_Toc183379405"/>
      <w:bookmarkStart w:id="4238" w:name="_Toc185509837"/>
      <w:r w:rsidRPr="00015F98">
        <w:t>6.8.6.3.2</w:t>
      </w:r>
      <w:r w:rsidRPr="00015F98">
        <w:tab/>
        <w:t>Simple data types</w:t>
      </w:r>
      <w:bookmarkEnd w:id="4236"/>
      <w:bookmarkEnd w:id="4237"/>
      <w:bookmarkEnd w:id="4238"/>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4239" w:name="_Toc168599586"/>
      <w:bookmarkStart w:id="4240" w:name="_Toc183379406"/>
      <w:bookmarkStart w:id="4241" w:name="_Toc185509838"/>
      <w:r w:rsidRPr="00015F98">
        <w:t>6.8.6.3.3</w:t>
      </w:r>
      <w:r w:rsidRPr="00015F98">
        <w:tab/>
        <w:t xml:space="preserve">Enumeration: </w:t>
      </w:r>
      <w:bookmarkEnd w:id="4239"/>
      <w:r w:rsidRPr="00015F98">
        <w:t>NTZConfigStatus</w:t>
      </w:r>
      <w:bookmarkEnd w:id="4240"/>
      <w:bookmarkEnd w:id="4241"/>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77777777" w:rsidR="00015F98" w:rsidRPr="00015F98" w:rsidRDefault="00015F98" w:rsidP="00767D81">
            <w:pPr>
              <w:pStyle w:val="TAL"/>
            </w:pPr>
            <w:r w:rsidRPr="00015F98">
              <w:t>NOT_SUCCESSFUL</w:t>
            </w:r>
          </w:p>
        </w:tc>
        <w:tc>
          <w:tcPr>
            <w:tcW w:w="2665" w:type="pct"/>
            <w:tcMar>
              <w:top w:w="0" w:type="dxa"/>
              <w:left w:w="108" w:type="dxa"/>
              <w:bottom w:w="0" w:type="dxa"/>
              <w:right w:w="108" w:type="dxa"/>
            </w:tcMar>
            <w:vAlign w:val="center"/>
          </w:tcPr>
          <w:p w14:paraId="6B2569F2"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not successful.</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4242" w:name="_Toc183379407"/>
      <w:bookmarkStart w:id="4243" w:name="_Toc168599588"/>
      <w:bookmarkStart w:id="4244" w:name="_Toc185509839"/>
      <w:r w:rsidRPr="00015F98">
        <w:lastRenderedPageBreak/>
        <w:t>6.8.6.3.4</w:t>
      </w:r>
      <w:r w:rsidRPr="00015F98">
        <w:tab/>
        <w:t>Enumeration: NTZEvent</w:t>
      </w:r>
      <w:bookmarkEnd w:id="4242"/>
      <w:bookmarkEnd w:id="4244"/>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4245" w:name="_Toc183379408"/>
      <w:bookmarkStart w:id="4246" w:name="_Toc185509840"/>
      <w:r w:rsidRPr="00015F98">
        <w:t>6.8.6.3.5</w:t>
      </w:r>
      <w:r w:rsidRPr="00015F98">
        <w:tab/>
        <w:t>Enumeration: TransStatus</w:t>
      </w:r>
      <w:bookmarkEnd w:id="4245"/>
      <w:bookmarkEnd w:id="4246"/>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transmission 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transmission 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4247" w:name="_Toc183379409"/>
      <w:bookmarkStart w:id="4248" w:name="_Toc185509841"/>
      <w:r w:rsidRPr="00015F98">
        <w:t>6.8.6.3.6</w:t>
      </w:r>
      <w:r w:rsidRPr="00015F98">
        <w:tab/>
        <w:t>Enumeration: FreqBandName</w:t>
      </w:r>
      <w:bookmarkEnd w:id="4247"/>
      <w:bookmarkEnd w:id="4248"/>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1E5972CB" w14:textId="77777777" w:rsidTr="00767D81">
        <w:tc>
          <w:tcPr>
            <w:tcW w:w="1706" w:type="pct"/>
            <w:tcMar>
              <w:top w:w="0" w:type="dxa"/>
              <w:left w:w="108" w:type="dxa"/>
              <w:bottom w:w="0" w:type="dxa"/>
              <w:right w:w="108" w:type="dxa"/>
            </w:tcMar>
            <w:vAlign w:val="center"/>
          </w:tcPr>
          <w:p w14:paraId="0F9E1667" w14:textId="77777777" w:rsidR="00015F98" w:rsidRPr="00015F98" w:rsidRDefault="00015F98" w:rsidP="00767D81">
            <w:pPr>
              <w:pStyle w:val="TAL"/>
            </w:pPr>
            <w:r w:rsidRPr="00015F98">
              <w:rPr>
                <w:rFonts w:cs="Arial"/>
                <w:szCs w:val="18"/>
              </w:rPr>
              <w:t>ARFCN</w:t>
            </w:r>
          </w:p>
        </w:tc>
        <w:tc>
          <w:tcPr>
            <w:tcW w:w="2665" w:type="pct"/>
            <w:tcMar>
              <w:top w:w="0" w:type="dxa"/>
              <w:left w:w="108" w:type="dxa"/>
              <w:bottom w:w="0" w:type="dxa"/>
              <w:right w:w="108" w:type="dxa"/>
            </w:tcMar>
            <w:vAlign w:val="center"/>
          </w:tcPr>
          <w:p w14:paraId="3ECE2F3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ARFCN</w:t>
            </w:r>
            <w:r w:rsidRPr="00015F98">
              <w:rPr>
                <w:rFonts w:cs="Arial"/>
                <w:szCs w:val="18"/>
                <w:lang w:val="en-US"/>
              </w:rPr>
              <w:t>.</w:t>
            </w:r>
          </w:p>
        </w:tc>
        <w:tc>
          <w:tcPr>
            <w:tcW w:w="629" w:type="pct"/>
            <w:vAlign w:val="center"/>
          </w:tcPr>
          <w:p w14:paraId="06F5CA2A" w14:textId="77777777" w:rsidR="00015F98" w:rsidRPr="00015F98" w:rsidRDefault="00015F98" w:rsidP="00767D81">
            <w:pPr>
              <w:pStyle w:val="TAL"/>
            </w:pP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r w:rsidR="00015F98" w:rsidRPr="00015F98" w14:paraId="7698CEF6" w14:textId="77777777" w:rsidTr="00767D81">
        <w:tc>
          <w:tcPr>
            <w:tcW w:w="1706" w:type="pct"/>
            <w:tcMar>
              <w:top w:w="0" w:type="dxa"/>
              <w:left w:w="108" w:type="dxa"/>
              <w:bottom w:w="0" w:type="dxa"/>
              <w:right w:w="108" w:type="dxa"/>
            </w:tcMar>
            <w:vAlign w:val="center"/>
          </w:tcPr>
          <w:p w14:paraId="6431AF0B" w14:textId="77777777" w:rsidR="00015F98" w:rsidRPr="00015F98" w:rsidRDefault="00015F98" w:rsidP="00767D81">
            <w:pPr>
              <w:pStyle w:val="TAL"/>
              <w:rPr>
                <w:rFonts w:cs="Arial"/>
                <w:szCs w:val="18"/>
              </w:rPr>
            </w:pPr>
            <w:r w:rsidRPr="00015F98">
              <w:rPr>
                <w:rFonts w:cs="Arial"/>
                <w:szCs w:val="18"/>
              </w:rPr>
              <w:t>OTHER</w:t>
            </w:r>
          </w:p>
        </w:tc>
        <w:tc>
          <w:tcPr>
            <w:tcW w:w="2665" w:type="pct"/>
            <w:tcMar>
              <w:top w:w="0" w:type="dxa"/>
              <w:left w:w="108" w:type="dxa"/>
              <w:bottom w:w="0" w:type="dxa"/>
              <w:right w:w="108" w:type="dxa"/>
            </w:tcMar>
            <w:vAlign w:val="center"/>
          </w:tcPr>
          <w:p w14:paraId="6115366D"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another name</w:t>
            </w:r>
            <w:r w:rsidRPr="00015F98">
              <w:rPr>
                <w:rFonts w:cs="Arial"/>
                <w:szCs w:val="18"/>
                <w:lang w:val="en-US"/>
              </w:rPr>
              <w:t>.</w:t>
            </w:r>
          </w:p>
        </w:tc>
        <w:tc>
          <w:tcPr>
            <w:tcW w:w="629" w:type="pct"/>
            <w:vAlign w:val="center"/>
          </w:tcPr>
          <w:p w14:paraId="05D5CFF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4249" w:name="_Toc183379410"/>
      <w:bookmarkStart w:id="4250" w:name="_Toc185509842"/>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4243"/>
      <w:bookmarkEnd w:id="4249"/>
      <w:bookmarkEnd w:id="4250"/>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4251" w:name="_Toc168599589"/>
      <w:bookmarkStart w:id="4252" w:name="_Toc183379411"/>
      <w:bookmarkStart w:id="4253" w:name="_Toc185509843"/>
      <w:r w:rsidRPr="00015F98">
        <w:t>6.8.6.5</w:t>
      </w:r>
      <w:r w:rsidRPr="00015F98">
        <w:tab/>
        <w:t>Binary data</w:t>
      </w:r>
      <w:bookmarkEnd w:id="4251"/>
      <w:bookmarkEnd w:id="4252"/>
      <w:bookmarkEnd w:id="4253"/>
    </w:p>
    <w:p w14:paraId="4BE2AD61" w14:textId="77777777" w:rsidR="00015F98" w:rsidRPr="00015F98" w:rsidRDefault="00015F98" w:rsidP="00015F98">
      <w:pPr>
        <w:pStyle w:val="Heading5"/>
      </w:pPr>
      <w:bookmarkStart w:id="4254" w:name="_Toc168599590"/>
      <w:bookmarkStart w:id="4255" w:name="_Toc183379412"/>
      <w:bookmarkStart w:id="4256" w:name="_Toc185509844"/>
      <w:r w:rsidRPr="00015F98">
        <w:t>6.8.6.5.1</w:t>
      </w:r>
      <w:r w:rsidRPr="00015F98">
        <w:tab/>
        <w:t>Binary Data Types</w:t>
      </w:r>
      <w:bookmarkEnd w:id="4254"/>
      <w:bookmarkEnd w:id="4255"/>
      <w:bookmarkEnd w:id="4256"/>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4257" w:name="_Toc168599591"/>
      <w:bookmarkStart w:id="4258" w:name="_Toc183379413"/>
      <w:bookmarkStart w:id="4259" w:name="_Toc185509845"/>
      <w:r w:rsidRPr="00015F98">
        <w:lastRenderedPageBreak/>
        <w:t>6.8.7</w:t>
      </w:r>
      <w:r w:rsidRPr="00015F98">
        <w:tab/>
        <w:t>Error Handling</w:t>
      </w:r>
      <w:bookmarkEnd w:id="4257"/>
      <w:bookmarkEnd w:id="4258"/>
      <w:bookmarkEnd w:id="4259"/>
    </w:p>
    <w:p w14:paraId="1488FBFF" w14:textId="77777777" w:rsidR="00015F98" w:rsidRPr="00015F98" w:rsidRDefault="00015F98" w:rsidP="00015F98">
      <w:pPr>
        <w:pStyle w:val="Heading4"/>
      </w:pPr>
      <w:bookmarkStart w:id="4260" w:name="_Toc168599592"/>
      <w:bookmarkStart w:id="4261" w:name="_Toc183379414"/>
      <w:bookmarkStart w:id="4262" w:name="_Toc185509846"/>
      <w:r w:rsidRPr="00015F98">
        <w:t>6.8.7.1</w:t>
      </w:r>
      <w:r w:rsidRPr="00015F98">
        <w:tab/>
        <w:t>General</w:t>
      </w:r>
      <w:bookmarkEnd w:id="4260"/>
      <w:bookmarkEnd w:id="4261"/>
      <w:bookmarkEnd w:id="4262"/>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4263" w:name="_Toc168599593"/>
      <w:bookmarkStart w:id="4264" w:name="_Toc183379415"/>
      <w:bookmarkStart w:id="4265" w:name="_Toc185509847"/>
      <w:r w:rsidRPr="00015F98">
        <w:t>6.8.7.2</w:t>
      </w:r>
      <w:r w:rsidRPr="00015F98">
        <w:tab/>
        <w:t>Protocol Errors</w:t>
      </w:r>
      <w:bookmarkEnd w:id="4263"/>
      <w:bookmarkEnd w:id="4264"/>
      <w:bookmarkEnd w:id="4265"/>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4266" w:name="_Toc168599594"/>
      <w:bookmarkStart w:id="4267" w:name="_Toc183379416"/>
      <w:bookmarkStart w:id="4268" w:name="_Toc185509848"/>
      <w:r w:rsidRPr="00015F98">
        <w:t>6.8.7.3</w:t>
      </w:r>
      <w:r w:rsidRPr="00015F98">
        <w:tab/>
        <w:t>Application Errors</w:t>
      </w:r>
      <w:bookmarkEnd w:id="4266"/>
      <w:bookmarkEnd w:id="4267"/>
      <w:bookmarkEnd w:id="4268"/>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4269" w:name="_Toc168599595"/>
      <w:bookmarkStart w:id="4270" w:name="_Toc183379417"/>
      <w:bookmarkStart w:id="4271" w:name="_Toc185509849"/>
      <w:r w:rsidRPr="00015F98">
        <w:t>6.8.8</w:t>
      </w:r>
      <w:r w:rsidRPr="00015F98">
        <w:rPr>
          <w:lang w:eastAsia="zh-CN"/>
        </w:rPr>
        <w:tab/>
        <w:t>Feature negotiation</w:t>
      </w:r>
      <w:bookmarkEnd w:id="4269"/>
      <w:bookmarkEnd w:id="4270"/>
      <w:bookmarkEnd w:id="4271"/>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4272" w:name="_Toc168599596"/>
      <w:bookmarkStart w:id="4273" w:name="_Toc183379418"/>
      <w:bookmarkStart w:id="4274" w:name="_Toc185509850"/>
      <w:r w:rsidRPr="00015F98">
        <w:t>6.8.9</w:t>
      </w:r>
      <w:r w:rsidRPr="00015F98">
        <w:tab/>
        <w:t>Security</w:t>
      </w:r>
      <w:bookmarkEnd w:id="4272"/>
      <w:bookmarkEnd w:id="4273"/>
      <w:bookmarkEnd w:id="4274"/>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4275" w:name="_Toc160452954"/>
      <w:bookmarkStart w:id="4276" w:name="_Toc164869882"/>
      <w:bookmarkStart w:id="4277" w:name="_Toc175350934"/>
      <w:bookmarkStart w:id="4278" w:name="_Toc180146901"/>
      <w:bookmarkStart w:id="4279" w:name="_Toc180249399"/>
      <w:bookmarkStart w:id="4280" w:name="_Toc183379419"/>
      <w:bookmarkStart w:id="4281" w:name="_Toc185509851"/>
      <w:r w:rsidR="00553C53">
        <w:rPr>
          <w:lang w:eastAsia="zh-CN"/>
        </w:rPr>
        <w:lastRenderedPageBreak/>
        <w:t>7</w:t>
      </w:r>
      <w:r w:rsidR="00553C53">
        <w:rPr>
          <w:lang w:eastAsia="zh-CN"/>
        </w:rPr>
        <w:tab/>
        <w:t>Using Common API Framework</w:t>
      </w:r>
      <w:bookmarkEnd w:id="2227"/>
      <w:bookmarkEnd w:id="2228"/>
      <w:bookmarkEnd w:id="2229"/>
      <w:bookmarkEnd w:id="2238"/>
      <w:bookmarkEnd w:id="4275"/>
      <w:bookmarkEnd w:id="4276"/>
      <w:bookmarkEnd w:id="4277"/>
      <w:bookmarkEnd w:id="4278"/>
      <w:bookmarkEnd w:id="4279"/>
      <w:bookmarkEnd w:id="4280"/>
      <w:bookmarkEnd w:id="4281"/>
    </w:p>
    <w:p w14:paraId="370E6EF2" w14:textId="77777777" w:rsidR="00553C53" w:rsidRDefault="00553C53" w:rsidP="00553C53">
      <w:pPr>
        <w:pStyle w:val="Heading2"/>
      </w:pPr>
      <w:bookmarkStart w:id="4282" w:name="_Toc24868675"/>
      <w:bookmarkStart w:id="4283" w:name="_Toc34154180"/>
      <w:bookmarkStart w:id="4284" w:name="_Toc36041124"/>
      <w:bookmarkStart w:id="4285" w:name="_Toc36041437"/>
      <w:bookmarkStart w:id="4286" w:name="_Toc43196714"/>
      <w:bookmarkStart w:id="4287" w:name="_Toc43481484"/>
      <w:bookmarkStart w:id="4288" w:name="_Toc45134761"/>
      <w:bookmarkStart w:id="4289" w:name="_Toc51189293"/>
      <w:bookmarkStart w:id="4290" w:name="_Toc51763969"/>
      <w:bookmarkStart w:id="4291" w:name="_Toc57206201"/>
      <w:bookmarkStart w:id="4292" w:name="_Toc59019542"/>
      <w:bookmarkStart w:id="4293" w:name="_Toc68170215"/>
      <w:bookmarkStart w:id="4294" w:name="_Toc73433953"/>
      <w:bookmarkStart w:id="4295" w:name="_Toc73436001"/>
      <w:bookmarkStart w:id="4296" w:name="_Toc73437408"/>
      <w:bookmarkStart w:id="4297" w:name="_Toc75351818"/>
      <w:bookmarkStart w:id="4298" w:name="_Toc83230096"/>
      <w:bookmarkStart w:id="4299" w:name="_Toc85528264"/>
      <w:bookmarkStart w:id="4300" w:name="_Toc90649889"/>
      <w:bookmarkStart w:id="4301" w:name="_Toc96843460"/>
      <w:bookmarkStart w:id="4302" w:name="_Toc96844435"/>
      <w:bookmarkStart w:id="4303" w:name="_Toc100740008"/>
      <w:bookmarkStart w:id="4304" w:name="_Toc133408930"/>
      <w:bookmarkStart w:id="4305" w:name="_Toc160452955"/>
      <w:bookmarkStart w:id="4306" w:name="_Toc164869883"/>
      <w:bookmarkStart w:id="4307" w:name="_Toc175350935"/>
      <w:bookmarkStart w:id="4308" w:name="_Toc180146902"/>
      <w:bookmarkStart w:id="4309" w:name="_Toc180249400"/>
      <w:bookmarkStart w:id="4310" w:name="_Toc183379420"/>
      <w:bookmarkStart w:id="4311" w:name="_Toc185509852"/>
      <w:r>
        <w:t>7.1</w:t>
      </w:r>
      <w:r>
        <w:tab/>
        <w:t>General</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4312" w:name="_Toc24868676"/>
      <w:bookmarkStart w:id="4313" w:name="_Toc34154181"/>
      <w:bookmarkStart w:id="4314" w:name="_Toc36041125"/>
      <w:bookmarkStart w:id="4315" w:name="_Toc36041438"/>
      <w:bookmarkStart w:id="4316" w:name="_Toc43196715"/>
      <w:bookmarkStart w:id="4317" w:name="_Toc43481485"/>
      <w:bookmarkStart w:id="4318" w:name="_Toc45134762"/>
      <w:bookmarkStart w:id="4319" w:name="_Toc51189294"/>
      <w:bookmarkStart w:id="4320" w:name="_Toc51763970"/>
      <w:bookmarkStart w:id="4321" w:name="_Toc57206202"/>
      <w:bookmarkStart w:id="4322" w:name="_Toc59019543"/>
      <w:bookmarkStart w:id="4323" w:name="_Toc68170216"/>
      <w:bookmarkStart w:id="4324" w:name="_Toc73433954"/>
      <w:bookmarkStart w:id="4325" w:name="_Toc73436002"/>
      <w:bookmarkStart w:id="4326" w:name="_Toc73437409"/>
      <w:bookmarkStart w:id="4327" w:name="_Toc75351819"/>
      <w:bookmarkStart w:id="4328" w:name="_Toc83230097"/>
      <w:bookmarkStart w:id="4329" w:name="_Toc85528265"/>
      <w:bookmarkStart w:id="4330" w:name="_Toc90649890"/>
      <w:bookmarkStart w:id="4331" w:name="_Toc96843461"/>
      <w:bookmarkStart w:id="4332" w:name="_Toc96844436"/>
      <w:bookmarkStart w:id="4333" w:name="_Toc100740009"/>
      <w:bookmarkStart w:id="4334" w:name="_Toc133408931"/>
      <w:bookmarkStart w:id="4335" w:name="_Toc160452956"/>
      <w:bookmarkStart w:id="4336" w:name="_Toc164869884"/>
      <w:bookmarkStart w:id="4337" w:name="_Toc175350936"/>
      <w:bookmarkStart w:id="4338" w:name="_Toc180146903"/>
      <w:bookmarkStart w:id="4339" w:name="_Toc180249401"/>
      <w:bookmarkStart w:id="4340" w:name="_Toc183379421"/>
      <w:bookmarkStart w:id="4341" w:name="_Toc185509853"/>
      <w:r>
        <w:t>7.2</w:t>
      </w:r>
      <w:r>
        <w:tab/>
        <w:t>Security</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4342" w:name="_Toc510696650"/>
      <w:bookmarkStart w:id="4343" w:name="_Toc35971450"/>
      <w:bookmarkStart w:id="4344" w:name="_Toc96843462"/>
      <w:bookmarkStart w:id="4345" w:name="_Toc96844437"/>
      <w:bookmarkStart w:id="4346" w:name="_Toc100740010"/>
      <w:bookmarkStart w:id="4347" w:name="_Toc133408932"/>
      <w:bookmarkStart w:id="4348" w:name="_Toc160452957"/>
      <w:bookmarkStart w:id="4349" w:name="_Toc164869885"/>
      <w:bookmarkStart w:id="4350" w:name="_Toc175350937"/>
      <w:bookmarkStart w:id="4351" w:name="_Toc180146904"/>
      <w:bookmarkStart w:id="4352" w:name="_Toc180249402"/>
      <w:bookmarkStart w:id="4353" w:name="_Toc183379422"/>
      <w:bookmarkStart w:id="4354" w:name="_Toc185509854"/>
      <w:r>
        <w:lastRenderedPageBreak/>
        <w:t>Annex A (normative):</w:t>
      </w:r>
      <w:r>
        <w:br/>
        <w:t>OpenAPI specification</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661DE895" w14:textId="77777777" w:rsidR="00CE57B7" w:rsidRDefault="003319AF" w:rsidP="000B267A">
      <w:pPr>
        <w:pStyle w:val="Heading1"/>
      </w:pPr>
      <w:bookmarkStart w:id="4355" w:name="_Toc510696651"/>
      <w:bookmarkStart w:id="4356" w:name="_Toc35971451"/>
      <w:bookmarkStart w:id="4357" w:name="_Toc96843463"/>
      <w:bookmarkStart w:id="4358" w:name="_Toc96844438"/>
      <w:bookmarkStart w:id="4359" w:name="_Toc100740011"/>
      <w:bookmarkStart w:id="4360" w:name="_Toc133408933"/>
      <w:bookmarkStart w:id="4361" w:name="_Toc160452958"/>
      <w:bookmarkStart w:id="4362" w:name="_Toc164869886"/>
      <w:bookmarkStart w:id="4363" w:name="_Toc175350938"/>
      <w:bookmarkStart w:id="4364" w:name="_Toc180146905"/>
      <w:bookmarkStart w:id="4365" w:name="_Toc180249403"/>
      <w:bookmarkStart w:id="4366" w:name="_Toc183379423"/>
      <w:bookmarkStart w:id="4367" w:name="_Toc185509855"/>
      <w:r>
        <w:t>A.1</w:t>
      </w:r>
      <w:r>
        <w:tab/>
        <w:t>General</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24709B5C" w14:textId="589BEA07" w:rsidR="00CE57B7" w:rsidRDefault="003319AF">
      <w:bookmarkStart w:id="4368"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4369"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4370" w:name="_Toc96843464"/>
      <w:bookmarkStart w:id="4371" w:name="_Toc96844439"/>
      <w:bookmarkStart w:id="4372" w:name="_Toc100740012"/>
      <w:r>
        <w:br w:type="page"/>
      </w:r>
      <w:bookmarkStart w:id="4373" w:name="_Toc133408934"/>
      <w:bookmarkStart w:id="4374" w:name="_Toc160452959"/>
      <w:bookmarkStart w:id="4375" w:name="_Toc164869887"/>
      <w:bookmarkStart w:id="4376" w:name="_Toc175350939"/>
      <w:bookmarkStart w:id="4377" w:name="_Toc180146906"/>
      <w:bookmarkStart w:id="4378" w:name="_Toc180249404"/>
      <w:bookmarkStart w:id="4379" w:name="_Toc183379424"/>
      <w:bookmarkStart w:id="4380" w:name="_Toc185509856"/>
      <w:r w:rsidR="003319AF">
        <w:lastRenderedPageBreak/>
        <w:t>A.2</w:t>
      </w:r>
      <w:r w:rsidR="003319AF">
        <w:tab/>
      </w:r>
      <w:r w:rsidR="00E45AA1" w:rsidRPr="003E26EA">
        <w:t>UAE_C2OperationModeManagement</w:t>
      </w:r>
      <w:r w:rsidR="003319AF">
        <w:t xml:space="preserve"> API</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75FFB5E9" w14:textId="77777777" w:rsidR="00CE57B7" w:rsidRDefault="003319AF">
      <w:pPr>
        <w:pStyle w:val="PL"/>
      </w:pPr>
      <w:bookmarkStart w:id="4381" w:name="_Hlk514243590"/>
      <w:bookmarkStart w:id="4382" w:name="_Hlk515634373"/>
      <w:bookmarkStart w:id="4383" w:name="_Hlk515642979"/>
      <w:bookmarkStart w:id="4384"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4381"/>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4385" w:name="_Hlk515639407"/>
      <w:bookmarkEnd w:id="4382"/>
      <w:bookmarkEnd w:id="4383"/>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4386" w:name="_Toc35971453"/>
      <w:bookmarkStart w:id="4387" w:name="_Toc96843465"/>
      <w:bookmarkStart w:id="4388" w:name="_Toc96844440"/>
      <w:bookmarkStart w:id="4389" w:name="_Toc100740013"/>
      <w:bookmarkEnd w:id="4385"/>
      <w:r>
        <w:br w:type="page"/>
      </w:r>
      <w:bookmarkStart w:id="4390" w:name="_Toc133408935"/>
      <w:bookmarkStart w:id="4391" w:name="_Toc160452960"/>
      <w:bookmarkStart w:id="4392" w:name="_Toc164869888"/>
      <w:bookmarkStart w:id="4393" w:name="_Toc175350940"/>
      <w:bookmarkStart w:id="4394" w:name="_Toc180146907"/>
      <w:bookmarkStart w:id="4395" w:name="_Toc180249405"/>
      <w:bookmarkStart w:id="4396" w:name="_Toc183379425"/>
      <w:bookmarkStart w:id="4397" w:name="_Toc185509857"/>
      <w:r w:rsidR="003319AF">
        <w:lastRenderedPageBreak/>
        <w:t>A.3</w:t>
      </w:r>
      <w:r w:rsidR="003319AF">
        <w:tab/>
      </w:r>
      <w:r w:rsidR="00CB7B3B" w:rsidRPr="00761EFE">
        <w:t>UAE_RealtimeUAVStatus</w:t>
      </w:r>
      <w:r w:rsidR="003319AF">
        <w:t xml:space="preserve"> API</w:t>
      </w:r>
      <w:bookmarkEnd w:id="4384"/>
      <w:bookmarkEnd w:id="4386"/>
      <w:bookmarkEnd w:id="4387"/>
      <w:bookmarkEnd w:id="4388"/>
      <w:bookmarkEnd w:id="4389"/>
      <w:bookmarkEnd w:id="4390"/>
      <w:bookmarkEnd w:id="4391"/>
      <w:bookmarkEnd w:id="4392"/>
      <w:bookmarkEnd w:id="4393"/>
      <w:bookmarkEnd w:id="4394"/>
      <w:bookmarkEnd w:id="4395"/>
      <w:bookmarkEnd w:id="4396"/>
      <w:bookmarkEnd w:id="4397"/>
    </w:p>
    <w:p w14:paraId="40E11BA8" w14:textId="77777777" w:rsidR="00CB7B3B" w:rsidRDefault="00CB7B3B" w:rsidP="00CB7B3B">
      <w:pPr>
        <w:pStyle w:val="PL"/>
      </w:pPr>
      <w:bookmarkStart w:id="4398"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85FE4EF" w:rsidR="00CB7B3B" w:rsidRDefault="00CB7B3B" w:rsidP="00CB7B3B">
      <w:pPr>
        <w:pStyle w:val="PL"/>
      </w:pPr>
      <w:r>
        <w:t xml:space="preserve">  version: 1.</w:t>
      </w:r>
      <w:r w:rsidR="00A841F8">
        <w:t>1</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1DE9E10" w:rsidR="00CB7B3B" w:rsidRDefault="00CB7B3B" w:rsidP="00CB7B3B">
      <w:pPr>
        <w:pStyle w:val="PL"/>
      </w:pPr>
      <w:r>
        <w:t xml:space="preserve">    © 202</w:t>
      </w:r>
      <w:r w:rsidR="00A841F8">
        <w:t>4</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1249247" w:rsidR="00994F57" w:rsidRDefault="00994F57" w:rsidP="00994F57">
      <w:pPr>
        <w:pStyle w:val="PL"/>
      </w:pPr>
      <w:r>
        <w:t xml:space="preserve">    </w:t>
      </w:r>
      <w:r w:rsidR="00CB7B3B">
        <w:t>3GPP TS 29.257 V</w:t>
      </w:r>
      <w:r w:rsidR="00151D3C">
        <w:t>1</w:t>
      </w:r>
      <w:r w:rsidR="00A841F8">
        <w:t>8</w:t>
      </w:r>
      <w:r w:rsidR="00CB7B3B">
        <w:t>.</w:t>
      </w:r>
      <w:r w:rsidR="00A841F8">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4399" w:name="_Toc133408936"/>
      <w:bookmarkStart w:id="4400" w:name="_Toc160452961"/>
      <w:bookmarkStart w:id="4401" w:name="_Toc164869889"/>
      <w:bookmarkStart w:id="4402" w:name="_Toc175350941"/>
      <w:bookmarkStart w:id="4403" w:name="_Toc180146908"/>
      <w:bookmarkStart w:id="4404" w:name="_Toc180249406"/>
      <w:bookmarkStart w:id="4405" w:name="_Toc183379426"/>
      <w:bookmarkStart w:id="4406" w:name="_Toc67903571"/>
      <w:bookmarkStart w:id="4407" w:name="_Toc96843466"/>
      <w:bookmarkStart w:id="4408" w:name="_Toc96844441"/>
      <w:bookmarkStart w:id="4409" w:name="_Toc100740014"/>
      <w:bookmarkStart w:id="4410" w:name="_Toc2086459"/>
      <w:bookmarkStart w:id="4411" w:name="_Toc185509858"/>
      <w:bookmarkEnd w:id="4398"/>
      <w:r w:rsidR="005B4B64">
        <w:lastRenderedPageBreak/>
        <w:t>A.</w:t>
      </w:r>
      <w:r w:rsidR="005B4B64" w:rsidRPr="005B4B64">
        <w:t>4</w:t>
      </w:r>
      <w:r w:rsidR="005B4B64">
        <w:tab/>
        <w:t>UAE_ChangeUSSManagement API</w:t>
      </w:r>
      <w:bookmarkEnd w:id="4399"/>
      <w:bookmarkEnd w:id="4400"/>
      <w:bookmarkEnd w:id="4401"/>
      <w:bookmarkEnd w:id="4402"/>
      <w:bookmarkEnd w:id="4403"/>
      <w:bookmarkEnd w:id="4404"/>
      <w:bookmarkEnd w:id="4405"/>
      <w:bookmarkEnd w:id="4411"/>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4412"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4412"/>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4413" w:name="_Toc129252586"/>
      <w:bookmarkStart w:id="4414" w:name="_Toc160452962"/>
      <w:bookmarkStart w:id="4415" w:name="_Toc164869890"/>
      <w:bookmarkStart w:id="4416" w:name="_Toc175350942"/>
      <w:bookmarkStart w:id="4417" w:name="_Toc180146909"/>
      <w:bookmarkStart w:id="4418" w:name="_Toc180249407"/>
      <w:bookmarkStart w:id="4419" w:name="_Toc183379427"/>
      <w:bookmarkStart w:id="4420" w:name="_Toc133408937"/>
      <w:bookmarkStart w:id="4421" w:name="_Toc185509859"/>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4413"/>
      <w:bookmarkEnd w:id="4414"/>
      <w:bookmarkEnd w:id="4415"/>
      <w:bookmarkEnd w:id="4416"/>
      <w:bookmarkEnd w:id="4417"/>
      <w:bookmarkEnd w:id="4418"/>
      <w:bookmarkEnd w:id="4419"/>
      <w:bookmarkEnd w:id="4421"/>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0FBD7EA2" w:rsidR="008C7ABB" w:rsidRDefault="008C7ABB" w:rsidP="008C7ABB">
      <w:pPr>
        <w:pStyle w:val="PL"/>
      </w:pPr>
      <w:r>
        <w:t xml:space="preserve">  version: 1.</w:t>
      </w:r>
      <w:r w:rsidR="003D1102">
        <w:t>1</w:t>
      </w:r>
      <w:r>
        <w:t>.0</w:t>
      </w:r>
      <w:r w:rsidR="003D1102">
        <w:t>-alpha.</w:t>
      </w:r>
      <w:r w:rsidR="00534A29">
        <w:t>2</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550EBBA4" w:rsidR="008C7ABB" w:rsidRDefault="008C7ABB" w:rsidP="008C7ABB">
      <w:pPr>
        <w:pStyle w:val="PL"/>
      </w:pPr>
      <w:r>
        <w:t xml:space="preserve">    © 202</w:t>
      </w:r>
      <w:r w:rsidR="0086402E">
        <w:t>4</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73AFC3EC" w:rsidR="008C7ABB" w:rsidRDefault="008C7ABB" w:rsidP="008C7ABB">
      <w:pPr>
        <w:pStyle w:val="PL"/>
      </w:pPr>
      <w:r>
        <w:t xml:space="preserve">    3GPP TS 29.257 V1</w:t>
      </w:r>
      <w:r w:rsidR="003D1102">
        <w:t>9</w:t>
      </w:r>
      <w:r>
        <w:t>.</w:t>
      </w:r>
      <w:r w:rsidR="00534A29">
        <w:t>1</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4422"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4423" w:name="_Toc160452963"/>
      <w:bookmarkStart w:id="4424" w:name="_Toc164869891"/>
      <w:bookmarkStart w:id="4425" w:name="_Toc175350943"/>
      <w:bookmarkStart w:id="4426" w:name="_Toc180146910"/>
      <w:bookmarkStart w:id="4427" w:name="_Toc180249408"/>
      <w:bookmarkStart w:id="4428" w:name="_Toc183379428"/>
      <w:bookmarkStart w:id="4429" w:name="_Toc185509860"/>
      <w:r w:rsidR="004F4157" w:rsidRPr="00F4442C">
        <w:lastRenderedPageBreak/>
        <w:t>A.</w:t>
      </w:r>
      <w:r w:rsidR="004F4157" w:rsidRPr="00C21C18">
        <w:t>6</w:t>
      </w:r>
      <w:r w:rsidR="004F4157" w:rsidRPr="00F4442C">
        <w:tab/>
      </w:r>
      <w:bookmarkStart w:id="4430" w:name="_Hlk144024711"/>
      <w:r w:rsidR="004F4157" w:rsidRPr="00B67013">
        <w:t>UAE_UAVDynamicInfo</w:t>
      </w:r>
      <w:r w:rsidR="004F4157" w:rsidRPr="00F4442C">
        <w:t xml:space="preserve"> API</w:t>
      </w:r>
      <w:bookmarkEnd w:id="4422"/>
      <w:bookmarkEnd w:id="4423"/>
      <w:bookmarkEnd w:id="4424"/>
      <w:bookmarkEnd w:id="4425"/>
      <w:bookmarkEnd w:id="4426"/>
      <w:bookmarkEnd w:id="4427"/>
      <w:bookmarkEnd w:id="4428"/>
      <w:bookmarkEnd w:id="4429"/>
      <w:bookmarkEnd w:id="4430"/>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1A84565E" w:rsidR="004F4157" w:rsidRPr="00F4442C" w:rsidRDefault="004F4157" w:rsidP="004F4157">
      <w:pPr>
        <w:pStyle w:val="PL"/>
      </w:pPr>
      <w:r w:rsidRPr="00F4442C">
        <w:t xml:space="preserve">  version: 1.0.0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77777777" w:rsidR="004F4157" w:rsidRDefault="004F4157" w:rsidP="004F4157">
      <w:pPr>
        <w:pStyle w:val="PL"/>
      </w:pPr>
      <w:r>
        <w:t xml:space="preserve">    © 2024,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61F21004" w:rsidR="004F4157" w:rsidRDefault="004F4157" w:rsidP="004F4157">
      <w:pPr>
        <w:pStyle w:val="PL"/>
      </w:pPr>
      <w:r>
        <w:t xml:space="preserve">    3GPP TS 29.257 V18.</w:t>
      </w:r>
      <w:r w:rsidR="00A841F8">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4431" w:name="_Toc175350944"/>
      <w:bookmarkStart w:id="4432" w:name="_Toc180146911"/>
      <w:bookmarkStart w:id="4433" w:name="_Toc180249409"/>
      <w:bookmarkStart w:id="4434" w:name="_Toc183379429"/>
      <w:bookmarkStart w:id="4435" w:name="_Toc185509861"/>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4431"/>
      <w:bookmarkEnd w:id="4432"/>
      <w:bookmarkEnd w:id="4433"/>
      <w:bookmarkEnd w:id="4434"/>
      <w:bookmarkEnd w:id="4435"/>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786754C4" w:rsidR="003E770C" w:rsidRDefault="003E770C" w:rsidP="003E770C">
      <w:pPr>
        <w:pStyle w:val="PL"/>
      </w:pPr>
      <w:r>
        <w:t xml:space="preserve">  version: 1.0.0-alpha.</w:t>
      </w:r>
      <w:r w:rsidR="00534A29">
        <w:t>2</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7777777" w:rsidR="003E770C" w:rsidRDefault="003E770C" w:rsidP="003E770C">
      <w:pPr>
        <w:pStyle w:val="PL"/>
      </w:pPr>
      <w:r>
        <w:t xml:space="preserve">    © 2024,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2F2BDEC3" w:rsidR="003E770C" w:rsidRDefault="003E770C" w:rsidP="003E770C">
      <w:pPr>
        <w:pStyle w:val="PL"/>
      </w:pPr>
      <w:r>
        <w:t xml:space="preserve">    3GPP TS 29.257 V19.</w:t>
      </w:r>
      <w:r w:rsidR="00534A29">
        <w:t>1</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7777777" w:rsidR="003E770C" w:rsidRDefault="003E770C" w:rsidP="003E770C">
      <w:pPr>
        <w:pStyle w:val="PL"/>
      </w:pPr>
      <w:r>
        <w:t xml:space="preserve">          '{$request.body#/monConfig/notifUri}/fpm-comp':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77777777" w:rsidR="003E770C" w:rsidRDefault="003E770C" w:rsidP="003E770C">
      <w:pPr>
        <w:pStyle w:val="PL"/>
      </w:pPr>
      <w:r>
        <w:t xml:space="preserve">          '{$request.body#/monConfig/notifUri}/fpm-events':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D49405E" w14:textId="77777777" w:rsidR="003E770C" w:rsidRDefault="003E770C" w:rsidP="003E770C">
      <w:pPr>
        <w:pStyle w:val="PL"/>
      </w:pPr>
      <w:r>
        <w:t xml:space="preserve">          $ref: 'TS29257_</w:t>
      </w:r>
      <w:r w:rsidRPr="00281175">
        <w:t>UAE_C2OperationModeManagement</w:t>
      </w:r>
      <w:r>
        <w:t>.yaml#/components/schemas/C2LinkQualityThrlds'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lastRenderedPageBreak/>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77777777" w:rsidR="003E770C" w:rsidRDefault="003E770C" w:rsidP="003E770C">
      <w:pPr>
        <w:pStyle w:val="PL"/>
      </w:pPr>
      <w:r>
        <w:t xml:space="preserve">          - NOT_SUCCESSFUL</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995988A" w14:textId="77777777" w:rsidR="003E770C" w:rsidRDefault="003E770C" w:rsidP="003E770C">
      <w:pPr>
        <w:pStyle w:val="PL"/>
        <w:rPr>
          <w:rFonts w:cs="Arial"/>
          <w:szCs w:val="18"/>
          <w:lang w:val="en-US"/>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not</w:t>
      </w:r>
    </w:p>
    <w:p w14:paraId="5B09D95F" w14:textId="77777777" w:rsidR="003E770C" w:rsidRPr="00920F5F" w:rsidRDefault="003E770C" w:rsidP="003E770C">
      <w:pPr>
        <w:pStyle w:val="PL"/>
        <w:rPr>
          <w:rFonts w:eastAsiaTheme="minorEastAsia"/>
        </w:rPr>
      </w:pPr>
      <w:r>
        <w:rPr>
          <w:rFonts w:cs="Arial"/>
          <w:szCs w:val="18"/>
          <w:lang w:val="en-US"/>
        </w:rPr>
        <w:t xml:space="preserve">          </w:t>
      </w:r>
      <w:r w:rsidRPr="00FD7038">
        <w:rPr>
          <w:rFonts w:cs="Arial"/>
          <w:szCs w:val="18"/>
          <w:lang w:val="en-US"/>
        </w:rPr>
        <w:t>successful</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lastRenderedPageBreak/>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4436" w:name="_Toc175350945"/>
      <w:bookmarkStart w:id="4437" w:name="_Toc180146912"/>
      <w:bookmarkStart w:id="4438" w:name="_Toc180249410"/>
      <w:bookmarkStart w:id="4439" w:name="_Toc183379430"/>
      <w:bookmarkStart w:id="4440" w:name="_Toc185509862"/>
      <w:r w:rsidR="00CB1A86">
        <w:lastRenderedPageBreak/>
        <w:t>A.</w:t>
      </w:r>
      <w:r w:rsidR="00CB1A86" w:rsidRPr="00210904">
        <w:t>8</w:t>
      </w:r>
      <w:r w:rsidR="00CB1A86">
        <w:tab/>
      </w:r>
      <w:r w:rsidR="00CB1A86" w:rsidRPr="00937AC3">
        <w:t>UAE_Flight</w:t>
      </w:r>
      <w:r w:rsidR="00CB1A86">
        <w:t>RouteSupport API</w:t>
      </w:r>
      <w:bookmarkEnd w:id="4436"/>
      <w:bookmarkEnd w:id="4437"/>
      <w:bookmarkEnd w:id="4438"/>
      <w:bookmarkEnd w:id="4439"/>
      <w:bookmarkEnd w:id="4440"/>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77777777" w:rsidR="0066601B" w:rsidRDefault="0066601B" w:rsidP="0066601B">
      <w:pPr>
        <w:pStyle w:val="PL"/>
      </w:pPr>
      <w:r>
        <w:t xml:space="preserve">  version: 1.0.0-alpha.1</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77777777" w:rsidR="0066601B" w:rsidRDefault="0066601B" w:rsidP="0066601B">
      <w:pPr>
        <w:pStyle w:val="PL"/>
      </w:pPr>
      <w:r>
        <w:t xml:space="preserve">    © 2024,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77777777" w:rsidR="0066601B" w:rsidRDefault="0066601B" w:rsidP="0066601B">
      <w:pPr>
        <w:pStyle w:val="PL"/>
      </w:pPr>
      <w:r>
        <w:t xml:space="preserve">    3GPP TS 29.257 V19.1.0;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77777777" w:rsidR="0066601B" w:rsidRDefault="0066601B" w:rsidP="0066601B">
      <w:pPr>
        <w:pStyle w:val="PL"/>
      </w:pPr>
      <w:r>
        <w:t xml:space="preserve">        description: apiRoot as defined in clause 5.2.4 of 3GPP TS 29.122</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77777777" w:rsidR="0066601B" w:rsidRPr="0083324F" w:rsidRDefault="0066601B" w:rsidP="0066601B">
      <w:pPr>
        <w:pStyle w:val="PL"/>
        <w:rPr>
          <w:lang w:val="en-US" w:eastAsia="es-ES"/>
        </w:rPr>
      </w:pPr>
      <w:r>
        <w:rPr>
          <w:lang w:val="en-US" w:eastAsia="es-ES"/>
        </w:rPr>
        <w:t xml:space="preserve">          minItems: 2</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77777777" w:rsidR="0066601B" w:rsidRPr="00E72157" w:rsidRDefault="0066601B" w:rsidP="0066601B">
      <w:pPr>
        <w:pStyle w:val="PL"/>
        <w:rPr>
          <w:rFonts w:cs="Courier New"/>
          <w:szCs w:val="16"/>
        </w:rPr>
      </w:pPr>
      <w:r w:rsidRPr="002E5CBA">
        <w:rPr>
          <w:lang w:val="en-US"/>
        </w:rPr>
        <w:t xml:space="preserve">        </w:t>
      </w:r>
      <w:r>
        <w:t>startPoint</w:t>
      </w:r>
      <w:r w:rsidRPr="002E5CBA">
        <w:rPr>
          <w:lang w:val="en-US"/>
        </w:rPr>
        <w:t>:</w:t>
      </w:r>
    </w:p>
    <w:p w14:paraId="6036E974" w14:textId="77777777" w:rsidR="0066601B" w:rsidRDefault="0066601B" w:rsidP="0066601B">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r>
        <w:t>GeographicArea</w:t>
      </w:r>
      <w:r>
        <w:rPr>
          <w:rFonts w:cs="Courier New"/>
          <w:szCs w:val="16"/>
        </w:rPr>
        <w:t>'</w:t>
      </w:r>
    </w:p>
    <w:p w14:paraId="35A6EB2C" w14:textId="77777777" w:rsidR="0066601B" w:rsidRDefault="0066601B" w:rsidP="0066601B">
      <w:pPr>
        <w:pStyle w:val="PL"/>
      </w:pPr>
      <w:r>
        <w:t xml:space="preserve">        startTime:</w:t>
      </w:r>
    </w:p>
    <w:p w14:paraId="5F98BD44" w14:textId="77777777" w:rsidR="0066601B" w:rsidRDefault="0066601B" w:rsidP="0066601B">
      <w:pPr>
        <w:pStyle w:val="PL"/>
      </w:pPr>
      <w:r>
        <w:t xml:space="preserve">          $ref: 'TS29122_CommonData.yaml#/components/schemas/</w:t>
      </w:r>
      <w:r>
        <w:rPr>
          <w:lang w:eastAsia="zh-CN"/>
        </w:rPr>
        <w:t>DateTime</w:t>
      </w:r>
      <w:r>
        <w:t>'</w:t>
      </w:r>
    </w:p>
    <w:p w14:paraId="01A1C215" w14:textId="77777777" w:rsidR="0066601B" w:rsidRPr="00E72157" w:rsidRDefault="0066601B" w:rsidP="0066601B">
      <w:pPr>
        <w:pStyle w:val="PL"/>
        <w:rPr>
          <w:rFonts w:cs="Courier New"/>
          <w:szCs w:val="16"/>
        </w:rPr>
      </w:pPr>
      <w:r w:rsidRPr="002E5CBA">
        <w:rPr>
          <w:lang w:val="en-US"/>
        </w:rPr>
        <w:t xml:space="preserve">        </w:t>
      </w:r>
      <w:r>
        <w:t>endPoint</w:t>
      </w:r>
      <w:r w:rsidRPr="002E5CBA">
        <w:rPr>
          <w:lang w:val="en-US"/>
        </w:rPr>
        <w:t>:</w:t>
      </w:r>
    </w:p>
    <w:p w14:paraId="359F5414" w14:textId="77777777" w:rsidR="0066601B" w:rsidRDefault="0066601B" w:rsidP="0066601B">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r>
        <w:t>GeographicArea</w:t>
      </w:r>
      <w:r>
        <w:rPr>
          <w:rFonts w:cs="Courier New"/>
          <w:szCs w:val="16"/>
        </w:rPr>
        <w:t>'</w:t>
      </w:r>
    </w:p>
    <w:p w14:paraId="3C6962CD" w14:textId="77777777" w:rsidR="0066601B" w:rsidRDefault="0066601B" w:rsidP="0066601B">
      <w:pPr>
        <w:pStyle w:val="PL"/>
      </w:pPr>
      <w:r>
        <w:t xml:space="preserve">        endTime:</w:t>
      </w:r>
    </w:p>
    <w:p w14:paraId="3200281E" w14:textId="77777777" w:rsidR="0066601B" w:rsidRDefault="0066601B" w:rsidP="0066601B">
      <w:pPr>
        <w:pStyle w:val="PL"/>
      </w:pPr>
      <w:r>
        <w:t xml:space="preserve">          $ref: 'TS29122_CommonData.yaml#/components/schemas/</w:t>
      </w:r>
      <w:r>
        <w:rPr>
          <w:lang w:eastAsia="zh-CN"/>
        </w:rPr>
        <w:t>DateTime</w:t>
      </w:r>
      <w:r>
        <w: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77777777" w:rsidR="0066601B" w:rsidRPr="00F4442C" w:rsidRDefault="0066601B" w:rsidP="0066601B">
      <w:pPr>
        <w:pStyle w:val="PL"/>
        <w:rPr>
          <w:lang w:val="en-US"/>
        </w:rPr>
      </w:pPr>
      <w:r w:rsidRPr="00F4442C">
        <w:t xml:space="preserve">            </w:t>
      </w:r>
      <w:r>
        <w:t>Indicates whether the shortest route is needed for the flight or not.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77777777" w:rsidR="0066601B" w:rsidRDefault="0066601B" w:rsidP="0066601B">
      <w:pPr>
        <w:pStyle w:val="PL"/>
      </w:pPr>
      <w:r>
        <w:t xml:space="preserve">        - startPoint</w:t>
      </w:r>
    </w:p>
    <w:p w14:paraId="008A1356" w14:textId="77777777" w:rsidR="0066601B" w:rsidRDefault="0066601B" w:rsidP="0066601B">
      <w:pPr>
        <w:pStyle w:val="PL"/>
      </w:pPr>
      <w:r>
        <w:lastRenderedPageBreak/>
        <w:t xml:space="preserve">        - startTime</w:t>
      </w:r>
    </w:p>
    <w:p w14:paraId="4C146E95" w14:textId="71FBF6B3" w:rsidR="0066601B" w:rsidRDefault="0066601B" w:rsidP="0066601B">
      <w:pPr>
        <w:pStyle w:val="PL"/>
      </w:pPr>
      <w:r>
        <w:t xml:space="preserve">        - </w:t>
      </w:r>
      <w:r w:rsidR="009600A1">
        <w:t>end</w:t>
      </w:r>
      <w:r>
        <w:t>Point</w:t>
      </w:r>
    </w:p>
    <w:p w14:paraId="46E327A4" w14:textId="1641510C" w:rsidR="0066601B" w:rsidRDefault="0066601B" w:rsidP="0066601B">
      <w:pPr>
        <w:pStyle w:val="PL"/>
      </w:pPr>
      <w:r>
        <w:t xml:space="preserve">        - </w:t>
      </w:r>
      <w:r w:rsidR="009600A1">
        <w:t>end</w:t>
      </w:r>
      <w:r>
        <w:t>Time</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4441" w:name="_Toc168599718"/>
      <w:bookmarkStart w:id="4442" w:name="_Toc183379431"/>
      <w:bookmarkStart w:id="4443" w:name="_Toc160452964"/>
      <w:bookmarkStart w:id="4444" w:name="_Toc164869892"/>
      <w:bookmarkStart w:id="4445" w:name="_Toc175350946"/>
      <w:bookmarkStart w:id="4446" w:name="_Toc180146913"/>
      <w:bookmarkStart w:id="4447" w:name="_Toc180249411"/>
      <w:bookmarkStart w:id="4448" w:name="_Toc185509863"/>
      <w:r w:rsidR="00267501">
        <w:lastRenderedPageBreak/>
        <w:t>A.</w:t>
      </w:r>
      <w:r w:rsidR="00267501" w:rsidRPr="00920EA8">
        <w:t>9</w:t>
      </w:r>
      <w:r w:rsidR="00267501">
        <w:tab/>
      </w:r>
      <w:r w:rsidR="00267501" w:rsidRPr="00115EBF">
        <w:t xml:space="preserve">UAE_NTZManagement </w:t>
      </w:r>
      <w:r w:rsidR="00267501">
        <w:t>API</w:t>
      </w:r>
      <w:bookmarkEnd w:id="4441"/>
      <w:bookmarkEnd w:id="4442"/>
      <w:bookmarkEnd w:id="4448"/>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7777777" w:rsidR="00267501" w:rsidRDefault="00267501" w:rsidP="00267501">
      <w:pPr>
        <w:pStyle w:val="PL"/>
      </w:pPr>
      <w:r>
        <w:t xml:space="preserve">  version: 1.0.0-alpha.1</w:t>
      </w:r>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7777777" w:rsidR="00267501" w:rsidRDefault="00267501" w:rsidP="00267501">
      <w:pPr>
        <w:pStyle w:val="PL"/>
      </w:pPr>
      <w:r>
        <w:t xml:space="preserve">    © 2024,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77777777" w:rsidR="00267501" w:rsidRDefault="00267501" w:rsidP="00267501">
      <w:pPr>
        <w:pStyle w:val="PL"/>
      </w:pPr>
      <w:r>
        <w:t xml:space="preserve">    3GPP TS 29.257 V19.1.0;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77777777" w:rsidR="00267501" w:rsidRDefault="00267501" w:rsidP="00267501">
      <w:pPr>
        <w:pStyle w:val="PL"/>
      </w:pPr>
      <w:r>
        <w:t xml:space="preserve">          '{$request.body#/monConfig/notifUri}/ntz-comp':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77777777" w:rsidR="00267501" w:rsidRDefault="00267501" w:rsidP="00267501">
      <w:pPr>
        <w:pStyle w:val="PL"/>
      </w:pPr>
      <w:r>
        <w:t xml:space="preserve">          '{$request.body#/monConfig/notifUri}/ntz-events':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1A34C756" w14:textId="77777777" w:rsidR="00267501" w:rsidRDefault="00267501" w:rsidP="00267501">
      <w:pPr>
        <w:pStyle w:val="PL"/>
      </w:pPr>
      <w:r>
        <w:t xml:space="preserve">        validity:</w:t>
      </w:r>
    </w:p>
    <w:p w14:paraId="75CFDEF1" w14:textId="77777777" w:rsidR="00267501" w:rsidRPr="0059611C" w:rsidRDefault="00267501" w:rsidP="00267501">
      <w:pPr>
        <w:pStyle w:val="PL"/>
      </w:pPr>
      <w:r>
        <w:t xml:space="preserve">          $ref: '#/components/schemas/TimeValidityReqs'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77777777" w:rsidR="00267501" w:rsidRDefault="00267501" w:rsidP="00267501">
      <w:pPr>
        <w:pStyle w:val="PL"/>
      </w:pPr>
      <w:r>
        <w:t xml:space="preserve">        - validity</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77777777" w:rsidR="00267501" w:rsidRPr="00354C2C" w:rsidRDefault="00267501" w:rsidP="00267501">
      <w:pPr>
        <w:pStyle w:val="PL"/>
        <w:rPr>
          <w:lang w:eastAsia="zh-CN"/>
        </w:rPr>
      </w:pPr>
      <w:r w:rsidRPr="00354C2C">
        <w:t xml:space="preserve">      description: </w:t>
      </w:r>
      <w:r>
        <w:rPr>
          <w:rFonts w:cs="Arial"/>
          <w:szCs w:val="18"/>
          <w:lang w:eastAsia="zh-CN"/>
        </w:rPr>
        <w:t>Represents NTZ 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7400341D" w14:textId="77777777" w:rsidR="00267501" w:rsidRDefault="00267501" w:rsidP="00267501">
      <w:pPr>
        <w:pStyle w:val="PL"/>
      </w:pPr>
      <w:r>
        <w:t xml:space="preserve">            type: integer</w:t>
      </w:r>
    </w:p>
    <w:p w14:paraId="46DC425B" w14:textId="77777777" w:rsidR="00267501" w:rsidRDefault="00267501" w:rsidP="00267501">
      <w:pPr>
        <w:pStyle w:val="PL"/>
      </w:pPr>
      <w:r>
        <w:t xml:space="preserve">            minimum: 0</w:t>
      </w:r>
    </w:p>
    <w:p w14:paraId="0AEA86C9" w14:textId="77777777" w:rsidR="00267501" w:rsidRDefault="00267501" w:rsidP="00267501">
      <w:pPr>
        <w:pStyle w:val="PL"/>
      </w:pPr>
      <w:r>
        <w:t xml:space="preserve">            maximum: </w:t>
      </w:r>
      <w:r w:rsidRPr="00F11966">
        <w:t>262143</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77777777" w:rsidR="00267501" w:rsidRPr="008F7C83" w:rsidRDefault="00267501" w:rsidP="00267501">
      <w:pPr>
        <w:pStyle w:val="PL"/>
        <w:rPr>
          <w:lang w:eastAsia="zh-CN"/>
        </w:rPr>
      </w:pPr>
      <w:r w:rsidRPr="008F7C83">
        <w:t xml:space="preserve">      description: </w:t>
      </w:r>
      <w:r w:rsidRPr="008F7C83">
        <w:rPr>
          <w:rFonts w:cs="Arial"/>
          <w:szCs w:val="18"/>
          <w:lang w:eastAsia="zh-CN"/>
        </w:rPr>
        <w:t>Represents NTZ 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7E9F8852" w14:textId="77777777" w:rsidR="00267501" w:rsidRDefault="00267501" w:rsidP="00267501">
      <w:pPr>
        <w:pStyle w:val="PL"/>
      </w:pPr>
      <w:r>
        <w:t xml:space="preserve">        otherName:</w:t>
      </w:r>
    </w:p>
    <w:p w14:paraId="493DB450"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5F3B4B16" w14:textId="77777777" w:rsidR="00267501" w:rsidRDefault="00267501" w:rsidP="00267501">
      <w:pPr>
        <w:pStyle w:val="PL"/>
      </w:pPr>
      <w:r>
        <w:t xml:space="preserve">        value:</w:t>
      </w:r>
    </w:p>
    <w:p w14:paraId="00BC65A9" w14:textId="77777777" w:rsidR="00267501" w:rsidRDefault="00267501" w:rsidP="00267501">
      <w:pPr>
        <w:pStyle w:val="PL"/>
      </w:pPr>
      <w:r>
        <w:t xml:space="preserve">          type: integer</w:t>
      </w:r>
    </w:p>
    <w:p w14:paraId="5694AFA1" w14:textId="77777777" w:rsidR="00267501" w:rsidRDefault="00267501" w:rsidP="00267501">
      <w:pPr>
        <w:pStyle w:val="PL"/>
      </w:pPr>
      <w:r>
        <w:t xml:space="preserve">          minimum: 0</w:t>
      </w:r>
    </w:p>
    <w:p w14:paraId="212285EA" w14:textId="77777777" w:rsidR="00267501" w:rsidRDefault="00267501" w:rsidP="00267501">
      <w:pPr>
        <w:pStyle w:val="PL"/>
      </w:pPr>
      <w:r>
        <w:t xml:space="preserve">          maximum: </w:t>
      </w:r>
      <w:r w:rsidRPr="00F11966">
        <w:t>262143</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77777777" w:rsidR="00267501" w:rsidRDefault="00267501" w:rsidP="00267501">
      <w:pPr>
        <w:pStyle w:val="PL"/>
      </w:pPr>
      <w:r>
        <w:t xml:space="preserve">          - NOT_SUCCESSFUL</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77777777" w:rsidR="00267501" w:rsidRPr="00FD1A9D" w:rsidRDefault="00267501" w:rsidP="00267501">
      <w:pPr>
        <w:pStyle w:val="PL"/>
        <w:rPr>
          <w:rFonts w:cs="Arial"/>
          <w:szCs w:val="18"/>
          <w:lang w:val="en-US"/>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 xml:space="preserve">not </w:t>
      </w:r>
      <w:r w:rsidRPr="00FD7038">
        <w:rPr>
          <w:rFonts w:cs="Arial"/>
          <w:szCs w:val="18"/>
          <w:lang w:val="en-US"/>
        </w:rPr>
        <w:t>successful</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77777777"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transmission is switched on</w:t>
      </w:r>
      <w:r w:rsidRPr="00FD7038">
        <w:rPr>
          <w:rFonts w:cs="Arial"/>
          <w:szCs w:val="18"/>
          <w:lang w:val="en-US"/>
        </w:rPr>
        <w:t>.</w:t>
      </w:r>
    </w:p>
    <w:p w14:paraId="66C22107" w14:textId="77777777"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transmission 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7EA4B33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6CAF5241" w14:textId="77777777" w:rsidR="00267501" w:rsidRPr="00354C2C" w:rsidRDefault="00267501" w:rsidP="00267501">
      <w:pPr>
        <w:pStyle w:val="PL"/>
        <w:rPr>
          <w:lang w:val="en-US" w:eastAsia="es-ES"/>
        </w:rPr>
      </w:pPr>
      <w:r w:rsidRPr="00354C2C">
        <w:rPr>
          <w:lang w:val="en-US" w:eastAsia="es-ES"/>
        </w:rPr>
        <w:t xml:space="preserve">           - </w:t>
      </w:r>
      <w:r>
        <w:rPr>
          <w:rFonts w:cs="Arial"/>
          <w:szCs w:val="18"/>
        </w:rPr>
        <w:t>OTHER</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2C2E76D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ARFCN</w:t>
      </w:r>
      <w:r w:rsidRPr="00FD7038">
        <w:rPr>
          <w:rFonts w:cs="Arial"/>
          <w:szCs w:val="18"/>
          <w:lang w:val="en-US"/>
        </w:rPr>
        <w:t>.</w:t>
      </w:r>
    </w:p>
    <w:p w14:paraId="0D925746"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Pr="00FD7038">
        <w:rPr>
          <w:rFonts w:cs="Arial"/>
          <w:szCs w:val="18"/>
          <w:lang w:val="en-US"/>
        </w:rPr>
        <w:t>.</w:t>
      </w:r>
    </w:p>
    <w:p w14:paraId="422AD63F" w14:textId="5180258D"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Pr="00FD7038">
        <w:rPr>
          <w:rFonts w:cs="Arial"/>
          <w:szCs w:val="18"/>
          <w:lang w:val="en-US"/>
        </w:rPr>
        <w:t>.</w:t>
      </w:r>
    </w:p>
    <w:p w14:paraId="006A031C" w14:textId="77777777" w:rsidR="00267501" w:rsidRPr="00354C2C" w:rsidRDefault="00267501" w:rsidP="00267501">
      <w:pPr>
        <w:pStyle w:val="PL"/>
        <w:rPr>
          <w:lang w:val="en-US" w:eastAsia="es-ES"/>
        </w:rPr>
      </w:pPr>
      <w:r w:rsidRPr="00354C2C">
        <w:rPr>
          <w:lang w:val="en-US" w:eastAsia="es-ES"/>
        </w:rPr>
        <w:t xml:space="preserve">        - </w:t>
      </w:r>
      <w:r>
        <w:t>OTHER</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Pr>
          <w:rFonts w:cs="Arial"/>
          <w:szCs w:val="18"/>
        </w:rPr>
        <w:t>another name</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4449" w:name="_Toc183379432"/>
      <w:bookmarkStart w:id="4450" w:name="_Toc185509864"/>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4406"/>
      <w:bookmarkEnd w:id="4407"/>
      <w:bookmarkEnd w:id="4408"/>
      <w:bookmarkEnd w:id="4409"/>
      <w:bookmarkEnd w:id="4420"/>
      <w:bookmarkEnd w:id="4443"/>
      <w:bookmarkEnd w:id="4444"/>
      <w:bookmarkEnd w:id="4445"/>
      <w:bookmarkEnd w:id="4446"/>
      <w:bookmarkEnd w:id="4447"/>
      <w:bookmarkEnd w:id="4449"/>
      <w:bookmarkEnd w:id="4450"/>
    </w:p>
    <w:p w14:paraId="6B240DD2" w14:textId="77777777" w:rsidR="00782F57" w:rsidRDefault="00782F57" w:rsidP="000B267A">
      <w:pPr>
        <w:pStyle w:val="Heading1"/>
      </w:pPr>
      <w:bookmarkStart w:id="4451" w:name="_Toc67903572"/>
      <w:bookmarkStart w:id="4452" w:name="_Toc96843467"/>
      <w:bookmarkStart w:id="4453" w:name="_Toc96844442"/>
      <w:bookmarkStart w:id="4454" w:name="_Toc100740015"/>
      <w:bookmarkStart w:id="4455" w:name="_Toc133408938"/>
      <w:bookmarkStart w:id="4456" w:name="_Toc160452965"/>
      <w:bookmarkStart w:id="4457" w:name="_Toc164869893"/>
      <w:bookmarkStart w:id="4458" w:name="_Toc175350947"/>
      <w:bookmarkStart w:id="4459" w:name="_Toc180146914"/>
      <w:bookmarkStart w:id="4460" w:name="_Toc180249412"/>
      <w:bookmarkStart w:id="4461" w:name="_Toc183379433"/>
      <w:bookmarkStart w:id="4462" w:name="_Toc185509865"/>
      <w:r>
        <w:t>B.1</w:t>
      </w:r>
      <w:r>
        <w:tab/>
        <w:t>General</w:t>
      </w:r>
      <w:bookmarkEnd w:id="4451"/>
      <w:bookmarkEnd w:id="4452"/>
      <w:bookmarkEnd w:id="4453"/>
      <w:bookmarkEnd w:id="4454"/>
      <w:bookmarkEnd w:id="4455"/>
      <w:bookmarkEnd w:id="4456"/>
      <w:bookmarkEnd w:id="4457"/>
      <w:bookmarkEnd w:id="4458"/>
      <w:bookmarkEnd w:id="4459"/>
      <w:bookmarkEnd w:id="4460"/>
      <w:bookmarkEnd w:id="4461"/>
      <w:bookmarkEnd w:id="4462"/>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4463" w:name="_Toc67903573"/>
      <w:bookmarkStart w:id="4464" w:name="_Toc96843468"/>
      <w:bookmarkStart w:id="4465" w:name="_Toc96844443"/>
      <w:bookmarkStart w:id="4466" w:name="_Toc100740016"/>
      <w:bookmarkStart w:id="4467" w:name="_Toc133408939"/>
      <w:bookmarkStart w:id="4468" w:name="_Toc160452966"/>
      <w:bookmarkStart w:id="4469" w:name="_Toc164869894"/>
      <w:bookmarkStart w:id="4470" w:name="_Toc175350948"/>
      <w:bookmarkStart w:id="4471" w:name="_Toc180146915"/>
      <w:bookmarkStart w:id="4472" w:name="_Toc180249413"/>
      <w:bookmarkStart w:id="4473" w:name="_Toc183379434"/>
      <w:bookmarkStart w:id="4474" w:name="_Toc185509866"/>
      <w:r>
        <w:t>B.2</w:t>
      </w:r>
      <w:r>
        <w:tab/>
      </w:r>
      <w:r w:rsidRPr="005618C3">
        <w:t xml:space="preserve">UAE_C2OperationModeManagement </w:t>
      </w:r>
      <w:r>
        <w:t>API</w:t>
      </w:r>
      <w:bookmarkEnd w:id="4463"/>
      <w:bookmarkEnd w:id="4464"/>
      <w:bookmarkEnd w:id="4465"/>
      <w:bookmarkEnd w:id="4466"/>
      <w:bookmarkEnd w:id="4467"/>
      <w:bookmarkEnd w:id="4468"/>
      <w:bookmarkEnd w:id="4469"/>
      <w:bookmarkEnd w:id="4470"/>
      <w:bookmarkEnd w:id="4471"/>
      <w:bookmarkEnd w:id="4472"/>
      <w:bookmarkEnd w:id="4473"/>
      <w:bookmarkEnd w:id="4474"/>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4475" w:name="_Toc67903574"/>
      <w:bookmarkStart w:id="4476" w:name="_Toc96843469"/>
      <w:bookmarkStart w:id="4477" w:name="_Toc96844444"/>
      <w:bookmarkStart w:id="4478" w:name="_Toc100740017"/>
      <w:bookmarkStart w:id="4479" w:name="_Toc133408940"/>
      <w:bookmarkStart w:id="4480" w:name="_Toc160452967"/>
      <w:bookmarkStart w:id="4481" w:name="_Toc164869895"/>
      <w:bookmarkStart w:id="4482" w:name="_Toc175350949"/>
      <w:bookmarkStart w:id="4483" w:name="_Toc180146916"/>
      <w:bookmarkStart w:id="4484" w:name="_Toc180249414"/>
      <w:bookmarkStart w:id="4485" w:name="_Toc183379435"/>
      <w:bookmarkStart w:id="4486" w:name="_Toc185509867"/>
      <w:r>
        <w:t>B.3</w:t>
      </w:r>
      <w:r>
        <w:tab/>
      </w:r>
      <w:r w:rsidRPr="00761EFE">
        <w:t>UAE_RealtimeUAVStatus</w:t>
      </w:r>
      <w:r>
        <w:t xml:space="preserve"> API</w:t>
      </w:r>
      <w:bookmarkEnd w:id="4475"/>
      <w:bookmarkEnd w:id="4476"/>
      <w:bookmarkEnd w:id="4477"/>
      <w:bookmarkEnd w:id="4478"/>
      <w:bookmarkEnd w:id="4479"/>
      <w:bookmarkEnd w:id="4480"/>
      <w:bookmarkEnd w:id="4481"/>
      <w:bookmarkEnd w:id="4482"/>
      <w:bookmarkEnd w:id="4483"/>
      <w:bookmarkEnd w:id="4484"/>
      <w:bookmarkEnd w:id="4485"/>
      <w:bookmarkEnd w:id="4486"/>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4487" w:name="_Toc129252590"/>
      <w:bookmarkStart w:id="4488" w:name="_Toc160452968"/>
      <w:bookmarkStart w:id="4489" w:name="_Toc164869896"/>
      <w:bookmarkStart w:id="4490" w:name="_Toc175350950"/>
      <w:bookmarkStart w:id="4491" w:name="_Toc180146917"/>
      <w:bookmarkStart w:id="4492" w:name="_Toc180249415"/>
      <w:bookmarkStart w:id="4493" w:name="_Toc183379436"/>
      <w:bookmarkStart w:id="4494" w:name="_Toc185509868"/>
      <w:r>
        <w:t>B</w:t>
      </w:r>
      <w:r w:rsidRPr="00035252">
        <w:t>.4</w:t>
      </w:r>
      <w:r>
        <w:tab/>
        <w:t>UAE_ChangeUSSManagement API</w:t>
      </w:r>
      <w:bookmarkEnd w:id="4487"/>
      <w:bookmarkEnd w:id="4488"/>
      <w:bookmarkEnd w:id="4489"/>
      <w:bookmarkEnd w:id="4490"/>
      <w:bookmarkEnd w:id="4491"/>
      <w:bookmarkEnd w:id="4492"/>
      <w:bookmarkEnd w:id="4493"/>
      <w:bookmarkEnd w:id="4494"/>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4495" w:name="_Toc160452969"/>
      <w:bookmarkStart w:id="4496" w:name="_Toc164869897"/>
      <w:bookmarkStart w:id="4497" w:name="_Toc175350951"/>
      <w:bookmarkStart w:id="4498" w:name="_Toc180146918"/>
      <w:bookmarkStart w:id="4499" w:name="_Toc180249416"/>
      <w:bookmarkStart w:id="4500" w:name="_Toc183379437"/>
      <w:bookmarkStart w:id="4501" w:name="_Toc185509869"/>
      <w:r>
        <w:t>B.</w:t>
      </w:r>
      <w:r w:rsidRPr="00714452">
        <w:t>5</w:t>
      </w:r>
      <w:r>
        <w:tab/>
      </w:r>
      <w:r w:rsidRPr="00BA0DBB">
        <w:t>UAE_DAASupport</w:t>
      </w:r>
      <w:r w:rsidRPr="00282775">
        <w:t xml:space="preserve"> </w:t>
      </w:r>
      <w:r>
        <w:t>API</w:t>
      </w:r>
      <w:bookmarkEnd w:id="4495"/>
      <w:bookmarkEnd w:id="4496"/>
      <w:bookmarkEnd w:id="4497"/>
      <w:bookmarkEnd w:id="4498"/>
      <w:bookmarkEnd w:id="4499"/>
      <w:bookmarkEnd w:id="4500"/>
      <w:bookmarkEnd w:id="4501"/>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4502" w:name="_Toc160452970"/>
      <w:bookmarkStart w:id="4503" w:name="_Toc164869898"/>
      <w:bookmarkStart w:id="4504" w:name="_Toc175350952"/>
      <w:bookmarkStart w:id="4505" w:name="_Toc180146919"/>
      <w:bookmarkStart w:id="4506" w:name="_Toc180249417"/>
      <w:bookmarkStart w:id="4507" w:name="_Toc183379438"/>
      <w:bookmarkStart w:id="4508" w:name="_Toc185509870"/>
      <w:r>
        <w:lastRenderedPageBreak/>
        <w:t>B.</w:t>
      </w:r>
      <w:r w:rsidRPr="00A5253A">
        <w:t>6</w:t>
      </w:r>
      <w:r w:rsidRPr="00A5253A">
        <w:tab/>
        <w:t>UAE_UAVDynamicInfo API</w:t>
      </w:r>
      <w:bookmarkEnd w:id="4502"/>
      <w:bookmarkEnd w:id="4503"/>
      <w:bookmarkEnd w:id="4504"/>
      <w:bookmarkEnd w:id="4505"/>
      <w:bookmarkEnd w:id="4506"/>
      <w:bookmarkEnd w:id="4507"/>
      <w:bookmarkEnd w:id="4508"/>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4509" w:name="_Toc175350953"/>
      <w:bookmarkStart w:id="4510" w:name="_Toc180146920"/>
      <w:bookmarkStart w:id="4511" w:name="_Toc180249418"/>
      <w:bookmarkStart w:id="4512" w:name="_Toc183379439"/>
      <w:bookmarkStart w:id="4513" w:name="_Toc185509871"/>
      <w:r>
        <w:lastRenderedPageBreak/>
        <w:t>B.7</w:t>
      </w:r>
      <w:r w:rsidRPr="00A5253A">
        <w:tab/>
      </w:r>
      <w:r w:rsidRPr="00937AC3">
        <w:t>UAE_FlightPathMonitoring</w:t>
      </w:r>
      <w:r w:rsidRPr="00332316">
        <w:t xml:space="preserve"> </w:t>
      </w:r>
      <w:r w:rsidRPr="00A5253A">
        <w:t>API</w:t>
      </w:r>
      <w:bookmarkEnd w:id="4509"/>
      <w:bookmarkEnd w:id="4510"/>
      <w:bookmarkEnd w:id="4511"/>
      <w:bookmarkEnd w:id="4512"/>
      <w:bookmarkEnd w:id="4513"/>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4514" w:name="_Toc175350954"/>
      <w:bookmarkStart w:id="4515" w:name="_Toc180146921"/>
      <w:bookmarkStart w:id="4516" w:name="_Toc180249419"/>
      <w:bookmarkStart w:id="4517" w:name="_Toc183379440"/>
      <w:bookmarkStart w:id="4518" w:name="_Toc185509872"/>
      <w:r>
        <w:lastRenderedPageBreak/>
        <w:t>B.8</w:t>
      </w:r>
      <w:r w:rsidRPr="00A5253A">
        <w:tab/>
      </w:r>
      <w:r w:rsidRPr="00937AC3">
        <w:t>UAE_Flight</w:t>
      </w:r>
      <w:r>
        <w:t xml:space="preserve">RouteSupport </w:t>
      </w:r>
      <w:r w:rsidRPr="00A5253A">
        <w:t>API</w:t>
      </w:r>
      <w:bookmarkEnd w:id="4514"/>
      <w:bookmarkEnd w:id="4515"/>
      <w:bookmarkEnd w:id="4516"/>
      <w:bookmarkEnd w:id="4517"/>
      <w:bookmarkEnd w:id="4518"/>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4519" w:name="_Toc185509873"/>
      <w:r>
        <w:lastRenderedPageBreak/>
        <w:t>B.9</w:t>
      </w:r>
      <w:r w:rsidRPr="00A5253A">
        <w:tab/>
      </w:r>
      <w:r w:rsidRPr="00115EBF">
        <w:t>UAE_NTZManagement</w:t>
      </w:r>
      <w:r>
        <w:t xml:space="preserve"> </w:t>
      </w:r>
      <w:r w:rsidRPr="00A5253A">
        <w:t>API</w:t>
      </w:r>
      <w:bookmarkEnd w:id="4519"/>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F63B9B">
        <w:trPr>
          <w:jc w:val="center"/>
        </w:trPr>
        <w:tc>
          <w:tcPr>
            <w:tcW w:w="2040" w:type="dxa"/>
            <w:shd w:val="clear" w:color="auto" w:fill="C0C0C0"/>
            <w:hideMark/>
          </w:tcPr>
          <w:p w14:paraId="38DC5E03" w14:textId="77777777" w:rsidR="00B313F7" w:rsidRPr="00FA5F9B" w:rsidRDefault="00B313F7" w:rsidP="00F63B9B">
            <w:pPr>
              <w:pStyle w:val="TAH"/>
            </w:pPr>
            <w:r w:rsidRPr="00FA5F9B">
              <w:t>API version number</w:t>
            </w:r>
          </w:p>
        </w:tc>
        <w:tc>
          <w:tcPr>
            <w:tcW w:w="7427" w:type="dxa"/>
            <w:shd w:val="clear" w:color="auto" w:fill="C0C0C0"/>
          </w:tcPr>
          <w:p w14:paraId="790F5A33" w14:textId="77777777" w:rsidR="00B313F7" w:rsidRPr="00FA5F9B" w:rsidRDefault="00B313F7" w:rsidP="00F63B9B">
            <w:pPr>
              <w:pStyle w:val="TAH"/>
            </w:pPr>
            <w:r w:rsidRPr="00FA5F9B">
              <w:t>Remarks</w:t>
            </w:r>
          </w:p>
        </w:tc>
      </w:tr>
      <w:tr w:rsidR="00B313F7" w:rsidRPr="002002FF" w14:paraId="4699453C" w14:textId="77777777" w:rsidTr="00F63B9B">
        <w:trPr>
          <w:jc w:val="center"/>
        </w:trPr>
        <w:tc>
          <w:tcPr>
            <w:tcW w:w="2040" w:type="dxa"/>
          </w:tcPr>
          <w:p w14:paraId="099CFFD3" w14:textId="77777777" w:rsidR="00B313F7" w:rsidRPr="00FA5F9B" w:rsidRDefault="00B313F7" w:rsidP="00F63B9B">
            <w:pPr>
              <w:pStyle w:val="TAL"/>
            </w:pPr>
          </w:p>
        </w:tc>
        <w:tc>
          <w:tcPr>
            <w:tcW w:w="7427" w:type="dxa"/>
          </w:tcPr>
          <w:p w14:paraId="670F0755" w14:textId="77777777" w:rsidR="00B313F7" w:rsidRPr="00FA5F9B" w:rsidRDefault="00B313F7" w:rsidP="00F63B9B">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4520" w:name="_Toc96843470"/>
      <w:bookmarkStart w:id="4521" w:name="_Toc96844445"/>
      <w:bookmarkStart w:id="4522" w:name="_Toc100740018"/>
      <w:bookmarkStart w:id="4523" w:name="_Toc133408941"/>
      <w:bookmarkStart w:id="4524" w:name="_Toc160452971"/>
      <w:bookmarkStart w:id="4525" w:name="_Toc164869899"/>
      <w:bookmarkStart w:id="4526" w:name="_Toc175350955"/>
      <w:bookmarkStart w:id="4527" w:name="_Toc180146922"/>
      <w:bookmarkStart w:id="4528" w:name="_Toc180249420"/>
      <w:bookmarkStart w:id="4529" w:name="_Toc183379441"/>
      <w:bookmarkStart w:id="4530" w:name="_Toc185509874"/>
      <w:r w:rsidR="003319AF">
        <w:lastRenderedPageBreak/>
        <w:t xml:space="preserve">Annex </w:t>
      </w:r>
      <w:r>
        <w:t>C</w:t>
      </w:r>
      <w:r w:rsidR="003319AF">
        <w:t xml:space="preserve"> (informative):</w:t>
      </w:r>
      <w:r w:rsidR="003319AF">
        <w:br/>
        <w:t>Change history</w:t>
      </w:r>
      <w:bookmarkEnd w:id="4410"/>
      <w:bookmarkEnd w:id="4520"/>
      <w:bookmarkEnd w:id="4521"/>
      <w:bookmarkEnd w:id="4522"/>
      <w:bookmarkEnd w:id="4523"/>
      <w:bookmarkEnd w:id="4524"/>
      <w:bookmarkEnd w:id="4525"/>
      <w:bookmarkEnd w:id="4526"/>
      <w:bookmarkEnd w:id="4527"/>
      <w:bookmarkEnd w:id="4528"/>
      <w:bookmarkEnd w:id="4529"/>
      <w:bookmarkEnd w:id="4530"/>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4B35D1" w14:textId="77777777" w:rsidR="00BE602C" w:rsidRDefault="00BE602C">
      <w:r>
        <w:separator/>
      </w:r>
    </w:p>
  </w:endnote>
  <w:endnote w:type="continuationSeparator" w:id="0">
    <w:p w14:paraId="6E4F66AA" w14:textId="77777777" w:rsidR="00BE602C" w:rsidRDefault="00BE60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65226" w14:textId="77777777" w:rsidR="00767D81" w:rsidRDefault="00767D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B1B9E0" w14:textId="77777777" w:rsidR="00BE602C" w:rsidRDefault="00BE602C">
      <w:r>
        <w:separator/>
      </w:r>
    </w:p>
  </w:footnote>
  <w:footnote w:type="continuationSeparator" w:id="0">
    <w:p w14:paraId="647817BE" w14:textId="77777777" w:rsidR="00BE602C" w:rsidRDefault="00BE60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1A240" w14:textId="3B617B9F" w:rsidR="00767D81" w:rsidRDefault="00767D8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527F">
      <w:rPr>
        <w:rFonts w:ascii="Arial" w:hAnsi="Arial" w:cs="Arial"/>
        <w:b/>
        <w:noProof/>
        <w:sz w:val="18"/>
        <w:szCs w:val="18"/>
      </w:rPr>
      <w:t>3GPP TS 29.257 V19.1.0 (2024-12)</w:t>
    </w:r>
    <w:r>
      <w:rPr>
        <w:rFonts w:ascii="Arial" w:hAnsi="Arial" w:cs="Arial"/>
        <w:b/>
        <w:sz w:val="18"/>
        <w:szCs w:val="18"/>
      </w:rPr>
      <w:fldChar w:fldCharType="end"/>
    </w:r>
  </w:p>
  <w:p w14:paraId="13AA34B0" w14:textId="77777777" w:rsidR="00767D81" w:rsidRDefault="00767D8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424456BC" w:rsidR="00767D81" w:rsidRDefault="00767D8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527F">
      <w:rPr>
        <w:rFonts w:ascii="Arial" w:hAnsi="Arial" w:cs="Arial"/>
        <w:b/>
        <w:noProof/>
        <w:sz w:val="18"/>
        <w:szCs w:val="18"/>
      </w:rPr>
      <w:t>Release 19</w:t>
    </w:r>
    <w:r>
      <w:rPr>
        <w:rFonts w:ascii="Arial" w:hAnsi="Arial" w:cs="Arial"/>
        <w:b/>
        <w:sz w:val="18"/>
        <w:szCs w:val="18"/>
      </w:rPr>
      <w:fldChar w:fldCharType="end"/>
    </w:r>
  </w:p>
  <w:p w14:paraId="2CE4CFA0" w14:textId="77777777" w:rsidR="00767D81" w:rsidRDefault="00767D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8464789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99366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47158127">
    <w:abstractNumId w:val="11"/>
  </w:num>
  <w:num w:numId="4" w16cid:durableId="1442653296">
    <w:abstractNumId w:val="36"/>
  </w:num>
  <w:num w:numId="5" w16cid:durableId="1943493309">
    <w:abstractNumId w:val="32"/>
  </w:num>
  <w:num w:numId="6" w16cid:durableId="371660749">
    <w:abstractNumId w:val="39"/>
  </w:num>
  <w:num w:numId="7" w16cid:durableId="106051265">
    <w:abstractNumId w:val="15"/>
  </w:num>
  <w:num w:numId="8" w16cid:durableId="1379817169">
    <w:abstractNumId w:val="33"/>
  </w:num>
  <w:num w:numId="9" w16cid:durableId="1443571648">
    <w:abstractNumId w:val="38"/>
  </w:num>
  <w:num w:numId="10" w16cid:durableId="785126229">
    <w:abstractNumId w:val="14"/>
  </w:num>
  <w:num w:numId="11" w16cid:durableId="597326244">
    <w:abstractNumId w:val="9"/>
  </w:num>
  <w:num w:numId="12" w16cid:durableId="561406641">
    <w:abstractNumId w:val="7"/>
  </w:num>
  <w:num w:numId="13" w16cid:durableId="1744179583">
    <w:abstractNumId w:val="6"/>
  </w:num>
  <w:num w:numId="14" w16cid:durableId="1922987161">
    <w:abstractNumId w:val="5"/>
  </w:num>
  <w:num w:numId="15" w16cid:durableId="1877155671">
    <w:abstractNumId w:val="4"/>
  </w:num>
  <w:num w:numId="16" w16cid:durableId="127407065">
    <w:abstractNumId w:val="8"/>
  </w:num>
  <w:num w:numId="17" w16cid:durableId="1227492611">
    <w:abstractNumId w:val="3"/>
  </w:num>
  <w:num w:numId="18" w16cid:durableId="1757700846">
    <w:abstractNumId w:val="2"/>
  </w:num>
  <w:num w:numId="19" w16cid:durableId="1681472534">
    <w:abstractNumId w:val="1"/>
  </w:num>
  <w:num w:numId="20" w16cid:durableId="1651639982">
    <w:abstractNumId w:val="0"/>
  </w:num>
  <w:num w:numId="21" w16cid:durableId="1450514097">
    <w:abstractNumId w:val="13"/>
  </w:num>
  <w:num w:numId="22" w16cid:durableId="2131046325">
    <w:abstractNumId w:val="17"/>
  </w:num>
  <w:num w:numId="23" w16cid:durableId="1569919587">
    <w:abstractNumId w:val="19"/>
  </w:num>
  <w:num w:numId="24" w16cid:durableId="2024698940">
    <w:abstractNumId w:val="26"/>
  </w:num>
  <w:num w:numId="25" w16cid:durableId="484395642">
    <w:abstractNumId w:val="30"/>
  </w:num>
  <w:num w:numId="26" w16cid:durableId="42292408">
    <w:abstractNumId w:val="16"/>
  </w:num>
  <w:num w:numId="27" w16cid:durableId="1480614477">
    <w:abstractNumId w:val="20"/>
  </w:num>
  <w:num w:numId="28" w16cid:durableId="152115979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16cid:durableId="1530726488">
    <w:abstractNumId w:val="23"/>
  </w:num>
  <w:num w:numId="30" w16cid:durableId="302738213">
    <w:abstractNumId w:val="34"/>
  </w:num>
  <w:num w:numId="31" w16cid:durableId="877854978">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16cid:durableId="694112368">
    <w:abstractNumId w:val="24"/>
  </w:num>
  <w:num w:numId="33" w16cid:durableId="476726270">
    <w:abstractNumId w:val="28"/>
  </w:num>
  <w:num w:numId="34" w16cid:durableId="773356865">
    <w:abstractNumId w:val="31"/>
  </w:num>
  <w:num w:numId="35" w16cid:durableId="1395280711">
    <w:abstractNumId w:val="35"/>
  </w:num>
  <w:num w:numId="36" w16cid:durableId="1425608028">
    <w:abstractNumId w:val="22"/>
  </w:num>
  <w:num w:numId="37" w16cid:durableId="290091016">
    <w:abstractNumId w:val="21"/>
  </w:num>
  <w:num w:numId="38" w16cid:durableId="1095319268">
    <w:abstractNumId w:val="27"/>
  </w:num>
  <w:num w:numId="39" w16cid:durableId="364446888">
    <w:abstractNumId w:val="37"/>
  </w:num>
  <w:num w:numId="40" w16cid:durableId="1951278873">
    <w:abstractNumId w:val="18"/>
  </w:num>
  <w:num w:numId="41" w16cid:durableId="224726317">
    <w:abstractNumId w:val="29"/>
  </w:num>
  <w:num w:numId="42" w16cid:durableId="1519156873">
    <w:abstractNumId w:val="40"/>
  </w:num>
  <w:num w:numId="43" w16cid:durableId="524950704">
    <w:abstractNumId w:val="25"/>
  </w:num>
  <w:num w:numId="44" w16cid:durableId="153442309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C69"/>
    <w:rsid w:val="00032CF5"/>
    <w:rsid w:val="000349A7"/>
    <w:rsid w:val="00035252"/>
    <w:rsid w:val="000365BC"/>
    <w:rsid w:val="00040555"/>
    <w:rsid w:val="000421B1"/>
    <w:rsid w:val="00044236"/>
    <w:rsid w:val="00050070"/>
    <w:rsid w:val="00052C16"/>
    <w:rsid w:val="00053176"/>
    <w:rsid w:val="00057C17"/>
    <w:rsid w:val="000615DA"/>
    <w:rsid w:val="00073863"/>
    <w:rsid w:val="00077605"/>
    <w:rsid w:val="00077689"/>
    <w:rsid w:val="00082640"/>
    <w:rsid w:val="00083685"/>
    <w:rsid w:val="000902C0"/>
    <w:rsid w:val="000915BA"/>
    <w:rsid w:val="000946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E39"/>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79AB"/>
    <w:rsid w:val="00147977"/>
    <w:rsid w:val="00150AED"/>
    <w:rsid w:val="0015105E"/>
    <w:rsid w:val="00151D3C"/>
    <w:rsid w:val="00153201"/>
    <w:rsid w:val="00160F99"/>
    <w:rsid w:val="0016272B"/>
    <w:rsid w:val="001652C2"/>
    <w:rsid w:val="00167F5E"/>
    <w:rsid w:val="00171BA7"/>
    <w:rsid w:val="001750C0"/>
    <w:rsid w:val="00175EC4"/>
    <w:rsid w:val="00177430"/>
    <w:rsid w:val="00177757"/>
    <w:rsid w:val="001807C7"/>
    <w:rsid w:val="001823C9"/>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1B52"/>
    <w:rsid w:val="002457CF"/>
    <w:rsid w:val="00246CB1"/>
    <w:rsid w:val="0024769A"/>
    <w:rsid w:val="002478D6"/>
    <w:rsid w:val="00251C9F"/>
    <w:rsid w:val="00252210"/>
    <w:rsid w:val="00254709"/>
    <w:rsid w:val="00257048"/>
    <w:rsid w:val="002571F5"/>
    <w:rsid w:val="00257369"/>
    <w:rsid w:val="00257EAB"/>
    <w:rsid w:val="00267501"/>
    <w:rsid w:val="00272D57"/>
    <w:rsid w:val="002750C0"/>
    <w:rsid w:val="002764A7"/>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D0842"/>
    <w:rsid w:val="002D74B1"/>
    <w:rsid w:val="002E0176"/>
    <w:rsid w:val="002E248C"/>
    <w:rsid w:val="002E31B6"/>
    <w:rsid w:val="002E6BBA"/>
    <w:rsid w:val="002F0FEB"/>
    <w:rsid w:val="00300CCF"/>
    <w:rsid w:val="00300FD3"/>
    <w:rsid w:val="0030210F"/>
    <w:rsid w:val="00304AE6"/>
    <w:rsid w:val="00306A61"/>
    <w:rsid w:val="003073D9"/>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74CD"/>
    <w:rsid w:val="003605A6"/>
    <w:rsid w:val="00364842"/>
    <w:rsid w:val="00364F0A"/>
    <w:rsid w:val="003666CC"/>
    <w:rsid w:val="00366E39"/>
    <w:rsid w:val="003708B6"/>
    <w:rsid w:val="00370BD2"/>
    <w:rsid w:val="003763DF"/>
    <w:rsid w:val="0038177F"/>
    <w:rsid w:val="00383BCF"/>
    <w:rsid w:val="00384370"/>
    <w:rsid w:val="0038572E"/>
    <w:rsid w:val="00385F94"/>
    <w:rsid w:val="00386AC8"/>
    <w:rsid w:val="0039284F"/>
    <w:rsid w:val="00395F98"/>
    <w:rsid w:val="003A3D96"/>
    <w:rsid w:val="003A3DCE"/>
    <w:rsid w:val="003A4C1A"/>
    <w:rsid w:val="003A5A16"/>
    <w:rsid w:val="003B0403"/>
    <w:rsid w:val="003B12F4"/>
    <w:rsid w:val="003B4CED"/>
    <w:rsid w:val="003B50D7"/>
    <w:rsid w:val="003B53EF"/>
    <w:rsid w:val="003C0C41"/>
    <w:rsid w:val="003C0E5F"/>
    <w:rsid w:val="003C7668"/>
    <w:rsid w:val="003D1102"/>
    <w:rsid w:val="003D4890"/>
    <w:rsid w:val="003D516C"/>
    <w:rsid w:val="003D7C6F"/>
    <w:rsid w:val="003E600D"/>
    <w:rsid w:val="003E72E9"/>
    <w:rsid w:val="003E770C"/>
    <w:rsid w:val="003F19D6"/>
    <w:rsid w:val="003F1C7F"/>
    <w:rsid w:val="003F423F"/>
    <w:rsid w:val="003F6BAB"/>
    <w:rsid w:val="00403EC9"/>
    <w:rsid w:val="00407235"/>
    <w:rsid w:val="00407DDB"/>
    <w:rsid w:val="00410159"/>
    <w:rsid w:val="00410789"/>
    <w:rsid w:val="004117E7"/>
    <w:rsid w:val="0041402D"/>
    <w:rsid w:val="0041602A"/>
    <w:rsid w:val="00421D32"/>
    <w:rsid w:val="00425998"/>
    <w:rsid w:val="004260B6"/>
    <w:rsid w:val="00426A20"/>
    <w:rsid w:val="0043207A"/>
    <w:rsid w:val="00432A95"/>
    <w:rsid w:val="00436960"/>
    <w:rsid w:val="00440322"/>
    <w:rsid w:val="00443985"/>
    <w:rsid w:val="004513B7"/>
    <w:rsid w:val="0045311D"/>
    <w:rsid w:val="004548D5"/>
    <w:rsid w:val="0045754C"/>
    <w:rsid w:val="00464E19"/>
    <w:rsid w:val="0046563E"/>
    <w:rsid w:val="0046656A"/>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E6E"/>
    <w:rsid w:val="004A17C9"/>
    <w:rsid w:val="004A1E52"/>
    <w:rsid w:val="004A2AE5"/>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F1DB9"/>
    <w:rsid w:val="004F39D7"/>
    <w:rsid w:val="004F4157"/>
    <w:rsid w:val="004F427D"/>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72D30"/>
    <w:rsid w:val="00573D03"/>
    <w:rsid w:val="005765B4"/>
    <w:rsid w:val="005767EE"/>
    <w:rsid w:val="005A1440"/>
    <w:rsid w:val="005A30D6"/>
    <w:rsid w:val="005A48D2"/>
    <w:rsid w:val="005B25B5"/>
    <w:rsid w:val="005B38C8"/>
    <w:rsid w:val="005B4B6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5FC5"/>
    <w:rsid w:val="006F7571"/>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4BCA"/>
    <w:rsid w:val="008377A8"/>
    <w:rsid w:val="00842923"/>
    <w:rsid w:val="00843828"/>
    <w:rsid w:val="00844139"/>
    <w:rsid w:val="00845F92"/>
    <w:rsid w:val="0084650D"/>
    <w:rsid w:val="00847E28"/>
    <w:rsid w:val="0085595D"/>
    <w:rsid w:val="00855E10"/>
    <w:rsid w:val="0086031C"/>
    <w:rsid w:val="00861AC1"/>
    <w:rsid w:val="008622F0"/>
    <w:rsid w:val="00863367"/>
    <w:rsid w:val="0086402E"/>
    <w:rsid w:val="00872BB3"/>
    <w:rsid w:val="008817A6"/>
    <w:rsid w:val="00883B2A"/>
    <w:rsid w:val="008956F5"/>
    <w:rsid w:val="008A43D9"/>
    <w:rsid w:val="008A5781"/>
    <w:rsid w:val="008A74B7"/>
    <w:rsid w:val="008B06A9"/>
    <w:rsid w:val="008B4151"/>
    <w:rsid w:val="008C02BF"/>
    <w:rsid w:val="008C2B0D"/>
    <w:rsid w:val="008C428A"/>
    <w:rsid w:val="008C4964"/>
    <w:rsid w:val="008C4B53"/>
    <w:rsid w:val="008C59B5"/>
    <w:rsid w:val="008C760B"/>
    <w:rsid w:val="008C7ABB"/>
    <w:rsid w:val="008D54F5"/>
    <w:rsid w:val="008D7CDD"/>
    <w:rsid w:val="008E0A31"/>
    <w:rsid w:val="008E1E5D"/>
    <w:rsid w:val="008E55DB"/>
    <w:rsid w:val="008F0D99"/>
    <w:rsid w:val="008F10FD"/>
    <w:rsid w:val="008F2097"/>
    <w:rsid w:val="008F2FC3"/>
    <w:rsid w:val="009003CF"/>
    <w:rsid w:val="00902590"/>
    <w:rsid w:val="00904DA7"/>
    <w:rsid w:val="0090502B"/>
    <w:rsid w:val="00910C27"/>
    <w:rsid w:val="0091131C"/>
    <w:rsid w:val="009131CE"/>
    <w:rsid w:val="00920EA8"/>
    <w:rsid w:val="00923CC5"/>
    <w:rsid w:val="0093349C"/>
    <w:rsid w:val="00933AC7"/>
    <w:rsid w:val="00937055"/>
    <w:rsid w:val="00940911"/>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2E41"/>
    <w:rsid w:val="009B41B1"/>
    <w:rsid w:val="009B4D03"/>
    <w:rsid w:val="009B61D4"/>
    <w:rsid w:val="009B7345"/>
    <w:rsid w:val="009B7E1A"/>
    <w:rsid w:val="009C7EA9"/>
    <w:rsid w:val="009D3462"/>
    <w:rsid w:val="009D6C6F"/>
    <w:rsid w:val="009E0A7C"/>
    <w:rsid w:val="009E0CED"/>
    <w:rsid w:val="009E5448"/>
    <w:rsid w:val="009F09F1"/>
    <w:rsid w:val="009F2766"/>
    <w:rsid w:val="009F59C9"/>
    <w:rsid w:val="009F6CDC"/>
    <w:rsid w:val="00A034CE"/>
    <w:rsid w:val="00A0391B"/>
    <w:rsid w:val="00A066C1"/>
    <w:rsid w:val="00A111EF"/>
    <w:rsid w:val="00A14276"/>
    <w:rsid w:val="00A143D5"/>
    <w:rsid w:val="00A15973"/>
    <w:rsid w:val="00A17B2B"/>
    <w:rsid w:val="00A22B59"/>
    <w:rsid w:val="00A242A4"/>
    <w:rsid w:val="00A25B43"/>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71C9B"/>
    <w:rsid w:val="00A72977"/>
    <w:rsid w:val="00A804D2"/>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7B22"/>
    <w:rsid w:val="00B31350"/>
    <w:rsid w:val="00B313F7"/>
    <w:rsid w:val="00B31885"/>
    <w:rsid w:val="00B3323B"/>
    <w:rsid w:val="00B35045"/>
    <w:rsid w:val="00B36314"/>
    <w:rsid w:val="00B45AA7"/>
    <w:rsid w:val="00B45B01"/>
    <w:rsid w:val="00B506A9"/>
    <w:rsid w:val="00B51B48"/>
    <w:rsid w:val="00B5342F"/>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D05CC"/>
    <w:rsid w:val="00BD5560"/>
    <w:rsid w:val="00BD68A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A6639"/>
    <w:rsid w:val="00CB1A86"/>
    <w:rsid w:val="00CB2ECA"/>
    <w:rsid w:val="00CB3555"/>
    <w:rsid w:val="00CB369C"/>
    <w:rsid w:val="00CB4122"/>
    <w:rsid w:val="00CB7B3B"/>
    <w:rsid w:val="00CC28DE"/>
    <w:rsid w:val="00CC5894"/>
    <w:rsid w:val="00CC595C"/>
    <w:rsid w:val="00CC6D83"/>
    <w:rsid w:val="00CE10B2"/>
    <w:rsid w:val="00CE2675"/>
    <w:rsid w:val="00CE4788"/>
    <w:rsid w:val="00CE4CEF"/>
    <w:rsid w:val="00CE55E0"/>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65D8"/>
    <w:rsid w:val="00D705E5"/>
    <w:rsid w:val="00D716E1"/>
    <w:rsid w:val="00D71BEC"/>
    <w:rsid w:val="00D74185"/>
    <w:rsid w:val="00D74607"/>
    <w:rsid w:val="00D766AA"/>
    <w:rsid w:val="00D8090E"/>
    <w:rsid w:val="00D810F5"/>
    <w:rsid w:val="00D81735"/>
    <w:rsid w:val="00D83022"/>
    <w:rsid w:val="00D8791D"/>
    <w:rsid w:val="00D9071D"/>
    <w:rsid w:val="00D9654E"/>
    <w:rsid w:val="00D97515"/>
    <w:rsid w:val="00DA00BD"/>
    <w:rsid w:val="00DA34CD"/>
    <w:rsid w:val="00DA3B54"/>
    <w:rsid w:val="00DA42D5"/>
    <w:rsid w:val="00DA4AE4"/>
    <w:rsid w:val="00DB0C55"/>
    <w:rsid w:val="00DB571A"/>
    <w:rsid w:val="00DC636D"/>
    <w:rsid w:val="00DD0ED6"/>
    <w:rsid w:val="00DD4A33"/>
    <w:rsid w:val="00DD50FD"/>
    <w:rsid w:val="00DD5800"/>
    <w:rsid w:val="00DD5C49"/>
    <w:rsid w:val="00DE0D47"/>
    <w:rsid w:val="00DE11F0"/>
    <w:rsid w:val="00DE17F2"/>
    <w:rsid w:val="00DF5F5D"/>
    <w:rsid w:val="00E00D89"/>
    <w:rsid w:val="00E013A8"/>
    <w:rsid w:val="00E01F24"/>
    <w:rsid w:val="00E02067"/>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7388"/>
    <w:rsid w:val="00E61443"/>
    <w:rsid w:val="00E643D3"/>
    <w:rsid w:val="00E64862"/>
    <w:rsid w:val="00E74D73"/>
    <w:rsid w:val="00E80024"/>
    <w:rsid w:val="00E80135"/>
    <w:rsid w:val="00E8529E"/>
    <w:rsid w:val="00E90600"/>
    <w:rsid w:val="00E92067"/>
    <w:rsid w:val="00E92451"/>
    <w:rsid w:val="00E96791"/>
    <w:rsid w:val="00E97F46"/>
    <w:rsid w:val="00EA0A8F"/>
    <w:rsid w:val="00EA69A9"/>
    <w:rsid w:val="00EA7031"/>
    <w:rsid w:val="00EB15E0"/>
    <w:rsid w:val="00EB1B4C"/>
    <w:rsid w:val="00EB298E"/>
    <w:rsid w:val="00EB3E1B"/>
    <w:rsid w:val="00EB4B6D"/>
    <w:rsid w:val="00EB68E0"/>
    <w:rsid w:val="00EC17C9"/>
    <w:rsid w:val="00EC77FB"/>
    <w:rsid w:val="00ED101C"/>
    <w:rsid w:val="00ED524D"/>
    <w:rsid w:val="00ED5A84"/>
    <w:rsid w:val="00ED67F3"/>
    <w:rsid w:val="00ED786F"/>
    <w:rsid w:val="00EE3998"/>
    <w:rsid w:val="00EE4612"/>
    <w:rsid w:val="00EE5AB3"/>
    <w:rsid w:val="00EE5E6D"/>
    <w:rsid w:val="00EE6E7C"/>
    <w:rsid w:val="00EF2F35"/>
    <w:rsid w:val="00EF3043"/>
    <w:rsid w:val="00EF3D1F"/>
    <w:rsid w:val="00EF647A"/>
    <w:rsid w:val="00EF67CC"/>
    <w:rsid w:val="00EF6B3D"/>
    <w:rsid w:val="00EF6D85"/>
    <w:rsid w:val="00EF7DF0"/>
    <w:rsid w:val="00F0057C"/>
    <w:rsid w:val="00F02D09"/>
    <w:rsid w:val="00F02DEC"/>
    <w:rsid w:val="00F0571A"/>
    <w:rsid w:val="00F06BCD"/>
    <w:rsid w:val="00F07576"/>
    <w:rsid w:val="00F075FB"/>
    <w:rsid w:val="00F135DC"/>
    <w:rsid w:val="00F23415"/>
    <w:rsid w:val="00F308AF"/>
    <w:rsid w:val="00F33F33"/>
    <w:rsid w:val="00F43DD2"/>
    <w:rsid w:val="00F44AD9"/>
    <w:rsid w:val="00F44E8F"/>
    <w:rsid w:val="00F45D23"/>
    <w:rsid w:val="00F47A44"/>
    <w:rsid w:val="00F50555"/>
    <w:rsid w:val="00F50D0E"/>
    <w:rsid w:val="00F5239C"/>
    <w:rsid w:val="00F52C3A"/>
    <w:rsid w:val="00F544AD"/>
    <w:rsid w:val="00F548F2"/>
    <w:rsid w:val="00F56BEB"/>
    <w:rsid w:val="00F65C2B"/>
    <w:rsid w:val="00F66483"/>
    <w:rsid w:val="00F665F2"/>
    <w:rsid w:val="00F74656"/>
    <w:rsid w:val="00F758B3"/>
    <w:rsid w:val="00F77064"/>
    <w:rsid w:val="00F77291"/>
    <w:rsid w:val="00F84D6A"/>
    <w:rsid w:val="00F84EEB"/>
    <w:rsid w:val="00F8684E"/>
    <w:rsid w:val="00F90221"/>
    <w:rsid w:val="00F952FE"/>
    <w:rsid w:val="00F95E86"/>
    <w:rsid w:val="00F964A5"/>
    <w:rsid w:val="00FA561D"/>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9.vsdx"/><Relationship Id="rId32" Type="http://schemas.openxmlformats.org/officeDocument/2006/relationships/oleObject" Target="embeddings/Microsoft_Word_97_-_2003_Document.doc"/><Relationship Id="rId37" Type="http://schemas.openxmlformats.org/officeDocument/2006/relationships/image" Target="media/image15.emf"/><Relationship Id="rId40" Type="http://schemas.openxmlformats.org/officeDocument/2006/relationships/oleObject" Target="embeddings/Microsoft_Word_97_-_2003_Document4.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13.doc"/><Relationship Id="rId66" Type="http://schemas.openxmlformats.org/officeDocument/2006/relationships/oleObject" Target="embeddings/Microsoft_Word_97_-_2003_Document17.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87" Type="http://schemas.openxmlformats.org/officeDocument/2006/relationships/oleObject" Target="embeddings/Microsoft_Word_97_-_2003_Document26.doc"/><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Microsoft_Word_97_-_2003_Document30.doc"/><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__7.vsdx"/><Relationship Id="rId27" Type="http://schemas.openxmlformats.org/officeDocument/2006/relationships/image" Target="media/image10.emf"/><Relationship Id="rId30" Type="http://schemas.openxmlformats.org/officeDocument/2006/relationships/package" Target="embeddings/Microsoft_Visio___1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8.doc"/><Relationship Id="rId56" Type="http://schemas.openxmlformats.org/officeDocument/2006/relationships/oleObject" Target="embeddings/Microsoft_Word_97_-_2003_Document12.doc"/><Relationship Id="rId64" Type="http://schemas.openxmlformats.org/officeDocument/2006/relationships/oleObject" Target="embeddings/Microsoft_Word_97_-_2003_Document16.doc"/><Relationship Id="rId69" Type="http://schemas.openxmlformats.org/officeDocument/2006/relationships/image" Target="media/image31.emf"/><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80" Type="http://schemas.openxmlformats.org/officeDocument/2006/relationships/image" Target="media/image36.emf"/><Relationship Id="rId85" Type="http://schemas.openxmlformats.org/officeDocument/2006/relationships/package" Target="embeddings/Microsoft_Visio_Drawing9.vsdx"/><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3.doc"/><Relationship Id="rId46" Type="http://schemas.openxmlformats.org/officeDocument/2006/relationships/oleObject" Target="embeddings/Microsoft_Word_97_-_2003_Document7.doc"/><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8E115E-A2AF-4C35-AA4D-BA65DDA783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247</Pages>
  <Words>77630</Words>
  <Characters>442492</Characters>
  <Application>Microsoft Office Word</Application>
  <DocSecurity>0</DocSecurity>
  <Lines>3687</Lines>
  <Paragraphs>1038</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519084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MCC</cp:lastModifiedBy>
  <cp:revision>4</cp:revision>
  <cp:lastPrinted>2019-02-25T12:05:00Z</cp:lastPrinted>
  <dcterms:created xsi:type="dcterms:W3CDTF">2024-12-11T06:24:00Z</dcterms:created>
  <dcterms:modified xsi:type="dcterms:W3CDTF">2024-12-19T12:05:00Z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