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39DB" w14:textId="77777777" w:rsidR="005E5B5B" w:rsidRDefault="005E5B5B" w:rsidP="005E5B5B">
      <w:pPr>
        <w:pStyle w:val="Heading8"/>
      </w:pPr>
      <w:r>
        <w:t>Annex H (normative):</w:t>
      </w:r>
      <w:r>
        <w:br/>
        <w:t>YANG definitions for 5GC</w:t>
      </w:r>
    </w:p>
    <w:p w14:paraId="55B659CE" w14:textId="793320EE" w:rsidR="005E5B5B" w:rsidRDefault="005E5B5B" w:rsidP="005E5B5B">
      <w:pPr>
        <w:pStyle w:val="Heading1"/>
      </w:pPr>
      <w:bookmarkStart w:id="0" w:name="_Toc59184851"/>
      <w:bookmarkStart w:id="1" w:name="_Toc59195786"/>
      <w:bookmarkStart w:id="2" w:name="_Toc59440215"/>
      <w:bookmarkStart w:id="3" w:name="_Toc67990655"/>
      <w:bookmarkStart w:id="4" w:name="_Toc59183385"/>
      <w:r>
        <w:t>H.1</w:t>
      </w:r>
      <w:r>
        <w:tab/>
        <w:t>General</w:t>
      </w:r>
      <w:bookmarkEnd w:id="0"/>
      <w:bookmarkEnd w:id="1"/>
      <w:bookmarkEnd w:id="2"/>
      <w:bookmarkEnd w:id="3"/>
      <w:bookmarkEnd w:id="4"/>
    </w:p>
    <w:p w14:paraId="4FA0061B" w14:textId="049254B7" w:rsidR="005E5B5B" w:rsidRDefault="005E5B5B" w:rsidP="005E5B5B">
      <w:r>
        <w:t>This annex contains the YANG definitions for the 5GC NRM, in accordance with 5GC information model definitions specified in clause 4.</w:t>
      </w:r>
    </w:p>
    <w:p w14:paraId="49172495" w14:textId="59E34191" w:rsidR="005E5B5B" w:rsidRDefault="005E5B5B" w:rsidP="005E5B5B">
      <w:pPr>
        <w:pStyle w:val="Heading1"/>
      </w:pPr>
      <w:bookmarkStart w:id="5" w:name="_Toc59183386"/>
      <w:bookmarkStart w:id="6" w:name="_Toc59184852"/>
      <w:bookmarkStart w:id="7" w:name="_Toc59195787"/>
      <w:bookmarkStart w:id="8" w:name="_Toc59440216"/>
      <w:bookmarkStart w:id="9" w:name="_Toc67990656"/>
      <w:r>
        <w:t>H.2</w:t>
      </w:r>
      <w:r>
        <w:tab/>
        <w:t>Void</w:t>
      </w:r>
      <w:bookmarkEnd w:id="5"/>
      <w:bookmarkEnd w:id="6"/>
      <w:bookmarkEnd w:id="7"/>
      <w:bookmarkEnd w:id="8"/>
      <w:bookmarkEnd w:id="9"/>
    </w:p>
    <w:p w14:paraId="7E5733E9" w14:textId="77777777" w:rsidR="005E5B5B" w:rsidRPr="005E5B5B" w:rsidRDefault="005E5B5B" w:rsidP="005E5B5B"/>
    <w:p w14:paraId="17E33BC0" w14:textId="20614131" w:rsidR="005E5B5B" w:rsidRDefault="005E5B5B" w:rsidP="005E5B5B">
      <w:pPr>
        <w:pStyle w:val="Heading1"/>
      </w:pPr>
      <w:bookmarkStart w:id="10" w:name="_Toc59183387"/>
      <w:bookmarkStart w:id="11" w:name="_Toc59184853"/>
      <w:bookmarkStart w:id="12" w:name="_Toc59195788"/>
      <w:bookmarkStart w:id="13" w:name="_Toc59440217"/>
      <w:bookmarkStart w:id="14" w:name="_Toc67990657"/>
      <w:r>
        <w:t>H.3</w:t>
      </w:r>
      <w:r>
        <w:tab/>
        <w:t>Void</w:t>
      </w:r>
      <w:bookmarkEnd w:id="10"/>
      <w:bookmarkEnd w:id="11"/>
      <w:bookmarkEnd w:id="12"/>
      <w:bookmarkEnd w:id="13"/>
      <w:bookmarkEnd w:id="14"/>
    </w:p>
    <w:p w14:paraId="4E0EC220" w14:textId="77777777" w:rsidR="005E5B5B" w:rsidRPr="005E5B5B" w:rsidRDefault="005E5B5B" w:rsidP="005E5B5B"/>
    <w:p w14:paraId="03780381" w14:textId="2906C9FB" w:rsidR="005E5B5B" w:rsidRDefault="005E5B5B" w:rsidP="005E5B5B">
      <w:pPr>
        <w:pStyle w:val="Heading1"/>
      </w:pPr>
      <w:bookmarkStart w:id="15" w:name="_Toc59183388"/>
      <w:bookmarkStart w:id="16" w:name="_Toc59184854"/>
      <w:bookmarkStart w:id="17" w:name="_Toc59195789"/>
      <w:bookmarkStart w:id="18" w:name="_Toc59440218"/>
      <w:bookmarkStart w:id="19" w:name="_Toc67990658"/>
      <w:r>
        <w:t>H.4</w:t>
      </w:r>
      <w:r>
        <w:tab/>
        <w:t>Void</w:t>
      </w:r>
      <w:bookmarkEnd w:id="15"/>
      <w:bookmarkEnd w:id="16"/>
      <w:bookmarkEnd w:id="17"/>
      <w:bookmarkEnd w:id="18"/>
      <w:bookmarkEnd w:id="19"/>
    </w:p>
    <w:p w14:paraId="047F5EE1" w14:textId="77777777" w:rsidR="005E5B5B" w:rsidRPr="005E5B5B" w:rsidRDefault="005E5B5B" w:rsidP="005E5B5B"/>
    <w:p w14:paraId="6A6DE2FD" w14:textId="77777777" w:rsidR="00883130" w:rsidRDefault="00883130" w:rsidP="00883130">
      <w:pPr>
        <w:pStyle w:val="Heading1"/>
      </w:pPr>
      <w:bookmarkStart w:id="20" w:name="_Toc59183389"/>
      <w:bookmarkStart w:id="21" w:name="_Toc59184855"/>
      <w:bookmarkStart w:id="22" w:name="_Toc59195790"/>
      <w:bookmarkStart w:id="23" w:name="_Toc59440219"/>
      <w:bookmarkStart w:id="24" w:name="_Toc67990659"/>
      <w:r>
        <w:t>H.5</w:t>
      </w:r>
      <w:r>
        <w:tab/>
        <w:t>Modules</w:t>
      </w:r>
    </w:p>
    <w:p w14:paraId="14A9F61B" w14:textId="77777777" w:rsidR="00883130" w:rsidRDefault="00883130" w:rsidP="00883130">
      <w:pPr>
        <w:pStyle w:val="Heading2"/>
      </w:pPr>
      <w:r>
        <w:rPr>
          <w:lang w:eastAsia="zh-CN"/>
        </w:rPr>
        <w:t>H.5.1</w:t>
      </w:r>
      <w:r>
        <w:rPr>
          <w:lang w:eastAsia="zh-CN"/>
        </w:rPr>
        <w:tab/>
        <w:t>module _3gpp-5g-common-yang-types.yang</w:t>
      </w:r>
    </w:p>
    <w:p w14:paraId="5753166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298ED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_3gpp-5g-common-yang-types {</w:t>
      </w:r>
    </w:p>
    <w:p w14:paraId="67DE62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96C03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"urn:3gpp:sa5:_3gpp-5g-common-yang-types";</w:t>
      </w:r>
    </w:p>
    <w:p w14:paraId="1FCA30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"types5g3gpp";</w:t>
      </w:r>
    </w:p>
    <w:p w14:paraId="2AADA23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23426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ietf-yang-types { prefix yang; }</w:t>
      </w:r>
    </w:p>
    <w:p w14:paraId="05A8F6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E0431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FC7D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0E6A9C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2AF7B0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model defines common types for 5G networks and </w:t>
      </w:r>
    </w:p>
    <w:p w14:paraId="7B4321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slicing.</w:t>
      </w:r>
    </w:p>
    <w:p w14:paraId="5979D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33123B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D73E3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1F6A5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270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29557A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2023-05-09 { reference CR-0915; }</w:t>
      </w:r>
    </w:p>
    <w:p w14:paraId="4F5BBA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2021-08-05 { reference S5-214053/CR-0518; }</w:t>
      </w:r>
    </w:p>
    <w:p w14:paraId="0D1C75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17CCA34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2019-10-20 { reference "Initial version."; }</w:t>
      </w:r>
    </w:p>
    <w:p w14:paraId="209FA2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25D5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SNssai {</w:t>
      </w:r>
    </w:p>
    <w:p w14:paraId="718A12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w:t>
      </w:r>
    </w:p>
    <w:p w14:paraId="58EAAC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Information(S-NSSAI)";</w:t>
      </w:r>
    </w:p>
    <w:p w14:paraId="3DEDDA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8E1996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C716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sd {</w:t>
      </w:r>
    </w:p>
    <w:p w14:paraId="3DC0BA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 Differentiator</w:t>
      </w:r>
    </w:p>
    <w:p w14:paraId="25B1AA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If not needed, the value can be set to ff:ff:ff.";</w:t>
      </w:r>
    </w:p>
    <w:p w14:paraId="2BDD5B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yang:hex-string {</w:t>
      </w:r>
    </w:p>
    <w:p w14:paraId="6616A4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length 8;</w:t>
      </w:r>
    </w:p>
    <w:p w14:paraId="0DBD3F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3C51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50216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C330F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E649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sst {</w:t>
      </w:r>
    </w:p>
    <w:p w14:paraId="26994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uint8;</w:t>
      </w:r>
    </w:p>
    <w:p w14:paraId="604DBA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"Slice/Service Type.</w:t>
      </w:r>
    </w:p>
    <w:p w14:paraId="20E9A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Values 0 to 127 belong to standardized SST range and are defined in </w:t>
      </w:r>
    </w:p>
    <w:p w14:paraId="3E6DD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3GPP TS 23.501. Values 128 to 255 belong to operator-specific range.";</w:t>
      </w:r>
    </w:p>
    <w:p w14:paraId="1801B5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AE1C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69098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44402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PLMNInfo {</w:t>
      </w:r>
    </w:p>
    <w:p w14:paraId="603375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PLMNInfo data type define a S-NSSAI member in a specific </w:t>
      </w:r>
    </w:p>
    <w:p w14:paraId="311E8F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PLMNId, and it have two attributes PLMNId and S-NSSAI (PLMNId, S-NSSAI). </w:t>
      </w:r>
    </w:p>
    <w:p w14:paraId="7C710D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The PLMNId represents a data type that is comprised of mcc </w:t>
      </w:r>
    </w:p>
    <w:p w14:paraId="181858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(mobile country code) and mnc (mobile network code), (See TS 23.003 </w:t>
      </w:r>
    </w:p>
    <w:p w14:paraId="7914A1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subclause 2.2 and 12.1) and S-NSSAI represents an data type, that is </w:t>
      </w:r>
    </w:p>
    <w:p w14:paraId="278A0E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comprised of an SST (Slice/Service type) and an optional </w:t>
      </w:r>
    </w:p>
    <w:p w14:paraId="765F3E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SD (Slice Differentiator) field";</w:t>
      </w:r>
    </w:p>
    <w:p w14:paraId="3EE322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2ABB8D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SNssai;</w:t>
      </w:r>
    </w:p>
    <w:p w14:paraId="7832746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2A94C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E48D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CommModelType {</w:t>
      </w:r>
    </w:p>
    <w:p w14:paraId="2218BD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2A3C5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760B8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DIRECT_COMMUNICATION_WO_NRF {</w:t>
      </w:r>
    </w:p>
    <w:p w14:paraId="0498B9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0;</w:t>
      </w:r>
    </w:p>
    <w:p w14:paraId="721EE2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pre-configured NF service.";</w:t>
      </w:r>
    </w:p>
    <w:p w14:paraId="25E6D6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D209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D143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DIRECT_COMMUNICATION_WITH_NRF {</w:t>
      </w:r>
    </w:p>
    <w:p w14:paraId="36115B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1;</w:t>
      </w:r>
    </w:p>
    <w:p w14:paraId="52F27F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"Directly communicate to other NF service discovered </w:t>
      </w:r>
    </w:p>
    <w:p w14:paraId="3C226E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by NRF.";</w:t>
      </w:r>
    </w:p>
    <w:p w14:paraId="0FE4E9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DCBC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464D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INDIRECT_COMMUNICATION_WO_DEDICATED_DISCOVERY {</w:t>
      </w:r>
    </w:p>
    <w:p w14:paraId="2A0C21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2;</w:t>
      </w:r>
    </w:p>
    <w:p w14:paraId="2E73B6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"Communicate to pre-configured other NF service through </w:t>
      </w:r>
    </w:p>
    <w:p w14:paraId="283778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SCP as a proxy.";</w:t>
      </w:r>
    </w:p>
    <w:p w14:paraId="732098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48626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882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INDIRECT_COMMUNICATION_WITH_DEDICATED_DISCOVERY {</w:t>
      </w:r>
    </w:p>
    <w:p w14:paraId="4F253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value 3;</w:t>
      </w:r>
    </w:p>
    <w:p w14:paraId="6305A3F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"Communication to NF service discovered by NRF through SCP </w:t>
      </w:r>
    </w:p>
    <w:p w14:paraId="6A708E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as a proxy.";</w:t>
      </w:r>
    </w:p>
    <w:p w14:paraId="7B0585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CEFE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FD8B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1D55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88B3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305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CommModel {</w:t>
      </w:r>
    </w:p>
    <w:p w14:paraId="2DFE8E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groupId {</w:t>
      </w:r>
    </w:p>
    <w:p w14:paraId="19AC80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uint16;   </w:t>
      </w:r>
    </w:p>
    <w:p w14:paraId="09C44E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1441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commModelType {</w:t>
      </w:r>
    </w:p>
    <w:p w14:paraId="632275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CommModelType;</w:t>
      </w:r>
    </w:p>
    <w:p w14:paraId="3BFC65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5CC5D9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targetNFServiceList {      </w:t>
      </w:r>
    </w:p>
    <w:p w14:paraId="2D3C21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types3gpp:DistinguishedName;    </w:t>
      </w:r>
    </w:p>
    <w:p w14:paraId="76D1B4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F56E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commModelConfiguration {</w:t>
      </w:r>
    </w:p>
    <w:p w14:paraId="13A98A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6A3978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9DCD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BEA0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41888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SupportedFunc {</w:t>
      </w:r>
    </w:p>
    <w:p w14:paraId="6C320C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function {</w:t>
      </w:r>
    </w:p>
    <w:p w14:paraId="57156C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6BFADA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1A2C9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policy {</w:t>
      </w:r>
    </w:p>
    <w:p w14:paraId="2D1175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w:t>
      </w:r>
    </w:p>
    <w:p w14:paraId="11D1AF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446E5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EEB6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43E6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typedef EnergySavingLoadThresholdT {</w:t>
      </w:r>
    </w:p>
    <w:p w14:paraId="6FEEA5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315D5E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0..10000;</w:t>
      </w:r>
    </w:p>
    <w:p w14:paraId="65FF71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B6DD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1/10000;</w:t>
      </w:r>
    </w:p>
    <w:p w14:paraId="694E9B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C37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E19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EnergySavingTimeDurationT {</w:t>
      </w:r>
    </w:p>
    <w:p w14:paraId="3D7A71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D6249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0..900;</w:t>
      </w:r>
    </w:p>
    <w:p w14:paraId="5EA868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BD67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seconds;</w:t>
      </w:r>
    </w:p>
    <w:p w14:paraId="663BE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101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9D49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PhysCellID {</w:t>
      </w:r>
    </w:p>
    <w:p w14:paraId="532648D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 </w:t>
      </w:r>
    </w:p>
    <w:p w14:paraId="7EC65A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"0..1007"; </w:t>
      </w:r>
    </w:p>
    <w:p w14:paraId="1A84B8D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0B2CB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"clause 7.4.2 of TS 38.211";</w:t>
      </w:r>
    </w:p>
    <w:p w14:paraId="16272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77580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1D254E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UTC24TimeOfDayT {</w:t>
      </w:r>
    </w:p>
    <w:p w14:paraId="2D0F0E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"Time of day in HH:MM or H:MM 24-hour format per UTC </w:t>
      </w:r>
    </w:p>
    <w:p w14:paraId="35B32C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time zone.";</w:t>
      </w:r>
    </w:p>
    <w:p w14:paraId="35BB940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string {</w:t>
      </w:r>
    </w:p>
    <w:p w14:paraId="7829DE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pattern "(([01]?[0-9])|(2[0-3])):([0-5][0-9])";</w:t>
      </w:r>
    </w:p>
    <w:p w14:paraId="795262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8A46A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6A998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4B1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typedef DayOfWeekT {</w:t>
      </w:r>
    </w:p>
    <w:p w14:paraId="6323B7E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C5378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Monday;</w:t>
      </w:r>
    </w:p>
    <w:p w14:paraId="593747D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Tuesday;</w:t>
      </w:r>
    </w:p>
    <w:p w14:paraId="38CB10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Wednesday;</w:t>
      </w:r>
    </w:p>
    <w:p w14:paraId="614662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Thursday;</w:t>
      </w:r>
    </w:p>
    <w:p w14:paraId="64394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Friday;</w:t>
      </w:r>
    </w:p>
    <w:p w14:paraId="0504F3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Saturday;</w:t>
      </w:r>
    </w:p>
    <w:p w14:paraId="29F207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Sunday;</w:t>
      </w:r>
    </w:p>
    <w:p w14:paraId="451C40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DA96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7CD45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DE20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6C83F5EB"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1D7E2758" w14:textId="77777777" w:rsidR="00883130" w:rsidRDefault="00883130" w:rsidP="00883130">
      <w:pPr>
        <w:pStyle w:val="PL"/>
        <w:rPr>
          <w:rFonts w:cs="Courier New"/>
          <w:szCs w:val="16"/>
          <w:lang w:eastAsia="zh-CN"/>
        </w:rPr>
      </w:pPr>
    </w:p>
    <w:p w14:paraId="0BB80EE6" w14:textId="77777777" w:rsidR="00883130" w:rsidRDefault="00883130" w:rsidP="00883130">
      <w:pPr>
        <w:pStyle w:val="Heading2"/>
      </w:pPr>
      <w:r>
        <w:rPr>
          <w:lang w:eastAsia="zh-CN"/>
        </w:rPr>
        <w:t>H.5.1a</w:t>
      </w:r>
      <w:r>
        <w:rPr>
          <w:lang w:eastAsia="zh-CN"/>
        </w:rPr>
        <w:tab/>
        <w:t>module _3gpp-5gc-nrm-affunction.yang</w:t>
      </w:r>
    </w:p>
    <w:p w14:paraId="2F203C50"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2B689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_3gpp-5gc-nrm-affunction {</w:t>
      </w:r>
    </w:p>
    <w:p w14:paraId="2FCE75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1E6D03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3EB4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urn:3gpp:sa5:_3gpp-5gc-nrm-affunction;</w:t>
      </w:r>
    </w:p>
    <w:p w14:paraId="1BB20A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af3gpp;</w:t>
      </w:r>
    </w:p>
    <w:p w14:paraId="184D9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4F9B2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500023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305DBF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179AF7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0357C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2E4C3D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is defined only to describe the IOCs representing</w:t>
      </w:r>
    </w:p>
    <w:p w14:paraId="3DD76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its interaction interface with 5GC (i.e. EP_Rx and EP_N5).</w:t>
      </w:r>
    </w:p>
    <w:p w14:paraId="0C5E4B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It has no attributes defined.</w:t>
      </w:r>
    </w:p>
    <w:p w14:paraId="187F59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6893A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9E53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8E855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36759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0849F6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2019-10-28 { reference S5-193518 ; }</w:t>
      </w:r>
    </w:p>
    <w:p w14:paraId="18891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1DDE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2019-05-15 {</w:t>
      </w:r>
    </w:p>
    <w:p w14:paraId="3AFF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"initial revision";</w:t>
      </w:r>
    </w:p>
    <w:p w14:paraId="6C270B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E92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C98F25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AFFunctionGrp {</w:t>
      </w:r>
    </w:p>
    <w:p w14:paraId="12965F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2DC884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0A176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D52DC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augment "/me3gpp:ManagedElement" {</w:t>
      </w:r>
    </w:p>
    <w:p w14:paraId="7EE5252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AFFunction {</w:t>
      </w:r>
    </w:p>
    <w:p w14:paraId="37CE68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AF Function";</w:t>
      </w:r>
    </w:p>
    <w:p w14:paraId="049D76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7D874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360A93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EBCC81D"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C854D4">
        <w:rPr>
          <w:rFonts w:ascii="Courier New" w:hAnsi="Courier New"/>
          <w:noProof/>
          <w:sz w:val="16"/>
        </w:rPr>
        <w:t xml:space="preserve">      </w:t>
      </w:r>
      <w:r w:rsidRPr="00883130">
        <w:rPr>
          <w:rFonts w:ascii="Courier New" w:hAnsi="Courier New"/>
          <w:noProof/>
          <w:sz w:val="16"/>
          <w:lang w:val="fr-FR"/>
        </w:rPr>
        <w:t>container attributes {</w:t>
      </w:r>
    </w:p>
    <w:p w14:paraId="3B55E52A"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uses AFFunctionGrp;</w:t>
      </w:r>
    </w:p>
    <w:p w14:paraId="694553E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23B17282"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69829CAC"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w:t>
      </w:r>
    </w:p>
    <w:p w14:paraId="52C15C35"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w:t>
      </w:r>
    </w:p>
    <w:p w14:paraId="5EFB4268" w14:textId="77777777" w:rsidR="00883130" w:rsidRPr="00883130" w:rsidRDefault="00883130" w:rsidP="00883130">
      <w:pPr>
        <w:tabs>
          <w:tab w:val="left" w:pos="0"/>
          <w:tab w:val="center" w:pos="4820"/>
          <w:tab w:val="right" w:pos="9638"/>
        </w:tabs>
        <w:spacing w:after="0"/>
        <w:rPr>
          <w:rFonts w:ascii="Courier New" w:hAnsi="Courier New" w:cs="Arial"/>
          <w:sz w:val="16"/>
          <w:szCs w:val="22"/>
          <w:lang w:val="fr-FR"/>
        </w:rPr>
      </w:pPr>
      <w:r w:rsidRPr="00883130">
        <w:rPr>
          <w:rFonts w:ascii="Courier New" w:hAnsi="Courier New" w:cs="Arial"/>
          <w:sz w:val="16"/>
          <w:szCs w:val="22"/>
          <w:lang w:val="fr-FR"/>
        </w:rPr>
        <w:t>&lt;CODE ENDS&gt;</w:t>
      </w:r>
    </w:p>
    <w:p w14:paraId="682F71DC" w14:textId="77777777" w:rsidR="00883130" w:rsidRPr="006608A0" w:rsidRDefault="00883130" w:rsidP="00883130">
      <w:pPr>
        <w:pStyle w:val="PL"/>
        <w:rPr>
          <w:lang w:val="fr-FR"/>
        </w:rPr>
      </w:pPr>
    </w:p>
    <w:p w14:paraId="7F2FFC34" w14:textId="77777777" w:rsidR="00883130" w:rsidRDefault="00883130" w:rsidP="00883130">
      <w:pPr>
        <w:pStyle w:val="Heading2"/>
      </w:pPr>
      <w:r>
        <w:rPr>
          <w:lang w:eastAsia="zh-CN"/>
        </w:rPr>
        <w:t>H.5.2</w:t>
      </w:r>
      <w:r>
        <w:rPr>
          <w:lang w:eastAsia="zh-CN"/>
        </w:rPr>
        <w:tab/>
        <w:t>module _3gpp-5gc-nrm-amffunction.yang</w:t>
      </w:r>
    </w:p>
    <w:p w14:paraId="6EEB5DAF"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5675FA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_3gpp-5gc-nrm-amffunction {</w:t>
      </w:r>
    </w:p>
    <w:p w14:paraId="0707ED0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561D8A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urn:3gpp:sa5:_3gpp-5gc-nrm-amffunction;</w:t>
      </w:r>
    </w:p>
    <w:p w14:paraId="465DD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amf3gpp;</w:t>
      </w:r>
    </w:p>
    <w:p w14:paraId="18955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3331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_3gpp-common-managed-function { prefix mf3gpp; }</w:t>
      </w:r>
    </w:p>
    <w:p w14:paraId="07FD2E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16F435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_3gpp-common-yang-types { prefix types3gpp; }</w:t>
      </w:r>
    </w:p>
    <w:p w14:paraId="31C0F7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52F516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ietf-inet-types { prefix inet; }</w:t>
      </w:r>
    </w:p>
    <w:p w14:paraId="1F6CCB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2BBD0F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0166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43C423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568BB69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"AMFFunction derived from basic ManagedFunction.</w:t>
      </w:r>
    </w:p>
    <w:p w14:paraId="48E882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1ADE1CE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60697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 5G Network Resource Model (NRM)";</w:t>
      </w:r>
    </w:p>
    <w:p w14:paraId="55E3EA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ADE2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60C627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2022-01-07 { reference CR-0643; }</w:t>
      </w:r>
    </w:p>
    <w:p w14:paraId="2CECE3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2020-11-06 { reference CR-0412 ; }</w:t>
      </w:r>
    </w:p>
    <w:p w14:paraId="16E456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2019-10-25 { reference "S5-194457 S5-193518"; }</w:t>
      </w:r>
    </w:p>
    <w:p w14:paraId="50E77C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A48D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2019-05-31 { reference "Ericsson refactoring."; }</w:t>
      </w:r>
    </w:p>
    <w:p w14:paraId="52E546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2018-08-07 { reference "Initial revision"; }</w:t>
      </w:r>
    </w:p>
    <w:p w14:paraId="40BBD2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888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AMFFunctionGrp {</w:t>
      </w:r>
    </w:p>
    <w:p w14:paraId="107253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AMFFunction IOC";</w:t>
      </w:r>
    </w:p>
    <w:p w14:paraId="0CF282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mf3gpp:ManagedFunctionGrp;</w:t>
      </w:r>
    </w:p>
    <w:p w14:paraId="4E76B9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BC05B0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pLMNIdList {</w:t>
      </w:r>
    </w:p>
    <w:p w14:paraId="5D7098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39342C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 list of PLMN identifiers (Mobile Country Code and Mobile</w:t>
      </w:r>
    </w:p>
    <w:p w14:paraId="03753E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Network Code).";</w:t>
      </w:r>
    </w:p>
    <w:p w14:paraId="43EBCA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"mcc mnc";</w:t>
      </w:r>
    </w:p>
    <w:p w14:paraId="47D30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types3gpp:PLMNId;</w:t>
      </w:r>
    </w:p>
    <w:p w14:paraId="0604C1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F8D1F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F046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aMFIdentifier {</w:t>
      </w:r>
    </w:p>
    <w:p w14:paraId="13DBCC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presence true;</w:t>
      </w:r>
    </w:p>
    <w:p w14:paraId="722EFB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"An AMF identifier, comprising an AMF Region ID, an</w:t>
      </w:r>
    </w:p>
    <w:p w14:paraId="0F6FE74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AMF Set ID and an AMF Pointer.";  </w:t>
      </w:r>
    </w:p>
    <w:p w14:paraId="53094E1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types3gpp:AmfIdentifier;</w:t>
      </w:r>
    </w:p>
    <w:p w14:paraId="2704948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5C2DB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323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sBIFQDN {</w:t>
      </w:r>
    </w:p>
    <w:p w14:paraId="295AEC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FQDN of the registered NF instance in the </w:t>
      </w:r>
    </w:p>
    <w:p w14:paraId="2041CE3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service-based interface.";</w:t>
      </w:r>
    </w:p>
    <w:p w14:paraId="17920C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inet:domain-name;</w:t>
      </w:r>
    </w:p>
    <w:p w14:paraId="5901B3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5589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99BD9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sNSSAIList {</w:t>
      </w:r>
    </w:p>
    <w:p w14:paraId="2AEC14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DD75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"List of S-NSSAIs the managed object is capable of supporting.</w:t>
      </w:r>
    </w:p>
    <w:p w14:paraId="08C1B1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(Single Network Slice Selection Assistance Information)</w:t>
      </w:r>
    </w:p>
    <w:p w14:paraId="09BC9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An S-NSSAI has an SST (Slice/Service type) and an optional SD </w:t>
      </w:r>
    </w:p>
    <w:p w14:paraId="22B183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(Slice Differentiator) field.";</w:t>
      </w:r>
    </w:p>
    <w:p w14:paraId="0F02490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65B8C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key "sd sst";</w:t>
      </w:r>
    </w:p>
    <w:p w14:paraId="7D16BDD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C7DBD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EDB63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7BE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managedNFProfile {</w:t>
      </w:r>
    </w:p>
    <w:p w14:paraId="7A90E2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2360A0E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4D09C9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0B84694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types3gpp:ManagedNFProfile;</w:t>
      </w:r>
    </w:p>
    <w:p w14:paraId="71C795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C2C9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A6DF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commModelList {</w:t>
      </w:r>
    </w:p>
    <w:p w14:paraId="6BC975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AACE0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"groupId";</w:t>
      </w:r>
    </w:p>
    <w:p w14:paraId="4537035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a list of commModel. It can be used by NF and </w:t>
      </w:r>
    </w:p>
    <w:p w14:paraId="6A87CF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NF services to interact with each other in 5G Core network ";</w:t>
      </w:r>
    </w:p>
    <w:p w14:paraId="771F63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0A4ADB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types5g3gpp:CommModel;</w:t>
      </w:r>
    </w:p>
    <w:p w14:paraId="74DACA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9A48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EA09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A80E41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BB4E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 {</w:t>
      </w:r>
    </w:p>
    <w:p w14:paraId="05CADF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AMFFunction {</w:t>
      </w:r>
    </w:p>
    <w:p w14:paraId="52E9062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"5G Core AMF Function";</w:t>
      </w:r>
    </w:p>
    <w:p w14:paraId="509CCA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A18FD0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1BB00B1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BA6AD3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44F65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AMFFunctionGrp;</w:t>
      </w:r>
    </w:p>
    <w:p w14:paraId="04FC8A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74B8CC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mf3gpp:ManagedFunctionContainedClasses;</w:t>
      </w:r>
    </w:p>
    <w:p w14:paraId="586537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E0223E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28CA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7EE04DEC"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E1A5E6D" w14:textId="77777777" w:rsidR="00883130" w:rsidRDefault="00883130" w:rsidP="00883130">
      <w:pPr>
        <w:pStyle w:val="PL"/>
      </w:pPr>
    </w:p>
    <w:p w14:paraId="54A57A00" w14:textId="77777777" w:rsidR="00883130" w:rsidRDefault="00883130" w:rsidP="00883130">
      <w:pPr>
        <w:pStyle w:val="Heading2"/>
      </w:pPr>
      <w:r>
        <w:rPr>
          <w:lang w:eastAsia="zh-CN"/>
        </w:rPr>
        <w:t>H.5.3</w:t>
      </w:r>
      <w:r>
        <w:rPr>
          <w:lang w:eastAsia="zh-CN"/>
        </w:rPr>
        <w:tab/>
        <w:t>module _3gpp-5gc-nrm-amfregion.yang</w:t>
      </w:r>
    </w:p>
    <w:p w14:paraId="6B463C52"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BEGINS&gt;</w:t>
      </w:r>
    </w:p>
    <w:p w14:paraId="00850C5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module _3gpp-5gc-nrm-amfregion {</w:t>
      </w:r>
    </w:p>
    <w:p w14:paraId="0B36B3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yang-version 1.1;</w:t>
      </w:r>
    </w:p>
    <w:p w14:paraId="4C9BBB2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namespace urn:3gpp:sa5:_3gpp-5gc-nrm-amfregion;</w:t>
      </w:r>
    </w:p>
    <w:p w14:paraId="0D678EB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prefix amfr3gpp;</w:t>
      </w:r>
    </w:p>
    <w:p w14:paraId="58D9CB0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64FBF1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_3gpp-common-yang-types { prefix types3gpp; }</w:t>
      </w:r>
    </w:p>
    <w:p w14:paraId="2C638C0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_3gpp-common-subnetwork { prefix subnet3gpp; }</w:t>
      </w:r>
    </w:p>
    <w:p w14:paraId="01FF05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_3gpp-common-top { prefix top3gpp; }</w:t>
      </w:r>
    </w:p>
    <w:p w14:paraId="2F8B00E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_3gpp-common-managed-function { prefix mf3gpp; }</w:t>
      </w:r>
    </w:p>
    <w:p w14:paraId="02AEFD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import _3gpp-5g-common-yang-types { prefix types5g3gpp; }</w:t>
      </w:r>
    </w:p>
    <w:p w14:paraId="0E31CFF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038BE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organization "3gpp SA5";</w:t>
      </w:r>
    </w:p>
    <w:p w14:paraId="2B19DEC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contact "https://www.3gpp.org/DynaReport/TSG-WG--S5--officials.htm?Itemid=464";</w:t>
      </w:r>
    </w:p>
    <w:p w14:paraId="1A834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"This IOC represents the AMF Region which consists one or</w:t>
      </w:r>
    </w:p>
    <w:p w14:paraId="390BC3C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multiple AMF Sets.</w:t>
      </w:r>
    </w:p>
    <w:p w14:paraId="1362D7A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Copyright 2023, 3GPP Organizational Partners (ARIB, ATIS, CCSA, ETSI, TSDSI, </w:t>
      </w:r>
    </w:p>
    <w:p w14:paraId="51F7EF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TTA, TTC). All rights reserved.";</w:t>
      </w:r>
    </w:p>
    <w:p w14:paraId="2F9E313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 5G Network Resource Model (NRM)";</w:t>
      </w:r>
    </w:p>
    <w:p w14:paraId="62D3BF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7903A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2023-09-17 { reference CR-1042 ; } </w:t>
      </w:r>
    </w:p>
    <w:p w14:paraId="6D8F21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2022-01-07 { reference CR-0643; }</w:t>
      </w:r>
    </w:p>
    <w:p w14:paraId="271624F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2020-11-06 { reference CR-0412 ; }</w:t>
      </w:r>
    </w:p>
    <w:p w14:paraId="17941E4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2019-10-28 { reference S5-193518 ; }</w:t>
      </w:r>
    </w:p>
    <w:p w14:paraId="285A2C6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revision 2019-06-11 { reference ""; }</w:t>
      </w:r>
    </w:p>
    <w:p w14:paraId="26668ED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78287A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grouping AMFRegionGrp {</w:t>
      </w:r>
    </w:p>
    <w:p w14:paraId="759AD85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AMFRegion IOC";</w:t>
      </w:r>
    </w:p>
    <w:p w14:paraId="5069CD0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mf3gpp:ManagedFunctionGrp;</w:t>
      </w:r>
    </w:p>
    <w:p w14:paraId="05EA8C1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0CF0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pLMNIdList {</w:t>
      </w:r>
    </w:p>
    <w:p w14:paraId="1585572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at most six entries of PLMN Identifiers, but at </w:t>
      </w:r>
    </w:p>
    <w:p w14:paraId="376D2C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least one (the primary PLMN Id).</w:t>
      </w:r>
    </w:p>
    <w:p w14:paraId="72592F2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The PLMN Identifier is composed of a Mobile Country Code (MCC) </w:t>
      </w:r>
    </w:p>
    <w:p w14:paraId="6272369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and a Mobile Network Code (MNC).";</w:t>
      </w:r>
    </w:p>
    <w:p w14:paraId="52A4456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307230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43D7E6F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lastRenderedPageBreak/>
        <w:t xml:space="preserve">      max-elements 6;</w:t>
      </w:r>
    </w:p>
    <w:p w14:paraId="4CC44B4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"mcc mnc";</w:t>
      </w:r>
    </w:p>
    <w:p w14:paraId="2188C07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types3gpp:PLMNId;</w:t>
      </w:r>
    </w:p>
    <w:p w14:paraId="164BFDE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C595A7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AF175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nRTACList {</w:t>
      </w:r>
    </w:p>
    <w:p w14:paraId="6C2664D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Tracking Area Codes (legacy TAC or extended TAC) </w:t>
      </w:r>
    </w:p>
    <w:p w14:paraId="17F7C31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where the represented management function is serving.";</w:t>
      </w:r>
    </w:p>
    <w:p w14:paraId="1703C5F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"TS 38.413 clause 9.3.3.10";</w:t>
      </w:r>
    </w:p>
    <w:p w14:paraId="06CF27B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min-elements 1;</w:t>
      </w:r>
    </w:p>
    <w:p w14:paraId="5433892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config false;</w:t>
      </w:r>
    </w:p>
    <w:p w14:paraId="58213F5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types3gpp:Tac;</w:t>
      </w:r>
    </w:p>
    <w:p w14:paraId="0E87997E"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1822A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FF757F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sNSSAIList {</w:t>
      </w:r>
    </w:p>
    <w:p w14:paraId="5EF7322B"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"List of S-NSSAIs the managed object is capable of supporting.</w:t>
      </w:r>
    </w:p>
    <w:p w14:paraId="4C4C816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(Single Network Slice Selection Assistance Information)</w:t>
      </w:r>
    </w:p>
    <w:p w14:paraId="2E0C0CFA"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An S-NSSAI has an SST (Slice/Service type) and an optional SD </w:t>
      </w:r>
    </w:p>
    <w:p w14:paraId="1F5AA9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(Slice Differentiator) field.";</w:t>
      </w:r>
    </w:p>
    <w:p w14:paraId="7417872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//conditional support only if the network slicing feature is supported.</w:t>
      </w:r>
    </w:p>
    <w:p w14:paraId="45A871B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23.003";</w:t>
      </w:r>
    </w:p>
    <w:p w14:paraId="6A1EE9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"sd sst";</w:t>
      </w:r>
    </w:p>
    <w:p w14:paraId="3EF17912"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types5g3gpp:SNssai;</w:t>
      </w:r>
    </w:p>
    <w:p w14:paraId="50BE74A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358D8DE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12896DA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 aMFRegionId {</w:t>
      </w:r>
    </w:p>
    <w:p w14:paraId="3D3F480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"Represents the AMF Region ID, which identifies the region.";</w:t>
      </w:r>
    </w:p>
    <w:p w14:paraId="3FBAF12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mandatory true;</w:t>
      </w:r>
    </w:p>
    <w:p w14:paraId="01C289B7"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type types3gpp:AmfRegionId;</w:t>
      </w:r>
    </w:p>
    <w:p w14:paraId="1F29E076"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94E4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7F0C77C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leaf-list aMFSet {</w:t>
      </w:r>
    </w:p>
    <w:p w14:paraId="1C5CC88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"The AMFSet that the AFMRegion is associated with.";</w:t>
      </w:r>
    </w:p>
    <w:p w14:paraId="2E855016"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404F97">
        <w:rPr>
          <w:rFonts w:ascii="Courier New" w:hAnsi="Courier New"/>
          <w:noProof/>
          <w:sz w:val="16"/>
        </w:rPr>
        <w:t xml:space="preserve">      </w:t>
      </w:r>
      <w:r w:rsidRPr="00883130">
        <w:rPr>
          <w:rFonts w:ascii="Courier New" w:hAnsi="Courier New"/>
          <w:noProof/>
          <w:sz w:val="16"/>
          <w:lang w:val="fr-FR"/>
        </w:rPr>
        <w:t>min-elements 1;</w:t>
      </w:r>
    </w:p>
    <w:p w14:paraId="4B5E378E" w14:textId="77777777" w:rsidR="00883130" w:rsidRPr="0088313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883130">
        <w:rPr>
          <w:rFonts w:ascii="Courier New" w:hAnsi="Courier New"/>
          <w:noProof/>
          <w:sz w:val="16"/>
          <w:lang w:val="fr-FR"/>
        </w:rPr>
        <w:t xml:space="preserve">      type instance-identifier;</w:t>
      </w:r>
    </w:p>
    <w:p w14:paraId="78861B13"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83130">
        <w:rPr>
          <w:rFonts w:ascii="Courier New" w:hAnsi="Courier New"/>
          <w:noProof/>
          <w:sz w:val="16"/>
          <w:lang w:val="fr-FR"/>
        </w:rPr>
        <w:t xml:space="preserve">    </w:t>
      </w:r>
      <w:r w:rsidRPr="00404F97">
        <w:rPr>
          <w:rFonts w:ascii="Courier New" w:hAnsi="Courier New"/>
          <w:noProof/>
          <w:sz w:val="16"/>
        </w:rPr>
        <w:t>}</w:t>
      </w:r>
    </w:p>
    <w:p w14:paraId="4BC995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F7CE56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457A4E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augment "/subnet3gpp:SubNetwork" {</w:t>
      </w:r>
    </w:p>
    <w:p w14:paraId="00123A0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list AMFRegion {</w:t>
      </w:r>
    </w:p>
    <w:p w14:paraId="56499D99"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description "5G Core AMFRegion IOC";</w:t>
      </w:r>
    </w:p>
    <w:p w14:paraId="612FDC1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reference "3GPP TS 28.541";</w:t>
      </w:r>
    </w:p>
    <w:p w14:paraId="041C0A5F"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key id;</w:t>
      </w:r>
    </w:p>
    <w:p w14:paraId="42C69D14"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top3gpp:Top_Grp;</w:t>
      </w:r>
    </w:p>
    <w:p w14:paraId="5884D57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container attributes {</w:t>
      </w:r>
    </w:p>
    <w:p w14:paraId="7AFD2D55"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AMFRegionGrp;</w:t>
      </w:r>
    </w:p>
    <w:p w14:paraId="5DC11B8D"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544ACBDC"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uses mf3gpp:ManagedFunctionContainedClasses;</w:t>
      </w:r>
    </w:p>
    <w:p w14:paraId="547B9661"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2444F0D0"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 xml:space="preserve">  }</w:t>
      </w:r>
    </w:p>
    <w:p w14:paraId="03D732C8" w14:textId="77777777" w:rsidR="00883130" w:rsidRPr="00404F9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4F97">
        <w:rPr>
          <w:rFonts w:ascii="Courier New" w:hAnsi="Courier New"/>
          <w:noProof/>
          <w:sz w:val="16"/>
        </w:rPr>
        <w:t>}</w:t>
      </w:r>
    </w:p>
    <w:p w14:paraId="71C3E69D" w14:textId="77777777" w:rsidR="00883130" w:rsidRPr="00404F97" w:rsidRDefault="00883130" w:rsidP="00883130">
      <w:pPr>
        <w:tabs>
          <w:tab w:val="left" w:pos="0"/>
          <w:tab w:val="center" w:pos="4820"/>
          <w:tab w:val="right" w:pos="9638"/>
        </w:tabs>
        <w:spacing w:after="0"/>
        <w:rPr>
          <w:rFonts w:ascii="Courier New" w:hAnsi="Courier New" w:cs="Arial"/>
          <w:sz w:val="16"/>
          <w:szCs w:val="22"/>
          <w:lang w:val="en-US"/>
        </w:rPr>
      </w:pPr>
      <w:r w:rsidRPr="00404F97">
        <w:rPr>
          <w:rFonts w:ascii="Courier New" w:hAnsi="Courier New" w:cs="Arial"/>
          <w:sz w:val="16"/>
          <w:szCs w:val="22"/>
          <w:lang w:val="en-US"/>
        </w:rPr>
        <w:t>&lt;CODE ENDS&gt;</w:t>
      </w:r>
    </w:p>
    <w:p w14:paraId="03730B93" w14:textId="77777777" w:rsidR="00883130" w:rsidRDefault="00883130" w:rsidP="00883130">
      <w:pPr>
        <w:pStyle w:val="PL"/>
      </w:pPr>
    </w:p>
    <w:p w14:paraId="6F8FC7AA" w14:textId="77777777" w:rsidR="00883130" w:rsidRDefault="00883130" w:rsidP="00883130">
      <w:pPr>
        <w:pStyle w:val="Heading2"/>
      </w:pPr>
      <w:r>
        <w:rPr>
          <w:lang w:eastAsia="zh-CN"/>
        </w:rPr>
        <w:t>H.5.4</w:t>
      </w:r>
      <w:r>
        <w:rPr>
          <w:lang w:eastAsia="zh-CN"/>
        </w:rPr>
        <w:tab/>
        <w:t>module _3gpp-5gc-nrm-amfset.yang</w:t>
      </w:r>
    </w:p>
    <w:p w14:paraId="79EBA69C"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063B79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_3gpp-5gc-nrm-amfset {</w:t>
      </w:r>
    </w:p>
    <w:p w14:paraId="6C860A1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6D3F1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urn:3gpp:sa5:_3gpp-5gc-nrm-amfset;</w:t>
      </w:r>
    </w:p>
    <w:p w14:paraId="283967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amfset3gpp;</w:t>
      </w:r>
    </w:p>
    <w:p w14:paraId="3D45DA6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BD8368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70B17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_3gpp-common-subnetwork { prefix subnet3gpp; }</w:t>
      </w:r>
    </w:p>
    <w:p w14:paraId="63D1BFF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00BDE9F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10C508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1D8DFE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8126F8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664E798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B98C2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AMF Set which consists of some AMFs </w:t>
      </w:r>
    </w:p>
    <w:p w14:paraId="5E6990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that serve a given area and Network Slice.</w:t>
      </w:r>
    </w:p>
    <w:p w14:paraId="12C6F7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76154B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2A03F97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 5G Network Resource Model (NRM)";</w:t>
      </w:r>
    </w:p>
    <w:p w14:paraId="758551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9B035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53DCAC2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revision 2022-01-07 { reference CR-0643; }</w:t>
      </w:r>
    </w:p>
    <w:p w14:paraId="53C606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6EED7F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2019-10-28 { reference S5-193518 ; }</w:t>
      </w:r>
    </w:p>
    <w:p w14:paraId="282F50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2019-06-11 { reference "Ericsson refactoring."; }</w:t>
      </w:r>
    </w:p>
    <w:p w14:paraId="3A3B2B0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EE76A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AMFSetGrp {</w:t>
      </w:r>
    </w:p>
    <w:p w14:paraId="79498BB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AMFSet IOC";</w:t>
      </w:r>
    </w:p>
    <w:p w14:paraId="1583245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6316AE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833E60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7A0BEC2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366FD0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 The PLMN Identifier is composed </w:t>
      </w:r>
    </w:p>
    <w:p w14:paraId="7A9D2A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of a Mobile Country Code (MCC) and a Mobile Network Code (MNC).";</w:t>
      </w:r>
    </w:p>
    <w:p w14:paraId="7A75CAA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EC05F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0ADAF7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023167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3C4F5E3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4BDD76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A26C1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BD3655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nRTACList {</w:t>
      </w:r>
    </w:p>
    <w:p w14:paraId="47E3B2C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Tracking Area Codes (legacy TAC or extended TAC) </w:t>
      </w:r>
    </w:p>
    <w:p w14:paraId="054ED6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where the represented management function is serving.";</w:t>
      </w:r>
    </w:p>
    <w:p w14:paraId="3C8FCA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"TS 38.413 clause 9.3.3.10";</w:t>
      </w:r>
    </w:p>
    <w:p w14:paraId="734913F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558F16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config false;</w:t>
      </w:r>
    </w:p>
    <w:p w14:paraId="6D53F3A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types3gpp:Tac;</w:t>
      </w:r>
    </w:p>
    <w:p w14:paraId="48B725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5371A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E0A9B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180ED0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B67D37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2929321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 </w:t>
      </w:r>
    </w:p>
    <w:p w14:paraId="2C72468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3707D9F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//conditional support only if the network slicing feature is supported.</w:t>
      </w:r>
    </w:p>
    <w:p w14:paraId="4342CD4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74C9D4C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7DF430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1C07D5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9BC0E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94547D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aMFRegion {</w:t>
      </w:r>
    </w:p>
    <w:p w14:paraId="31E129B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AMFRegion that the AFMSet is associated with.";</w:t>
      </w:r>
    </w:p>
    <w:p w14:paraId="260A3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instance-identifier;</w:t>
      </w:r>
    </w:p>
    <w:p w14:paraId="70EA466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69C37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202B3A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leaf-list aMFSetMemberList {</w:t>
      </w:r>
    </w:p>
    <w:p w14:paraId="0CB210D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DNs of AMFFunction instances of the AMFSet.";</w:t>
      </w:r>
    </w:p>
    <w:p w14:paraId="263CCA6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052E3B3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59A1BC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types3gpp:DistinguishedName;</w:t>
      </w:r>
    </w:p>
    <w:p w14:paraId="2CBE55A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CE8F96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B4C96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2A0086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"/subnet3gpp:SubNetwork" {</w:t>
      </w:r>
    </w:p>
    <w:p w14:paraId="706E4A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AMFSet {</w:t>
      </w:r>
    </w:p>
    <w:p w14:paraId="522931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AMFSet IOC";</w:t>
      </w:r>
    </w:p>
    <w:p w14:paraId="114D8A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66CC61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w:t>
      </w:r>
    </w:p>
    <w:p w14:paraId="49B37D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05E61C9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7E2B32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AMFSetGrp;</w:t>
      </w:r>
    </w:p>
    <w:p w14:paraId="7F00B0A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8587F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15BE5A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295B6A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48D03C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30D5C9D9"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14AD4F4B" w14:textId="77777777" w:rsidR="00883130" w:rsidRDefault="00883130" w:rsidP="00883130">
      <w:pPr>
        <w:pStyle w:val="PL"/>
      </w:pPr>
    </w:p>
    <w:p w14:paraId="57C7B255" w14:textId="77777777" w:rsidR="00883130" w:rsidRDefault="00883130" w:rsidP="00883130">
      <w:pPr>
        <w:pStyle w:val="Heading2"/>
      </w:pPr>
      <w:r>
        <w:rPr>
          <w:lang w:eastAsia="zh-CN"/>
        </w:rPr>
        <w:t>H.5.5</w:t>
      </w:r>
      <w:r>
        <w:rPr>
          <w:lang w:eastAsia="zh-CN"/>
        </w:rPr>
        <w:tab/>
        <w:t>module _3gpp-5gc-nrm-ausffunction.yang</w:t>
      </w:r>
    </w:p>
    <w:p w14:paraId="231148AA"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BEGINS&gt;</w:t>
      </w:r>
    </w:p>
    <w:p w14:paraId="691D56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module _3gpp-5gc-nrm-ausffunction {</w:t>
      </w:r>
    </w:p>
    <w:p w14:paraId="25980DC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yang-version 1.1;</w:t>
      </w:r>
    </w:p>
    <w:p w14:paraId="555474B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40D5A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namespace urn:3gpp:sa5:_3gpp-5gc-nrm-ausffunction;</w:t>
      </w:r>
    </w:p>
    <w:p w14:paraId="2F43B3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prefix ausf3gpp;</w:t>
      </w:r>
    </w:p>
    <w:p w14:paraId="53476A9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w:t>
      </w:r>
    </w:p>
    <w:p w14:paraId="75D0DE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_3gpp-common-managed-function { prefix mf3gpp; }</w:t>
      </w:r>
    </w:p>
    <w:p w14:paraId="68EEDEB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_3gpp-common-managed-element { prefix me3gpp; }</w:t>
      </w:r>
    </w:p>
    <w:p w14:paraId="2EE2D8F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ietf-inet-types { prefix inet; }</w:t>
      </w:r>
    </w:p>
    <w:p w14:paraId="4FAB38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_3gpp-5g-common-yang-types { prefix types5g3gpp; }</w:t>
      </w:r>
    </w:p>
    <w:p w14:paraId="76AFEB7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_3gpp-common-yang-types { prefix types3gpp; }</w:t>
      </w:r>
    </w:p>
    <w:p w14:paraId="55E914E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import _3gpp-common-top { prefix top3gpp; }</w:t>
      </w:r>
    </w:p>
    <w:p w14:paraId="69D32E9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5AF46C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organization "3gpp SA5";</w:t>
      </w:r>
    </w:p>
    <w:p w14:paraId="103BE83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contact "https://www.3gpp.org/DynaReport/TSG-WG--S5--officials.htm?Itemid=464";</w:t>
      </w:r>
    </w:p>
    <w:p w14:paraId="6547386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"This IOC represents the AUSF function in 5GC. For more </w:t>
      </w:r>
    </w:p>
    <w:p w14:paraId="784AAAE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information about the AUSF, see 3GPP TS 23.501.</w:t>
      </w:r>
    </w:p>
    <w:p w14:paraId="638ADBD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Copyright 2023, 3GPP Organizational Partners (ARIB, ATIS, CCSA, ETSI, TSDSI, </w:t>
      </w:r>
    </w:p>
    <w:p w14:paraId="6121DB5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TTA, TTC). All rights reserved.";</w:t>
      </w:r>
    </w:p>
    <w:p w14:paraId="6AE896E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77F3321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47D6033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2023-09-17 { reference CR-1042 ; } </w:t>
      </w:r>
    </w:p>
    <w:p w14:paraId="7845FA8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2022-01-07 { reference CR-0643; }</w:t>
      </w:r>
    </w:p>
    <w:p w14:paraId="2FA89A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2020-11-06 { reference CR-0412 ; }</w:t>
      </w:r>
    </w:p>
    <w:p w14:paraId="7231A21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2019-10-25 { reference "S5-194457 S5-193518"; }</w:t>
      </w:r>
    </w:p>
    <w:p w14:paraId="752388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2BCEB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revision 2019-05-22 {reference "initial revision"; }</w:t>
      </w:r>
    </w:p>
    <w:p w14:paraId="7EA6D88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1CE02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grouping AUSFFuntionGrp {</w:t>
      </w:r>
    </w:p>
    <w:p w14:paraId="3749408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"Represents the AUSFFuntion IOC";</w:t>
      </w:r>
    </w:p>
    <w:p w14:paraId="103E20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mf3gpp:ManagedFunctionGrp;</w:t>
      </w:r>
    </w:p>
    <w:p w14:paraId="3A6A74A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10A117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pLMNIdList {</w:t>
      </w:r>
    </w:p>
    <w:p w14:paraId="1A4D0A8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at most six entries of PLMN Identifiers, but at </w:t>
      </w:r>
    </w:p>
    <w:p w14:paraId="1899A00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least one (the primary PLMN Id).</w:t>
      </w:r>
    </w:p>
    <w:p w14:paraId="589D153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The PLMN Identifier is composed of a Mobile Country Code (MCC) and </w:t>
      </w:r>
    </w:p>
    <w:p w14:paraId="1D43D5A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 Mobile Network Code (MNC).";</w:t>
      </w:r>
    </w:p>
    <w:p w14:paraId="4E68D02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06F3A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73BE85C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6;</w:t>
      </w:r>
    </w:p>
    <w:p w14:paraId="6F1E9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"mcc mnc";</w:t>
      </w:r>
    </w:p>
    <w:p w14:paraId="034EE6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types3gpp:PLMNId;</w:t>
      </w:r>
    </w:p>
    <w:p w14:paraId="04E9B04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41D13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A91498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leaf sBIFQDN {</w:t>
      </w:r>
    </w:p>
    <w:p w14:paraId="72BF32C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"The FQDN of the registered NF instance in the </w:t>
      </w:r>
    </w:p>
    <w:p w14:paraId="2C0BACD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service-based interface.";</w:t>
      </w:r>
    </w:p>
    <w:p w14:paraId="56F2CF4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type inet:domain-name;</w:t>
      </w:r>
    </w:p>
    <w:p w14:paraId="3C06DDD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6E785A8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1A36422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sNSSAIList {</w:t>
      </w:r>
    </w:p>
    <w:p w14:paraId="2E942909"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"List of S-NSSAIs the managed object is capable of supporting.</w:t>
      </w:r>
    </w:p>
    <w:p w14:paraId="04F6FC7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(Single Network Slice Selection Assistance Information)</w:t>
      </w:r>
    </w:p>
    <w:p w14:paraId="12400B9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An S-NSSAI has an SST (Slice/Service type) and an optional SD</w:t>
      </w:r>
    </w:p>
    <w:p w14:paraId="3E08853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(Slice Differentiator) field.";</w:t>
      </w:r>
    </w:p>
    <w:p w14:paraId="67EAF95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//optional support</w:t>
      </w:r>
    </w:p>
    <w:p w14:paraId="3C6BD26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23.003";</w:t>
      </w:r>
    </w:p>
    <w:p w14:paraId="0F73667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"sd sst";</w:t>
      </w:r>
    </w:p>
    <w:p w14:paraId="592E29F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types5g3gpp:SNssai;</w:t>
      </w:r>
    </w:p>
    <w:p w14:paraId="5B0D8B1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19D52A3"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B77FEE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managedNFProfile {</w:t>
      </w:r>
    </w:p>
    <w:p w14:paraId="457B770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idx;</w:t>
      </w:r>
    </w:p>
    <w:p w14:paraId="2C932D5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253EAFC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max-elements 1;</w:t>
      </w:r>
    </w:p>
    <w:p w14:paraId="70EB45D4"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types3gpp:ManagedNFProfile;</w:t>
      </w:r>
    </w:p>
    <w:p w14:paraId="0CE2C7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3106D3B"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83B6E2A"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FE134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commModelList {</w:t>
      </w:r>
    </w:p>
    <w:p w14:paraId="00376D3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min-elements 1;</w:t>
      </w:r>
    </w:p>
    <w:p w14:paraId="6965440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key "groupId";</w:t>
      </w:r>
    </w:p>
    <w:p w14:paraId="6CEF75BE"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"Specifies a list of commModel. It can be used by NF and </w:t>
      </w:r>
    </w:p>
    <w:p w14:paraId="3984E0E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NF services to interact with each other in 5G Core network ";</w:t>
      </w:r>
    </w:p>
    <w:p w14:paraId="39B4C0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23.501";</w:t>
      </w:r>
    </w:p>
    <w:p w14:paraId="664AE7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types5g3gpp:CommModel;</w:t>
      </w:r>
    </w:p>
    <w:p w14:paraId="6295F416"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2DC1E38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0242B5B2"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441269C"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augment "/me3gpp:ManagedElement" {</w:t>
      </w:r>
    </w:p>
    <w:p w14:paraId="62730A4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list AUSFFunction {</w:t>
      </w:r>
    </w:p>
    <w:p w14:paraId="725F6F2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description "5G Core AUSF Function";</w:t>
      </w:r>
    </w:p>
    <w:p w14:paraId="52385867"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reference "3GPP TS 28.541";</w:t>
      </w:r>
    </w:p>
    <w:p w14:paraId="56A43F75"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lastRenderedPageBreak/>
        <w:t xml:space="preserve">      key id;</w:t>
      </w:r>
    </w:p>
    <w:p w14:paraId="762355C0"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top3gpp:Top_Grp;</w:t>
      </w:r>
    </w:p>
    <w:p w14:paraId="449D965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container attributes {</w:t>
      </w:r>
    </w:p>
    <w:p w14:paraId="6C9C8D1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AUSFFuntionGrp;</w:t>
      </w:r>
    </w:p>
    <w:p w14:paraId="4CDDD298"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74E4FB3D"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uses mf3gpp:ManagedFunctionContainedClasses;</w:t>
      </w:r>
    </w:p>
    <w:p w14:paraId="0F875431"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55B5872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 xml:space="preserve">  }</w:t>
      </w:r>
    </w:p>
    <w:p w14:paraId="300FF66F" w14:textId="77777777" w:rsidR="00883130" w:rsidRPr="004D50F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50F7">
        <w:rPr>
          <w:rFonts w:ascii="Courier New" w:hAnsi="Courier New"/>
          <w:noProof/>
          <w:sz w:val="16"/>
        </w:rPr>
        <w:t>}</w:t>
      </w:r>
    </w:p>
    <w:p w14:paraId="6F6DCA6D" w14:textId="77777777" w:rsidR="00883130" w:rsidRPr="004D50F7" w:rsidRDefault="00883130" w:rsidP="00883130">
      <w:pPr>
        <w:tabs>
          <w:tab w:val="left" w:pos="0"/>
          <w:tab w:val="center" w:pos="4820"/>
          <w:tab w:val="right" w:pos="9638"/>
        </w:tabs>
        <w:spacing w:after="0"/>
        <w:rPr>
          <w:rFonts w:ascii="Courier New" w:hAnsi="Courier New" w:cs="Arial"/>
          <w:sz w:val="16"/>
          <w:szCs w:val="22"/>
          <w:lang w:val="en-US"/>
        </w:rPr>
      </w:pPr>
      <w:r w:rsidRPr="004D50F7">
        <w:rPr>
          <w:rFonts w:ascii="Courier New" w:hAnsi="Courier New" w:cs="Arial"/>
          <w:sz w:val="16"/>
          <w:szCs w:val="22"/>
          <w:lang w:val="en-US"/>
        </w:rPr>
        <w:t>&lt;CODE ENDS&gt;</w:t>
      </w:r>
    </w:p>
    <w:p w14:paraId="61FBAA16" w14:textId="77777777" w:rsidR="00883130" w:rsidRDefault="00883130" w:rsidP="00883130"/>
    <w:p w14:paraId="0EB8FCD1" w14:textId="77777777" w:rsidR="00883130" w:rsidRDefault="00883130" w:rsidP="00883130">
      <w:pPr>
        <w:pStyle w:val="Heading2"/>
      </w:pPr>
      <w:r>
        <w:rPr>
          <w:lang w:eastAsia="zh-CN"/>
        </w:rPr>
        <w:t>H.5.6</w:t>
      </w:r>
      <w:r>
        <w:rPr>
          <w:lang w:eastAsia="zh-CN"/>
        </w:rPr>
        <w:tab/>
        <w:t>module _3gpp-5gc-nrm-dnfunction.yang</w:t>
      </w:r>
    </w:p>
    <w:p w14:paraId="69C783D6"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BEGINS&gt;</w:t>
      </w:r>
    </w:p>
    <w:p w14:paraId="2619A58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module _3gpp-5gc-nrm-dnfunction {</w:t>
      </w:r>
    </w:p>
    <w:p w14:paraId="40EEE3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yang-version 1.1;</w:t>
      </w:r>
    </w:p>
    <w:p w14:paraId="279BD5E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206A2F0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namespace urn:3gpp:sa5_3gpp-5gc-nrm-dnfunction;</w:t>
      </w:r>
    </w:p>
    <w:p w14:paraId="2499E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prefix dn3gpp;</w:t>
      </w:r>
    </w:p>
    <w:p w14:paraId="3F4B0F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3D98A0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_3gpp-common-managed-function { prefix mf3gpp; }</w:t>
      </w:r>
    </w:p>
    <w:p w14:paraId="235CA4C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_3gpp-common-managed-element { prefix me3gpp; }</w:t>
      </w:r>
    </w:p>
    <w:p w14:paraId="342AE9E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import _3gpp-common-top { prefix top3gpp; }</w:t>
      </w:r>
    </w:p>
    <w:p w14:paraId="6D5CC4F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AFD4D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organization "3gpp SA5";</w:t>
      </w:r>
    </w:p>
    <w:p w14:paraId="029EF7D0"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"This IOC is defined only to describe the IOCs representing</w:t>
      </w:r>
    </w:p>
    <w:p w14:paraId="2795927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Data Network (DN) interaction interface with 5GC (i.e. EP_N6).</w:t>
      </w:r>
    </w:p>
    <w:p w14:paraId="3020F05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It has no attributes defined.</w:t>
      </w:r>
    </w:p>
    <w:p w14:paraId="7AB230C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Copyright 2023, 3GPP Organizational Partners (ARIB, ATIS, CCSA, ETSI, TSDSI, </w:t>
      </w:r>
    </w:p>
    <w:p w14:paraId="2105E19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TTA, TTC). All rights reserved.";</w:t>
      </w:r>
    </w:p>
    <w:p w14:paraId="79AD1B2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00F870B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6087DD5"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2023-09-17 { reference CR-1042 ; } </w:t>
      </w:r>
    </w:p>
    <w:p w14:paraId="1ED049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2019-10-28 { reference S5-193518 ; }</w:t>
      </w:r>
    </w:p>
    <w:p w14:paraId="379D688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C0215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revision 2019-05-15 {</w:t>
      </w:r>
    </w:p>
    <w:p w14:paraId="61CCE591"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"initial revision";</w:t>
      </w:r>
    </w:p>
    <w:p w14:paraId="0C8FE46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0739755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4257807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grouping DNFunctionGrp {</w:t>
      </w:r>
    </w:p>
    <w:p w14:paraId="31E84AB8"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mf3gpp:ManagedFunctionGrp;</w:t>
      </w:r>
    </w:p>
    <w:p w14:paraId="3787477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5BCE6DA9"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951D1C6"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augment "/me3gpp:ManagedElement" {</w:t>
      </w:r>
    </w:p>
    <w:p w14:paraId="72E9698D"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list DNFunction {</w:t>
      </w:r>
    </w:p>
    <w:p w14:paraId="7F83312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description "5G Core DN Function";</w:t>
      </w:r>
    </w:p>
    <w:p w14:paraId="67013A12"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reference "3GPP TS 28.541";</w:t>
      </w:r>
    </w:p>
    <w:p w14:paraId="351DB874"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key id;</w:t>
      </w:r>
    </w:p>
    <w:p w14:paraId="503A13E7"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top3gpp:Top_Grp;</w:t>
      </w:r>
    </w:p>
    <w:p w14:paraId="5F1A75F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container attributes {</w:t>
      </w:r>
    </w:p>
    <w:p w14:paraId="152D220F"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DNFunctionGrp;</w:t>
      </w:r>
    </w:p>
    <w:p w14:paraId="7F80674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7C07C43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uses mf3gpp:ManagedFunctionContainedClasses;</w:t>
      </w:r>
    </w:p>
    <w:p w14:paraId="5100859E"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12EB6C"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 xml:space="preserve">  }</w:t>
      </w:r>
    </w:p>
    <w:p w14:paraId="1CDE4CBA" w14:textId="77777777" w:rsidR="00883130" w:rsidRPr="00247F62"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47F62">
        <w:rPr>
          <w:rFonts w:ascii="Courier New" w:hAnsi="Courier New"/>
          <w:noProof/>
          <w:sz w:val="16"/>
        </w:rPr>
        <w:t>}</w:t>
      </w:r>
    </w:p>
    <w:p w14:paraId="173241C8" w14:textId="77777777" w:rsidR="00883130" w:rsidRPr="00247F62" w:rsidRDefault="00883130" w:rsidP="00883130">
      <w:pPr>
        <w:tabs>
          <w:tab w:val="left" w:pos="0"/>
          <w:tab w:val="center" w:pos="4820"/>
          <w:tab w:val="right" w:pos="9638"/>
        </w:tabs>
        <w:spacing w:after="0"/>
        <w:rPr>
          <w:rFonts w:ascii="Courier New" w:hAnsi="Courier New" w:cs="Arial"/>
          <w:sz w:val="16"/>
          <w:szCs w:val="22"/>
          <w:lang w:val="en-US"/>
        </w:rPr>
      </w:pPr>
      <w:r w:rsidRPr="00247F62">
        <w:rPr>
          <w:rFonts w:ascii="Courier New" w:hAnsi="Courier New" w:cs="Arial"/>
          <w:sz w:val="16"/>
          <w:szCs w:val="22"/>
          <w:lang w:val="en-US"/>
        </w:rPr>
        <w:t>&lt;CODE ENDS&gt;</w:t>
      </w:r>
    </w:p>
    <w:p w14:paraId="7E1250B2" w14:textId="77777777" w:rsidR="00883130" w:rsidRDefault="00883130" w:rsidP="00883130">
      <w:pPr>
        <w:pStyle w:val="PL"/>
      </w:pPr>
    </w:p>
    <w:p w14:paraId="1FAEC1F7" w14:textId="77777777" w:rsidR="00883130" w:rsidRDefault="00883130" w:rsidP="00883130">
      <w:pPr>
        <w:pStyle w:val="Heading2"/>
        <w:rPr>
          <w:lang w:eastAsia="zh-CN"/>
        </w:rPr>
      </w:pPr>
      <w:r>
        <w:rPr>
          <w:lang w:eastAsia="zh-CN"/>
        </w:rPr>
        <w:t>H.5.7</w:t>
      </w:r>
      <w:r>
        <w:rPr>
          <w:lang w:eastAsia="zh-CN"/>
        </w:rPr>
        <w:tab/>
        <w:t>module _3gpp-5gc-nrm-ep.yang</w:t>
      </w:r>
    </w:p>
    <w:p w14:paraId="0E53D99B"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41CFBD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_3gpp-5gc-nrm-ep {</w:t>
      </w:r>
    </w:p>
    <w:p w14:paraId="59AA13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6CBF57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namespace "urn:3gpp:tsg:sa5:nrm:_3gpp-5gc-nrm-ep";</w:t>
      </w:r>
    </w:p>
    <w:p w14:paraId="038273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"cep3gpp";</w:t>
      </w:r>
    </w:p>
    <w:p w14:paraId="3E9727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CFBC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_3gpp-common-ep-rp { prefix eprp3gpp; }</w:t>
      </w:r>
    </w:p>
    <w:p w14:paraId="077BFD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_3gpp-common-managed-element { prefix me3gpp; }</w:t>
      </w:r>
    </w:p>
    <w:p w14:paraId="3AA9E3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_3gpp-5gc-nrm-affunction { prefix af3gpp; }</w:t>
      </w:r>
    </w:p>
    <w:p w14:paraId="2285C4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_3gpp-5gc-nrm-amffunction { prefix amf3gpp; }</w:t>
      </w:r>
    </w:p>
    <w:p w14:paraId="00C2EE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_3gpp-5gc-nrm-ausffunction { prefix ausf3gpp; }</w:t>
      </w:r>
    </w:p>
    <w:p w14:paraId="5154BD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_3gpp-5gc-nrm-dnfunction { prefix dn3gpp; }</w:t>
      </w:r>
    </w:p>
    <w:p w14:paraId="3AE3D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_3gpp-5gc-nrm-lmffunction { prefix lmf3gpp; }</w:t>
      </w:r>
    </w:p>
    <w:p w14:paraId="51CC9D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import _3gpp-5gc-nrm-n3iwffunction { prefix n3iwf3gpp; }</w:t>
      </w:r>
    </w:p>
    <w:p w14:paraId="31B8CD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_3gpp-5gc-nrm-ngeirfunction { prefix ngeir3gpp; }</w:t>
      </w:r>
    </w:p>
    <w:p w14:paraId="19AEBF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_3gpp-5gc-nrm-nrffunction { prefix nrf3gpp; }</w:t>
      </w:r>
    </w:p>
    <w:p w14:paraId="60085F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_3gpp-5gc-nrm-nssffunction { prefix nssf3gpp; }</w:t>
      </w:r>
    </w:p>
    <w:p w14:paraId="3C51C2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_3gpp-5gc-nrm-pcffunction { prefix pcf3gpp; }</w:t>
      </w:r>
    </w:p>
    <w:p w14:paraId="27ADEA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_3gpp-5gc-nrm-seppfunction { prefix sepp3gpp; }</w:t>
      </w:r>
    </w:p>
    <w:p w14:paraId="5602B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_3gpp-5gc-nrm-smffunction { prefix smf3gpp; }</w:t>
      </w:r>
    </w:p>
    <w:p w14:paraId="415440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_3gpp-5gc-nrm-smsffunction { prefix smsf3gpp; }</w:t>
      </w:r>
    </w:p>
    <w:p w14:paraId="583FFB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_3gpp-5gc-nrm-udmfunction { prefix udm3gpp; }</w:t>
      </w:r>
    </w:p>
    <w:p w14:paraId="299EC6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_3gpp-5gc-nrm-upffunction { prefix upf3gpp; }</w:t>
      </w:r>
    </w:p>
    <w:p w14:paraId="4B3952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12125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F99E2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ietf-inet-types { prefix inet; }</w:t>
      </w:r>
    </w:p>
    <w:p w14:paraId="6D9A5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1F38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organization "3GPP SA5";</w:t>
      </w:r>
    </w:p>
    <w:p w14:paraId="06D527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"Defines the YANG mapping of the 5GC related endpoint</w:t>
      </w:r>
    </w:p>
    <w:p w14:paraId="3A6AF2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Information Object Classes (IOCs) that are part of the 5G Core </w:t>
      </w:r>
    </w:p>
    <w:p w14:paraId="33EA60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Network Resource Model.</w:t>
      </w:r>
    </w:p>
    <w:p w14:paraId="4188DF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3AF4AB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57528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14EF88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57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6E6C04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2019-11-18 {</w:t>
      </w:r>
    </w:p>
    <w:p w14:paraId="410555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04AD2C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9D45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8648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2018-07-31 {</w:t>
      </w:r>
    </w:p>
    <w:p w14:paraId="488F8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"Initial revision";</w:t>
      </w:r>
    </w:p>
    <w:p w14:paraId="44CD3A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43C6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8F99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EP_N2Grp {</w:t>
      </w:r>
    </w:p>
    <w:p w14:paraId="402AD6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66AB7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FE8C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5940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EP_N3Grp {</w:t>
      </w:r>
    </w:p>
    <w:p w14:paraId="710BBF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AADF0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DE7AC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CEF3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EP_N4Grp {</w:t>
      </w:r>
    </w:p>
    <w:p w14:paraId="3D63DC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B1B2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87C8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0127D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EP_N5Grp {</w:t>
      </w:r>
    </w:p>
    <w:p w14:paraId="00649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8B9A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C34A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B0F9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EP_N6Grp {</w:t>
      </w:r>
    </w:p>
    <w:p w14:paraId="0F9C9F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69A27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F1B5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FEB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EP_N7Grp {</w:t>
      </w:r>
    </w:p>
    <w:p w14:paraId="4264F9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6C84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667A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641D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EP_N8Grp {</w:t>
      </w:r>
    </w:p>
    <w:p w14:paraId="15D487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557EA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D55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6A4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EP_N9Grp {</w:t>
      </w:r>
    </w:p>
    <w:p w14:paraId="73F315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F7AF2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C292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8A39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EP_N10Grp {</w:t>
      </w:r>
    </w:p>
    <w:p w14:paraId="32DC1D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157FB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46E1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5681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EP_N11Grp {</w:t>
      </w:r>
    </w:p>
    <w:p w14:paraId="02A7EA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D580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9EE7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134E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EP_N12Grp {</w:t>
      </w:r>
    </w:p>
    <w:p w14:paraId="75B05C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09E439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6F69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237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EP_N13Grp {</w:t>
      </w:r>
    </w:p>
    <w:p w14:paraId="4FF28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6402B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6BF1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6C6F8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EP_N14Grp {</w:t>
      </w:r>
    </w:p>
    <w:p w14:paraId="0E1E9C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476745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EF84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ACA7D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EP_N15Grp {</w:t>
      </w:r>
    </w:p>
    <w:p w14:paraId="34B023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43E51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C270D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7078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EP_N16Grp {</w:t>
      </w:r>
    </w:p>
    <w:p w14:paraId="28DE96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E460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9874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C145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EP_N17Grp {</w:t>
      </w:r>
    </w:p>
    <w:p w14:paraId="269F96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357BC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D847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3FB9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EP_N20Grp {</w:t>
      </w:r>
    </w:p>
    <w:p w14:paraId="7AAC48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E59AF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1AAE0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661AE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EP_N21Grp {</w:t>
      </w:r>
    </w:p>
    <w:p w14:paraId="5F23B9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87D63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5C6D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DEBED5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EP_N22Grp {</w:t>
      </w:r>
    </w:p>
    <w:p w14:paraId="3EFC12A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6506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BA61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3BC1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EP_N26Grp {</w:t>
      </w:r>
    </w:p>
    <w:p w14:paraId="056F76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021F6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1FB4D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D2FA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EP_N27Grp {</w:t>
      </w:r>
    </w:p>
    <w:p w14:paraId="28E35F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35C414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508B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FE5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EP_N31Grp {</w:t>
      </w:r>
    </w:p>
    <w:p w14:paraId="6286D2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956ED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E0FB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2A72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EP_N32Grp {</w:t>
      </w:r>
    </w:p>
    <w:p w14:paraId="3784BF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AB1B0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remotePlmnId {</w:t>
      </w:r>
    </w:p>
    <w:p w14:paraId="0DBC37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"PLMN Identifiers of the remote sepp.</w:t>
      </w:r>
    </w:p>
    <w:p w14:paraId="08A4F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3CB79C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AFAB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D2AE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r>
    </w:p>
    <w:p w14:paraId="407B50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remoteSeppAddress {</w:t>
      </w:r>
    </w:p>
    <w:p w14:paraId="55D435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"The host address of the SEPP.";</w:t>
      </w:r>
    </w:p>
    <w:p w14:paraId="490CB2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inet:host;</w:t>
      </w:r>
    </w:p>
    <w:p w14:paraId="0728737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2D1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96C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ab/>
        <w:t>leaf remoteSeppId {</w:t>
      </w:r>
    </w:p>
    <w:p w14:paraId="07E6D52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uint16;</w:t>
      </w:r>
    </w:p>
    <w:p w14:paraId="3D8D12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7FDAD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E461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n32cParas {</w:t>
      </w:r>
    </w:p>
    <w:p w14:paraId="196FED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75E634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1B82EE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FC51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n32fPolicy {</w:t>
      </w:r>
    </w:p>
    <w:p w14:paraId="52CD3D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26C15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12DC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9AD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 withIPX {</w:t>
      </w:r>
    </w:p>
    <w:p w14:paraId="03C2B0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boolean;</w:t>
      </w:r>
    </w:p>
    <w:p w14:paraId="5F073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3273DB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1B588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367DF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EP_S5CGrp {</w:t>
      </w:r>
    </w:p>
    <w:p w14:paraId="618C4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5DFEA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72C0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624A6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EP_S5UGrp {</w:t>
      </w:r>
    </w:p>
    <w:p w14:paraId="3ACE31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34850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583C2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2089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EP_RxGrp {</w:t>
      </w:r>
    </w:p>
    <w:p w14:paraId="793AFE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3BA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D57D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4EE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EP_MAP_SMSCGrp {</w:t>
      </w:r>
    </w:p>
    <w:p w14:paraId="72E0A1E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2EAF5A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34B2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A9D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EP_NLSGrp {</w:t>
      </w:r>
    </w:p>
    <w:p w14:paraId="6716F6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76EB49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6E18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BA17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EP_NLGGrp {</w:t>
      </w:r>
    </w:p>
    <w:p w14:paraId="431F08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189CB0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1A25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C15171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EP_SBI_IPXGrp {</w:t>
      </w:r>
    </w:p>
    <w:p w14:paraId="3023C8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eprp3gpp:EP_Common;</w:t>
      </w:r>
    </w:p>
    <w:p w14:paraId="67D6E1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leaf-list sBIService {</w:t>
      </w:r>
    </w:p>
    <w:p w14:paraId="3983A24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09F49A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config false;</w:t>
      </w:r>
    </w:p>
    <w:p w14:paraId="07CCFA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type string;</w:t>
      </w:r>
    </w:p>
    <w:p w14:paraId="5DB149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5C812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8D443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2205A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"/me3gpp:ManagedElement/af3gpp:AFFunction" {</w:t>
      </w:r>
    </w:p>
    <w:p w14:paraId="2E3F90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579907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4CF217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44BC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0C29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69F930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62D80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5054E8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A2CD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A3A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07998F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73EE9BD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3DD6BF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08382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03AE2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7E1211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4629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AE53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BF25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E0FF4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"/me3gpp:ManagedElement/amf3gpp:AMFFunction" {</w:t>
      </w:r>
    </w:p>
    <w:p w14:paraId="551742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85B64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6526937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F4E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5A995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D99E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48A935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7FFD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3E9F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8683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137266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26C133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CE63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703E3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B3CFC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2DB54C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F36C0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28E08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DC92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41EEC3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7FCBF9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F3CD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D20CD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E71F97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157C1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9AA2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5B11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C4EF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462DB1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620DA92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11F21A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625AA7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AC6D3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48BCBB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6F5B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1ED6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1A7D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EP_N14 {</w:t>
      </w:r>
    </w:p>
    <w:p w14:paraId="3F4899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EP_N14 IOC.";</w:t>
      </w:r>
    </w:p>
    <w:p w14:paraId="5F3B63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4772C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E5FF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88C7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EP_N14Grp;</w:t>
      </w:r>
    </w:p>
    <w:p w14:paraId="5E61AFA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49BC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A51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587F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5E1EFD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65E583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0FB16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B97C1E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7F70C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5BB8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A300B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47F8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4100E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0711FA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57D4D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B163DC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D56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4FAAB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6F9DED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8BAB3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7B0C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9B15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4C9DD6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EP_N20 IOC.";</w:t>
      </w:r>
    </w:p>
    <w:p w14:paraId="5E4BA8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79A84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DDDB8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E0194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DB222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EAAD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703A5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1E8FC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5224B9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5FF335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A60643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EF0A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459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21DADA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3EF944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187B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B59F0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EP_N26 {</w:t>
      </w:r>
    </w:p>
    <w:p w14:paraId="0476E7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EP_N26 IOC.";</w:t>
      </w:r>
    </w:p>
    <w:p w14:paraId="60AE01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FD8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99998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474A0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394803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AC2BF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B740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AFB9D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317A346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3838C9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A0BA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1B80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42CA0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1F1D756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2EA9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11F96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3E80F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EP_NLG {</w:t>
      </w:r>
    </w:p>
    <w:p w14:paraId="28A01A5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EP_NLG IOC.";</w:t>
      </w:r>
    </w:p>
    <w:p w14:paraId="211EA6B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FEE75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6A25345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0565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EP_NLGGrp;</w:t>
      </w:r>
    </w:p>
    <w:p w14:paraId="7C600E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104D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88298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1AE4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w:t>
      </w:r>
    </w:p>
    <w:p w14:paraId="23C934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"/me3gpp:ManagedElement/ausf3gpp:AUSFFunction" {</w:t>
      </w:r>
    </w:p>
    <w:p w14:paraId="78EAB9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EP_N12 {</w:t>
      </w:r>
    </w:p>
    <w:p w14:paraId="5FCE50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EP_N12 IOC.";</w:t>
      </w:r>
    </w:p>
    <w:p w14:paraId="0901B2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12FDE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488FD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66471B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EP_N12Grp;</w:t>
      </w:r>
    </w:p>
    <w:p w14:paraId="666B94A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32D1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A332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51D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4396EC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0FF8366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04C31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61FBFF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B146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695609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4BCBD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77C791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E1317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749E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"/me3gpp:ManagedElement/dn3gpp:DNFunction" {</w:t>
      </w:r>
    </w:p>
    <w:p w14:paraId="7DEA0D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EP_N6 {</w:t>
      </w:r>
    </w:p>
    <w:p w14:paraId="171F2D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22117B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3C888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F1ED7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3D95A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EP_N6Grp;</w:t>
      </w:r>
    </w:p>
    <w:p w14:paraId="2EA2E6D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A7E57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C0074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8904A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9858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"/me3gpp:ManagedElement/lmf3gpp:LMFFunction" {</w:t>
      </w:r>
    </w:p>
    <w:p w14:paraId="1986C7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EP_NLS {</w:t>
      </w:r>
    </w:p>
    <w:p w14:paraId="62A696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EP_NLS IOC.";</w:t>
      </w:r>
    </w:p>
    <w:p w14:paraId="2BF9F2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D6D7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08E7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B588F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EP_NLSGrp;</w:t>
      </w:r>
    </w:p>
    <w:p w14:paraId="5A547C3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62D5C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3F9D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47A26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2741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"/me3gpp:ManagedElement/n3iwf3gpp:N3IWFFunction" {</w:t>
      </w:r>
    </w:p>
    <w:p w14:paraId="760013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 {</w:t>
      </w:r>
    </w:p>
    <w:p w14:paraId="7BEB177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 IOC.";</w:t>
      </w:r>
    </w:p>
    <w:p w14:paraId="04EFB32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AB8BC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C1CCD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80C7C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EP_N2Grp;</w:t>
      </w:r>
    </w:p>
    <w:p w14:paraId="321BF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504FF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BC4D4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90B6E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36AD37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2E23CE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EA659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EC12A8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38929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100BDC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45E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A8F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88C30F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3F3DF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"/me3gpp:ManagedElement/ngeir3gpp:NGEIRFunction" {</w:t>
      </w:r>
    </w:p>
    <w:p w14:paraId="0639C6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EP_N17 {</w:t>
      </w:r>
    </w:p>
    <w:p w14:paraId="718535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EP_N17 IOC.";</w:t>
      </w:r>
    </w:p>
    <w:p w14:paraId="1E58A5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9C964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E13A0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2061B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EP_N17Grp;</w:t>
      </w:r>
    </w:p>
    <w:p w14:paraId="1F55186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E9507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645C2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33607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07AD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"/me3gpp:ManagedElement/nrf3gpp:NRFFunction" {</w:t>
      </w:r>
    </w:p>
    <w:p w14:paraId="0C965C9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EP_N27 {</w:t>
      </w:r>
    </w:p>
    <w:p w14:paraId="7F6BB7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EP_N27 IOC.";</w:t>
      </w:r>
    </w:p>
    <w:p w14:paraId="6260C4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55C3E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top3gpp:Top_Grp;</w:t>
      </w:r>
    </w:p>
    <w:p w14:paraId="2ED3913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577F9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EP_N26Grp;</w:t>
      </w:r>
    </w:p>
    <w:p w14:paraId="66B7E8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63F4D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DB527E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C8F1E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CF435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BB3D9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"/me3gpp:ManagedElement/nssf3gpp:NSSFFunction" {</w:t>
      </w:r>
    </w:p>
    <w:p w14:paraId="1D37396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EP_N22 {</w:t>
      </w:r>
    </w:p>
    <w:p w14:paraId="6AA1F2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EP_N22 IOC.";</w:t>
      </w:r>
    </w:p>
    <w:p w14:paraId="61F1EF2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971733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05D744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C4267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EP_N22Grp;</w:t>
      </w:r>
    </w:p>
    <w:p w14:paraId="6A9759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B47255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3716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99D0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EP_N31 {</w:t>
      </w:r>
    </w:p>
    <w:p w14:paraId="17DF0F1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EP_N31 IOC.";</w:t>
      </w:r>
    </w:p>
    <w:p w14:paraId="6353B9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E12A1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BDD05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91C9E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EP_N31Grp;</w:t>
      </w:r>
    </w:p>
    <w:p w14:paraId="59EF4C8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586E4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8C58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E38F3E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9F240A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"/me3gpp:ManagedElement/pcf3gpp:PCFFunction" {</w:t>
      </w:r>
    </w:p>
    <w:p w14:paraId="6DA849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EP_N5 {</w:t>
      </w:r>
    </w:p>
    <w:p w14:paraId="6C27CB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EP_N5 IOC.";</w:t>
      </w:r>
    </w:p>
    <w:p w14:paraId="4DBAC5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26C2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0E8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568F1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EP_N5Grp;</w:t>
      </w:r>
    </w:p>
    <w:p w14:paraId="6DBD21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BD0C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7AC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00DC0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4A04F4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3B1CCA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A9511E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3DC4E8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5BCED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4BDD0B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FD6A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D88D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B42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EP_N15 {</w:t>
      </w:r>
    </w:p>
    <w:p w14:paraId="40BAC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EP_N15 IOC.";</w:t>
      </w:r>
    </w:p>
    <w:p w14:paraId="596714D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296E1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147A03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3D9D6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EP_N15Grp;</w:t>
      </w:r>
    </w:p>
    <w:p w14:paraId="17008D3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B3647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C4ECA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5CADC1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4269D5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712292C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666C2A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F4738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A52FF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4D239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9F929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6AC128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4FDE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EP_Rx {</w:t>
      </w:r>
    </w:p>
    <w:p w14:paraId="2D0648C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EP_Rx IOC.";</w:t>
      </w:r>
    </w:p>
    <w:p w14:paraId="6521D8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E6E00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7274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21A56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EP_RxGrp;</w:t>
      </w:r>
    </w:p>
    <w:p w14:paraId="676FE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C1E62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A718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9556D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6213B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"/me3gpp:ManagedElement/sepp3gpp:SEPPFunction" {</w:t>
      </w:r>
    </w:p>
    <w:p w14:paraId="769AF67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EP_N32 {</w:t>
      </w:r>
    </w:p>
    <w:p w14:paraId="31EE5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EP_N32 IOC.";</w:t>
      </w:r>
    </w:p>
    <w:p w14:paraId="1EF7E4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key id;</w:t>
      </w:r>
    </w:p>
    <w:p w14:paraId="270399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0254E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23A72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EP_N32Grp;</w:t>
      </w:r>
    </w:p>
    <w:p w14:paraId="575352E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A145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E9E14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A74D3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    </w:t>
      </w:r>
    </w:p>
    <w:p w14:paraId="6EE502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"/me3gpp:ManagedElement/smsf3gpp:SMSFFunction" {</w:t>
      </w:r>
    </w:p>
    <w:p w14:paraId="62A06AF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EP_N20 {</w:t>
      </w:r>
    </w:p>
    <w:p w14:paraId="3F353E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EP_20 IOC.";</w:t>
      </w:r>
    </w:p>
    <w:p w14:paraId="78ADB4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AFF5B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1578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5949CE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EP_N20Grp;</w:t>
      </w:r>
    </w:p>
    <w:p w14:paraId="7153DA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8F7195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A95250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BB7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EP_N21 {</w:t>
      </w:r>
    </w:p>
    <w:p w14:paraId="210049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EP_N21 IOC.";</w:t>
      </w:r>
    </w:p>
    <w:p w14:paraId="231ED3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09411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B81D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FD205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EP_N21Grp;</w:t>
      </w:r>
    </w:p>
    <w:p w14:paraId="77354A2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269F13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5569B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9B27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EP_MAP_SMSC {</w:t>
      </w:r>
    </w:p>
    <w:p w14:paraId="2951BAD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EP_MAP_SMSC IOC.";</w:t>
      </w:r>
    </w:p>
    <w:p w14:paraId="3F7875E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B5035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F30929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5759D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EP_MAP_SMSCGrp;</w:t>
      </w:r>
    </w:p>
    <w:p w14:paraId="2C3A4CD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3A2F02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CE4FC4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AE71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A3AA49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"/me3gpp:ManagedElement/smf3gpp:SMFFunction" {</w:t>
      </w:r>
    </w:p>
    <w:p w14:paraId="26C861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704FBF5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3E6C2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71740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0CBE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DFF71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3BC502B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00671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3018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A30469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EP_N7 {</w:t>
      </w:r>
    </w:p>
    <w:p w14:paraId="59111E9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EP_N7 IOC.";</w:t>
      </w:r>
    </w:p>
    <w:p w14:paraId="00CE89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E78120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5818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61BED3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EP_N7Grp;</w:t>
      </w:r>
    </w:p>
    <w:p w14:paraId="70D13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6848EF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66C64E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68CCD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A8707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934F1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0F10AE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DF3291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447CC39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0168E02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F6B55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3BB6D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86F810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EP_N11 {</w:t>
      </w:r>
    </w:p>
    <w:p w14:paraId="38B623A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EP_N11 IOC.";</w:t>
      </w:r>
    </w:p>
    <w:p w14:paraId="3E83121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559D45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23331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0EE4CD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EP_N11Grp;</w:t>
      </w:r>
    </w:p>
    <w:p w14:paraId="7107A58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D6543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0D370C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A9A8F0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EP_N16 {</w:t>
      </w:r>
    </w:p>
    <w:p w14:paraId="666D1E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EP_N16 IOC.";</w:t>
      </w:r>
    </w:p>
    <w:p w14:paraId="032CD95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A9A51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46700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container attributes {</w:t>
      </w:r>
    </w:p>
    <w:p w14:paraId="5243C4F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EP_N16Grp;</w:t>
      </w:r>
    </w:p>
    <w:p w14:paraId="0CE7C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0CDD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F971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2051E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EP_S5C {</w:t>
      </w:r>
    </w:p>
    <w:p w14:paraId="096AAA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EP_S5C IOC.";</w:t>
      </w:r>
    </w:p>
    <w:p w14:paraId="5C1168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2D3C96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1E11B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23DA7D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EP_S5CGrp;</w:t>
      </w:r>
    </w:p>
    <w:p w14:paraId="10173AD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63A23B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A531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2D1969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D8B939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"/me3gpp:ManagedElement/udm3gpp:UDMFunction" {</w:t>
      </w:r>
    </w:p>
    <w:p w14:paraId="1EA92B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EP_N8 {</w:t>
      </w:r>
    </w:p>
    <w:p w14:paraId="5AE9F6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EP_N8 IOC.";</w:t>
      </w:r>
    </w:p>
    <w:p w14:paraId="5CA06DD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11A2F00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2DF20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4E8CE1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EP_N8Grp;</w:t>
      </w:r>
    </w:p>
    <w:p w14:paraId="62367D4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70E67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946E6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0684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EP_N10 {</w:t>
      </w:r>
    </w:p>
    <w:p w14:paraId="107DAC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EP_N10 IOC.";</w:t>
      </w:r>
    </w:p>
    <w:p w14:paraId="404A18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58FF8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F498E2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DFE77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EP_N10Grp;</w:t>
      </w:r>
    </w:p>
    <w:p w14:paraId="2FBF333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51B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5CBE32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9D5278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EP_N13 {</w:t>
      </w:r>
    </w:p>
    <w:p w14:paraId="215B3FC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EP_N13 IOC.";</w:t>
      </w:r>
    </w:p>
    <w:p w14:paraId="44A9F92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47C71FE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3D20EF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338F615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EP_N13Grp;</w:t>
      </w:r>
    </w:p>
    <w:p w14:paraId="1E9596B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BC434C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29ED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8319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06B416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DB9C26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"/me3gpp:ManagedElement/upf3gpp:UPFFunction" {</w:t>
      </w:r>
    </w:p>
    <w:p w14:paraId="2A6387B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EP_N4 {</w:t>
      </w:r>
    </w:p>
    <w:p w14:paraId="4759537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EP_N4 IOC.";</w:t>
      </w:r>
    </w:p>
    <w:p w14:paraId="48E3BE9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64148AB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319733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2666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EP_N4Grp;</w:t>
      </w:r>
    </w:p>
    <w:p w14:paraId="2E0FFE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6B2A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E6EE9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11E9C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EP_N3 {</w:t>
      </w:r>
    </w:p>
    <w:p w14:paraId="4A42D46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EP_N3 IOC.";</w:t>
      </w:r>
    </w:p>
    <w:p w14:paraId="00DB74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7E0F18A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24316CF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72E7B9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EP_N3Grp;</w:t>
      </w:r>
    </w:p>
    <w:p w14:paraId="6D479E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F9A73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4D94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25033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EP_N9 {</w:t>
      </w:r>
    </w:p>
    <w:p w14:paraId="79D3FC8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EP_N9 IOC.";</w:t>
      </w:r>
    </w:p>
    <w:p w14:paraId="548CABA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3A1037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430E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105FABC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EP_N9Grp;</w:t>
      </w:r>
    </w:p>
    <w:p w14:paraId="414CDF0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D1520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E8DC7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01B945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EP_S5U {</w:t>
      </w:r>
    </w:p>
    <w:p w14:paraId="4D16EFD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EP_S5U IOC.";</w:t>
      </w:r>
    </w:p>
    <w:p w14:paraId="03FB55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BFEC1C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575C34B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075E8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uses EP_S5UGrp;</w:t>
      </w:r>
    </w:p>
    <w:p w14:paraId="51A9292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19D179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29E9B7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9BF63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EP_EP_N6 {</w:t>
      </w:r>
    </w:p>
    <w:p w14:paraId="3E655A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"Represents the EP_N6 IOC.";</w:t>
      </w:r>
    </w:p>
    <w:p w14:paraId="51510A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2D0DB5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01F1707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EC6478">
        <w:rPr>
          <w:rFonts w:ascii="Courier New" w:hAnsi="Courier New"/>
          <w:noProof/>
          <w:sz w:val="16"/>
        </w:rPr>
        <w:t xml:space="preserve">      </w:t>
      </w:r>
      <w:r w:rsidRPr="003854D7">
        <w:rPr>
          <w:rFonts w:ascii="Courier New" w:hAnsi="Courier New"/>
          <w:noProof/>
          <w:sz w:val="16"/>
          <w:lang w:val="fr-FR"/>
        </w:rPr>
        <w:t>container attributes {</w:t>
      </w:r>
    </w:p>
    <w:p w14:paraId="26754E9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EP_N6Grp;</w:t>
      </w:r>
    </w:p>
    <w:p w14:paraId="7D55C9C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F29F7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807379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9D6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50154B4"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3F1B355D" w14:textId="77777777" w:rsidR="00883130" w:rsidRPr="006608A0" w:rsidRDefault="00883130" w:rsidP="00883130">
      <w:pPr>
        <w:pStyle w:val="PL"/>
        <w:rPr>
          <w:lang w:val="fr-FR"/>
        </w:rPr>
      </w:pPr>
    </w:p>
    <w:p w14:paraId="11DAFE90" w14:textId="77777777" w:rsidR="00883130" w:rsidRPr="006608A0" w:rsidRDefault="00883130" w:rsidP="00883130">
      <w:pPr>
        <w:pStyle w:val="Heading2"/>
        <w:rPr>
          <w:lang w:val="fr-FR"/>
        </w:rPr>
      </w:pPr>
      <w:r w:rsidRPr="006608A0">
        <w:rPr>
          <w:lang w:val="fr-FR" w:eastAsia="zh-CN"/>
        </w:rPr>
        <w:t>H.5.8</w:t>
      </w:r>
      <w:r w:rsidRPr="006608A0">
        <w:rPr>
          <w:lang w:val="fr-FR" w:eastAsia="zh-CN"/>
        </w:rPr>
        <w:tab/>
        <w:t>module _3gpp-5gc-nrm-externalnrffunction.yang</w:t>
      </w:r>
    </w:p>
    <w:p w14:paraId="1964A29F"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4BF6C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_3gpp-5gc-nrm-externalnrffunction {</w:t>
      </w:r>
    </w:p>
    <w:p w14:paraId="7EA300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4E46E8E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urn:3gpp:sa5:_3gpp-5gc-nrm-externalnrffunction;</w:t>
      </w:r>
    </w:p>
    <w:p w14:paraId="1162375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EC6478">
        <w:rPr>
          <w:rFonts w:ascii="Courier New" w:hAnsi="Courier New"/>
          <w:noProof/>
          <w:sz w:val="16"/>
        </w:rPr>
        <w:t>prefix extnrf3gpp;</w:t>
      </w:r>
    </w:p>
    <w:p w14:paraId="7FF1F8B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0E07FB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3F8F8E1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014A7A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215887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C5875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89203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NRF function controlled by </w:t>
      </w:r>
    </w:p>
    <w:p w14:paraId="24A620C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1445730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475B88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DA37F3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454665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54E770D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DE0183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290E778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B0B9B8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75A7A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509807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ExternalNRFFunctionGrp {</w:t>
      </w:r>
    </w:p>
    <w:p w14:paraId="3893431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04823A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1315A13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3FD661F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1E7845C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0719940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7B4F7A0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3309109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DCE7DF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75C287E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2E389F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E31CB9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75C0C1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3147A21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ExternalNRFFunction {</w:t>
      </w:r>
    </w:p>
    <w:p w14:paraId="24225C38"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NRF Function";</w:t>
      </w:r>
    </w:p>
    <w:p w14:paraId="5538A0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7875AF4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55D2ECC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17D22C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750758B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ExternalNRFFunctionGrp;</w:t>
      </w:r>
    </w:p>
    <w:p w14:paraId="35E2FC6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5FF913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    }</w:t>
      </w:r>
    </w:p>
    <w:p w14:paraId="7167E55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9D63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6A952934"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775A987D" w14:textId="77777777" w:rsidR="00883130" w:rsidRDefault="00883130" w:rsidP="00883130">
      <w:pPr>
        <w:pStyle w:val="PL"/>
      </w:pPr>
    </w:p>
    <w:p w14:paraId="6998E320" w14:textId="77777777" w:rsidR="00883130" w:rsidRDefault="00883130" w:rsidP="00883130">
      <w:pPr>
        <w:pStyle w:val="Heading2"/>
        <w:rPr>
          <w:lang w:eastAsia="zh-CN"/>
        </w:rPr>
      </w:pPr>
      <w:r>
        <w:rPr>
          <w:lang w:eastAsia="zh-CN"/>
        </w:rPr>
        <w:t>H.5.9</w:t>
      </w:r>
      <w:r>
        <w:rPr>
          <w:lang w:eastAsia="zh-CN"/>
        </w:rPr>
        <w:tab/>
        <w:t>module _3gpp-5gc-nrm-externalnssffunction.yang</w:t>
      </w:r>
    </w:p>
    <w:p w14:paraId="294E3C3C"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BEGINS&gt;</w:t>
      </w:r>
    </w:p>
    <w:p w14:paraId="39699C1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module _3gpp-5gc-nrm-externalnssffunction {</w:t>
      </w:r>
    </w:p>
    <w:p w14:paraId="239522F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yang-version 1.1;</w:t>
      </w:r>
    </w:p>
    <w:p w14:paraId="2B6A97E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lastRenderedPageBreak/>
        <w:t xml:space="preserve">  namespace urn:3gpp:sa5:_3gpp-5gc-nrm-externalnssffunction;</w:t>
      </w:r>
    </w:p>
    <w:p w14:paraId="3352214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prefix extnssf3gpp;</w:t>
      </w:r>
    </w:p>
    <w:p w14:paraId="70D4838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C5C15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_3gpp-common-yang-types { prefix types3gpp; }</w:t>
      </w:r>
    </w:p>
    <w:p w14:paraId="7497A3A3"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_3gpp-common-subnetwork { prefix subnet3gpp; }</w:t>
      </w:r>
    </w:p>
    <w:p w14:paraId="786D8D6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_3gpp-common-top { prefix top3gpp; }</w:t>
      </w:r>
    </w:p>
    <w:p w14:paraId="1DD6F6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import _3gpp-common-managed-function { prefix mf3gpp; }</w:t>
      </w:r>
    </w:p>
    <w:p w14:paraId="5AB1A78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C74BB4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"This IOC represents external NSSF function controlled by </w:t>
      </w:r>
    </w:p>
    <w:p w14:paraId="5542BAA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another management domain.</w:t>
      </w:r>
    </w:p>
    <w:p w14:paraId="7BFFD40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Copyright 2023, 3GPP Organizational Partners (ARIB, ATIS, CCSA, ETSI, TSDSI, </w:t>
      </w:r>
    </w:p>
    <w:p w14:paraId="20774E8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TTA, TTC). All rights reserved.";</w:t>
      </w:r>
    </w:p>
    <w:p w14:paraId="1C0BFC9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E5F025"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2023-09-17 { reference CR-1042 ; } </w:t>
      </w:r>
    </w:p>
    <w:p w14:paraId="1A3A734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2019-10-28 { reference S5-193518 ; }</w:t>
      </w:r>
    </w:p>
    <w:p w14:paraId="4F64B78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revision 2019-06-11 {</w:t>
      </w:r>
    </w:p>
    <w:p w14:paraId="65E2200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"Ericsson refactoring.";</w:t>
      </w:r>
    </w:p>
    <w:p w14:paraId="2EF429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FA34F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04CE612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grouping ExternalNSSFFunctionGrp {</w:t>
      </w:r>
    </w:p>
    <w:p w14:paraId="7C71562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mf3gpp:ManagedFunctionGrp;</w:t>
      </w:r>
    </w:p>
    <w:p w14:paraId="2302F93A"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41FDEA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pLMNIdList {</w:t>
      </w:r>
    </w:p>
    <w:p w14:paraId="15AD18B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"List of at most six entries of PLMN Identifiers, but at least one (the primary PLMN Id).</w:t>
      </w:r>
    </w:p>
    <w:p w14:paraId="2C9AD85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The PLMN Identifier is composed of a Mobile Country Code (MCC) and a Mobile Network Code (MNC).";</w:t>
      </w:r>
    </w:p>
    <w:p w14:paraId="4B6B29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min-elements 1;</w:t>
      </w:r>
    </w:p>
    <w:p w14:paraId="6915731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max-elements 6;</w:t>
      </w:r>
    </w:p>
    <w:p w14:paraId="76ECF14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"mcc mnc";</w:t>
      </w:r>
    </w:p>
    <w:p w14:paraId="7AF0116B"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types3gpp:PLMNId;</w:t>
      </w:r>
    </w:p>
    <w:p w14:paraId="66D928B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3FC9FAC"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7D86481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2389C7C6"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augment "/subnet3gpp:SubNetwork" {</w:t>
      </w:r>
    </w:p>
    <w:p w14:paraId="77C1A9C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list ExternalNSSFFunction {</w:t>
      </w:r>
    </w:p>
    <w:p w14:paraId="5B9C2A7D"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description "5G Core External NSSF Function";</w:t>
      </w:r>
    </w:p>
    <w:p w14:paraId="1116D18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reference "3GPP TS 28.541";</w:t>
      </w:r>
    </w:p>
    <w:p w14:paraId="33720DC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key id;</w:t>
      </w:r>
    </w:p>
    <w:p w14:paraId="39865E6F"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top3gpp:Top_Grp;</w:t>
      </w:r>
    </w:p>
    <w:p w14:paraId="72E1A070"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container attributes {</w:t>
      </w:r>
    </w:p>
    <w:p w14:paraId="54D4D9E7"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ExternalNSSFFunctionGrp;</w:t>
      </w:r>
    </w:p>
    <w:p w14:paraId="04B85E72"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300BE1A1"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uses mf3gpp:ManagedFunctionContainedClasses;</w:t>
      </w:r>
    </w:p>
    <w:p w14:paraId="52DBA964"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4FFE3B3E"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 xml:space="preserve">  }</w:t>
      </w:r>
    </w:p>
    <w:p w14:paraId="67339229" w14:textId="77777777" w:rsidR="00883130" w:rsidRPr="00EC6478"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6478">
        <w:rPr>
          <w:rFonts w:ascii="Courier New" w:hAnsi="Courier New"/>
          <w:noProof/>
          <w:sz w:val="16"/>
        </w:rPr>
        <w:t>}</w:t>
      </w:r>
    </w:p>
    <w:p w14:paraId="407B2A87" w14:textId="77777777" w:rsidR="00883130" w:rsidRPr="00EC6478" w:rsidRDefault="00883130" w:rsidP="00883130">
      <w:pPr>
        <w:tabs>
          <w:tab w:val="left" w:pos="0"/>
          <w:tab w:val="center" w:pos="4820"/>
          <w:tab w:val="right" w:pos="9638"/>
        </w:tabs>
        <w:spacing w:after="0"/>
        <w:rPr>
          <w:rFonts w:ascii="Courier New" w:hAnsi="Courier New" w:cs="Arial"/>
          <w:sz w:val="16"/>
          <w:szCs w:val="22"/>
          <w:lang w:val="en-US"/>
        </w:rPr>
      </w:pPr>
      <w:r w:rsidRPr="00EC6478">
        <w:rPr>
          <w:rFonts w:ascii="Courier New" w:hAnsi="Courier New" w:cs="Arial"/>
          <w:sz w:val="16"/>
          <w:szCs w:val="22"/>
          <w:lang w:val="en-US"/>
        </w:rPr>
        <w:t>&lt;CODE ENDS&gt;</w:t>
      </w:r>
    </w:p>
    <w:p w14:paraId="501B4BA4" w14:textId="77777777" w:rsidR="00883130" w:rsidRDefault="00883130" w:rsidP="00883130">
      <w:pPr>
        <w:pStyle w:val="PL"/>
      </w:pPr>
    </w:p>
    <w:p w14:paraId="4231C12C" w14:textId="77777777" w:rsidR="00883130" w:rsidRDefault="00883130" w:rsidP="00883130">
      <w:pPr>
        <w:pStyle w:val="Heading2"/>
      </w:pPr>
      <w:r>
        <w:rPr>
          <w:lang w:eastAsia="zh-CN"/>
        </w:rPr>
        <w:t>H.5.10</w:t>
      </w:r>
      <w:r>
        <w:rPr>
          <w:lang w:eastAsia="zh-CN"/>
        </w:rPr>
        <w:tab/>
        <w:t>module _3gpp-5gc-nrm-lmffunction.yang</w:t>
      </w:r>
    </w:p>
    <w:p w14:paraId="09CC92B9"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8257F9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_3gpp-5gc-nrm-lmffunction {</w:t>
      </w:r>
    </w:p>
    <w:p w14:paraId="219CF9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1E2A2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78D2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urn:3gpp:sa5:_3gpp-5gc-nrm-lmffunction;</w:t>
      </w:r>
    </w:p>
    <w:p w14:paraId="03CEB97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lmf3gpp;</w:t>
      </w:r>
    </w:p>
    <w:p w14:paraId="2CAE72E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B7A2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576C4C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70C3E2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25D23C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_3gpp-5g-common-yang-types { prefix types5g3gpp; }</w:t>
      </w:r>
    </w:p>
    <w:p w14:paraId="0D6F756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07F8744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9152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1F0B9E9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LMF function defined in 3GPP TS 23.501.</w:t>
      </w:r>
    </w:p>
    <w:p w14:paraId="1BD09AF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2CD5DCD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2385AED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5A90872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59DCD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41DB6B3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2019-10-25 { reference "S5-194457 S5193518"; }</w:t>
      </w:r>
    </w:p>
    <w:p w14:paraId="19AC999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8DC8D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2019-05-15 {</w:t>
      </w:r>
    </w:p>
    <w:p w14:paraId="135ED1C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37A2617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6B81BF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3GPP TS 28.541 V15.X.XX";</w:t>
      </w:r>
    </w:p>
    <w:p w14:paraId="6B8D8D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08602C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024AE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LMFFunctionGrp {</w:t>
      </w:r>
    </w:p>
    <w:p w14:paraId="3A3835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196EF4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9758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pLMNIdList {</w:t>
      </w:r>
    </w:p>
    <w:p w14:paraId="59222C3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"List of at most six entries of PLMN Identifiers, but at least one (the primary PLMN Id).</w:t>
      </w:r>
    </w:p>
    <w:p w14:paraId="0F06984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0B0C26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C2311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185210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max-elements 6;</w:t>
      </w:r>
    </w:p>
    <w:p w14:paraId="1F49B3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"mcc mnc";</w:t>
      </w:r>
    </w:p>
    <w:p w14:paraId="69816D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55542F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F60D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4760A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managedNFProfile {</w:t>
      </w:r>
    </w:p>
    <w:p w14:paraId="7F73D92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idx;</w:t>
      </w:r>
    </w:p>
    <w:p w14:paraId="1A5F2F0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509AC7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types3gpp:ManagedNFProfile;</w:t>
      </w:r>
    </w:p>
    <w:p w14:paraId="5CE546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C23F2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FCCED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commModelList {</w:t>
      </w:r>
    </w:p>
    <w:p w14:paraId="0D97357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min-elements 1;</w:t>
      </w:r>
    </w:p>
    <w:p w14:paraId="7CEAF4A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"groupId";</w:t>
      </w:r>
    </w:p>
    <w:p w14:paraId="5CB80C5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types5g3gpp:CommModel;</w:t>
      </w:r>
    </w:p>
    <w:p w14:paraId="1BBD906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259F83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09346C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D0FAF2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2DBFBAC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LMFFunction {</w:t>
      </w:r>
    </w:p>
    <w:p w14:paraId="2F6DE41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LMF Function";</w:t>
      </w:r>
    </w:p>
    <w:p w14:paraId="25D4719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6215A3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7329F36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2B6B28C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490858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LMFFunctionGrp;</w:t>
      </w:r>
    </w:p>
    <w:p w14:paraId="60340F6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840C8A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mf3gpp:ManagedFunctionContainedClasses;</w:t>
      </w:r>
    </w:p>
    <w:p w14:paraId="785E726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A57BB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2AFAF4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58E3EA31"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3A9C4B05" w14:textId="77777777" w:rsidR="00883130" w:rsidRDefault="00883130" w:rsidP="00883130">
      <w:pPr>
        <w:pStyle w:val="PL"/>
      </w:pPr>
    </w:p>
    <w:p w14:paraId="18F6C3E7" w14:textId="77777777" w:rsidR="00883130" w:rsidRDefault="00883130" w:rsidP="00883130">
      <w:pPr>
        <w:pStyle w:val="Heading2"/>
      </w:pPr>
      <w:r>
        <w:rPr>
          <w:lang w:eastAsia="zh-CN"/>
        </w:rPr>
        <w:t>H.5.11</w:t>
      </w:r>
      <w:r>
        <w:rPr>
          <w:lang w:eastAsia="zh-CN"/>
        </w:rPr>
        <w:tab/>
        <w:t>module _3gpp-5gc-nrm-n3iwffunction.yang</w:t>
      </w:r>
    </w:p>
    <w:p w14:paraId="4DC63A8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48C01D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_3gpp-5gc-nrm-n3iwffunction {</w:t>
      </w:r>
    </w:p>
    <w:p w14:paraId="0D27EE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4FFDBE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878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urn:3gpp:sa5:_3gpp-5gc-nrm-n3iwffunction;</w:t>
      </w:r>
    </w:p>
    <w:p w14:paraId="6DCAC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n3iwf3gpp;</w:t>
      </w:r>
    </w:p>
    <w:p w14:paraId="1715A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FA20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57B07E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2900BA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1C102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33E60F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1BDDFE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3E5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2F4446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N3IWF function which is used to enable non-3GPP</w:t>
      </w:r>
    </w:p>
    <w:p w14:paraId="696322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access networks connected to the 5GC. For more information about the N3IWF, see 3GPP TS 23.501.</w:t>
      </w:r>
    </w:p>
    <w:p w14:paraId="1B2FB8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10C900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A221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58BFB8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1CE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465AB4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2019-10-28 { reference S5-193518 ; }</w:t>
      </w:r>
    </w:p>
    <w:p w14:paraId="20D944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2019-05-22 {</w:t>
      </w:r>
    </w:p>
    <w:p w14:paraId="4A269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44BD36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DE58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063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N3IWFFunctionGrp {</w:t>
      </w:r>
    </w:p>
    <w:p w14:paraId="0E296B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uses mf3gpp:ManagedFunctionGrp;</w:t>
      </w:r>
    </w:p>
    <w:p w14:paraId="65FE96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E8D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pLMNIdList {</w:t>
      </w:r>
    </w:p>
    <w:p w14:paraId="6949F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at most six entries of PLMN Identifiers, but at least one (the primary PLMN Id).</w:t>
      </w:r>
    </w:p>
    <w:p w14:paraId="54DEB6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PLMN Identifier is composed of a Mobile Country Code (MCC) and a Mobile Network Code (MNC).";</w:t>
      </w:r>
    </w:p>
    <w:p w14:paraId="7F0DEF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497B5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08FD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6;</w:t>
      </w:r>
    </w:p>
    <w:p w14:paraId="02FF57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8BAA8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4BE49A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085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52F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commModelList {</w:t>
      </w:r>
    </w:p>
    <w:p w14:paraId="37902F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17AD5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"groupId";</w:t>
      </w:r>
    </w:p>
    <w:p w14:paraId="506EE2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types5g3gpp:CommModel;</w:t>
      </w:r>
    </w:p>
    <w:p w14:paraId="48E238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BA0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6A9A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A42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5A335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N3IWFFunction {</w:t>
      </w:r>
    </w:p>
    <w:p w14:paraId="7E45C5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N3IWF Function";</w:t>
      </w:r>
    </w:p>
    <w:p w14:paraId="55C025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4765B6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24040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48E892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1D36D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N3IWFFunctionGrp;</w:t>
      </w:r>
    </w:p>
    <w:p w14:paraId="5C4F78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C3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mf3gpp:ManagedFunctionContainedClasses;</w:t>
      </w:r>
    </w:p>
    <w:p w14:paraId="2C1830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8C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2AC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5B4A9D37"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587E21CB" w14:textId="77777777" w:rsidR="00883130" w:rsidRDefault="00883130" w:rsidP="00883130">
      <w:pPr>
        <w:pStyle w:val="PL"/>
      </w:pPr>
    </w:p>
    <w:p w14:paraId="79E34847" w14:textId="77777777" w:rsidR="00883130" w:rsidRDefault="00883130" w:rsidP="00883130">
      <w:pPr>
        <w:pStyle w:val="Heading2"/>
      </w:pPr>
      <w:r>
        <w:rPr>
          <w:lang w:eastAsia="zh-CN"/>
        </w:rPr>
        <w:t>H.5.12</w:t>
      </w:r>
      <w:r>
        <w:rPr>
          <w:lang w:eastAsia="zh-CN"/>
        </w:rPr>
        <w:tab/>
        <w:t>module _3gpp-5gc-nrm-nfprofile.yang</w:t>
      </w:r>
    </w:p>
    <w:p w14:paraId="1F58BC56"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A3E02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_3gpp-5gc-nrm-nfprofile {</w:t>
      </w:r>
    </w:p>
    <w:p w14:paraId="27F247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14B4C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urn:3gpp:sa5:_3gpp-5gc-nrm-nfprofile;</w:t>
      </w:r>
    </w:p>
    <w:p w14:paraId="768F3F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nfp3gpp;</w:t>
      </w:r>
    </w:p>
    <w:p w14:paraId="707723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C9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_3gpp-common-yang-types { prefix types3gpp; }</w:t>
      </w:r>
    </w:p>
    <w:p w14:paraId="580CCD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7E3A3F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ietf-yang-types { prefix yang; }</w:t>
      </w:r>
    </w:p>
    <w:p w14:paraId="1BA8EE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_3gpp-5gc-nrm-nfservice { prefix nfs3gpp; }</w:t>
      </w:r>
    </w:p>
    <w:p w14:paraId="3AD319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8F55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48BEDB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class.</w:t>
      </w:r>
    </w:p>
    <w:p w14:paraId="5CF46F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287348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699EDB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29.510";</w:t>
      </w:r>
    </w:p>
    <w:p w14:paraId="0E57C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B056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CE259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2019-06-17 {</w:t>
      </w:r>
    </w:p>
    <w:p w14:paraId="729D3F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"initial revision";</w:t>
      </w:r>
    </w:p>
    <w:p w14:paraId="158CC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EB67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DBD2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NFProfileGrp {</w:t>
      </w:r>
    </w:p>
    <w:p w14:paraId="3D2869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2598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4F26FB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2580E1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C6ACC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25D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E7581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nfType {</w:t>
      </w:r>
    </w:p>
    <w:p w14:paraId="6CFAEB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Network Function.";</w:t>
      </w:r>
    </w:p>
    <w:p w14:paraId="71230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66DD12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A2396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4AC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097F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nfStatus {</w:t>
      </w:r>
    </w:p>
    <w:p w14:paraId="567BE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"Status of the NF Instance.";</w:t>
      </w:r>
    </w:p>
    <w:p w14:paraId="695738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0DBF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NFStatus;</w:t>
      </w:r>
    </w:p>
    <w:p w14:paraId="747208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C4B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7F93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heartBeatTimer {</w:t>
      </w:r>
    </w:p>
    <w:p w14:paraId="2DCB44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 in seconds expected between 2 consecutive heart-beat messages from</w:t>
      </w:r>
    </w:p>
    <w:p w14:paraId="6A0F4B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 Instance to the NRF. It may be included in the registration request.</w:t>
      </w:r>
    </w:p>
    <w:p w14:paraId="67D5E9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in the request it shall contain the heartbeat time proposed by the NF service consumer.";</w:t>
      </w:r>
    </w:p>
    <w:p w14:paraId="14768C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22FDB0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62C7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9622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plmnList {</w:t>
      </w:r>
    </w:p>
    <w:p w14:paraId="63AD3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of the Network Function.</w:t>
      </w:r>
    </w:p>
    <w:p w14:paraId="06C74C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This IE shall be present if this information is available for the NF.</w:t>
      </w:r>
    </w:p>
    <w:p w14:paraId="26DF6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PLMN ID(s) of the PLMN of the NRF are assumed for the NF.";</w:t>
      </w:r>
    </w:p>
    <w:p w14:paraId="62E54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1CE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C8AD99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15C966F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types3gpp:PLMNId;</w:t>
      </w:r>
    </w:p>
    <w:p w14:paraId="6A80030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C00C93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534C44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sNssais { </w:t>
      </w:r>
    </w:p>
    <w:p w14:paraId="645AF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"S-NSSAIs of the Network Function. If not provided, the NF can serve any S-NSSAI.</w:t>
      </w:r>
    </w:p>
    <w:p w14:paraId="1072B1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represents the list of S-NSSAIs supported in all the PLMNs listed in the plmnList IE.";</w:t>
      </w:r>
    </w:p>
    <w:p w14:paraId="1B0C10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F099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014AFB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349811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60B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2E5E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perPlmnSnssaiList {</w:t>
      </w:r>
    </w:p>
    <w:p w14:paraId="67DE7D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may be included when the list of S-NSSAIs supported by the NF for each PLMN it is supporting is different.</w:t>
      </w:r>
    </w:p>
    <w:p w14:paraId="5D8F91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include the S-NSSAIs supported by the Network Function</w:t>
      </w:r>
    </w:p>
    <w:p w14:paraId="67E005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each PLMN supported by the Network Function. When present, this IE shall override sNssais IE.";</w:t>
      </w:r>
    </w:p>
    <w:p w14:paraId="18521F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9765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81AFE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E9EC6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PlmnSnssai;</w:t>
      </w:r>
    </w:p>
    <w:p w14:paraId="3C36E9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98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E31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nsiList {</w:t>
      </w:r>
    </w:p>
    <w:p w14:paraId="76F887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"NSI identities of the Network Function.</w:t>
      </w:r>
    </w:p>
    <w:p w14:paraId="376A3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NF can serve any NSI.";</w:t>
      </w:r>
    </w:p>
    <w:p w14:paraId="7FEB17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F72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D9EF3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027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0EB3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fqdn {</w:t>
      </w:r>
    </w:p>
    <w:p w14:paraId="670098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the Network Function. For AMF, the FQDN registered with the NRF</w:t>
      </w:r>
    </w:p>
    <w:p w14:paraId="1CF529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be that of the AMF Name.";</w:t>
      </w:r>
    </w:p>
    <w:p w14:paraId="044CD8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13176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4D3A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D51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interPlmnFqdn {</w:t>
      </w:r>
    </w:p>
    <w:p w14:paraId="3F1688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the NF needs to be discoverable by other NFs in a different PLMN,</w:t>
      </w:r>
    </w:p>
    <w:p w14:paraId="5E8645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then an FQDN that is used for inter-PLMN routing is specified.";</w:t>
      </w:r>
    </w:p>
    <w:p w14:paraId="601560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2F34D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7751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84C7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ipv4Addresses {</w:t>
      </w:r>
    </w:p>
    <w:p w14:paraId="64EE9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"IPv4 address(es) of the Network Function.";</w:t>
      </w:r>
    </w:p>
    <w:p w14:paraId="2F8905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6A949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178306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A372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7675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ipv6Addresses {</w:t>
      </w:r>
    </w:p>
    <w:p w14:paraId="48945C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"IPv6 address(es) of the Network Function.";</w:t>
      </w:r>
    </w:p>
    <w:p w14:paraId="7EB343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2F18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2FCD8C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8A4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FEB1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allowedPlmns {</w:t>
      </w:r>
    </w:p>
    <w:p w14:paraId="22DBF1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"PLMNs allowed to access the NF instance.</w:t>
      </w:r>
    </w:p>
    <w:p w14:paraId="6ADE0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PLMN is allowed to access the NF.";</w:t>
      </w:r>
    </w:p>
    <w:p w14:paraId="62859A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87D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min-elements 1;</w:t>
      </w:r>
    </w:p>
    <w:p w14:paraId="3B6BBB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2EFF57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4C78B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45BC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5A2F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allowedNfTypes {</w:t>
      </w:r>
    </w:p>
    <w:p w14:paraId="2ADE6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"Type of the NFs allowed to access the NF instance.</w:t>
      </w:r>
    </w:p>
    <w:p w14:paraId="31F024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type is allowed to access the NF.";</w:t>
      </w:r>
    </w:p>
    <w:p w14:paraId="64BAA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7AF56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types3gpp:NfType;</w:t>
      </w:r>
    </w:p>
    <w:p w14:paraId="4C8C0B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891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D2D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allowedNfDomains {</w:t>
      </w:r>
    </w:p>
    <w:p w14:paraId="088454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NF domain names allowed to access the NF instance.</w:t>
      </w:r>
    </w:p>
    <w:p w14:paraId="57B6A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NF domain is allowed to access the NF.";</w:t>
      </w:r>
    </w:p>
    <w:p w14:paraId="1598EE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FCC0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9766A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CD84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6D720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allowedNssais { </w:t>
      </w:r>
    </w:p>
    <w:p w14:paraId="3ABCA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"S-NSSAI of the allowed slices to access the NF instance.</w:t>
      </w:r>
    </w:p>
    <w:p w14:paraId="72345D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any slice is allowed to access the NF.";</w:t>
      </w:r>
    </w:p>
    <w:p w14:paraId="5DFBF9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68ED5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508F04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19AB5F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85927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506B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priority {</w:t>
      </w:r>
    </w:p>
    <w:p w14:paraId="3936BF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"Priority (relative to other NFs of the same type) in the range of 0-65535, to be used for NF selection;</w:t>
      </w:r>
    </w:p>
    <w:p w14:paraId="04519F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lower values indicate a higher priority. If priority is also present in the nfServiceList parameters,</w:t>
      </w:r>
    </w:p>
    <w:p w14:paraId="4A5856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those will have precedence over this value. The NRF may overwrite the received priority value when exposing</w:t>
      </w:r>
    </w:p>
    <w:p w14:paraId="3A0A12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NFProfile with the Nnrf_NFDiscovery service.";</w:t>
      </w:r>
    </w:p>
    <w:p w14:paraId="2F65BF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6D741A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3C1D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46623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capacity {</w:t>
      </w:r>
    </w:p>
    <w:p w14:paraId="1A31E5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"Static capacity information in the range of 0-65535, expressed as a weight</w:t>
      </w:r>
    </w:p>
    <w:p w14:paraId="074F16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relative to other NF instances of the same type; if capacity is also present</w:t>
      </w:r>
    </w:p>
    <w:p w14:paraId="002CB4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nfServiceList parameters, those will have precedence over this value.";</w:t>
      </w:r>
    </w:p>
    <w:p w14:paraId="4E0C4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uint16;</w:t>
      </w:r>
    </w:p>
    <w:p w14:paraId="48F1D6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AFB6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F488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load {</w:t>
      </w:r>
    </w:p>
    <w:p w14:paraId="132B00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"Dynamic load information, ranged from 0 to 100, indicates the current load percentage of the NF.";</w:t>
      </w:r>
    </w:p>
    <w:p w14:paraId="73CD7C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types3gpp:Load;</w:t>
      </w:r>
    </w:p>
    <w:p w14:paraId="2D209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77D1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A719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locality {</w:t>
      </w:r>
    </w:p>
    <w:p w14:paraId="558A18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"Operator defined information about the location of the NF instance (e.g. geographic location, data center).";</w:t>
      </w:r>
    </w:p>
    <w:p w14:paraId="2DEDAB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1E6B3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7D046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1FC8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udrInfo {</w:t>
      </w:r>
    </w:p>
    <w:p w14:paraId="235CB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C4F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115A01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UDR group that is served by the UDR instance.</w:t>
      </w:r>
    </w:p>
    <w:p w14:paraId="44EB3C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instance does not pertain to any UDR group.";</w:t>
      </w:r>
    </w:p>
    <w:p w14:paraId="0F87E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B048A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478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A6763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B6EE1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UDR instance.";</w:t>
      </w:r>
    </w:p>
    <w:p w14:paraId="77D027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07900E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9432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1C6322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1D87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E686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63BF67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UDR instance.";</w:t>
      </w:r>
    </w:p>
    <w:p w14:paraId="4103AE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53C8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DD0D0D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0EE904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6068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3991B5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25FFC0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UDR instance.";</w:t>
      </w:r>
    </w:p>
    <w:p w14:paraId="5F7C04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3D38A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585442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749413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AC1B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AA39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supportedDataSets {</w:t>
      </w:r>
    </w:p>
    <w:p w14:paraId="756ED9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data sets in the UDR instance.</w:t>
      </w:r>
    </w:p>
    <w:p w14:paraId="388C6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UDR supports all data sets.";</w:t>
      </w:r>
    </w:p>
    <w:p w14:paraId="7C6345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49A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DataSetId;</w:t>
      </w:r>
    </w:p>
    <w:p w14:paraId="1F6255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864C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391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14CD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udmInfo {</w:t>
      </w:r>
    </w:p>
    <w:p w14:paraId="7D0C16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D160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227690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UDM group that is served by the UDM instance.</w:t>
      </w:r>
    </w:p>
    <w:p w14:paraId="398726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UDM instance does not pertain to any UDM group.";</w:t>
      </w:r>
    </w:p>
    <w:p w14:paraId="10D945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A5A00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C6D1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671E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0DFA00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whose profile data is available in the UDM instance.";</w:t>
      </w:r>
    </w:p>
    <w:p w14:paraId="4B03EE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70ED1D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3A371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4040A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664F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09D3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gpsiRanges {</w:t>
      </w:r>
    </w:p>
    <w:p w14:paraId="30053F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GPSIs whose profile data is available in the UDM instance.";</w:t>
      </w:r>
    </w:p>
    <w:p w14:paraId="54579C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400B05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1E4AA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3C6C66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9404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72E71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externalGroupIdentifiersRanges {</w:t>
      </w:r>
    </w:p>
    <w:p w14:paraId="6517EB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external groups whose profile data is available in the UDM instance.";</w:t>
      </w:r>
    </w:p>
    <w:p w14:paraId="61B02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ED19D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AA2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695BF2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718BE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102F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4A0D39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85A2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UDM instance. If not provided, the UDM can serve any Routing Indicator.</w:t>
      </w:r>
    </w:p>
    <w:p w14:paraId="35547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'^[0-9]{1,4}$'.";</w:t>
      </w:r>
    </w:p>
    <w:p w14:paraId="03DDE3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2625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2FDD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538C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45E60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96A4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ausfInfo {</w:t>
      </w:r>
    </w:p>
    <w:p w14:paraId="284251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3C50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groupId {</w:t>
      </w:r>
    </w:p>
    <w:p w14:paraId="0BFB1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"Identity of the AUSF group. If not provided, the AUSF instance does not pertain to any AUSF group.";</w:t>
      </w:r>
    </w:p>
    <w:p w14:paraId="3A5DE7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F930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846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DFAD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401453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AUSF instance. If not provided, the AUSF can serve any SUPI.";</w:t>
      </w:r>
    </w:p>
    <w:p w14:paraId="66C2EC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FB59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92A1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33B5A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0DDA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71C2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routingIndicators {</w:t>
      </w:r>
    </w:p>
    <w:p w14:paraId="1C514C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Routing Indicator information that allows to route network signalling with SUCI</w:t>
      </w:r>
    </w:p>
    <w:p w14:paraId="75F880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to the AUSF instance. If not provided, the AUSF can serve any Routing Indicator.</w:t>
      </w:r>
    </w:p>
    <w:p w14:paraId="596ADE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Pattern: '^[0-9]{1,4}$'.";</w:t>
      </w:r>
    </w:p>
    <w:p w14:paraId="73D767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9BCEE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017DC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E6F45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B97B5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BE5E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amfInfo {</w:t>
      </w:r>
    </w:p>
    <w:p w14:paraId="2540F0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5DDA7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amfRegionId {</w:t>
      </w:r>
    </w:p>
    <w:p w14:paraId="7691E0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region identifier";</w:t>
      </w:r>
    </w:p>
    <w:p w14:paraId="55593C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6A70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D6E5A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D8A0E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amfSetId {</w:t>
      </w:r>
    </w:p>
    <w:p w14:paraId="245025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set identifier";</w:t>
      </w:r>
    </w:p>
    <w:p w14:paraId="31B011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AA8FF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5829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3875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guamiList {</w:t>
      </w:r>
    </w:p>
    <w:p w14:paraId="4E088A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GUAMIs.";</w:t>
      </w:r>
    </w:p>
    <w:p w14:paraId="38A9CF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9D0F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5678A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0428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A3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16A1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7F33B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4A03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6872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10EBFF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AMF can serve. It may contain the non-3GPP access TAI.</w:t>
      </w:r>
    </w:p>
    <w:p w14:paraId="48BDE2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37ACEB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AMF can be selected for any TAI in the serving network.";</w:t>
      </w:r>
    </w:p>
    <w:p w14:paraId="7FE577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F8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94E8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68B6C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9B0D6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25DD12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042EA45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C641E5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EBA21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25B5A9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AMF can serve. The absence of this attribute and the taiList</w:t>
      </w:r>
    </w:p>
    <w:p w14:paraId="454354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AMF can be selected for any TAI in the serving network.";</w:t>
      </w:r>
    </w:p>
    <w:p w14:paraId="43093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D4A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E53E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452738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A2622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51E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2FC7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backupInfoAmfFailure {</w:t>
      </w:r>
    </w:p>
    <w:p w14:paraId="48FC92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AMF failure.";</w:t>
      </w:r>
    </w:p>
    <w:p w14:paraId="1C889E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283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618EE3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41CC31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F72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D00D0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534194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E5BC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8433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backupInfoAmfRemoval {</w:t>
      </w:r>
    </w:p>
    <w:p w14:paraId="4FBB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GUAMIs for which the AMF acts as a backup for planned AMF removal.";</w:t>
      </w:r>
    </w:p>
    <w:p w14:paraId="6C62BF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48A2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347DB3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55A1D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33C9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6B7DF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Guami;</w:t>
      </w:r>
    </w:p>
    <w:p w14:paraId="16FDED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695D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E2E6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n2InterfaceAmfInfo {</w:t>
      </w:r>
    </w:p>
    <w:p w14:paraId="352D75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"N2 interface information of the AMF. This information needs not be sent in NF Discovery responses.</w:t>
      </w:r>
    </w:p>
    <w:p w14:paraId="2C146A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It may be used by the NRF to update the DNS for AMF discovery by the 5G Access Network.";</w:t>
      </w:r>
    </w:p>
    <w:p w14:paraId="263B8A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4718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239538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key idx; </w:t>
      </w:r>
    </w:p>
    <w:p w14:paraId="2EAE53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0D747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N2InterfaceAmfInfo;</w:t>
      </w:r>
    </w:p>
    <w:p w14:paraId="0DF10C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6ECE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FFB3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8A7AE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smfInfo {</w:t>
      </w:r>
    </w:p>
    <w:p w14:paraId="53CBE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1A8D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sNssaiSmfInfoList {</w:t>
      </w:r>
    </w:p>
    <w:p w14:paraId="25A1F8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S-NSSAI.";</w:t>
      </w:r>
    </w:p>
    <w:p w14:paraId="51CAED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0AB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41CDA4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09263E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sNssaiSmfInfoItem;</w:t>
      </w:r>
    </w:p>
    <w:p w14:paraId="1B3884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3B22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A686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C8B50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list of TAIs the SMF can serve. It may contain the non-3GPP access TAI.</w:t>
      </w:r>
    </w:p>
    <w:p w14:paraId="4795A0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and the taiRangeList attribute indicate that</w:t>
      </w:r>
    </w:p>
    <w:p w14:paraId="5240DC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SMF can be selected for any TAI in the serving network.";</w:t>
      </w:r>
    </w:p>
    <w:p w14:paraId="1D6ACA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DBD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21B14E0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A0B41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ED03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7BB3EBB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Tai;</w:t>
      </w:r>
    </w:p>
    <w:p w14:paraId="4067288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08A4A2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644BEA8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4F71ED0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"The range of TAIs the SMF can serve. The absence of this attribute and the taiList</w:t>
      </w:r>
    </w:p>
    <w:p w14:paraId="609EFC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attribute indicate that the SMF can be selected for any TAI in the serving network.";</w:t>
      </w:r>
    </w:p>
    <w:p w14:paraId="4E3C89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380A1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8C14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2B1F0E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TaiRange;</w:t>
      </w:r>
    </w:p>
    <w:p w14:paraId="61891D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4752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2852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pgwFqdn {</w:t>
      </w:r>
    </w:p>
    <w:p w14:paraId="68FB7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PGW if the SMF is a combined SMF/PGW-C.";</w:t>
      </w:r>
    </w:p>
    <w:p w14:paraId="122DDF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04D41C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6079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304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accessType {</w:t>
      </w:r>
    </w:p>
    <w:p w14:paraId="3EC8FF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included, this IE shall contain the access type (3GPP_ACCESS and/or NON_3GPP_ACCESS) supported by the SMF.</w:t>
      </w:r>
    </w:p>
    <w:p w14:paraId="3FEFE5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included, it shall be assumed the both access types are supported.";</w:t>
      </w:r>
    </w:p>
    <w:p w14:paraId="71381A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0543C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A9581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2;</w:t>
      </w:r>
    </w:p>
    <w:p w14:paraId="248CA4E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AccessType;</w:t>
      </w:r>
    </w:p>
    <w:p w14:paraId="42A024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973F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60D5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DA5D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upfInfo {</w:t>
      </w:r>
    </w:p>
    <w:p w14:paraId="6E340C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DE4B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sNssaiUpfInfoList {</w:t>
      </w:r>
    </w:p>
    <w:p w14:paraId="340390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S-NSSAI.";</w:t>
      </w:r>
    </w:p>
    <w:p w14:paraId="07BEA8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855D8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506F1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51C748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SnssaiUpfInfoItem;</w:t>
      </w:r>
    </w:p>
    <w:p w14:paraId="6530ED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1845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3D71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smfServingArea {</w:t>
      </w:r>
    </w:p>
    <w:p w14:paraId="3F438D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SMF service area(s) the UPF can serve.</w:t>
      </w:r>
    </w:p>
    <w:p w14:paraId="1D9D30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UPF can serve any SMF service area.";</w:t>
      </w:r>
    </w:p>
    <w:p w14:paraId="325114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8BE8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5C03E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20F84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5052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7BCE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interfaceUpfInfo {</w:t>
      </w:r>
    </w:p>
    <w:p w14:paraId="54BF37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User Plane interfaces configured on the UPF. When this IE is provided in the NF Discovery response,</w:t>
      </w:r>
    </w:p>
    <w:p w14:paraId="46BDB0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NF Service Consumer (e.g. SMF) may use this information for UPF selection.";</w:t>
      </w:r>
    </w:p>
    <w:p w14:paraId="7615EF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4298AD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7643A4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1C0C3B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42DB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BEFC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InterfaceUpfInfoItem;</w:t>
      </w:r>
    </w:p>
    <w:p w14:paraId="47C227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6E16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2D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iwkEpsInd {</w:t>
      </w:r>
    </w:p>
    <w:p w14:paraId="4B8919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"Indicates whether interworking with EPS is supported by the UPF.</w:t>
      </w:r>
    </w:p>
    <w:p w14:paraId="65A603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Supported</w:t>
      </w:r>
    </w:p>
    <w:p w14:paraId="2CD1BD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Not Supported";</w:t>
      </w:r>
    </w:p>
    <w:p w14:paraId="056D6A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95D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CAC50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9A95D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61B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4DEF72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The absence of this attribute indicates that the UPF can be selected</w:t>
      </w:r>
    </w:p>
    <w:p w14:paraId="761A5D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for any PDU session type.";</w:t>
      </w:r>
    </w:p>
    <w:p w14:paraId="6C7A18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FF7C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E638C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C0B53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999A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632A2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F90D5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pcfInfo {</w:t>
      </w:r>
    </w:p>
    <w:p w14:paraId="52598B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4A58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4F44BC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"DNNs supported by the PCF.</w:t>
      </w:r>
    </w:p>
    <w:p w14:paraId="1AFD65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PCF can serve any DNN.";</w:t>
      </w:r>
    </w:p>
    <w:p w14:paraId="06226F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221B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2A368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1F71F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901F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10E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supiRanges {</w:t>
      </w:r>
    </w:p>
    <w:p w14:paraId="27B2EC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PCF instance. If not provided, the PCF can serve any SUPI.";</w:t>
      </w:r>
    </w:p>
    <w:p w14:paraId="162231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38D9AD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1E751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SupiRange;</w:t>
      </w:r>
    </w:p>
    <w:p w14:paraId="723FF4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9889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CE7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rxDiamHost {</w:t>
      </w:r>
    </w:p>
    <w:p w14:paraId="531E47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4BB363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host of the Rx interface for the PCF.</w:t>
      </w:r>
    </w:p>
    <w:p w14:paraId="3BFEC0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3732D6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63D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50200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D1F5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9C7927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rxDiamRealm {</w:t>
      </w:r>
    </w:p>
    <w:p w14:paraId="584B06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IE shall be present if the PCF supports Rx interface.</w:t>
      </w:r>
    </w:p>
    <w:p w14:paraId="5132D4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present, this IE shall indicate the Diameter realm of the Rx interface for the PCF.</w:t>
      </w:r>
    </w:p>
    <w:p w14:paraId="260AF3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'^([A-Za-z0-9]+(-[A-Za-z0-9]+).)+[a-z]{2,}$'.";</w:t>
      </w:r>
    </w:p>
    <w:p w14:paraId="0D34A9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4BA4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8ECEB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1699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10A1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203B1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bsfInfo {</w:t>
      </w:r>
    </w:p>
    <w:p w14:paraId="4688AE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A35A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ipv4AddressRanges {</w:t>
      </w:r>
    </w:p>
    <w:p w14:paraId="09D4C1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IPv4 addresses handled by BSF.</w:t>
      </w:r>
    </w:p>
    <w:p w14:paraId="421B26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IPv4 address.";</w:t>
      </w:r>
    </w:p>
    <w:p w14:paraId="26A36D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66B660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types3gpp:Ipv4AddressRange;</w:t>
      </w:r>
    </w:p>
    <w:p w14:paraId="7D96661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D846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D1909F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dnnList {</w:t>
      </w:r>
    </w:p>
    <w:p w14:paraId="04A00C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DNNs handled by the BSF</w:t>
      </w:r>
    </w:p>
    <w:p w14:paraId="0B1C52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DNN.";</w:t>
      </w:r>
    </w:p>
    <w:p w14:paraId="5885F1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7F6D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4A6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4C9A6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6FA1B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40BDA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ipDomainList {</w:t>
      </w:r>
    </w:p>
    <w:p w14:paraId="25CE4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IPv4 address domains, as described in subclause 6.2 of 3GPP TS 29.513, handled by the BSF.</w:t>
      </w:r>
    </w:p>
    <w:p w14:paraId="757A10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 domain.";</w:t>
      </w:r>
    </w:p>
    <w:p w14:paraId="66DA93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A6A7B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21AC1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6A28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4603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ipv6PrefixRanges {</w:t>
      </w:r>
    </w:p>
    <w:p w14:paraId="51EF62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IPv6 prefixes handled by the BSF.</w:t>
      </w:r>
    </w:p>
    <w:p w14:paraId="67B5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BSF can serve any IPv6 prefix.";</w:t>
      </w:r>
    </w:p>
    <w:p w14:paraId="2EA1BC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w:t>
      </w:r>
    </w:p>
    <w:p w14:paraId="0DCB91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types3gpp:Ipv6PrefixRange;</w:t>
      </w:r>
    </w:p>
    <w:p w14:paraId="559862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F6E5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D38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C428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chfInfo {</w:t>
      </w:r>
    </w:p>
    <w:p w14:paraId="1C4604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52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supiRangeList {</w:t>
      </w:r>
    </w:p>
    <w:p w14:paraId="7658B2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SUPIs that can be served by the CHF instance. If not provided, the CHF can serve any SUPI.";</w:t>
      </w:r>
    </w:p>
    <w:p w14:paraId="43BF52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1DD5AB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min-elements 1;</w:t>
      </w:r>
    </w:p>
    <w:p w14:paraId="2923DF8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SupiRange;</w:t>
      </w:r>
    </w:p>
    <w:p w14:paraId="6041F4B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D55C15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DE6C43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gpsiRangeList {</w:t>
      </w:r>
    </w:p>
    <w:p w14:paraId="5901CF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description "List of ranges of GPSI that can be served by the CHF instance. If not provided, the CHF can serve any GPSI.";</w:t>
      </w:r>
    </w:p>
    <w:p w14:paraId="35718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"start end pattern";</w:t>
      </w:r>
    </w:p>
    <w:p w14:paraId="5E536A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13525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IdentityRange;</w:t>
      </w:r>
    </w:p>
    <w:p w14:paraId="2EDCF5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D3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4CB4E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plmnRangeList {</w:t>
      </w:r>
    </w:p>
    <w:p w14:paraId="369286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ranges of PLMNs (including the PLMN IDs of the CHF instance) that can be served by the CHF instance.</w:t>
      </w:r>
    </w:p>
    <w:p w14:paraId="2E450E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If not provided, the CHF can serve any PLMN.";</w:t>
      </w:r>
    </w:p>
    <w:p w14:paraId="2A3E06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8D40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F56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5B7C81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284B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F79A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E101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1AB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nrfInfoGrp {</w:t>
      </w:r>
    </w:p>
    <w:p w14:paraId="1C54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FFA2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servedUdrInfo {</w:t>
      </w:r>
    </w:p>
    <w:p w14:paraId="03FA02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udrInfo attributes locally configured in the NRF or the NRF received during NF registration.";</w:t>
      </w:r>
    </w:p>
    <w:p w14:paraId="29511A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770B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D01CB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8E034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C3B33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62A9A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B7743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6DF4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A53AD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udrInfo;</w:t>
      </w:r>
    </w:p>
    <w:p w14:paraId="673552A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B0FA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9384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servedUdmInfo {</w:t>
      </w:r>
    </w:p>
    <w:p w14:paraId="3145D1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udmInfo attributes locally configured in the NRF or the NRF received during NF registration.";</w:t>
      </w:r>
    </w:p>
    <w:p w14:paraId="5E8BF9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EFAC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7B573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270BF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B065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A37F77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1D03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275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43782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udmInfo;</w:t>
      </w:r>
    </w:p>
    <w:p w14:paraId="708CB92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A8CAB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375A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servedAusfInfo {</w:t>
      </w:r>
    </w:p>
    <w:p w14:paraId="729C30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description "This attribute contains all the ausfInfo attributes locally configured in the NRF or the NRF received during NF registration.";</w:t>
      </w:r>
    </w:p>
    <w:p w14:paraId="6D0D3A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F8F0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C0719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575F1C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76D1C24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681731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DA8F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7BDE6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B3042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ausfInfo;</w:t>
      </w:r>
    </w:p>
    <w:p w14:paraId="657B47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6C693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B0D14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servedAmfInfo {</w:t>
      </w:r>
    </w:p>
    <w:p w14:paraId="6FDB7B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amfInfo attributes locally configured in the NRF or the NRF received during NF registration.";</w:t>
      </w:r>
    </w:p>
    <w:p w14:paraId="521A38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F81E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C0F8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D13DC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E08AD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DF057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53ED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D90C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FCC11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amfInfo;</w:t>
      </w:r>
    </w:p>
    <w:p w14:paraId="12D3A15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E165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FE5E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servedSmfInfo {</w:t>
      </w:r>
    </w:p>
    <w:p w14:paraId="69792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smfInfo attributes locally configured in the NRF or the NRF received during NF registration.";</w:t>
      </w:r>
    </w:p>
    <w:p w14:paraId="67DC2B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7A47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62157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CDA5D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04A86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61AC0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D80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06C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7BC72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smfInfo;</w:t>
      </w:r>
    </w:p>
    <w:p w14:paraId="537946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8C60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A4DDA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servedUpfInfo {</w:t>
      </w:r>
    </w:p>
    <w:p w14:paraId="37D252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upfInfo attributes locally configured in the NRF or the NRF received during NF registration.";</w:t>
      </w:r>
    </w:p>
    <w:p w14:paraId="1AA5DA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B2219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7C05A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95CD1D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28EC04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017BF7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E036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3A99A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9C77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upfInfo;</w:t>
      </w:r>
    </w:p>
    <w:p w14:paraId="69A7D7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FEE7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850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servedPcfInfo {</w:t>
      </w:r>
    </w:p>
    <w:p w14:paraId="460E79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pcfInfo attributes locally configured in the NRF or the NRF received during NF registration.";</w:t>
      </w:r>
    </w:p>
    <w:p w14:paraId="345D62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9E1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34780F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7CF9B0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11ED3B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036E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FC394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341F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3B243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pcfInfo;</w:t>
      </w:r>
    </w:p>
    <w:p w14:paraId="08D7DE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913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95D2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servedBsfInfo {</w:t>
      </w:r>
    </w:p>
    <w:p w14:paraId="13B0D7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25A07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D811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4619FD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6E30F5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67432F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1790C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EBDB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E3F61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088AA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bsfInfo;</w:t>
      </w:r>
    </w:p>
    <w:p w14:paraId="161104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5E2F5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E6A9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servedChfInfo {</w:t>
      </w:r>
    </w:p>
    <w:p w14:paraId="420318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attribute contains all the bsfInfo attributes locally configured in the NRF or the NRF received during NF registration.";</w:t>
      </w:r>
    </w:p>
    <w:p w14:paraId="0BC303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CE7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nfInstanceID;</w:t>
      </w:r>
    </w:p>
    <w:p w14:paraId="13F571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nfInstanceID {</w:t>
      </w:r>
    </w:p>
    <w:p w14:paraId="4A082A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uniquely identifying a NF instance.";</w:t>
      </w:r>
    </w:p>
    <w:p w14:paraId="364607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378EA1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5CE807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22C3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6B4B0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chfInfo;</w:t>
      </w:r>
    </w:p>
    <w:p w14:paraId="3CEF3A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B3A3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6A6BB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82B5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nrfInfo {</w:t>
      </w:r>
    </w:p>
    <w:p w14:paraId="028A23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 </w:t>
      </w:r>
    </w:p>
    <w:p w14:paraId="087B4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w:t>
      </w:r>
    </w:p>
    <w:p w14:paraId="7C686ED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D71E9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nrfInfoGrp;</w:t>
      </w:r>
    </w:p>
    <w:p w14:paraId="260DDF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511F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3867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customInfo {</w:t>
      </w:r>
    </w:p>
    <w:p w14:paraId="0AD7CF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"Specific data for custom Network Functions.";</w:t>
      </w:r>
    </w:p>
    <w:p w14:paraId="143961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8527D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FB5C0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B4E1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recoveryTime {</w:t>
      </w:r>
    </w:p>
    <w:p w14:paraId="183B2D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"Timestamp when the NF was (re)started.";</w:t>
      </w:r>
    </w:p>
    <w:p w14:paraId="315D1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yang:date-and-time;</w:t>
      </w:r>
    </w:p>
    <w:p w14:paraId="5A7AC42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C3E4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222E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nfServicePersistence {</w:t>
      </w:r>
    </w:p>
    <w:p w14:paraId="5A7158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"If present, and set to true, it indicates that the different service instances of a same NF Service in this NF instance,</w:t>
      </w:r>
    </w:p>
    <w:p w14:paraId="496205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supporting a same API version, are capable to persist their resource state in shared storage and therefore these resources</w:t>
      </w:r>
    </w:p>
    <w:p w14:paraId="507D10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are available after a new NF service instance supporting the same API version is selected by a NF Service Consumer (see 3GPP TS 23.527).</w:t>
      </w:r>
    </w:p>
    <w:p w14:paraId="690022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Otherwise, it indicates that the NF Service Instances of a same NF Service are not capable to share resource state inside the NF Instance.";</w:t>
      </w:r>
    </w:p>
    <w:p w14:paraId="45411B5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C32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72C027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C0DA3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8073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nfServices {</w:t>
      </w:r>
    </w:p>
    <w:p w14:paraId="07DB07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NF Service Instances. It shall include the services produced by the NF that can be discovered by other NFs.";</w:t>
      </w:r>
    </w:p>
    <w:p w14:paraId="78AA87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serviceInstanceID;</w:t>
      </w:r>
    </w:p>
    <w:p w14:paraId="412EED7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057D2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nfs3gpp:NFServiceGrp;</w:t>
      </w:r>
    </w:p>
    <w:p w14:paraId="042BD4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803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499A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nfProfileChangesSupportInd {</w:t>
      </w:r>
    </w:p>
    <w:p w14:paraId="2FC779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Support Indicator. This IE may be present in the NFRegister or NFUpdate (NF Profile Complete Replacement) request and shall be absent in the response.</w:t>
      </w:r>
    </w:p>
    <w:p w14:paraId="127D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Service Consumer supports receiving NF Profile Changes in the response.</w:t>
      </w:r>
    </w:p>
    <w:p w14:paraId="668C17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the NF Service Consumer does not support receiving NF Profile Changes in the response.";</w:t>
      </w:r>
    </w:p>
    <w:p w14:paraId="2764FA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7FD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EFDB57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284EF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6AD3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nfProfileChangesInd {</w:t>
      </w:r>
    </w:p>
    <w:p w14:paraId="743F65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"NF Profile Changes Indicator. This IE shall be absent in the request to the NRF and may be included by the NRF in NFRegister or NFUpdate (NF Profile Complete Replacement) response.</w:t>
      </w:r>
    </w:p>
    <w:p w14:paraId="3F2E87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true: the NF Profile contains NF Profile changes.</w:t>
      </w:r>
    </w:p>
    <w:p w14:paraId="7704DE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false (default): complete NF Profile.";</w:t>
      </w:r>
    </w:p>
    <w:p w14:paraId="10CE543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810F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303E8B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A699B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7CDB1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list defaultNotificationSubscriptions {</w:t>
      </w:r>
    </w:p>
    <w:p w14:paraId="00EF20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"Notification endpoints for different notification types.";</w:t>
      </w:r>
    </w:p>
    <w:p w14:paraId="70BA2D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notificationType;</w:t>
      </w:r>
    </w:p>
    <w:p w14:paraId="31759E7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4DB9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types3gpp:DefaultNotificationSubscription;</w:t>
      </w:r>
    </w:p>
    <w:p w14:paraId="28BF8A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7276A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3830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D7B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NFStatus {</w:t>
      </w:r>
    </w:p>
    <w:p w14:paraId="567185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5C2D09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REGISTERED;</w:t>
      </w:r>
    </w:p>
    <w:p w14:paraId="46C329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SUSPENDED;</w:t>
      </w:r>
    </w:p>
    <w:p w14:paraId="481716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BA8F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80F6D6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2E49CF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DataSetId {</w:t>
      </w:r>
    </w:p>
    <w:p w14:paraId="0765E7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6B664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SUBSCRIPTION;</w:t>
      </w:r>
    </w:p>
    <w:p w14:paraId="4F116B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POLICY;</w:t>
      </w:r>
    </w:p>
    <w:p w14:paraId="6A4F645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EXPOSURE;</w:t>
      </w:r>
    </w:p>
    <w:p w14:paraId="02C9038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APPLICATION;</w:t>
      </w:r>
    </w:p>
    <w:p w14:paraId="7498DB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73199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4CD5B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537C6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SupiRange {</w:t>
      </w:r>
    </w:p>
    <w:p w14:paraId="07BC49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5D6465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SUPI range. To be used when the range of SUPI's can be represented as a numeric range (e.g., IMSI ranges).";</w:t>
      </w:r>
    </w:p>
    <w:p w14:paraId="6FA1E9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18F406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FA6C1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B5E19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401197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93B1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2A3C91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SUPI range. To be used when the range of SUPI's can be represented as a numeric range (e.g. IMSI ranges).";</w:t>
      </w:r>
    </w:p>
    <w:p w14:paraId="709608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46DA83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800C4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6EAE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13399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38D01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538825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SUPI's belonging to this range.</w:t>
      </w:r>
    </w:p>
    <w:p w14:paraId="2920B1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SUPI value is considered part of the range if and only if the SUPI string fully matches the regular expression.";</w:t>
      </w:r>
    </w:p>
    <w:p w14:paraId="6639DF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54B3D6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80276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5A6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9228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IdentityRange {</w:t>
      </w:r>
    </w:p>
    <w:p w14:paraId="1F2191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start {</w:t>
      </w:r>
    </w:p>
    <w:p w14:paraId="65CB5E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an identity range. To be used when the range of identities can be represented as a numeric range (e.g., MSISDN ranges).";</w:t>
      </w:r>
    </w:p>
    <w:p w14:paraId="460127E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3563C6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4FB63AE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CFDD3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097A4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8C7E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 {</w:t>
      </w:r>
    </w:p>
    <w:p w14:paraId="7CE7AE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an identity range. To be used when the range of identities can be represented as a numeric range (e.g. MSISDN ranges).";</w:t>
      </w:r>
    </w:p>
    <w:p w14:paraId="5F0CC6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0826C7C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'^[0-9]+$';</w:t>
      </w:r>
    </w:p>
    <w:p w14:paraId="52CB03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151E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64F0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E6C50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pattern {</w:t>
      </w:r>
    </w:p>
    <w:p w14:paraId="4C618F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representing the set of identities belonging to this range.</w:t>
      </w:r>
    </w:p>
    <w:p w14:paraId="55C4D70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identity value is considered part of the range if and only if the identity string fully matches the regular expression.";</w:t>
      </w:r>
    </w:p>
    <w:p w14:paraId="7B7AA40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F465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E6FD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498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06B5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nRTacRangeGrp {</w:t>
      </w:r>
    </w:p>
    <w:p w14:paraId="1774EA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nRTACstart {</w:t>
      </w:r>
    </w:p>
    <w:p w14:paraId="7B6131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"First value identifying the start of a TAC range, to be </w:t>
      </w:r>
    </w:p>
    <w:p w14:paraId="5AB543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used when the range of TAC's can be represented as a hexadecimal range (</w:t>
      </w:r>
    </w:p>
    <w:p w14:paraId="76E7DE4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e.g., TAC ranges). </w:t>
      </w:r>
    </w:p>
    <w:p w14:paraId="3847EA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3-octet string identifying a tracking area code, each character in </w:t>
      </w:r>
    </w:p>
    <w:p w14:paraId="39FE9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string shall take a value of '0' to '9' or 'A' to 'F' and shall </w:t>
      </w:r>
    </w:p>
    <w:p w14:paraId="7726148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 4 bits. The most significant character representing the 4 </w:t>
      </w:r>
    </w:p>
    <w:p w14:paraId="0AEE1B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most significant bits of the TAC shall appear first in the string, </w:t>
      </w:r>
    </w:p>
    <w:p w14:paraId="6BB0D11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and the character representing the 4 least significant bit of the TAC </w:t>
      </w:r>
    </w:p>
    <w:p w14:paraId="79535D3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shall appear last in the string.";</w:t>
      </w:r>
    </w:p>
    <w:p w14:paraId="0E2AEC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1FCD4F2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22612F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6D05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746EE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CF2F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nRTACend {</w:t>
      </w:r>
    </w:p>
    <w:p w14:paraId="325AE8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"Last value identifying the end of a TAC range, to be used </w:t>
      </w:r>
    </w:p>
    <w:p w14:paraId="649FCF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when the range of TAC's can be represented as a hexadecimal range </w:t>
      </w:r>
    </w:p>
    <w:p w14:paraId="61DB47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(e.g. TAC ranges). 3-octet string identifying a tracking area code, </w:t>
      </w:r>
    </w:p>
    <w:p w14:paraId="345A051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each character in the string shall take a value of '0' to '9' or </w:t>
      </w:r>
    </w:p>
    <w:p w14:paraId="7C8197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to 'F' and shall represent 4 bits. The most significant character </w:t>
      </w:r>
    </w:p>
    <w:p w14:paraId="129BDFB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4 most significant bits of the TAC shall appear first </w:t>
      </w:r>
    </w:p>
    <w:p w14:paraId="00E10C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 the string, and the character representing the 4 least significant </w:t>
      </w:r>
    </w:p>
    <w:p w14:paraId="54A483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bit of the TAC shall appear last in the string.";</w:t>
      </w:r>
    </w:p>
    <w:p w14:paraId="4655FAC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B818BF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'^([A-Fa-f0-9]{4}|[A-Fa-f0-9]{6})$';</w:t>
      </w:r>
    </w:p>
    <w:p w14:paraId="63E352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2CDD1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CDB72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CAC1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nRTACpattern {</w:t>
      </w:r>
    </w:p>
    <w:p w14:paraId="1273A1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"Pattern (regular expression according to the ECMA-262) </w:t>
      </w:r>
    </w:p>
    <w:p w14:paraId="78FEB5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representing the set of TAC's belonging to this range. </w:t>
      </w:r>
    </w:p>
    <w:p w14:paraId="5E7662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 TAC value is considered part of the range if and only if the </w:t>
      </w:r>
    </w:p>
    <w:p w14:paraId="7EAF15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TAC string fully matches the regular expression.";</w:t>
      </w:r>
    </w:p>
    <w:p w14:paraId="1DDFB45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2A1638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180CB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1D15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C508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SnssaiUpfInfoItem {</w:t>
      </w:r>
    </w:p>
    <w:p w14:paraId="1CDB3E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0B8C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301083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4911F2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E645B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7B1928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0F2A45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B3F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C0F8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dnnUpfInfoList {</w:t>
      </w:r>
    </w:p>
    <w:p w14:paraId="5A4B695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UPF per DNN.";</w:t>
      </w:r>
    </w:p>
    <w:p w14:paraId="1A15A9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C0D59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372C6B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DnnUpfInfoItem;</w:t>
      </w:r>
    </w:p>
    <w:p w14:paraId="3E2A192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0144F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279EA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8FF07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DnnUpfInfoItem {</w:t>
      </w:r>
    </w:p>
    <w:p w14:paraId="7ABF2E8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1368EDF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"String representing a Data Network.";</w:t>
      </w:r>
    </w:p>
    <w:p w14:paraId="3B7D555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23F270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BC8CAC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118E8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38CE7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dnaiList {</w:t>
      </w:r>
    </w:p>
    <w:p w14:paraId="7FA6038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Data network access identifiers supported by the UPF for this DNN.</w:t>
      </w:r>
    </w:p>
    <w:p w14:paraId="1EE1704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The absence of this attribute indicates that the UPF can be selected for this DNN for any DNAI.";</w:t>
      </w:r>
    </w:p>
    <w:p w14:paraId="499C92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6B3FCF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//dnai is the type but its only a string with desc: DNAI (Data network access identifier), is this needed as its own typedef or string is ok</w:t>
      </w:r>
    </w:p>
    <w:p w14:paraId="11FC95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F3CC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0F6F6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pduSessionTypes {</w:t>
      </w:r>
    </w:p>
    <w:p w14:paraId="3D69B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PDU session type(s) supported by the UPF for a specific DNN.";</w:t>
      </w:r>
    </w:p>
    <w:p w14:paraId="1AC9DDA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4D4904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PduSessionType;</w:t>
      </w:r>
    </w:p>
    <w:p w14:paraId="0546D16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8DC05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BD0C79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3856D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 {</w:t>
      </w:r>
    </w:p>
    <w:p w14:paraId="00CC874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sst {</w:t>
      </w:r>
    </w:p>
    <w:p w14:paraId="416F2A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"Unsigned integer, within the range 0 to 255, representing the Slice/Service Type.</w:t>
      </w:r>
    </w:p>
    <w:p w14:paraId="60AF09D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It indicates the expected Network Slice behaviour in terms of features and services.";</w:t>
      </w:r>
    </w:p>
    <w:p w14:paraId="3618DBE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72B967F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uint32;</w:t>
      </w:r>
    </w:p>
    <w:p w14:paraId="4DD54A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A9491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9D24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sd {</w:t>
      </w:r>
    </w:p>
    <w:p w14:paraId="2784708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"3-octet string, representing the Slice Differentiator, in hexadecimal representation.";</w:t>
      </w:r>
    </w:p>
    <w:p w14:paraId="1EDEF8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 {</w:t>
      </w:r>
    </w:p>
    <w:p w14:paraId="6AEEBC6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pattern '^[A-Fa-f0-9]{6}$';</w:t>
      </w:r>
    </w:p>
    <w:p w14:paraId="63BE31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833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E39F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3865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29.571";</w:t>
      </w:r>
    </w:p>
    <w:p w14:paraId="0B9162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3808E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5EE6F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PduSessionType {</w:t>
      </w:r>
    </w:p>
    <w:p w14:paraId="37439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37DCBD2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w:t>
      </w:r>
    </w:p>
    <w:p w14:paraId="2A526EB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IPV6;</w:t>
      </w:r>
    </w:p>
    <w:p w14:paraId="376F517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IPV4V6;</w:t>
      </w:r>
    </w:p>
    <w:p w14:paraId="4495A91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UNSTRUCTURED;</w:t>
      </w:r>
    </w:p>
    <w:p w14:paraId="3C847CD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ETHERNET;</w:t>
      </w:r>
    </w:p>
    <w:p w14:paraId="41B557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4E075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0AC3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807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Guami {</w:t>
      </w:r>
    </w:p>
    <w:p w14:paraId="491808B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3A124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6AB3FB4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15BAF03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F9D39C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0DBE670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5C843CC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1D97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25A71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amfId {</w:t>
      </w:r>
    </w:p>
    <w:p w14:paraId="62B8BF9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Identity.";</w:t>
      </w:r>
    </w:p>
    <w:p w14:paraId="649B7F1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3C6787C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6AD07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"amfRegionId amfSetId amfPointer";</w:t>
      </w:r>
    </w:p>
    <w:p w14:paraId="5AA871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types3gpp:AmfIdentifier;</w:t>
      </w:r>
    </w:p>
    <w:p w14:paraId="0B0E3A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DA05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0EC1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F2206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 {</w:t>
      </w:r>
    </w:p>
    <w:p w14:paraId="077320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66B8938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Identity.";</w:t>
      </w:r>
    </w:p>
    <w:p w14:paraId="5200EC0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86C7D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450AE1A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4D7F368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245CC7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61DC2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48688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tac { type types3gpp:Tac; }</w:t>
      </w:r>
    </w:p>
    <w:p w14:paraId="4BDF46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FAD24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06D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InterfaceUpfInfoItem {</w:t>
      </w:r>
    </w:p>
    <w:p w14:paraId="4BE11AB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interfaceType {</w:t>
      </w:r>
    </w:p>
    <w:p w14:paraId="15CB24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"User Plane interface type.";</w:t>
      </w:r>
    </w:p>
    <w:p w14:paraId="2D55F7F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561594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UPInterfaceType;</w:t>
      </w:r>
    </w:p>
    <w:p w14:paraId="14F72B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941A4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657C74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4084083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ipv4EndpointAddresses {</w:t>
      </w:r>
    </w:p>
    <w:p w14:paraId="243C0C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ipv4EndpointAddresses {</w:t>
      </w:r>
    </w:p>
    <w:p w14:paraId="2EBD76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IPv4 address(es) of the User Plane interface.";</w:t>
      </w:r>
    </w:p>
    <w:p w14:paraId="35852E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5144DD6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59ED83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D0B3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7FFE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4679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ipv6EndpointAddresses {</w:t>
      </w:r>
    </w:p>
    <w:p w14:paraId="7BAF56F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ipv6EndpointAddresses {</w:t>
      </w:r>
    </w:p>
    <w:p w14:paraId="10A9636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endpoint IPv6 address(es) of the User Plane interface.";</w:t>
      </w:r>
    </w:p>
    <w:p w14:paraId="4D566C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77C63E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A11505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w:t>
      </w:r>
    </w:p>
    <w:p w14:paraId="1543CEA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55BCD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DEAC3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endpointFqdn {</w:t>
      </w:r>
    </w:p>
    <w:p w14:paraId="024A39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endpointFqdn {</w:t>
      </w:r>
    </w:p>
    <w:p w14:paraId="7483DA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"FQDN of available endpoint of the User Plane interface.";</w:t>
      </w:r>
    </w:p>
    <w:p w14:paraId="0165BA7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6AFF98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0522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81558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5E8B0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AC3342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networkInstance {</w:t>
      </w:r>
    </w:p>
    <w:p w14:paraId="3DB3CD5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"Network Instance associated to the User Plane interface.";</w:t>
      </w:r>
    </w:p>
    <w:p w14:paraId="35D9B6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7C4417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B3CBA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3D09E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55625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UPInterfaceType {</w:t>
      </w:r>
    </w:p>
    <w:p w14:paraId="44DC04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47A8C9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N3;</w:t>
      </w:r>
    </w:p>
    <w:p w14:paraId="315693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N6;</w:t>
      </w:r>
    </w:p>
    <w:p w14:paraId="61724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N9;</w:t>
      </w:r>
    </w:p>
    <w:p w14:paraId="784D218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20BB9D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6E554B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6F06B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TaiRange {</w:t>
      </w:r>
    </w:p>
    <w:p w14:paraId="406406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586453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related to the TacRange.";</w:t>
      </w:r>
    </w:p>
    <w:p w14:paraId="1BE964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3B471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1C7FB24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9E7F71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02FFBD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812A05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D9D133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tacRangeList { </w:t>
      </w:r>
    </w:p>
    <w:p w14:paraId="3DF773B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range of the TACs.";</w:t>
      </w:r>
    </w:p>
    <w:p w14:paraId="591EC64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A9CF1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"nRTACstart nRTACend";</w:t>
      </w:r>
    </w:p>
    <w:p w14:paraId="69796B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nRTacRangeGrp;</w:t>
      </w:r>
    </w:p>
    <w:p w14:paraId="722D8DF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8ACA2D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EFBE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7342B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typedef AccessType {</w:t>
      </w:r>
    </w:p>
    <w:p w14:paraId="01D2A2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enumeration {</w:t>
      </w:r>
    </w:p>
    <w:p w14:paraId="08A06C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3GPP_ACCESS;</w:t>
      </w:r>
    </w:p>
    <w:p w14:paraId="0D72FE2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enum NON_3GPP_ACCESS;</w:t>
      </w:r>
    </w:p>
    <w:p w14:paraId="0F8DF7F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46E20A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FE749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7031B7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N2InterfaceAmfInfo {</w:t>
      </w:r>
    </w:p>
    <w:p w14:paraId="1D4169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choice address {</w:t>
      </w:r>
    </w:p>
    <w:p w14:paraId="718BECD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ipv4EndpointAddress {</w:t>
      </w:r>
    </w:p>
    <w:p w14:paraId="200AF85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ipv4EndpointAddress {</w:t>
      </w:r>
    </w:p>
    <w:p w14:paraId="5FE4CB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IPv4 address(es) for N2.";</w:t>
      </w:r>
    </w:p>
    <w:p w14:paraId="6766E25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10742A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inet:ipv4-address;</w:t>
      </w:r>
    </w:p>
    <w:p w14:paraId="3E941ED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6EE3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007AE9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1C117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case ipv6EndpointAddress {</w:t>
      </w:r>
    </w:p>
    <w:p w14:paraId="07C235E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ipv6EndpointAddress {</w:t>
      </w:r>
    </w:p>
    <w:p w14:paraId="409AB57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"Available AMF endpoint IPv6 address(es) for N2.";</w:t>
      </w:r>
    </w:p>
    <w:p w14:paraId="0A3041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785AA40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inet:ipv6-address;</w:t>
      </w:r>
    </w:p>
    <w:p w14:paraId="48529E7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4962ED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08FF8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E45AC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1F37AB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amfName {</w:t>
      </w:r>
    </w:p>
    <w:p w14:paraId="24B7275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"AMF name.";</w:t>
      </w:r>
    </w:p>
    <w:p w14:paraId="216C96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5DD8CC0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1173D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3984F6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2AE96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sNssaiSmfInfoItem {</w:t>
      </w:r>
    </w:p>
    <w:p w14:paraId="2A47E23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 { </w:t>
      </w:r>
    </w:p>
    <w:p w14:paraId="22BF1A4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S-NSSAI.";</w:t>
      </w:r>
    </w:p>
    <w:p w14:paraId="185EC5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6D6CD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max-elements 1;</w:t>
      </w:r>
    </w:p>
    <w:p w14:paraId="799A19A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27D823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Snssai;</w:t>
      </w:r>
    </w:p>
    <w:p w14:paraId="29E1044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86DC4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621D2F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dnnSmfInfoList { </w:t>
      </w:r>
    </w:p>
    <w:p w14:paraId="3AA81A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parameters supported by the SMF per DNN.";</w:t>
      </w:r>
    </w:p>
    <w:p w14:paraId="5E0FDA4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2136D3E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dnn;</w:t>
      </w:r>
    </w:p>
    <w:p w14:paraId="4F6D130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DnnSmfInfoItem;</w:t>
      </w:r>
    </w:p>
    <w:p w14:paraId="267FA48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D860C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D04BA6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4970100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DnnSmfInfoItem {</w:t>
      </w:r>
    </w:p>
    <w:p w14:paraId="6B22E9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dnn {</w:t>
      </w:r>
    </w:p>
    <w:p w14:paraId="3568A0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"Supported DNN.";</w:t>
      </w:r>
    </w:p>
    <w:p w14:paraId="09EAA2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mandatory true;</w:t>
      </w:r>
    </w:p>
    <w:p w14:paraId="0971013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string;</w:t>
      </w:r>
    </w:p>
    <w:p w14:paraId="4F48D12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78BCEA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982E9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E338D8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PlmnSnssai {</w:t>
      </w:r>
    </w:p>
    <w:p w14:paraId="1AC8A2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plmnId {</w:t>
      </w:r>
    </w:p>
    <w:p w14:paraId="1E1850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"PLMN ID for which list of supported S-NSSAI(s) is provided.";</w:t>
      </w:r>
    </w:p>
    <w:p w14:paraId="25CAAEE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6BA52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max-elements 1;</w:t>
      </w:r>
    </w:p>
    <w:p w14:paraId="3A8DA3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"mcc mnc";</w:t>
      </w:r>
    </w:p>
    <w:p w14:paraId="66CAF0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types3gpp:PLMNId;</w:t>
      </w:r>
    </w:p>
    <w:p w14:paraId="1271257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B642B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02AE23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 </w:t>
      </w:r>
    </w:p>
    <w:p w14:paraId="083623F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specific list of S-NSSAIs supported by the given PLMN.";</w:t>
      </w:r>
    </w:p>
    <w:p w14:paraId="200F74F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min-elements 1;</w:t>
      </w:r>
    </w:p>
    <w:p w14:paraId="0C07A1C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"sst sd";</w:t>
      </w:r>
    </w:p>
    <w:p w14:paraId="1BD55F3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Snssai;</w:t>
      </w:r>
    </w:p>
    <w:p w14:paraId="63B37B7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795682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39CA6EF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60F29A2"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2EBCFF06" w14:textId="77777777" w:rsidR="00883130" w:rsidRPr="003854D7" w:rsidRDefault="00883130" w:rsidP="00883130">
      <w:pPr>
        <w:pStyle w:val="PL"/>
        <w:rPr>
          <w:lang w:val="fr-FR"/>
        </w:rPr>
      </w:pPr>
    </w:p>
    <w:p w14:paraId="2390547C" w14:textId="77777777" w:rsidR="00883130" w:rsidRPr="003854D7" w:rsidRDefault="00883130" w:rsidP="00883130">
      <w:pPr>
        <w:pStyle w:val="Heading2"/>
        <w:rPr>
          <w:lang w:val="fr-FR"/>
        </w:rPr>
      </w:pPr>
      <w:r w:rsidRPr="003854D7">
        <w:rPr>
          <w:lang w:val="fr-FR" w:eastAsia="zh-CN"/>
        </w:rPr>
        <w:t>H.5.13</w:t>
      </w:r>
      <w:r w:rsidRPr="003854D7">
        <w:rPr>
          <w:lang w:val="fr-FR" w:eastAsia="zh-CN"/>
        </w:rPr>
        <w:tab/>
        <w:t>module _3gpp-5gc-nrm-nfservice.yang</w:t>
      </w:r>
    </w:p>
    <w:p w14:paraId="7305E193"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BEGINS&gt;</w:t>
      </w:r>
    </w:p>
    <w:p w14:paraId="43ABBE0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module _3gpp-5gc-nrm-nfservice {</w:t>
      </w:r>
    </w:p>
    <w:p w14:paraId="2EA54B70"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yang-version 1.1;</w:t>
      </w:r>
    </w:p>
    <w:p w14:paraId="164BD3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5ED02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namespace urn:3gpp:sa5:_3gpp-5gc-nrm-nfservice;</w:t>
      </w:r>
    </w:p>
    <w:p w14:paraId="208C75F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prefix nfs3gpp;</w:t>
      </w:r>
    </w:p>
    <w:p w14:paraId="4796A41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9226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_3gpp-common-yang-types { prefix types3gpp; }</w:t>
      </w:r>
    </w:p>
    <w:p w14:paraId="36E4720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ietf-yang-types { prefix yang; }</w:t>
      </w:r>
    </w:p>
    <w:p w14:paraId="74F7E0B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ietf-inet-types { prefix inet; }</w:t>
      </w:r>
    </w:p>
    <w:p w14:paraId="6473D83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import _3gpp-5g-common-yang-types { prefix types5g3gpp; }</w:t>
      </w:r>
    </w:p>
    <w:p w14:paraId="4B39AD3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EB7C4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D1053A">
        <w:rPr>
          <w:rFonts w:ascii="Courier New" w:hAnsi="Courier New"/>
          <w:noProof/>
          <w:sz w:val="16"/>
        </w:rPr>
        <w:t>organization "3gpp SA5";</w:t>
      </w:r>
    </w:p>
    <w:p w14:paraId="6AE8A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contact "https://www.3gpp.org/DynaReport/TSG-WG--S5--officials.htm?Itemid=464";</w:t>
      </w:r>
    </w:p>
    <w:p w14:paraId="7B50B59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"NF service class.</w:t>
      </w:r>
    </w:p>
    <w:p w14:paraId="62540B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Copyright 2023, 3GPP Organizational Partners (ARIB, ATIS, CCSA, ETSI, TSDSI, </w:t>
      </w:r>
    </w:p>
    <w:p w14:paraId="4D4047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TTA, TTC). All rights reserved.";</w:t>
      </w:r>
    </w:p>
    <w:p w14:paraId="35F77AA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reference "3GPP TS 29.510";</w:t>
      </w:r>
    </w:p>
    <w:p w14:paraId="7228B1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3355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2023-09-17 { reference CR-1042 ; } </w:t>
      </w:r>
    </w:p>
    <w:p w14:paraId="325DBB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2021-01-25 { reference CR-0454 ; }</w:t>
      </w:r>
    </w:p>
    <w:p w14:paraId="50E1A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2020-11-05 { reference CR-0412 ; }</w:t>
      </w:r>
    </w:p>
    <w:p w14:paraId="7C6EA9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revision 2019-06-17 { reference "initial revision"; }</w:t>
      </w:r>
    </w:p>
    <w:p w14:paraId="3C7A48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A433C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NFServiceGrp {</w:t>
      </w:r>
    </w:p>
    <w:p w14:paraId="406222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"Represents the NFService IOC";</w:t>
      </w:r>
    </w:p>
    <w:p w14:paraId="0FC4C43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serviceInstanceID {</w:t>
      </w:r>
    </w:p>
    <w:p w14:paraId="0AA8B64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w:t>
      </w:r>
    </w:p>
    <w:p w14:paraId="056631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"Unique ID of the service instance within a given NF Instance.";</w:t>
      </w:r>
    </w:p>
    <w:p w14:paraId="3C79E5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2B61F6D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8472A7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35C07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225AB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serviceName {</w:t>
      </w:r>
    </w:p>
    <w:p w14:paraId="5A270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description "Name of the service instance (e.g. 'nudm-sdm').";</w:t>
      </w:r>
    </w:p>
    <w:p w14:paraId="278532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3BE40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ServiceName;</w:t>
      </w:r>
    </w:p>
    <w:p w14:paraId="3657C7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094DE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A2A3D0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versions { //check in review if key is ok (unique)</w:t>
      </w:r>
    </w:p>
    <w:p w14:paraId="51744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"API versions supported by the NF Service and if available, </w:t>
      </w:r>
    </w:p>
    <w:p w14:paraId="73F39E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corresponding retirement date of the NF Service.";</w:t>
      </w:r>
    </w:p>
    <w:p w14:paraId="6410A2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D2C1F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"apiVersionInUri apiFullVersion";</w:t>
      </w:r>
    </w:p>
    <w:p w14:paraId="50B6C89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NFServiceVersion;</w:t>
      </w:r>
    </w:p>
    <w:p w14:paraId="0F3A1E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B0DF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7E0A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scheme {</w:t>
      </w:r>
    </w:p>
    <w:p w14:paraId="456F6D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"URI scheme (e.g. 'http', 'https').";</w:t>
      </w:r>
    </w:p>
    <w:p w14:paraId="5ED123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184629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UriScheme;</w:t>
      </w:r>
    </w:p>
    <w:p w14:paraId="56A102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FC204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87081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nfServiceStatus {</w:t>
      </w:r>
    </w:p>
    <w:p w14:paraId="6F2C3B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"Status of the NF Service Instance.";</w:t>
      </w:r>
    </w:p>
    <w:p w14:paraId="0EE1E3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0ADC8D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NFServiceStatus;</w:t>
      </w:r>
    </w:p>
    <w:p w14:paraId="4A2787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980FA8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184E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fqdn {</w:t>
      </w:r>
    </w:p>
    <w:p w14:paraId="0382EB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"FQDN of the NF Service Instance.";</w:t>
      </w:r>
    </w:p>
    <w:p w14:paraId="5084E9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15F7F60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64A68BC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4D9A0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1AC9A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interPlmnFqdn {</w:t>
      </w:r>
    </w:p>
    <w:p w14:paraId="6EB5B2C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"If the NF service needs to be discoverable by other NFs in a </w:t>
      </w:r>
    </w:p>
    <w:p w14:paraId="4B974F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different PLMN, then an FQDN that is used for inter PLMN routing.";</w:t>
      </w:r>
    </w:p>
    <w:p w14:paraId="06CC4D9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6C8A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inet:domain-name;</w:t>
      </w:r>
    </w:p>
    <w:p w14:paraId="3B08C32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A33EB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4DA19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ipEndPoints {</w:t>
      </w:r>
    </w:p>
    <w:p w14:paraId="0E14B3E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"IP address(es) and port information of the Network Function </w:t>
      </w:r>
    </w:p>
    <w:p w14:paraId="4B45D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(including IPv4 and/or IPv6 address)where the service is listening </w:t>
      </w:r>
    </w:p>
    <w:p w14:paraId="50B792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for incoming service requests.";</w:t>
      </w:r>
    </w:p>
    <w:p w14:paraId="2D886C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65A4943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5D7F09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idx;</w:t>
      </w:r>
    </w:p>
    <w:p w14:paraId="78363B3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idx {</w:t>
      </w:r>
    </w:p>
    <w:p w14:paraId="538B26D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1C5EE3C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55D81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1B4F88B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ipEndPoint;</w:t>
      </w:r>
    </w:p>
    <w:p w14:paraId="553C2A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03AF4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0CEC9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apiPrefix {</w:t>
      </w:r>
    </w:p>
    <w:p w14:paraId="4813EE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"Optional path segment(s) used to construct the {apiRoot} </w:t>
      </w:r>
    </w:p>
    <w:p w14:paraId="3FBAB1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variable of the different API URIs.";</w:t>
      </w:r>
    </w:p>
    <w:p w14:paraId="783200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14C89B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604C70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F7DEC2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8E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defaultNotificationSubscriptions {</w:t>
      </w:r>
    </w:p>
    <w:p w14:paraId="2AEDD5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"Notification endpoints for different notification types.";</w:t>
      </w:r>
    </w:p>
    <w:p w14:paraId="01287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notificationType;</w:t>
      </w:r>
    </w:p>
    <w:p w14:paraId="088D5F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29CE3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47D6D85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types3gpp:DefaultNotificationSubscription;</w:t>
      </w:r>
    </w:p>
    <w:p w14:paraId="1836998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1AC7A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0F3C5D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allowedPlmns {</w:t>
      </w:r>
    </w:p>
    <w:p w14:paraId="32FA6FE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"PLMNs allowed to access the service instance.</w:t>
      </w:r>
    </w:p>
    <w:p w14:paraId="4CA2C4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PLMN is allowed to </w:t>
      </w:r>
    </w:p>
    <w:p w14:paraId="1B67EA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7C8E515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AD2CC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04049A8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FA8948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"mcc mnc";</w:t>
      </w:r>
    </w:p>
    <w:p w14:paraId="4157632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types3gpp:PLMNId;</w:t>
      </w:r>
    </w:p>
    <w:p w14:paraId="5082992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3AD8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940E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leaf-list allowedNfTypes {</w:t>
      </w:r>
    </w:p>
    <w:p w14:paraId="6BEE790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"Type of the NFs allowed to access the service instance.</w:t>
      </w:r>
    </w:p>
    <w:p w14:paraId="36A4E89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NF type is allowed </w:t>
      </w:r>
    </w:p>
    <w:p w14:paraId="6F7CB3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to access the service instance.";</w:t>
      </w:r>
    </w:p>
    <w:p w14:paraId="1DF9D8F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046D9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5ED24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58EE9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types3gpp:NfType;</w:t>
      </w:r>
    </w:p>
    <w:p w14:paraId="668E03A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1304A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4A63E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leaf-list allowedNfDomains {</w:t>
      </w:r>
    </w:p>
    <w:p w14:paraId="58C525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"Pattern representing the NF domain names allowed to access the service instance.";</w:t>
      </w:r>
    </w:p>
    <w:p w14:paraId="1E3AB63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6C7A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55B58D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1023D7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FBFF0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7292D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allowedNssais {</w:t>
      </w:r>
    </w:p>
    <w:p w14:paraId="51792F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"S-NSSAI of the allowed slices to access the service instance.</w:t>
      </w:r>
    </w:p>
    <w:p w14:paraId="3129E8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absence of this attribute indicates that any slice is allowed to </w:t>
      </w:r>
    </w:p>
    <w:p w14:paraId="2FCABF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access the service instance.";</w:t>
      </w:r>
    </w:p>
    <w:p w14:paraId="101E11B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min-elements 1;</w:t>
      </w:r>
    </w:p>
    <w:p w14:paraId="6C9A42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F796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"sd sst";</w:t>
      </w:r>
    </w:p>
    <w:p w14:paraId="595B5B8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types5g3gpp:SNssai;</w:t>
      </w:r>
    </w:p>
    <w:p w14:paraId="20D278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5580F3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4B85E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priority {</w:t>
      </w:r>
    </w:p>
    <w:p w14:paraId="125D6E4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"Priority (relative to other services of the same type) </w:t>
      </w:r>
    </w:p>
    <w:p w14:paraId="255C4E7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in the range of 0-65535, to be used for NF Service selection; lower </w:t>
      </w:r>
    </w:p>
    <w:p w14:paraId="613B1FA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values indicate a higher priority.";</w:t>
      </w:r>
    </w:p>
    <w:p w14:paraId="343AC7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4DFCA93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70F39CE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CD8586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2C3A69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capacity {</w:t>
      </w:r>
    </w:p>
    <w:p w14:paraId="46DB5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"Static capacity information in the range of 0-65535, </w:t>
      </w:r>
    </w:p>
    <w:p w14:paraId="68A1C5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expressed as a weight relative to other services of the same type.";</w:t>
      </w:r>
    </w:p>
    <w:p w14:paraId="211D6F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0146B9F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115968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DFFC8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8CAC00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load {</w:t>
      </w:r>
    </w:p>
    <w:p w14:paraId="2535FC5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"Dynamic load information, ranged from 0 to 100, indicates </w:t>
      </w:r>
    </w:p>
    <w:p w14:paraId="231F4AE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the current load percentage of the NF Service.";</w:t>
      </w:r>
    </w:p>
    <w:p w14:paraId="02899F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4B0C1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types3gpp:Load;</w:t>
      </w:r>
    </w:p>
    <w:p w14:paraId="3BEE1A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8845F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52D2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recoveryTime {</w:t>
      </w:r>
    </w:p>
    <w:p w14:paraId="096E0B3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"Timestamp when the NF was (re)started.";</w:t>
      </w:r>
    </w:p>
    <w:p w14:paraId="5DB129C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709C8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3FFD281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DF801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E5106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list chfServiceInfo { //is the key unique</w:t>
      </w:r>
    </w:p>
    <w:p w14:paraId="656940A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"Specific data for a CHF service instance.";</w:t>
      </w:r>
    </w:p>
    <w:p w14:paraId="11E329F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52CE42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max-elements 1;</w:t>
      </w:r>
    </w:p>
    <w:p w14:paraId="4DE18F9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key "primaryChfServiceInstance secondaryChfServiceInstance";</w:t>
      </w:r>
    </w:p>
    <w:p w14:paraId="614D6C8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uses ChfServiceInfo;</w:t>
      </w:r>
    </w:p>
    <w:p w14:paraId="7249D3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5377E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D0B384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supportedFeatures {</w:t>
      </w:r>
    </w:p>
    <w:p w14:paraId="027A10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"Supported Features of the NF Service instance.";</w:t>
      </w:r>
    </w:p>
    <w:p w14:paraId="1FD7AD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support</w:t>
      </w:r>
    </w:p>
    <w:p w14:paraId="30329CB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SupportedFeatures;</w:t>
      </w:r>
    </w:p>
    <w:p w14:paraId="20B3C94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C3DF26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F8A119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ED0DCF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SupportedFeatures {</w:t>
      </w:r>
    </w:p>
    <w:p w14:paraId="3DB8C74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 {</w:t>
      </w:r>
    </w:p>
    <w:p w14:paraId="74C2557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pattern '[A-Fa-f0-9]*';</w:t>
      </w:r>
    </w:p>
    <w:p w14:paraId="5E56CD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31250A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0AD73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93CBA7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ipEndPoint {</w:t>
      </w:r>
    </w:p>
    <w:p w14:paraId="79C9A37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choice address {</w:t>
      </w:r>
    </w:p>
    <w:p w14:paraId="4792112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ipv4Address {</w:t>
      </w:r>
    </w:p>
    <w:p w14:paraId="49AA0E0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inet:ipv4-address;</w:t>
      </w:r>
    </w:p>
    <w:p w14:paraId="1BE8966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4DEDD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C1AA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ipv6Address {</w:t>
      </w:r>
    </w:p>
    <w:p w14:paraId="7AF655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inet:ipv6-address;</w:t>
      </w:r>
    </w:p>
    <w:p w14:paraId="573CCB8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257E03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417B5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ipv6Prefix {</w:t>
      </w:r>
    </w:p>
    <w:p w14:paraId="3B259E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inet:ipv6-prefix;</w:t>
      </w:r>
    </w:p>
    <w:p w14:paraId="2D4D1B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2295C3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7C4297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78630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transport {</w:t>
      </w:r>
    </w:p>
    <w:p w14:paraId="247BBA0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TransportProtocol;</w:t>
      </w:r>
    </w:p>
    <w:p w14:paraId="399BAB5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408AF3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3610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port {</w:t>
      </w:r>
    </w:p>
    <w:p w14:paraId="412E15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uint16;</w:t>
      </w:r>
    </w:p>
    <w:p w14:paraId="200946B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EEA40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BBB674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759A2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TransportProtocol {</w:t>
      </w:r>
    </w:p>
    <w:p w14:paraId="5DA8C7E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0ABA9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TCP;</w:t>
      </w:r>
    </w:p>
    <w:p w14:paraId="49A632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STCP;</w:t>
      </w:r>
    </w:p>
    <w:p w14:paraId="07E5FF8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UDP;</w:t>
      </w:r>
    </w:p>
    <w:p w14:paraId="1D87F82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44755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FB0491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8F1AC2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NFServiceVersion {</w:t>
      </w:r>
    </w:p>
    <w:p w14:paraId="1A6582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apiVersionInUri {</w:t>
      </w:r>
    </w:p>
    <w:p w14:paraId="435D5B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6F91D20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83472B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F2204F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726395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apiFullVersion {</w:t>
      </w:r>
    </w:p>
    <w:p w14:paraId="1071E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mandatory true;</w:t>
      </w:r>
    </w:p>
    <w:p w14:paraId="7E05C26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3DFFC67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86E273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4E41E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expiry {</w:t>
      </w:r>
    </w:p>
    <w:p w14:paraId="4E7BE86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//optional to support</w:t>
      </w:r>
    </w:p>
    <w:p w14:paraId="028F1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yang:date-and-time;</w:t>
      </w:r>
    </w:p>
    <w:p w14:paraId="45D31CD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05862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1F832D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9C2AC6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ServiceName {</w:t>
      </w:r>
    </w:p>
    <w:p w14:paraId="4C5BFC6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7FEDC15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NNRF_NFM;</w:t>
      </w:r>
    </w:p>
    <w:p w14:paraId="5F2032D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NNRF_DISC;</w:t>
      </w:r>
    </w:p>
    <w:p w14:paraId="714AB6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NUDM_SDM;</w:t>
      </w:r>
    </w:p>
    <w:p w14:paraId="5A3F6B4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NUDM_UECM;</w:t>
      </w:r>
    </w:p>
    <w:p w14:paraId="4E045B1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NUDM_UEAU;</w:t>
      </w:r>
    </w:p>
    <w:p w14:paraId="18274D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NUDM_EE;</w:t>
      </w:r>
    </w:p>
    <w:p w14:paraId="36CE96C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NUDM_PP;</w:t>
      </w:r>
    </w:p>
    <w:p w14:paraId="2E7A8B5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NAMF_COMM;</w:t>
      </w:r>
    </w:p>
    <w:p w14:paraId="2E411E1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NAMF_EVTS;</w:t>
      </w:r>
    </w:p>
    <w:p w14:paraId="132B3D4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NAMF_MT;</w:t>
      </w:r>
    </w:p>
    <w:p w14:paraId="7CD9C0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NAMF_LOC;</w:t>
      </w:r>
    </w:p>
    <w:p w14:paraId="48BEB38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NSMF_PDUSESSION;</w:t>
      </w:r>
    </w:p>
    <w:p w14:paraId="56FB1FB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NSMF_EVENT-EXPOSURE;</w:t>
      </w:r>
    </w:p>
    <w:p w14:paraId="7AFD3E4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NAUSF_AUTH;</w:t>
      </w:r>
    </w:p>
    <w:p w14:paraId="604AC82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NAUSF_SORPROTECTION;</w:t>
      </w:r>
    </w:p>
    <w:p w14:paraId="2FECD6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NNEF_PFDMANAGEMENT;</w:t>
      </w:r>
    </w:p>
    <w:p w14:paraId="2BE573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NPCF_AM-POLICY-CONTROL;</w:t>
      </w:r>
    </w:p>
    <w:p w14:paraId="1C9686A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NPCF_SMPOLICYCONTROL;</w:t>
      </w:r>
    </w:p>
    <w:p w14:paraId="55B8C92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NPCF_POLICYAUTHORIZATION;</w:t>
      </w:r>
    </w:p>
    <w:p w14:paraId="2D0A9DA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NPCF_BDTPOLICYCONTROL;</w:t>
      </w:r>
    </w:p>
    <w:p w14:paraId="0B4E4B5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NPCF_EVENTEXPOSURE;</w:t>
      </w:r>
    </w:p>
    <w:p w14:paraId="55ACE2E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NPCF_UE_POLICY_CONTROL;</w:t>
      </w:r>
    </w:p>
    <w:p w14:paraId="6489AEC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NSMSF_SMS;</w:t>
      </w:r>
    </w:p>
    <w:p w14:paraId="1101FF1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NNSSF_NSSELECTION;</w:t>
      </w:r>
    </w:p>
    <w:p w14:paraId="14A44BE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NNSSF_NSSAIAVAILABILITY;</w:t>
      </w:r>
    </w:p>
    <w:p w14:paraId="7DFFE2D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NUDR_DR;</w:t>
      </w:r>
    </w:p>
    <w:p w14:paraId="5CAEEFE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NLMF_LOC;</w:t>
      </w:r>
    </w:p>
    <w:p w14:paraId="3E35828D"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N5G_EIR_EIC;</w:t>
      </w:r>
    </w:p>
    <w:p w14:paraId="25DE1FB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lastRenderedPageBreak/>
        <w:t xml:space="preserve">      enum NBSF_MANAGEMENT;</w:t>
      </w:r>
    </w:p>
    <w:p w14:paraId="55733D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NCHF_SPENDINGLIMITCONTROL;</w:t>
      </w:r>
    </w:p>
    <w:p w14:paraId="410523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NCHF_CONVERGEDCHARGING;</w:t>
      </w:r>
    </w:p>
    <w:p w14:paraId="7D337B1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NNWDAF_EVENTSSUBSCRIPTION;</w:t>
      </w:r>
    </w:p>
    <w:p w14:paraId="3B074C9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NNWDAF_ANALYTICSINFO;</w:t>
      </w:r>
    </w:p>
    <w:p w14:paraId="221258A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4DF0A8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6BA3C86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54C6F8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UriScheme {</w:t>
      </w:r>
    </w:p>
    <w:p w14:paraId="605EC8B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2F47AD7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w:t>
      </w:r>
    </w:p>
    <w:p w14:paraId="6BD6678C"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HTTPS;</w:t>
      </w:r>
    </w:p>
    <w:p w14:paraId="1B4F645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4FC9287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321FBF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9CB853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typedef NFServiceStatus {</w:t>
      </w:r>
    </w:p>
    <w:p w14:paraId="0FC3B85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enumeration {</w:t>
      </w:r>
    </w:p>
    <w:p w14:paraId="62840EEA"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REGISTERED;</w:t>
      </w:r>
    </w:p>
    <w:p w14:paraId="7F3D060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SUSPENDED;</w:t>
      </w:r>
    </w:p>
    <w:p w14:paraId="631CAD94"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enum UNDISCOVERABLE;</w:t>
      </w:r>
    </w:p>
    <w:p w14:paraId="5E3BF6C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3D7745B3"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3B9C53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28CF72A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grouping ChfServiceInfo {</w:t>
      </w:r>
    </w:p>
    <w:p w14:paraId="396E0F77"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primaryChfServiceInstance {</w:t>
      </w:r>
    </w:p>
    <w:p w14:paraId="4E5414CE"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0AAF151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secondary CHF instance of another primary CHF service instance.";</w:t>
      </w:r>
    </w:p>
    <w:p w14:paraId="79C9605B"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3D828210"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52C4752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55CF551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0E008A8F"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leaf secondaryChfServiceInstance {</w:t>
      </w:r>
    </w:p>
    <w:p w14:paraId="45D047B2"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description "Shall be present if the CHF service instance serves as a </w:t>
      </w:r>
    </w:p>
    <w:p w14:paraId="625B56E5"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primary CHF instance of another secondary CHF service instance.";</w:t>
      </w:r>
    </w:p>
    <w:p w14:paraId="65218A3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//conditional to support</w:t>
      </w:r>
    </w:p>
    <w:p w14:paraId="52C09049"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type string;</w:t>
      </w:r>
    </w:p>
    <w:p w14:paraId="406C29B8"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10895296"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 xml:space="preserve">  }</w:t>
      </w:r>
    </w:p>
    <w:p w14:paraId="7F31F6B1" w14:textId="77777777" w:rsidR="00883130" w:rsidRPr="00D1053A"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53A">
        <w:rPr>
          <w:rFonts w:ascii="Courier New" w:hAnsi="Courier New"/>
          <w:noProof/>
          <w:sz w:val="16"/>
        </w:rPr>
        <w:t>}</w:t>
      </w:r>
    </w:p>
    <w:p w14:paraId="3AD1D8F7" w14:textId="77777777" w:rsidR="00883130" w:rsidRPr="00D1053A" w:rsidRDefault="00883130" w:rsidP="00883130">
      <w:pPr>
        <w:tabs>
          <w:tab w:val="left" w:pos="0"/>
          <w:tab w:val="center" w:pos="4820"/>
          <w:tab w:val="right" w:pos="9638"/>
        </w:tabs>
        <w:spacing w:after="0"/>
        <w:rPr>
          <w:rFonts w:ascii="Courier New" w:hAnsi="Courier New" w:cs="Arial"/>
          <w:sz w:val="16"/>
          <w:szCs w:val="22"/>
          <w:lang w:val="en-US"/>
        </w:rPr>
      </w:pPr>
      <w:r w:rsidRPr="00D1053A">
        <w:rPr>
          <w:rFonts w:ascii="Courier New" w:hAnsi="Courier New" w:cs="Arial"/>
          <w:sz w:val="16"/>
          <w:szCs w:val="22"/>
          <w:lang w:val="en-US"/>
        </w:rPr>
        <w:t>&lt;CODE ENDS&gt;</w:t>
      </w:r>
    </w:p>
    <w:p w14:paraId="1F7D4E87" w14:textId="77777777" w:rsidR="00883130" w:rsidRPr="00A71A16" w:rsidRDefault="00883130" w:rsidP="00883130">
      <w:pPr>
        <w:pStyle w:val="PL"/>
      </w:pPr>
    </w:p>
    <w:p w14:paraId="253A5FDF" w14:textId="77777777" w:rsidR="00883130" w:rsidRDefault="00883130" w:rsidP="00883130">
      <w:pPr>
        <w:pStyle w:val="Heading2"/>
      </w:pPr>
      <w:r>
        <w:rPr>
          <w:lang w:eastAsia="zh-CN"/>
        </w:rPr>
        <w:t>H.5.14</w:t>
      </w:r>
      <w:r>
        <w:rPr>
          <w:lang w:eastAsia="zh-CN"/>
        </w:rPr>
        <w:tab/>
        <w:t>module _3gpp-5gc-nrm-ngeirfunction.yang</w:t>
      </w:r>
    </w:p>
    <w:p w14:paraId="4B7CA4C9"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07CA84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_3gpp-5gc-nrm-ngeirfunction {</w:t>
      </w:r>
    </w:p>
    <w:p w14:paraId="7F45D4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EAD3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FD274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urn:3gpp:sa5:_3gpp-5gc-nrm-ngeirfunction;</w:t>
      </w:r>
    </w:p>
    <w:p w14:paraId="37DEC19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ngeir3gpp;</w:t>
      </w:r>
    </w:p>
    <w:p w14:paraId="77B664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B30B8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071A4B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6C18B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1A167A6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6B619B6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1A929E4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CF9D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8CCCF5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343A0A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5G-EIR function in 5GC. For more </w:t>
      </w:r>
    </w:p>
    <w:p w14:paraId="31ABF3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5G-EIR, see 3GPP TS 23.501.</w:t>
      </w:r>
    </w:p>
    <w:p w14:paraId="2CB5599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443AC6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1DD761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AC4554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0930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409F53F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2022-01-07 { reference CR-0643; }</w:t>
      </w:r>
    </w:p>
    <w:p w14:paraId="3B65295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2020-11-06 { reference CR-0412 ; }</w:t>
      </w:r>
    </w:p>
    <w:p w14:paraId="32F087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  </w:t>
      </w:r>
    </w:p>
    <w:p w14:paraId="508005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6C360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{reference "initial revision"; }</w:t>
      </w:r>
    </w:p>
    <w:p w14:paraId="0460DA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29ABB3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NGEIRFunctionGrp {</w:t>
      </w:r>
    </w:p>
    <w:p w14:paraId="550DA65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NGEIRFunction IOC";</w:t>
      </w:r>
    </w:p>
    <w:p w14:paraId="07B344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035C92F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7F6D6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609476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description "List of at most six entries of PLMN Identifiers, but at </w:t>
      </w:r>
    </w:p>
    <w:p w14:paraId="3A9BE9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0A4F5B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w:t>
      </w:r>
    </w:p>
    <w:p w14:paraId="2179A3E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 Mobile Network Code (MNC).";</w:t>
      </w:r>
    </w:p>
    <w:p w14:paraId="529256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FCD95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492BA3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6;</w:t>
      </w:r>
    </w:p>
    <w:p w14:paraId="2A1ACA2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60CAA00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6AD0B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4D4D21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38CBA9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08DFCEF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0D146AF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63597D1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7B21E8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EEEBDD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07F51E3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619436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0DEDAB9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71DD8A2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095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F4FE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44E186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1AF6800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7D99F5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167631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F5B983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7EBCA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C94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commModelList {</w:t>
      </w:r>
    </w:p>
    <w:p w14:paraId="740235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13CD57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"groupId";</w:t>
      </w:r>
    </w:p>
    <w:p w14:paraId="4790D5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"Specifies a list of commModel. It can be used by NF and </w:t>
      </w:r>
    </w:p>
    <w:p w14:paraId="1A484D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NF services to interact with each other in 5G Core network ";</w:t>
      </w:r>
    </w:p>
    <w:p w14:paraId="62E31AC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23.501";</w:t>
      </w:r>
    </w:p>
    <w:p w14:paraId="3D87F4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types5g3gpp:CommModel;</w:t>
      </w:r>
    </w:p>
    <w:p w14:paraId="23C73D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D8F605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06EF73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C0DDEA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6B2299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NGEIRFunction {</w:t>
      </w:r>
    </w:p>
    <w:p w14:paraId="296514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NGEIR Function";</w:t>
      </w:r>
    </w:p>
    <w:p w14:paraId="25C344D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F3474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2A60536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4C6D2E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3AEFC8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NGEIRFunctionGrp;</w:t>
      </w:r>
    </w:p>
    <w:p w14:paraId="3B1A1E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0E50E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644394A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FAB7F0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133E7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F4FDA1D"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56F9168" w14:textId="77777777" w:rsidR="00883130" w:rsidRDefault="00883130" w:rsidP="00883130">
      <w:pPr>
        <w:pStyle w:val="PL"/>
      </w:pPr>
    </w:p>
    <w:p w14:paraId="142A1AD3" w14:textId="77777777" w:rsidR="00883130" w:rsidRDefault="00883130" w:rsidP="00883130">
      <w:pPr>
        <w:pStyle w:val="Heading2"/>
      </w:pPr>
      <w:r>
        <w:rPr>
          <w:lang w:eastAsia="zh-CN"/>
        </w:rPr>
        <w:t>H.5.15</w:t>
      </w:r>
      <w:r>
        <w:rPr>
          <w:lang w:eastAsia="zh-CN"/>
        </w:rPr>
        <w:tab/>
        <w:t>module _3gpp-5gc-nrm-nrffunction.yang</w:t>
      </w:r>
    </w:p>
    <w:p w14:paraId="2E53D48A"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610D7B5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_3gpp-5gc-nrm-nrffunction {</w:t>
      </w:r>
    </w:p>
    <w:p w14:paraId="5D417D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348574A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ED8F2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urn:3gpp:sa5:_3gpp-5gc-nrm-nrffunction;</w:t>
      </w:r>
    </w:p>
    <w:p w14:paraId="63DA00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nrf3gpp;</w:t>
      </w:r>
    </w:p>
    <w:p w14:paraId="3D41615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0414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6CF4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18F7ED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7A500B1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6BC622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_3gpp-5gc-nrm-nfprofile { prefix nfp3gpp; }</w:t>
      </w:r>
    </w:p>
    <w:p w14:paraId="2B26B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06FCE6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2F26855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D6690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0388B0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2DE043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NRF function in 5GC.</w:t>
      </w:r>
    </w:p>
    <w:p w14:paraId="0F8F402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For more information about the NRF, see 3GPP TS 23.501 [2].</w:t>
      </w:r>
    </w:p>
    <w:p w14:paraId="059D92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0915B2D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TTA, TTC). All rights reserved.";</w:t>
      </w:r>
    </w:p>
    <w:p w14:paraId="207BB3C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44ADD8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C62163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39FA5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53C51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4AE63A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2019-10-28 { reference S5-193518 ; }</w:t>
      </w:r>
    </w:p>
    <w:p w14:paraId="7D6101D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0D8FC3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F5A92D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NRFFunctionGrp {</w:t>
      </w:r>
    </w:p>
    <w:p w14:paraId="30BFFE8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NRFFunction IOC";</w:t>
      </w:r>
    </w:p>
    <w:p w14:paraId="5093376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3AC198D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011B7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32BEDD4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w:t>
      </w:r>
    </w:p>
    <w:p w14:paraId="5F3AD5D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least one (the primary PLMN Id).</w:t>
      </w:r>
    </w:p>
    <w:p w14:paraId="6F2966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41AF7B"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4CF5C12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AFFA2E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C183D9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18FEEDD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06F74F3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58A698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A4821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C4BC47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51BCEA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578AEDC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07D024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571A50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77D6CC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C292F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708BE51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41DF9BE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3A6C1DB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0BCF5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C32AB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4EF7E3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6F0B0A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AB4D1A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5DCB4B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2F0E76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58F05C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81AA0E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509A98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55DB37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5F2169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4359AFC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62B8D74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6827C04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807EC1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2F9CE3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nFProfileList {</w:t>
      </w:r>
    </w:p>
    <w:p w14:paraId="0469820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"Set of NFProfile(s) to be registered in the NRF instance.";</w:t>
      </w:r>
    </w:p>
    <w:p w14:paraId="5EAE232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//optional support</w:t>
      </w:r>
    </w:p>
    <w:p w14:paraId="59877C7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nfInstanceID;</w:t>
      </w:r>
    </w:p>
    <w:p w14:paraId="3DBFA1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nfp3gpp:NFProfileGrp;</w:t>
      </w:r>
    </w:p>
    <w:p w14:paraId="7BAE050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E034D5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FBB93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0D978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67B119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NRFFunction {</w:t>
      </w:r>
    </w:p>
    <w:p w14:paraId="0A5F08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NRF Function";</w:t>
      </w:r>
    </w:p>
    <w:p w14:paraId="7AD8E21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6D67764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3530A86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6B95CF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302F8E7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NRFFunctionGrp;</w:t>
      </w:r>
    </w:p>
    <w:p w14:paraId="2B799AA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32E418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5094712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9C56C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5E38FA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160AFFB8"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00E799" w14:textId="77777777" w:rsidR="00883130" w:rsidRDefault="00883130" w:rsidP="00883130">
      <w:pPr>
        <w:pStyle w:val="PL"/>
      </w:pPr>
    </w:p>
    <w:p w14:paraId="20C1A370" w14:textId="77777777" w:rsidR="00883130" w:rsidRDefault="00883130" w:rsidP="00883130">
      <w:pPr>
        <w:pStyle w:val="Heading2"/>
        <w:rPr>
          <w:lang w:eastAsia="zh-CN"/>
        </w:rPr>
      </w:pPr>
      <w:r>
        <w:rPr>
          <w:lang w:eastAsia="zh-CN"/>
        </w:rPr>
        <w:lastRenderedPageBreak/>
        <w:t>H.5.16</w:t>
      </w:r>
      <w:r>
        <w:rPr>
          <w:lang w:eastAsia="zh-CN"/>
        </w:rPr>
        <w:tab/>
        <w:t>module _3gpp-5gc-nrm-nssffunction.yang</w:t>
      </w:r>
    </w:p>
    <w:p w14:paraId="3FA7C4C6"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BEGINS&gt;</w:t>
      </w:r>
    </w:p>
    <w:p w14:paraId="2234A58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module _3gpp-5gc-nrm-nssffunction {</w:t>
      </w:r>
    </w:p>
    <w:p w14:paraId="58BF6F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yang-version 1.1;</w:t>
      </w:r>
    </w:p>
    <w:p w14:paraId="43182B1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1392DB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namespace urn:3gpp:sa5:_3gpp-5gc-nrm-nssffunction;</w:t>
      </w:r>
    </w:p>
    <w:p w14:paraId="599B15E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prefix nssf3gpp;</w:t>
      </w:r>
    </w:p>
    <w:p w14:paraId="2DA40BA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5F92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_3gpp-common-managed-function { prefix mf3gpp; }</w:t>
      </w:r>
    </w:p>
    <w:p w14:paraId="328ED4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_3gpp-common-managed-element { prefix me3gpp; }</w:t>
      </w:r>
    </w:p>
    <w:p w14:paraId="2C7473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ietf-inet-types { prefix inet; }</w:t>
      </w:r>
    </w:p>
    <w:p w14:paraId="0A8F598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_3gpp-common-yang-types { prefix types3gpp; }</w:t>
      </w:r>
    </w:p>
    <w:p w14:paraId="38699B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_3gpp-common-top { prefix top3gpp; }</w:t>
      </w:r>
    </w:p>
    <w:p w14:paraId="4691B82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import _3gpp-5g-common-yang-types { prefix types5g3gpp; }</w:t>
      </w:r>
    </w:p>
    <w:p w14:paraId="5F52DD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912EFD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organization "3gpp SA5";</w:t>
      </w:r>
    </w:p>
    <w:p w14:paraId="3686D43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contact "https://www.3gpp.org/DynaReport/TSG-WG--S5--officials.htm?Itemid=464";</w:t>
      </w:r>
    </w:p>
    <w:p w14:paraId="6D87C05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"This IOC represents the NSSF function in 5GC. For more </w:t>
      </w:r>
    </w:p>
    <w:p w14:paraId="0BEA56D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information about the NSSF, see 3GPP TS 23.501.</w:t>
      </w:r>
    </w:p>
    <w:p w14:paraId="3813625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Copyright 2023, 3GPP Organizational Partners (ARIB, ATIS, CCSA, ETSI, TSDSI, </w:t>
      </w:r>
    </w:p>
    <w:p w14:paraId="5AB02EF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TTA, TTC). All rights reserved.";</w:t>
      </w:r>
    </w:p>
    <w:p w14:paraId="3407B77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271721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D7ABA8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2023-09-17 { reference CR-1042 ; } </w:t>
      </w:r>
    </w:p>
    <w:p w14:paraId="2852C3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2020-11-07 { reference CR-0412 ; }</w:t>
      </w:r>
    </w:p>
    <w:p w14:paraId="0A202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2020-08-03 { reference "CR-0321"; }</w:t>
      </w:r>
    </w:p>
    <w:p w14:paraId="0F5806A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2019-10-25 { reference "S5-194457 S5-195427 S5-193518"; }</w:t>
      </w:r>
    </w:p>
    <w:p w14:paraId="3F046B4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revision 2019-05-15 { reference "initial revision"; }</w:t>
      </w:r>
    </w:p>
    <w:p w14:paraId="279402C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743BFF9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grouping NSSFFunctionGrp {</w:t>
      </w:r>
    </w:p>
    <w:p w14:paraId="3CC8EF2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"Represents the NSSFFunction IOC";</w:t>
      </w:r>
    </w:p>
    <w:p w14:paraId="038BF7C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mf3gpp:ManagedFunctionGrp;</w:t>
      </w:r>
    </w:p>
    <w:p w14:paraId="2BAE294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37225F0"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pLMNIdList {</w:t>
      </w:r>
    </w:p>
    <w:p w14:paraId="5D265B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at most six entries of PLMN Identifiers, but at least </w:t>
      </w:r>
    </w:p>
    <w:p w14:paraId="23888CA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one (the primary PLMN Id).</w:t>
      </w:r>
    </w:p>
    <w:p w14:paraId="4887F48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The PLMN Identifier is composed of a Mobile Country Code (MCC) and a </w:t>
      </w:r>
    </w:p>
    <w:p w14:paraId="22BC921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13ADF">
        <w:rPr>
          <w:rFonts w:ascii="Courier New" w:hAnsi="Courier New"/>
          <w:noProof/>
          <w:sz w:val="16"/>
        </w:rPr>
        <w:t xml:space="preserve">        </w:t>
      </w:r>
      <w:r w:rsidRPr="003854D7">
        <w:rPr>
          <w:rFonts w:ascii="Courier New" w:hAnsi="Courier New"/>
          <w:noProof/>
          <w:sz w:val="16"/>
          <w:lang w:val="fr-FR"/>
        </w:rPr>
        <w:t>Mobile Network Code (MNC).";</w:t>
      </w:r>
    </w:p>
    <w:p w14:paraId="373C8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8A44CF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42291EFB"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313ADF">
        <w:rPr>
          <w:rFonts w:ascii="Courier New" w:hAnsi="Courier New"/>
          <w:noProof/>
          <w:sz w:val="16"/>
        </w:rPr>
        <w:t>max-elements 6;</w:t>
      </w:r>
    </w:p>
    <w:p w14:paraId="3E96641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"mcc mnc";</w:t>
      </w:r>
    </w:p>
    <w:p w14:paraId="2A89B4B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types3gpp:PLMNId;</w:t>
      </w:r>
    </w:p>
    <w:p w14:paraId="7FE5E6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31C12FC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B52BF6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 sBIFQDN {</w:t>
      </w:r>
    </w:p>
    <w:p w14:paraId="1086CC8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"The FQDN of the registered NF instance in the service-based </w:t>
      </w:r>
    </w:p>
    <w:p w14:paraId="1E60602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interface.";</w:t>
      </w:r>
    </w:p>
    <w:p w14:paraId="7254C8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inet:domain-name;</w:t>
      </w:r>
    </w:p>
    <w:p w14:paraId="398C64E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A08EB2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33330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sNSSAIList {</w:t>
      </w:r>
    </w:p>
    <w:p w14:paraId="7E3A76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"List of S-NSSAIs the managed object is capable of supporting.</w:t>
      </w:r>
    </w:p>
    <w:p w14:paraId="23EB903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(Single Network Slice Selection Assistance Information)</w:t>
      </w:r>
    </w:p>
    <w:p w14:paraId="1F07E18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 S-NSSAI has an SST (Slice/Service type) and an optional SD</w:t>
      </w:r>
    </w:p>
    <w:p w14:paraId="0C649CB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(Slice Differentiator) field.";</w:t>
      </w:r>
    </w:p>
    <w:p w14:paraId="0ADCDEB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57E75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23.003";</w:t>
      </w:r>
    </w:p>
    <w:p w14:paraId="0552F9E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"sd sst";</w:t>
      </w:r>
    </w:p>
    <w:p w14:paraId="5B49F21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types5g3gpp:SNssai;</w:t>
      </w:r>
    </w:p>
    <w:p w14:paraId="3ED8B6F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AF0096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5A6A9C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leaf-list cNSIIdList {</w:t>
      </w:r>
    </w:p>
    <w:p w14:paraId="65CC624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"NSI ID. NSI ID is an identifier for identifying the Core </w:t>
      </w:r>
    </w:p>
    <w:p w14:paraId="6CE32AF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Network part of a Network Slice instance when multiple Network Slice </w:t>
      </w:r>
    </w:p>
    <w:p w14:paraId="61F41228"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instances of the same Network Slice are deployed, and there is a need </w:t>
      </w:r>
    </w:p>
    <w:p w14:paraId="6B696C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to differentiate between them in the 5GC, see clause 3.1 of TS 23.501 </w:t>
      </w:r>
    </w:p>
    <w:p w14:paraId="46821614"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and subclause 6.1.6.2.7 of 3GPP TS 29.531";</w:t>
      </w:r>
    </w:p>
    <w:p w14:paraId="0795D54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type string;</w:t>
      </w:r>
    </w:p>
    <w:p w14:paraId="1A24FB9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7D472B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4C41024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managedNFProfile {</w:t>
      </w:r>
    </w:p>
    <w:p w14:paraId="750097E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idx;</w:t>
      </w:r>
    </w:p>
    <w:p w14:paraId="32CFA73F"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min-elements 1;</w:t>
      </w:r>
    </w:p>
    <w:p w14:paraId="634FF653"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max-elements 1;</w:t>
      </w:r>
    </w:p>
    <w:p w14:paraId="0DA9B13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types3gpp:ManagedNFProfile;</w:t>
      </w:r>
    </w:p>
    <w:p w14:paraId="42001D0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lastRenderedPageBreak/>
        <w:t xml:space="preserve">    }</w:t>
      </w:r>
    </w:p>
    <w:p w14:paraId="1966D9DC"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19C07C81"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08752175"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augment "/me3gpp:ManagedElement" {</w:t>
      </w:r>
    </w:p>
    <w:p w14:paraId="109128A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list NSSFFunction {</w:t>
      </w:r>
    </w:p>
    <w:p w14:paraId="2BD1230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description "5G Core NSSF Function";</w:t>
      </w:r>
    </w:p>
    <w:p w14:paraId="113A6CC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reference "3GPP TS 28.541";</w:t>
      </w:r>
    </w:p>
    <w:p w14:paraId="096C244E"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key id;</w:t>
      </w:r>
    </w:p>
    <w:p w14:paraId="14B96A2D"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top3gpp:Top_Grp;</w:t>
      </w:r>
    </w:p>
    <w:p w14:paraId="282B0FC6"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container attributes {</w:t>
      </w:r>
    </w:p>
    <w:p w14:paraId="1708E71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NSSFFunctionGrp;</w:t>
      </w:r>
    </w:p>
    <w:p w14:paraId="4B960DC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569AB25A"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uses mf3gpp:ManagedFunctionContainedClasses;</w:t>
      </w:r>
    </w:p>
    <w:p w14:paraId="07B90F99"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61981F72"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 xml:space="preserve">  }</w:t>
      </w:r>
    </w:p>
    <w:p w14:paraId="23FB4177" w14:textId="77777777" w:rsidR="00883130" w:rsidRPr="00313A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13ADF">
        <w:rPr>
          <w:rFonts w:ascii="Courier New" w:hAnsi="Courier New"/>
          <w:noProof/>
          <w:sz w:val="16"/>
        </w:rPr>
        <w:t>}</w:t>
      </w:r>
    </w:p>
    <w:p w14:paraId="790B3F07" w14:textId="77777777" w:rsidR="00883130" w:rsidRPr="00313ADF" w:rsidRDefault="00883130" w:rsidP="00883130">
      <w:pPr>
        <w:tabs>
          <w:tab w:val="left" w:pos="0"/>
          <w:tab w:val="center" w:pos="4820"/>
          <w:tab w:val="right" w:pos="9638"/>
        </w:tabs>
        <w:spacing w:after="0"/>
        <w:rPr>
          <w:rFonts w:ascii="Courier New" w:hAnsi="Courier New" w:cs="Arial"/>
          <w:sz w:val="16"/>
          <w:szCs w:val="22"/>
          <w:lang w:val="en-US"/>
        </w:rPr>
      </w:pPr>
      <w:r w:rsidRPr="00313ADF">
        <w:rPr>
          <w:rFonts w:ascii="Courier New" w:hAnsi="Courier New" w:cs="Arial"/>
          <w:sz w:val="16"/>
          <w:szCs w:val="22"/>
          <w:lang w:val="en-US"/>
        </w:rPr>
        <w:t>&lt;CODE ENDS&gt;</w:t>
      </w:r>
    </w:p>
    <w:p w14:paraId="3F7DF6B7" w14:textId="77777777" w:rsidR="00883130" w:rsidRDefault="00883130" w:rsidP="00883130">
      <w:pPr>
        <w:pStyle w:val="PL"/>
      </w:pPr>
    </w:p>
    <w:p w14:paraId="5E6E9808" w14:textId="77777777" w:rsidR="00883130" w:rsidRDefault="00883130" w:rsidP="00883130">
      <w:pPr>
        <w:pStyle w:val="Heading2"/>
        <w:rPr>
          <w:lang w:eastAsia="zh-CN"/>
        </w:rPr>
      </w:pPr>
      <w:r>
        <w:rPr>
          <w:lang w:eastAsia="zh-CN"/>
        </w:rPr>
        <w:t>H.5.17</w:t>
      </w:r>
      <w:r>
        <w:rPr>
          <w:lang w:eastAsia="zh-CN"/>
        </w:rPr>
        <w:tab/>
        <w:t>module _3gpp-5gc-nrm-nwdaffunction.yang</w:t>
      </w:r>
    </w:p>
    <w:p w14:paraId="53CB44AB"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381645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_3gpp-5gc-nrm-nwdaffunction {</w:t>
      </w:r>
    </w:p>
    <w:p w14:paraId="49691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60FB7B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AF7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urn:3gpp:sa5:_3gpp-5gc-nrm-nwdaffunction;</w:t>
      </w:r>
    </w:p>
    <w:p w14:paraId="27729A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nwdaf3gpp;</w:t>
      </w:r>
    </w:p>
    <w:p w14:paraId="72AE2E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4415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1EC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FCC6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4EBEDB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0AE6BE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_3gpp-common-yang-extensions { prefix yext3gpp; }</w:t>
      </w:r>
    </w:p>
    <w:p w14:paraId="51342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592DD2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E0A2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64654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organization "3gpp SA5";</w:t>
      </w:r>
    </w:p>
    <w:p w14:paraId="288F4BE3"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contact "https://www.3gpp.org/DynaReport/TSG-WG--S5--officials.htm?Itemid=464";</w:t>
      </w:r>
    </w:p>
    <w:p w14:paraId="1C5F022F"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"This IOC represents the NWDAF function in 5GC. For more </w:t>
      </w:r>
    </w:p>
    <w:p w14:paraId="03E379D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information about the NWDAF, see 3GPP TS 23.501.</w:t>
      </w:r>
    </w:p>
    <w:p w14:paraId="48C568B2"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Copyright 2024, 3GPP Organizational Partners (ARIB, ATIS, CCSA, ETSI, TSDSI, </w:t>
      </w:r>
    </w:p>
    <w:p w14:paraId="501511CD"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TTA, TTC). All rights reserved.";</w:t>
      </w:r>
    </w:p>
    <w:p w14:paraId="5358C21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w:t>
      </w:r>
    </w:p>
    <w:p w14:paraId="0F1A8CF4"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w:t>
      </w:r>
    </w:p>
    <w:p w14:paraId="089E20A5"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2024-02-23 { reference CR-1219 ; } </w:t>
      </w:r>
    </w:p>
    <w:p w14:paraId="35570FAA"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2023-09-17 { reference CR-1042 ; } </w:t>
      </w:r>
    </w:p>
    <w:p w14:paraId="6800CFA9"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revision 2020-11-07 { reference CR-0412 ; }</w:t>
      </w:r>
    </w:p>
    <w:p w14:paraId="64D0BAE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S5-195427 S5-193518"; }</w:t>
      </w:r>
    </w:p>
    <w:p w14:paraId="369F98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B2B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2019-05-15 {reference "initial revision"; }</w:t>
      </w:r>
    </w:p>
    <w:p w14:paraId="1972A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93BF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NetworkSliceInfoGrp {</w:t>
      </w:r>
    </w:p>
    <w:p w14:paraId="651D80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information of network slice when the NWDAF is </w:t>
      </w:r>
    </w:p>
    <w:p w14:paraId="37C91F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authorized to collect the management data of the network slice. ";</w:t>
      </w:r>
    </w:p>
    <w:p w14:paraId="39BAC2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CD3A99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 {</w:t>
      </w:r>
    </w:p>
    <w:p w14:paraId="6F1E4D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S-NSSAI the NetworkSlice managed object </w:t>
      </w:r>
    </w:p>
    <w:p w14:paraId="789743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supporting. The S-NSSAI is defined in TS 23.003 ";</w:t>
      </w:r>
    </w:p>
    <w:p w14:paraId="5E04D1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79DD53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3ADB42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088D79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68A22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6C4941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152C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F8A9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1F264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AFA8B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B4AC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cNSIId {</w:t>
      </w:r>
    </w:p>
    <w:p w14:paraId="065B5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1C86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NSI ID which is an identifier for identifying </w:t>
      </w:r>
    </w:p>
    <w:p w14:paraId="565CF8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Core Network part of a Network Slice instance when multiple </w:t>
      </w:r>
    </w:p>
    <w:p w14:paraId="47A8EF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Network Slice instances of the same Network Slice are deployed, </w:t>
      </w:r>
    </w:p>
    <w:p w14:paraId="36EC40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there is a need to differentiate between them in the 5GC. </w:t>
      </w:r>
    </w:p>
    <w:p w14:paraId="2069CC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See NSI ID definition in clause 3.1 of TS 23.501 and </w:t>
      </w:r>
    </w:p>
    <w:p w14:paraId="15CC22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subclause 6.1.6.2.7 of TS 29.531.";</w:t>
      </w:r>
    </w:p>
    <w:p w14:paraId="53494F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E7612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w:t>
      </w:r>
    </w:p>
    <w:p w14:paraId="52AEA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networkSliceRef {</w:t>
      </w:r>
    </w:p>
    <w:p w14:paraId="127E67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1652BB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EEC53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holds a DN of the NetworkSlice managed object relating </w:t>
      </w:r>
    </w:p>
    <w:p w14:paraId="4B4A7EB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to the NetworkSlice instance differentiated by sNSSAI and optional </w:t>
      </w:r>
    </w:p>
    <w:p w14:paraId="03EB99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cNSIId.";</w:t>
      </w:r>
    </w:p>
    <w:p w14:paraId="005C7E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76897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85B1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F184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NWDAFFunctionGrp {</w:t>
      </w:r>
    </w:p>
    <w:p w14:paraId="157585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NWDAFFunction IOC";</w:t>
      </w:r>
    </w:p>
    <w:p w14:paraId="58A1F0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579C39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5BA2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196AF1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36CBD6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450274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A4604B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3B2F392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1DB00C6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5D945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7B55D1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265809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1A7118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BDA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B0FA6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1276E6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7681B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68A3D2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6FD628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E2D83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A8DF4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62DF0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2268C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28D6EA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57EB8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20A89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693882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37FBEC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56B057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461D03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1E7E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ECE6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0943E7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D020B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28883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6A272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7A336B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B45E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9251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4B51E3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1F8717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1C9174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13328A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150246B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136089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79900F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A1B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47E12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networkSliceInfoList {</w:t>
      </w:r>
    </w:p>
    <w:p w14:paraId="13A25E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570CD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36E4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attribute specifies a list of NetworkSliceInfo which </w:t>
      </w:r>
    </w:p>
    <w:p w14:paraId="5973E2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defined as a datatype (see clause 5.3.95). It can be used by the </w:t>
      </w:r>
    </w:p>
    <w:p w14:paraId="4DC51F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NWDAF to facilitate the data collection from OAM.";</w:t>
      </w:r>
    </w:p>
    <w:p w14:paraId="1E479A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idx {</w:t>
      </w:r>
    </w:p>
    <w:p w14:paraId="3C0BF4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1BE66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0722B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NetworkSliceInfoGrp;    </w:t>
      </w:r>
    </w:p>
    <w:p w14:paraId="670966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yext3gpp:inVariant;</w:t>
      </w:r>
    </w:p>
    <w:p w14:paraId="6EB0CC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5AB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BE995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2778A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44CAD8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NWDAFFunction {</w:t>
      </w:r>
    </w:p>
    <w:p w14:paraId="3EEFF96C"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description "5G Core NWDAF Function";</w:t>
      </w:r>
    </w:p>
    <w:p w14:paraId="17406CFE"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reference "3GPP TS 28.541 3GPP TS 23.501";</w:t>
      </w:r>
    </w:p>
    <w:p w14:paraId="6D0241B8" w14:textId="77777777" w:rsidR="004D4818" w:rsidRPr="00EC4892" w:rsidRDefault="004D4818" w:rsidP="004D4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C4892">
        <w:rPr>
          <w:rFonts w:ascii="Courier New" w:hAnsi="Courier New"/>
          <w:noProof/>
          <w:sz w:val="16"/>
        </w:rPr>
        <w:t xml:space="preserve">      key id;</w:t>
      </w:r>
    </w:p>
    <w:p w14:paraId="7D52A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uses top3gpp:Top_Grp;</w:t>
      </w:r>
    </w:p>
    <w:p w14:paraId="65D407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1224BA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NWDAFFunctionGrp;</w:t>
      </w:r>
    </w:p>
    <w:p w14:paraId="2609B5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8081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25E704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9D60C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96AB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194AAF52"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6134A565" w14:textId="77777777" w:rsidR="00883130" w:rsidRDefault="00883130" w:rsidP="00883130">
      <w:pPr>
        <w:pStyle w:val="PL"/>
      </w:pPr>
    </w:p>
    <w:p w14:paraId="3BB9EDE8" w14:textId="77777777" w:rsidR="00883130" w:rsidRDefault="00883130" w:rsidP="00883130">
      <w:pPr>
        <w:pStyle w:val="Heading2"/>
      </w:pPr>
      <w:r>
        <w:rPr>
          <w:lang w:eastAsia="zh-CN"/>
        </w:rPr>
        <w:t>H.5.18</w:t>
      </w:r>
      <w:r>
        <w:rPr>
          <w:lang w:eastAsia="zh-CN"/>
        </w:rPr>
        <w:tab/>
        <w:t>module _3gpp-5gc-nrm-pcffunction.yang</w:t>
      </w:r>
    </w:p>
    <w:p w14:paraId="66E8AB6E"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070586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_3gpp-5gc-nrm-pcffunction {</w:t>
      </w:r>
    </w:p>
    <w:p w14:paraId="79F6B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07D527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5C0A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urn:3gpp:sa5:_3gpp-5gc-nrm-pcffunction;</w:t>
      </w:r>
    </w:p>
    <w:p w14:paraId="41097B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pcf3gpp;</w:t>
      </w:r>
    </w:p>
    <w:p w14:paraId="23CC02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63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13130E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D1E8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80696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_3gpp-common-yang-types { prefix types3gpp; }</w:t>
      </w:r>
    </w:p>
    <w:p w14:paraId="2FCC1A5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441B3C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63E3F3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B02D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7643B2B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1E2B42C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PCF function in 5GC. For more </w:t>
      </w:r>
    </w:p>
    <w:p w14:paraId="7CADF7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information about the PCF, see 3GPP TS 23.501.</w:t>
      </w:r>
    </w:p>
    <w:p w14:paraId="38EBAC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443FD1A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5F5A24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204A08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3E9D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43A37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2020-11-07 { reference CR-0412 ; }</w:t>
      </w:r>
    </w:p>
    <w:p w14:paraId="686156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"CR-0333"; }</w:t>
      </w:r>
    </w:p>
    <w:p w14:paraId="7951E5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2020-08-06 { reference "CR-0331"; }</w:t>
      </w:r>
    </w:p>
    <w:p w14:paraId="55E89E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2019-10-25 { reference "S5-194457 S5-193518"; }</w:t>
      </w:r>
    </w:p>
    <w:p w14:paraId="5817FF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2019-05-22 { reference "initial revision"; }</w:t>
      </w:r>
    </w:p>
    <w:p w14:paraId="2B9EE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99883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PCFFuntionGrp {</w:t>
      </w:r>
    </w:p>
    <w:p w14:paraId="3B0B0C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PCFFuntion IOC";</w:t>
      </w:r>
    </w:p>
    <w:p w14:paraId="31E56A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9377F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26C8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pLMNIdList {</w:t>
      </w:r>
    </w:p>
    <w:p w14:paraId="77E2FD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at most six entries of PLMN Identifiers, but at </w:t>
      </w:r>
    </w:p>
    <w:p w14:paraId="5A288D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least one (the primary PLMN Id).</w:t>
      </w:r>
    </w:p>
    <w:p w14:paraId="60C1F3B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PLMN Identifier is composed of a Mobile Country Code (MCC) and a  </w:t>
      </w:r>
    </w:p>
    <w:p w14:paraId="0BB01338"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Mobile Network Code (MNC).";</w:t>
      </w:r>
    </w:p>
    <w:p w14:paraId="7CDE0D5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6DB336D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0F4CE8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1C0F0C">
        <w:rPr>
          <w:rFonts w:ascii="Courier New" w:hAnsi="Courier New"/>
          <w:noProof/>
          <w:sz w:val="16"/>
        </w:rPr>
        <w:t>max-elements 6;</w:t>
      </w:r>
    </w:p>
    <w:p w14:paraId="14820D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"mcc mnc";</w:t>
      </w:r>
    </w:p>
    <w:p w14:paraId="5C3DE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types3gpp:PLMNId;</w:t>
      </w:r>
    </w:p>
    <w:p w14:paraId="4E8433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0AB78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4AC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sBIFQDN {</w:t>
      </w:r>
    </w:p>
    <w:p w14:paraId="08779E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FQDN of the registered NF instance in the service-based </w:t>
      </w:r>
    </w:p>
    <w:p w14:paraId="6FFC2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interface.";</w:t>
      </w:r>
    </w:p>
    <w:p w14:paraId="373B4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inet:domain-name;</w:t>
      </w:r>
    </w:p>
    <w:p w14:paraId="77D623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D0B7D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CEA8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sNSSAIList {</w:t>
      </w:r>
    </w:p>
    <w:p w14:paraId="4F14C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"List of S-NSSAIs the managed object is capable of supporting.</w:t>
      </w:r>
    </w:p>
    <w:p w14:paraId="6A185F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(Single Network Slice Selection Assistance Information)</w:t>
      </w:r>
    </w:p>
    <w:p w14:paraId="44240F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 S-NSSAI has an SST (Slice/Service type) and an optional SD</w:t>
      </w:r>
    </w:p>
    <w:p w14:paraId="3662B3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(Slice Differentiator) field.";</w:t>
      </w:r>
    </w:p>
    <w:p w14:paraId="037DC1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//optional support</w:t>
      </w:r>
    </w:p>
    <w:p w14:paraId="0A7798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23.003";</w:t>
      </w:r>
    </w:p>
    <w:p w14:paraId="291C12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"sd sst";</w:t>
      </w:r>
    </w:p>
    <w:p w14:paraId="34EE66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types5g3gpp:SNssai;</w:t>
      </w:r>
    </w:p>
    <w:p w14:paraId="38D58F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DDA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086B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managedNFProfile {</w:t>
      </w:r>
    </w:p>
    <w:p w14:paraId="50166A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idx;</w:t>
      </w:r>
    </w:p>
    <w:p w14:paraId="06FC4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min-elements 1;</w:t>
      </w:r>
    </w:p>
    <w:p w14:paraId="169C00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max-elements 1;</w:t>
      </w:r>
    </w:p>
    <w:p w14:paraId="79BEA2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types3gpp:ManagedNFProfile;</w:t>
      </w:r>
    </w:p>
    <w:p w14:paraId="217842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A1D2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commModelList {</w:t>
      </w:r>
    </w:p>
    <w:p w14:paraId="641D8C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5C9E12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"groupId";</w:t>
      </w:r>
    </w:p>
    <w:p w14:paraId="37317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a list of commModel. It can be used by NF and </w:t>
      </w:r>
    </w:p>
    <w:p w14:paraId="004A827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NF services to interact with each other in 5G Core network ";</w:t>
      </w:r>
    </w:p>
    <w:p w14:paraId="457B89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23.501";</w:t>
      </w:r>
    </w:p>
    <w:p w14:paraId="2F46EE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types5g3gpp:CommModel;</w:t>
      </w:r>
    </w:p>
    <w:p w14:paraId="4F47067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2CF6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dynamic5QISetRef {</w:t>
      </w:r>
    </w:p>
    <w:p w14:paraId="1A7D8F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5DFF4E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Dynamic5QISet that the PCFFunction supports </w:t>
      </w:r>
    </w:p>
    <w:p w14:paraId="26772B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44D591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3063C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configurable5QISetRef {</w:t>
      </w:r>
    </w:p>
    <w:p w14:paraId="6B7105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types3gpp:DistinguishedName;</w:t>
      </w:r>
    </w:p>
    <w:p w14:paraId="69EA77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"DN of the Configurable5QISet that the PCFFunction supports </w:t>
      </w:r>
    </w:p>
    <w:p w14:paraId="62F16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associated to).";</w:t>
      </w:r>
    </w:p>
    <w:p w14:paraId="62F9C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08C3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3B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A30F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30A7CE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PCFFunction {</w:t>
      </w:r>
    </w:p>
    <w:p w14:paraId="309B43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PCF Function";</w:t>
      </w:r>
    </w:p>
    <w:p w14:paraId="4F8775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1AC16D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99026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7A20C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5574B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PCFFuntionGrp;</w:t>
      </w:r>
    </w:p>
    <w:p w14:paraId="7A00D4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DBD2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mf3gpp:ManagedFunctionContainedClasses;</w:t>
      </w:r>
    </w:p>
    <w:p w14:paraId="681CC4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2A85C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FFBBC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77897F8A"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70EECABD" w14:textId="77777777" w:rsidR="00883130" w:rsidRDefault="00883130" w:rsidP="00883130">
      <w:pPr>
        <w:pStyle w:val="PL"/>
      </w:pPr>
    </w:p>
    <w:p w14:paraId="13E4AD5F" w14:textId="77777777" w:rsidR="00883130" w:rsidRDefault="00883130" w:rsidP="00883130">
      <w:pPr>
        <w:pStyle w:val="Heading2"/>
        <w:rPr>
          <w:lang w:eastAsia="zh-CN"/>
        </w:rPr>
      </w:pPr>
      <w:r>
        <w:rPr>
          <w:lang w:eastAsia="zh-CN"/>
        </w:rPr>
        <w:t>H.5.19</w:t>
      </w:r>
      <w:r>
        <w:rPr>
          <w:lang w:eastAsia="zh-CN"/>
        </w:rPr>
        <w:tab/>
        <w:t>module _3gpp-5gc-nrm-seppfunction.yang</w:t>
      </w:r>
    </w:p>
    <w:p w14:paraId="46DBE0F7"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BEGINS&gt;</w:t>
      </w:r>
    </w:p>
    <w:p w14:paraId="7C523A3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module _3gpp-5gc-nrm-seppfunction {</w:t>
      </w:r>
    </w:p>
    <w:p w14:paraId="798F818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yang-version 1.1;</w:t>
      </w:r>
    </w:p>
    <w:p w14:paraId="1169118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06D1464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namespace urn:3gpp:sa5:_3gpp-5gc-nrm-seppfunction;</w:t>
      </w:r>
    </w:p>
    <w:p w14:paraId="2581BF0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prefix sepp3gpp;</w:t>
      </w:r>
    </w:p>
    <w:p w14:paraId="7D8B247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E030C2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_3gpp-common-managed-function { prefix mf3gpp; }</w:t>
      </w:r>
    </w:p>
    <w:p w14:paraId="35F4FD4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_3gpp-common-managed-element { prefix me3gpp; }</w:t>
      </w:r>
    </w:p>
    <w:p w14:paraId="12A50B2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_3gpp-common-yang-types { prefix types3gpp; }</w:t>
      </w:r>
    </w:p>
    <w:p w14:paraId="60A9646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_3gpp-common-yang-extensions { prefix yext3gpp; }</w:t>
      </w:r>
    </w:p>
    <w:p w14:paraId="5D7EAF9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_3gpp-common-top { prefix top3gpp; }</w:t>
      </w:r>
    </w:p>
    <w:p w14:paraId="6022452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import ietf-inet-types { prefix inet; }</w:t>
      </w:r>
    </w:p>
    <w:p w14:paraId="1DC5116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C39D43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organization "3gpp SA5";</w:t>
      </w:r>
    </w:p>
    <w:p w14:paraId="418F317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"This IOC represents the SEPP function which support message filtering</w:t>
      </w:r>
    </w:p>
    <w:p w14:paraId="2D69D3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and policing on inter-PLMN control plane interface. For more information about the SEPP, see 3GPP TS 23.501.</w:t>
      </w:r>
    </w:p>
    <w:p w14:paraId="4FE6F92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Copyright 2023, 3GPP Organizational Partners (ARIB, ATIS, CCSA, ETSI, TSDSI, </w:t>
      </w:r>
    </w:p>
    <w:p w14:paraId="6AF1614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TTA, TTC). All rights reserved.";</w:t>
      </w:r>
    </w:p>
    <w:p w14:paraId="492EA4C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1D74766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7EE4C6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2023-09-17 { reference CR-1042 ; } </w:t>
      </w:r>
    </w:p>
    <w:p w14:paraId="2BF57A6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2020-08-03 { reference "CR-0321"; }</w:t>
      </w:r>
    </w:p>
    <w:p w14:paraId="0365DF1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revision 2019-10-28 { reference S5-193518 ; }</w:t>
      </w:r>
    </w:p>
    <w:p w14:paraId="762B6F9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B6584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typedef SEPPType {</w:t>
      </w:r>
    </w:p>
    <w:p w14:paraId="00A25B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23501";</w:t>
      </w:r>
    </w:p>
    <w:p w14:paraId="6F9EBA5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enumeration {</w:t>
      </w:r>
    </w:p>
    <w:p w14:paraId="375F631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CSEPP {</w:t>
      </w:r>
    </w:p>
    <w:p w14:paraId="616933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value 0;</w:t>
      </w:r>
    </w:p>
    <w:p w14:paraId="1BE2424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"consumer SEPP";</w:t>
      </w:r>
    </w:p>
    <w:p w14:paraId="5214884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8BE309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5AEE4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enum PSEPP {</w:t>
      </w:r>
    </w:p>
    <w:p w14:paraId="42747A3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lastRenderedPageBreak/>
        <w:t xml:space="preserve">        value 1;</w:t>
      </w:r>
    </w:p>
    <w:p w14:paraId="0980F742"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"producer SEPP";</w:t>
      </w:r>
    </w:p>
    <w:p w14:paraId="339A54B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42B039E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DAB56A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128DDF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7D788A0"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grouping SEPPFunctionGrp {</w:t>
      </w:r>
    </w:p>
    <w:p w14:paraId="72A1115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mf3gpp:ManagedFunctionGrp;</w:t>
      </w:r>
    </w:p>
    <w:p w14:paraId="2822ADF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5579A11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pLMNId {</w:t>
      </w:r>
    </w:p>
    <w:p w14:paraId="3625FBE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"PLMN Identifiers of the sepp.</w:t>
      </w:r>
    </w:p>
    <w:p w14:paraId="6A3E5D4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The PLMN Identifier is composed of a Mobile Country Code (MCC) and a Mobile Network Code (MNC).";</w:t>
      </w:r>
    </w:p>
    <w:p w14:paraId="758D771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F1F52D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types3gpp:PLMNId;</w:t>
      </w:r>
    </w:p>
    <w:p w14:paraId="7FBA3B66"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85BFD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r>
    </w:p>
    <w:p w14:paraId="741CE09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sEPPType {</w:t>
      </w:r>
    </w:p>
    <w:p w14:paraId="12E0B9A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sepp3gpp:SEPPType;</w:t>
      </w:r>
    </w:p>
    <w:p w14:paraId="523F0985"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575D029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26393B7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AA16B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sEPPId {</w:t>
      </w:r>
    </w:p>
    <w:p w14:paraId="243590C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uint16;</w:t>
      </w:r>
    </w:p>
    <w:p w14:paraId="36008567"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yext3gpp:inVariant;</w:t>
      </w:r>
    </w:p>
    <w:p w14:paraId="4D0A891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    </w:t>
      </w:r>
    </w:p>
    <w:p w14:paraId="283A654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34BABB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ab/>
        <w:t>leaf fqdn {</w:t>
      </w:r>
    </w:p>
    <w:p w14:paraId="6908107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"The domain name of the SEPP.";</w:t>
      </w:r>
    </w:p>
    <w:p w14:paraId="756C251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type inet:domain-name;</w:t>
      </w:r>
    </w:p>
    <w:p w14:paraId="50D7628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1EBD56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7F66634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15FC521F"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augment "/me3gpp:ManagedElement" {</w:t>
      </w:r>
    </w:p>
    <w:p w14:paraId="0BE73E51"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list SEPPFunction {</w:t>
      </w:r>
    </w:p>
    <w:p w14:paraId="414E4EBE"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description "5G Core SEPP Function";</w:t>
      </w:r>
    </w:p>
    <w:p w14:paraId="742F940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reference "3GPP TS 28.541";</w:t>
      </w:r>
    </w:p>
    <w:p w14:paraId="604EDBE8"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key id;</w:t>
      </w:r>
    </w:p>
    <w:p w14:paraId="4C574DCA"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top3gpp:Top_Grp;</w:t>
      </w:r>
    </w:p>
    <w:p w14:paraId="4C50178C"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container attributes {</w:t>
      </w:r>
    </w:p>
    <w:p w14:paraId="37A4358B"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SEPPFunctionGrp;</w:t>
      </w:r>
    </w:p>
    <w:p w14:paraId="31A6ED9D"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6BF66AE3"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uses mf3gpp:ManagedFunctionContainedClasses;    }</w:t>
      </w:r>
    </w:p>
    <w:p w14:paraId="676F71E9"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 xml:space="preserve">  }</w:t>
      </w:r>
    </w:p>
    <w:p w14:paraId="3971E3C4" w14:textId="77777777" w:rsidR="00883130" w:rsidRPr="000E075B"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E075B">
        <w:rPr>
          <w:rFonts w:ascii="Courier New" w:hAnsi="Courier New"/>
          <w:noProof/>
          <w:sz w:val="16"/>
        </w:rPr>
        <w:t>}</w:t>
      </w:r>
    </w:p>
    <w:p w14:paraId="613BB429" w14:textId="77777777" w:rsidR="00883130" w:rsidRPr="000E075B" w:rsidRDefault="00883130" w:rsidP="00883130">
      <w:pPr>
        <w:tabs>
          <w:tab w:val="left" w:pos="0"/>
          <w:tab w:val="center" w:pos="4820"/>
          <w:tab w:val="right" w:pos="9638"/>
        </w:tabs>
        <w:spacing w:after="0"/>
        <w:rPr>
          <w:rFonts w:ascii="Courier New" w:hAnsi="Courier New" w:cs="Arial"/>
          <w:sz w:val="16"/>
          <w:szCs w:val="22"/>
          <w:lang w:val="en-US"/>
        </w:rPr>
      </w:pPr>
      <w:r w:rsidRPr="000E075B">
        <w:rPr>
          <w:rFonts w:ascii="Courier New" w:hAnsi="Courier New" w:cs="Arial"/>
          <w:sz w:val="16"/>
          <w:szCs w:val="22"/>
          <w:lang w:val="en-US"/>
        </w:rPr>
        <w:t>&lt;CODE ENDS&gt;</w:t>
      </w:r>
    </w:p>
    <w:p w14:paraId="4A7B808E" w14:textId="77777777" w:rsidR="00883130" w:rsidRDefault="00883130" w:rsidP="00883130">
      <w:pPr>
        <w:pStyle w:val="PL"/>
      </w:pPr>
    </w:p>
    <w:p w14:paraId="7EFFA47E" w14:textId="673DD151" w:rsidR="00883130" w:rsidRDefault="00883130" w:rsidP="00883130">
      <w:pPr>
        <w:pStyle w:val="Heading2"/>
      </w:pPr>
      <w:r>
        <w:rPr>
          <w:lang w:eastAsia="zh-CN"/>
        </w:rPr>
        <w:t>H.5.19a</w:t>
      </w:r>
      <w:r>
        <w:rPr>
          <w:lang w:eastAsia="zh-CN"/>
        </w:rPr>
        <w:tab/>
        <w:t>module _3gpp-5gc-nrm-</w:t>
      </w:r>
      <w:r>
        <w:rPr>
          <w:rFonts w:eastAsia="SimSun"/>
        </w:rPr>
        <w:t xml:space="preserve"> externalseppfunction</w:t>
      </w:r>
      <w:r>
        <w:rPr>
          <w:lang w:eastAsia="zh-CN"/>
        </w:rPr>
        <w:t>.yang</w:t>
      </w:r>
    </w:p>
    <w:p w14:paraId="30567EF8"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BEGINS&gt;</w:t>
      </w:r>
    </w:p>
    <w:p w14:paraId="0151BA0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module _3gpp-5gc-nrm-externalseppfunction {</w:t>
      </w:r>
    </w:p>
    <w:p w14:paraId="375B42E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yang-version 1.1;</w:t>
      </w:r>
    </w:p>
    <w:p w14:paraId="4322DBB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B5385B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namespace urn:3gpp:sa5:_3gpp-5gc-nrm-extternalseppfunction;</w:t>
      </w:r>
    </w:p>
    <w:p w14:paraId="3E3EC5C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prefix extsepp3gpp;</w:t>
      </w:r>
    </w:p>
    <w:p w14:paraId="09374C6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2979BED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_3gpp-common-managed-function { prefix mf3gpp; }</w:t>
      </w:r>
    </w:p>
    <w:p w14:paraId="3E9C02C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_3gpp-common-managed-element { prefix me3gpp; }</w:t>
      </w:r>
    </w:p>
    <w:p w14:paraId="02231B4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_3gpp-common-yang-types { prefix types3gpp; }</w:t>
      </w:r>
    </w:p>
    <w:p w14:paraId="17DA593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_3gpp-common-yang-extensions { prefix yext3gpp; }</w:t>
      </w:r>
    </w:p>
    <w:p w14:paraId="2E9D9EC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_3gpp-common-top { prefix top3gpp; }</w:t>
      </w:r>
    </w:p>
    <w:p w14:paraId="6FE1E6B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import ietf-inet-types { prefix inet; }</w:t>
      </w:r>
    </w:p>
    <w:p w14:paraId="485C652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1BA05F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organization "3gpp SA5";</w:t>
      </w:r>
    </w:p>
    <w:p w14:paraId="727AD56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"This IOC represents the external SEPP function which support message filtering</w:t>
      </w:r>
    </w:p>
    <w:p w14:paraId="6D58EE2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and policing on inter-PLMN control plane interface. For more information </w:t>
      </w:r>
    </w:p>
    <w:p w14:paraId="07B67C5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about the SEPP, see 3GPP TS 23.501.</w:t>
      </w:r>
    </w:p>
    <w:p w14:paraId="7ECC9B1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Copyright 2023, 3GPP Organizational Partners (ARIB, ATIS, CCSA, ETSI, TSDSI, </w:t>
      </w:r>
    </w:p>
    <w:p w14:paraId="0A660BB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TTA, TTC). All rights reserved.";</w:t>
      </w:r>
    </w:p>
    <w:p w14:paraId="07DBF68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1C8C348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49C75F4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2023-09-17 { reference CR-1042 ; } </w:t>
      </w:r>
    </w:p>
    <w:p w14:paraId="009F10E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revision 2019-11-19 {</w:t>
      </w:r>
    </w:p>
    <w:p w14:paraId="7157DC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"initial revision";</w:t>
      </w:r>
    </w:p>
    <w:p w14:paraId="52B16858"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"Based on</w:t>
      </w:r>
    </w:p>
    <w:p w14:paraId="7AFCD64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3GPP TS 28.541 ";</w:t>
      </w:r>
    </w:p>
    <w:p w14:paraId="50B63C1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lastRenderedPageBreak/>
        <w:t xml:space="preserve">  }</w:t>
      </w:r>
    </w:p>
    <w:p w14:paraId="7A2CECF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8C988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grouping ExternalSEPPFunctionGrp {</w:t>
      </w:r>
    </w:p>
    <w:p w14:paraId="34C52FC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mf3gpp:ManagedFunctionGrp;</w:t>
      </w:r>
    </w:p>
    <w:p w14:paraId="0BC6442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032413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pLMNId {</w:t>
      </w:r>
    </w:p>
    <w:p w14:paraId="32FDF1F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"PLMN Identifiers of the sepp.</w:t>
      </w:r>
    </w:p>
    <w:p w14:paraId="53396A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The PLMN Identifier is composed of a Mobile Country Code (MCC) and a Mobile Network Code (MNC).";</w:t>
      </w:r>
    </w:p>
    <w:p w14:paraId="5CB87AEF"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types3gpp:PLMNId;</w:t>
      </w:r>
    </w:p>
    <w:p w14:paraId="2C50FE0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3A2D951A"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BDE26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sEPPId {</w:t>
      </w:r>
    </w:p>
    <w:p w14:paraId="6CA29E9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uint16;</w:t>
      </w:r>
    </w:p>
    <w:p w14:paraId="35AA2022"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yext3gpp:inVariant;</w:t>
      </w:r>
    </w:p>
    <w:p w14:paraId="5A9F81B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    </w:t>
      </w:r>
    </w:p>
    <w:p w14:paraId="343FCFED"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0F18826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leaf fqdn {</w:t>
      </w:r>
    </w:p>
    <w:p w14:paraId="3A4F71F3"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"The domain name of the SEPP.";</w:t>
      </w:r>
    </w:p>
    <w:p w14:paraId="14D34A8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type inet:domain-name;</w:t>
      </w:r>
    </w:p>
    <w:p w14:paraId="08DEC8F4"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5CFFD0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72BAF5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1F291B7"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augment "/me3gpp:ManagedElement" {</w:t>
      </w:r>
    </w:p>
    <w:p w14:paraId="31CD161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list ExternalSEPPFunction {</w:t>
      </w:r>
    </w:p>
    <w:p w14:paraId="23D526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description "5G Core SEPP Function";</w:t>
      </w:r>
    </w:p>
    <w:p w14:paraId="43310F86"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reference "3GPP TS 28.541";</w:t>
      </w:r>
    </w:p>
    <w:p w14:paraId="4C2D6A49"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key id;</w:t>
      </w:r>
    </w:p>
    <w:p w14:paraId="05534DDC"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top3gpp:Top_Grp;</w:t>
      </w:r>
    </w:p>
    <w:p w14:paraId="67DEB48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container attributes {</w:t>
      </w:r>
    </w:p>
    <w:p w14:paraId="65BFB2EB"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uses ExternalSEPPFunctionGrp;</w:t>
      </w:r>
    </w:p>
    <w:p w14:paraId="063FDD75"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5B1F7D30"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6212704E"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 xml:space="preserve">  }</w:t>
      </w:r>
    </w:p>
    <w:p w14:paraId="786B4051" w14:textId="77777777" w:rsidR="00883130" w:rsidRPr="004079F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079F4">
        <w:rPr>
          <w:rFonts w:ascii="Courier New" w:hAnsi="Courier New"/>
          <w:noProof/>
          <w:sz w:val="16"/>
        </w:rPr>
        <w:t>}</w:t>
      </w:r>
    </w:p>
    <w:p w14:paraId="458F576A" w14:textId="77777777" w:rsidR="00883130" w:rsidRPr="004079F4" w:rsidRDefault="00883130" w:rsidP="00883130">
      <w:pPr>
        <w:tabs>
          <w:tab w:val="left" w:pos="0"/>
          <w:tab w:val="center" w:pos="4820"/>
          <w:tab w:val="right" w:pos="9638"/>
        </w:tabs>
        <w:spacing w:after="0"/>
        <w:rPr>
          <w:rFonts w:ascii="Courier New" w:hAnsi="Courier New" w:cs="Arial"/>
          <w:sz w:val="16"/>
          <w:szCs w:val="22"/>
          <w:lang w:val="en-US"/>
        </w:rPr>
      </w:pPr>
      <w:r w:rsidRPr="004079F4">
        <w:rPr>
          <w:rFonts w:ascii="Courier New" w:hAnsi="Courier New" w:cs="Arial"/>
          <w:sz w:val="16"/>
          <w:szCs w:val="22"/>
          <w:lang w:val="en-US"/>
        </w:rPr>
        <w:t>&lt;CODE ENDS&gt;</w:t>
      </w:r>
    </w:p>
    <w:p w14:paraId="27195E3E" w14:textId="77777777" w:rsidR="00883130" w:rsidRDefault="00883130" w:rsidP="00883130">
      <w:pPr>
        <w:pStyle w:val="PL"/>
      </w:pPr>
    </w:p>
    <w:p w14:paraId="1341371C" w14:textId="77777777" w:rsidR="00883130" w:rsidRDefault="00883130" w:rsidP="00883130">
      <w:pPr>
        <w:pStyle w:val="Heading2"/>
      </w:pPr>
      <w:r>
        <w:rPr>
          <w:lang w:eastAsia="zh-CN"/>
        </w:rPr>
        <w:t>H.5.20</w:t>
      </w:r>
      <w:r>
        <w:rPr>
          <w:lang w:eastAsia="zh-CN"/>
        </w:rPr>
        <w:tab/>
        <w:t>module _3gpp-5gc-nrm-smffunction.yang</w:t>
      </w:r>
    </w:p>
    <w:p w14:paraId="47EBE4B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3FB14A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_3gpp-5gc-nrm-smffunction {</w:t>
      </w:r>
    </w:p>
    <w:p w14:paraId="0F96D34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283539C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urn:3gpp:sa5:_3gpp-5gc-nrm-smffunction;</w:t>
      </w:r>
    </w:p>
    <w:p w14:paraId="1CF6EE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smf3gpp;</w:t>
      </w:r>
    </w:p>
    <w:p w14:paraId="481AF3A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D0160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48EB4ED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063D95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03ACB76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1404C74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ietf-inet-types { prefix inet; }</w:t>
      </w:r>
    </w:p>
    <w:p w14:paraId="165CE47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04B5EA5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EB29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590BD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contact "https://www.3gpp.org/DynaReport/TSG-WG--S5--officials.htm?Itemid=464";</w:t>
      </w:r>
    </w:p>
    <w:p w14:paraId="5CBC925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"SMFFunction derived from basic ManagedFunction.</w:t>
      </w:r>
    </w:p>
    <w:p w14:paraId="4947D8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457A9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1217C9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A74B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6E18582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2020-11-07 { reference CR-0412 ; }</w:t>
      </w:r>
    </w:p>
    <w:p w14:paraId="36FAAB9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2020-08-06 { reference "CR-0333"; }</w:t>
      </w:r>
    </w:p>
    <w:p w14:paraId="49953D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2020-06-03 { reference "CR-0286"; }</w:t>
      </w:r>
    </w:p>
    <w:p w14:paraId="7D6C322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S5-193518"; }</w:t>
      </w:r>
    </w:p>
    <w:p w14:paraId="3ACCB1E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2019-05-31 {reference "Ericsson refactoring."; }</w:t>
      </w:r>
    </w:p>
    <w:p w14:paraId="59D1932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2018-08-07 { reference "Initial revision";}</w:t>
      </w:r>
    </w:p>
    <w:p w14:paraId="58072D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736F9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SMFFunctionGrp {</w:t>
      </w:r>
    </w:p>
    <w:p w14:paraId="358C3D2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"Represents the SMFFuntion IOC";</w:t>
      </w:r>
    </w:p>
    <w:p w14:paraId="601310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567890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4DF8F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4C54043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4E32F44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"A list of PLMN identifiers (Mobile Country Code and Mobile </w:t>
      </w:r>
    </w:p>
    <w:p w14:paraId="13D1D4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Network Code).";</w:t>
      </w:r>
    </w:p>
    <w:p w14:paraId="73D8FA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6608C15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78EEB3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w:t>
      </w:r>
    </w:p>
    <w:p w14:paraId="786FB1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027A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leaf-list nRTACList {</w:t>
      </w:r>
    </w:p>
    <w:p w14:paraId="2A3572A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Tracking Area Codes (legacy TAC or extended TAC)</w:t>
      </w:r>
    </w:p>
    <w:p w14:paraId="5F7C982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where the represented management function is serving.";</w:t>
      </w:r>
    </w:p>
    <w:p w14:paraId="49E52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"TS 38.413 clause 9.3.3.10";</w:t>
      </w:r>
    </w:p>
    <w:p w14:paraId="775F8DA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7CAD2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config false;</w:t>
      </w:r>
    </w:p>
    <w:p w14:paraId="2AEF031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types3gpp:Tac;</w:t>
      </w:r>
    </w:p>
    <w:p w14:paraId="2E572A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1038EF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090346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sBIFQDN {</w:t>
      </w:r>
    </w:p>
    <w:p w14:paraId="173746B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"The FQDN of the registered NF instance in the service-based </w:t>
      </w:r>
    </w:p>
    <w:p w14:paraId="3EA162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interface.";</w:t>
      </w:r>
    </w:p>
    <w:p w14:paraId="5053728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inet:domain-name;</w:t>
      </w:r>
    </w:p>
    <w:p w14:paraId="2C5D32D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E73D90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5A2F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sNSSAIList {</w:t>
      </w:r>
    </w:p>
    <w:p w14:paraId="57D5483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S-NSSAIs the managed object is capable of supporting.</w:t>
      </w:r>
    </w:p>
    <w:p w14:paraId="2C3FEBA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(Single Network Slice Selection Assistance Information)</w:t>
      </w:r>
    </w:p>
    <w:p w14:paraId="2B411E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An S-NSSAI has an SST (Slice/Service type) and an optional SD</w:t>
      </w:r>
    </w:p>
    <w:p w14:paraId="7C302F8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(Slice Differentiator) field.";</w:t>
      </w:r>
    </w:p>
    <w:p w14:paraId="5F9CB6F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23.003";</w:t>
      </w:r>
    </w:p>
    <w:p w14:paraId="1A2523D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"sd sst";</w:t>
      </w:r>
    </w:p>
    <w:p w14:paraId="1DDCA25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types5g3gpp:SNssai;</w:t>
      </w:r>
    </w:p>
    <w:p w14:paraId="344D60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76FF73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D6ADFE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481C77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07171C3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1CA2B85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1;</w:t>
      </w:r>
    </w:p>
    <w:p w14:paraId="298677D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26B10A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0F5CA0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0535DE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475E1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01F137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1DF1BED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"Specifies a list of commModel. It can be used by NF and </w:t>
      </w:r>
    </w:p>
    <w:p w14:paraId="5E3313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NF services to interact with each other in 5G Core network ";</w:t>
      </w:r>
    </w:p>
    <w:p w14:paraId="6880EF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23.501";</w:t>
      </w:r>
    </w:p>
    <w:p w14:paraId="356614A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283243C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B5FC4C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0BB2D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configurable5QISetRef {</w:t>
      </w:r>
    </w:p>
    <w:p w14:paraId="1FD8F20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60CA673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Configurable5QISet that the SMFFunction supports </w:t>
      </w:r>
    </w:p>
    <w:p w14:paraId="4FE66CF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55EE29B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C385A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3EC5E7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leaf dynamic5QISetRef {</w:t>
      </w:r>
    </w:p>
    <w:p w14:paraId="7DF1F26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type types3gpp:DistinguishedName;</w:t>
      </w:r>
    </w:p>
    <w:p w14:paraId="45ECF8B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"DN of the Dynamic5QISet that the SMFFunction supports </w:t>
      </w:r>
    </w:p>
    <w:p w14:paraId="2F0F41C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(is associated to).";</w:t>
      </w:r>
    </w:p>
    <w:p w14:paraId="775C38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7FCF15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DC24A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1BF51C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73B160C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SMFFunction {</w:t>
      </w:r>
    </w:p>
    <w:p w14:paraId="76DA036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SMF Function";</w:t>
      </w:r>
    </w:p>
    <w:p w14:paraId="24C0D23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44C8AE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577A79D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10A21657"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353FAF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SMFFunctionGrp;</w:t>
      </w:r>
    </w:p>
    <w:p w14:paraId="672FDAD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1EC2CB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4C7D7A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4DBBA2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C820552"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31304BD"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2BA99A82" w14:textId="77777777" w:rsidR="00883130" w:rsidRDefault="00883130" w:rsidP="00883130">
      <w:pPr>
        <w:pStyle w:val="PL"/>
      </w:pPr>
    </w:p>
    <w:p w14:paraId="24992A85" w14:textId="77777777" w:rsidR="00883130" w:rsidRDefault="00883130" w:rsidP="00883130">
      <w:pPr>
        <w:pStyle w:val="Heading2"/>
      </w:pPr>
      <w:r>
        <w:rPr>
          <w:lang w:eastAsia="zh-CN"/>
        </w:rPr>
        <w:t>H.5.21</w:t>
      </w:r>
      <w:r>
        <w:rPr>
          <w:lang w:eastAsia="zh-CN"/>
        </w:rPr>
        <w:tab/>
        <w:t>module _3gpp-5gc-nrm-smsffunction.yang</w:t>
      </w:r>
    </w:p>
    <w:p w14:paraId="2300FA1F"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BEGINS&gt;</w:t>
      </w:r>
    </w:p>
    <w:p w14:paraId="77884D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module _3gpp-5gc-nrm-smsffunction {</w:t>
      </w:r>
    </w:p>
    <w:p w14:paraId="432089A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yang-version 1.1;</w:t>
      </w:r>
    </w:p>
    <w:p w14:paraId="524EA3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lastRenderedPageBreak/>
        <w:t xml:space="preserve">  </w:t>
      </w:r>
    </w:p>
    <w:p w14:paraId="2DD288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namespace urn:3gpp:sa5:_3gpp-5gc-nrm-smsffunction;</w:t>
      </w:r>
    </w:p>
    <w:p w14:paraId="00C237F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prefix smsf3gpp;</w:t>
      </w:r>
    </w:p>
    <w:p w14:paraId="35E9354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EAEA48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_3gpp-common-managed-function { prefix mf3gpp; }</w:t>
      </w:r>
    </w:p>
    <w:p w14:paraId="1CEA1D3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_3gpp-common-managed-element { prefix me3gpp; }</w:t>
      </w:r>
    </w:p>
    <w:p w14:paraId="5C6FA8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_3gpp-common-yang-types { prefix types3gpp; }</w:t>
      </w:r>
    </w:p>
    <w:p w14:paraId="42ACFC2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_3gpp-5g-common-yang-types { prefix types5g3gpp; }</w:t>
      </w:r>
    </w:p>
    <w:p w14:paraId="01511E1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import _3gpp-common-top { prefix top3gpp; }</w:t>
      </w:r>
    </w:p>
    <w:p w14:paraId="1FFAF56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79A51C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organization "3gpp SA5";</w:t>
      </w:r>
    </w:p>
    <w:p w14:paraId="4E4811E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"This IOC represents the SMSF function defined in 3GPP TS 23.501.</w:t>
      </w:r>
    </w:p>
    <w:p w14:paraId="3DE3E98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Copyright 2023, 3GPP Organizational Partners (ARIB, ATIS, CCSA, ETSI, TSDSI, </w:t>
      </w:r>
    </w:p>
    <w:p w14:paraId="6B83416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TTA, TTC). All rights reserved.";</w:t>
      </w:r>
    </w:p>
    <w:p w14:paraId="2571DA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1BE49D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C7F0B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2023-09-17 { reference CR-1042 ; } </w:t>
      </w:r>
    </w:p>
    <w:p w14:paraId="20F04A9D"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2019-10-25 { reference "S5-194457 S5-195427 S5-193518"; }</w:t>
      </w:r>
    </w:p>
    <w:p w14:paraId="3D6B1D3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14B7E19"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revision 2019-05-15 {</w:t>
      </w:r>
    </w:p>
    <w:p w14:paraId="58315FB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"initial revision";</w:t>
      </w:r>
    </w:p>
    <w:p w14:paraId="7932F3F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2C6DCF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217E87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3A3D026E"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grouping SMSFFunctionGrp {</w:t>
      </w:r>
    </w:p>
    <w:p w14:paraId="5193057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mf3gpp:ManagedFunctionGrp;</w:t>
      </w:r>
    </w:p>
    <w:p w14:paraId="10454EF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F438E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pLMNIdList {</w:t>
      </w:r>
    </w:p>
    <w:p w14:paraId="2D387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"List of at most six entries of PLMN Identifiers, but at least one (the primary PLMN Id).</w:t>
      </w:r>
    </w:p>
    <w:p w14:paraId="6A2B972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The PLMN Identifier is composed of a Mobile Country Code (MCC) and a Mobile Network Code (MNC).";</w:t>
      </w:r>
    </w:p>
    <w:p w14:paraId="255210B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8578DF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31ED84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max-elements 6;</w:t>
      </w:r>
    </w:p>
    <w:p w14:paraId="000DCC4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"mcc mnc";</w:t>
      </w:r>
    </w:p>
    <w:p w14:paraId="2C618A2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types3gpp:PLMNId;</w:t>
      </w:r>
    </w:p>
    <w:p w14:paraId="34FE62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    </w:t>
      </w:r>
    </w:p>
    <w:p w14:paraId="1E053AD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9AEE59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managedNFProfile {</w:t>
      </w:r>
    </w:p>
    <w:p w14:paraId="55AB382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idx;</w:t>
      </w:r>
    </w:p>
    <w:p w14:paraId="24974ADA"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5B1F56A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types3gpp:ManagedNFProfile;</w:t>
      </w:r>
    </w:p>
    <w:p w14:paraId="5C4B124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70881E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C6BAA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commModelList {</w:t>
      </w:r>
    </w:p>
    <w:p w14:paraId="3973CE3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min-elements 1;</w:t>
      </w:r>
    </w:p>
    <w:p w14:paraId="2ABBB7D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"groupId";</w:t>
      </w:r>
    </w:p>
    <w:p w14:paraId="7E88064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types5g3gpp:CommModel;</w:t>
      </w:r>
    </w:p>
    <w:p w14:paraId="436679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4D62936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59BEEFD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0D035E14"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augment "/me3gpp:ManagedElement" {</w:t>
      </w:r>
    </w:p>
    <w:p w14:paraId="553CD25F"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list SMSFFunction {</w:t>
      </w:r>
    </w:p>
    <w:p w14:paraId="195F6DB1"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description "5G Core SMSF Function";</w:t>
      </w:r>
    </w:p>
    <w:p w14:paraId="7CFFD758"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reference "3GPP TS 28.541";</w:t>
      </w:r>
    </w:p>
    <w:p w14:paraId="7DF54613"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key id;</w:t>
      </w:r>
    </w:p>
    <w:p w14:paraId="458E3186"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top3gpp:Top_Grp;</w:t>
      </w:r>
    </w:p>
    <w:p w14:paraId="7B0ECDC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container attributes {</w:t>
      </w:r>
    </w:p>
    <w:p w14:paraId="01FA0F7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SMSFFunctionGrp;</w:t>
      </w:r>
    </w:p>
    <w:p w14:paraId="712EE6C5"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2F57FE6B"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uses mf3gpp:ManagedFunctionContainedClasses;</w:t>
      </w:r>
    </w:p>
    <w:p w14:paraId="5DC81A2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60A0F8E0"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 xml:space="preserve">  }</w:t>
      </w:r>
    </w:p>
    <w:p w14:paraId="1A78A2FC" w14:textId="77777777" w:rsidR="00883130" w:rsidRPr="000D22DF"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D22DF">
        <w:rPr>
          <w:rFonts w:ascii="Courier New" w:hAnsi="Courier New"/>
          <w:noProof/>
          <w:sz w:val="16"/>
        </w:rPr>
        <w:t>}</w:t>
      </w:r>
    </w:p>
    <w:p w14:paraId="21116FD2" w14:textId="77777777" w:rsidR="00883130" w:rsidRPr="000D22DF" w:rsidRDefault="00883130" w:rsidP="00883130">
      <w:pPr>
        <w:tabs>
          <w:tab w:val="left" w:pos="0"/>
          <w:tab w:val="center" w:pos="4820"/>
          <w:tab w:val="right" w:pos="9638"/>
        </w:tabs>
        <w:spacing w:after="0"/>
        <w:rPr>
          <w:rFonts w:ascii="Courier New" w:hAnsi="Courier New" w:cs="Arial"/>
          <w:sz w:val="16"/>
          <w:szCs w:val="22"/>
          <w:lang w:val="en-US"/>
        </w:rPr>
      </w:pPr>
      <w:r w:rsidRPr="000D22DF">
        <w:rPr>
          <w:rFonts w:ascii="Courier New" w:hAnsi="Courier New" w:cs="Arial"/>
          <w:sz w:val="16"/>
          <w:szCs w:val="22"/>
          <w:lang w:val="en-US"/>
        </w:rPr>
        <w:t>&lt;CODE ENDS&gt;</w:t>
      </w:r>
    </w:p>
    <w:p w14:paraId="34FB8FB3" w14:textId="77777777" w:rsidR="00883130" w:rsidRDefault="00883130" w:rsidP="00883130">
      <w:pPr>
        <w:pStyle w:val="PL"/>
      </w:pPr>
    </w:p>
    <w:p w14:paraId="31C499A6" w14:textId="77777777" w:rsidR="00883130" w:rsidRDefault="00883130" w:rsidP="00883130">
      <w:pPr>
        <w:pStyle w:val="Heading2"/>
      </w:pPr>
      <w:r>
        <w:rPr>
          <w:lang w:eastAsia="zh-CN"/>
        </w:rPr>
        <w:t>H.5.22</w:t>
      </w:r>
      <w:r>
        <w:rPr>
          <w:lang w:eastAsia="zh-CN"/>
        </w:rPr>
        <w:tab/>
        <w:t>module _3gpp-5gc-nrm-udmfunction.yang</w:t>
      </w:r>
    </w:p>
    <w:p w14:paraId="5E47440E"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6F0AA3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_3gpp-5gc-nrm-udmfunction {</w:t>
      </w:r>
    </w:p>
    <w:p w14:paraId="0625CA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2C751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38A2C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urn:3gpp:sa5:_3gpp-5gc-nrm-udmfunction;</w:t>
      </w:r>
    </w:p>
    <w:p w14:paraId="46CD21F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udm3gpp;</w:t>
      </w:r>
    </w:p>
    <w:p w14:paraId="469E0C3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846F5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import _3gpp-common-managed-function { prefix mf3gpp; }</w:t>
      </w:r>
    </w:p>
    <w:p w14:paraId="15392B8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4D477B8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4A5B180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23B595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0836B6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360572B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A0EEB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7970C52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7648B6C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UDM function in 5GC. For more </w:t>
      </w:r>
    </w:p>
    <w:p w14:paraId="5E988D9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information about the UDM, see 3GPP TS 23.501.</w:t>
      </w:r>
    </w:p>
    <w:p w14:paraId="1D7CB49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542903C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4483045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149908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E39B97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78C2BB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577716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0EA15E2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 reference "initial revision";}</w:t>
      </w:r>
    </w:p>
    <w:p w14:paraId="5FA4CCE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055037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UDMFuntionGrp {</w:t>
      </w:r>
    </w:p>
    <w:p w14:paraId="6872043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 the UDMFuntion IOC";</w:t>
      </w:r>
    </w:p>
    <w:p w14:paraId="791920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40B47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FD0AD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139E99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467540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1B37D0D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4753318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5DA0D49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E07E9E2"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10A4852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1295F5C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1E0292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63B6913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DECEB9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51754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5B1FFE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757EC7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1BC203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7D0609E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BB7983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D57955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2409850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1C40FD3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043FE0A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219967A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152AC3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248E1D5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7B096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323498F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26DCCA3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4595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B91288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7ACB8B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DB5338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5B87A35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7D91B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5A5202C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740C9F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91858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commModelList {</w:t>
      </w:r>
    </w:p>
    <w:p w14:paraId="08BCD36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4F07E3B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"groupId";</w:t>
      </w:r>
    </w:p>
    <w:p w14:paraId="7CB7217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"Specifies a list of commModel. It can be used by NF and </w:t>
      </w:r>
    </w:p>
    <w:p w14:paraId="188BD17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NF services to interact with each other in 5G Core network ";</w:t>
      </w:r>
    </w:p>
    <w:p w14:paraId="46EF5FD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23.501";</w:t>
      </w:r>
    </w:p>
    <w:p w14:paraId="683C183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types5g3gpp:CommModel;</w:t>
      </w:r>
    </w:p>
    <w:p w14:paraId="6478D0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9F374E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BD992B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4DE88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283669D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UDMFunction {</w:t>
      </w:r>
    </w:p>
    <w:p w14:paraId="4A8672B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UDM Function";</w:t>
      </w:r>
    </w:p>
    <w:p w14:paraId="22EB664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3BC00B3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517BDB4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179834D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45310F1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UDMFuntionGrp;</w:t>
      </w:r>
    </w:p>
    <w:p w14:paraId="061C31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029E47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0D2F921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504F7B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AA10E0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6FA30CC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5D2D6ADB" w14:textId="77777777" w:rsidR="00883130" w:rsidRDefault="00883130" w:rsidP="00883130">
      <w:pPr>
        <w:pStyle w:val="PL"/>
      </w:pPr>
    </w:p>
    <w:p w14:paraId="3269417B" w14:textId="77777777" w:rsidR="00883130" w:rsidRDefault="00883130" w:rsidP="00883130">
      <w:pPr>
        <w:pStyle w:val="Heading2"/>
      </w:pPr>
      <w:r>
        <w:rPr>
          <w:lang w:eastAsia="zh-CN"/>
        </w:rPr>
        <w:t>H.5.23</w:t>
      </w:r>
      <w:r>
        <w:rPr>
          <w:lang w:eastAsia="zh-CN"/>
        </w:rPr>
        <w:tab/>
        <w:t>module _3gpp-5gc-nrm-udrfunction.yang</w:t>
      </w:r>
    </w:p>
    <w:p w14:paraId="0B01D11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BEGINS&gt;</w:t>
      </w:r>
    </w:p>
    <w:p w14:paraId="5FBE5AA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module _3gpp-5gc-nrm-udrfunction {</w:t>
      </w:r>
    </w:p>
    <w:p w14:paraId="24A8C4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yang-version 1.1;</w:t>
      </w:r>
    </w:p>
    <w:p w14:paraId="7997DFD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5273EF5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namespace urn:3gpp:sa5:_3gpp-5gc-nrm-udrfunction;</w:t>
      </w:r>
    </w:p>
    <w:p w14:paraId="44B280C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prefix udr3gpp;</w:t>
      </w:r>
    </w:p>
    <w:p w14:paraId="0F0227E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60C1C72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_3gpp-common-managed-function { prefix mf3gpp; }</w:t>
      </w:r>
    </w:p>
    <w:p w14:paraId="0502BF4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_3gpp-common-managed-element { prefix me3gpp; }</w:t>
      </w:r>
    </w:p>
    <w:p w14:paraId="5571980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ietf-inet-types { prefix inet; }</w:t>
      </w:r>
    </w:p>
    <w:p w14:paraId="01E33BF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_3gpp-common-yang-types { prefix types3gpp; }</w:t>
      </w:r>
    </w:p>
    <w:p w14:paraId="057F1A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_3gpp-common-top { prefix top3gpp; }</w:t>
      </w:r>
    </w:p>
    <w:p w14:paraId="78251F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import _3gpp-5g-common-yang-types { prefix types5g3gpp; }</w:t>
      </w:r>
    </w:p>
    <w:p w14:paraId="43286F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140CA6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organization "3gpp SA5";</w:t>
      </w:r>
    </w:p>
    <w:p w14:paraId="2DA0ED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contact "https://www.3gpp.org/DynaReport/TSG-WG--S5--officials.htm?Itemid=464";</w:t>
      </w:r>
    </w:p>
    <w:p w14:paraId="11B73CC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"This IOC represents the UDR function in 5GC. For more information </w:t>
      </w:r>
    </w:p>
    <w:p w14:paraId="3DA264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about the UDR, see 3GPP TS 23.501.</w:t>
      </w:r>
    </w:p>
    <w:p w14:paraId="19F98D9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Copyright 2023, 3GPP Organizational Partners (ARIB, ATIS, CCSA, ETSI, TSDSI, </w:t>
      </w:r>
    </w:p>
    <w:p w14:paraId="15BAD4B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TTA, TTC). All rights reserved.";</w:t>
      </w:r>
    </w:p>
    <w:p w14:paraId="3B7E728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7CFC71E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BAB2C2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2023-09-17 { reference CR-1042 ; } </w:t>
      </w:r>
    </w:p>
    <w:p w14:paraId="70C9774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2020-11-07 { reference CR-0412 ; }</w:t>
      </w:r>
    </w:p>
    <w:p w14:paraId="7BF2F2E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2019-10-25 { reference "S5-194457 S5-195427 S5-193518"; }</w:t>
      </w:r>
    </w:p>
    <w:p w14:paraId="325C923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461C77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revision 2019-05-22 {reference "initial revision"; }</w:t>
      </w:r>
    </w:p>
    <w:p w14:paraId="562DA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FD04C9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grouping UDRFuntionGrp {</w:t>
      </w:r>
    </w:p>
    <w:p w14:paraId="6518202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"Representse the UDRFuntion IOC";</w:t>
      </w:r>
    </w:p>
    <w:p w14:paraId="6996D222"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mf3gpp:ManagedFunctionGrp;</w:t>
      </w:r>
    </w:p>
    <w:p w14:paraId="5A084B4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B3BBB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pLMNIdList {</w:t>
      </w:r>
    </w:p>
    <w:p w14:paraId="0D9420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at most six entries of PLMN Identifiers, but at </w:t>
      </w:r>
    </w:p>
    <w:p w14:paraId="06AAA95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least one (the primary PLMN Id).</w:t>
      </w:r>
    </w:p>
    <w:p w14:paraId="5C2E42D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The PLMN Identifier is composed of a Mobile Country Code (MCC) and a </w:t>
      </w:r>
    </w:p>
    <w:p w14:paraId="75C8328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942716">
        <w:rPr>
          <w:rFonts w:ascii="Courier New" w:hAnsi="Courier New"/>
          <w:noProof/>
          <w:sz w:val="16"/>
        </w:rPr>
        <w:t xml:space="preserve">        </w:t>
      </w:r>
      <w:r w:rsidRPr="003854D7">
        <w:rPr>
          <w:rFonts w:ascii="Courier New" w:hAnsi="Courier New"/>
          <w:noProof/>
          <w:sz w:val="16"/>
          <w:lang w:val="fr-FR"/>
        </w:rPr>
        <w:t>Mobile Network Code (MNC).";</w:t>
      </w:r>
    </w:p>
    <w:p w14:paraId="1C48981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27FF021F"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7D01245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942716">
        <w:rPr>
          <w:rFonts w:ascii="Courier New" w:hAnsi="Courier New"/>
          <w:noProof/>
          <w:sz w:val="16"/>
        </w:rPr>
        <w:t>max-elements 6;</w:t>
      </w:r>
    </w:p>
    <w:p w14:paraId="2FDC2FF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"mcc mnc";</w:t>
      </w:r>
    </w:p>
    <w:p w14:paraId="2D2800A7"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types3gpp:PLMNId;</w:t>
      </w:r>
    </w:p>
    <w:p w14:paraId="72ADC0C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ECAC39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3BED54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leaf sBIFQDN {</w:t>
      </w:r>
    </w:p>
    <w:p w14:paraId="1B08883E"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"The FQDN of the registered NF instance in the service-based </w:t>
      </w:r>
    </w:p>
    <w:p w14:paraId="315F73A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interface.";</w:t>
      </w:r>
    </w:p>
    <w:p w14:paraId="35E4082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type inet:domain-name;</w:t>
      </w:r>
    </w:p>
    <w:p w14:paraId="0818EAF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3EFB3E81"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99B1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sNSSAIList {</w:t>
      </w:r>
    </w:p>
    <w:p w14:paraId="6E48F3F9"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"List of S-NSSAIs the managed object is capable of supporting.</w:t>
      </w:r>
    </w:p>
    <w:p w14:paraId="7FC49A5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(Single Network Slice Selection Assistance Information)</w:t>
      </w:r>
    </w:p>
    <w:p w14:paraId="34627B7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An S-NSSAI has an SST (Slice/Service type) and an optional SD</w:t>
      </w:r>
    </w:p>
    <w:p w14:paraId="41282993"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(Slice Differentiator) field.";</w:t>
      </w:r>
    </w:p>
    <w:p w14:paraId="3CCFCAF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//optional support</w:t>
      </w:r>
    </w:p>
    <w:p w14:paraId="0AAA220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23.003";</w:t>
      </w:r>
    </w:p>
    <w:p w14:paraId="3BE908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"sd sst";</w:t>
      </w:r>
    </w:p>
    <w:p w14:paraId="75FE479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types5g3gpp:SNssai;</w:t>
      </w:r>
    </w:p>
    <w:p w14:paraId="370D199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C9A7BA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1D86CDC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managedNFProfile {</w:t>
      </w:r>
    </w:p>
    <w:p w14:paraId="5790F46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idx;</w:t>
      </w:r>
    </w:p>
    <w:p w14:paraId="6EFDEF15"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min-elements 1;</w:t>
      </w:r>
    </w:p>
    <w:p w14:paraId="1EC9F1A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max-elements 1;</w:t>
      </w:r>
    </w:p>
    <w:p w14:paraId="4447E18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types3gpp:ManagedNFProfile;</w:t>
      </w:r>
    </w:p>
    <w:p w14:paraId="14A4577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7FBCD62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lastRenderedPageBreak/>
        <w:t xml:space="preserve">  }</w:t>
      </w:r>
    </w:p>
    <w:p w14:paraId="0A71B460"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7217E8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augment "/me3gpp:ManagedElement" {</w:t>
      </w:r>
    </w:p>
    <w:p w14:paraId="6B00991F"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list UDRFunction {</w:t>
      </w:r>
    </w:p>
    <w:p w14:paraId="10FF396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description "5G Core UDR Function";</w:t>
      </w:r>
    </w:p>
    <w:p w14:paraId="2A4A7ACA"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reference "3GPP TS 28.541";</w:t>
      </w:r>
    </w:p>
    <w:p w14:paraId="065564B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key id;</w:t>
      </w:r>
    </w:p>
    <w:p w14:paraId="15055EF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top3gpp:Top_Grp;</w:t>
      </w:r>
    </w:p>
    <w:p w14:paraId="0A1973E4"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container attributes {</w:t>
      </w:r>
    </w:p>
    <w:p w14:paraId="0D7FA7DB"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UDRFuntionGrp;</w:t>
      </w:r>
    </w:p>
    <w:p w14:paraId="75572E9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2CA3FD66"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uses mf3gpp:ManagedFunctionContainedClasses;</w:t>
      </w:r>
    </w:p>
    <w:p w14:paraId="2A3D0D18"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032C1FCC"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 xml:space="preserve">  }</w:t>
      </w:r>
    </w:p>
    <w:p w14:paraId="4ECC92ED" w14:textId="77777777" w:rsidR="00883130" w:rsidRPr="00942716"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42716">
        <w:rPr>
          <w:rFonts w:ascii="Courier New" w:hAnsi="Courier New"/>
          <w:noProof/>
          <w:sz w:val="16"/>
        </w:rPr>
        <w:t>}</w:t>
      </w:r>
    </w:p>
    <w:p w14:paraId="192D6252" w14:textId="77777777" w:rsidR="00883130" w:rsidRPr="00942716" w:rsidRDefault="00883130" w:rsidP="00883130">
      <w:pPr>
        <w:tabs>
          <w:tab w:val="left" w:pos="0"/>
          <w:tab w:val="center" w:pos="4820"/>
          <w:tab w:val="right" w:pos="9638"/>
        </w:tabs>
        <w:spacing w:after="0"/>
        <w:rPr>
          <w:rFonts w:ascii="Courier New" w:hAnsi="Courier New" w:cs="Arial"/>
          <w:sz w:val="16"/>
          <w:szCs w:val="22"/>
          <w:lang w:val="en-US"/>
        </w:rPr>
      </w:pPr>
      <w:r w:rsidRPr="00942716">
        <w:rPr>
          <w:rFonts w:ascii="Courier New" w:hAnsi="Courier New" w:cs="Arial"/>
          <w:sz w:val="16"/>
          <w:szCs w:val="22"/>
          <w:lang w:val="en-US"/>
        </w:rPr>
        <w:t>&lt;CODE ENDS&gt;</w:t>
      </w:r>
    </w:p>
    <w:p w14:paraId="7D21B48F" w14:textId="77777777" w:rsidR="00883130" w:rsidRDefault="00883130" w:rsidP="00883130">
      <w:pPr>
        <w:pStyle w:val="PL"/>
      </w:pPr>
    </w:p>
    <w:p w14:paraId="1118CAD0" w14:textId="77777777" w:rsidR="00883130" w:rsidRDefault="00883130" w:rsidP="00883130">
      <w:pPr>
        <w:pStyle w:val="Heading2"/>
      </w:pPr>
      <w:r>
        <w:rPr>
          <w:lang w:eastAsia="zh-CN"/>
        </w:rPr>
        <w:t>H.5.24</w:t>
      </w:r>
      <w:r>
        <w:rPr>
          <w:lang w:eastAsia="zh-CN"/>
        </w:rPr>
        <w:tab/>
        <w:t>module _3gpp-5gc-nrm-udsffunction.yang</w:t>
      </w:r>
    </w:p>
    <w:p w14:paraId="7F294096"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6C9FAF1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_3gpp-5gc-nrm-udsffunction {</w:t>
      </w:r>
    </w:p>
    <w:p w14:paraId="450C846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0C3F6F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8AB41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urn:3gpp:sa5:_3gpp-5gc-nrm-udsffunction;</w:t>
      </w:r>
    </w:p>
    <w:p w14:paraId="5CFD5BB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udsf3gpp;</w:t>
      </w:r>
    </w:p>
    <w:p w14:paraId="7EB4519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AA42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2CD665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38094C1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ietf-inet-types { prefix inet; }</w:t>
      </w:r>
    </w:p>
    <w:p w14:paraId="57B7E43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44BA18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324E758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06FFB4F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CEBB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7ECBDF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03FBD2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"This IOC represents the UDSF function which can be interacted </w:t>
      </w:r>
    </w:p>
    <w:p w14:paraId="4848BC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with any other 5GC NF defined in 3GPP TS 23.501.</w:t>
      </w:r>
    </w:p>
    <w:p w14:paraId="296E25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019DCB6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1D918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73693DA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6F38D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0E3D0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6EBC83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S5-195427 S5-193518"; }  </w:t>
      </w:r>
    </w:p>
    <w:p w14:paraId="5115720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C41D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2019-05-22 { reference "initial revision"; }</w:t>
      </w:r>
    </w:p>
    <w:p w14:paraId="04B568B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E7E65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UDSFFuntionGrp {</w:t>
      </w:r>
    </w:p>
    <w:p w14:paraId="1211947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UDSFFuntion IOC";</w:t>
      </w:r>
    </w:p>
    <w:p w14:paraId="4778A7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7AB5AA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66D19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4274638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at most six entries of PLMN Identifiers, but at </w:t>
      </w:r>
    </w:p>
    <w:p w14:paraId="061A12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least one (the primary PLMN Id).</w:t>
      </w:r>
    </w:p>
    <w:p w14:paraId="31483D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The PLMN Identifier is composed of a Mobile Country Code (MCC) and a </w:t>
      </w:r>
    </w:p>
    <w:p w14:paraId="3B5A911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0C4C0D">
        <w:rPr>
          <w:rFonts w:ascii="Courier New" w:hAnsi="Courier New"/>
          <w:noProof/>
          <w:sz w:val="16"/>
        </w:rPr>
        <w:t xml:space="preserve">        </w:t>
      </w:r>
      <w:r w:rsidRPr="003854D7">
        <w:rPr>
          <w:rFonts w:ascii="Courier New" w:hAnsi="Courier New"/>
          <w:noProof/>
          <w:sz w:val="16"/>
          <w:lang w:val="fr-FR"/>
        </w:rPr>
        <w:t>Mobile Network Code (MNC).";</w:t>
      </w:r>
    </w:p>
    <w:p w14:paraId="1C7CB46A"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721FB8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min-elements 1;</w:t>
      </w:r>
    </w:p>
    <w:p w14:paraId="6DBC678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0C4C0D">
        <w:rPr>
          <w:rFonts w:ascii="Courier New" w:hAnsi="Courier New"/>
          <w:noProof/>
          <w:sz w:val="16"/>
        </w:rPr>
        <w:t>max-elements 6;</w:t>
      </w:r>
    </w:p>
    <w:p w14:paraId="6FDB8F8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551D71B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65A0BE0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2A68A4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A1486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 sBIFQDN {</w:t>
      </w:r>
    </w:p>
    <w:p w14:paraId="707B0C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"The FQDN of the registered NF instance in the </w:t>
      </w:r>
    </w:p>
    <w:p w14:paraId="3BAC50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service-based interface.";</w:t>
      </w:r>
    </w:p>
    <w:p w14:paraId="5C897A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inet:domain-name;</w:t>
      </w:r>
    </w:p>
    <w:p w14:paraId="213787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459D8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BB8E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sNSSAIList {</w:t>
      </w:r>
    </w:p>
    <w:p w14:paraId="5027F01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2731A9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3731E82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w:t>
      </w:r>
    </w:p>
    <w:p w14:paraId="10A3C42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75A82D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//optional support</w:t>
      </w:r>
    </w:p>
    <w:p w14:paraId="4FE1EB0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9036C0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key "sd sst";</w:t>
      </w:r>
    </w:p>
    <w:p w14:paraId="035315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2576CA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595303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0C567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102445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5A7DCA9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6D1485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45D0EA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"Managed Network Function profile";</w:t>
      </w:r>
    </w:p>
    <w:p w14:paraId="7ABD3F1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23.501";</w:t>
      </w:r>
    </w:p>
    <w:p w14:paraId="492B499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1CB35B6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7C683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59E03C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A04C24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439D68A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UDSFFunction {</w:t>
      </w:r>
    </w:p>
    <w:p w14:paraId="08C54A4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UDSF Function";</w:t>
      </w:r>
    </w:p>
    <w:p w14:paraId="13BF5D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2F79DE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71687BE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5066847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07F5B0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UDSFFuntionGrp;</w:t>
      </w:r>
    </w:p>
    <w:p w14:paraId="77816A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3AD24ED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    }</w:t>
      </w:r>
    </w:p>
    <w:p w14:paraId="3127142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33DD12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358E621F"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325710A3" w14:textId="77777777" w:rsidR="00883130" w:rsidRDefault="00883130" w:rsidP="00883130">
      <w:pPr>
        <w:pStyle w:val="PL"/>
      </w:pPr>
    </w:p>
    <w:p w14:paraId="5125FABB" w14:textId="77777777" w:rsidR="00883130" w:rsidRDefault="00883130" w:rsidP="00883130">
      <w:pPr>
        <w:pStyle w:val="Heading2"/>
      </w:pPr>
      <w:r>
        <w:rPr>
          <w:lang w:eastAsia="zh-CN"/>
        </w:rPr>
        <w:t>H.5.25</w:t>
      </w:r>
      <w:r>
        <w:rPr>
          <w:lang w:eastAsia="zh-CN"/>
        </w:rPr>
        <w:tab/>
        <w:t>module _3gpp-5gc-nrm-upffunction.yang</w:t>
      </w:r>
    </w:p>
    <w:p w14:paraId="3910B6A5"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BEGINS&gt;</w:t>
      </w:r>
    </w:p>
    <w:p w14:paraId="513BA23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module _3gpp-5gc-nrm-upffunction {</w:t>
      </w:r>
    </w:p>
    <w:p w14:paraId="77CA323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yang-version 1.1;</w:t>
      </w:r>
    </w:p>
    <w:p w14:paraId="22F5C1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namespace urn:3gpp:sa5:_3gpp-5gc-nrm-upffunction;</w:t>
      </w:r>
    </w:p>
    <w:p w14:paraId="4912CA6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prefix upf3gpp;</w:t>
      </w:r>
    </w:p>
    <w:p w14:paraId="70EBCE1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14E78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_3gpp-common-managed-function { prefix mf3gpp; }</w:t>
      </w:r>
    </w:p>
    <w:p w14:paraId="5A7214E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_3gpp-common-managed-element { prefix me3gpp; }</w:t>
      </w:r>
    </w:p>
    <w:p w14:paraId="6599B20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_3gpp-common-yang-types { prefix types3gpp; }</w:t>
      </w:r>
    </w:p>
    <w:p w14:paraId="54504A0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_3gpp-5g-common-yang-types { prefix types5g3gpp; }</w:t>
      </w:r>
    </w:p>
    <w:p w14:paraId="2735D0C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import _3gpp-common-top { prefix top3gpp; }</w:t>
      </w:r>
    </w:p>
    <w:p w14:paraId="56984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FDF3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organization "3GPP SA5";</w:t>
      </w:r>
    </w:p>
    <w:p w14:paraId="0E85511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contact "https://www.3gpp.org/DynaReport/TSG-WG--S5--officials.htm?Itemid=464";</w:t>
      </w:r>
    </w:p>
    <w:p w14:paraId="2B8439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"UPFFunction derived from basic ManagedFunction.</w:t>
      </w:r>
    </w:p>
    <w:p w14:paraId="0AADC09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Copyright 2023, 3GPP Organizational Partners (ARIB, ATIS, CCSA, ETSI, TSDSI, </w:t>
      </w:r>
    </w:p>
    <w:p w14:paraId="46C11AE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TTA, TTC). All rights reserved.";</w:t>
      </w:r>
    </w:p>
    <w:p w14:paraId="7931A11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 5G Network Resource Model (NRM)";</w:t>
      </w:r>
    </w:p>
    <w:p w14:paraId="7FFD46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8A164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2023-09-17 { reference CR-1042 ; } </w:t>
      </w:r>
    </w:p>
    <w:p w14:paraId="768477C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2020-11-07 { reference CR-0412 ; }</w:t>
      </w:r>
    </w:p>
    <w:p w14:paraId="52F4080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2019-10-25 { reference "S5-194457 S5-193518"; }</w:t>
      </w:r>
    </w:p>
    <w:p w14:paraId="76E4BC6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2019-05-31 { reference "Ericsson refactoring."; }</w:t>
      </w:r>
    </w:p>
    <w:p w14:paraId="401C765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revision 2018-08-07 { reference "Initial revision"; }</w:t>
      </w:r>
    </w:p>
    <w:p w14:paraId="1EF3AC3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522629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grouping UPFFunctionGrp {</w:t>
      </w:r>
    </w:p>
    <w:p w14:paraId="132D25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"Represents the UPFFunction IOC";</w:t>
      </w:r>
    </w:p>
    <w:p w14:paraId="4614E49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mf3gpp:ManagedFunctionGrp;</w:t>
      </w:r>
    </w:p>
    <w:p w14:paraId="2A92597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B7FC1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pLMNIdList {</w:t>
      </w:r>
    </w:p>
    <w:p w14:paraId="7F3750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"A list of PLMN identifiers (Mobile Country Code and Mobile </w:t>
      </w:r>
    </w:p>
    <w:p w14:paraId="0826F24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Network Code).";</w:t>
      </w:r>
    </w:p>
    <w:p w14:paraId="5929512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11B2A5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"mcc mnc";</w:t>
      </w:r>
    </w:p>
    <w:p w14:paraId="2A336DD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types3gpp:PLMNId;</w:t>
      </w:r>
    </w:p>
    <w:p w14:paraId="120AD4F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4497B54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B11760D"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nRTACList {</w:t>
      </w:r>
    </w:p>
    <w:p w14:paraId="37EA98B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Tracking Area Codes (legacy TAC or extended TAC) </w:t>
      </w:r>
    </w:p>
    <w:p w14:paraId="3DF206C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where the represented management function is serving.";</w:t>
      </w:r>
    </w:p>
    <w:p w14:paraId="08FA55F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"TS 38.413 clause 9.3.3.10";</w:t>
      </w:r>
    </w:p>
    <w:p w14:paraId="06C0802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2201447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config false;</w:t>
      </w:r>
    </w:p>
    <w:p w14:paraId="25AB689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types3gpp:Tac;</w:t>
      </w:r>
    </w:p>
    <w:p w14:paraId="3BD80B8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A3FD78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BE51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lastRenderedPageBreak/>
        <w:t xml:space="preserve">    list sNSSAIList {</w:t>
      </w:r>
    </w:p>
    <w:p w14:paraId="4AD103D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S-NSSAIs the managed object is capable of supporting.</w:t>
      </w:r>
    </w:p>
    <w:p w14:paraId="4F8D30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(Single Network Slice Selection Assistance Information)</w:t>
      </w:r>
    </w:p>
    <w:p w14:paraId="768810A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An S-NSSAI has an SST (Slice/Service type) and an optional SD </w:t>
      </w:r>
    </w:p>
    <w:p w14:paraId="5CF3B9F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(Slice Differentiator) field.";</w:t>
      </w:r>
    </w:p>
    <w:p w14:paraId="0D316CA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3C231B0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"sd sst";</w:t>
      </w:r>
    </w:p>
    <w:p w14:paraId="29D1219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types5g3gpp:SNssai;</w:t>
      </w:r>
    </w:p>
    <w:p w14:paraId="5702078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03E79AF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72FBB4F"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managedNFProfile {</w:t>
      </w:r>
    </w:p>
    <w:p w14:paraId="2D31A28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idx;</w:t>
      </w:r>
    </w:p>
    <w:p w14:paraId="64353DA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min-elements 1;</w:t>
      </w:r>
    </w:p>
    <w:p w14:paraId="698A3DDA"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max-elements 1;</w:t>
      </w:r>
    </w:p>
    <w:p w14:paraId="7773B167"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23.003";</w:t>
      </w:r>
    </w:p>
    <w:p w14:paraId="2C69BB2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types3gpp:ManagedNFProfile;</w:t>
      </w:r>
    </w:p>
    <w:p w14:paraId="6F3C74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D3EA2C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6F748B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leaf-list supportedBMOList {</w:t>
      </w:r>
    </w:p>
    <w:p w14:paraId="37AC82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type string;</w:t>
      </w:r>
    </w:p>
    <w:p w14:paraId="7009A918"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"List of supported BMOs (Bridge Managed Objects) required </w:t>
      </w:r>
    </w:p>
    <w:p w14:paraId="3DA8EDE3"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for integration with TSN system.";</w:t>
      </w:r>
    </w:p>
    <w:p w14:paraId="14BAF42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3358270"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16D9EFB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CDD7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augment /me3gpp:ManagedElement {</w:t>
      </w:r>
    </w:p>
    <w:p w14:paraId="10D541E2"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list UPFFunction {</w:t>
      </w:r>
    </w:p>
    <w:p w14:paraId="604D3625"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description "5G Core UPF Function";</w:t>
      </w:r>
    </w:p>
    <w:p w14:paraId="0D23086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reference "3GPP TS 28.541";</w:t>
      </w:r>
    </w:p>
    <w:p w14:paraId="14052A0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key id;</w:t>
      </w:r>
    </w:p>
    <w:p w14:paraId="252A68F9"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top3gpp:Top_Grp;</w:t>
      </w:r>
    </w:p>
    <w:p w14:paraId="6709D9CB"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container attributes {</w:t>
      </w:r>
    </w:p>
    <w:p w14:paraId="7FF52991"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UPFFunctionGrp;</w:t>
      </w:r>
    </w:p>
    <w:p w14:paraId="7B48A44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2CD3E4EE"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uses mf3gpp:ManagedFunctionContainedClasses;</w:t>
      </w:r>
    </w:p>
    <w:p w14:paraId="580258E6"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6D19529C"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 xml:space="preserve">  }</w:t>
      </w:r>
    </w:p>
    <w:p w14:paraId="7F830974" w14:textId="77777777" w:rsidR="00883130" w:rsidRPr="000C4C0D"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4C0D">
        <w:rPr>
          <w:rFonts w:ascii="Courier New" w:hAnsi="Courier New"/>
          <w:noProof/>
          <w:sz w:val="16"/>
        </w:rPr>
        <w:t>}</w:t>
      </w:r>
    </w:p>
    <w:p w14:paraId="610E9ECD" w14:textId="77777777" w:rsidR="00883130" w:rsidRPr="000C4C0D" w:rsidRDefault="00883130" w:rsidP="00883130">
      <w:pPr>
        <w:tabs>
          <w:tab w:val="left" w:pos="0"/>
          <w:tab w:val="center" w:pos="4820"/>
          <w:tab w:val="right" w:pos="9638"/>
        </w:tabs>
        <w:spacing w:after="0"/>
        <w:rPr>
          <w:rFonts w:ascii="Courier New" w:hAnsi="Courier New" w:cs="Arial"/>
          <w:sz w:val="16"/>
          <w:szCs w:val="22"/>
          <w:lang w:val="en-US"/>
        </w:rPr>
      </w:pPr>
      <w:r w:rsidRPr="000C4C0D">
        <w:rPr>
          <w:rFonts w:ascii="Courier New" w:hAnsi="Courier New" w:cs="Arial"/>
          <w:sz w:val="16"/>
          <w:szCs w:val="22"/>
          <w:lang w:val="en-US"/>
        </w:rPr>
        <w:t>&lt;CODE ENDS&gt;</w:t>
      </w:r>
    </w:p>
    <w:p w14:paraId="08EEFB76" w14:textId="77777777" w:rsidR="00883130" w:rsidRDefault="00883130" w:rsidP="00883130">
      <w:pPr>
        <w:pStyle w:val="PL"/>
      </w:pPr>
    </w:p>
    <w:p w14:paraId="5331A14D" w14:textId="77777777" w:rsidR="00883130" w:rsidRDefault="00883130" w:rsidP="00883130">
      <w:pPr>
        <w:pStyle w:val="Heading2"/>
      </w:pPr>
      <w:r>
        <w:rPr>
          <w:lang w:eastAsia="zh-CN"/>
        </w:rPr>
        <w:t>H.5.26</w:t>
      </w:r>
      <w:r>
        <w:rPr>
          <w:lang w:eastAsia="zh-CN"/>
        </w:rPr>
        <w:tab/>
        <w:t>module _3gpp-5gc-nrm-scpfunction.yang</w:t>
      </w:r>
    </w:p>
    <w:p w14:paraId="3205F318"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294BBD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_3gpp-5gc-nrm-scpfunction {</w:t>
      </w:r>
    </w:p>
    <w:p w14:paraId="59B88D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81991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7E1CE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urn:3gpp:sa5:_3gpp-5gc-nrm-scpfunction;</w:t>
      </w:r>
    </w:p>
    <w:p w14:paraId="1CBD9A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scp3gpp;</w:t>
      </w:r>
    </w:p>
    <w:p w14:paraId="30E622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7BC9F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_3gpp-common-managed-function { prefix mf3gpp; }</w:t>
      </w:r>
    </w:p>
    <w:p w14:paraId="6A47ADE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5AE77E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ietf-inet-types { prefix inet; }</w:t>
      </w:r>
    </w:p>
    <w:p w14:paraId="7DE2C5A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_3gpp-5g-common-yang-types { prefix types5g3gpp; }</w:t>
      </w:r>
    </w:p>
    <w:p w14:paraId="7FC54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4DA18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949F4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3527B4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SCP function in 5GC. For more information about the SCP, see 3GPP TS 23.501.</w:t>
      </w:r>
    </w:p>
    <w:p w14:paraId="4F4B92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214CFF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1FFF5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36A0A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305B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482B01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2019-10-21 {</w:t>
      </w:r>
    </w:p>
    <w:p w14:paraId="34F76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"initial revision";</w:t>
      </w:r>
    </w:p>
    <w:p w14:paraId="12AA52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"Based on</w:t>
      </w:r>
    </w:p>
    <w:p w14:paraId="2B3928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3GPP TS 28.541 ";</w:t>
      </w:r>
    </w:p>
    <w:p w14:paraId="4ACBC0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B066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B57D5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SCPFunctionGrp {</w:t>
      </w:r>
    </w:p>
    <w:p w14:paraId="53B782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mf3gpp:ManagedFunctionGrp;</w:t>
      </w:r>
    </w:p>
    <w:p w14:paraId="420D9D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F68004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address {</w:t>
      </w:r>
    </w:p>
    <w:p w14:paraId="73DF36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host address of the SCP.";</w:t>
      </w:r>
    </w:p>
    <w:p w14:paraId="5549FB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inet:host;</w:t>
      </w:r>
    </w:p>
    <w:p w14:paraId="124652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D540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ab/>
      </w:r>
    </w:p>
    <w:p w14:paraId="4608B5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supportedFuncList {</w:t>
      </w:r>
    </w:p>
    <w:p w14:paraId="572424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min-elements 1;</w:t>
      </w:r>
    </w:p>
    <w:p w14:paraId="20A10A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"function";</w:t>
      </w:r>
    </w:p>
    <w:p w14:paraId="5D095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types5g3gpp:SupportedFunc;</w:t>
      </w:r>
    </w:p>
    <w:p w14:paraId="4A8596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r w:rsidRPr="001C0F0C">
        <w:rPr>
          <w:rFonts w:ascii="Courier New" w:hAnsi="Courier New"/>
          <w:noProof/>
          <w:sz w:val="16"/>
        </w:rPr>
        <w:tab/>
      </w:r>
    </w:p>
    <w:p w14:paraId="01EA3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1202E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949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ACEB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 {</w:t>
      </w:r>
    </w:p>
    <w:p w14:paraId="4EDA3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SCPFunction {</w:t>
      </w:r>
    </w:p>
    <w:p w14:paraId="25AA77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"5G Core SCP Function";</w:t>
      </w:r>
    </w:p>
    <w:p w14:paraId="17AA0F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21ABC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06B18F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64D5E99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1C0F0C">
        <w:rPr>
          <w:rFonts w:ascii="Courier New" w:hAnsi="Courier New"/>
          <w:noProof/>
          <w:sz w:val="16"/>
        </w:rPr>
        <w:t xml:space="preserve">      </w:t>
      </w:r>
      <w:r w:rsidRPr="003854D7">
        <w:rPr>
          <w:rFonts w:ascii="Courier New" w:hAnsi="Courier New"/>
          <w:noProof/>
          <w:sz w:val="16"/>
          <w:lang w:val="fr-FR"/>
        </w:rPr>
        <w:t>container attributes {</w:t>
      </w:r>
    </w:p>
    <w:p w14:paraId="7D6ECA3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uses SCPFunctionGrp;</w:t>
      </w:r>
    </w:p>
    <w:p w14:paraId="1E4FF4E6"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7C72E47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5EB35297"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20744EE3"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w:t>
      </w:r>
    </w:p>
    <w:p w14:paraId="290320C0" w14:textId="77777777" w:rsidR="00883130" w:rsidRPr="003854D7" w:rsidRDefault="00883130" w:rsidP="00883130">
      <w:pPr>
        <w:tabs>
          <w:tab w:val="left" w:pos="0"/>
          <w:tab w:val="center" w:pos="4820"/>
          <w:tab w:val="right" w:pos="9638"/>
        </w:tabs>
        <w:spacing w:after="0"/>
        <w:rPr>
          <w:rFonts w:ascii="Courier New" w:hAnsi="Courier New" w:cs="Arial"/>
          <w:sz w:val="16"/>
          <w:szCs w:val="22"/>
          <w:lang w:val="fr-FR"/>
        </w:rPr>
      </w:pPr>
      <w:r w:rsidRPr="003854D7">
        <w:rPr>
          <w:rFonts w:ascii="Courier New" w:hAnsi="Courier New" w:cs="Arial"/>
          <w:sz w:val="16"/>
          <w:szCs w:val="22"/>
          <w:lang w:val="fr-FR"/>
        </w:rPr>
        <w:t>&lt;CODE ENDS&gt;</w:t>
      </w:r>
    </w:p>
    <w:p w14:paraId="780C27C2" w14:textId="77777777" w:rsidR="00883130" w:rsidRPr="0040620D" w:rsidRDefault="00883130" w:rsidP="00883130">
      <w:pPr>
        <w:pStyle w:val="PL"/>
        <w:rPr>
          <w:lang w:val="fr-FR" w:eastAsia="zh-CN"/>
        </w:rPr>
      </w:pPr>
    </w:p>
    <w:p w14:paraId="055E3EA8" w14:textId="77777777" w:rsidR="00883130" w:rsidRDefault="00883130" w:rsidP="00883130">
      <w:pPr>
        <w:pStyle w:val="Heading2"/>
        <w:rPr>
          <w:lang w:eastAsia="zh-CN"/>
        </w:rPr>
      </w:pPr>
      <w:r>
        <w:rPr>
          <w:lang w:eastAsia="zh-CN"/>
        </w:rPr>
        <w:t>H.5.27</w:t>
      </w:r>
      <w:r>
        <w:rPr>
          <w:lang w:eastAsia="zh-CN"/>
        </w:rPr>
        <w:tab/>
        <w:t>module _3gpp-5gc-nrm-neffunction.yang</w:t>
      </w:r>
    </w:p>
    <w:p w14:paraId="0B966C34"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BEGINS&gt;</w:t>
      </w:r>
    </w:p>
    <w:p w14:paraId="24C1D11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module _3gpp-5gc-nrm-neffunction {</w:t>
      </w:r>
    </w:p>
    <w:p w14:paraId="3A7E72A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yang-version 1.1;</w:t>
      </w:r>
    </w:p>
    <w:p w14:paraId="20009B8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25C3C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namespace urn:3gpp:sa5:_3gpp-5gc-nrm-neffunction;</w:t>
      </w:r>
    </w:p>
    <w:p w14:paraId="3798303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prefix nef3gpp;</w:t>
      </w:r>
    </w:p>
    <w:p w14:paraId="647FB6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900A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_3gpp-common-managed-function { prefix mf3gpp; }</w:t>
      </w:r>
    </w:p>
    <w:p w14:paraId="3AE524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_3gpp-common-managed-element { prefix me3gpp; }</w:t>
      </w:r>
    </w:p>
    <w:p w14:paraId="03C2464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ietf-inet-types { prefix inet; }</w:t>
      </w:r>
    </w:p>
    <w:p w14:paraId="4F0F289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_3gpp-common-yang-extensions { prefix yext3gpp; }</w:t>
      </w:r>
    </w:p>
    <w:p w14:paraId="13964E4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_3gpp-common-top { prefix top3gpp; }</w:t>
      </w:r>
    </w:p>
    <w:p w14:paraId="0844DC1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_3gpp-5gc-nrm-predefinedpccruleset { prefix PredPccRules3gpp; }</w:t>
      </w:r>
    </w:p>
    <w:p w14:paraId="54BB6AD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_3gpp-5gc-nrm-nfprofile { prefix nfp3gpp; }</w:t>
      </w:r>
    </w:p>
    <w:p w14:paraId="34FDAA5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import _3gpp-5g-common-yang-types { prefix types5g3gpp; }</w:t>
      </w:r>
    </w:p>
    <w:p w14:paraId="027BCFD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2E0A8C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organization "3gpp SA5";</w:t>
      </w:r>
    </w:p>
    <w:p w14:paraId="5FB8571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contact "https://www.3gpp.org/DynaReport/TSG-WG--S5--officials.htm?Itemid=464";</w:t>
      </w:r>
    </w:p>
    <w:p w14:paraId="3DF26BB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"This IOC represents the NEF function in 5GC. For more </w:t>
      </w:r>
    </w:p>
    <w:p w14:paraId="181C36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information about the NEF, see 3GPP TS 23.501.</w:t>
      </w:r>
    </w:p>
    <w:p w14:paraId="0D52B5B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Copyright 2023, 3GPP Organizational Partners (ARIB, ATIS, CCSA, ETSI, TSDSI, </w:t>
      </w:r>
    </w:p>
    <w:p w14:paraId="391206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TTA, TTC). All rights reserved.";</w:t>
      </w:r>
    </w:p>
    <w:p w14:paraId="0387684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7CB80BC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BA90D5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2023-09-17 { reference CR-1042 ; } </w:t>
      </w:r>
    </w:p>
    <w:p w14:paraId="5F727F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2022-01-07 { reference CR-0643; }</w:t>
      </w:r>
    </w:p>
    <w:p w14:paraId="46970AF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2020-11-06 { reference CR-0412 ; }</w:t>
      </w:r>
    </w:p>
    <w:p w14:paraId="2B8CB0E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revision 2019-10-20 { reference "initial revision"; }</w:t>
      </w:r>
    </w:p>
    <w:p w14:paraId="4F6A40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3A3DAC9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grouping NEFFunctionGrp {</w:t>
      </w:r>
    </w:p>
    <w:p w14:paraId="6B11EE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"Represents the NEFFunction IOC";</w:t>
      </w:r>
    </w:p>
    <w:p w14:paraId="2A05C3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mf3gpp:ManagedFunctionGrp;</w:t>
      </w:r>
    </w:p>
    <w:p w14:paraId="3A313FA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E64E30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sBIFQDN {</w:t>
      </w:r>
    </w:p>
    <w:p w14:paraId="4F6593A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"The FQDN of the registered NF instance in the </w:t>
      </w:r>
    </w:p>
    <w:p w14:paraId="06DF2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service-based interface.";</w:t>
      </w:r>
    </w:p>
    <w:p w14:paraId="39D1B72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inet:domain-name;</w:t>
      </w:r>
    </w:p>
    <w:p w14:paraId="3D6C3CA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C603C5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2F8D09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sNSSAIList {</w:t>
      </w:r>
    </w:p>
    <w:p w14:paraId="6E67272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S-NSSAIs the managed object is capable of supporting.</w:t>
      </w:r>
    </w:p>
    <w:p w14:paraId="06566F3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(Single Network Slice Selection Assistance Information)</w:t>
      </w:r>
    </w:p>
    <w:p w14:paraId="3CF48B3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An S-NSSAI has an SST (Slice/Service type) and an optional SD</w:t>
      </w:r>
    </w:p>
    <w:p w14:paraId="0C8E4DD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(Slice Differentiator) field.";</w:t>
      </w:r>
    </w:p>
    <w:p w14:paraId="4A4E2C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"sd sst";</w:t>
      </w:r>
    </w:p>
    <w:p w14:paraId="33FB84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types5g3gpp:SNssai;</w:t>
      </w:r>
    </w:p>
    <w:p w14:paraId="531C9D0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BC2309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CF49D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leaf-list capabilityList {</w:t>
      </w:r>
    </w:p>
    <w:p w14:paraId="32511C1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supported capabilities of the NEF.";</w:t>
      </w:r>
    </w:p>
    <w:p w14:paraId="6CAF8DC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23.003";</w:t>
      </w:r>
    </w:p>
    <w:p w14:paraId="25DEC2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lastRenderedPageBreak/>
        <w:t xml:space="preserve">      type string;</w:t>
      </w:r>
    </w:p>
    <w:p w14:paraId="6DDBF6C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A979EB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5B0ABB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isCAPIFSup {</w:t>
      </w:r>
    </w:p>
    <w:p w14:paraId="35B898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type boolean;</w:t>
      </w:r>
    </w:p>
    <w:p w14:paraId="05BF142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0E7427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191F40B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5F019DA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0A7B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191E36C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taiList {</w:t>
      </w:r>
    </w:p>
    <w:p w14:paraId="3727259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config false;</w:t>
      </w:r>
    </w:p>
    <w:p w14:paraId="73DAC4E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"List of TAIs";</w:t>
      </w:r>
    </w:p>
    <w:p w14:paraId="2AC1066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4A202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4E7B01C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5FFFA5A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6D81DAC4"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w:t>
      </w:r>
    </w:p>
    <w:p w14:paraId="29B283C5"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4075EC11"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06EE174E"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taiRangelist {</w:t>
      </w:r>
    </w:p>
    <w:p w14:paraId="7700B79E"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71910FA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"Range of TAIs";</w:t>
      </w:r>
    </w:p>
    <w:p w14:paraId="651238D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071B220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36F4B6B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65134ED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30C49AAC"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5E4DAE">
        <w:rPr>
          <w:rFonts w:ascii="Courier New" w:hAnsi="Courier New"/>
          <w:noProof/>
          <w:sz w:val="16"/>
        </w:rPr>
        <w:t xml:space="preserve">      </w:t>
      </w:r>
      <w:r w:rsidRPr="003854D7">
        <w:rPr>
          <w:rFonts w:ascii="Courier New" w:hAnsi="Courier New"/>
          <w:noProof/>
          <w:sz w:val="16"/>
          <w:lang w:val="fr-FR"/>
        </w:rPr>
        <w:t>uses nfp3gpp:TaiRange;</w:t>
      </w:r>
    </w:p>
    <w:p w14:paraId="016E890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w:t>
      </w:r>
    </w:p>
    <w:p w14:paraId="088BDBDD"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p>
    <w:p w14:paraId="787E6C99" w14:textId="77777777" w:rsidR="00883130" w:rsidRPr="003854D7"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3854D7">
        <w:rPr>
          <w:rFonts w:ascii="Courier New" w:hAnsi="Courier New"/>
          <w:noProof/>
          <w:sz w:val="16"/>
          <w:lang w:val="fr-FR"/>
        </w:rPr>
        <w:t xml:space="preserve">    list routeToLocsdnai {</w:t>
      </w:r>
    </w:p>
    <w:p w14:paraId="2519219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854D7">
        <w:rPr>
          <w:rFonts w:ascii="Courier New" w:hAnsi="Courier New"/>
          <w:noProof/>
          <w:sz w:val="16"/>
          <w:lang w:val="fr-FR"/>
        </w:rPr>
        <w:t xml:space="preserve">      </w:t>
      </w:r>
      <w:r w:rsidRPr="005E4DAE">
        <w:rPr>
          <w:rFonts w:ascii="Courier New" w:hAnsi="Courier New"/>
          <w:noProof/>
          <w:sz w:val="16"/>
        </w:rPr>
        <w:t>config false;</w:t>
      </w:r>
    </w:p>
    <w:p w14:paraId="502A13E4"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w:t>
      </w:r>
    </w:p>
    <w:p w14:paraId="7949E598"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yext3gpp:inVariant;</w:t>
      </w:r>
    </w:p>
    <w:p w14:paraId="22F9FB45"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yext3gpp:notNotifyable;</w:t>
      </w:r>
    </w:p>
    <w:p w14:paraId="6B295410"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idx;</w:t>
      </w:r>
    </w:p>
    <w:p w14:paraId="2B8AED63"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leaf idx { type uint32 ; }</w:t>
      </w:r>
    </w:p>
    <w:p w14:paraId="0BC1C74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PredPccRules3gpp:RouteToLocation;</w:t>
      </w:r>
    </w:p>
    <w:p w14:paraId="2407DB1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C6D06C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5DAAD391"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7D834D7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augment "/me3gpp:ManagedElement" {</w:t>
      </w:r>
    </w:p>
    <w:p w14:paraId="3140E9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list NEFFunction {</w:t>
      </w:r>
    </w:p>
    <w:p w14:paraId="224E016D"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description "5G Core NEF Function";</w:t>
      </w:r>
    </w:p>
    <w:p w14:paraId="2599759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reference "3GPP TS 28.541";</w:t>
      </w:r>
    </w:p>
    <w:p w14:paraId="0B40BDCF"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key id;</w:t>
      </w:r>
    </w:p>
    <w:p w14:paraId="4DBE5829"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top3gpp:Top_Grp;</w:t>
      </w:r>
    </w:p>
    <w:p w14:paraId="1A48EBF2"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container attributes {</w:t>
      </w:r>
    </w:p>
    <w:p w14:paraId="7A906E97"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uses NEFFunctionGrp;</w:t>
      </w:r>
    </w:p>
    <w:p w14:paraId="11EF823B"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2C63D026"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0C351CEC"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 xml:space="preserve">  }</w:t>
      </w:r>
    </w:p>
    <w:p w14:paraId="6CA3386A" w14:textId="77777777" w:rsidR="00883130" w:rsidRPr="005E4DAE"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E4DAE">
        <w:rPr>
          <w:rFonts w:ascii="Courier New" w:hAnsi="Courier New"/>
          <w:noProof/>
          <w:sz w:val="16"/>
        </w:rPr>
        <w:t>}</w:t>
      </w:r>
    </w:p>
    <w:p w14:paraId="4CB81A91" w14:textId="77777777" w:rsidR="00883130" w:rsidRPr="005E4DAE" w:rsidRDefault="00883130" w:rsidP="00883130">
      <w:pPr>
        <w:tabs>
          <w:tab w:val="left" w:pos="0"/>
          <w:tab w:val="center" w:pos="4820"/>
          <w:tab w:val="right" w:pos="9638"/>
        </w:tabs>
        <w:spacing w:after="0"/>
        <w:rPr>
          <w:rFonts w:ascii="Courier New" w:hAnsi="Courier New" w:cs="Arial"/>
          <w:sz w:val="16"/>
          <w:szCs w:val="22"/>
          <w:lang w:val="en-US"/>
        </w:rPr>
      </w:pPr>
      <w:r w:rsidRPr="005E4DAE">
        <w:rPr>
          <w:rFonts w:ascii="Courier New" w:hAnsi="Courier New" w:cs="Arial"/>
          <w:sz w:val="16"/>
          <w:szCs w:val="22"/>
          <w:lang w:val="en-US"/>
        </w:rPr>
        <w:t>&lt;CODE ENDS&gt;</w:t>
      </w:r>
    </w:p>
    <w:p w14:paraId="4DE0016B" w14:textId="77777777" w:rsidR="00883130" w:rsidRDefault="00883130" w:rsidP="00883130">
      <w:pPr>
        <w:pStyle w:val="PL"/>
        <w:rPr>
          <w:lang w:eastAsia="zh-CN"/>
        </w:rPr>
      </w:pPr>
    </w:p>
    <w:p w14:paraId="25A3506C" w14:textId="77777777" w:rsidR="00883130" w:rsidRPr="003854D7" w:rsidRDefault="00883130" w:rsidP="00883130">
      <w:pPr>
        <w:pStyle w:val="Heading2"/>
      </w:pPr>
      <w:r w:rsidRPr="003854D7">
        <w:rPr>
          <w:lang w:eastAsia="zh-CN"/>
        </w:rPr>
        <w:t>H.5.28</w:t>
      </w:r>
      <w:r w:rsidRPr="003854D7">
        <w:rPr>
          <w:lang w:eastAsia="zh-CN"/>
        </w:rPr>
        <w:tab/>
        <w:t>module _3gpp-5gc-nrm-</w:t>
      </w:r>
      <w:r w:rsidRPr="003854D7">
        <w:t>QFQoSMonitoringControl</w:t>
      </w:r>
      <w:r w:rsidRPr="003854D7">
        <w:rPr>
          <w:lang w:eastAsia="zh-CN"/>
        </w:rPr>
        <w:t>.yang</w:t>
      </w:r>
    </w:p>
    <w:p w14:paraId="0550FDF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0F2B2E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_3gpp-5gc-nrm-QFQoSMonitoringControl {</w:t>
      </w:r>
    </w:p>
    <w:p w14:paraId="069F87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3119279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D0FE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urn:3gpp:sa5:_3gpp-5gc-nrm-QFQoSMonitoringControl;</w:t>
      </w:r>
    </w:p>
    <w:p w14:paraId="5529837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qFQMCtrl3gpp;</w:t>
      </w:r>
    </w:p>
    <w:p w14:paraId="34A533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0A992C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44719E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55DCB6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0F5FC0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7652F3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D259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  contact "https://www.3gpp.org/DynaReport/TSG-WG--S5--officials.htm?Itemid=464";</w:t>
      </w:r>
    </w:p>
    <w:p w14:paraId="33B042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0BEAD0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QoS monitoring per QoS flow per UE for URLLC service defined </w:t>
      </w:r>
    </w:p>
    <w:p w14:paraId="4A54F3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in 3GPP TS 23.501.</w:t>
      </w:r>
    </w:p>
    <w:p w14:paraId="381480A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05991E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5E20C5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reference "3GPP TS 28.541";</w:t>
      </w:r>
    </w:p>
    <w:p w14:paraId="2A52626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596FEF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7CBF03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2020-11-07 { reference CR-0412 ; }</w:t>
      </w:r>
    </w:p>
    <w:p w14:paraId="46E3BB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29A65B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"S5-202101";   }</w:t>
      </w:r>
    </w:p>
    <w:p w14:paraId="6E16607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B7FB6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QFPacketDelayThresholdsTypeGrp {</w:t>
      </w:r>
    </w:p>
    <w:p w14:paraId="1D93F2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QFPacketDelayThresholdsType";</w:t>
      </w:r>
    </w:p>
    <w:p w14:paraId="4FD446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thresholdDl {</w:t>
      </w:r>
    </w:p>
    <w:p w14:paraId="1D8E6C2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BD8F6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D644C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"Downlink threshold";</w:t>
      </w:r>
    </w:p>
    <w:p w14:paraId="1BDD8D4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D823B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41F0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thresholdUl {</w:t>
      </w:r>
    </w:p>
    <w:p w14:paraId="04B267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B3BB57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4CAE3C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"Uplink threshold";</w:t>
      </w:r>
    </w:p>
    <w:p w14:paraId="534FF38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3ED0D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DED4E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thresholdRtt {</w:t>
      </w:r>
    </w:p>
    <w:p w14:paraId="589A3A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FC8A3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units milliseconds;</w:t>
      </w:r>
    </w:p>
    <w:p w14:paraId="3F367F3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"Round trip threshold";</w:t>
      </w:r>
    </w:p>
    <w:p w14:paraId="28BAF6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78352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3FDE1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D077F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QFQoSMonitoringControlGrp {</w:t>
      </w:r>
    </w:p>
    <w:p w14:paraId="7197342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50B83B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6C3B9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DA55AD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qFQoSMonitoringState {</w:t>
      </w:r>
    </w:p>
    <w:p w14:paraId="2B9A6D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QoS monitoring per QoS flow per UE.";</w:t>
      </w:r>
    </w:p>
    <w:p w14:paraId="5E7241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40619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20EDD6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F3D2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48A485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AA799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AAF20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B85E4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qFMonitoredSNSSAIs {</w:t>
      </w:r>
    </w:p>
    <w:p w14:paraId="0A8D27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QoS monitoring per QoS flow</w:t>
      </w:r>
    </w:p>
    <w:p w14:paraId="64228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C16307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1A4E44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4796C7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7E6991F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312AB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qFMonitored5QIs {</w:t>
      </w:r>
    </w:p>
    <w:p w14:paraId="6E3B82D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5QIs for which the QoS monitoring per QoS flow </w:t>
      </w:r>
    </w:p>
    <w:p w14:paraId="7C16CC3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UE is to be performed.";</w:t>
      </w:r>
    </w:p>
    <w:p w14:paraId="11A451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67CD58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BBA51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w:t>
      </w:r>
    </w:p>
    <w:p w14:paraId="45CC53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A95F8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EC1A8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67227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isEventTriggeredQFMonitoringSupported {</w:t>
      </w:r>
    </w:p>
    <w:p w14:paraId="2465545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based QoS monitoring </w:t>
      </w:r>
    </w:p>
    <w:p w14:paraId="5E60BB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4010DA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1964B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5DE9904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64513E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BD3AE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2E920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isPeriodicQFMonitoringSupported {</w:t>
      </w:r>
    </w:p>
    <w:p w14:paraId="649150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QoS monitoring reporting </w:t>
      </w:r>
    </w:p>
    <w:p w14:paraId="35DA804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 is supported.";</w:t>
      </w:r>
    </w:p>
    <w:p w14:paraId="1A78A22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0F265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0E2DA2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07D1BD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4E044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06AA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isSessionReleasedQFMonitoringSupported {</w:t>
      </w:r>
    </w:p>
    <w:p w14:paraId="6AC8C0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session release based QoS monitoring </w:t>
      </w:r>
    </w:p>
    <w:p w14:paraId="328454D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per QoS flow per UE is supported.";</w:t>
      </w:r>
    </w:p>
    <w:p w14:paraId="19B7335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243960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84299C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type boolean;</w:t>
      </w:r>
    </w:p>
    <w:p w14:paraId="3E11EE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F6F5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D3B8D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qFPacketDelayThresholds {</w:t>
      </w:r>
    </w:p>
    <w:p w14:paraId="60A381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"idx";</w:t>
      </w:r>
    </w:p>
    <w:p w14:paraId="7BB0397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3298F3A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30C91A4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2E01D4E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between PSA and UE for QoS monitoring per QoS flow per UE.";</w:t>
      </w:r>
    </w:p>
    <w:p w14:paraId="1750B9B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EF0A21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idx { type uint32 ; }</w:t>
      </w:r>
    </w:p>
    <w:p w14:paraId="4087A16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QFPacketDelayThresholdsTypeGrp;</w:t>
      </w:r>
    </w:p>
    <w:p w14:paraId="2E46C93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CA278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FF117E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qFMinimumWaitTime {</w:t>
      </w:r>
    </w:p>
    <w:p w14:paraId="4F2FAE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w:t>
      </w:r>
    </w:p>
    <w:p w14:paraId="7338B37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QoS monitoring reporting </w:t>
      </w:r>
    </w:p>
    <w:p w14:paraId="614A610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 QoS flow per UE.";</w:t>
      </w:r>
    </w:p>
    <w:p w14:paraId="7D7A3B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53C955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03B328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0F51A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qFMeasurementPeriod {</w:t>
      </w:r>
    </w:p>
    <w:p w14:paraId="48BBF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w:t>
      </w:r>
    </w:p>
    <w:p w14:paraId="6EAD93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packet delay for QoS monitoring per QoS flow per UE.";</w:t>
      </w:r>
    </w:p>
    <w:p w14:paraId="13FBDD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406F91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32966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363BAC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59612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1F1849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776F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QFQoSMonitoringControl {</w:t>
      </w:r>
    </w:p>
    <w:p w14:paraId="25F44D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QFQoSMonitoringControl IOC.";</w:t>
      </w:r>
    </w:p>
    <w:p w14:paraId="2842CB5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58071D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B9C5B1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86033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2DADA9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QFQoSMonitoringControlGrp;</w:t>
      </w:r>
    </w:p>
    <w:p w14:paraId="7A3C79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D007D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6DE311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50D29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45068229"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25BC4493" w14:textId="77777777" w:rsidR="00883130" w:rsidRDefault="00883130" w:rsidP="00883130"/>
    <w:p w14:paraId="429F8189" w14:textId="77777777" w:rsidR="00883130" w:rsidRDefault="00883130" w:rsidP="00883130">
      <w:pPr>
        <w:pStyle w:val="Heading2"/>
      </w:pPr>
      <w:r>
        <w:rPr>
          <w:lang w:eastAsia="zh-CN"/>
        </w:rPr>
        <w:t>H.5.29</w:t>
      </w:r>
      <w:r>
        <w:rPr>
          <w:lang w:eastAsia="zh-CN"/>
        </w:rPr>
        <w:tab/>
        <w:t>module _3gpp-5gc-nrm-GtpUPathQoSMonitoringControl.yang</w:t>
      </w:r>
    </w:p>
    <w:p w14:paraId="7C393F34"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B3AB7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_3gpp-5gc-nrm-GtpUPathQoSMonitoringControl {</w:t>
      </w:r>
    </w:p>
    <w:p w14:paraId="569730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0131960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654BE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urn:3gpp:sa5:_3gpp-5gc-nrm-GtpUPathQoSMonitoringControl;</w:t>
      </w:r>
    </w:p>
    <w:p w14:paraId="5C2833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gtpUPathQMCtrl3gpp;</w:t>
      </w:r>
    </w:p>
    <w:p w14:paraId="0D3CA0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69F62D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440BC8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_3gpp-5g-common-yang-types { prefix types5g3gpp; }</w:t>
      </w:r>
    </w:p>
    <w:p w14:paraId="628C338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37A157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43B6D41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7F2A0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1203AF1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3261748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"This IOC represents the capabilities and properties for control </w:t>
      </w:r>
    </w:p>
    <w:p w14:paraId="5FC031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of GTP-U path QoS monitoring defined in 3GPP TS 23.501.</w:t>
      </w:r>
    </w:p>
    <w:p w14:paraId="6B2815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7BC30BB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04A4530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2F110E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70B1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A5EE0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2020-11-05 { reference CR-0412 ; }</w:t>
      </w:r>
    </w:p>
    <w:p w14:paraId="34D17D8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2020-09-30 { reference "CR-0393"; }</w:t>
      </w:r>
    </w:p>
    <w:p w14:paraId="63C8F9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30263CA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2020-04-10 { reference "S5-202103"; }</w:t>
      </w:r>
    </w:p>
    <w:p w14:paraId="45F169F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B3BB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GtpUPathDelayThresholdsType {</w:t>
      </w:r>
    </w:p>
    <w:p w14:paraId="67AFAA0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"Thresholds for reporting the packet delay for GTP-U path QoS </w:t>
      </w:r>
    </w:p>
    <w:p w14:paraId="591AF6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monitoring ";</w:t>
      </w:r>
    </w:p>
    <w:p w14:paraId="7A5F632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386C0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n3AveragePacketDelayThreshold {</w:t>
      </w:r>
    </w:p>
    <w:p w14:paraId="2425F7E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5FA55E1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617A97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4CE1A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n3MinPacketDelayThreshold {</w:t>
      </w:r>
    </w:p>
    <w:p w14:paraId="61D763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F0EBC3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35785D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FB6464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n3MaxPacketDelayThreshold {</w:t>
      </w:r>
    </w:p>
    <w:p w14:paraId="2EB1C1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44A7A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8543C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2A83E0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n9AveragePacketDelayThreshold {</w:t>
      </w:r>
    </w:p>
    <w:p w14:paraId="0B600DC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EFC40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2E47AAE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E7455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n9MinPacketDelayThreshold {</w:t>
      </w:r>
    </w:p>
    <w:p w14:paraId="200BA8C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A56D34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FF5183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8AF28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n9MaxPacketDelayThreshold {</w:t>
      </w:r>
    </w:p>
    <w:p w14:paraId="62A7646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AC4B99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781173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0967EC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889CF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E5EC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GtpUPathQoSMonitoringControlGrp {</w:t>
      </w:r>
    </w:p>
    <w:p w14:paraId="24BED90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GtpUPathQoSMonitoringControl IOC.";</w:t>
      </w:r>
    </w:p>
    <w:p w14:paraId="48998D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E3E4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gtpUPathQoSMonitoringState {</w:t>
      </w:r>
    </w:p>
    <w:p w14:paraId="52D4EDB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state of GTP-U path QoS monitoring.";</w:t>
      </w:r>
    </w:p>
    <w:p w14:paraId="4DAF7E1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6084E33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enumeration {</w:t>
      </w:r>
    </w:p>
    <w:p w14:paraId="650D8AE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ENABLED;</w:t>
      </w:r>
    </w:p>
    <w:p w14:paraId="539766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enum DISABLED;</w:t>
      </w:r>
    </w:p>
    <w:p w14:paraId="724B37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A9ACB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F70A6F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C1CE4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gtpUPathMonitoredSNSSAIs {</w:t>
      </w:r>
    </w:p>
    <w:p w14:paraId="191392B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"sd sst";</w:t>
      </w:r>
    </w:p>
    <w:p w14:paraId="1EF092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S-NSSAIs for which the the GTP-U path QoS monitoring is </w:t>
      </w:r>
    </w:p>
    <w:p w14:paraId="0E36190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to be performed.";</w:t>
      </w:r>
    </w:p>
    <w:p w14:paraId="4C6A387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23.003";</w:t>
      </w:r>
    </w:p>
    <w:p w14:paraId="220620A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types5g3gpp:SNssai;</w:t>
      </w:r>
    </w:p>
    <w:p w14:paraId="601F69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013D5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3E3C8F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monitoredDSCPs {</w:t>
      </w:r>
    </w:p>
    <w:p w14:paraId="54A0DF1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"The DSCPs for which the GTP-U path QoS monitoring is to be</w:t>
      </w:r>
    </w:p>
    <w:p w14:paraId="3A9AE3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performed.";</w:t>
      </w:r>
    </w:p>
    <w:p w14:paraId="63061D7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7CA4C4E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5822C2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89F1B2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AE0BC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isEventTriggeredGtpUPathMonitoringSupported {</w:t>
      </w:r>
    </w:p>
    <w:p w14:paraId="3A9FAF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event triggered GTP-U path QoS</w:t>
      </w:r>
    </w:p>
    <w:p w14:paraId="1B0EB2A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monitoring reporting based on thresholds is supported.";</w:t>
      </w:r>
    </w:p>
    <w:p w14:paraId="1DE94BF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1A1460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AD948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1CC46BA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663E3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11E77C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isPeriodicGtpUMonitoringSupported {</w:t>
      </w:r>
    </w:p>
    <w:p w14:paraId="78E63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periodic GTP-U path QoS monitoring </w:t>
      </w:r>
    </w:p>
    <w:p w14:paraId="33DBBF8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104F4A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4CE339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441E09C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4F6AA7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B19BD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DB502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isImmediateGtpUMonitoringSupported {</w:t>
      </w:r>
    </w:p>
    <w:p w14:paraId="641EFF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indicates whether the immediate GTP-U path QoS monitoring </w:t>
      </w:r>
    </w:p>
    <w:p w14:paraId="14390FB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 is supported.";</w:t>
      </w:r>
    </w:p>
    <w:p w14:paraId="6C1C147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0C4A6CF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29.244";</w:t>
      </w:r>
    </w:p>
    <w:p w14:paraId="1E4398F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boolean;</w:t>
      </w:r>
    </w:p>
    <w:p w14:paraId="224F6BD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BE99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w:t>
      </w:r>
    </w:p>
    <w:p w14:paraId="2B91642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gtpUPathDelayThresholds {</w:t>
      </w:r>
    </w:p>
    <w:p w14:paraId="03BC1C3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n3AveragePacketDelayThreshold;  </w:t>
      </w:r>
    </w:p>
    <w:p w14:paraId="6292261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if max-elements is increased later, the key may need to be modified</w:t>
      </w:r>
    </w:p>
    <w:p w14:paraId="1BCD2E1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296DA5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max-elements 1;</w:t>
      </w:r>
    </w:p>
    <w:p w14:paraId="6E7909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thresholds for reporting the packet delay </w:t>
      </w:r>
    </w:p>
    <w:p w14:paraId="3470592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for the GTO-U path QoS monitoring.";</w:t>
      </w:r>
    </w:p>
    <w:p w14:paraId="55196C4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GtpUPathDelayThresholdsType;</w:t>
      </w:r>
    </w:p>
    <w:p w14:paraId="4B5CFA8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904C39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6D180C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gtpUPathMinimumWaitTime {</w:t>
      </w:r>
    </w:p>
    <w:p w14:paraId="3E46403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minimum waiting time (in seconds) between </w:t>
      </w:r>
    </w:p>
    <w:p w14:paraId="281A435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two consecutive reports for event triggered GTP-U path QoS monitoring </w:t>
      </w:r>
    </w:p>
    <w:p w14:paraId="1297284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reporting.";</w:t>
      </w:r>
    </w:p>
    <w:p w14:paraId="4BF09E9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69017B5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8E5D36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EC20F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gtpUPathMeasurementPeriod {</w:t>
      </w:r>
    </w:p>
    <w:p w14:paraId="34B951A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"It specifies the period (in seconds) for reporting the packet </w:t>
      </w:r>
    </w:p>
    <w:p w14:paraId="447EA7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delay for GTP-U path QoS monitoring.";</w:t>
      </w:r>
    </w:p>
    <w:p w14:paraId="49EC8A9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w:t>
      </w:r>
    </w:p>
    <w:p w14:paraId="128D28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C5C92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167345F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F5110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4405B37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C1E7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GtpUPathQoSMonitoringControl {</w:t>
      </w:r>
    </w:p>
    <w:p w14:paraId="0EE3466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capabilities and properties for control of </w:t>
      </w:r>
    </w:p>
    <w:p w14:paraId="400FA41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GTP-U path QoS monitoring. For more information about the GTP-U path </w:t>
      </w:r>
    </w:p>
    <w:p w14:paraId="33180B8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QoS monitoring.";</w:t>
      </w:r>
    </w:p>
    <w:p w14:paraId="3C7F4B2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23.501";</w:t>
      </w:r>
    </w:p>
    <w:p w14:paraId="7A73F75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4DE446A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497664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5E0336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GtpUPathQoSMonitoringControlGrp;</w:t>
      </w:r>
    </w:p>
    <w:p w14:paraId="3C4AA01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EBDB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450E59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7E83AF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CE7710A"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75E83C0F" w14:textId="77777777" w:rsidR="00883130" w:rsidRDefault="00883130" w:rsidP="00883130">
      <w:pPr>
        <w:pStyle w:val="PL"/>
      </w:pPr>
    </w:p>
    <w:p w14:paraId="69550AD3" w14:textId="77777777" w:rsidR="00883130" w:rsidRDefault="00883130" w:rsidP="00883130">
      <w:pPr>
        <w:pStyle w:val="PL"/>
      </w:pPr>
    </w:p>
    <w:p w14:paraId="7E8D38C2" w14:textId="77777777" w:rsidR="00883130" w:rsidRDefault="00883130" w:rsidP="00883130">
      <w:pPr>
        <w:pStyle w:val="Heading2"/>
      </w:pPr>
      <w:r>
        <w:rPr>
          <w:lang w:eastAsia="zh-CN"/>
        </w:rPr>
        <w:t>H.5.30</w:t>
      </w:r>
      <w:r>
        <w:rPr>
          <w:lang w:eastAsia="zh-CN"/>
        </w:rPr>
        <w:tab/>
        <w:t>module _3gpp-5gc-nrm-configurable5qiSet.yang</w:t>
      </w:r>
    </w:p>
    <w:p w14:paraId="0AC77134"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BEGINS&gt;</w:t>
      </w:r>
    </w:p>
    <w:p w14:paraId="204E7BC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module _3gpp-5gc-nrm-configurable5qiset {</w:t>
      </w:r>
    </w:p>
    <w:p w14:paraId="7DEF81B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yang-version 1.1;</w:t>
      </w:r>
    </w:p>
    <w:p w14:paraId="685056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namespace urn:3gpp:sa5:_3gpp-5gc-nrm-configurable5qiset;</w:t>
      </w:r>
    </w:p>
    <w:p w14:paraId="6D103A5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prefix conf5QIs3gpp;</w:t>
      </w:r>
    </w:p>
    <w:p w14:paraId="229ACB9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80106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import _3gpp-common-top { prefix top3gpp; }</w:t>
      </w:r>
    </w:p>
    <w:p w14:paraId="77013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47F57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organization "3gpp SA5";</w:t>
      </w:r>
    </w:p>
    <w:p w14:paraId="57A147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contact "https://www.3gpp.org/DynaReport/TSG-WG--S5--officials.htm?Itemid=464";</w:t>
      </w:r>
    </w:p>
    <w:p w14:paraId="6143AEB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IOC represents the configurable 5QIs, including</w:t>
      </w:r>
    </w:p>
    <w:p w14:paraId="7C9273E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their QoS characteristics, that need to be pre-configured</w:t>
      </w:r>
    </w:p>
    <w:p w14:paraId="197635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(and configurable) to the 5G NFs.</w:t>
      </w:r>
    </w:p>
    <w:p w14:paraId="67005F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Copyright 2023, 3GPP Organizational Partners (ARIB, ATIS, CCSA, ETSI, TSDSI, </w:t>
      </w:r>
    </w:p>
    <w:p w14:paraId="1462623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TTA, TTC). All rights reserved.";</w:t>
      </w:r>
    </w:p>
    <w:p w14:paraId="1D5F661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"3GPP TS 28.541";</w:t>
      </w:r>
    </w:p>
    <w:p w14:paraId="6FDC9FC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EB69B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2023-09-17 { reference CR-1042 ; } </w:t>
      </w:r>
    </w:p>
    <w:p w14:paraId="4B428CA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2022-07-27 { reference "CR-0769"; }</w:t>
      </w:r>
    </w:p>
    <w:p w14:paraId="5319FAE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2022-04-29 { reference "CR-0729"; }</w:t>
      </w:r>
    </w:p>
    <w:p w14:paraId="26BAE71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2022-01-07 { reference CR-0643; }</w:t>
      </w:r>
    </w:p>
    <w:p w14:paraId="6B3FB37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2020-08-04 { reference "CR-0321"; }</w:t>
      </w:r>
    </w:p>
    <w:p w14:paraId="05D4EE3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revision 2020-06-03 { reference "CR-0286"; }</w:t>
      </w:r>
    </w:p>
    <w:p w14:paraId="54C2A1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B49B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PacketErrorRateGrp {</w:t>
      </w:r>
    </w:p>
    <w:p w14:paraId="30AF81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scalar {</w:t>
      </w:r>
    </w:p>
    <w:p w14:paraId="581450C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6B7C9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1C97A3B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06F9A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547ECC5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1F712B8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where k is the Exponent.";</w:t>
      </w:r>
    </w:p>
    <w:p w14:paraId="53A0834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FD950C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exponent {</w:t>
      </w:r>
    </w:p>
    <w:p w14:paraId="5EFD94A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413D80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0..9 ;</w:t>
      </w:r>
    </w:p>
    <w:p w14:paraId="6F6EC59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79EE2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55AE5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"The Packet Error Rate of a 5QI expressed as Scalar x 10-k,</w:t>
      </w:r>
    </w:p>
    <w:p w14:paraId="3B1027D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where k is the Exponent.";</w:t>
      </w:r>
    </w:p>
    <w:p w14:paraId="75D519E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4E9E1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2147C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ED9D2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FiveQICharacteristicsGrp {</w:t>
      </w:r>
    </w:p>
    <w:p w14:paraId="24B389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"Represents the FiveQICharacteristics IOC.";</w:t>
      </w:r>
    </w:p>
    <w:p w14:paraId="16A9693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fiveQIValue {</w:t>
      </w:r>
    </w:p>
    <w:p w14:paraId="7C3702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6561410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0..255 ;</w:t>
      </w:r>
    </w:p>
    <w:p w14:paraId="5F09AF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1A611F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B0AE89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"Identifies the 5QI value.";</w:t>
      </w:r>
    </w:p>
    <w:p w14:paraId="5C8A093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68FDEA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85D0FB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resourceType {</w:t>
      </w:r>
    </w:p>
    <w:p w14:paraId="3531E7E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enumeration {</w:t>
      </w:r>
    </w:p>
    <w:p w14:paraId="5699863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GBR;</w:t>
      </w:r>
    </w:p>
    <w:p w14:paraId="5ABFDAC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enum NON_GBR;</w:t>
      </w:r>
    </w:p>
    <w:p w14:paraId="0D37FC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7F0B4A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84F162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Resource Type of a 5QI, as specified</w:t>
      </w:r>
    </w:p>
    <w:p w14:paraId="7D10B0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 ";</w:t>
      </w:r>
    </w:p>
    <w:p w14:paraId="046146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2DF34C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F8892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priorityLevel {</w:t>
      </w:r>
    </w:p>
    <w:p w14:paraId="44B2E60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1E3059B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0..127 ;</w:t>
      </w:r>
    </w:p>
    <w:p w14:paraId="3FEF796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1116B2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74480E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Priority Level of a 5QI, as specified</w:t>
      </w:r>
    </w:p>
    <w:p w14:paraId="0B54ED3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in TS 23.501.";</w:t>
      </w:r>
    </w:p>
    <w:p w14:paraId="541CAC5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B0C9E9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E2D9D1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packetDelayBudget {</w:t>
      </w:r>
    </w:p>
    <w:p w14:paraId="16EF594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774123A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0..1023 ;</w:t>
      </w:r>
    </w:p>
    <w:p w14:paraId="1900B6B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B6EABF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6FC773D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"Indicates the Packet Delay Budget (in unit of 0.5ms)of a 5QI,</w:t>
      </w:r>
    </w:p>
    <w:p w14:paraId="51B34AB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 ";</w:t>
      </w:r>
    </w:p>
    <w:p w14:paraId="6646C3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3B8584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1F515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packetErrorRate {</w:t>
      </w:r>
    </w:p>
    <w:p w14:paraId="5681581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"scalar exponent";</w:t>
      </w:r>
    </w:p>
    <w:p w14:paraId="3B1E4FF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min-elements 1;</w:t>
      </w:r>
    </w:p>
    <w:p w14:paraId="14EF75A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max-elements 1;</w:t>
      </w:r>
    </w:p>
    <w:p w14:paraId="418057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PacketErrorRateGrp;</w:t>
      </w:r>
    </w:p>
    <w:p w14:paraId="73A455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"It indicates the Packet Error Rate of a 5QI,</w:t>
      </w:r>
    </w:p>
    <w:p w14:paraId="0267DA5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as specified in TS 23.501.";</w:t>
      </w:r>
    </w:p>
    <w:p w14:paraId="652EE2F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2C6D90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180DF9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averagingWindow {</w:t>
      </w:r>
    </w:p>
    <w:p w14:paraId="380DD1C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 {</w:t>
      </w:r>
    </w:p>
    <w:p w14:paraId="0536D0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22D6C67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4880EE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12B1A28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ms;</w:t>
      </w:r>
    </w:p>
    <w:p w14:paraId="43B57F6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reference "TS 23.501";</w:t>
      </w:r>
    </w:p>
    <w:p w14:paraId="24E60C4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2872DD69"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A4CD2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leaf maximumDataBurstVolume {</w:t>
      </w:r>
    </w:p>
    <w:p w14:paraId="225F1A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type uint32{</w:t>
      </w:r>
    </w:p>
    <w:p w14:paraId="35753AC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range 0..4095 ;</w:t>
      </w:r>
    </w:p>
    <w:p w14:paraId="6D5BE64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799D849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mandatory true;</w:t>
      </w:r>
    </w:p>
    <w:p w14:paraId="2AF540A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units byte;</w:t>
      </w:r>
    </w:p>
    <w:p w14:paraId="1DBDCA0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4FCC2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3FB0B71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6DE42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Configurable5QISetGrp {</w:t>
      </w:r>
    </w:p>
    <w:p w14:paraId="07D64F0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lastRenderedPageBreak/>
        <w:t xml:space="preserve">    description "Represents the Configurable5QISet IOC.</w:t>
      </w:r>
    </w:p>
    <w:p w14:paraId="43A1EB6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No attributes defined.";</w:t>
      </w:r>
    </w:p>
    <w:p w14:paraId="35D08292"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B2DDEB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49C553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FiveQICharacteristicsSubtree {</w:t>
      </w:r>
    </w:p>
    <w:p w14:paraId="32287EE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FiveQICharacteristics {</w:t>
      </w:r>
    </w:p>
    <w:p w14:paraId="56990FF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"This specifies the 5QI value and the corresponding</w:t>
      </w:r>
    </w:p>
    <w:p w14:paraId="4906BC2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QoS characteristics for a 5QI.";</w:t>
      </w:r>
    </w:p>
    <w:p w14:paraId="226D8900"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5F2D947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72A6C19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025EE9C6"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FiveQICharacteristicsGrp;</w:t>
      </w:r>
    </w:p>
    <w:p w14:paraId="0E3B11E5"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B2A442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  </w:t>
      </w:r>
    </w:p>
    <w:p w14:paraId="6F865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0F986E6E"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D12A88"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grouping Configurable5QISetSubtree {</w:t>
      </w:r>
    </w:p>
    <w:p w14:paraId="2459829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list Configurable5QISet {</w:t>
      </w:r>
    </w:p>
    <w:p w14:paraId="18F2C26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description "Specifies the non-standardized 5QIs, including their QoS</w:t>
      </w:r>
    </w:p>
    <w:p w14:paraId="3417C49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characteristics, that need to be pre-configured (and configurable) to</w:t>
      </w:r>
    </w:p>
    <w:p w14:paraId="0EDD243B"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the 5G NFs, see 3GPP TS 23.501.";</w:t>
      </w:r>
    </w:p>
    <w:p w14:paraId="54C3A35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key id;</w:t>
      </w:r>
    </w:p>
    <w:p w14:paraId="705DBAAF"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top3gpp:Top_Grp;</w:t>
      </w:r>
    </w:p>
    <w:p w14:paraId="56CFBE5D"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container attributes {</w:t>
      </w:r>
    </w:p>
    <w:p w14:paraId="7AC6DA1C"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Configurable5QISetGrp;</w:t>
      </w:r>
    </w:p>
    <w:p w14:paraId="39AA6CB1"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5A189A57"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uses FiveQICharacteristicsSubtree;</w:t>
      </w:r>
    </w:p>
    <w:p w14:paraId="7CE5E5DA"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1AAFCBC4"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 xml:space="preserve">  }</w:t>
      </w:r>
    </w:p>
    <w:p w14:paraId="6528E383" w14:textId="77777777" w:rsidR="00883130" w:rsidRPr="00862590"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62590">
        <w:rPr>
          <w:rFonts w:ascii="Courier New" w:hAnsi="Courier New"/>
          <w:noProof/>
          <w:sz w:val="16"/>
        </w:rPr>
        <w:t>}</w:t>
      </w:r>
    </w:p>
    <w:p w14:paraId="6CACF31A" w14:textId="77777777" w:rsidR="00883130" w:rsidRPr="00862590" w:rsidRDefault="00883130" w:rsidP="00883130">
      <w:pPr>
        <w:tabs>
          <w:tab w:val="left" w:pos="0"/>
          <w:tab w:val="center" w:pos="4820"/>
          <w:tab w:val="right" w:pos="9638"/>
        </w:tabs>
        <w:spacing w:after="0"/>
        <w:rPr>
          <w:rFonts w:ascii="Courier New" w:hAnsi="Courier New" w:cs="Arial"/>
          <w:sz w:val="16"/>
          <w:szCs w:val="22"/>
          <w:lang w:val="en-US"/>
        </w:rPr>
      </w:pPr>
      <w:r w:rsidRPr="00862590">
        <w:rPr>
          <w:rFonts w:ascii="Courier New" w:hAnsi="Courier New" w:cs="Arial"/>
          <w:sz w:val="16"/>
          <w:szCs w:val="22"/>
          <w:lang w:val="en-US"/>
        </w:rPr>
        <w:t>&lt;CODE ENDS&gt;</w:t>
      </w:r>
    </w:p>
    <w:p w14:paraId="41F71678" w14:textId="77777777" w:rsidR="00883130" w:rsidRDefault="00883130" w:rsidP="00883130">
      <w:pPr>
        <w:pStyle w:val="PL"/>
      </w:pPr>
    </w:p>
    <w:p w14:paraId="3F25D455" w14:textId="77777777" w:rsidR="00883130" w:rsidRPr="00B60B87" w:rsidRDefault="00883130" w:rsidP="00883130">
      <w:pPr>
        <w:pStyle w:val="PL"/>
      </w:pPr>
    </w:p>
    <w:p w14:paraId="294F9972" w14:textId="77777777" w:rsidR="00883130" w:rsidRPr="00B60B87" w:rsidRDefault="00883130" w:rsidP="00883130">
      <w:pPr>
        <w:pStyle w:val="Heading2"/>
        <w:rPr>
          <w:lang w:eastAsia="zh-CN"/>
        </w:rPr>
      </w:pPr>
      <w:r w:rsidRPr="00B60B87">
        <w:rPr>
          <w:lang w:eastAsia="zh-CN"/>
        </w:rPr>
        <w:t>H.5.31</w:t>
      </w:r>
      <w:r w:rsidRPr="00B60B87">
        <w:rPr>
          <w:lang w:eastAsia="zh-CN"/>
        </w:rPr>
        <w:tab/>
        <w:t>module _3gpp-5gc-nrm-FiveQiDscpMappingSet.yang</w:t>
      </w:r>
    </w:p>
    <w:p w14:paraId="6DBE78B6"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BEGINS&gt;</w:t>
      </w:r>
    </w:p>
    <w:p w14:paraId="3F29D7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module _3gpp-5gc-nrm-FiveQiDscpMappingSet {</w:t>
      </w:r>
    </w:p>
    <w:p w14:paraId="4331ADB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yang-version 1.1;</w:t>
      </w:r>
    </w:p>
    <w:p w14:paraId="63E359A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3F2DF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namespace urn:3gpp:sa5:_3gpp-5gc-nrm-FiveQiDscpMappingSet;</w:t>
      </w:r>
    </w:p>
    <w:p w14:paraId="3785E19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prefix FiveQiDscpMapping3gpp;</w:t>
      </w:r>
    </w:p>
    <w:p w14:paraId="262C2AC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7730F9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_3gpp-common-top { prefix top3gpp; }</w:t>
      </w:r>
    </w:p>
    <w:p w14:paraId="64298C7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_3gpp-common-managed-element { prefix me3gpp; }</w:t>
      </w:r>
    </w:p>
    <w:p w14:paraId="28FD7F3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import _3gpp-5gc-nrm-smffunction { prefix smf3gpp; }</w:t>
      </w:r>
    </w:p>
    <w:p w14:paraId="2005B18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157948E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organization "3gpp SA5";</w:t>
      </w:r>
    </w:p>
    <w:p w14:paraId="68EDFE0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contact "https://www.3gpp.org/DynaReport/TSG-WG--S5--officials.htm?Itemid=464";</w:t>
      </w:r>
    </w:p>
    <w:p w14:paraId="0D387E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This IOC represents the set of mapping between 5QIs and DSCP.</w:t>
      </w:r>
    </w:p>
    <w:p w14:paraId="4B4F962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Copyright 2023, 3GPP Organizational Partners (ARIB, ATIS, CCSA, ETSI, TSDSI, </w:t>
      </w:r>
    </w:p>
    <w:p w14:paraId="473FD4D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TTA, TTC). All rights reserved.";</w:t>
      </w:r>
    </w:p>
    <w:p w14:paraId="76D44BC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reference "3GPP TS 28.541";</w:t>
      </w:r>
    </w:p>
    <w:p w14:paraId="496C538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CC74D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2023-09-17 { reference CR-1042 ; } </w:t>
      </w:r>
    </w:p>
    <w:p w14:paraId="4DAC764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2020-08-03 { reference "CR-0321"; }</w:t>
      </w:r>
    </w:p>
    <w:p w14:paraId="6C41CDB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revision 2020-05-27 { reference "CR-0287"; }</w:t>
      </w:r>
    </w:p>
    <w:p w14:paraId="337DDC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7FAC2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 {</w:t>
      </w:r>
    </w:p>
    <w:p w14:paraId="02FC35B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leaf-list fiveQIValues {</w:t>
      </w:r>
    </w:p>
    <w:p w14:paraId="20A5E73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17A480EE"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1CF2E150"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CBA6C0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min-elements 1;</w:t>
      </w:r>
    </w:p>
    <w:p w14:paraId="06CF9B6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 Identifies the 5QI values that are mapped to a same DSCP";</w:t>
      </w:r>
    </w:p>
    <w:p w14:paraId="65892A6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2CEB3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8496EF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leaf dscp {</w:t>
      </w:r>
    </w:p>
    <w:p w14:paraId="04337BA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type uint32 {</w:t>
      </w:r>
    </w:p>
    <w:p w14:paraId="461AD7A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range 0..255 ;</w:t>
      </w:r>
    </w:p>
    <w:p w14:paraId="0ECF3D44"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3F6E2442"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mandatory true;</w:t>
      </w:r>
    </w:p>
    <w:p w14:paraId="7F71C78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4B01425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A59EC0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090C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FiveQiDscpMappingSetGrp {</w:t>
      </w:r>
    </w:p>
    <w:p w14:paraId="147ED9A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"Represents the FiveQiDscpMappingSet IOC.";</w:t>
      </w:r>
    </w:p>
    <w:p w14:paraId="6171318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lastRenderedPageBreak/>
        <w:t xml:space="preserve">    list FiveQiDscpMappingList {</w:t>
      </w:r>
    </w:p>
    <w:p w14:paraId="4E8557D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"dscp";</w:t>
      </w:r>
    </w:p>
    <w:p w14:paraId="6C889AF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w:t>
      </w:r>
    </w:p>
    <w:p w14:paraId="4FAED6B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1701F9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578E06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450B75"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grouping FiveQiDscpMappingSetSubtree {</w:t>
      </w:r>
    </w:p>
    <w:p w14:paraId="78D57678"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list FiveQiDscpMappingSet {</w:t>
      </w:r>
    </w:p>
    <w:p w14:paraId="302EDA2C"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description "Specifies the mapping between 5QIs and DSCPs.";</w:t>
      </w:r>
    </w:p>
    <w:p w14:paraId="10749823"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key id;</w:t>
      </w:r>
    </w:p>
    <w:p w14:paraId="63FD3B7F"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top3gpp:Top_Grp;</w:t>
      </w:r>
    </w:p>
    <w:p w14:paraId="04E06D9A"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container attributes {</w:t>
      </w:r>
    </w:p>
    <w:p w14:paraId="30D96717"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FiveQiDscpMappingSetGrp;</w:t>
      </w:r>
    </w:p>
    <w:p w14:paraId="1F54B56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0FBFCDF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4C4C5FC1"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29025AB6"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w:t>
      </w:r>
    </w:p>
    <w:p w14:paraId="5A5ECBA9"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augment "/me3gpp:ManagedElement/smf3gpp:SMFFunction" {</w:t>
      </w:r>
    </w:p>
    <w:p w14:paraId="01B8008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uses FiveQiDscpMappingSetSubtree;</w:t>
      </w:r>
    </w:p>
    <w:p w14:paraId="0AF9886D"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 xml:space="preserve">  } </w:t>
      </w:r>
    </w:p>
    <w:p w14:paraId="21F36C5B" w14:textId="77777777" w:rsidR="00883130" w:rsidRPr="00C854D4"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854D4">
        <w:rPr>
          <w:rFonts w:ascii="Courier New" w:hAnsi="Courier New"/>
          <w:noProof/>
          <w:sz w:val="16"/>
        </w:rPr>
        <w:t>}</w:t>
      </w:r>
    </w:p>
    <w:p w14:paraId="1290B6B8" w14:textId="77777777" w:rsidR="00883130" w:rsidRPr="00C854D4" w:rsidRDefault="00883130" w:rsidP="00883130">
      <w:pPr>
        <w:tabs>
          <w:tab w:val="left" w:pos="0"/>
          <w:tab w:val="center" w:pos="4820"/>
          <w:tab w:val="right" w:pos="9638"/>
        </w:tabs>
        <w:spacing w:after="0"/>
        <w:rPr>
          <w:rFonts w:ascii="Courier New" w:hAnsi="Courier New" w:cs="Arial"/>
          <w:sz w:val="16"/>
          <w:szCs w:val="22"/>
          <w:lang w:val="en-US"/>
        </w:rPr>
      </w:pPr>
      <w:r w:rsidRPr="00C854D4">
        <w:rPr>
          <w:rFonts w:ascii="Courier New" w:hAnsi="Courier New" w:cs="Arial"/>
          <w:sz w:val="16"/>
          <w:szCs w:val="22"/>
          <w:lang w:val="en-US"/>
        </w:rPr>
        <w:t>&lt;CODE ENDS&gt;</w:t>
      </w:r>
    </w:p>
    <w:p w14:paraId="54BE6900" w14:textId="77777777" w:rsidR="00883130" w:rsidRDefault="00883130" w:rsidP="00883130"/>
    <w:p w14:paraId="27CF1761" w14:textId="77777777" w:rsidR="00883130" w:rsidRDefault="00883130" w:rsidP="00883130">
      <w:pPr>
        <w:pStyle w:val="Heading2"/>
      </w:pPr>
      <w:r>
        <w:rPr>
          <w:lang w:eastAsia="zh-CN"/>
        </w:rPr>
        <w:t>H.5.32</w:t>
      </w:r>
      <w:r>
        <w:rPr>
          <w:lang w:eastAsia="zh-CN"/>
        </w:rPr>
        <w:tab/>
        <w:t>module _3gpp-5gc-nrm-predefinedpccruleset.yang</w:t>
      </w:r>
    </w:p>
    <w:p w14:paraId="4EC0B576"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BEGINS&gt;</w:t>
      </w:r>
    </w:p>
    <w:p w14:paraId="51FE45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module _3gpp-5gc-nrm-predefinedpccruleset {</w:t>
      </w:r>
    </w:p>
    <w:p w14:paraId="22C8FD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yang-version 1.1;</w:t>
      </w:r>
    </w:p>
    <w:p w14:paraId="13A48A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A68C9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namespace urn:3gpp:sa5:_3gpp-5gc-nrm-predefinedpccruleset;</w:t>
      </w:r>
    </w:p>
    <w:p w14:paraId="110A8F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prefix PredPccRules3gpp;</w:t>
      </w:r>
    </w:p>
    <w:p w14:paraId="5D2786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05D42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_3gpp-common-managed-element { prefix me3gpp; }</w:t>
      </w:r>
    </w:p>
    <w:p w14:paraId="24DBF4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_3gpp-common-top { prefix top3gpp; }</w:t>
      </w:r>
    </w:p>
    <w:p w14:paraId="25362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_3gpp-5gc-nrm-smffunction { prefix smf3gpp; }</w:t>
      </w:r>
    </w:p>
    <w:p w14:paraId="29ED41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_3gpp-5gc-nrm-pcffunction { prefix pcf3gpp; }</w:t>
      </w:r>
    </w:p>
    <w:p w14:paraId="0DF040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import ietf-yang-types { prefix yang; }</w:t>
      </w:r>
    </w:p>
    <w:p w14:paraId="54F115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BFF9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organization "3gpp SA5";</w:t>
      </w:r>
    </w:p>
    <w:p w14:paraId="42CC81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contact "https://www.3gpp.org/DynaReport/TSG-WG--S5--officials.htm?Itemid=464";</w:t>
      </w:r>
    </w:p>
    <w:p w14:paraId="3A8FF2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"This IOC represents the predefined PCC rules, which are </w:t>
      </w:r>
    </w:p>
    <w:p w14:paraId="3F4870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configured to SMF and referenced by PCF.</w:t>
      </w:r>
    </w:p>
    <w:p w14:paraId="5900301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Copyright 2023, 3GPP Organizational Partners (ARIB, ATIS, CCSA, ETSI, TSDSI, </w:t>
      </w:r>
    </w:p>
    <w:p w14:paraId="7741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TTA, TTC). All rights reserved.";</w:t>
      </w:r>
    </w:p>
    <w:p w14:paraId="2FDAB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28.541";</w:t>
      </w:r>
    </w:p>
    <w:p w14:paraId="7569D0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6988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2023-09-17 { reference CR-1042 ; } </w:t>
      </w:r>
    </w:p>
    <w:p w14:paraId="269CA4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2020-09-30 { reference "CR-0393"; }</w:t>
      </w:r>
    </w:p>
    <w:p w14:paraId="624DF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revision 2020-08-21 { reference "CR-0330"; }</w:t>
      </w:r>
    </w:p>
    <w:p w14:paraId="63B00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050B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TscaiInputContainer {</w:t>
      </w:r>
    </w:p>
    <w:p w14:paraId="46927A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transports TSCAI input parameters for TSC </w:t>
      </w:r>
    </w:p>
    <w:p w14:paraId="7C6FA0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traffic at the ingress interface of the DS-TT/UE for a PCC rule.";</w:t>
      </w:r>
    </w:p>
    <w:p w14:paraId="617CC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 3GPP TS 29.512";</w:t>
      </w:r>
    </w:p>
    <w:p w14:paraId="0A0698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periodicity {</w:t>
      </w:r>
    </w:p>
    <w:p w14:paraId="3A0397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36DF35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time period between the start of two bursts </w:t>
      </w:r>
    </w:p>
    <w:p w14:paraId="2C236E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in reference to the TSN GM.";</w:t>
      </w:r>
    </w:p>
    <w:p w14:paraId="665E9B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TS 29.571.";</w:t>
      </w:r>
    </w:p>
    <w:p w14:paraId="568B95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E42F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burstArrivalTime {</w:t>
      </w:r>
    </w:p>
    <w:p w14:paraId="23F5D9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9B483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arrival time (in date-time format) of the </w:t>
      </w:r>
    </w:p>
    <w:p w14:paraId="0D36DA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burst in reference to the TSN GM.";</w:t>
      </w:r>
    </w:p>
    <w:p w14:paraId="0C7280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1FADABF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AB62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E20F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47389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ConditionData {</w:t>
      </w:r>
    </w:p>
    <w:p w14:paraId="5F650D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specifies the condition data for a PCC rule.";</w:t>
      </w:r>
    </w:p>
    <w:p w14:paraId="42C008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condId {</w:t>
      </w:r>
    </w:p>
    <w:p w14:paraId="5C0965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F8023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1EFE7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uniquely identifies the condition data.";</w:t>
      </w:r>
    </w:p>
    <w:p w14:paraId="0B8202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976C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activationTime {</w:t>
      </w:r>
    </w:p>
    <w:p w14:paraId="6D2EED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3C48C4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indicates the time (in date-time format) when the decision </w:t>
      </w:r>
    </w:p>
    <w:p w14:paraId="4EADAF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activated.";</w:t>
      </w:r>
    </w:p>
    <w:p w14:paraId="783C84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"3GPP29.512 and TS 29.571.";</w:t>
      </w:r>
    </w:p>
    <w:p w14:paraId="44C4AE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6356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deactivationTime {</w:t>
      </w:r>
    </w:p>
    <w:p w14:paraId="25F45F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yang:date-and-time;</w:t>
      </w:r>
    </w:p>
    <w:p w14:paraId="2AF759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time (in date-time format) when the decision </w:t>
      </w:r>
    </w:p>
    <w:p w14:paraId="6E2D392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shall be deactivated.";</w:t>
      </w:r>
    </w:p>
    <w:p w14:paraId="57F76A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49AE8A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7FB21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accessType {</w:t>
      </w:r>
    </w:p>
    <w:p w14:paraId="083695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119A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6F63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695090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C2C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access type of the UE when the </w:t>
      </w:r>
    </w:p>
    <w:p w14:paraId="1684FA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068ABA6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131E8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C900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ratType {</w:t>
      </w:r>
    </w:p>
    <w:p w14:paraId="7E2F00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C432D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w:t>
      </w:r>
    </w:p>
    <w:p w14:paraId="6836A5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w:t>
      </w:r>
    </w:p>
    <w:p w14:paraId="137728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WLAN;</w:t>
      </w:r>
    </w:p>
    <w:p w14:paraId="5D6878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VIRTUAL;</w:t>
      </w:r>
    </w:p>
    <w:p w14:paraId="0BD2D15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NBIOT;</w:t>
      </w:r>
    </w:p>
    <w:p w14:paraId="31B67E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w:t>
      </w:r>
    </w:p>
    <w:p w14:paraId="4114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WIRELINE_CABLE;</w:t>
      </w:r>
    </w:p>
    <w:p w14:paraId="476098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WIRELINE_BBF;</w:t>
      </w:r>
    </w:p>
    <w:p w14:paraId="5FD3E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LTE-M;</w:t>
      </w:r>
    </w:p>
    <w:p w14:paraId="5EE04A7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NR_U;</w:t>
      </w:r>
    </w:p>
    <w:p w14:paraId="5D95BA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EUTRA_U;</w:t>
      </w:r>
    </w:p>
    <w:p w14:paraId="5423A9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TRUSTED_N3GA;</w:t>
      </w:r>
    </w:p>
    <w:p w14:paraId="772CE56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TRUSTED_WLAN;</w:t>
      </w:r>
    </w:p>
    <w:p w14:paraId="106AB1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UTRA;</w:t>
      </w:r>
    </w:p>
    <w:p w14:paraId="68200E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GERA;</w:t>
      </w:r>
    </w:p>
    <w:p w14:paraId="30EB0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1B7C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condition of RAT type of the UE when the </w:t>
      </w:r>
    </w:p>
    <w:p w14:paraId="107E79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session AMBR shall be enforced.";</w:t>
      </w:r>
    </w:p>
    <w:p w14:paraId="5F0F2B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 and TS 29.571.";</w:t>
      </w:r>
    </w:p>
    <w:p w14:paraId="6403DF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3A7FE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EEBD4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8468B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SteeringMode {</w:t>
      </w:r>
    </w:p>
    <w:p w14:paraId="6572E7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distribution rule, see TS 29.512.";</w:t>
      </w:r>
    </w:p>
    <w:p w14:paraId="04224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steerModeValue {</w:t>
      </w:r>
    </w:p>
    <w:p w14:paraId="316CB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24698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ACTIVE_STANDBY;</w:t>
      </w:r>
    </w:p>
    <w:p w14:paraId="59542E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LOAD_BALANCING;</w:t>
      </w:r>
    </w:p>
    <w:p w14:paraId="0D9913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SMALLEST_DELAY;</w:t>
      </w:r>
    </w:p>
    <w:p w14:paraId="4481F12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PRIORITY_BASED;</w:t>
      </w:r>
    </w:p>
    <w:p w14:paraId="480D41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92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50ABB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value of the steering mode, see TS 29.512.";</w:t>
      </w:r>
    </w:p>
    <w:p w14:paraId="07D90D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D979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active {</w:t>
      </w:r>
    </w:p>
    <w:p w14:paraId="2E091E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EF1D4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0E6D941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CD7CE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E0ED7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active access, see TS 29.571.";</w:t>
      </w:r>
    </w:p>
    <w:p w14:paraId="3A7C28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381E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standby {</w:t>
      </w:r>
    </w:p>
    <w:p w14:paraId="2C0225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95D76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4185C4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43DCF4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E9C93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Standby access, see TS 29.571.";</w:t>
      </w:r>
    </w:p>
    <w:p w14:paraId="27C682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5921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threeGLoad {</w:t>
      </w:r>
    </w:p>
    <w:p w14:paraId="516C4D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42D956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w:t>
      </w:r>
    </w:p>
    <w:p w14:paraId="26E194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1D58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traffic load to steer to the 3GPP Access </w:t>
      </w:r>
    </w:p>
    <w:p w14:paraId="7BE633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expressed in one percent.";</w:t>
      </w:r>
    </w:p>
    <w:p w14:paraId="494DF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72C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prioAcc {</w:t>
      </w:r>
    </w:p>
    <w:p w14:paraId="23C29D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C1A70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3GPP_ACCESS;</w:t>
      </w:r>
    </w:p>
    <w:p w14:paraId="1D4FB98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NON_3GPP_ACCESS;</w:t>
      </w:r>
    </w:p>
    <w:p w14:paraId="168C8D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92379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high priority access.";</w:t>
      </w:r>
    </w:p>
    <w:p w14:paraId="50FE5B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29.571";</w:t>
      </w:r>
    </w:p>
    <w:p w14:paraId="491B3F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663F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E96CE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735B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UpPathChgEvent {</w:t>
      </w:r>
    </w:p>
    <w:p w14:paraId="66832C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information about the AF subscriptions of the </w:t>
      </w:r>
    </w:p>
    <w:p w14:paraId="5140076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 path change.";</w:t>
      </w:r>
    </w:p>
    <w:p w14:paraId="20692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7E0EBF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notificationUri {</w:t>
      </w:r>
    </w:p>
    <w:p w14:paraId="16C63A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DAD53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D5D7C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notification address (Uri) of AF receiving the </w:t>
      </w:r>
    </w:p>
    <w:p w14:paraId="567F3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w:t>
      </w:r>
    </w:p>
    <w:p w14:paraId="6AAC5B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3627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notifCorreId {</w:t>
      </w:r>
    </w:p>
    <w:p w14:paraId="45A6A2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4AEA5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B0339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used to set the value of Notification Correlation ID in </w:t>
      </w:r>
    </w:p>
    <w:p w14:paraId="25D470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notification sent by the SMF, see TS 29.512";</w:t>
      </w:r>
    </w:p>
    <w:p w14:paraId="61F87D2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4E5433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dnaiChgType {</w:t>
      </w:r>
    </w:p>
    <w:p w14:paraId="3A5061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38C6F65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w:t>
      </w:r>
    </w:p>
    <w:p w14:paraId="43E50A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EARLY_LATE;</w:t>
      </w:r>
    </w:p>
    <w:p w14:paraId="44D742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LATE;</w:t>
      </w:r>
    </w:p>
    <w:p w14:paraId="1123BB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D58E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5CCA0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DNAI change, see TS 29.512";</w:t>
      </w:r>
    </w:p>
    <w:p w14:paraId="46243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5C5B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afAckInd {</w:t>
      </w:r>
    </w:p>
    <w:p w14:paraId="5030D2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7C1558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A0229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whether the AF acknowledgement of UP path </w:t>
      </w:r>
    </w:p>
    <w:p w14:paraId="2008DC6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event notification is expected.";</w:t>
      </w:r>
    </w:p>
    <w:p w14:paraId="0EFC4EF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6DEA4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3C1F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5B4B7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RouteInformation {</w:t>
      </w:r>
    </w:p>
    <w:p w14:paraId="3069F2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routing information.";</w:t>
      </w:r>
    </w:p>
    <w:p w14:paraId="6B8E9C2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ipv4Addr {</w:t>
      </w:r>
    </w:p>
    <w:p w14:paraId="5909CE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52B1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Ipv4 address of the tunnel end point in the </w:t>
      </w:r>
    </w:p>
    <w:p w14:paraId="47746A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 formatted in the dotted decimal notation.";</w:t>
      </w:r>
    </w:p>
    <w:p w14:paraId="582CD0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A3669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ipv6Addr {</w:t>
      </w:r>
    </w:p>
    <w:p w14:paraId="24869B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F8C0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Ipv6 address of the tunnel end point in the </w:t>
      </w:r>
    </w:p>
    <w:p w14:paraId="1400FE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data network.";</w:t>
      </w:r>
    </w:p>
    <w:p w14:paraId="0528B8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3DA8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portNumber {</w:t>
      </w:r>
    </w:p>
    <w:p w14:paraId="067FEDA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w:t>
      </w:r>
    </w:p>
    <w:p w14:paraId="74CCC49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E9F5D3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 It defines the UDP port number of the tunnel end point in </w:t>
      </w:r>
    </w:p>
    <w:p w14:paraId="72C76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data network, see TS 29.571";</w:t>
      </w:r>
    </w:p>
    <w:p w14:paraId="66CC7C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DC03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2FB30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973D2F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RouteToLocation {</w:t>
      </w:r>
    </w:p>
    <w:p w14:paraId="4B7206E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a list of location which the traffic shall be </w:t>
      </w:r>
    </w:p>
    <w:p w14:paraId="7080B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15C07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dnai {</w:t>
      </w:r>
    </w:p>
    <w:p w14:paraId="1344FE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8D2F9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BEBB0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DNAI (Data network access identifier).";</w:t>
      </w:r>
    </w:p>
    <w:p w14:paraId="201AB2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 3GPP TS 23.501";</w:t>
      </w:r>
    </w:p>
    <w:p w14:paraId="3B38C4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BE640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routeInfo{</w:t>
      </w:r>
    </w:p>
    <w:p w14:paraId="1B40D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routing information.";</w:t>
      </w:r>
    </w:p>
    <w:p w14:paraId="2256E4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RouteInformation;</w:t>
      </w:r>
    </w:p>
    <w:p w14:paraId="7A9733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5AC06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routeProfId {</w:t>
      </w:r>
    </w:p>
    <w:p w14:paraId="037AEA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D8F90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identifies the routing profile.";</w:t>
      </w:r>
    </w:p>
    <w:p w14:paraId="27AAFF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10C58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777B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D82F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RedirectInformaton {</w:t>
      </w:r>
    </w:p>
    <w:p w14:paraId="469FF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redirect information for traffic control in </w:t>
      </w:r>
    </w:p>
    <w:p w14:paraId="02BBCC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the PCC rule.";</w:t>
      </w:r>
    </w:p>
    <w:p w14:paraId="79953FE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redirectEnabled {</w:t>
      </w:r>
    </w:p>
    <w:p w14:paraId="6DC255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5366FB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103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redirect instruction is enabled.";</w:t>
      </w:r>
    </w:p>
    <w:p w14:paraId="5D6F95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C20A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redirectAddressType {</w:t>
      </w:r>
    </w:p>
    <w:p w14:paraId="5B0A177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2D339E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IPV4_ADDR;</w:t>
      </w:r>
    </w:p>
    <w:p w14:paraId="305765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IPV6_ADDR;</w:t>
      </w:r>
    </w:p>
    <w:p w14:paraId="23EC92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URL;</w:t>
      </w:r>
    </w:p>
    <w:p w14:paraId="45B56F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SIP_URI;</w:t>
      </w:r>
    </w:p>
    <w:p w14:paraId="5C9032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2F780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0BFF5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type of redirect address.";</w:t>
      </w:r>
    </w:p>
    <w:p w14:paraId="5D985C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39206D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5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redirectServerAddress {</w:t>
      </w:r>
    </w:p>
    <w:p w14:paraId="315C9C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8E890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D07041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address of the redirect server.";</w:t>
      </w:r>
    </w:p>
    <w:p w14:paraId="313428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FB75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E9E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3019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TrafficControlDataInformation {</w:t>
      </w:r>
    </w:p>
    <w:p w14:paraId="59700C9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traffic control data for a service </w:t>
      </w:r>
    </w:p>
    <w:p w14:paraId="3A9ED7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flow of a PCC rule.";</w:t>
      </w:r>
    </w:p>
    <w:p w14:paraId="7ACEF4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tcId {</w:t>
      </w:r>
    </w:p>
    <w:p w14:paraId="70752C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A344B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234AB5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univocally identifies the traffic control policy data </w:t>
      </w:r>
    </w:p>
    <w:p w14:paraId="041D1FA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within a PDU session.";</w:t>
      </w:r>
    </w:p>
    <w:p w14:paraId="6C544C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90A3D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flowStatus {</w:t>
      </w:r>
    </w:p>
    <w:p w14:paraId="18D414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1B16EC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ENABLED-UPLINK;</w:t>
      </w:r>
    </w:p>
    <w:p w14:paraId="596B53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ENABLED-DOWNLINK;</w:t>
      </w:r>
    </w:p>
    <w:p w14:paraId="05768F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ENABLED;</w:t>
      </w:r>
    </w:p>
    <w:p w14:paraId="30677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DISABLED;</w:t>
      </w:r>
    </w:p>
    <w:p w14:paraId="0BC7BC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REMOVED;</w:t>
      </w:r>
    </w:p>
    <w:p w14:paraId="08887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14A9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1BE41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whether the service data flow(s) are enabled </w:t>
      </w:r>
    </w:p>
    <w:p w14:paraId="4AD20B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or disabled.";</w:t>
      </w:r>
    </w:p>
    <w:p w14:paraId="7719AC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F0ADF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redirectInfo {</w:t>
      </w:r>
    </w:p>
    <w:p w14:paraId="4F398D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redirect information indicating whether the </w:t>
      </w:r>
    </w:p>
    <w:p w14:paraId="6DFB03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controlled</w:t>
      </w:r>
    </w:p>
    <w:p w14:paraId="51B4A2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address.";</w:t>
      </w:r>
    </w:p>
    <w:p w14:paraId="19C4E6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31C049B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8D979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addRedirectInfo {</w:t>
      </w:r>
    </w:p>
    <w:p w14:paraId="0A266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additional redirect information indicating </w:t>
      </w:r>
    </w:p>
    <w:p w14:paraId="7F357F8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whether the detected application traffic should be redirected to another </w:t>
      </w:r>
    </w:p>
    <w:p w14:paraId="42693C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5A487C8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redirectInfo {</w:t>
      </w:r>
    </w:p>
    <w:p w14:paraId="29DF1B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redirect information indicating whether the </w:t>
      </w:r>
    </w:p>
    <w:p w14:paraId="6F353EE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detected application traffic should be redirected to another </w:t>
      </w:r>
    </w:p>
    <w:p w14:paraId="68BBA8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controlled address.";</w:t>
      </w:r>
    </w:p>
    <w:p w14:paraId="023706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"redirectServerAddress";</w:t>
      </w:r>
    </w:p>
    <w:p w14:paraId="1407DD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RedirectInformaton;</w:t>
      </w:r>
    </w:p>
    <w:p w14:paraId="0CBF1E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F23A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9B2EB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muteNotif {</w:t>
      </w:r>
    </w:p>
    <w:p w14:paraId="400F8C5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F871C7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D5C43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applicat'on's start or stop notification </w:t>
      </w:r>
    </w:p>
    <w:p w14:paraId="07915F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is to be muted.";</w:t>
      </w:r>
    </w:p>
    <w:p w14:paraId="6EFD9FF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2EE6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trafficSteeringPolIdDl {</w:t>
      </w:r>
    </w:p>
    <w:p w14:paraId="5FD64B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B2D2A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references to a pre-configured traffic steering policy for downlink traffic at the SMF, see TS 29.512";</w:t>
      </w:r>
    </w:p>
    <w:p w14:paraId="4EC766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2B51F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trafficSteeringPolIdUl {</w:t>
      </w:r>
    </w:p>
    <w:p w14:paraId="0975705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964B1E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27097FA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references to a pre-configured traffic steering policy for </w:t>
      </w:r>
    </w:p>
    <w:p w14:paraId="3273CF7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uplink traffic at the SMF, see TS 29.512";</w:t>
      </w:r>
    </w:p>
    <w:p w14:paraId="1FEAC3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69325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routeToLocs {</w:t>
      </w:r>
    </w:p>
    <w:p w14:paraId="3ABCA5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a list of location which the traffic shall be </w:t>
      </w:r>
    </w:p>
    <w:p w14:paraId="721574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routed to for the AF request.";</w:t>
      </w:r>
    </w:p>
    <w:p w14:paraId="3C1913B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routeToLoc {</w:t>
      </w:r>
    </w:p>
    <w:p w14:paraId="291524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location which the traffic shall be routed to </w:t>
      </w:r>
    </w:p>
    <w:p w14:paraId="2B213D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AF request.";</w:t>
      </w:r>
    </w:p>
    <w:p w14:paraId="354B0E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"dnai";</w:t>
      </w:r>
    </w:p>
    <w:p w14:paraId="1B8661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RouteToLocation;</w:t>
      </w:r>
    </w:p>
    <w:p w14:paraId="0D4C83E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6BFCB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8CBF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UpPathChgEvent;</w:t>
      </w:r>
    </w:p>
    <w:p w14:paraId="1339B3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steerFun {</w:t>
      </w:r>
    </w:p>
    <w:p w14:paraId="27965FE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EE8D4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MPTCP;</w:t>
      </w:r>
    </w:p>
    <w:p w14:paraId="553351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ATSSS_LL;</w:t>
      </w:r>
    </w:p>
    <w:p w14:paraId="2CD424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305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applicable traffic steering functionality.";</w:t>
      </w:r>
    </w:p>
    <w:p w14:paraId="7A7809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"3GPPTS 29.512";</w:t>
      </w:r>
    </w:p>
    <w:p w14:paraId="6A1BC2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0E07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steerModeDl {</w:t>
      </w:r>
    </w:p>
    <w:p w14:paraId="23303A0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w:t>
      </w:r>
    </w:p>
    <w:p w14:paraId="0C2E4DD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Non-3GPP accesses to apply for downlink traffic.";</w:t>
      </w:r>
    </w:p>
    <w:p w14:paraId="676D3F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52E7C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37198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steerModeUl {</w:t>
      </w:r>
    </w:p>
    <w:p w14:paraId="77E1C0D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provides the traffic distribution rule across 3GPP and Non-3GPP accesses to apply for uplink traffic.";</w:t>
      </w:r>
    </w:p>
    <w:p w14:paraId="2AB108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SteeringMode;</w:t>
      </w:r>
    </w:p>
    <w:p w14:paraId="64A68A6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1926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mulAccCtrl {</w:t>
      </w:r>
    </w:p>
    <w:p w14:paraId="33DB71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4B082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ALLOWED;</w:t>
      </w:r>
    </w:p>
    <w:p w14:paraId="029A8D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NOT_ALLOWED;</w:t>
      </w:r>
    </w:p>
    <w:p w14:paraId="7E3E6F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C3DCCA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the service data flow, corresponding to the service data flow template, is allowed or not allowed.";</w:t>
      </w:r>
    </w:p>
    <w:p w14:paraId="29E1FA1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D4323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3AC86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CC1E8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ARP {</w:t>
      </w:r>
    </w:p>
    <w:p w14:paraId="75F9AB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allocation and retention priority of a QoS control policy.";</w:t>
      </w:r>
    </w:p>
    <w:p w14:paraId="06359C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priorityLevel {</w:t>
      </w:r>
    </w:p>
    <w:p w14:paraId="51CB5B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018C95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1..15;</w:t>
      </w:r>
    </w:p>
    <w:p w14:paraId="0953B9D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C0C5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CC89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the relative importance of a resource request.";</w:t>
      </w:r>
    </w:p>
    <w:p w14:paraId="31B783D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84A09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preemptCap {</w:t>
      </w:r>
    </w:p>
    <w:p w14:paraId="7B5697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43F1362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w:t>
      </w:r>
    </w:p>
    <w:p w14:paraId="17B7CD4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MAY_PREEMPT;</w:t>
      </w:r>
    </w:p>
    <w:p w14:paraId="014B562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2357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7552EA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get resources that were already assigned to another service data flow with a lower priority level.";</w:t>
      </w:r>
    </w:p>
    <w:p w14:paraId="39EC1A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CB46A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preemptVuln {</w:t>
      </w:r>
    </w:p>
    <w:p w14:paraId="5E61C3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67A7B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NOT_PREEMPTABLE;</w:t>
      </w:r>
    </w:p>
    <w:p w14:paraId="27655B1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PREEMPTABLE;</w:t>
      </w:r>
    </w:p>
    <w:p w14:paraId="76650D3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B92B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63C8D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whether a service data flow may lose the resources assigned to it in order to admit a service data flow with higher priority level.";</w:t>
      </w:r>
    </w:p>
    <w:p w14:paraId="2BE6351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8F99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EEB4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8BADD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QosDataInformation {</w:t>
      </w:r>
    </w:p>
    <w:p w14:paraId="5D998D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description "It specifies the QoS control policy data for a service flow of a PCC rule.";</w:t>
      </w:r>
    </w:p>
    <w:p w14:paraId="66DA9E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qosId {</w:t>
      </w:r>
    </w:p>
    <w:p w14:paraId="6C0BAF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590A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F5E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QoS control policy data for a PCC rule.";</w:t>
      </w:r>
    </w:p>
    <w:p w14:paraId="6E2F74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A09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fiveQIValue {</w:t>
      </w:r>
    </w:p>
    <w:p w14:paraId="0437E9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700938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2CDA75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3E43ED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64C5E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5QI value.";</w:t>
      </w:r>
    </w:p>
    <w:p w14:paraId="6AC9BA4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FB6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maxbrUl {</w:t>
      </w:r>
    </w:p>
    <w:p w14:paraId="62E6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C9E4C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uplink bandwidth.";</w:t>
      </w:r>
    </w:p>
    <w:p w14:paraId="2859DF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ADF7F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maxbrDl {</w:t>
      </w:r>
    </w:p>
    <w:p w14:paraId="0B236B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8F299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maximum downlink bandwidth.";</w:t>
      </w:r>
    </w:p>
    <w:p w14:paraId="3DF8E1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E935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gbrUl {</w:t>
      </w:r>
    </w:p>
    <w:p w14:paraId="00A5E0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69EF3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uplink bandwidth.";</w:t>
      </w:r>
    </w:p>
    <w:p w14:paraId="4ADF7B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88A5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gbrDl {</w:t>
      </w:r>
    </w:p>
    <w:p w14:paraId="67463D9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0CB4D3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represents the guaranteed downlink bandwidth.";</w:t>
      </w:r>
    </w:p>
    <w:p w14:paraId="10131D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85AEE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ARP;</w:t>
      </w:r>
    </w:p>
    <w:p w14:paraId="636A49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qosNotificationControl {</w:t>
      </w:r>
    </w:p>
    <w:p w14:paraId="7F956D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29F9D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6060F6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notifications are requested from 3GPP NG-RAN when the GFBR can no longer (or again) be guaranteed for a QoS Flow during the lifetime of the QoS Flow.";</w:t>
      </w:r>
    </w:p>
    <w:p w14:paraId="02E7BE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90AE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reflectiveQos {</w:t>
      </w:r>
    </w:p>
    <w:p w14:paraId="3C6FE7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2C0F39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F1D3C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whether the QoS information is reflective for the corresponding non-GBR service data flow";</w:t>
      </w:r>
    </w:p>
    <w:p w14:paraId="7FB6A1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C6F789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sharingKeyDl {</w:t>
      </w:r>
    </w:p>
    <w:p w14:paraId="7B71EA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C4ACD2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downlink direction.";</w:t>
      </w:r>
    </w:p>
    <w:p w14:paraId="3CAC96F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27BC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sharingKeyUl {</w:t>
      </w:r>
    </w:p>
    <w:p w14:paraId="438873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4C391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by containing the same value, what PCC rules may share resource in uplink direction.";</w:t>
      </w:r>
    </w:p>
    <w:p w14:paraId="3DC3D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D49CE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maxPacketLossRateDl {</w:t>
      </w:r>
    </w:p>
    <w:p w14:paraId="338CAA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366B92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57E0C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39393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downlink maximum rate for lost packets that can be tolerated for the service data flow.";</w:t>
      </w:r>
    </w:p>
    <w:p w14:paraId="0255D0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D65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maxPacketLossRateUl {</w:t>
      </w:r>
    </w:p>
    <w:p w14:paraId="35A410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uint16 {</w:t>
      </w:r>
    </w:p>
    <w:p w14:paraId="722541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0..1000;</w:t>
      </w:r>
    </w:p>
    <w:p w14:paraId="1A4E616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FAA1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uplink maximum rate for lost packets that can be tolerated for the service data flow.";</w:t>
      </w:r>
    </w:p>
    <w:p w14:paraId="69156E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63746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extMaxDataBurstVol {</w:t>
      </w:r>
    </w:p>
    <w:p w14:paraId="4194400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uint32 {</w:t>
      </w:r>
    </w:p>
    <w:p w14:paraId="6F69DE6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4096..2000000;</w:t>
      </w:r>
    </w:p>
    <w:p w14:paraId="4B8611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5FED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denotes the largest amount of data that is required to be transferred within a period of 5G-AN PDB, see TS 29.512";</w:t>
      </w:r>
    </w:p>
    <w:p w14:paraId="0824B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47D18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30B8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E1365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EthFlowDescription {</w:t>
      </w:r>
    </w:p>
    <w:p w14:paraId="0930B2C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describes an Ethernet flow.";</w:t>
      </w:r>
    </w:p>
    <w:p w14:paraId="2C48669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 {</w:t>
      </w:r>
    </w:p>
    <w:p w14:paraId="7093D1C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type string;</w:t>
      </w:r>
    </w:p>
    <w:p w14:paraId="71E442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CC59B9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formatted in the </w:t>
      </w:r>
    </w:p>
    <w:p w14:paraId="23EF18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w:t>
      </w:r>
    </w:p>
    <w:p w14:paraId="267B3C1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w:t>
      </w:r>
    </w:p>
    <w:p w14:paraId="60BBFD4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6EFF0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ethType {</w:t>
      </w:r>
    </w:p>
    <w:p w14:paraId="5DDD92F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5CC6E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A487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two-octet string that represents the Ethertype.";</w:t>
      </w:r>
    </w:p>
    <w:p w14:paraId="09D134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"IEEE 802.3 and IETF RFC 7042 in hexadecimal representation.";</w:t>
      </w:r>
    </w:p>
    <w:p w14:paraId="39DAB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B3F9D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fDesc {</w:t>
      </w:r>
    </w:p>
    <w:p w14:paraId="6E85A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86ED1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flow description for the Uplink or Downlink IP flow. It shall be present when the ethtype is IP.";</w:t>
      </w:r>
    </w:p>
    <w:p w14:paraId="6E78D64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C23A5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fDir {</w:t>
      </w:r>
    </w:p>
    <w:p w14:paraId="3243F0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735EAB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11D9AAC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667853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12E079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DE5B7C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packet filter direction.";</w:t>
      </w:r>
    </w:p>
    <w:p w14:paraId="00C7D5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D6341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sourceMacAddr {</w:t>
      </w:r>
    </w:p>
    <w:p w14:paraId="33CE953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73EAEC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AC3603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formatted in the </w:t>
      </w:r>
    </w:p>
    <w:p w14:paraId="1450143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hexadecimal notation.";</w:t>
      </w:r>
    </w:p>
    <w:p w14:paraId="5F242A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"clause 1.1 and clause 2.1 of IETF RFC 7042";</w:t>
      </w:r>
    </w:p>
    <w:p w14:paraId="09718E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47C71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leaf-list vlanTags {</w:t>
      </w:r>
    </w:p>
    <w:p w14:paraId="1511604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6A6FD7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Customer-VLAN and/or Service-VLAN tags </w:t>
      </w:r>
    </w:p>
    <w:p w14:paraId="5F57E77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containing the VID, PCP/DEI fields as defined in IEEE 802.1Q and </w:t>
      </w:r>
    </w:p>
    <w:p w14:paraId="4A56F95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IETF RFC 7042. The first/lower instance in the array stands for the </w:t>
      </w:r>
    </w:p>
    <w:p w14:paraId="05A8AB9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Customer-VLAN tag and the second/higher instance in the array stands </w:t>
      </w:r>
    </w:p>
    <w:p w14:paraId="32CC8F8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for the Service-VLAN tag.";</w:t>
      </w:r>
    </w:p>
    <w:p w14:paraId="6CAB4B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269C6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srcMacAddrEnd {</w:t>
      </w:r>
    </w:p>
    <w:p w14:paraId="2F00358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611687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4E0619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F0D7E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destMacAddrEnd {</w:t>
      </w:r>
    </w:p>
    <w:p w14:paraId="03ABA2E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6A94801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destination MAC address end. If this attribute is present, the destMacAddr attribute specifies the destination MAC address start.";</w:t>
      </w:r>
    </w:p>
    <w:p w14:paraId="5E037B0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6929E1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C8CD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6F31A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FlowInformation {</w:t>
      </w:r>
    </w:p>
    <w:p w14:paraId="37CFD96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flow information of a PCC rule.";</w:t>
      </w:r>
    </w:p>
    <w:p w14:paraId="3BD38B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flowDescription {</w:t>
      </w:r>
    </w:p>
    <w:p w14:paraId="3D8939C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47A3D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7097C47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defines a packet filter for an IP flow.";</w:t>
      </w:r>
    </w:p>
    <w:p w14:paraId="0958708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E0E11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EthFlowDescription;</w:t>
      </w:r>
    </w:p>
    <w:p w14:paraId="6E286CE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packFiltId {</w:t>
      </w:r>
    </w:p>
    <w:p w14:paraId="1FE788B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10743BA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5622575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identifier of the packet filter.";</w:t>
      </w:r>
    </w:p>
    <w:p w14:paraId="7E7D18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235C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packetFilterUsage {</w:t>
      </w:r>
    </w:p>
    <w:p w14:paraId="07B2733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3FB6F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3FFD15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if the packet shall be sent to the UE.";</w:t>
      </w:r>
    </w:p>
    <w:p w14:paraId="6B36EC3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50FDE0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tosTrafficClass {</w:t>
      </w:r>
    </w:p>
    <w:p w14:paraId="3CC6993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29F10D4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1F963F8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Ipv4 Type-of-Service and mask field or the Ipv6 Traffic-Class field and mask field.";</w:t>
      </w:r>
    </w:p>
    <w:p w14:paraId="620FA10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CA1E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leaf spi {</w:t>
      </w:r>
    </w:p>
    <w:p w14:paraId="3934A0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2EC88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72A8F8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security parameter index of the IPSec packet.";</w:t>
      </w:r>
    </w:p>
    <w:p w14:paraId="76D180A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reference "IETF RFC 4301";</w:t>
      </w:r>
    </w:p>
    <w:p w14:paraId="5E41EA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65F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flowLabel {</w:t>
      </w:r>
    </w:p>
    <w:p w14:paraId="523FB99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71C0A6C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Ipv6 flow label header field.";</w:t>
      </w:r>
    </w:p>
    <w:p w14:paraId="06CC26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0FA150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flowDirection {</w:t>
      </w:r>
    </w:p>
    <w:p w14:paraId="7505F6C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0D9EBF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DOWNLINK;</w:t>
      </w:r>
    </w:p>
    <w:p w14:paraId="433E464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UPLINK;</w:t>
      </w:r>
    </w:p>
    <w:p w14:paraId="471C2D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BIDIRECTIONAL;</w:t>
      </w:r>
    </w:p>
    <w:p w14:paraId="1F19B6C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UNSPECIFIED;</w:t>
      </w:r>
    </w:p>
    <w:p w14:paraId="3885010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185272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4C3B29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direction/directions that a filter is applicable.";</w:t>
      </w:r>
    </w:p>
    <w:p w14:paraId="14A1DE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0D000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69F959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33AC70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PccRule {</w:t>
      </w:r>
    </w:p>
    <w:p w14:paraId="50F142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PCC rule, see TS 29.512";</w:t>
      </w:r>
    </w:p>
    <w:p w14:paraId="52944A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pccRuleId {</w:t>
      </w:r>
    </w:p>
    <w:p w14:paraId="1DF86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5E384C4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true;</w:t>
      </w:r>
    </w:p>
    <w:p w14:paraId="30D3E0B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identifies the PCC rule.";</w:t>
      </w:r>
    </w:p>
    <w:p w14:paraId="4B60B5E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2F4E8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flowInfoList {</w:t>
      </w:r>
    </w:p>
    <w:p w14:paraId="29E5B68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a list of IP flow packet filter information.";</w:t>
      </w:r>
    </w:p>
    <w:p w14:paraId="6C97B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flowInfo {</w:t>
      </w:r>
    </w:p>
    <w:p w14:paraId="131612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IP flow packet filter information.";</w:t>
      </w:r>
    </w:p>
    <w:p w14:paraId="50CC83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"packFiltId";</w:t>
      </w:r>
    </w:p>
    <w:p w14:paraId="50DEE6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FlowInformation;</w:t>
      </w:r>
    </w:p>
    <w:p w14:paraId="12340A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171942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D4D34F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applicationId {</w:t>
      </w:r>
    </w:p>
    <w:p w14:paraId="05F5EC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4687853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580E938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"A reference to the application detection filter configured </w:t>
      </w:r>
    </w:p>
    <w:p w14:paraId="423E88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at the UPF.";</w:t>
      </w:r>
    </w:p>
    <w:p w14:paraId="73FDA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559EB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appDescriptor {</w:t>
      </w:r>
    </w:p>
    <w:p w14:paraId="45A3E89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string;</w:t>
      </w:r>
    </w:p>
    <w:p w14:paraId="3C1FEFD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is the ATSSS rule application descriptor.";</w:t>
      </w:r>
    </w:p>
    <w:p w14:paraId="3040909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7F73B3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contentVersion {</w:t>
      </w:r>
    </w:p>
    <w:p w14:paraId="22A737F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w:t>
      </w:r>
    </w:p>
    <w:p w14:paraId="041C000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content version of the PCC rule.";</w:t>
      </w:r>
    </w:p>
    <w:p w14:paraId="41394CC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E4358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precedence {</w:t>
      </w:r>
    </w:p>
    <w:p w14:paraId="08A2D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uint8 {</w:t>
      </w:r>
    </w:p>
    <w:p w14:paraId="69F70BD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range 0..255;</w:t>
      </w:r>
    </w:p>
    <w:p w14:paraId="458E30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ADE6F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order in which this PCC rule is applied </w:t>
      </w:r>
    </w:p>
    <w:p w14:paraId="42696B2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relative to other PCC rules within the same PDU session.";</w:t>
      </w:r>
    </w:p>
    <w:p w14:paraId="6141952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C040A6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afSigProtocol {</w:t>
      </w:r>
    </w:p>
    <w:p w14:paraId="320F05D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enumeration {</w:t>
      </w:r>
    </w:p>
    <w:p w14:paraId="055F60A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NO_INFORMATION;</w:t>
      </w:r>
    </w:p>
    <w:p w14:paraId="370B707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enum SIP;</w:t>
      </w:r>
    </w:p>
    <w:p w14:paraId="4CE7170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86AE9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"Indicates the protocol used for signalling between the UE </w:t>
      </w:r>
    </w:p>
    <w:p w14:paraId="1894F59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and the AF, the default value is NO_INFORMATION.";</w:t>
      </w:r>
    </w:p>
    <w:p w14:paraId="259E48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459854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isAppRelocatable {</w:t>
      </w:r>
    </w:p>
    <w:p w14:paraId="395ACFF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6BE9AC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7E7FD61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mandatory false;</w:t>
      </w:r>
    </w:p>
    <w:p w14:paraId="0945787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the application relocation possibility, the </w:t>
      </w:r>
    </w:p>
    <w:p w14:paraId="492C338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value is NO_INFORMATION.";</w:t>
      </w:r>
    </w:p>
    <w:p w14:paraId="3FC237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8C712F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leaf isUeAddrPreserved {</w:t>
      </w:r>
    </w:p>
    <w:p w14:paraId="282E6EE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type boolean;</w:t>
      </w:r>
    </w:p>
    <w:p w14:paraId="1860A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default false;</w:t>
      </w:r>
    </w:p>
    <w:p w14:paraId="4F8ACD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Indicates whether UE IP address should be preserved.";</w:t>
      </w:r>
    </w:p>
    <w:p w14:paraId="1AF680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7DAB613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lastRenderedPageBreak/>
        <w:t xml:space="preserve">    container qosData {</w:t>
      </w:r>
    </w:p>
    <w:p w14:paraId="32BCA0B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a PCC rule.";</w:t>
      </w:r>
    </w:p>
    <w:p w14:paraId="096D84F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4991AE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74DF362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322CE94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7FFE3F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7DEC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1785D5C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altQosParams {</w:t>
      </w:r>
    </w:p>
    <w:p w14:paraId="0467C72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QoS control policy data for the Alternative </w:t>
      </w:r>
    </w:p>
    <w:p w14:paraId="1C5101E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QoS parameter sets of the service data flow.";</w:t>
      </w:r>
    </w:p>
    <w:p w14:paraId="6AC3051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qosDataInfo {</w:t>
      </w:r>
    </w:p>
    <w:p w14:paraId="56A6F4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QoS control policy data.";</w:t>
      </w:r>
    </w:p>
    <w:p w14:paraId="5E079EA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"qosId";</w:t>
      </w:r>
    </w:p>
    <w:p w14:paraId="655F062C"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QosDataInformation;</w:t>
      </w:r>
    </w:p>
    <w:p w14:paraId="097CB01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F7BF74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1C992D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trafficControlData {</w:t>
      </w:r>
    </w:p>
    <w:p w14:paraId="4D122EB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traffic control policy data for a PCC rule.";</w:t>
      </w:r>
    </w:p>
    <w:p w14:paraId="4D973E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trafficControlDataInfo {</w:t>
      </w:r>
    </w:p>
    <w:p w14:paraId="3E33960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traffic control policy data.";</w:t>
      </w:r>
    </w:p>
    <w:p w14:paraId="5C0FF55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"tcId";</w:t>
      </w:r>
    </w:p>
    <w:p w14:paraId="6B44FB0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TrafficControlDataInformation;</w:t>
      </w:r>
    </w:p>
    <w:p w14:paraId="505F1A4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6B7EF9D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14493B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ConditionData; </w:t>
      </w:r>
    </w:p>
    <w:p w14:paraId="3EE393D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tscaiInputUl {</w:t>
      </w:r>
    </w:p>
    <w:p w14:paraId="3BABA0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interface of the DS-TT/UE (uplink flow direction).";</w:t>
      </w:r>
    </w:p>
    <w:p w14:paraId="423694E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42FAF579"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A80C7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39F2B4C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tscaiInputDl {</w:t>
      </w:r>
    </w:p>
    <w:p w14:paraId="2F0D183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transports TSCAI input parameters for TSC traffic at the ingress of the NW-TT (downlink flow direction).";</w:t>
      </w:r>
    </w:p>
    <w:p w14:paraId="246605F7"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TscaiInputContainer; </w:t>
      </w:r>
    </w:p>
    <w:p w14:paraId="78FF995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0AB6D5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4B8D588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89EAF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PredefinedPccRuleSetGrp {</w:t>
      </w:r>
    </w:p>
    <w:p w14:paraId="2E06F1D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"Represents the PredefinedPccRuleSet IOC.";</w:t>
      </w:r>
    </w:p>
    <w:p w14:paraId="5B77F00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 {</w:t>
      </w:r>
    </w:p>
    <w:p w14:paraId="2341696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"The list of predefined PCC rules.";</w:t>
      </w:r>
    </w:p>
    <w:p w14:paraId="1F76961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"pccRuleId";</w:t>
      </w:r>
    </w:p>
    <w:p w14:paraId="23682D12"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PccRule;</w:t>
      </w:r>
    </w:p>
    <w:p w14:paraId="6E95E10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6E6D36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6049456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5F752B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grouping PredefinedPccRuleSetSubtree {</w:t>
      </w:r>
    </w:p>
    <w:p w14:paraId="2C2DCE7D"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PredefinedPccRuleSet IOC with inherited attributes.";</w:t>
      </w:r>
    </w:p>
    <w:p w14:paraId="745763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list PredefinedPccRuleSet {</w:t>
      </w:r>
    </w:p>
    <w:p w14:paraId="578995A1"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"Specifies the predefined PCC rules.";</w:t>
      </w:r>
    </w:p>
    <w:p w14:paraId="543E29B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key "id";</w:t>
      </w:r>
    </w:p>
    <w:p w14:paraId="6FD31E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top3gpp:Top_Grp;</w:t>
      </w:r>
    </w:p>
    <w:p w14:paraId="114070D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container attributes {</w:t>
      </w:r>
    </w:p>
    <w:p w14:paraId="70358B3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contains the attributes defined specifically in the PredefinedPccRuleSet IOC.";</w:t>
      </w:r>
    </w:p>
    <w:p w14:paraId="512BD0F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PredefinedPccRuleSetGrp;</w:t>
      </w:r>
    </w:p>
    <w:p w14:paraId="18FD89B3"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198614E"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  </w:t>
      </w:r>
    </w:p>
    <w:p w14:paraId="5DD9DFE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0A6F705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35A81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"/me3gpp:ManagedElement/smf3gpp:SMFFunction" {</w:t>
      </w:r>
    </w:p>
    <w:p w14:paraId="557FAA64"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SMFFunction MOI.";</w:t>
      </w:r>
    </w:p>
    <w:p w14:paraId="1DB8A55B"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4FAC6488"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23999265"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591F02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augment "/me3gpp:ManagedElement/pcf3gpp:PCFFunction" {</w:t>
      </w:r>
    </w:p>
    <w:p w14:paraId="5AB5E7BF"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description "It specifies the containment relation of PredefinedPccRuleSet MOI with PCFFunction MOI.";</w:t>
      </w:r>
    </w:p>
    <w:p w14:paraId="0F88685A"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uses PredefinedPccRuleSetSubtree;</w:t>
      </w:r>
    </w:p>
    <w:p w14:paraId="7F17EFA0"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 xml:space="preserve">  }</w:t>
      </w:r>
    </w:p>
    <w:p w14:paraId="5450D066" w14:textId="77777777" w:rsidR="00883130" w:rsidRPr="001C0F0C"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0F0C">
        <w:rPr>
          <w:rFonts w:ascii="Courier New" w:hAnsi="Courier New"/>
          <w:noProof/>
          <w:sz w:val="16"/>
        </w:rPr>
        <w:t>}</w:t>
      </w:r>
    </w:p>
    <w:p w14:paraId="3B57BBE3" w14:textId="77777777" w:rsidR="00883130" w:rsidRPr="001C0F0C" w:rsidRDefault="00883130" w:rsidP="00883130">
      <w:pPr>
        <w:tabs>
          <w:tab w:val="left" w:pos="0"/>
          <w:tab w:val="center" w:pos="4820"/>
          <w:tab w:val="right" w:pos="9638"/>
        </w:tabs>
        <w:spacing w:after="0"/>
        <w:rPr>
          <w:rFonts w:ascii="Courier New" w:hAnsi="Courier New" w:cs="Arial"/>
          <w:sz w:val="16"/>
          <w:szCs w:val="22"/>
          <w:lang w:val="en-US"/>
        </w:rPr>
      </w:pPr>
      <w:r w:rsidRPr="001C0F0C">
        <w:rPr>
          <w:rFonts w:ascii="Courier New" w:hAnsi="Courier New" w:cs="Arial"/>
          <w:sz w:val="16"/>
          <w:szCs w:val="22"/>
          <w:lang w:val="en-US"/>
        </w:rPr>
        <w:t>&lt;CODE ENDS&gt;</w:t>
      </w:r>
    </w:p>
    <w:p w14:paraId="2FCFBD58" w14:textId="77777777" w:rsidR="00883130" w:rsidRDefault="00883130" w:rsidP="00883130">
      <w:pPr>
        <w:pStyle w:val="PL"/>
      </w:pPr>
    </w:p>
    <w:p w14:paraId="4F9FB68E" w14:textId="77777777" w:rsidR="00883130" w:rsidRDefault="00883130" w:rsidP="00883130">
      <w:pPr>
        <w:pStyle w:val="Heading2"/>
      </w:pPr>
      <w:r>
        <w:rPr>
          <w:lang w:eastAsia="zh-CN"/>
        </w:rPr>
        <w:lastRenderedPageBreak/>
        <w:t>H.5.33</w:t>
      </w:r>
      <w:r>
        <w:rPr>
          <w:lang w:eastAsia="zh-CN"/>
        </w:rPr>
        <w:tab/>
        <w:t>module _3gpp-5gc-nrm-dynamic5qiset.yang</w:t>
      </w:r>
    </w:p>
    <w:p w14:paraId="3D2B3A68" w14:textId="77777777" w:rsidR="00883130" w:rsidRPr="00BE4131"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BEGINS&gt;</w:t>
      </w:r>
    </w:p>
    <w:p w14:paraId="3E6C72E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module _3gpp-5gc-nrm-dynamic5qiset {</w:t>
      </w:r>
    </w:p>
    <w:p w14:paraId="61821BC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yang-version 1.1;</w:t>
      </w:r>
    </w:p>
    <w:p w14:paraId="5770A32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namespace urn:3gpp:sa5:_3gpp-5gc-nrm-dynamic5qiset;</w:t>
      </w:r>
    </w:p>
    <w:p w14:paraId="172F93F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prefix dyn5QIs3gpp;</w:t>
      </w:r>
    </w:p>
    <w:p w14:paraId="174C363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61C77F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_3gpp-common-top { prefix top3gpp; }</w:t>
      </w:r>
    </w:p>
    <w:p w14:paraId="3D74C28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_3gpp-common-subnetwork { prefix subnet3gpp; }</w:t>
      </w:r>
    </w:p>
    <w:p w14:paraId="43567B8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_3gpp-common-managed-element { prefix me3gpp; }</w:t>
      </w:r>
    </w:p>
    <w:p w14:paraId="67CD810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import _3gpp-5gc-nrm-configurable5qiset { prefix Conf5QIs3gpp; }</w:t>
      </w:r>
    </w:p>
    <w:p w14:paraId="51DC7A2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12463CD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organization "3gpp SA5";</w:t>
      </w:r>
    </w:p>
    <w:p w14:paraId="2B992A2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contact "https://www.3gpp.org/DynaReport/TSG-WG--S5--officials.htm?Itemid=464";</w:t>
      </w:r>
    </w:p>
    <w:p w14:paraId="2DF2BB1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represents the dynamic 5QIs including their QoS </w:t>
      </w:r>
    </w:p>
    <w:p w14:paraId="53FF24AF"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w:t>
      </w:r>
    </w:p>
    <w:p w14:paraId="7E2F3F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Copyright 2023, 3GPP Organizational Partners (ARIB, ATIS, CCSA, ETSI, TSDSI, </w:t>
      </w:r>
    </w:p>
    <w:p w14:paraId="75A5758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TTA, TTC). All rights reserved.";</w:t>
      </w:r>
    </w:p>
    <w:p w14:paraId="679AF1E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reference "3GPP TS 28.541";</w:t>
      </w:r>
    </w:p>
    <w:p w14:paraId="3E3EB2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640E6E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2023-09-17 { reference CR-1042 ; } </w:t>
      </w:r>
    </w:p>
    <w:p w14:paraId="02E7DBE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2022-07-27 { reference "CR-0769"; }</w:t>
      </w:r>
    </w:p>
    <w:p w14:paraId="13EC03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2022-01-07 { reference CR-0643; }</w:t>
      </w:r>
    </w:p>
    <w:p w14:paraId="605077B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2020-10-01 { reference "CR-0393"; }</w:t>
      </w:r>
    </w:p>
    <w:p w14:paraId="0A0D62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revision 2020-08-06 { reference "CR-0333"; }</w:t>
      </w:r>
    </w:p>
    <w:p w14:paraId="3E97ECF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56AB0A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Dynamic5QISetGrp {</w:t>
      </w:r>
    </w:p>
    <w:p w14:paraId="49079FE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"Represents the Dynamic5QISet IOC.";</w:t>
      </w:r>
    </w:p>
    <w:p w14:paraId="448D50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 {</w:t>
      </w:r>
    </w:p>
    <w:p w14:paraId="7C62C9E7"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"This IOC specifies the dynamically assigned 5QIs </w:t>
      </w:r>
    </w:p>
    <w:p w14:paraId="74E88A8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including their QoS characteristics, see 3GPP TS 23.501. </w:t>
      </w:r>
    </w:p>
    <w:p w14:paraId="1817D86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The instance of this IOC shall not be created or modified by the </w:t>
      </w:r>
    </w:p>
    <w:p w14:paraId="65D6B70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MnS consumer except for the instance associated to </w:t>
      </w:r>
    </w:p>
    <w:p w14:paraId="79382A7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PCFFunction MOI or SMFFunction MOI when the PCF is not deployed.";</w:t>
      </w:r>
    </w:p>
    <w:p w14:paraId="7AC1BD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757F2B0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2AA2EDD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478ADE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Conf5QIs3gpp:FiveQICharacteristicsGrp;</w:t>
      </w:r>
    </w:p>
    <w:p w14:paraId="35761C4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F278B11"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7B0EB24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7DDA93A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560491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grouping Dynamic5QISetSubtree {</w:t>
      </w:r>
    </w:p>
    <w:p w14:paraId="19E19B5B"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"Helps augmenting Dynamic5QISet into multiple places.";</w:t>
      </w:r>
    </w:p>
    <w:p w14:paraId="7F119FE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list Dynamic5QISet {</w:t>
      </w:r>
    </w:p>
    <w:p w14:paraId="6230B42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description "Specifies the dynamic 5QIs including their QoS </w:t>
      </w:r>
    </w:p>
    <w:p w14:paraId="017BA4B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characteristics, see 3GPP TS 23.501.";</w:t>
      </w:r>
    </w:p>
    <w:p w14:paraId="7F6ADFF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key "id";</w:t>
      </w:r>
    </w:p>
    <w:p w14:paraId="421DE3C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top3gpp:Top_Grp;</w:t>
      </w:r>
    </w:p>
    <w:p w14:paraId="0FB792AC"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container attributes {</w:t>
      </w:r>
    </w:p>
    <w:p w14:paraId="10829A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Dynamic5QISetGrp;</w:t>
      </w:r>
    </w:p>
    <w:p w14:paraId="7D68BF5E"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682745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Conf5QIs3gpp:FiveQICharacteristicsSubtree;</w:t>
      </w:r>
    </w:p>
    <w:p w14:paraId="45B5AC0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  </w:t>
      </w:r>
    </w:p>
    <w:p w14:paraId="65958FDD"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35BCECC6"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2BD43974"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"/subnet3gpp:SubNetwork" {</w:t>
      </w:r>
    </w:p>
    <w:p w14:paraId="07ACE299"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0E7DB7B0"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07FCA5F2"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276E193"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augment "/me3gpp:ManagedElement" {</w:t>
      </w:r>
    </w:p>
    <w:p w14:paraId="25B881C5"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uses Dynamic5QISetSubtree;</w:t>
      </w:r>
    </w:p>
    <w:p w14:paraId="32573358"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 xml:space="preserve">  }</w:t>
      </w:r>
    </w:p>
    <w:p w14:paraId="56597A1A" w14:textId="77777777" w:rsidR="00883130" w:rsidRPr="00BE4131" w:rsidRDefault="00883130" w:rsidP="008831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4131">
        <w:rPr>
          <w:rFonts w:ascii="Courier New" w:hAnsi="Courier New"/>
          <w:noProof/>
          <w:sz w:val="16"/>
        </w:rPr>
        <w:t>}</w:t>
      </w:r>
    </w:p>
    <w:p w14:paraId="41AE2E0F" w14:textId="77777777" w:rsidR="00883130" w:rsidRDefault="00883130" w:rsidP="00883130">
      <w:pPr>
        <w:tabs>
          <w:tab w:val="left" w:pos="0"/>
          <w:tab w:val="center" w:pos="4820"/>
          <w:tab w:val="right" w:pos="9638"/>
        </w:tabs>
        <w:spacing w:after="0"/>
        <w:rPr>
          <w:rFonts w:ascii="Courier New" w:hAnsi="Courier New" w:cs="Arial"/>
          <w:sz w:val="16"/>
          <w:szCs w:val="22"/>
          <w:lang w:val="en-US"/>
        </w:rPr>
      </w:pPr>
      <w:r w:rsidRPr="00BE4131">
        <w:rPr>
          <w:rFonts w:ascii="Courier New" w:hAnsi="Courier New" w:cs="Arial"/>
          <w:sz w:val="16"/>
          <w:szCs w:val="22"/>
          <w:lang w:val="en-US"/>
        </w:rPr>
        <w:t>&lt;CODE ENDS&gt;</w:t>
      </w:r>
    </w:p>
    <w:p w14:paraId="6EDEB133" w14:textId="77777777" w:rsidR="00382188" w:rsidRDefault="00382188" w:rsidP="00382188">
      <w:pPr>
        <w:pStyle w:val="Heading2"/>
      </w:pPr>
      <w:bookmarkStart w:id="25" w:name="_Toc59183425"/>
      <w:bookmarkStart w:id="26" w:name="_Toc59184891"/>
      <w:bookmarkStart w:id="27" w:name="_Toc59195826"/>
      <w:bookmarkStart w:id="28" w:name="_Toc59440255"/>
      <w:bookmarkStart w:id="29" w:name="_Toc67990695"/>
      <w:bookmarkEnd w:id="20"/>
      <w:bookmarkEnd w:id="21"/>
      <w:bookmarkEnd w:id="22"/>
      <w:bookmarkEnd w:id="23"/>
      <w:bookmarkEnd w:id="24"/>
      <w:r>
        <w:rPr>
          <w:lang w:eastAsia="zh-CN"/>
        </w:rPr>
        <w:t>H.5.34</w:t>
      </w:r>
      <w:r>
        <w:rPr>
          <w:lang w:eastAsia="zh-CN"/>
        </w:rPr>
        <w:tab/>
        <w:t xml:space="preserve">module </w:t>
      </w:r>
      <w:r w:rsidRPr="003126B0">
        <w:rPr>
          <w:lang w:eastAsia="zh-CN"/>
        </w:rPr>
        <w:t>_3gpp-5gc-</w:t>
      </w:r>
      <w:r>
        <w:rPr>
          <w:lang w:eastAsia="zh-CN"/>
        </w:rPr>
        <w:t>nrm-</w:t>
      </w:r>
      <w:r w:rsidRPr="003126B0">
        <w:rPr>
          <w:lang w:eastAsia="zh-CN"/>
        </w:rPr>
        <w:t>ecmconnectioninfo.yang</w:t>
      </w:r>
    </w:p>
    <w:p w14:paraId="7040ECB5" w14:textId="77777777" w:rsidR="00382188" w:rsidRPr="008F7C23"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C5CD46" w14:textId="77777777" w:rsidR="00382188" w:rsidRDefault="00382188" w:rsidP="00382188">
      <w:pPr>
        <w:pStyle w:val="PL"/>
      </w:pPr>
      <w:r>
        <w:t>module _3gpp-5gc-nrm-ecmconnectioninfo {</w:t>
      </w:r>
    </w:p>
    <w:p w14:paraId="6876EE89" w14:textId="77777777" w:rsidR="00382188" w:rsidRDefault="00382188" w:rsidP="00382188">
      <w:pPr>
        <w:pStyle w:val="PL"/>
      </w:pPr>
      <w:r>
        <w:t xml:space="preserve">  yang-version 1.1;</w:t>
      </w:r>
    </w:p>
    <w:p w14:paraId="35A9F189" w14:textId="77777777" w:rsidR="00382188" w:rsidRDefault="00382188" w:rsidP="00382188">
      <w:pPr>
        <w:pStyle w:val="PL"/>
      </w:pPr>
      <w:r>
        <w:t xml:space="preserve">  namespace "urn:3gpp:sa5:_3gpp-5gc-nrm-ecmconnectioninfo";</w:t>
      </w:r>
    </w:p>
    <w:p w14:paraId="50EC2087" w14:textId="77777777" w:rsidR="00382188" w:rsidRDefault="00382188" w:rsidP="00382188">
      <w:pPr>
        <w:pStyle w:val="PL"/>
      </w:pPr>
      <w:r>
        <w:t xml:space="preserve">  prefix "econn3gpp";</w:t>
      </w:r>
    </w:p>
    <w:p w14:paraId="0DA8B7CF" w14:textId="77777777" w:rsidR="00382188" w:rsidRDefault="00382188" w:rsidP="00382188">
      <w:pPr>
        <w:pStyle w:val="PL"/>
      </w:pPr>
    </w:p>
    <w:p w14:paraId="1CA02EBB" w14:textId="77777777" w:rsidR="00382188" w:rsidRDefault="00382188" w:rsidP="00382188">
      <w:pPr>
        <w:pStyle w:val="PL"/>
      </w:pPr>
      <w:r>
        <w:t xml:space="preserve">  import ietf-inet-types { prefix inet; }</w:t>
      </w:r>
    </w:p>
    <w:p w14:paraId="482D8E0E" w14:textId="77777777" w:rsidR="00382188" w:rsidRDefault="00382188" w:rsidP="00382188">
      <w:pPr>
        <w:pStyle w:val="PL"/>
      </w:pPr>
      <w:r>
        <w:lastRenderedPageBreak/>
        <w:t xml:space="preserve">  import _3gpp-common-top { prefix top3gpp; }</w:t>
      </w:r>
    </w:p>
    <w:p w14:paraId="16AF8BED" w14:textId="77777777" w:rsidR="00382188" w:rsidRDefault="00382188" w:rsidP="00382188">
      <w:pPr>
        <w:pStyle w:val="PL"/>
      </w:pPr>
      <w:r>
        <w:t xml:space="preserve">  import _3gpp-common-yang-types { prefix types3gpp; }</w:t>
      </w:r>
    </w:p>
    <w:p w14:paraId="6797B898" w14:textId="77777777" w:rsidR="00382188" w:rsidRDefault="00382188" w:rsidP="00382188">
      <w:pPr>
        <w:pStyle w:val="PL"/>
      </w:pPr>
    </w:p>
    <w:p w14:paraId="42919395" w14:textId="77777777" w:rsidR="00382188" w:rsidRDefault="00382188" w:rsidP="00382188">
      <w:pPr>
        <w:pStyle w:val="PL"/>
      </w:pPr>
      <w:r>
        <w:t xml:space="preserve">  organization "3GPP SA5";</w:t>
      </w:r>
    </w:p>
    <w:p w14:paraId="65D79856" w14:textId="77777777" w:rsidR="00382188" w:rsidRDefault="00382188" w:rsidP="00382188">
      <w:pPr>
        <w:pStyle w:val="PL"/>
      </w:pPr>
      <w:r>
        <w:t xml:space="preserve">  contact "https://www.3gpp.org/DynaReport/TSG-WG--S5--officials.htm?Itemid=464";</w:t>
      </w:r>
    </w:p>
    <w:p w14:paraId="1AFC19F3" w14:textId="77777777" w:rsidR="00382188" w:rsidRDefault="00382188" w:rsidP="00382188">
      <w:pPr>
        <w:pStyle w:val="PL"/>
      </w:pPr>
      <w:r>
        <w:t xml:space="preserve">  description "Defines the YANG mapping of the EcmConnectionInfo Information </w:t>
      </w:r>
    </w:p>
    <w:p w14:paraId="547C38AC" w14:textId="77777777" w:rsidR="00382188" w:rsidRDefault="00382188" w:rsidP="00382188">
      <w:pPr>
        <w:pStyle w:val="PL"/>
      </w:pPr>
      <w:r>
        <w:t xml:space="preserve">    Object Class (IOC) that is part of the NR Network Resource Model (NRM).</w:t>
      </w:r>
    </w:p>
    <w:p w14:paraId="3C96FD92" w14:textId="77777777" w:rsidR="00382188" w:rsidRDefault="00382188" w:rsidP="00382188">
      <w:pPr>
        <w:pStyle w:val="PL"/>
      </w:pPr>
      <w:r>
        <w:t xml:space="preserve">    Copyright 2024, 3GPP Organizational Partners (ARIB, ATIS, CCSA, ETSI, TSDSI, </w:t>
      </w:r>
    </w:p>
    <w:p w14:paraId="69E0C163" w14:textId="77777777" w:rsidR="00382188" w:rsidRDefault="00382188" w:rsidP="00382188">
      <w:pPr>
        <w:pStyle w:val="PL"/>
      </w:pPr>
      <w:r>
        <w:t xml:space="preserve">    TTA, TTC). All rights reserved.";</w:t>
      </w:r>
    </w:p>
    <w:p w14:paraId="6E67DB6A" w14:textId="77777777" w:rsidR="00382188" w:rsidRDefault="00382188" w:rsidP="00382188">
      <w:pPr>
        <w:pStyle w:val="PL"/>
      </w:pPr>
      <w:r>
        <w:t xml:space="preserve">  reference "3GPP TS 28.541 5G Network Resource Model (NRM)";</w:t>
      </w:r>
    </w:p>
    <w:p w14:paraId="2159534B" w14:textId="77777777" w:rsidR="00382188" w:rsidRDefault="00382188" w:rsidP="00382188">
      <w:pPr>
        <w:pStyle w:val="PL"/>
      </w:pPr>
    </w:p>
    <w:p w14:paraId="7ADD195E" w14:textId="77777777" w:rsidR="00382188" w:rsidRDefault="00382188" w:rsidP="00382188">
      <w:pPr>
        <w:pStyle w:val="PL"/>
      </w:pPr>
      <w:r>
        <w:t xml:space="preserve">  revision 2024-01-29 { reference CR-1166 ; } </w:t>
      </w:r>
    </w:p>
    <w:p w14:paraId="0F232309" w14:textId="77777777" w:rsidR="00382188" w:rsidRDefault="00382188" w:rsidP="00382188">
      <w:pPr>
        <w:pStyle w:val="PL"/>
      </w:pPr>
      <w:r>
        <w:t xml:space="preserve">  revision 2023-11-05 { reference CR-1131 ; } </w:t>
      </w:r>
    </w:p>
    <w:p w14:paraId="5203DBB9" w14:textId="77777777" w:rsidR="00382188" w:rsidRDefault="00382188" w:rsidP="00382188">
      <w:pPr>
        <w:pStyle w:val="PL"/>
      </w:pPr>
      <w:r>
        <w:t xml:space="preserve">  </w:t>
      </w:r>
    </w:p>
    <w:p w14:paraId="79111EAC" w14:textId="77777777" w:rsidR="00382188" w:rsidRDefault="00382188" w:rsidP="00382188">
      <w:pPr>
        <w:pStyle w:val="PL"/>
      </w:pPr>
      <w:r>
        <w:t xml:space="preserve">  grouping GeoLocGrp {</w:t>
      </w:r>
    </w:p>
    <w:p w14:paraId="20D29DDA" w14:textId="77777777" w:rsidR="00382188" w:rsidRDefault="00382188" w:rsidP="00382188">
      <w:pPr>
        <w:pStyle w:val="PL"/>
      </w:pPr>
      <w:r>
        <w:t xml:space="preserve">    description "This datatype represent the geographical location.";</w:t>
      </w:r>
    </w:p>
    <w:p w14:paraId="4AFE874A" w14:textId="77777777" w:rsidR="00382188" w:rsidRDefault="00382188" w:rsidP="00382188">
      <w:pPr>
        <w:pStyle w:val="PL"/>
      </w:pPr>
      <w:r>
        <w:t xml:space="preserve">    reference "3GPP 28.538 clause 6.3.4";</w:t>
      </w:r>
    </w:p>
    <w:p w14:paraId="21990C95" w14:textId="77777777" w:rsidR="00382188" w:rsidRDefault="00382188" w:rsidP="00382188">
      <w:pPr>
        <w:pStyle w:val="PL"/>
      </w:pPr>
      <w:r>
        <w:t xml:space="preserve">    </w:t>
      </w:r>
    </w:p>
    <w:p w14:paraId="07847CC9" w14:textId="77777777" w:rsidR="00382188" w:rsidRDefault="00382188" w:rsidP="00382188">
      <w:pPr>
        <w:pStyle w:val="PL"/>
      </w:pPr>
      <w:r>
        <w:t xml:space="preserve">    list geographicalCoordinates {</w:t>
      </w:r>
    </w:p>
    <w:p w14:paraId="00B3D788" w14:textId="77777777" w:rsidR="00382188" w:rsidRDefault="00382188" w:rsidP="00382188">
      <w:pPr>
        <w:pStyle w:val="PL"/>
      </w:pPr>
      <w:r>
        <w:t xml:space="preserve">      description "This refers to the Topological Service Area, </w:t>
      </w:r>
    </w:p>
    <w:p w14:paraId="0E602BD7" w14:textId="77777777" w:rsidR="00382188" w:rsidRDefault="00382188" w:rsidP="00382188">
      <w:pPr>
        <w:pStyle w:val="PL"/>
      </w:pPr>
      <w:r>
        <w:t xml:space="preserve">        (see clause 7.3.3.2 in TS 23.538) that is defined as a datatype </w:t>
      </w:r>
    </w:p>
    <w:p w14:paraId="1A7E89C3" w14:textId="77777777" w:rsidR="00382188" w:rsidRDefault="00382188" w:rsidP="00382188">
      <w:pPr>
        <w:pStyle w:val="PL"/>
      </w:pPr>
      <w:r>
        <w:t xml:space="preserve">        (see clause 6.3.8).";</w:t>
      </w:r>
    </w:p>
    <w:p w14:paraId="0377B4BB" w14:textId="77777777" w:rsidR="00382188" w:rsidRDefault="00382188" w:rsidP="00382188">
      <w:pPr>
        <w:pStyle w:val="PL"/>
      </w:pPr>
      <w:r>
        <w:t xml:space="preserve">      key latitude;</w:t>
      </w:r>
    </w:p>
    <w:p w14:paraId="225D0C37" w14:textId="77777777" w:rsidR="00382188" w:rsidRDefault="00382188" w:rsidP="00382188">
      <w:pPr>
        <w:pStyle w:val="PL"/>
      </w:pPr>
      <w:r>
        <w:t xml:space="preserve">      max-elements 1;</w:t>
      </w:r>
    </w:p>
    <w:p w14:paraId="66AA647F" w14:textId="77777777" w:rsidR="00382188" w:rsidRDefault="00382188" w:rsidP="00382188">
      <w:pPr>
        <w:pStyle w:val="PL"/>
      </w:pPr>
      <w:r>
        <w:t xml:space="preserve">      uses types3gpp:GeographicalCoordinates;</w:t>
      </w:r>
    </w:p>
    <w:p w14:paraId="31DE3B69" w14:textId="77777777" w:rsidR="00382188" w:rsidRDefault="00382188" w:rsidP="00382188">
      <w:pPr>
        <w:pStyle w:val="PL"/>
      </w:pPr>
      <w:r>
        <w:t xml:space="preserve">    }</w:t>
      </w:r>
    </w:p>
    <w:p w14:paraId="3599F014" w14:textId="77777777" w:rsidR="00382188" w:rsidRDefault="00382188" w:rsidP="00382188">
      <w:pPr>
        <w:pStyle w:val="PL"/>
      </w:pPr>
      <w:r>
        <w:t xml:space="preserve">    </w:t>
      </w:r>
    </w:p>
    <w:p w14:paraId="6D9C0D4C" w14:textId="77777777" w:rsidR="00382188" w:rsidRDefault="00382188" w:rsidP="00382188">
      <w:pPr>
        <w:pStyle w:val="PL"/>
      </w:pPr>
      <w:r>
        <w:t xml:space="preserve">    leaf civicLocations {</w:t>
      </w:r>
    </w:p>
    <w:p w14:paraId="16B71B3E" w14:textId="77777777" w:rsidR="00382188" w:rsidRDefault="00382188" w:rsidP="00382188">
      <w:pPr>
        <w:pStyle w:val="PL"/>
      </w:pPr>
      <w:r>
        <w:t xml:space="preserve">      type string;</w:t>
      </w:r>
    </w:p>
    <w:p w14:paraId="099CCC1B" w14:textId="77777777" w:rsidR="00382188" w:rsidRDefault="00382188" w:rsidP="00382188">
      <w:pPr>
        <w:pStyle w:val="PL"/>
      </w:pPr>
      <w:r>
        <w:t xml:space="preserve">    }</w:t>
      </w:r>
    </w:p>
    <w:p w14:paraId="5F4ECC39" w14:textId="77777777" w:rsidR="00382188" w:rsidRDefault="00382188" w:rsidP="00382188">
      <w:pPr>
        <w:pStyle w:val="PL"/>
      </w:pPr>
      <w:r>
        <w:t xml:space="preserve">  }</w:t>
      </w:r>
    </w:p>
    <w:p w14:paraId="6CFD8B2F" w14:textId="77777777" w:rsidR="00382188" w:rsidRDefault="00382188" w:rsidP="00382188">
      <w:pPr>
        <w:pStyle w:val="PL"/>
      </w:pPr>
    </w:p>
    <w:p w14:paraId="55D17A2A" w14:textId="77777777" w:rsidR="00382188" w:rsidRDefault="00382188" w:rsidP="00382188">
      <w:pPr>
        <w:pStyle w:val="PL"/>
      </w:pPr>
      <w:r>
        <w:t xml:space="preserve">  grouping TopologicalServiceAreaGrp {</w:t>
      </w:r>
    </w:p>
    <w:p w14:paraId="60489345" w14:textId="77777777" w:rsidR="00382188" w:rsidRDefault="00382188" w:rsidP="00382188">
      <w:pPr>
        <w:pStyle w:val="PL"/>
      </w:pPr>
      <w:r>
        <w:t xml:space="preserve">    description "This datatype represents the topological service area.";</w:t>
      </w:r>
    </w:p>
    <w:p w14:paraId="5B469B20" w14:textId="77777777" w:rsidR="00382188" w:rsidRDefault="00382188" w:rsidP="00382188">
      <w:pPr>
        <w:pStyle w:val="PL"/>
      </w:pPr>
      <w:r>
        <w:t xml:space="preserve">    reference "3GPP TS 28.538 clause 6.3.7";</w:t>
      </w:r>
    </w:p>
    <w:p w14:paraId="3EBA0B64" w14:textId="77777777" w:rsidR="00382188" w:rsidRDefault="00382188" w:rsidP="00382188">
      <w:pPr>
        <w:pStyle w:val="PL"/>
      </w:pPr>
      <w:r>
        <w:t xml:space="preserve">    </w:t>
      </w:r>
    </w:p>
    <w:p w14:paraId="0253E355" w14:textId="77777777" w:rsidR="00382188" w:rsidRDefault="00382188" w:rsidP="00382188">
      <w:pPr>
        <w:pStyle w:val="PL"/>
      </w:pPr>
      <w:r>
        <w:t xml:space="preserve">    leaf-list cellIDList {</w:t>
      </w:r>
    </w:p>
    <w:p w14:paraId="6744EBD9" w14:textId="77777777" w:rsidR="00382188" w:rsidRDefault="00382188" w:rsidP="00382188">
      <w:pPr>
        <w:pStyle w:val="PL"/>
      </w:pPr>
      <w:r>
        <w:t xml:space="preserve">      description "It represents the list of NR cells. </w:t>
      </w:r>
    </w:p>
    <w:p w14:paraId="5A18D7F9" w14:textId="77777777" w:rsidR="00382188" w:rsidRDefault="00382188" w:rsidP="00382188">
      <w:pPr>
        <w:pStyle w:val="PL"/>
      </w:pPr>
    </w:p>
    <w:p w14:paraId="06224AC5" w14:textId="77777777" w:rsidR="00382188" w:rsidRDefault="00382188" w:rsidP="00382188">
      <w:pPr>
        <w:pStyle w:val="PL"/>
      </w:pPr>
      <w:r>
        <w:t xml:space="preserve">        The cell ID, together with the gNB Identifier (using gNBId of the </w:t>
      </w:r>
    </w:p>
    <w:p w14:paraId="6C9B1CD7" w14:textId="77777777" w:rsidR="00382188" w:rsidRDefault="00382188" w:rsidP="00382188">
      <w:pPr>
        <w:pStyle w:val="PL"/>
      </w:pPr>
      <w:r>
        <w:t xml:space="preserve">        parent GNBCUCPFunction or GNBDUFunction or ExternalCUCPFunction), </w:t>
      </w:r>
    </w:p>
    <w:p w14:paraId="15AE4391" w14:textId="77777777" w:rsidR="00382188" w:rsidRDefault="00382188" w:rsidP="00382188">
      <w:pPr>
        <w:pStyle w:val="PL"/>
      </w:pPr>
      <w:r>
        <w:t xml:space="preserve">        identifies a NR cell within a PLMN. This is the NR Cell Identity(NCI). </w:t>
      </w:r>
    </w:p>
    <w:p w14:paraId="5962D509" w14:textId="77777777" w:rsidR="00382188" w:rsidRDefault="00382188" w:rsidP="00382188">
      <w:pPr>
        <w:pStyle w:val="PL"/>
      </w:pPr>
      <w:r>
        <w:t xml:space="preserve">        See subclause 8.2 of TS 38.300";</w:t>
      </w:r>
    </w:p>
    <w:p w14:paraId="3F939F6C" w14:textId="77777777" w:rsidR="00382188" w:rsidRDefault="00382188" w:rsidP="00382188">
      <w:pPr>
        <w:pStyle w:val="PL"/>
      </w:pPr>
      <w:r>
        <w:t xml:space="preserve">      type int32;</w:t>
      </w:r>
    </w:p>
    <w:p w14:paraId="1D57D451" w14:textId="77777777" w:rsidR="00382188" w:rsidRDefault="00382188" w:rsidP="00382188">
      <w:pPr>
        <w:pStyle w:val="PL"/>
      </w:pPr>
      <w:r>
        <w:t xml:space="preserve">    }</w:t>
      </w:r>
    </w:p>
    <w:p w14:paraId="4D78F859" w14:textId="77777777" w:rsidR="00382188" w:rsidRDefault="00382188" w:rsidP="00382188">
      <w:pPr>
        <w:pStyle w:val="PL"/>
      </w:pPr>
      <w:r>
        <w:t xml:space="preserve">    </w:t>
      </w:r>
    </w:p>
    <w:p w14:paraId="34DC4EC4" w14:textId="77777777" w:rsidR="00382188" w:rsidRDefault="00382188" w:rsidP="00382188">
      <w:pPr>
        <w:pStyle w:val="PL"/>
      </w:pPr>
      <w:r>
        <w:t xml:space="preserve">    list trackingAreaIdList {</w:t>
      </w:r>
    </w:p>
    <w:p w14:paraId="02C68648" w14:textId="77777777" w:rsidR="00382188" w:rsidRDefault="00382188" w:rsidP="00382188">
      <w:pPr>
        <w:pStyle w:val="PL"/>
      </w:pPr>
      <w:r>
        <w:t xml:space="preserve">      description "It represents the list of tracking areas within a PLMN.";</w:t>
      </w:r>
    </w:p>
    <w:p w14:paraId="151A19CD" w14:textId="77777777" w:rsidR="00382188" w:rsidRDefault="00382188" w:rsidP="00382188">
      <w:pPr>
        <w:pStyle w:val="PL"/>
      </w:pPr>
      <w:r>
        <w:t xml:space="preserve">      min-elements 1;</w:t>
      </w:r>
    </w:p>
    <w:p w14:paraId="255C964F" w14:textId="77777777" w:rsidR="00382188" w:rsidRDefault="00382188" w:rsidP="00382188">
      <w:pPr>
        <w:pStyle w:val="PL"/>
      </w:pPr>
      <w:r>
        <w:t xml:space="preserve">      key idx;</w:t>
      </w:r>
    </w:p>
    <w:p w14:paraId="6BFF0E18" w14:textId="77777777" w:rsidR="00382188" w:rsidRDefault="00382188" w:rsidP="00382188">
      <w:pPr>
        <w:pStyle w:val="PL"/>
      </w:pPr>
      <w:r>
        <w:t xml:space="preserve">      </w:t>
      </w:r>
    </w:p>
    <w:p w14:paraId="32CC8DCE" w14:textId="77777777" w:rsidR="00382188" w:rsidRDefault="00382188" w:rsidP="00382188">
      <w:pPr>
        <w:pStyle w:val="PL"/>
      </w:pPr>
      <w:r>
        <w:t xml:space="preserve">      leaf idx { type uint32; }</w:t>
      </w:r>
    </w:p>
    <w:p w14:paraId="6C68DEA4" w14:textId="77777777" w:rsidR="00382188" w:rsidRDefault="00382188" w:rsidP="00382188">
      <w:pPr>
        <w:pStyle w:val="PL"/>
      </w:pPr>
      <w:r>
        <w:t xml:space="preserve">      uses types3gpp:TaiGrp;</w:t>
      </w:r>
    </w:p>
    <w:p w14:paraId="0E322C5F" w14:textId="77777777" w:rsidR="00382188" w:rsidRDefault="00382188" w:rsidP="00382188">
      <w:pPr>
        <w:pStyle w:val="PL"/>
      </w:pPr>
      <w:r>
        <w:t xml:space="preserve">    }</w:t>
      </w:r>
    </w:p>
    <w:p w14:paraId="35DCF67A" w14:textId="77777777" w:rsidR="00382188" w:rsidRDefault="00382188" w:rsidP="00382188">
      <w:pPr>
        <w:pStyle w:val="PL"/>
      </w:pPr>
      <w:r>
        <w:t xml:space="preserve">    </w:t>
      </w:r>
    </w:p>
    <w:p w14:paraId="78E88879" w14:textId="77777777" w:rsidR="00382188" w:rsidRDefault="00382188" w:rsidP="00382188">
      <w:pPr>
        <w:pStyle w:val="PL"/>
      </w:pPr>
      <w:r>
        <w:t xml:space="preserve">    list servingPLMN {</w:t>
      </w:r>
    </w:p>
    <w:p w14:paraId="0BC88837" w14:textId="77777777" w:rsidR="00382188" w:rsidRDefault="00382188" w:rsidP="00382188">
      <w:pPr>
        <w:pStyle w:val="PL"/>
      </w:pPr>
      <w:r>
        <w:t xml:space="preserve">      description "It specifies the PLMN to be served.";</w:t>
      </w:r>
    </w:p>
    <w:p w14:paraId="271E5C01" w14:textId="77777777" w:rsidR="00382188" w:rsidRDefault="00382188" w:rsidP="00382188">
      <w:pPr>
        <w:pStyle w:val="PL"/>
      </w:pPr>
      <w:r>
        <w:t xml:space="preserve">      max-elements 1;</w:t>
      </w:r>
    </w:p>
    <w:p w14:paraId="52BC6AC7" w14:textId="77777777" w:rsidR="00382188" w:rsidRDefault="00382188" w:rsidP="00382188">
      <w:pPr>
        <w:pStyle w:val="PL"/>
      </w:pPr>
      <w:r>
        <w:t xml:space="preserve">      key idx;</w:t>
      </w:r>
    </w:p>
    <w:p w14:paraId="21593B06" w14:textId="77777777" w:rsidR="00382188" w:rsidRDefault="00382188" w:rsidP="00382188">
      <w:pPr>
        <w:pStyle w:val="PL"/>
      </w:pPr>
      <w:r>
        <w:t xml:space="preserve">      </w:t>
      </w:r>
    </w:p>
    <w:p w14:paraId="773A09C7" w14:textId="77777777" w:rsidR="00382188" w:rsidRDefault="00382188" w:rsidP="00382188">
      <w:pPr>
        <w:pStyle w:val="PL"/>
      </w:pPr>
      <w:r>
        <w:t xml:space="preserve">      leaf idx { type uint32; }</w:t>
      </w:r>
    </w:p>
    <w:p w14:paraId="089604C4" w14:textId="77777777" w:rsidR="00382188" w:rsidRDefault="00382188" w:rsidP="00382188">
      <w:pPr>
        <w:pStyle w:val="PL"/>
      </w:pPr>
      <w:r>
        <w:t xml:space="preserve">      uses types3gpp:PLMNId;</w:t>
      </w:r>
    </w:p>
    <w:p w14:paraId="7E419536" w14:textId="77777777" w:rsidR="00382188" w:rsidRDefault="00382188" w:rsidP="00382188">
      <w:pPr>
        <w:pStyle w:val="PL"/>
      </w:pPr>
      <w:r>
        <w:t xml:space="preserve">    }</w:t>
      </w:r>
    </w:p>
    <w:p w14:paraId="350639CB" w14:textId="77777777" w:rsidR="00382188" w:rsidRDefault="00382188" w:rsidP="00382188">
      <w:pPr>
        <w:pStyle w:val="PL"/>
      </w:pPr>
      <w:r>
        <w:t xml:space="preserve">  }</w:t>
      </w:r>
    </w:p>
    <w:p w14:paraId="4AE40048" w14:textId="77777777" w:rsidR="00382188" w:rsidRDefault="00382188" w:rsidP="00382188">
      <w:pPr>
        <w:pStyle w:val="PL"/>
      </w:pPr>
      <w:r>
        <w:t xml:space="preserve">  </w:t>
      </w:r>
    </w:p>
    <w:p w14:paraId="27EB9456" w14:textId="77777777" w:rsidR="00382188" w:rsidRDefault="00382188" w:rsidP="00382188">
      <w:pPr>
        <w:pStyle w:val="PL"/>
      </w:pPr>
      <w:r>
        <w:t xml:space="preserve">  grouping ServingLocationGrp {</w:t>
      </w:r>
    </w:p>
    <w:p w14:paraId="13A67A57" w14:textId="77777777" w:rsidR="00382188" w:rsidRDefault="00382188" w:rsidP="00382188">
      <w:pPr>
        <w:pStyle w:val="PL"/>
      </w:pPr>
      <w:r>
        <w:t xml:space="preserve">    description "This datatype represents the location which is to be served </w:t>
      </w:r>
    </w:p>
    <w:p w14:paraId="74B01FF0" w14:textId="77777777" w:rsidR="00382188" w:rsidRDefault="00382188" w:rsidP="00382188">
      <w:pPr>
        <w:pStyle w:val="PL"/>
      </w:pPr>
      <w:r>
        <w:t xml:space="preserve">      by the node.";</w:t>
      </w:r>
    </w:p>
    <w:p w14:paraId="23C62D34" w14:textId="77777777" w:rsidR="00382188" w:rsidRDefault="00382188" w:rsidP="00382188">
      <w:pPr>
        <w:pStyle w:val="PL"/>
      </w:pPr>
      <w:r>
        <w:t xml:space="preserve">    reference "3GPP TS 28.536 clause 6.3.3";</w:t>
      </w:r>
    </w:p>
    <w:p w14:paraId="04C0F6D7" w14:textId="77777777" w:rsidR="00382188" w:rsidRDefault="00382188" w:rsidP="00382188">
      <w:pPr>
        <w:pStyle w:val="PL"/>
      </w:pPr>
      <w:r>
        <w:t xml:space="preserve">      </w:t>
      </w:r>
    </w:p>
    <w:p w14:paraId="79CA4C80" w14:textId="77777777" w:rsidR="00382188" w:rsidRDefault="00382188" w:rsidP="00382188">
      <w:pPr>
        <w:pStyle w:val="PL"/>
      </w:pPr>
      <w:r>
        <w:t xml:space="preserve">    list geographicalLocation {</w:t>
      </w:r>
    </w:p>
    <w:p w14:paraId="60E5C5C1" w14:textId="77777777" w:rsidR="00382188" w:rsidRDefault="00382188" w:rsidP="00382188">
      <w:pPr>
        <w:pStyle w:val="PL"/>
      </w:pPr>
      <w:r>
        <w:t xml:space="preserve">      description "This refers to the Geographical Service Area, </w:t>
      </w:r>
    </w:p>
    <w:p w14:paraId="69E075AC" w14:textId="77777777" w:rsidR="00382188" w:rsidRDefault="00382188" w:rsidP="00382188">
      <w:pPr>
        <w:pStyle w:val="PL"/>
      </w:pPr>
      <w:r>
        <w:t xml:space="preserve">        (see clause 7.3.3.3 in TS 23.558 that is defined as a datatype </w:t>
      </w:r>
    </w:p>
    <w:p w14:paraId="630F2B49" w14:textId="77777777" w:rsidR="00382188" w:rsidRDefault="00382188" w:rsidP="00382188">
      <w:pPr>
        <w:pStyle w:val="PL"/>
      </w:pPr>
      <w:r>
        <w:t xml:space="preserve">        (see clause 6.3.4).";</w:t>
      </w:r>
    </w:p>
    <w:p w14:paraId="57FC8D9F" w14:textId="77777777" w:rsidR="00382188" w:rsidRDefault="00382188" w:rsidP="00382188">
      <w:pPr>
        <w:pStyle w:val="PL"/>
      </w:pPr>
      <w:r>
        <w:t xml:space="preserve">      max-elements 1;</w:t>
      </w:r>
    </w:p>
    <w:p w14:paraId="0ED20181" w14:textId="77777777" w:rsidR="00382188" w:rsidRDefault="00382188" w:rsidP="00382188">
      <w:pPr>
        <w:pStyle w:val="PL"/>
      </w:pPr>
      <w:r>
        <w:t xml:space="preserve">      key idx;</w:t>
      </w:r>
    </w:p>
    <w:p w14:paraId="29906531" w14:textId="77777777" w:rsidR="00382188" w:rsidRDefault="00382188" w:rsidP="00382188">
      <w:pPr>
        <w:pStyle w:val="PL"/>
      </w:pPr>
      <w:r>
        <w:t xml:space="preserve">      </w:t>
      </w:r>
    </w:p>
    <w:p w14:paraId="2386CC8A" w14:textId="77777777" w:rsidR="00382188" w:rsidRDefault="00382188" w:rsidP="00382188">
      <w:pPr>
        <w:pStyle w:val="PL"/>
      </w:pPr>
      <w:r>
        <w:t xml:space="preserve">      leaf idx { type uint32; }</w:t>
      </w:r>
    </w:p>
    <w:p w14:paraId="05618568" w14:textId="77777777" w:rsidR="00382188" w:rsidRDefault="00382188" w:rsidP="00382188">
      <w:pPr>
        <w:pStyle w:val="PL"/>
      </w:pPr>
      <w:r>
        <w:lastRenderedPageBreak/>
        <w:t xml:space="preserve">      uses GeoLocGrp;</w:t>
      </w:r>
    </w:p>
    <w:p w14:paraId="09478DE6" w14:textId="77777777" w:rsidR="00382188" w:rsidRDefault="00382188" w:rsidP="00382188">
      <w:pPr>
        <w:pStyle w:val="PL"/>
      </w:pPr>
      <w:r>
        <w:t xml:space="preserve">    }</w:t>
      </w:r>
    </w:p>
    <w:p w14:paraId="191B5CFD" w14:textId="77777777" w:rsidR="00382188" w:rsidRDefault="00382188" w:rsidP="00382188">
      <w:pPr>
        <w:pStyle w:val="PL"/>
      </w:pPr>
      <w:r>
        <w:t xml:space="preserve">    </w:t>
      </w:r>
    </w:p>
    <w:p w14:paraId="49CB24BC" w14:textId="77777777" w:rsidR="00382188" w:rsidRDefault="00382188" w:rsidP="00382188">
      <w:pPr>
        <w:pStyle w:val="PL"/>
      </w:pPr>
      <w:r>
        <w:t xml:space="preserve">    list topologicalLocation { </w:t>
      </w:r>
    </w:p>
    <w:p w14:paraId="114D1D70" w14:textId="77777777" w:rsidR="00382188" w:rsidRDefault="00382188" w:rsidP="00382188">
      <w:pPr>
        <w:pStyle w:val="PL"/>
      </w:pPr>
      <w:r>
        <w:t xml:space="preserve">      description "This refers to the Topological Service Area, </w:t>
      </w:r>
    </w:p>
    <w:p w14:paraId="566EFCB2" w14:textId="77777777" w:rsidR="00382188" w:rsidRDefault="00382188" w:rsidP="00382188">
      <w:pPr>
        <w:pStyle w:val="PL"/>
      </w:pPr>
      <w:r>
        <w:t xml:space="preserve">        (see clause 7.3.3.2 in TS 23.558) that is defined as a datatype </w:t>
      </w:r>
    </w:p>
    <w:p w14:paraId="7AE11C8A" w14:textId="77777777" w:rsidR="00382188" w:rsidRDefault="00382188" w:rsidP="00382188">
      <w:pPr>
        <w:pStyle w:val="PL"/>
      </w:pPr>
      <w:r>
        <w:t xml:space="preserve">        (see clause 6.3.7). ";</w:t>
      </w:r>
    </w:p>
    <w:p w14:paraId="2910DF35" w14:textId="77777777" w:rsidR="00382188" w:rsidRDefault="00382188" w:rsidP="00382188">
      <w:pPr>
        <w:pStyle w:val="PL"/>
      </w:pPr>
      <w:r>
        <w:t xml:space="preserve">      max-elements 1;</w:t>
      </w:r>
    </w:p>
    <w:p w14:paraId="074FBE83" w14:textId="77777777" w:rsidR="00382188" w:rsidRDefault="00382188" w:rsidP="00382188">
      <w:pPr>
        <w:pStyle w:val="PL"/>
      </w:pPr>
      <w:r>
        <w:t xml:space="preserve">      key idx;</w:t>
      </w:r>
    </w:p>
    <w:p w14:paraId="194C5B4B" w14:textId="77777777" w:rsidR="00382188" w:rsidRDefault="00382188" w:rsidP="00382188">
      <w:pPr>
        <w:pStyle w:val="PL"/>
      </w:pPr>
      <w:r>
        <w:t xml:space="preserve">      </w:t>
      </w:r>
    </w:p>
    <w:p w14:paraId="21570C76" w14:textId="77777777" w:rsidR="00382188" w:rsidRDefault="00382188" w:rsidP="00382188">
      <w:pPr>
        <w:pStyle w:val="PL"/>
      </w:pPr>
      <w:r>
        <w:t xml:space="preserve">      leaf idx { type uint32; }</w:t>
      </w:r>
    </w:p>
    <w:p w14:paraId="2385D7E5" w14:textId="77777777" w:rsidR="00382188" w:rsidRDefault="00382188" w:rsidP="00382188">
      <w:pPr>
        <w:pStyle w:val="PL"/>
      </w:pPr>
      <w:r>
        <w:t xml:space="preserve">      uses TopologicalServiceAreaGrp;</w:t>
      </w:r>
    </w:p>
    <w:p w14:paraId="60B83B8A" w14:textId="77777777" w:rsidR="00382188" w:rsidRDefault="00382188" w:rsidP="00382188">
      <w:pPr>
        <w:pStyle w:val="PL"/>
      </w:pPr>
      <w:r>
        <w:t xml:space="preserve">    }</w:t>
      </w:r>
    </w:p>
    <w:p w14:paraId="16D104B0" w14:textId="77777777" w:rsidR="00382188" w:rsidRDefault="00382188" w:rsidP="00382188">
      <w:pPr>
        <w:pStyle w:val="PL"/>
      </w:pPr>
      <w:r>
        <w:t xml:space="preserve">  }</w:t>
      </w:r>
    </w:p>
    <w:p w14:paraId="6BAD8876" w14:textId="77777777" w:rsidR="00382188" w:rsidRDefault="00382188" w:rsidP="00382188">
      <w:pPr>
        <w:pStyle w:val="PL"/>
      </w:pPr>
      <w:r>
        <w:t xml:space="preserve">  </w:t>
      </w:r>
    </w:p>
    <w:p w14:paraId="7B58FD5E" w14:textId="77777777" w:rsidR="00382188" w:rsidRDefault="00382188" w:rsidP="00382188">
      <w:pPr>
        <w:pStyle w:val="PL"/>
      </w:pPr>
      <w:r>
        <w:t xml:space="preserve">  grouping _5GCNfConnEcmInfoGrp {</w:t>
      </w:r>
    </w:p>
    <w:p w14:paraId="1FFCEB92" w14:textId="77777777" w:rsidR="00382188" w:rsidRDefault="00382188" w:rsidP="00382188">
      <w:pPr>
        <w:pStyle w:val="PL"/>
      </w:pPr>
      <w:r>
        <w:t xml:space="preserve">    description "This data type specifies the 5GC NF connection information.";</w:t>
      </w:r>
    </w:p>
    <w:p w14:paraId="44E61396" w14:textId="77777777" w:rsidR="00382188" w:rsidRDefault="00382188" w:rsidP="00382188">
      <w:pPr>
        <w:pStyle w:val="PL"/>
      </w:pPr>
      <w:r>
        <w:t xml:space="preserve">    </w:t>
      </w:r>
    </w:p>
    <w:p w14:paraId="498A2946" w14:textId="77777777" w:rsidR="00382188" w:rsidRDefault="00382188" w:rsidP="00382188">
      <w:pPr>
        <w:pStyle w:val="PL"/>
      </w:pPr>
      <w:r>
        <w:t xml:space="preserve">    leaf _5GCNFType {</w:t>
      </w:r>
    </w:p>
    <w:p w14:paraId="545E3CB8" w14:textId="77777777" w:rsidR="00382188" w:rsidRDefault="00382188" w:rsidP="00382188">
      <w:pPr>
        <w:pStyle w:val="PL"/>
      </w:pPr>
      <w:r>
        <w:t xml:space="preserve">      type enumeration {</w:t>
      </w:r>
    </w:p>
    <w:p w14:paraId="3E4C33F6" w14:textId="77777777" w:rsidR="00382188" w:rsidRDefault="00382188" w:rsidP="00382188">
      <w:pPr>
        <w:pStyle w:val="PL"/>
      </w:pPr>
      <w:r>
        <w:t xml:space="preserve">        enum PCF;</w:t>
      </w:r>
    </w:p>
    <w:p w14:paraId="0C724B66" w14:textId="77777777" w:rsidR="00382188" w:rsidRDefault="00382188" w:rsidP="00382188">
      <w:pPr>
        <w:pStyle w:val="PL"/>
      </w:pPr>
      <w:r>
        <w:t xml:space="preserve">        enum NEF;</w:t>
      </w:r>
    </w:p>
    <w:p w14:paraId="17C3322B" w14:textId="77777777" w:rsidR="00382188" w:rsidRDefault="00382188" w:rsidP="00382188">
      <w:pPr>
        <w:pStyle w:val="PL"/>
      </w:pPr>
      <w:r>
        <w:t xml:space="preserve">        enum SCEF;</w:t>
      </w:r>
    </w:p>
    <w:p w14:paraId="3668523F" w14:textId="77777777" w:rsidR="00382188" w:rsidRDefault="00382188" w:rsidP="00382188">
      <w:pPr>
        <w:pStyle w:val="PL"/>
      </w:pPr>
      <w:r>
        <w:t xml:space="preserve">      }</w:t>
      </w:r>
    </w:p>
    <w:p w14:paraId="5B27FE52" w14:textId="77777777" w:rsidR="00382188" w:rsidRDefault="00382188" w:rsidP="00382188">
      <w:pPr>
        <w:pStyle w:val="PL"/>
      </w:pPr>
      <w:r>
        <w:t xml:space="preserve">      description "It indicates the type of a NF instance.";</w:t>
      </w:r>
    </w:p>
    <w:p w14:paraId="28547BEA" w14:textId="77777777" w:rsidR="00382188" w:rsidRDefault="00382188" w:rsidP="00382188">
      <w:pPr>
        <w:pStyle w:val="PL"/>
      </w:pPr>
      <w:r>
        <w:t xml:space="preserve">    }</w:t>
      </w:r>
    </w:p>
    <w:p w14:paraId="4C22779B" w14:textId="77777777" w:rsidR="00382188" w:rsidRDefault="00382188" w:rsidP="00382188">
      <w:pPr>
        <w:pStyle w:val="PL"/>
      </w:pPr>
      <w:r>
        <w:t xml:space="preserve">    </w:t>
      </w:r>
    </w:p>
    <w:p w14:paraId="6153469B" w14:textId="77777777" w:rsidR="00382188" w:rsidRDefault="00382188" w:rsidP="00382188">
      <w:pPr>
        <w:pStyle w:val="PL"/>
      </w:pPr>
      <w:r>
        <w:t xml:space="preserve">    leaf _5GCNFIpAddress {</w:t>
      </w:r>
    </w:p>
    <w:p w14:paraId="52C88538" w14:textId="77777777" w:rsidR="00382188" w:rsidRDefault="00382188" w:rsidP="00382188">
      <w:pPr>
        <w:pStyle w:val="PL"/>
      </w:pPr>
      <w:r>
        <w:t xml:space="preserve">      type inet:host;</w:t>
      </w:r>
    </w:p>
    <w:p w14:paraId="71AB982C" w14:textId="77777777" w:rsidR="00382188" w:rsidRDefault="00382188" w:rsidP="00382188">
      <w:pPr>
        <w:pStyle w:val="PL"/>
      </w:pPr>
      <w:r>
        <w:t xml:space="preserve">      mandatory true;</w:t>
      </w:r>
    </w:p>
    <w:p w14:paraId="5EF9C03A" w14:textId="77777777" w:rsidR="00382188" w:rsidRDefault="00382188" w:rsidP="00382188">
      <w:pPr>
        <w:pStyle w:val="PL"/>
      </w:pPr>
      <w:r>
        <w:t xml:space="preserve">      description "This parameter defines address of a NF instance, </w:t>
      </w:r>
    </w:p>
    <w:p w14:paraId="2E504ECF" w14:textId="77777777" w:rsidR="00382188" w:rsidRDefault="00382188" w:rsidP="00382188">
      <w:pPr>
        <w:pStyle w:val="PL"/>
      </w:pPr>
      <w:r>
        <w:t xml:space="preserve">      It can be IP address (either IPv4 address (See RFC 791) or </w:t>
      </w:r>
    </w:p>
    <w:p w14:paraId="59EC1797" w14:textId="77777777" w:rsidR="00382188" w:rsidRDefault="00382188" w:rsidP="00382188">
      <w:pPr>
        <w:pStyle w:val="PL"/>
      </w:pPr>
      <w:r>
        <w:t xml:space="preserve">      IPv6 address (See RFC 2373) or FQDN (See TS 23.003). ";</w:t>
      </w:r>
    </w:p>
    <w:p w14:paraId="5151E521" w14:textId="77777777" w:rsidR="00382188" w:rsidRDefault="00382188" w:rsidP="00382188">
      <w:pPr>
        <w:pStyle w:val="PL"/>
      </w:pPr>
      <w:r>
        <w:t xml:space="preserve">    }</w:t>
      </w:r>
    </w:p>
    <w:p w14:paraId="4DD004B2" w14:textId="77777777" w:rsidR="00382188" w:rsidRDefault="00382188" w:rsidP="00382188">
      <w:pPr>
        <w:pStyle w:val="PL"/>
      </w:pPr>
      <w:r>
        <w:t xml:space="preserve">    </w:t>
      </w:r>
    </w:p>
    <w:p w14:paraId="4050F51C" w14:textId="77777777" w:rsidR="00382188" w:rsidRDefault="00382188" w:rsidP="00382188">
      <w:pPr>
        <w:pStyle w:val="PL"/>
      </w:pPr>
    </w:p>
    <w:p w14:paraId="7CD801D8" w14:textId="77777777" w:rsidR="00382188" w:rsidRDefault="00382188" w:rsidP="00382188">
      <w:pPr>
        <w:pStyle w:val="PL"/>
      </w:pPr>
      <w:r>
        <w:t xml:space="preserve">    leaf _5GCNFRef {</w:t>
      </w:r>
    </w:p>
    <w:p w14:paraId="05CBB109" w14:textId="77777777" w:rsidR="00382188" w:rsidRDefault="00382188" w:rsidP="00382188">
      <w:pPr>
        <w:pStyle w:val="PL"/>
      </w:pPr>
      <w:r>
        <w:t xml:space="preserve">      type types3gpp:DistinguishedName;</w:t>
      </w:r>
    </w:p>
    <w:p w14:paraId="72535998" w14:textId="77777777" w:rsidR="00382188" w:rsidRDefault="00382188" w:rsidP="00382188">
      <w:pPr>
        <w:pStyle w:val="PL"/>
      </w:pPr>
      <w:r>
        <w:t xml:space="preserve">      description "This attribute holds the DN of a NF instance.";</w:t>
      </w:r>
    </w:p>
    <w:p w14:paraId="02A10652" w14:textId="77777777" w:rsidR="00382188" w:rsidRDefault="00382188" w:rsidP="00382188">
      <w:pPr>
        <w:pStyle w:val="PL"/>
      </w:pPr>
      <w:r>
        <w:t xml:space="preserve">    }</w:t>
      </w:r>
    </w:p>
    <w:p w14:paraId="767C330E" w14:textId="77777777" w:rsidR="00382188" w:rsidRDefault="00382188" w:rsidP="00382188">
      <w:pPr>
        <w:pStyle w:val="PL"/>
      </w:pPr>
      <w:r>
        <w:t xml:space="preserve">  }</w:t>
      </w:r>
    </w:p>
    <w:p w14:paraId="15BF93EE" w14:textId="77777777" w:rsidR="00382188" w:rsidRDefault="00382188" w:rsidP="00382188">
      <w:pPr>
        <w:pStyle w:val="PL"/>
      </w:pPr>
    </w:p>
    <w:p w14:paraId="719AD4F8" w14:textId="77777777" w:rsidR="00382188" w:rsidRDefault="00382188" w:rsidP="00382188">
      <w:pPr>
        <w:pStyle w:val="PL"/>
      </w:pPr>
      <w:r>
        <w:t xml:space="preserve">  grouping UPFConnInfoGrp {</w:t>
      </w:r>
    </w:p>
    <w:p w14:paraId="5BE9212F" w14:textId="77777777" w:rsidR="00382188" w:rsidRDefault="00382188" w:rsidP="00382188">
      <w:pPr>
        <w:pStyle w:val="PL"/>
      </w:pPr>
      <w:r>
        <w:t xml:space="preserve">    description "This data type specifies the UPF connection information.";</w:t>
      </w:r>
    </w:p>
    <w:p w14:paraId="19AAE1EA" w14:textId="77777777" w:rsidR="00382188" w:rsidRDefault="00382188" w:rsidP="00382188">
      <w:pPr>
        <w:pStyle w:val="PL"/>
      </w:pPr>
      <w:r>
        <w:t xml:space="preserve">    </w:t>
      </w:r>
    </w:p>
    <w:p w14:paraId="4BA99FAE" w14:textId="77777777" w:rsidR="00382188" w:rsidRDefault="00382188" w:rsidP="00382188">
      <w:pPr>
        <w:pStyle w:val="PL"/>
      </w:pPr>
      <w:r>
        <w:t xml:space="preserve">    leaf uPFIpAddress {</w:t>
      </w:r>
    </w:p>
    <w:p w14:paraId="455FAF9A" w14:textId="77777777" w:rsidR="00382188" w:rsidRDefault="00382188" w:rsidP="00382188">
      <w:pPr>
        <w:pStyle w:val="PL"/>
      </w:pPr>
      <w:r>
        <w:t xml:space="preserve">      type inet:host;</w:t>
      </w:r>
    </w:p>
    <w:p w14:paraId="02E0752D" w14:textId="77777777" w:rsidR="00382188" w:rsidRDefault="00382188" w:rsidP="00382188">
      <w:pPr>
        <w:pStyle w:val="PL"/>
      </w:pPr>
      <w:r>
        <w:t xml:space="preserve">      description "This parameter defines address of an UPF instance, </w:t>
      </w:r>
    </w:p>
    <w:p w14:paraId="77FBE4BC" w14:textId="77777777" w:rsidR="00382188" w:rsidRDefault="00382188" w:rsidP="00382188">
      <w:pPr>
        <w:pStyle w:val="PL"/>
      </w:pPr>
      <w:r>
        <w:t xml:space="preserve">        It can be IP address (either IPv4 address (See RFC 791) or </w:t>
      </w:r>
    </w:p>
    <w:p w14:paraId="1582F2A5" w14:textId="77777777" w:rsidR="00382188" w:rsidRDefault="00382188" w:rsidP="00382188">
      <w:pPr>
        <w:pStyle w:val="PL"/>
      </w:pPr>
      <w:r>
        <w:t xml:space="preserve">        IPv6 address (See RFC 2373) or FQDN (See TS 23.003). ";</w:t>
      </w:r>
    </w:p>
    <w:p w14:paraId="5BA34F2C" w14:textId="77777777" w:rsidR="00382188" w:rsidRDefault="00382188" w:rsidP="00382188">
      <w:pPr>
        <w:pStyle w:val="PL"/>
      </w:pPr>
      <w:r>
        <w:t xml:space="preserve">    }</w:t>
      </w:r>
    </w:p>
    <w:p w14:paraId="232143C5" w14:textId="77777777" w:rsidR="00382188" w:rsidRDefault="00382188" w:rsidP="00382188">
      <w:pPr>
        <w:pStyle w:val="PL"/>
      </w:pPr>
      <w:r>
        <w:t xml:space="preserve">    </w:t>
      </w:r>
    </w:p>
    <w:p w14:paraId="4E31AEE9" w14:textId="77777777" w:rsidR="00382188" w:rsidRDefault="00382188" w:rsidP="00382188">
      <w:pPr>
        <w:pStyle w:val="PL"/>
      </w:pPr>
      <w:r>
        <w:t xml:space="preserve">    leaf uPFRef {</w:t>
      </w:r>
    </w:p>
    <w:p w14:paraId="63101262" w14:textId="77777777" w:rsidR="00382188" w:rsidRDefault="00382188" w:rsidP="00382188">
      <w:pPr>
        <w:pStyle w:val="PL"/>
      </w:pPr>
      <w:r>
        <w:t xml:space="preserve">      type types3gpp:DistinguishedName;</w:t>
      </w:r>
    </w:p>
    <w:p w14:paraId="7A9E2F76" w14:textId="77777777" w:rsidR="00382188" w:rsidRDefault="00382188" w:rsidP="00382188">
      <w:pPr>
        <w:pStyle w:val="PL"/>
      </w:pPr>
      <w:r>
        <w:t xml:space="preserve">      description "This attribute holds the DN of an UPF instance.";</w:t>
      </w:r>
    </w:p>
    <w:p w14:paraId="218FB75B" w14:textId="77777777" w:rsidR="00382188" w:rsidRDefault="00382188" w:rsidP="00382188">
      <w:pPr>
        <w:pStyle w:val="PL"/>
      </w:pPr>
      <w:r>
        <w:t xml:space="preserve">    }</w:t>
      </w:r>
    </w:p>
    <w:p w14:paraId="2179F0B5" w14:textId="77777777" w:rsidR="00382188" w:rsidRDefault="00382188" w:rsidP="00382188">
      <w:pPr>
        <w:pStyle w:val="PL"/>
      </w:pPr>
      <w:r>
        <w:t xml:space="preserve">  }</w:t>
      </w:r>
    </w:p>
    <w:p w14:paraId="5E1410A4" w14:textId="77777777" w:rsidR="00382188" w:rsidRDefault="00382188" w:rsidP="00382188">
      <w:pPr>
        <w:pStyle w:val="PL"/>
      </w:pPr>
      <w:r>
        <w:t xml:space="preserve">  </w:t>
      </w:r>
    </w:p>
    <w:p w14:paraId="42CF48F5" w14:textId="77777777" w:rsidR="00382188" w:rsidRDefault="00382188" w:rsidP="00382188">
      <w:pPr>
        <w:pStyle w:val="PL"/>
      </w:pPr>
      <w:r>
        <w:t xml:space="preserve">  grouping EcmConnectionInfoGrp {</w:t>
      </w:r>
    </w:p>
    <w:p w14:paraId="252EAFA1" w14:textId="77777777" w:rsidR="00382188" w:rsidRDefault="00382188" w:rsidP="00382188">
      <w:pPr>
        <w:pStyle w:val="PL"/>
      </w:pPr>
      <w:r>
        <w:t xml:space="preserve">    description "Represents the EcmConnectionInfo IOC.";</w:t>
      </w:r>
    </w:p>
    <w:p w14:paraId="0B14780D" w14:textId="77777777" w:rsidR="00382188" w:rsidRDefault="00382188" w:rsidP="00382188">
      <w:pPr>
        <w:pStyle w:val="PL"/>
      </w:pPr>
    </w:p>
    <w:p w14:paraId="2B4E45EB" w14:textId="77777777" w:rsidR="00382188" w:rsidRDefault="00382188" w:rsidP="00382188">
      <w:pPr>
        <w:pStyle w:val="PL"/>
      </w:pPr>
      <w:r>
        <w:t xml:space="preserve">    list eASServiceArea { </w:t>
      </w:r>
    </w:p>
    <w:p w14:paraId="74DD0EE0" w14:textId="77777777" w:rsidR="00382188" w:rsidRDefault="00382188" w:rsidP="00382188">
      <w:pPr>
        <w:pStyle w:val="PL"/>
      </w:pPr>
      <w:r>
        <w:t xml:space="preserve">      description "This parameter defines the EAS service area </w:t>
      </w:r>
    </w:p>
    <w:p w14:paraId="5F90A4A7" w14:textId="77777777" w:rsidR="00382188" w:rsidRDefault="00382188" w:rsidP="00382188">
      <w:pPr>
        <w:pStyle w:val="PL"/>
      </w:pPr>
      <w:r>
        <w:t xml:space="preserve">        (see clause 7.3.3.6 in TS 23.558).";</w:t>
      </w:r>
    </w:p>
    <w:p w14:paraId="4B098F7B" w14:textId="77777777" w:rsidR="00382188" w:rsidRDefault="00382188" w:rsidP="00382188">
      <w:pPr>
        <w:pStyle w:val="PL"/>
      </w:pPr>
      <w:r>
        <w:t xml:space="preserve">      min-elements 1;</w:t>
      </w:r>
    </w:p>
    <w:p w14:paraId="48D24257" w14:textId="77777777" w:rsidR="00382188" w:rsidRDefault="00382188" w:rsidP="00382188">
      <w:pPr>
        <w:pStyle w:val="PL"/>
      </w:pPr>
      <w:r>
        <w:t xml:space="preserve">      max-elements 1;</w:t>
      </w:r>
    </w:p>
    <w:p w14:paraId="4547E995" w14:textId="77777777" w:rsidR="00382188" w:rsidRDefault="00382188" w:rsidP="00382188">
      <w:pPr>
        <w:pStyle w:val="PL"/>
      </w:pPr>
      <w:r>
        <w:t xml:space="preserve">      key idx;</w:t>
      </w:r>
    </w:p>
    <w:p w14:paraId="72D8DB22" w14:textId="77777777" w:rsidR="00382188" w:rsidRDefault="00382188" w:rsidP="00382188">
      <w:pPr>
        <w:pStyle w:val="PL"/>
      </w:pPr>
      <w:r>
        <w:t xml:space="preserve">      leaf idx { type uint32 ; }</w:t>
      </w:r>
    </w:p>
    <w:p w14:paraId="045B97AC" w14:textId="77777777" w:rsidR="00382188" w:rsidRDefault="00382188" w:rsidP="00382188">
      <w:pPr>
        <w:pStyle w:val="PL"/>
      </w:pPr>
      <w:r>
        <w:t xml:space="preserve">      uses ServingLocationGrp;</w:t>
      </w:r>
    </w:p>
    <w:p w14:paraId="48D65FC0" w14:textId="77777777" w:rsidR="00382188" w:rsidRDefault="00382188" w:rsidP="00382188">
      <w:pPr>
        <w:pStyle w:val="PL"/>
      </w:pPr>
      <w:r>
        <w:t xml:space="preserve">    }</w:t>
      </w:r>
    </w:p>
    <w:p w14:paraId="6324206A" w14:textId="77777777" w:rsidR="00382188" w:rsidRDefault="00382188" w:rsidP="00382188">
      <w:pPr>
        <w:pStyle w:val="PL"/>
      </w:pPr>
      <w:r>
        <w:t xml:space="preserve">    </w:t>
      </w:r>
    </w:p>
    <w:p w14:paraId="7BFC7046" w14:textId="77777777" w:rsidR="00382188" w:rsidRDefault="00382188" w:rsidP="00382188">
      <w:pPr>
        <w:pStyle w:val="PL"/>
      </w:pPr>
      <w:r>
        <w:t xml:space="preserve">    list eESServiceArea {</w:t>
      </w:r>
    </w:p>
    <w:p w14:paraId="1E6C319B" w14:textId="77777777" w:rsidR="00382188" w:rsidRDefault="00382188" w:rsidP="00382188">
      <w:pPr>
        <w:pStyle w:val="PL"/>
      </w:pPr>
      <w:r>
        <w:t xml:space="preserve">      description "This parameter defines the EES service area </w:t>
      </w:r>
    </w:p>
    <w:p w14:paraId="37B7CAAC" w14:textId="77777777" w:rsidR="00382188" w:rsidRDefault="00382188" w:rsidP="00382188">
      <w:pPr>
        <w:pStyle w:val="PL"/>
      </w:pPr>
      <w:r>
        <w:t xml:space="preserve">        (see clause 7.3.3.5 in TS 23.558).";</w:t>
      </w:r>
    </w:p>
    <w:p w14:paraId="20E6E747" w14:textId="77777777" w:rsidR="00382188" w:rsidRDefault="00382188" w:rsidP="00382188">
      <w:pPr>
        <w:pStyle w:val="PL"/>
      </w:pPr>
      <w:r>
        <w:t xml:space="preserve">      min-elements 1;</w:t>
      </w:r>
    </w:p>
    <w:p w14:paraId="55434A83" w14:textId="77777777" w:rsidR="00382188" w:rsidRDefault="00382188" w:rsidP="00382188">
      <w:pPr>
        <w:pStyle w:val="PL"/>
      </w:pPr>
      <w:r>
        <w:t xml:space="preserve">      max-elements 1;</w:t>
      </w:r>
    </w:p>
    <w:p w14:paraId="118E5484" w14:textId="77777777" w:rsidR="00382188" w:rsidRDefault="00382188" w:rsidP="00382188">
      <w:pPr>
        <w:pStyle w:val="PL"/>
      </w:pPr>
      <w:r>
        <w:t xml:space="preserve">      key idx;</w:t>
      </w:r>
    </w:p>
    <w:p w14:paraId="1C4D0606" w14:textId="77777777" w:rsidR="00382188" w:rsidRDefault="00382188" w:rsidP="00382188">
      <w:pPr>
        <w:pStyle w:val="PL"/>
      </w:pPr>
      <w:r>
        <w:t xml:space="preserve">      leaf idx { type uint32 ; }</w:t>
      </w:r>
    </w:p>
    <w:p w14:paraId="51ECE540" w14:textId="77777777" w:rsidR="00382188" w:rsidRDefault="00382188" w:rsidP="00382188">
      <w:pPr>
        <w:pStyle w:val="PL"/>
      </w:pPr>
      <w:r>
        <w:lastRenderedPageBreak/>
        <w:t xml:space="preserve">      uses ServingLocationGrp;</w:t>
      </w:r>
    </w:p>
    <w:p w14:paraId="0823B6A0" w14:textId="77777777" w:rsidR="00382188" w:rsidRDefault="00382188" w:rsidP="00382188">
      <w:pPr>
        <w:pStyle w:val="PL"/>
      </w:pPr>
      <w:r>
        <w:t xml:space="preserve">    }</w:t>
      </w:r>
    </w:p>
    <w:p w14:paraId="5D21BA97" w14:textId="77777777" w:rsidR="00382188" w:rsidRDefault="00382188" w:rsidP="00382188">
      <w:pPr>
        <w:pStyle w:val="PL"/>
      </w:pPr>
      <w:r>
        <w:t xml:space="preserve">    </w:t>
      </w:r>
    </w:p>
    <w:p w14:paraId="720021F9" w14:textId="77777777" w:rsidR="00382188" w:rsidRDefault="00382188" w:rsidP="00382188">
      <w:pPr>
        <w:pStyle w:val="PL"/>
      </w:pPr>
      <w:r>
        <w:t xml:space="preserve">    list eDNServiceArea {</w:t>
      </w:r>
    </w:p>
    <w:p w14:paraId="0A24359C" w14:textId="77777777" w:rsidR="00382188" w:rsidRDefault="00382188" w:rsidP="00382188">
      <w:pPr>
        <w:pStyle w:val="PL"/>
      </w:pPr>
      <w:r>
        <w:t xml:space="preserve">      description "This parameter defines the EDN service area </w:t>
      </w:r>
    </w:p>
    <w:p w14:paraId="2A2967BB" w14:textId="77777777" w:rsidR="00382188" w:rsidRDefault="00382188" w:rsidP="00382188">
      <w:pPr>
        <w:pStyle w:val="PL"/>
      </w:pPr>
      <w:r>
        <w:t xml:space="preserve">        (see clause 7.3.3.4 in TS 23.558)";</w:t>
      </w:r>
    </w:p>
    <w:p w14:paraId="117D4468" w14:textId="77777777" w:rsidR="00382188" w:rsidRDefault="00382188" w:rsidP="00382188">
      <w:pPr>
        <w:pStyle w:val="PL"/>
      </w:pPr>
      <w:r>
        <w:t xml:space="preserve">      min-elements 1;</w:t>
      </w:r>
    </w:p>
    <w:p w14:paraId="0DB60A99" w14:textId="77777777" w:rsidR="00382188" w:rsidRDefault="00382188" w:rsidP="00382188">
      <w:pPr>
        <w:pStyle w:val="PL"/>
      </w:pPr>
      <w:r>
        <w:t xml:space="preserve">      max-elements 1;</w:t>
      </w:r>
    </w:p>
    <w:p w14:paraId="1BC147A2" w14:textId="77777777" w:rsidR="00382188" w:rsidRDefault="00382188" w:rsidP="00382188">
      <w:pPr>
        <w:pStyle w:val="PL"/>
      </w:pPr>
      <w:r>
        <w:t xml:space="preserve">      key idx;</w:t>
      </w:r>
    </w:p>
    <w:p w14:paraId="60E5C03B" w14:textId="77777777" w:rsidR="00382188" w:rsidRDefault="00382188" w:rsidP="00382188">
      <w:pPr>
        <w:pStyle w:val="PL"/>
      </w:pPr>
      <w:r>
        <w:t xml:space="preserve">      leaf idx { type uint32 ; }</w:t>
      </w:r>
    </w:p>
    <w:p w14:paraId="690C81FB" w14:textId="77777777" w:rsidR="00382188" w:rsidRDefault="00382188" w:rsidP="00382188">
      <w:pPr>
        <w:pStyle w:val="PL"/>
      </w:pPr>
      <w:r>
        <w:t xml:space="preserve">      uses ServingLocationGrp;</w:t>
      </w:r>
    </w:p>
    <w:p w14:paraId="1FE35F44" w14:textId="77777777" w:rsidR="00382188" w:rsidRDefault="00382188" w:rsidP="00382188">
      <w:pPr>
        <w:pStyle w:val="PL"/>
      </w:pPr>
      <w:r>
        <w:t xml:space="preserve">    }</w:t>
      </w:r>
    </w:p>
    <w:p w14:paraId="70CA6873" w14:textId="77777777" w:rsidR="00382188" w:rsidRDefault="00382188" w:rsidP="00382188">
      <w:pPr>
        <w:pStyle w:val="PL"/>
      </w:pPr>
      <w:r>
        <w:t xml:space="preserve">    </w:t>
      </w:r>
    </w:p>
    <w:p w14:paraId="2015FF30" w14:textId="77777777" w:rsidR="00382188" w:rsidRDefault="00382188" w:rsidP="00382188">
      <w:pPr>
        <w:pStyle w:val="PL"/>
      </w:pPr>
      <w:r>
        <w:t xml:space="preserve">    leaf eASIpAddress {</w:t>
      </w:r>
    </w:p>
    <w:p w14:paraId="06EB8E36" w14:textId="77777777" w:rsidR="00382188" w:rsidRDefault="00382188" w:rsidP="00382188">
      <w:pPr>
        <w:pStyle w:val="PL"/>
      </w:pPr>
      <w:r>
        <w:t xml:space="preserve">      type inet:ip-address;</w:t>
      </w:r>
    </w:p>
    <w:p w14:paraId="15BB62D2" w14:textId="77777777" w:rsidR="00382188" w:rsidRDefault="00382188" w:rsidP="00382188">
      <w:pPr>
        <w:pStyle w:val="PL"/>
      </w:pPr>
      <w:r>
        <w:t xml:space="preserve">      mandatory true;</w:t>
      </w:r>
    </w:p>
    <w:p w14:paraId="50CAC46A" w14:textId="77777777" w:rsidR="00382188" w:rsidRDefault="00382188" w:rsidP="00382188">
      <w:pPr>
        <w:pStyle w:val="PL"/>
      </w:pPr>
      <w:r>
        <w:t xml:space="preserve">      description "This parameter defines address of an EAS instance. </w:t>
      </w:r>
    </w:p>
    <w:p w14:paraId="0DDE0435" w14:textId="77777777" w:rsidR="00382188" w:rsidRDefault="00382188" w:rsidP="00382188">
      <w:pPr>
        <w:pStyle w:val="PL"/>
      </w:pPr>
      <w:r>
        <w:t xml:space="preserve">        It can be IP address (either IPv4 address (See RFC 791) or IPv6 </w:t>
      </w:r>
    </w:p>
    <w:p w14:paraId="195415BC" w14:textId="77777777" w:rsidR="00382188" w:rsidRDefault="00382188" w:rsidP="00382188">
      <w:pPr>
        <w:pStyle w:val="PL"/>
      </w:pPr>
      <w:r>
        <w:t xml:space="preserve">        address (See RFC 2373).";</w:t>
      </w:r>
    </w:p>
    <w:p w14:paraId="49D294C7" w14:textId="77777777" w:rsidR="00382188" w:rsidRDefault="00382188" w:rsidP="00382188">
      <w:pPr>
        <w:pStyle w:val="PL"/>
      </w:pPr>
      <w:r>
        <w:t xml:space="preserve">    }</w:t>
      </w:r>
    </w:p>
    <w:p w14:paraId="2EA27B13" w14:textId="77777777" w:rsidR="00382188" w:rsidRDefault="00382188" w:rsidP="00382188">
      <w:pPr>
        <w:pStyle w:val="PL"/>
      </w:pPr>
      <w:r>
        <w:t xml:space="preserve">    </w:t>
      </w:r>
    </w:p>
    <w:p w14:paraId="2A584725" w14:textId="77777777" w:rsidR="00382188" w:rsidRDefault="00382188" w:rsidP="00382188">
      <w:pPr>
        <w:pStyle w:val="PL"/>
      </w:pPr>
      <w:r>
        <w:t xml:space="preserve">    leaf eESIpAddress {</w:t>
      </w:r>
    </w:p>
    <w:p w14:paraId="17AE159C" w14:textId="77777777" w:rsidR="00382188" w:rsidRDefault="00382188" w:rsidP="00382188">
      <w:pPr>
        <w:pStyle w:val="PL"/>
      </w:pPr>
      <w:r>
        <w:t xml:space="preserve">      type inet:ip-address;</w:t>
      </w:r>
    </w:p>
    <w:p w14:paraId="0C7FB9DF" w14:textId="77777777" w:rsidR="00382188" w:rsidRDefault="00382188" w:rsidP="00382188">
      <w:pPr>
        <w:pStyle w:val="PL"/>
      </w:pPr>
      <w:r>
        <w:t xml:space="preserve">      mandatory true;</w:t>
      </w:r>
    </w:p>
    <w:p w14:paraId="1B0A5C55" w14:textId="77777777" w:rsidR="00382188" w:rsidRDefault="00382188" w:rsidP="00382188">
      <w:pPr>
        <w:pStyle w:val="PL"/>
      </w:pPr>
      <w:r>
        <w:t xml:space="preserve">      description "This parameter defines address of an EES instance. </w:t>
      </w:r>
    </w:p>
    <w:p w14:paraId="7784E4D2" w14:textId="77777777" w:rsidR="00382188" w:rsidRDefault="00382188" w:rsidP="00382188">
      <w:pPr>
        <w:pStyle w:val="PL"/>
      </w:pPr>
      <w:r>
        <w:t xml:space="preserve">        It can be IP address (either IPv4 address (See RFC 791) or IPv6 </w:t>
      </w:r>
    </w:p>
    <w:p w14:paraId="404B321E" w14:textId="77777777" w:rsidR="00382188" w:rsidRDefault="00382188" w:rsidP="00382188">
      <w:pPr>
        <w:pStyle w:val="PL"/>
      </w:pPr>
      <w:r>
        <w:t xml:space="preserve">        address (See RFC 2373). ";</w:t>
      </w:r>
    </w:p>
    <w:p w14:paraId="1FCE7D0C" w14:textId="77777777" w:rsidR="00382188" w:rsidRDefault="00382188" w:rsidP="00382188">
      <w:pPr>
        <w:pStyle w:val="PL"/>
      </w:pPr>
      <w:r>
        <w:t xml:space="preserve">    }</w:t>
      </w:r>
    </w:p>
    <w:p w14:paraId="4F9FE829" w14:textId="77777777" w:rsidR="00382188" w:rsidRDefault="00382188" w:rsidP="00382188">
      <w:pPr>
        <w:pStyle w:val="PL"/>
      </w:pPr>
      <w:r>
        <w:t xml:space="preserve">    </w:t>
      </w:r>
    </w:p>
    <w:p w14:paraId="449A4C94" w14:textId="77777777" w:rsidR="00382188" w:rsidRDefault="00382188" w:rsidP="00382188">
      <w:pPr>
        <w:pStyle w:val="PL"/>
      </w:pPr>
      <w:r>
        <w:t xml:space="preserve">    leaf eCSIpAddress {</w:t>
      </w:r>
    </w:p>
    <w:p w14:paraId="6E78A1E1" w14:textId="77777777" w:rsidR="00382188" w:rsidRDefault="00382188" w:rsidP="00382188">
      <w:pPr>
        <w:pStyle w:val="PL"/>
      </w:pPr>
      <w:r>
        <w:t xml:space="preserve">      type inet:ip-address;</w:t>
      </w:r>
    </w:p>
    <w:p w14:paraId="24E725F5" w14:textId="77777777" w:rsidR="00382188" w:rsidRDefault="00382188" w:rsidP="00382188">
      <w:pPr>
        <w:pStyle w:val="PL"/>
      </w:pPr>
      <w:r>
        <w:t xml:space="preserve">      mandatory true;</w:t>
      </w:r>
    </w:p>
    <w:p w14:paraId="52A7ED29" w14:textId="77777777" w:rsidR="00382188" w:rsidRDefault="00382188" w:rsidP="00382188">
      <w:pPr>
        <w:pStyle w:val="PL"/>
      </w:pPr>
      <w:r>
        <w:t xml:space="preserve">      description "This parameter defines address of an ECS instance. </w:t>
      </w:r>
    </w:p>
    <w:p w14:paraId="0F4230D6" w14:textId="77777777" w:rsidR="00382188" w:rsidRDefault="00382188" w:rsidP="00382188">
      <w:pPr>
        <w:pStyle w:val="PL"/>
      </w:pPr>
      <w:r>
        <w:t xml:space="preserve">        It can be IP address (either IPv4 address (See RFC 791) or IPv6 </w:t>
      </w:r>
    </w:p>
    <w:p w14:paraId="79584DA4" w14:textId="77777777" w:rsidR="00382188" w:rsidRDefault="00382188" w:rsidP="00382188">
      <w:pPr>
        <w:pStyle w:val="PL"/>
      </w:pPr>
      <w:r>
        <w:t xml:space="preserve">        address (See RFC 2373).";</w:t>
      </w:r>
    </w:p>
    <w:p w14:paraId="4BA78CDB" w14:textId="77777777" w:rsidR="00382188" w:rsidRDefault="00382188" w:rsidP="00382188">
      <w:pPr>
        <w:pStyle w:val="PL"/>
      </w:pPr>
      <w:r>
        <w:t xml:space="preserve">    }</w:t>
      </w:r>
    </w:p>
    <w:p w14:paraId="75D38632" w14:textId="77777777" w:rsidR="00382188" w:rsidRDefault="00382188" w:rsidP="00382188">
      <w:pPr>
        <w:pStyle w:val="PL"/>
      </w:pPr>
      <w:r>
        <w:t xml:space="preserve">    </w:t>
      </w:r>
    </w:p>
    <w:p w14:paraId="4ED027CC" w14:textId="77777777" w:rsidR="00382188" w:rsidRDefault="00382188" w:rsidP="00382188">
      <w:pPr>
        <w:pStyle w:val="PL"/>
      </w:pPr>
      <w:r>
        <w:t xml:space="preserve">    leaf ednIdentifier {</w:t>
      </w:r>
    </w:p>
    <w:p w14:paraId="22938BDC" w14:textId="77777777" w:rsidR="00382188" w:rsidRDefault="00382188" w:rsidP="00382188">
      <w:pPr>
        <w:pStyle w:val="PL"/>
      </w:pPr>
      <w:r>
        <w:t xml:space="preserve">      type string; </w:t>
      </w:r>
    </w:p>
    <w:p w14:paraId="11694D18" w14:textId="77777777" w:rsidR="00382188" w:rsidRDefault="00382188" w:rsidP="00382188">
      <w:pPr>
        <w:pStyle w:val="PL"/>
      </w:pPr>
      <w:r>
        <w:t xml:space="preserve">      description "The identifier of the edge data network (See TS 23.558).";</w:t>
      </w:r>
    </w:p>
    <w:p w14:paraId="0FBF40DA" w14:textId="77777777" w:rsidR="00382188" w:rsidRDefault="00382188" w:rsidP="00382188">
      <w:pPr>
        <w:pStyle w:val="PL"/>
      </w:pPr>
      <w:r>
        <w:t xml:space="preserve">    }</w:t>
      </w:r>
    </w:p>
    <w:p w14:paraId="3727A856" w14:textId="77777777" w:rsidR="00382188" w:rsidRDefault="00382188" w:rsidP="00382188">
      <w:pPr>
        <w:pStyle w:val="PL"/>
      </w:pPr>
      <w:r>
        <w:t xml:space="preserve">    </w:t>
      </w:r>
    </w:p>
    <w:p w14:paraId="0771CD7A" w14:textId="77777777" w:rsidR="00382188" w:rsidRDefault="00382188" w:rsidP="00382188">
      <w:pPr>
        <w:pStyle w:val="PL"/>
      </w:pPr>
      <w:r>
        <w:t xml:space="preserve">    leaf ecmConnectionType {</w:t>
      </w:r>
    </w:p>
    <w:p w14:paraId="33E479D1" w14:textId="77777777" w:rsidR="00382188" w:rsidRDefault="00382188" w:rsidP="00382188">
      <w:pPr>
        <w:pStyle w:val="PL"/>
      </w:pPr>
      <w:r>
        <w:t xml:space="preserve">      type enumeration {</w:t>
      </w:r>
    </w:p>
    <w:p w14:paraId="5F221F1D" w14:textId="77777777" w:rsidR="00382188" w:rsidRDefault="00382188" w:rsidP="00382188">
      <w:pPr>
        <w:pStyle w:val="PL"/>
      </w:pPr>
      <w:r>
        <w:t xml:space="preserve">        enum USERPLANE;</w:t>
      </w:r>
    </w:p>
    <w:p w14:paraId="3B1093B9" w14:textId="77777777" w:rsidR="00382188" w:rsidRDefault="00382188" w:rsidP="00382188">
      <w:pPr>
        <w:pStyle w:val="PL"/>
      </w:pPr>
      <w:r>
        <w:t xml:space="preserve">        enum CONTROLPLANE;</w:t>
      </w:r>
    </w:p>
    <w:p w14:paraId="05FFE12C" w14:textId="77777777" w:rsidR="00382188" w:rsidRDefault="00382188" w:rsidP="00382188">
      <w:pPr>
        <w:pStyle w:val="PL"/>
      </w:pPr>
      <w:r>
        <w:t xml:space="preserve">        enum BOTH;</w:t>
      </w:r>
    </w:p>
    <w:p w14:paraId="446E1AF8" w14:textId="77777777" w:rsidR="00382188" w:rsidRDefault="00382188" w:rsidP="00382188">
      <w:pPr>
        <w:pStyle w:val="PL"/>
      </w:pPr>
      <w:r>
        <w:t xml:space="preserve">      }</w:t>
      </w:r>
    </w:p>
    <w:p w14:paraId="4F0D6898" w14:textId="77777777" w:rsidR="00382188" w:rsidRDefault="00382188" w:rsidP="00382188">
      <w:pPr>
        <w:pStyle w:val="PL"/>
      </w:pPr>
      <w:r>
        <w:t xml:space="preserve">      description "It indicates the type of ECM connection (i.e., user plane </w:t>
      </w:r>
    </w:p>
    <w:p w14:paraId="50727A84" w14:textId="77777777" w:rsidR="00382188" w:rsidRDefault="00382188" w:rsidP="00382188">
      <w:pPr>
        <w:pStyle w:val="PL"/>
      </w:pPr>
      <w:r>
        <w:t xml:space="preserve">        connection via UPF, control plane connection via PCF or NEF.";</w:t>
      </w:r>
    </w:p>
    <w:p w14:paraId="52D2F7FD" w14:textId="77777777" w:rsidR="00382188" w:rsidRDefault="00382188" w:rsidP="00382188">
      <w:pPr>
        <w:pStyle w:val="PL"/>
      </w:pPr>
      <w:r>
        <w:t xml:space="preserve">    }</w:t>
      </w:r>
    </w:p>
    <w:p w14:paraId="02807D2E" w14:textId="77777777" w:rsidR="00382188" w:rsidRDefault="00382188" w:rsidP="00382188">
      <w:pPr>
        <w:pStyle w:val="PL"/>
      </w:pPr>
      <w:r>
        <w:t xml:space="preserve">    </w:t>
      </w:r>
    </w:p>
    <w:p w14:paraId="164F0024" w14:textId="77777777" w:rsidR="00382188" w:rsidRDefault="00382188" w:rsidP="00382188">
      <w:pPr>
        <w:pStyle w:val="PL"/>
      </w:pPr>
      <w:r>
        <w:t xml:space="preserve">    list _5GCNfConnEcmInfoList {</w:t>
      </w:r>
    </w:p>
    <w:p w14:paraId="6FC521EB" w14:textId="77777777" w:rsidR="00382188" w:rsidRDefault="00382188" w:rsidP="00382188">
      <w:pPr>
        <w:pStyle w:val="PL"/>
      </w:pPr>
      <w:r>
        <w:t xml:space="preserve">      description "The attribute specifies a list of 5GCNfConnInfo which is </w:t>
      </w:r>
    </w:p>
    <w:p w14:paraId="78B33818" w14:textId="77777777" w:rsidR="00382188" w:rsidRDefault="00382188" w:rsidP="00382188">
      <w:pPr>
        <w:pStyle w:val="PL"/>
      </w:pPr>
      <w:r>
        <w:t xml:space="preserve">        defined as a datatype (see clause 5.3.120). It is used to </w:t>
      </w:r>
    </w:p>
    <w:p w14:paraId="0E7BD726" w14:textId="77777777" w:rsidR="00382188" w:rsidRDefault="00382188" w:rsidP="00382188">
      <w:pPr>
        <w:pStyle w:val="PL"/>
      </w:pPr>
      <w:r>
        <w:t xml:space="preserve">        provide 5GC NFs, such as PCF, NEF, SCEF, that are connected EDN NFs, </w:t>
      </w:r>
    </w:p>
    <w:p w14:paraId="3FF98BF8" w14:textId="77777777" w:rsidR="00382188" w:rsidRDefault="00382188" w:rsidP="00382188">
      <w:pPr>
        <w:pStyle w:val="PL"/>
      </w:pPr>
      <w:r>
        <w:t xml:space="preserve">        such as EAS, EES, and ECS.";</w:t>
      </w:r>
    </w:p>
    <w:p w14:paraId="637B87A7" w14:textId="77777777" w:rsidR="00382188" w:rsidRDefault="00382188" w:rsidP="00382188">
      <w:pPr>
        <w:pStyle w:val="PL"/>
      </w:pPr>
      <w:r>
        <w:t xml:space="preserve">      config false;</w:t>
      </w:r>
    </w:p>
    <w:p w14:paraId="150FF45A" w14:textId="77777777" w:rsidR="00382188" w:rsidRDefault="00382188" w:rsidP="00382188">
      <w:pPr>
        <w:pStyle w:val="PL"/>
      </w:pPr>
      <w:r>
        <w:t xml:space="preserve">      min-elements 1;</w:t>
      </w:r>
    </w:p>
    <w:p w14:paraId="201DDCA4" w14:textId="77777777" w:rsidR="00382188" w:rsidRDefault="00382188" w:rsidP="00382188">
      <w:pPr>
        <w:pStyle w:val="PL"/>
      </w:pPr>
      <w:r>
        <w:t xml:space="preserve">      key idx;</w:t>
      </w:r>
    </w:p>
    <w:p w14:paraId="34A63F0B" w14:textId="77777777" w:rsidR="00382188" w:rsidRDefault="00382188" w:rsidP="00382188">
      <w:pPr>
        <w:pStyle w:val="PL"/>
      </w:pPr>
      <w:r>
        <w:t xml:space="preserve">      leaf idx { type uint32 ; }</w:t>
      </w:r>
    </w:p>
    <w:p w14:paraId="68CD5D10" w14:textId="77777777" w:rsidR="00382188" w:rsidRDefault="00382188" w:rsidP="00382188">
      <w:pPr>
        <w:pStyle w:val="PL"/>
      </w:pPr>
      <w:r>
        <w:t xml:space="preserve">      uses _5GCNfConnEcmInfoGrp;</w:t>
      </w:r>
    </w:p>
    <w:p w14:paraId="29782760" w14:textId="77777777" w:rsidR="00382188" w:rsidRDefault="00382188" w:rsidP="00382188">
      <w:pPr>
        <w:pStyle w:val="PL"/>
      </w:pPr>
      <w:r>
        <w:t xml:space="preserve">    }</w:t>
      </w:r>
    </w:p>
    <w:p w14:paraId="018B4B52" w14:textId="77777777" w:rsidR="00382188" w:rsidRDefault="00382188" w:rsidP="00382188">
      <w:pPr>
        <w:pStyle w:val="PL"/>
      </w:pPr>
      <w:r>
        <w:t xml:space="preserve">    </w:t>
      </w:r>
    </w:p>
    <w:p w14:paraId="57D53A2A" w14:textId="77777777" w:rsidR="00382188" w:rsidRDefault="00382188" w:rsidP="00382188">
      <w:pPr>
        <w:pStyle w:val="PL"/>
      </w:pPr>
      <w:r>
        <w:t xml:space="preserve">    list uPFConnectionInfo {</w:t>
      </w:r>
    </w:p>
    <w:p w14:paraId="2A255200" w14:textId="77777777" w:rsidR="00382188" w:rsidRDefault="00382188" w:rsidP="00382188">
      <w:pPr>
        <w:pStyle w:val="PL"/>
      </w:pPr>
      <w:r>
        <w:t xml:space="preserve">      description "The attribute is defined as a datatype UPFConnInfo </w:t>
      </w:r>
    </w:p>
    <w:p w14:paraId="74C788C9" w14:textId="77777777" w:rsidR="00382188" w:rsidRDefault="00382188" w:rsidP="00382188">
      <w:pPr>
        <w:pStyle w:val="PL"/>
      </w:pPr>
      <w:r>
        <w:t xml:space="preserve">        (see clause 5.3.121). It is used to provide the UPF IP address and </w:t>
      </w:r>
    </w:p>
    <w:p w14:paraId="25D78F77" w14:textId="77777777" w:rsidR="00382188" w:rsidRDefault="00382188" w:rsidP="00382188">
      <w:pPr>
        <w:pStyle w:val="PL"/>
      </w:pPr>
      <w:r>
        <w:t xml:space="preserve">        UPF DN. ";</w:t>
      </w:r>
    </w:p>
    <w:p w14:paraId="59A7993A" w14:textId="77777777" w:rsidR="00382188" w:rsidRDefault="00382188" w:rsidP="00382188">
      <w:pPr>
        <w:pStyle w:val="PL"/>
      </w:pPr>
      <w:r>
        <w:t xml:space="preserve">      config false;</w:t>
      </w:r>
    </w:p>
    <w:p w14:paraId="0DAE2D7A" w14:textId="77777777" w:rsidR="00382188" w:rsidRDefault="00382188" w:rsidP="00382188">
      <w:pPr>
        <w:pStyle w:val="PL"/>
      </w:pPr>
      <w:r>
        <w:t xml:space="preserve">      min-elements 1;</w:t>
      </w:r>
    </w:p>
    <w:p w14:paraId="6E1347E8" w14:textId="77777777" w:rsidR="00382188" w:rsidRDefault="00382188" w:rsidP="00382188">
      <w:pPr>
        <w:pStyle w:val="PL"/>
      </w:pPr>
      <w:r>
        <w:t xml:space="preserve">      max-elements 1;</w:t>
      </w:r>
    </w:p>
    <w:p w14:paraId="74BA7E06" w14:textId="77777777" w:rsidR="00382188" w:rsidRDefault="00382188" w:rsidP="00382188">
      <w:pPr>
        <w:pStyle w:val="PL"/>
      </w:pPr>
      <w:r>
        <w:t xml:space="preserve">      key idx;</w:t>
      </w:r>
    </w:p>
    <w:p w14:paraId="31819801" w14:textId="77777777" w:rsidR="00382188" w:rsidRDefault="00382188" w:rsidP="00382188">
      <w:pPr>
        <w:pStyle w:val="PL"/>
      </w:pPr>
      <w:r>
        <w:t xml:space="preserve">      leaf idx { type uint32 ; }</w:t>
      </w:r>
    </w:p>
    <w:p w14:paraId="53B12086" w14:textId="77777777" w:rsidR="00382188" w:rsidRDefault="00382188" w:rsidP="00382188">
      <w:pPr>
        <w:pStyle w:val="PL"/>
      </w:pPr>
      <w:r>
        <w:t xml:space="preserve">      uses UPFConnInfoGrp;</w:t>
      </w:r>
    </w:p>
    <w:p w14:paraId="4D399D6E" w14:textId="77777777" w:rsidR="00382188" w:rsidRDefault="00382188" w:rsidP="00382188">
      <w:pPr>
        <w:pStyle w:val="PL"/>
      </w:pPr>
      <w:r>
        <w:t xml:space="preserve">    }    </w:t>
      </w:r>
    </w:p>
    <w:p w14:paraId="36595C41" w14:textId="77777777" w:rsidR="00382188" w:rsidRDefault="00382188" w:rsidP="00382188">
      <w:pPr>
        <w:pStyle w:val="PL"/>
      </w:pPr>
      <w:r>
        <w:t xml:space="preserve">  }</w:t>
      </w:r>
    </w:p>
    <w:p w14:paraId="1D34F48B" w14:textId="77777777" w:rsidR="00382188" w:rsidRDefault="00382188" w:rsidP="00382188">
      <w:pPr>
        <w:pStyle w:val="PL"/>
      </w:pPr>
    </w:p>
    <w:p w14:paraId="1396448D" w14:textId="77777777" w:rsidR="00382188" w:rsidRDefault="00382188" w:rsidP="00382188">
      <w:pPr>
        <w:pStyle w:val="PL"/>
      </w:pPr>
      <w:r>
        <w:t xml:space="preserve">  grouping EcmConnectionInfoSubtree {</w:t>
      </w:r>
    </w:p>
    <w:p w14:paraId="06D096B7" w14:textId="77777777" w:rsidR="00382188" w:rsidRDefault="00382188" w:rsidP="00382188">
      <w:pPr>
        <w:pStyle w:val="PL"/>
      </w:pPr>
      <w:r>
        <w:lastRenderedPageBreak/>
        <w:t xml:space="preserve">    description "Subtree containing EcmConnectionInfo.";</w:t>
      </w:r>
    </w:p>
    <w:p w14:paraId="0B329485" w14:textId="77777777" w:rsidR="00382188" w:rsidRDefault="00382188" w:rsidP="00382188">
      <w:pPr>
        <w:pStyle w:val="PL"/>
      </w:pPr>
      <w:r>
        <w:t xml:space="preserve">    </w:t>
      </w:r>
    </w:p>
    <w:p w14:paraId="2E7861F9" w14:textId="77777777" w:rsidR="00382188" w:rsidRDefault="00382188" w:rsidP="00382188">
      <w:pPr>
        <w:pStyle w:val="PL"/>
      </w:pPr>
      <w:r>
        <w:t xml:space="preserve">    list EcmConnectionInfo {</w:t>
      </w:r>
    </w:p>
    <w:p w14:paraId="5B535503" w14:textId="77777777" w:rsidR="00382188" w:rsidRDefault="00382188" w:rsidP="00382188">
      <w:pPr>
        <w:pStyle w:val="PL"/>
      </w:pPr>
      <w:r>
        <w:t xml:space="preserve">      description "This IOC contains attributes to enable ECSP management </w:t>
      </w:r>
    </w:p>
    <w:p w14:paraId="26F13FD7" w14:textId="77777777" w:rsidR="00382188" w:rsidRDefault="00382188" w:rsidP="00382188">
      <w:pPr>
        <w:pStyle w:val="PL"/>
      </w:pPr>
      <w:r>
        <w:t xml:space="preserve">        system to connect EDN NFs (i.e., EAS, ECS, and EES) to 5GC NFs </w:t>
      </w:r>
    </w:p>
    <w:p w14:paraId="102AD63A" w14:textId="77777777" w:rsidR="00382188" w:rsidRDefault="00382188" w:rsidP="00382188">
      <w:pPr>
        <w:pStyle w:val="PL"/>
      </w:pPr>
      <w:r>
        <w:t xml:space="preserve">        (i.e. UPF, PCF, NEF, SCEF) (See clause 7.4.3 and 7.4.4 in TS 28.538). ";</w:t>
      </w:r>
    </w:p>
    <w:p w14:paraId="56692E9C" w14:textId="77777777" w:rsidR="00382188" w:rsidRDefault="00382188" w:rsidP="00382188">
      <w:pPr>
        <w:pStyle w:val="PL"/>
      </w:pPr>
      <w:r>
        <w:t xml:space="preserve">      key id;</w:t>
      </w:r>
    </w:p>
    <w:p w14:paraId="1C2DF1B6" w14:textId="77777777" w:rsidR="00382188" w:rsidRDefault="00382188" w:rsidP="00382188">
      <w:pPr>
        <w:pStyle w:val="PL"/>
      </w:pPr>
      <w:r>
        <w:t xml:space="preserve">      uses top3gpp:Top_Grp;</w:t>
      </w:r>
    </w:p>
    <w:p w14:paraId="299EA132" w14:textId="77777777" w:rsidR="00382188" w:rsidRDefault="00382188" w:rsidP="00382188">
      <w:pPr>
        <w:pStyle w:val="PL"/>
      </w:pPr>
      <w:r>
        <w:t xml:space="preserve">      container attributes {</w:t>
      </w:r>
    </w:p>
    <w:p w14:paraId="459AB8FB" w14:textId="77777777" w:rsidR="00382188" w:rsidRDefault="00382188" w:rsidP="00382188">
      <w:pPr>
        <w:pStyle w:val="PL"/>
      </w:pPr>
      <w:r>
        <w:t xml:space="preserve">        uses EcmConnectionInfoGrp;</w:t>
      </w:r>
    </w:p>
    <w:p w14:paraId="5BB74967" w14:textId="77777777" w:rsidR="00382188" w:rsidRDefault="00382188" w:rsidP="00382188">
      <w:pPr>
        <w:pStyle w:val="PL"/>
      </w:pPr>
      <w:r>
        <w:t xml:space="preserve">      }</w:t>
      </w:r>
    </w:p>
    <w:p w14:paraId="2187D48E" w14:textId="77777777" w:rsidR="00382188" w:rsidRDefault="00382188" w:rsidP="00382188">
      <w:pPr>
        <w:pStyle w:val="PL"/>
      </w:pPr>
      <w:r>
        <w:t xml:space="preserve">    }</w:t>
      </w:r>
    </w:p>
    <w:p w14:paraId="72F200C8" w14:textId="77777777" w:rsidR="00382188" w:rsidRDefault="00382188" w:rsidP="00382188">
      <w:pPr>
        <w:pStyle w:val="PL"/>
      </w:pPr>
      <w:r>
        <w:t xml:space="preserve">  }</w:t>
      </w:r>
    </w:p>
    <w:p w14:paraId="4914F782" w14:textId="77777777" w:rsidR="00382188" w:rsidRDefault="00382188" w:rsidP="00382188">
      <w:pPr>
        <w:pStyle w:val="PL"/>
      </w:pPr>
      <w:r>
        <w:t>}</w:t>
      </w:r>
    </w:p>
    <w:p w14:paraId="446823FF" w14:textId="77777777" w:rsidR="00382188" w:rsidRPr="002A399E" w:rsidRDefault="00382188" w:rsidP="003821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A39CB72" w14:textId="77777777" w:rsidR="00382188" w:rsidRPr="00432247" w:rsidRDefault="00382188" w:rsidP="00382188">
      <w:pPr>
        <w:rPr>
          <w:rFonts w:ascii="Courier New" w:hAnsi="Courier New"/>
          <w:noProof/>
          <w:sz w:val="16"/>
        </w:rPr>
      </w:pPr>
    </w:p>
    <w:p w14:paraId="08C274D4" w14:textId="6CBD8F7A" w:rsidR="005E5B5B" w:rsidRDefault="005E5B5B" w:rsidP="005E5B5B">
      <w:pPr>
        <w:pStyle w:val="Heading1"/>
        <w:rPr>
          <w:lang w:eastAsia="zh-CN"/>
        </w:rPr>
      </w:pPr>
      <w:r>
        <w:rPr>
          <w:lang w:eastAsia="zh-CN"/>
        </w:rPr>
        <w:t>H.6</w:t>
      </w:r>
      <w:r>
        <w:rPr>
          <w:lang w:eastAsia="zh-CN"/>
        </w:rPr>
        <w:tab/>
        <w:t>Void</w:t>
      </w:r>
      <w:bookmarkEnd w:id="25"/>
      <w:bookmarkEnd w:id="26"/>
      <w:bookmarkEnd w:id="27"/>
      <w:bookmarkEnd w:id="28"/>
      <w:bookmarkEnd w:id="29"/>
    </w:p>
    <w:p w14:paraId="3F363754" w14:textId="77777777" w:rsidR="005E5B5B" w:rsidRPr="005E5B5B" w:rsidRDefault="005E5B5B" w:rsidP="005E5B5B">
      <w:pPr>
        <w:rPr>
          <w:lang w:eastAsia="zh-CN"/>
        </w:rPr>
      </w:pPr>
    </w:p>
    <w:p w14:paraId="27088EDB" w14:textId="77777777" w:rsidR="005E5B5B" w:rsidRDefault="005E5B5B" w:rsidP="005E5B5B">
      <w:pPr>
        <w:pStyle w:val="Heading1"/>
        <w:rPr>
          <w:lang w:eastAsia="zh-CN"/>
        </w:rPr>
      </w:pPr>
      <w:bookmarkStart w:id="30" w:name="_Toc59183426"/>
      <w:bookmarkStart w:id="31" w:name="_Toc59184892"/>
      <w:bookmarkStart w:id="32" w:name="_Toc59195827"/>
      <w:bookmarkStart w:id="33" w:name="_Toc59440256"/>
      <w:bookmarkStart w:id="34" w:name="_Toc67990696"/>
      <w:r>
        <w:rPr>
          <w:lang w:eastAsia="zh-CN"/>
        </w:rPr>
        <w:t>H.7</w:t>
      </w:r>
      <w:r>
        <w:rPr>
          <w:lang w:eastAsia="zh-CN"/>
        </w:rPr>
        <w:tab/>
        <w:t>Mount information</w:t>
      </w:r>
      <w:bookmarkEnd w:id="30"/>
      <w:bookmarkEnd w:id="31"/>
      <w:bookmarkEnd w:id="32"/>
      <w:bookmarkEnd w:id="33"/>
      <w:bookmarkEnd w:id="34"/>
    </w:p>
    <w:p w14:paraId="303CE2F5" w14:textId="77777777" w:rsidR="007A789B" w:rsidRPr="00864A2A" w:rsidRDefault="007A789B" w:rsidP="007A789B">
      <w:r w:rsidRPr="00412414">
        <w:t xml:space="preserve">If the class ManagedElement and the underlying hierarchy is contained under a </w:t>
      </w:r>
      <w:r w:rsidRPr="00864A2A">
        <w:t>SubNetwork</w:t>
      </w:r>
      <w:r w:rsidRPr="00412414">
        <w:t>,</w:t>
      </w:r>
      <w:r>
        <w:t xml:space="preserve"> </w:t>
      </w:r>
      <w:r w:rsidRPr="00412414">
        <w:t>the YANG module for ManagedElement shall be mounted at the mountpoint "children-of-</w:t>
      </w:r>
      <w:r w:rsidRPr="00864A2A">
        <w:t>SubNetwork</w:t>
      </w:r>
      <w:r w:rsidRPr="00412414">
        <w:t>" in the YANG module _3gpp-common-</w:t>
      </w:r>
      <w:r w:rsidRPr="00864A2A">
        <w:t>subnetwork</w:t>
      </w:r>
      <w:r w:rsidRPr="00412414">
        <w:t>, together with the YANG modules containing IOCs that can be contained under the ManagedElement directly or under other IOCs contained by the ManagedElement.</w:t>
      </w:r>
    </w:p>
    <w:p w14:paraId="2ADBAE4B" w14:textId="77777777" w:rsidR="007A789B" w:rsidRPr="00586374" w:rsidRDefault="007A789B" w:rsidP="007A789B">
      <w:r w:rsidRPr="00412414">
        <w:t>If the class ManagedElement and the underlying hierarchy is contained under a</w:t>
      </w:r>
      <w:r>
        <w:t>n</w:t>
      </w:r>
      <w:r w:rsidRPr="00412414">
        <w:t xml:space="preserve"> MeContext,</w:t>
      </w:r>
      <w:r>
        <w:t xml:space="preserve"> </w:t>
      </w:r>
      <w:r w:rsidRPr="00412414">
        <w:t>the YANG module for ManagedElement shall be mounted at the mountpoint "children-of-MeContext" in the YANG module _3gpp-common-mecontext, together with the YANG modules containing IOCs that can be contained under the ManagedElement directly or under other IOCs contained by the ManagedElement.</w:t>
      </w:r>
    </w:p>
    <w:p w14:paraId="1E778D19" w14:textId="3B02ED74" w:rsidR="00E431A5" w:rsidRDefault="000844D5" w:rsidP="00E431A5">
      <w:pPr>
        <w:rPr>
          <w:lang w:eastAsia="zh-CN"/>
        </w:rPr>
      </w:pPr>
      <w:r w:rsidRPr="00037811">
        <w:t>See IETF RFC 8528 [45] that describes the mechanism that adds the schema trees defined by a set of YANG modules onto a mount point defined in the schema tree in another YANG module.</w:t>
      </w:r>
    </w:p>
    <w:p w14:paraId="6AFCCCBB" w14:textId="4851AD7F" w:rsidR="005E5B5B" w:rsidRDefault="005E5B5B" w:rsidP="00E431A5">
      <w:pPr>
        <w:pStyle w:val="Heading8"/>
      </w:pPr>
      <w:r>
        <w:br w:type="page"/>
      </w:r>
      <w:bookmarkStart w:id="35" w:name="_Toc59183427"/>
      <w:bookmarkStart w:id="36" w:name="_Toc59184893"/>
      <w:bookmarkStart w:id="37" w:name="_Toc59195828"/>
      <w:bookmarkStart w:id="38" w:name="_Toc59440257"/>
      <w:bookmarkStart w:id="39" w:name="_Toc67990697"/>
      <w:bookmarkStart w:id="40" w:name="historyclause"/>
      <w:r>
        <w:lastRenderedPageBreak/>
        <w:t>Annex I (normative):</w:t>
      </w:r>
      <w:r>
        <w:br/>
      </w:r>
      <w:bookmarkEnd w:id="35"/>
      <w:bookmarkEnd w:id="36"/>
      <w:bookmarkEnd w:id="37"/>
      <w:bookmarkEnd w:id="38"/>
      <w:r>
        <w:t>Void</w:t>
      </w:r>
      <w:bookmarkEnd w:id="39"/>
    </w:p>
    <w:p w14:paraId="0079C3D2" w14:textId="77777777" w:rsidR="005E5B5B" w:rsidRPr="005E5B5B" w:rsidRDefault="005E5B5B" w:rsidP="005E5B5B"/>
    <w:p w14:paraId="7F46FF11" w14:textId="77777777" w:rsidR="005E5B5B" w:rsidRDefault="005E5B5B" w:rsidP="005E5B5B">
      <w:pPr>
        <w:pStyle w:val="Heading8"/>
      </w:pPr>
      <w:r>
        <w:br w:type="page"/>
      </w:r>
      <w:bookmarkStart w:id="41" w:name="_Toc59183437"/>
      <w:bookmarkStart w:id="42" w:name="_Toc59184903"/>
      <w:bookmarkStart w:id="43" w:name="_Toc59195838"/>
      <w:bookmarkStart w:id="44" w:name="_Toc59440267"/>
      <w:bookmarkStart w:id="45" w:name="_Toc67990698"/>
      <w:r>
        <w:lastRenderedPageBreak/>
        <w:t>Annex J (normative):</w:t>
      </w:r>
      <w:r>
        <w:br/>
        <w:t>OpenAPI definition of the Slice NRM</w:t>
      </w:r>
      <w:bookmarkEnd w:id="41"/>
      <w:bookmarkEnd w:id="42"/>
      <w:bookmarkEnd w:id="43"/>
      <w:bookmarkEnd w:id="44"/>
      <w:bookmarkEnd w:id="45"/>
    </w:p>
    <w:p w14:paraId="61B426FC" w14:textId="77777777" w:rsidR="005E5B5B" w:rsidRDefault="005E5B5B" w:rsidP="005E5B5B">
      <w:pPr>
        <w:pStyle w:val="Heading1"/>
      </w:pPr>
      <w:bookmarkStart w:id="46" w:name="_Toc59184904"/>
      <w:bookmarkStart w:id="47" w:name="_Toc59195839"/>
      <w:bookmarkStart w:id="48" w:name="_Toc59440268"/>
      <w:bookmarkStart w:id="49" w:name="_Toc67990699"/>
      <w:bookmarkStart w:id="50" w:name="_Toc59183438"/>
      <w:r>
        <w:t>J.1</w:t>
      </w:r>
      <w:r>
        <w:tab/>
        <w:t>General</w:t>
      </w:r>
      <w:bookmarkEnd w:id="46"/>
      <w:bookmarkEnd w:id="47"/>
      <w:bookmarkEnd w:id="48"/>
      <w:bookmarkEnd w:id="49"/>
      <w:r>
        <w:t xml:space="preserve"> </w:t>
      </w:r>
      <w:bookmarkEnd w:id="50"/>
    </w:p>
    <w:p w14:paraId="57487C78" w14:textId="77777777" w:rsidR="005E5B5B" w:rsidRPr="005E5B5B" w:rsidRDefault="005E5B5B" w:rsidP="005E5B5B">
      <w:r>
        <w:t xml:space="preserve">This annex contains the </w:t>
      </w:r>
      <w:r w:rsidRPr="005E5B5B">
        <w:t>OpenAPI definition of the Slice NRM in YAML format.</w:t>
      </w:r>
    </w:p>
    <w:p w14:paraId="12DBE927" w14:textId="77777777" w:rsidR="005E5B5B" w:rsidRDefault="005E5B5B" w:rsidP="005E5B5B">
      <w:r>
        <w:t>The Information Service (IS) of the NR NRM is defined in clause 6.</w:t>
      </w:r>
    </w:p>
    <w:p w14:paraId="198C43AE" w14:textId="62F9D625" w:rsidR="005E5B5B" w:rsidRDefault="005E5B5B" w:rsidP="005E5B5B">
      <w:pPr>
        <w:rPr>
          <w:lang w:eastAsia="zh-CN"/>
        </w:rPr>
      </w:pPr>
      <w:r>
        <w:t xml:space="preserve">Mapping rules to produce the </w:t>
      </w:r>
      <w:r w:rsidRPr="005E5B5B">
        <w:t xml:space="preserve">OpenAPI definition based on the IS are defined in </w:t>
      </w:r>
      <w:r>
        <w:t>3GPP TS 32.160 [</w:t>
      </w:r>
      <w:r w:rsidR="0096654D">
        <w:rPr>
          <w:lang w:eastAsia="zh-CN"/>
        </w:rPr>
        <w:t>47</w:t>
      </w:r>
      <w:r>
        <w:t>]</w:t>
      </w:r>
      <w:r>
        <w:rPr>
          <w:lang w:eastAsia="zh-CN"/>
        </w:rPr>
        <w:t>.</w:t>
      </w:r>
    </w:p>
    <w:p w14:paraId="350D1AC4" w14:textId="77777777" w:rsidR="005E5B5B" w:rsidRDefault="005E5B5B" w:rsidP="005E5B5B">
      <w:pPr>
        <w:pStyle w:val="Heading1"/>
      </w:pPr>
      <w:bookmarkStart w:id="51" w:name="_Toc59183439"/>
      <w:bookmarkStart w:id="52" w:name="_Toc59184905"/>
      <w:bookmarkStart w:id="53" w:name="_Toc59195840"/>
      <w:bookmarkStart w:id="54" w:name="_Toc59440269"/>
      <w:bookmarkStart w:id="55" w:name="_Toc67990700"/>
      <w:r>
        <w:t>J.2</w:t>
      </w:r>
      <w:r>
        <w:tab/>
        <w:t>Void</w:t>
      </w:r>
      <w:bookmarkEnd w:id="51"/>
      <w:bookmarkEnd w:id="52"/>
      <w:bookmarkEnd w:id="53"/>
      <w:bookmarkEnd w:id="54"/>
      <w:bookmarkEnd w:id="55"/>
    </w:p>
    <w:p w14:paraId="75A1AA53" w14:textId="77777777" w:rsidR="005E5B5B" w:rsidRDefault="005E5B5B" w:rsidP="005E5B5B">
      <w:pPr>
        <w:pStyle w:val="Heading1"/>
      </w:pPr>
      <w:bookmarkStart w:id="56" w:name="_Toc59183440"/>
      <w:bookmarkStart w:id="57" w:name="_Toc59184906"/>
      <w:bookmarkStart w:id="58" w:name="_Toc59195841"/>
      <w:bookmarkStart w:id="59" w:name="_Toc59440270"/>
      <w:bookmarkStart w:id="60" w:name="_Toc67990701"/>
      <w:r>
        <w:t>J.3</w:t>
      </w:r>
      <w:r>
        <w:tab/>
        <w:t>Void</w:t>
      </w:r>
      <w:bookmarkEnd w:id="56"/>
      <w:bookmarkEnd w:id="57"/>
      <w:bookmarkEnd w:id="58"/>
      <w:bookmarkEnd w:id="59"/>
      <w:bookmarkEnd w:id="60"/>
    </w:p>
    <w:p w14:paraId="427A8C12" w14:textId="77777777" w:rsidR="005E5B5B" w:rsidRDefault="005E5B5B" w:rsidP="005E5B5B">
      <w:pPr>
        <w:pStyle w:val="Heading1"/>
      </w:pPr>
      <w:bookmarkStart w:id="61" w:name="_Toc59183441"/>
      <w:bookmarkStart w:id="62" w:name="_Toc59184907"/>
      <w:bookmarkStart w:id="63" w:name="_Toc59195842"/>
      <w:bookmarkStart w:id="64" w:name="_Toc59440271"/>
      <w:bookmarkStart w:id="65" w:name="_Toc67990702"/>
      <w:r>
        <w:t>J.4</w:t>
      </w:r>
      <w:r>
        <w:tab/>
        <w:t>Solution Set (SS) definitions</w:t>
      </w:r>
      <w:bookmarkEnd w:id="61"/>
      <w:bookmarkEnd w:id="62"/>
      <w:bookmarkEnd w:id="63"/>
      <w:bookmarkEnd w:id="64"/>
      <w:bookmarkEnd w:id="65"/>
    </w:p>
    <w:p w14:paraId="725C5F75" w14:textId="0BD497C3" w:rsidR="005E5B5B" w:rsidRDefault="005E5B5B" w:rsidP="005E5B5B">
      <w:pPr>
        <w:pStyle w:val="Heading2"/>
        <w:rPr>
          <w:lang w:eastAsia="zh-CN"/>
        </w:rPr>
      </w:pPr>
      <w:bookmarkStart w:id="66" w:name="_Toc59183442"/>
      <w:bookmarkStart w:id="67" w:name="_Toc59184908"/>
      <w:bookmarkStart w:id="68" w:name="_Toc59195843"/>
      <w:bookmarkStart w:id="69" w:name="_Toc59440272"/>
      <w:bookmarkStart w:id="70" w:name="_Toc67990703"/>
      <w:r>
        <w:rPr>
          <w:lang w:eastAsia="zh-CN"/>
        </w:rPr>
        <w:t>J.4.1</w:t>
      </w:r>
      <w:r>
        <w:rPr>
          <w:lang w:eastAsia="zh-CN"/>
        </w:rPr>
        <w:tab/>
        <w:t>Void</w:t>
      </w:r>
      <w:bookmarkEnd w:id="66"/>
      <w:bookmarkEnd w:id="67"/>
      <w:bookmarkEnd w:id="68"/>
      <w:bookmarkEnd w:id="69"/>
      <w:bookmarkEnd w:id="70"/>
    </w:p>
    <w:p w14:paraId="5CC7124C" w14:textId="3D29CDB1" w:rsidR="005E5B5B" w:rsidRDefault="005E5B5B" w:rsidP="005E5B5B">
      <w:pPr>
        <w:pStyle w:val="Heading2"/>
        <w:rPr>
          <w:lang w:eastAsia="zh-CN"/>
        </w:rPr>
      </w:pPr>
      <w:bookmarkStart w:id="71" w:name="_Toc59183443"/>
      <w:bookmarkStart w:id="72" w:name="_Toc59184909"/>
      <w:bookmarkStart w:id="73" w:name="_Toc59195844"/>
      <w:bookmarkStart w:id="74" w:name="_Toc59440273"/>
      <w:bookmarkStart w:id="75" w:name="_Toc67990704"/>
      <w:r>
        <w:rPr>
          <w:lang w:eastAsia="zh-CN"/>
        </w:rPr>
        <w:t>J.4.2</w:t>
      </w:r>
      <w:r>
        <w:rPr>
          <w:lang w:eastAsia="zh-CN"/>
        </w:rPr>
        <w:tab/>
        <w:t>Void</w:t>
      </w:r>
      <w:bookmarkEnd w:id="71"/>
      <w:bookmarkEnd w:id="72"/>
      <w:bookmarkEnd w:id="73"/>
      <w:bookmarkEnd w:id="74"/>
      <w:bookmarkEnd w:id="75"/>
    </w:p>
    <w:p w14:paraId="5C15E51E" w14:textId="6B8B98B6" w:rsidR="005E5B5B" w:rsidRDefault="005E5B5B" w:rsidP="005E5B5B">
      <w:pPr>
        <w:pStyle w:val="Heading2"/>
        <w:rPr>
          <w:lang w:eastAsia="zh-CN"/>
        </w:rPr>
      </w:pPr>
      <w:bookmarkStart w:id="76" w:name="_Toc59183444"/>
      <w:bookmarkStart w:id="77" w:name="_Toc59184910"/>
      <w:bookmarkStart w:id="78" w:name="_Toc59195845"/>
      <w:bookmarkStart w:id="79" w:name="_Toc59440274"/>
      <w:bookmarkStart w:id="80" w:name="_Toc67990705"/>
      <w:r>
        <w:rPr>
          <w:lang w:eastAsia="zh-CN"/>
        </w:rPr>
        <w:t>J.4.3</w:t>
      </w:r>
      <w:r>
        <w:rPr>
          <w:lang w:eastAsia="zh-CN"/>
        </w:rPr>
        <w:tab/>
        <w:t xml:space="preserve">OpenAPI document </w:t>
      </w:r>
      <w:r>
        <w:rPr>
          <w:rFonts w:ascii="Courier" w:eastAsia="MS Mincho" w:hAnsi="Courier"/>
          <w:szCs w:val="16"/>
        </w:rPr>
        <w:t>"</w:t>
      </w:r>
      <w:r w:rsidR="006B4D08" w:rsidRPr="00124D73">
        <w:rPr>
          <w:rFonts w:ascii="Courier" w:eastAsia="MS Mincho" w:hAnsi="Courier"/>
          <w:szCs w:val="16"/>
        </w:rPr>
        <w:t>TS28541_S</w:t>
      </w:r>
      <w:r>
        <w:rPr>
          <w:rFonts w:ascii="Courier" w:eastAsia="MS Mincho" w:hAnsi="Courier"/>
          <w:szCs w:val="16"/>
        </w:rPr>
        <w:t>liceNrm.yaml"</w:t>
      </w:r>
      <w:bookmarkEnd w:id="76"/>
      <w:bookmarkEnd w:id="77"/>
      <w:bookmarkEnd w:id="78"/>
      <w:bookmarkEnd w:id="79"/>
      <w:bookmarkEnd w:id="80"/>
    </w:p>
    <w:p w14:paraId="10CDE51C" w14:textId="77777777" w:rsidR="000557CA" w:rsidRPr="008F7C23" w:rsidRDefault="000557CA" w:rsidP="000557CA">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45DB1825" w14:textId="77777777" w:rsidR="000557CA" w:rsidRDefault="000557CA" w:rsidP="000557CA">
      <w:pPr>
        <w:pStyle w:val="PL"/>
      </w:pPr>
      <w:r>
        <w:t>openapi: 3.0.1</w:t>
      </w:r>
    </w:p>
    <w:p w14:paraId="013A2D65" w14:textId="77777777" w:rsidR="000557CA" w:rsidRDefault="000557CA" w:rsidP="000557CA">
      <w:pPr>
        <w:pStyle w:val="PL"/>
      </w:pPr>
      <w:r>
        <w:t>info:</w:t>
      </w:r>
    </w:p>
    <w:p w14:paraId="2FEC2906" w14:textId="77777777" w:rsidR="000557CA" w:rsidRDefault="000557CA" w:rsidP="000557CA">
      <w:pPr>
        <w:pStyle w:val="PL"/>
      </w:pPr>
      <w:r>
        <w:t xml:space="preserve">  title: Slice NRM</w:t>
      </w:r>
    </w:p>
    <w:p w14:paraId="11EEA0E7" w14:textId="77777777" w:rsidR="000557CA" w:rsidRDefault="000557CA" w:rsidP="000557CA">
      <w:pPr>
        <w:pStyle w:val="PL"/>
      </w:pPr>
      <w:r>
        <w:t xml:space="preserve">  version: 17.15.0</w:t>
      </w:r>
    </w:p>
    <w:p w14:paraId="225C4AF7" w14:textId="77777777" w:rsidR="000557CA" w:rsidRDefault="000557CA" w:rsidP="000557CA">
      <w:pPr>
        <w:pStyle w:val="PL"/>
      </w:pPr>
      <w:r>
        <w:t xml:space="preserve">  description: &gt;-</w:t>
      </w:r>
    </w:p>
    <w:p w14:paraId="49B49FC3" w14:textId="77777777" w:rsidR="000557CA" w:rsidRDefault="000557CA" w:rsidP="000557CA">
      <w:pPr>
        <w:pStyle w:val="PL"/>
      </w:pPr>
      <w:r>
        <w:t xml:space="preserve">    OAS 3.0.1 specification of the Slice NRM</w:t>
      </w:r>
    </w:p>
    <w:p w14:paraId="3161DC9C" w14:textId="77777777" w:rsidR="000557CA" w:rsidRDefault="000557CA" w:rsidP="000557CA">
      <w:pPr>
        <w:pStyle w:val="PL"/>
      </w:pPr>
      <w:r>
        <w:t xml:space="preserve">    @ 2024, 3GPP Organizational Partners (ARIB, ATIS, CCSA, ETSI, TSDSI, TTA, TTC).</w:t>
      </w:r>
    </w:p>
    <w:p w14:paraId="01A89B72" w14:textId="77777777" w:rsidR="000557CA" w:rsidRDefault="000557CA" w:rsidP="000557CA">
      <w:pPr>
        <w:pStyle w:val="PL"/>
      </w:pPr>
      <w:r>
        <w:t xml:space="preserve">    All rights reserved.</w:t>
      </w:r>
    </w:p>
    <w:p w14:paraId="3C601DCF" w14:textId="77777777" w:rsidR="000557CA" w:rsidRDefault="000557CA" w:rsidP="000557CA">
      <w:pPr>
        <w:pStyle w:val="PL"/>
      </w:pPr>
      <w:r>
        <w:t>externalDocs:</w:t>
      </w:r>
    </w:p>
    <w:p w14:paraId="4E646D49" w14:textId="77777777" w:rsidR="000557CA" w:rsidRDefault="000557CA" w:rsidP="000557CA">
      <w:pPr>
        <w:pStyle w:val="PL"/>
      </w:pPr>
      <w:r>
        <w:t xml:space="preserve">  description: 3GPP TS 28.541; 5G NRM, Slice NRM</w:t>
      </w:r>
    </w:p>
    <w:p w14:paraId="7DC15BB6" w14:textId="77777777" w:rsidR="000557CA" w:rsidRDefault="000557CA" w:rsidP="000557CA">
      <w:pPr>
        <w:pStyle w:val="PL"/>
      </w:pPr>
      <w:r>
        <w:t xml:space="preserve">  url: http://www.3gpp.org/ftp/Specs/archive/28_series/28.541/</w:t>
      </w:r>
    </w:p>
    <w:p w14:paraId="7DE85F48" w14:textId="77777777" w:rsidR="000557CA" w:rsidRDefault="000557CA" w:rsidP="000557CA">
      <w:pPr>
        <w:pStyle w:val="PL"/>
      </w:pPr>
      <w:r>
        <w:t>paths: {}</w:t>
      </w:r>
    </w:p>
    <w:p w14:paraId="569C4B42" w14:textId="77777777" w:rsidR="000557CA" w:rsidRDefault="000557CA" w:rsidP="000557CA">
      <w:pPr>
        <w:pStyle w:val="PL"/>
      </w:pPr>
      <w:r>
        <w:t>components:</w:t>
      </w:r>
    </w:p>
    <w:p w14:paraId="450017CA" w14:textId="77777777" w:rsidR="000557CA" w:rsidRDefault="000557CA" w:rsidP="000557CA">
      <w:pPr>
        <w:pStyle w:val="PL"/>
      </w:pPr>
      <w:r>
        <w:t xml:space="preserve">  schemas:</w:t>
      </w:r>
    </w:p>
    <w:p w14:paraId="2F9D810B" w14:textId="77777777" w:rsidR="000557CA" w:rsidRDefault="000557CA" w:rsidP="000557CA">
      <w:pPr>
        <w:pStyle w:val="PL"/>
      </w:pPr>
    </w:p>
    <w:p w14:paraId="486C429C" w14:textId="77777777" w:rsidR="000557CA" w:rsidRDefault="000557CA" w:rsidP="000557CA">
      <w:pPr>
        <w:pStyle w:val="PL"/>
      </w:pPr>
      <w:r>
        <w:t>#------------ Type definitions ---------------------------------------------------</w:t>
      </w:r>
    </w:p>
    <w:p w14:paraId="7C443CAD" w14:textId="77777777" w:rsidR="000557CA" w:rsidRDefault="000557CA" w:rsidP="000557CA">
      <w:pPr>
        <w:pStyle w:val="PL"/>
      </w:pPr>
    </w:p>
    <w:p w14:paraId="60D8A92A" w14:textId="77777777" w:rsidR="000557CA" w:rsidRDefault="000557CA" w:rsidP="000557CA">
      <w:pPr>
        <w:pStyle w:val="PL"/>
      </w:pPr>
      <w:r>
        <w:t xml:space="preserve">    Float:</w:t>
      </w:r>
    </w:p>
    <w:p w14:paraId="72DE94E2" w14:textId="77777777" w:rsidR="000557CA" w:rsidRDefault="000557CA" w:rsidP="000557CA">
      <w:pPr>
        <w:pStyle w:val="PL"/>
      </w:pPr>
      <w:r>
        <w:t xml:space="preserve">      type: number</w:t>
      </w:r>
    </w:p>
    <w:p w14:paraId="6002A021" w14:textId="77777777" w:rsidR="000557CA" w:rsidRDefault="000557CA" w:rsidP="000557CA">
      <w:pPr>
        <w:pStyle w:val="PL"/>
      </w:pPr>
      <w:r>
        <w:t xml:space="preserve">      format: float</w:t>
      </w:r>
    </w:p>
    <w:p w14:paraId="5FC5FFE8" w14:textId="77777777" w:rsidR="000557CA" w:rsidRDefault="000557CA" w:rsidP="000557CA">
      <w:pPr>
        <w:pStyle w:val="PL"/>
      </w:pPr>
      <w:r>
        <w:t xml:space="preserve">    MobilityLevel:</w:t>
      </w:r>
    </w:p>
    <w:p w14:paraId="49F75307" w14:textId="77777777" w:rsidR="000557CA" w:rsidRDefault="000557CA" w:rsidP="000557CA">
      <w:pPr>
        <w:pStyle w:val="PL"/>
      </w:pPr>
      <w:r>
        <w:t xml:space="preserve">      type: string</w:t>
      </w:r>
    </w:p>
    <w:p w14:paraId="30391507" w14:textId="77777777" w:rsidR="000557CA" w:rsidRDefault="000557CA" w:rsidP="000557CA">
      <w:pPr>
        <w:pStyle w:val="PL"/>
      </w:pPr>
      <w:r>
        <w:t xml:space="preserve">      enum:</w:t>
      </w:r>
    </w:p>
    <w:p w14:paraId="18E86D16" w14:textId="77777777" w:rsidR="000557CA" w:rsidRDefault="000557CA" w:rsidP="000557CA">
      <w:pPr>
        <w:pStyle w:val="PL"/>
      </w:pPr>
      <w:r>
        <w:t xml:space="preserve">        - STATIONARY</w:t>
      </w:r>
    </w:p>
    <w:p w14:paraId="27AD99AB" w14:textId="77777777" w:rsidR="000557CA" w:rsidRDefault="000557CA" w:rsidP="000557CA">
      <w:pPr>
        <w:pStyle w:val="PL"/>
      </w:pPr>
      <w:r>
        <w:t xml:space="preserve">        - NOMADIC</w:t>
      </w:r>
    </w:p>
    <w:p w14:paraId="49ED0332" w14:textId="77777777" w:rsidR="000557CA" w:rsidRDefault="000557CA" w:rsidP="000557CA">
      <w:pPr>
        <w:pStyle w:val="PL"/>
      </w:pPr>
      <w:r>
        <w:t xml:space="preserve">        - RESTRICTED_MOBILITY</w:t>
      </w:r>
    </w:p>
    <w:p w14:paraId="24A07958" w14:textId="77777777" w:rsidR="000557CA" w:rsidRDefault="000557CA" w:rsidP="000557CA">
      <w:pPr>
        <w:pStyle w:val="PL"/>
      </w:pPr>
      <w:r>
        <w:t xml:space="preserve">        - FULL_MOBILITY</w:t>
      </w:r>
    </w:p>
    <w:p w14:paraId="3B5BF930" w14:textId="77777777" w:rsidR="000557CA" w:rsidRDefault="000557CA" w:rsidP="000557CA">
      <w:pPr>
        <w:pStyle w:val="PL"/>
      </w:pPr>
      <w:r>
        <w:t xml:space="preserve">    SynAvailability:</w:t>
      </w:r>
    </w:p>
    <w:p w14:paraId="52738692" w14:textId="77777777" w:rsidR="000557CA" w:rsidRDefault="000557CA" w:rsidP="000557CA">
      <w:pPr>
        <w:pStyle w:val="PL"/>
      </w:pPr>
      <w:r>
        <w:t xml:space="preserve">      type: string</w:t>
      </w:r>
    </w:p>
    <w:p w14:paraId="34FE6A9A" w14:textId="77777777" w:rsidR="000557CA" w:rsidRDefault="000557CA" w:rsidP="000557CA">
      <w:pPr>
        <w:pStyle w:val="PL"/>
      </w:pPr>
      <w:r>
        <w:t xml:space="preserve">      enum:</w:t>
      </w:r>
    </w:p>
    <w:p w14:paraId="1F4C6E70" w14:textId="77777777" w:rsidR="000557CA" w:rsidRDefault="000557CA" w:rsidP="000557CA">
      <w:pPr>
        <w:pStyle w:val="PL"/>
      </w:pPr>
      <w:r>
        <w:t xml:space="preserve">        - NOT_SUPPORTED</w:t>
      </w:r>
    </w:p>
    <w:p w14:paraId="52358605" w14:textId="77777777" w:rsidR="000557CA" w:rsidRDefault="000557CA" w:rsidP="000557CA">
      <w:pPr>
        <w:pStyle w:val="PL"/>
      </w:pPr>
      <w:r>
        <w:t xml:space="preserve">        - BETWEEN_BS_AND_UE</w:t>
      </w:r>
    </w:p>
    <w:p w14:paraId="6A6344A8" w14:textId="77777777" w:rsidR="000557CA" w:rsidRDefault="000557CA" w:rsidP="000557CA">
      <w:pPr>
        <w:pStyle w:val="PL"/>
      </w:pPr>
      <w:r>
        <w:t xml:space="preserve">        - BETWEEN_BS_AND_UE_AND_UE_AND_UE</w:t>
      </w:r>
    </w:p>
    <w:p w14:paraId="7D4DCEDF" w14:textId="77777777" w:rsidR="000557CA" w:rsidRDefault="000557CA" w:rsidP="000557CA">
      <w:pPr>
        <w:pStyle w:val="PL"/>
      </w:pPr>
      <w:r>
        <w:lastRenderedPageBreak/>
        <w:t xml:space="preserve">    PositioningAvailability:</w:t>
      </w:r>
    </w:p>
    <w:p w14:paraId="2D064C28" w14:textId="77777777" w:rsidR="000557CA" w:rsidRDefault="000557CA" w:rsidP="000557CA">
      <w:pPr>
        <w:pStyle w:val="PL"/>
      </w:pPr>
      <w:r>
        <w:t xml:space="preserve">      type: array</w:t>
      </w:r>
    </w:p>
    <w:p w14:paraId="65A459D8" w14:textId="77777777" w:rsidR="000557CA" w:rsidRDefault="000557CA" w:rsidP="000557CA">
      <w:pPr>
        <w:pStyle w:val="PL"/>
      </w:pPr>
      <w:r>
        <w:t xml:space="preserve">      items:</w:t>
      </w:r>
    </w:p>
    <w:p w14:paraId="6D179FF6" w14:textId="77777777" w:rsidR="000557CA" w:rsidRDefault="000557CA" w:rsidP="000557CA">
      <w:pPr>
        <w:pStyle w:val="PL"/>
      </w:pPr>
      <w:r>
        <w:t xml:space="preserve">        type: string</w:t>
      </w:r>
    </w:p>
    <w:p w14:paraId="3E60A12B" w14:textId="77777777" w:rsidR="000557CA" w:rsidRDefault="000557CA" w:rsidP="000557CA">
      <w:pPr>
        <w:pStyle w:val="PL"/>
      </w:pPr>
      <w:r>
        <w:t xml:space="preserve">        enum:</w:t>
      </w:r>
    </w:p>
    <w:p w14:paraId="1C13D1C1" w14:textId="77777777" w:rsidR="000557CA" w:rsidRDefault="000557CA" w:rsidP="000557CA">
      <w:pPr>
        <w:pStyle w:val="PL"/>
      </w:pPr>
      <w:r>
        <w:t xml:space="preserve">          - CIDE_CID</w:t>
      </w:r>
    </w:p>
    <w:p w14:paraId="3F629881" w14:textId="77777777" w:rsidR="000557CA" w:rsidRDefault="000557CA" w:rsidP="000557CA">
      <w:pPr>
        <w:pStyle w:val="PL"/>
      </w:pPr>
      <w:r>
        <w:t xml:space="preserve">          - OTDOA</w:t>
      </w:r>
    </w:p>
    <w:p w14:paraId="448159F7" w14:textId="77777777" w:rsidR="000557CA" w:rsidRDefault="000557CA" w:rsidP="000557CA">
      <w:pPr>
        <w:pStyle w:val="PL"/>
      </w:pPr>
      <w:r>
        <w:t xml:space="preserve">          - RF_FINGERPRINTING</w:t>
      </w:r>
    </w:p>
    <w:p w14:paraId="31652F0D" w14:textId="77777777" w:rsidR="000557CA" w:rsidRDefault="000557CA" w:rsidP="000557CA">
      <w:pPr>
        <w:pStyle w:val="PL"/>
      </w:pPr>
      <w:r>
        <w:t xml:space="preserve">          - AECID</w:t>
      </w:r>
    </w:p>
    <w:p w14:paraId="11CAC2CB" w14:textId="77777777" w:rsidR="000557CA" w:rsidRDefault="000557CA" w:rsidP="000557CA">
      <w:pPr>
        <w:pStyle w:val="PL"/>
      </w:pPr>
    </w:p>
    <w:p w14:paraId="2A9F9AA6" w14:textId="77777777" w:rsidR="000557CA" w:rsidRDefault="000557CA" w:rsidP="000557CA">
      <w:pPr>
        <w:pStyle w:val="PL"/>
      </w:pPr>
      <w:r>
        <w:t xml:space="preserve">          - HYBRID_POSITIONING</w:t>
      </w:r>
    </w:p>
    <w:p w14:paraId="47FC8EEC" w14:textId="77777777" w:rsidR="000557CA" w:rsidRDefault="000557CA" w:rsidP="000557CA">
      <w:pPr>
        <w:pStyle w:val="PL"/>
      </w:pPr>
      <w:r>
        <w:t xml:space="preserve">          - NET_RTK</w:t>
      </w:r>
    </w:p>
    <w:p w14:paraId="3F03CB8D" w14:textId="77777777" w:rsidR="000557CA" w:rsidRDefault="000557CA" w:rsidP="000557CA">
      <w:pPr>
        <w:pStyle w:val="PL"/>
      </w:pPr>
      <w:r>
        <w:t xml:space="preserve">    PredictionFrequency:</w:t>
      </w:r>
    </w:p>
    <w:p w14:paraId="0FA4B592" w14:textId="77777777" w:rsidR="000557CA" w:rsidRDefault="000557CA" w:rsidP="000557CA">
      <w:pPr>
        <w:pStyle w:val="PL"/>
      </w:pPr>
      <w:r>
        <w:t xml:space="preserve">      type: string</w:t>
      </w:r>
    </w:p>
    <w:p w14:paraId="3CD6513F" w14:textId="77777777" w:rsidR="000557CA" w:rsidRDefault="000557CA" w:rsidP="000557CA">
      <w:pPr>
        <w:pStyle w:val="PL"/>
      </w:pPr>
      <w:r>
        <w:t xml:space="preserve">      enum:</w:t>
      </w:r>
    </w:p>
    <w:p w14:paraId="04F7A200" w14:textId="77777777" w:rsidR="000557CA" w:rsidRDefault="000557CA" w:rsidP="000557CA">
      <w:pPr>
        <w:pStyle w:val="PL"/>
      </w:pPr>
      <w:r>
        <w:t xml:space="preserve">        - PERSEC</w:t>
      </w:r>
    </w:p>
    <w:p w14:paraId="2B0E91C0" w14:textId="77777777" w:rsidR="000557CA" w:rsidRDefault="000557CA" w:rsidP="000557CA">
      <w:pPr>
        <w:pStyle w:val="PL"/>
      </w:pPr>
      <w:r>
        <w:t xml:space="preserve">        - PERMIN</w:t>
      </w:r>
    </w:p>
    <w:p w14:paraId="68FA2B9E" w14:textId="77777777" w:rsidR="000557CA" w:rsidRDefault="000557CA" w:rsidP="000557CA">
      <w:pPr>
        <w:pStyle w:val="PL"/>
      </w:pPr>
      <w:r>
        <w:t xml:space="preserve">        - PERHOUR</w:t>
      </w:r>
    </w:p>
    <w:p w14:paraId="6068476E" w14:textId="77777777" w:rsidR="000557CA" w:rsidRDefault="000557CA" w:rsidP="000557CA">
      <w:pPr>
        <w:pStyle w:val="PL"/>
      </w:pPr>
      <w:r>
        <w:t xml:space="preserve">    SharingLevel:</w:t>
      </w:r>
    </w:p>
    <w:p w14:paraId="1B892A8B" w14:textId="77777777" w:rsidR="000557CA" w:rsidRDefault="000557CA" w:rsidP="000557CA">
      <w:pPr>
        <w:pStyle w:val="PL"/>
      </w:pPr>
      <w:r>
        <w:t xml:space="preserve">      type: string</w:t>
      </w:r>
    </w:p>
    <w:p w14:paraId="7831D954" w14:textId="77777777" w:rsidR="000557CA" w:rsidRDefault="000557CA" w:rsidP="000557CA">
      <w:pPr>
        <w:pStyle w:val="PL"/>
      </w:pPr>
      <w:r>
        <w:t xml:space="preserve">      enum:</w:t>
      </w:r>
    </w:p>
    <w:p w14:paraId="2B6B6C9E" w14:textId="77777777" w:rsidR="000557CA" w:rsidRDefault="000557CA" w:rsidP="000557CA">
      <w:pPr>
        <w:pStyle w:val="PL"/>
      </w:pPr>
      <w:r>
        <w:t xml:space="preserve">        - SHARED</w:t>
      </w:r>
    </w:p>
    <w:p w14:paraId="5332C20A" w14:textId="77777777" w:rsidR="000557CA" w:rsidRDefault="000557CA" w:rsidP="000557CA">
      <w:pPr>
        <w:pStyle w:val="PL"/>
      </w:pPr>
      <w:r>
        <w:t xml:space="preserve">        - NON_SHARED</w:t>
      </w:r>
    </w:p>
    <w:p w14:paraId="5D4ACEE6" w14:textId="77777777" w:rsidR="000557CA" w:rsidRDefault="000557CA" w:rsidP="000557CA">
      <w:pPr>
        <w:pStyle w:val="PL"/>
      </w:pPr>
    </w:p>
    <w:p w14:paraId="19F04285" w14:textId="77777777" w:rsidR="000557CA" w:rsidRDefault="000557CA" w:rsidP="000557CA">
      <w:pPr>
        <w:pStyle w:val="PL"/>
      </w:pPr>
      <w:r>
        <w:t xml:space="preserve">    NetworkSliceSharingIndicator:</w:t>
      </w:r>
    </w:p>
    <w:p w14:paraId="3134B08C" w14:textId="77777777" w:rsidR="000557CA" w:rsidRDefault="000557CA" w:rsidP="000557CA">
      <w:pPr>
        <w:pStyle w:val="PL"/>
      </w:pPr>
      <w:r>
        <w:t xml:space="preserve">      type: string</w:t>
      </w:r>
    </w:p>
    <w:p w14:paraId="4D65C898" w14:textId="77777777" w:rsidR="000557CA" w:rsidRDefault="000557CA" w:rsidP="000557CA">
      <w:pPr>
        <w:pStyle w:val="PL"/>
      </w:pPr>
      <w:r>
        <w:t xml:space="preserve">      enum:</w:t>
      </w:r>
    </w:p>
    <w:p w14:paraId="54CD51F9" w14:textId="77777777" w:rsidR="000557CA" w:rsidRDefault="000557CA" w:rsidP="000557CA">
      <w:pPr>
        <w:pStyle w:val="PL"/>
      </w:pPr>
      <w:r>
        <w:t xml:space="preserve">        - SHARED</w:t>
      </w:r>
    </w:p>
    <w:p w14:paraId="63CEA6BB" w14:textId="77777777" w:rsidR="000557CA" w:rsidRDefault="000557CA" w:rsidP="000557CA">
      <w:pPr>
        <w:pStyle w:val="PL"/>
      </w:pPr>
      <w:r>
        <w:t xml:space="preserve">        - NON_SHARED</w:t>
      </w:r>
    </w:p>
    <w:p w14:paraId="09DF35A5" w14:textId="77777777" w:rsidR="000557CA" w:rsidRDefault="000557CA" w:rsidP="000557CA">
      <w:pPr>
        <w:pStyle w:val="PL"/>
      </w:pPr>
    </w:p>
    <w:p w14:paraId="5319A905" w14:textId="77777777" w:rsidR="000557CA" w:rsidRDefault="000557CA" w:rsidP="000557CA">
      <w:pPr>
        <w:pStyle w:val="PL"/>
      </w:pPr>
      <w:r>
        <w:t xml:space="preserve">    SliceSimultaneousUse:</w:t>
      </w:r>
    </w:p>
    <w:p w14:paraId="1A7619DB" w14:textId="77777777" w:rsidR="000557CA" w:rsidRDefault="000557CA" w:rsidP="000557CA">
      <w:pPr>
        <w:pStyle w:val="PL"/>
      </w:pPr>
      <w:r>
        <w:t xml:space="preserve">      type: integer</w:t>
      </w:r>
    </w:p>
    <w:p w14:paraId="3FCAB5C2" w14:textId="77777777" w:rsidR="000557CA" w:rsidRDefault="000557CA" w:rsidP="000557CA">
      <w:pPr>
        <w:pStyle w:val="PL"/>
      </w:pPr>
      <w:r>
        <w:t xml:space="preserve">      minimum: 0</w:t>
      </w:r>
    </w:p>
    <w:p w14:paraId="5EABAD17" w14:textId="77777777" w:rsidR="000557CA" w:rsidRDefault="000557CA" w:rsidP="000557CA">
      <w:pPr>
        <w:pStyle w:val="PL"/>
      </w:pPr>
      <w:r>
        <w:t xml:space="preserve">      maximum: 4</w:t>
      </w:r>
    </w:p>
    <w:p w14:paraId="7B1C2E7B" w14:textId="77777777" w:rsidR="000557CA" w:rsidRDefault="000557CA" w:rsidP="000557CA">
      <w:pPr>
        <w:pStyle w:val="PL"/>
      </w:pPr>
      <w:r>
        <w:t xml:space="preserve">    Category:</w:t>
      </w:r>
    </w:p>
    <w:p w14:paraId="033030CE" w14:textId="77777777" w:rsidR="000557CA" w:rsidRDefault="000557CA" w:rsidP="000557CA">
      <w:pPr>
        <w:pStyle w:val="PL"/>
      </w:pPr>
      <w:r>
        <w:t xml:space="preserve">      type: string</w:t>
      </w:r>
    </w:p>
    <w:p w14:paraId="6ACCF5B9" w14:textId="77777777" w:rsidR="000557CA" w:rsidRDefault="000557CA" w:rsidP="000557CA">
      <w:pPr>
        <w:pStyle w:val="PL"/>
      </w:pPr>
      <w:r>
        <w:t xml:space="preserve">      enum:</w:t>
      </w:r>
    </w:p>
    <w:p w14:paraId="53FB9E76" w14:textId="77777777" w:rsidR="000557CA" w:rsidRDefault="000557CA" w:rsidP="000557CA">
      <w:pPr>
        <w:pStyle w:val="PL"/>
      </w:pPr>
      <w:r>
        <w:t xml:space="preserve">        - CHARACTER</w:t>
      </w:r>
    </w:p>
    <w:p w14:paraId="76FB0721" w14:textId="77777777" w:rsidR="000557CA" w:rsidRDefault="000557CA" w:rsidP="000557CA">
      <w:pPr>
        <w:pStyle w:val="PL"/>
      </w:pPr>
      <w:r>
        <w:t xml:space="preserve">        - SCALABILITY</w:t>
      </w:r>
    </w:p>
    <w:p w14:paraId="174D7D45" w14:textId="77777777" w:rsidR="000557CA" w:rsidRDefault="000557CA" w:rsidP="000557CA">
      <w:pPr>
        <w:pStyle w:val="PL"/>
      </w:pPr>
      <w:r>
        <w:t xml:space="preserve">    Tagging:</w:t>
      </w:r>
    </w:p>
    <w:p w14:paraId="12CB7259" w14:textId="77777777" w:rsidR="000557CA" w:rsidRDefault="000557CA" w:rsidP="000557CA">
      <w:pPr>
        <w:pStyle w:val="PL"/>
      </w:pPr>
      <w:r>
        <w:t xml:space="preserve">      type: array</w:t>
      </w:r>
    </w:p>
    <w:p w14:paraId="21EE6F3D" w14:textId="77777777" w:rsidR="000557CA" w:rsidRDefault="000557CA" w:rsidP="000557CA">
      <w:pPr>
        <w:pStyle w:val="PL"/>
      </w:pPr>
      <w:r>
        <w:t xml:space="preserve">      items:</w:t>
      </w:r>
    </w:p>
    <w:p w14:paraId="532E45C2" w14:textId="77777777" w:rsidR="000557CA" w:rsidRDefault="000557CA" w:rsidP="000557CA">
      <w:pPr>
        <w:pStyle w:val="PL"/>
      </w:pPr>
      <w:r>
        <w:t xml:space="preserve">        type: string</w:t>
      </w:r>
    </w:p>
    <w:p w14:paraId="31371212" w14:textId="77777777" w:rsidR="000557CA" w:rsidRDefault="000557CA" w:rsidP="000557CA">
      <w:pPr>
        <w:pStyle w:val="PL"/>
      </w:pPr>
      <w:r>
        <w:t xml:space="preserve">        enum:</w:t>
      </w:r>
    </w:p>
    <w:p w14:paraId="28BD1A47" w14:textId="77777777" w:rsidR="000557CA" w:rsidRDefault="000557CA" w:rsidP="000557CA">
      <w:pPr>
        <w:pStyle w:val="PL"/>
      </w:pPr>
      <w:r>
        <w:t xml:space="preserve">          - PERFORMANCE</w:t>
      </w:r>
    </w:p>
    <w:p w14:paraId="79A5D22F" w14:textId="77777777" w:rsidR="000557CA" w:rsidRDefault="000557CA" w:rsidP="000557CA">
      <w:pPr>
        <w:pStyle w:val="PL"/>
      </w:pPr>
      <w:r>
        <w:t xml:space="preserve">          - FUNCTION</w:t>
      </w:r>
    </w:p>
    <w:p w14:paraId="697D3E59" w14:textId="77777777" w:rsidR="000557CA" w:rsidRDefault="000557CA" w:rsidP="000557CA">
      <w:pPr>
        <w:pStyle w:val="PL"/>
      </w:pPr>
      <w:r>
        <w:t xml:space="preserve">          - OPERATION</w:t>
      </w:r>
    </w:p>
    <w:p w14:paraId="04CDBE1E" w14:textId="77777777" w:rsidR="000557CA" w:rsidRDefault="000557CA" w:rsidP="000557CA">
      <w:pPr>
        <w:pStyle w:val="PL"/>
      </w:pPr>
      <w:r>
        <w:t xml:space="preserve">    Exposure:</w:t>
      </w:r>
    </w:p>
    <w:p w14:paraId="640339F2" w14:textId="77777777" w:rsidR="000557CA" w:rsidRDefault="000557CA" w:rsidP="000557CA">
      <w:pPr>
        <w:pStyle w:val="PL"/>
      </w:pPr>
      <w:r>
        <w:t xml:space="preserve">      type: string</w:t>
      </w:r>
    </w:p>
    <w:p w14:paraId="6AD2E9D4" w14:textId="77777777" w:rsidR="000557CA" w:rsidRDefault="000557CA" w:rsidP="000557CA">
      <w:pPr>
        <w:pStyle w:val="PL"/>
      </w:pPr>
      <w:r>
        <w:t xml:space="preserve">      enum:</w:t>
      </w:r>
    </w:p>
    <w:p w14:paraId="38615FF4" w14:textId="77777777" w:rsidR="000557CA" w:rsidRDefault="000557CA" w:rsidP="000557CA">
      <w:pPr>
        <w:pStyle w:val="PL"/>
      </w:pPr>
      <w:r>
        <w:t xml:space="preserve">        - API</w:t>
      </w:r>
    </w:p>
    <w:p w14:paraId="0AAAE9E3" w14:textId="77777777" w:rsidR="000557CA" w:rsidRDefault="000557CA" w:rsidP="000557CA">
      <w:pPr>
        <w:pStyle w:val="PL"/>
      </w:pPr>
      <w:r>
        <w:t xml:space="preserve">        - KPI</w:t>
      </w:r>
    </w:p>
    <w:p w14:paraId="59DB5F90" w14:textId="77777777" w:rsidR="000557CA" w:rsidRDefault="000557CA" w:rsidP="000557CA">
      <w:pPr>
        <w:pStyle w:val="PL"/>
      </w:pPr>
      <w:r>
        <w:t xml:space="preserve">    ServAttrCom:</w:t>
      </w:r>
    </w:p>
    <w:p w14:paraId="4FEDF6B2" w14:textId="77777777" w:rsidR="000557CA" w:rsidRDefault="000557CA" w:rsidP="000557CA">
      <w:pPr>
        <w:pStyle w:val="PL"/>
      </w:pPr>
      <w:r>
        <w:t xml:space="preserve">      type: object</w:t>
      </w:r>
    </w:p>
    <w:p w14:paraId="771DED44" w14:textId="77777777" w:rsidR="000557CA" w:rsidRDefault="000557CA" w:rsidP="000557CA">
      <w:pPr>
        <w:pStyle w:val="PL"/>
      </w:pPr>
      <w:r>
        <w:t xml:space="preserve">      properties:</w:t>
      </w:r>
    </w:p>
    <w:p w14:paraId="52244B67" w14:textId="77777777" w:rsidR="000557CA" w:rsidRDefault="000557CA" w:rsidP="000557CA">
      <w:pPr>
        <w:pStyle w:val="PL"/>
      </w:pPr>
      <w:r>
        <w:t xml:space="preserve">        category:</w:t>
      </w:r>
    </w:p>
    <w:p w14:paraId="556D9871" w14:textId="77777777" w:rsidR="000557CA" w:rsidRDefault="000557CA" w:rsidP="000557CA">
      <w:pPr>
        <w:pStyle w:val="PL"/>
      </w:pPr>
      <w:r>
        <w:t xml:space="preserve">          $ref: '#/components/schemas/Category'</w:t>
      </w:r>
    </w:p>
    <w:p w14:paraId="687E01B6" w14:textId="77777777" w:rsidR="000557CA" w:rsidRDefault="000557CA" w:rsidP="000557CA">
      <w:pPr>
        <w:pStyle w:val="PL"/>
      </w:pPr>
      <w:r>
        <w:t xml:space="preserve">        tagging:</w:t>
      </w:r>
    </w:p>
    <w:p w14:paraId="45149B14" w14:textId="77777777" w:rsidR="000557CA" w:rsidRDefault="000557CA" w:rsidP="000557CA">
      <w:pPr>
        <w:pStyle w:val="PL"/>
      </w:pPr>
      <w:r>
        <w:t xml:space="preserve">          $ref: '#/components/schemas/Tagging'</w:t>
      </w:r>
    </w:p>
    <w:p w14:paraId="428E20B0" w14:textId="77777777" w:rsidR="000557CA" w:rsidRDefault="000557CA" w:rsidP="000557CA">
      <w:pPr>
        <w:pStyle w:val="PL"/>
      </w:pPr>
      <w:r>
        <w:t xml:space="preserve">        exposure:</w:t>
      </w:r>
    </w:p>
    <w:p w14:paraId="6188D248" w14:textId="77777777" w:rsidR="000557CA" w:rsidRDefault="000557CA" w:rsidP="000557CA">
      <w:pPr>
        <w:pStyle w:val="PL"/>
      </w:pPr>
      <w:r>
        <w:t xml:space="preserve">          $ref: '#/components/schemas/Exposure'</w:t>
      </w:r>
    </w:p>
    <w:p w14:paraId="58F805E5" w14:textId="77777777" w:rsidR="000557CA" w:rsidRDefault="000557CA" w:rsidP="000557CA">
      <w:pPr>
        <w:pStyle w:val="PL"/>
      </w:pPr>
      <w:r>
        <w:t xml:space="preserve">    Support:</w:t>
      </w:r>
    </w:p>
    <w:p w14:paraId="3E07180E" w14:textId="77777777" w:rsidR="000557CA" w:rsidRDefault="000557CA" w:rsidP="000557CA">
      <w:pPr>
        <w:pStyle w:val="PL"/>
      </w:pPr>
      <w:r>
        <w:t xml:space="preserve">      type: string</w:t>
      </w:r>
    </w:p>
    <w:p w14:paraId="3132A036" w14:textId="77777777" w:rsidR="000557CA" w:rsidRDefault="000557CA" w:rsidP="000557CA">
      <w:pPr>
        <w:pStyle w:val="PL"/>
      </w:pPr>
      <w:r>
        <w:t xml:space="preserve">      enum:</w:t>
      </w:r>
    </w:p>
    <w:p w14:paraId="7E390A42" w14:textId="77777777" w:rsidR="000557CA" w:rsidRDefault="000557CA" w:rsidP="000557CA">
      <w:pPr>
        <w:pStyle w:val="PL"/>
      </w:pPr>
      <w:r>
        <w:t xml:space="preserve">        - NOT_SUPPORTED</w:t>
      </w:r>
    </w:p>
    <w:p w14:paraId="6D4B9397" w14:textId="77777777" w:rsidR="000557CA" w:rsidRDefault="000557CA" w:rsidP="000557CA">
      <w:pPr>
        <w:pStyle w:val="PL"/>
      </w:pPr>
      <w:r>
        <w:t xml:space="preserve">        - SUPPORTED</w:t>
      </w:r>
    </w:p>
    <w:p w14:paraId="0769ED63" w14:textId="77777777" w:rsidR="000557CA" w:rsidRDefault="000557CA" w:rsidP="000557CA">
      <w:pPr>
        <w:pStyle w:val="PL"/>
      </w:pPr>
      <w:r>
        <w:t xml:space="preserve">    DelayTolerance:</w:t>
      </w:r>
    </w:p>
    <w:p w14:paraId="05C4A73D" w14:textId="77777777" w:rsidR="000557CA" w:rsidRDefault="000557CA" w:rsidP="000557CA">
      <w:pPr>
        <w:pStyle w:val="PL"/>
      </w:pPr>
      <w:r>
        <w:t xml:space="preserve">      type: object</w:t>
      </w:r>
    </w:p>
    <w:p w14:paraId="64509272" w14:textId="77777777" w:rsidR="000557CA" w:rsidRDefault="000557CA" w:rsidP="000557CA">
      <w:pPr>
        <w:pStyle w:val="PL"/>
      </w:pPr>
      <w:r>
        <w:t xml:space="preserve">      properties:</w:t>
      </w:r>
    </w:p>
    <w:p w14:paraId="020EFD9A" w14:textId="77777777" w:rsidR="000557CA" w:rsidRDefault="000557CA" w:rsidP="000557CA">
      <w:pPr>
        <w:pStyle w:val="PL"/>
      </w:pPr>
      <w:r>
        <w:t xml:space="preserve">        servAttrCom:</w:t>
      </w:r>
    </w:p>
    <w:p w14:paraId="1423BCCA" w14:textId="77777777" w:rsidR="000557CA" w:rsidRDefault="000557CA" w:rsidP="000557CA">
      <w:pPr>
        <w:pStyle w:val="PL"/>
      </w:pPr>
      <w:r>
        <w:t xml:space="preserve">          $ref: '#/components/schemas/ServAttrCom'</w:t>
      </w:r>
    </w:p>
    <w:p w14:paraId="3A0E3B92" w14:textId="77777777" w:rsidR="000557CA" w:rsidRDefault="000557CA" w:rsidP="000557CA">
      <w:pPr>
        <w:pStyle w:val="PL"/>
      </w:pPr>
      <w:r>
        <w:t xml:space="preserve">        support:</w:t>
      </w:r>
    </w:p>
    <w:p w14:paraId="4F1024A2" w14:textId="77777777" w:rsidR="000557CA" w:rsidRDefault="000557CA" w:rsidP="000557CA">
      <w:pPr>
        <w:pStyle w:val="PL"/>
      </w:pPr>
      <w:r>
        <w:t xml:space="preserve">          $ref: '#/components/schemas/Support'</w:t>
      </w:r>
    </w:p>
    <w:p w14:paraId="395A3777" w14:textId="77777777" w:rsidR="000557CA" w:rsidRDefault="000557CA" w:rsidP="000557CA">
      <w:pPr>
        <w:pStyle w:val="PL"/>
      </w:pPr>
      <w:r>
        <w:t xml:space="preserve">    DeterministicComm:</w:t>
      </w:r>
    </w:p>
    <w:p w14:paraId="550E9730" w14:textId="77777777" w:rsidR="000557CA" w:rsidRDefault="000557CA" w:rsidP="000557CA">
      <w:pPr>
        <w:pStyle w:val="PL"/>
      </w:pPr>
      <w:r>
        <w:t xml:space="preserve">      type: object</w:t>
      </w:r>
    </w:p>
    <w:p w14:paraId="2BCAE6CD" w14:textId="77777777" w:rsidR="000557CA" w:rsidRDefault="000557CA" w:rsidP="000557CA">
      <w:pPr>
        <w:pStyle w:val="PL"/>
      </w:pPr>
      <w:r>
        <w:t xml:space="preserve">      properties:</w:t>
      </w:r>
    </w:p>
    <w:p w14:paraId="22052290" w14:textId="77777777" w:rsidR="000557CA" w:rsidRDefault="000557CA" w:rsidP="000557CA">
      <w:pPr>
        <w:pStyle w:val="PL"/>
      </w:pPr>
      <w:r>
        <w:t xml:space="preserve">        servAttrCom:</w:t>
      </w:r>
    </w:p>
    <w:p w14:paraId="3A0BAADB" w14:textId="77777777" w:rsidR="000557CA" w:rsidRDefault="000557CA" w:rsidP="000557CA">
      <w:pPr>
        <w:pStyle w:val="PL"/>
      </w:pPr>
      <w:r>
        <w:t xml:space="preserve">          $ref: '#/components/schemas/ServAttrCom'</w:t>
      </w:r>
    </w:p>
    <w:p w14:paraId="6CA66467" w14:textId="77777777" w:rsidR="000557CA" w:rsidRDefault="000557CA" w:rsidP="000557CA">
      <w:pPr>
        <w:pStyle w:val="PL"/>
      </w:pPr>
      <w:r>
        <w:lastRenderedPageBreak/>
        <w:t xml:space="preserve">        availability:</w:t>
      </w:r>
    </w:p>
    <w:p w14:paraId="4666C33F" w14:textId="77777777" w:rsidR="000557CA" w:rsidRDefault="000557CA" w:rsidP="000557CA">
      <w:pPr>
        <w:pStyle w:val="PL"/>
      </w:pPr>
      <w:r>
        <w:t xml:space="preserve">          $ref: '#/components/schemas/Support'</w:t>
      </w:r>
    </w:p>
    <w:p w14:paraId="6F5D1D3A" w14:textId="77777777" w:rsidR="000557CA" w:rsidRDefault="000557CA" w:rsidP="000557CA">
      <w:pPr>
        <w:pStyle w:val="PL"/>
      </w:pPr>
      <w:r>
        <w:t xml:space="preserve">        periodicityList:</w:t>
      </w:r>
    </w:p>
    <w:p w14:paraId="62373600" w14:textId="77777777" w:rsidR="000557CA" w:rsidRDefault="000557CA" w:rsidP="000557CA">
      <w:pPr>
        <w:pStyle w:val="PL"/>
      </w:pPr>
      <w:r>
        <w:t xml:space="preserve">          type: array</w:t>
      </w:r>
    </w:p>
    <w:p w14:paraId="7B1F889F" w14:textId="77777777" w:rsidR="000557CA" w:rsidRDefault="000557CA" w:rsidP="000557CA">
      <w:pPr>
        <w:pStyle w:val="PL"/>
      </w:pPr>
      <w:r>
        <w:t xml:space="preserve">          items:</w:t>
      </w:r>
    </w:p>
    <w:p w14:paraId="03C927D0" w14:textId="77777777" w:rsidR="000557CA" w:rsidRDefault="000557CA" w:rsidP="000557CA">
      <w:pPr>
        <w:pStyle w:val="PL"/>
      </w:pPr>
      <w:r>
        <w:t xml:space="preserve">            type: integer</w:t>
      </w:r>
    </w:p>
    <w:p w14:paraId="57090757" w14:textId="77777777" w:rsidR="000557CA" w:rsidRDefault="000557CA" w:rsidP="000557CA">
      <w:pPr>
        <w:pStyle w:val="PL"/>
      </w:pPr>
      <w:r>
        <w:t xml:space="preserve">    XLThpt:</w:t>
      </w:r>
    </w:p>
    <w:p w14:paraId="106B77F7" w14:textId="77777777" w:rsidR="000557CA" w:rsidRDefault="000557CA" w:rsidP="000557CA">
      <w:pPr>
        <w:pStyle w:val="PL"/>
      </w:pPr>
      <w:r>
        <w:t xml:space="preserve">      type: object</w:t>
      </w:r>
    </w:p>
    <w:p w14:paraId="05E5ECAA" w14:textId="77777777" w:rsidR="000557CA" w:rsidRDefault="000557CA" w:rsidP="000557CA">
      <w:pPr>
        <w:pStyle w:val="PL"/>
      </w:pPr>
      <w:r>
        <w:t xml:space="preserve">      properties:</w:t>
      </w:r>
    </w:p>
    <w:p w14:paraId="60B4F67F" w14:textId="77777777" w:rsidR="000557CA" w:rsidRDefault="000557CA" w:rsidP="000557CA">
      <w:pPr>
        <w:pStyle w:val="PL"/>
      </w:pPr>
      <w:r>
        <w:t xml:space="preserve">        servAttrCom:</w:t>
      </w:r>
    </w:p>
    <w:p w14:paraId="19613D95" w14:textId="77777777" w:rsidR="000557CA" w:rsidRDefault="000557CA" w:rsidP="000557CA">
      <w:pPr>
        <w:pStyle w:val="PL"/>
      </w:pPr>
      <w:r>
        <w:t xml:space="preserve">          $ref: '#/components/schemas/ServAttrCom'</w:t>
      </w:r>
    </w:p>
    <w:p w14:paraId="42842FA1" w14:textId="77777777" w:rsidR="000557CA" w:rsidRDefault="000557CA" w:rsidP="000557CA">
      <w:pPr>
        <w:pStyle w:val="PL"/>
      </w:pPr>
      <w:r>
        <w:t xml:space="preserve">        guaThpt:</w:t>
      </w:r>
    </w:p>
    <w:p w14:paraId="64241DA9" w14:textId="77777777" w:rsidR="000557CA" w:rsidRDefault="000557CA" w:rsidP="000557CA">
      <w:pPr>
        <w:pStyle w:val="PL"/>
      </w:pPr>
      <w:r>
        <w:t xml:space="preserve">          $ref: '#/components/schemas/Float'</w:t>
      </w:r>
    </w:p>
    <w:p w14:paraId="5892C4FE" w14:textId="77777777" w:rsidR="000557CA" w:rsidRDefault="000557CA" w:rsidP="000557CA">
      <w:pPr>
        <w:pStyle w:val="PL"/>
      </w:pPr>
      <w:r>
        <w:t xml:space="preserve">        maxThpt:</w:t>
      </w:r>
    </w:p>
    <w:p w14:paraId="119C33FF" w14:textId="77777777" w:rsidR="000557CA" w:rsidRDefault="000557CA" w:rsidP="000557CA">
      <w:pPr>
        <w:pStyle w:val="PL"/>
      </w:pPr>
      <w:r>
        <w:t xml:space="preserve">          $ref: '#/components/schemas/Float'</w:t>
      </w:r>
    </w:p>
    <w:p w14:paraId="30836A72" w14:textId="77777777" w:rsidR="000557CA" w:rsidRDefault="000557CA" w:rsidP="000557CA">
      <w:pPr>
        <w:pStyle w:val="PL"/>
      </w:pPr>
      <w:r>
        <w:t xml:space="preserve">    MaxPktSize:</w:t>
      </w:r>
    </w:p>
    <w:p w14:paraId="3C9762B8" w14:textId="77777777" w:rsidR="000557CA" w:rsidRDefault="000557CA" w:rsidP="000557CA">
      <w:pPr>
        <w:pStyle w:val="PL"/>
      </w:pPr>
      <w:r>
        <w:t xml:space="preserve">      type: object</w:t>
      </w:r>
    </w:p>
    <w:p w14:paraId="16B2F561" w14:textId="77777777" w:rsidR="000557CA" w:rsidRDefault="000557CA" w:rsidP="000557CA">
      <w:pPr>
        <w:pStyle w:val="PL"/>
      </w:pPr>
      <w:r>
        <w:t xml:space="preserve">      properties:</w:t>
      </w:r>
    </w:p>
    <w:p w14:paraId="6A7C371E" w14:textId="77777777" w:rsidR="000557CA" w:rsidRDefault="000557CA" w:rsidP="000557CA">
      <w:pPr>
        <w:pStyle w:val="PL"/>
      </w:pPr>
      <w:r>
        <w:t xml:space="preserve">        servAttrCom:</w:t>
      </w:r>
    </w:p>
    <w:p w14:paraId="3A5B7289" w14:textId="77777777" w:rsidR="000557CA" w:rsidRDefault="000557CA" w:rsidP="000557CA">
      <w:pPr>
        <w:pStyle w:val="PL"/>
      </w:pPr>
      <w:r>
        <w:t xml:space="preserve">          $ref: '#/components/schemas/ServAttrCom'</w:t>
      </w:r>
    </w:p>
    <w:p w14:paraId="6145B62D" w14:textId="77777777" w:rsidR="000557CA" w:rsidRDefault="000557CA" w:rsidP="000557CA">
      <w:pPr>
        <w:pStyle w:val="PL"/>
      </w:pPr>
      <w:r>
        <w:t xml:space="preserve">        maxsize:</w:t>
      </w:r>
    </w:p>
    <w:p w14:paraId="4A6AD655" w14:textId="77777777" w:rsidR="000557CA" w:rsidRDefault="000557CA" w:rsidP="000557CA">
      <w:pPr>
        <w:pStyle w:val="PL"/>
      </w:pPr>
      <w:r>
        <w:t xml:space="preserve">          type: integer</w:t>
      </w:r>
    </w:p>
    <w:p w14:paraId="7FAD49A0" w14:textId="77777777" w:rsidR="000557CA" w:rsidRDefault="000557CA" w:rsidP="000557CA">
      <w:pPr>
        <w:pStyle w:val="PL"/>
      </w:pPr>
      <w:r>
        <w:t xml:space="preserve">    MaxNumberofPDUSessions:</w:t>
      </w:r>
    </w:p>
    <w:p w14:paraId="35EE7BA8" w14:textId="77777777" w:rsidR="000557CA" w:rsidRDefault="000557CA" w:rsidP="000557CA">
      <w:pPr>
        <w:pStyle w:val="PL"/>
      </w:pPr>
      <w:r>
        <w:t xml:space="preserve">      type: object</w:t>
      </w:r>
    </w:p>
    <w:p w14:paraId="190AB1AD" w14:textId="77777777" w:rsidR="000557CA" w:rsidRDefault="000557CA" w:rsidP="000557CA">
      <w:pPr>
        <w:pStyle w:val="PL"/>
      </w:pPr>
      <w:r>
        <w:t xml:space="preserve">      properties:</w:t>
      </w:r>
    </w:p>
    <w:p w14:paraId="4A4F04ED" w14:textId="77777777" w:rsidR="000557CA" w:rsidRDefault="000557CA" w:rsidP="000557CA">
      <w:pPr>
        <w:pStyle w:val="PL"/>
      </w:pPr>
      <w:r>
        <w:t xml:space="preserve">        servAttrCom:</w:t>
      </w:r>
    </w:p>
    <w:p w14:paraId="547CD216" w14:textId="77777777" w:rsidR="000557CA" w:rsidRDefault="000557CA" w:rsidP="000557CA">
      <w:pPr>
        <w:pStyle w:val="PL"/>
      </w:pPr>
      <w:r>
        <w:t xml:space="preserve">          $ref: '#/components/schemas/ServAttrCom'</w:t>
      </w:r>
    </w:p>
    <w:p w14:paraId="5394759A" w14:textId="77777777" w:rsidR="000557CA" w:rsidRDefault="000557CA" w:rsidP="000557CA">
      <w:pPr>
        <w:pStyle w:val="PL"/>
      </w:pPr>
      <w:r>
        <w:t xml:space="preserve">        nOofPDUSessions:</w:t>
      </w:r>
    </w:p>
    <w:p w14:paraId="01706619" w14:textId="77777777" w:rsidR="000557CA" w:rsidRDefault="000557CA" w:rsidP="000557CA">
      <w:pPr>
        <w:pStyle w:val="PL"/>
      </w:pPr>
      <w:r>
        <w:t xml:space="preserve">          type: integer</w:t>
      </w:r>
    </w:p>
    <w:p w14:paraId="500975B1" w14:textId="77777777" w:rsidR="000557CA" w:rsidRDefault="000557CA" w:rsidP="000557CA">
      <w:pPr>
        <w:pStyle w:val="PL"/>
      </w:pPr>
      <w:r>
        <w:t xml:space="preserve">    KPIMonitoring:</w:t>
      </w:r>
    </w:p>
    <w:p w14:paraId="15F4F261" w14:textId="77777777" w:rsidR="000557CA" w:rsidRDefault="000557CA" w:rsidP="000557CA">
      <w:pPr>
        <w:pStyle w:val="PL"/>
      </w:pPr>
      <w:r>
        <w:t xml:space="preserve">      type: object</w:t>
      </w:r>
    </w:p>
    <w:p w14:paraId="71032177" w14:textId="77777777" w:rsidR="000557CA" w:rsidRDefault="000557CA" w:rsidP="000557CA">
      <w:pPr>
        <w:pStyle w:val="PL"/>
      </w:pPr>
      <w:r>
        <w:t xml:space="preserve">      properties:</w:t>
      </w:r>
    </w:p>
    <w:p w14:paraId="2027D535" w14:textId="77777777" w:rsidR="000557CA" w:rsidRDefault="000557CA" w:rsidP="000557CA">
      <w:pPr>
        <w:pStyle w:val="PL"/>
      </w:pPr>
      <w:r>
        <w:t xml:space="preserve">        servAttrCom:</w:t>
      </w:r>
    </w:p>
    <w:p w14:paraId="332B1936" w14:textId="77777777" w:rsidR="000557CA" w:rsidRDefault="000557CA" w:rsidP="000557CA">
      <w:pPr>
        <w:pStyle w:val="PL"/>
      </w:pPr>
      <w:r>
        <w:t xml:space="preserve">          $ref: '#/components/schemas/ServAttrCom'</w:t>
      </w:r>
    </w:p>
    <w:p w14:paraId="177306FC" w14:textId="77777777" w:rsidR="000557CA" w:rsidRDefault="000557CA" w:rsidP="000557CA">
      <w:pPr>
        <w:pStyle w:val="PL"/>
      </w:pPr>
      <w:r>
        <w:t xml:space="preserve">        kPIList:</w:t>
      </w:r>
    </w:p>
    <w:p w14:paraId="32DFA746" w14:textId="77777777" w:rsidR="000557CA" w:rsidRDefault="000557CA" w:rsidP="000557CA">
      <w:pPr>
        <w:pStyle w:val="PL"/>
      </w:pPr>
      <w:r>
        <w:t xml:space="preserve">          type: array</w:t>
      </w:r>
    </w:p>
    <w:p w14:paraId="4920E4F9" w14:textId="77777777" w:rsidR="000557CA" w:rsidRDefault="000557CA" w:rsidP="000557CA">
      <w:pPr>
        <w:pStyle w:val="PL"/>
      </w:pPr>
      <w:r>
        <w:t xml:space="preserve">          items:</w:t>
      </w:r>
    </w:p>
    <w:p w14:paraId="0DFCF54F" w14:textId="77777777" w:rsidR="000557CA" w:rsidRDefault="000557CA" w:rsidP="000557CA">
      <w:pPr>
        <w:pStyle w:val="PL"/>
      </w:pPr>
      <w:r>
        <w:t xml:space="preserve">            type: string</w:t>
      </w:r>
    </w:p>
    <w:p w14:paraId="3C5B8ACD" w14:textId="77777777" w:rsidR="000557CA" w:rsidRDefault="000557CA" w:rsidP="000557CA">
      <w:pPr>
        <w:pStyle w:val="PL"/>
      </w:pPr>
      <w:r>
        <w:t xml:space="preserve">    NBIoT:</w:t>
      </w:r>
    </w:p>
    <w:p w14:paraId="1EE8AFAB" w14:textId="77777777" w:rsidR="000557CA" w:rsidRDefault="000557CA" w:rsidP="000557CA">
      <w:pPr>
        <w:pStyle w:val="PL"/>
      </w:pPr>
      <w:r>
        <w:t xml:space="preserve">      type: object</w:t>
      </w:r>
    </w:p>
    <w:p w14:paraId="5FA7FAC0" w14:textId="77777777" w:rsidR="000557CA" w:rsidRDefault="000557CA" w:rsidP="000557CA">
      <w:pPr>
        <w:pStyle w:val="PL"/>
      </w:pPr>
      <w:r>
        <w:t xml:space="preserve">      properties:</w:t>
      </w:r>
    </w:p>
    <w:p w14:paraId="4A4B8A77" w14:textId="77777777" w:rsidR="000557CA" w:rsidRDefault="000557CA" w:rsidP="000557CA">
      <w:pPr>
        <w:pStyle w:val="PL"/>
      </w:pPr>
      <w:r>
        <w:t xml:space="preserve">        servAttrCom:</w:t>
      </w:r>
    </w:p>
    <w:p w14:paraId="4F0BD497" w14:textId="77777777" w:rsidR="000557CA" w:rsidRDefault="000557CA" w:rsidP="000557CA">
      <w:pPr>
        <w:pStyle w:val="PL"/>
      </w:pPr>
      <w:r>
        <w:t xml:space="preserve">          $ref: '#/components/schemas/ServAttrCom'</w:t>
      </w:r>
    </w:p>
    <w:p w14:paraId="13E78B23" w14:textId="77777777" w:rsidR="000557CA" w:rsidRDefault="000557CA" w:rsidP="000557CA">
      <w:pPr>
        <w:pStyle w:val="PL"/>
      </w:pPr>
      <w:r>
        <w:t xml:space="preserve">        support:</w:t>
      </w:r>
    </w:p>
    <w:p w14:paraId="34D16EDE" w14:textId="77777777" w:rsidR="000557CA" w:rsidRDefault="000557CA" w:rsidP="000557CA">
      <w:pPr>
        <w:pStyle w:val="PL"/>
      </w:pPr>
      <w:r>
        <w:t xml:space="preserve">          $ref: '#/components/schemas/Support'</w:t>
      </w:r>
    </w:p>
    <w:p w14:paraId="61971A7B" w14:textId="77777777" w:rsidR="000557CA" w:rsidRDefault="000557CA" w:rsidP="000557CA">
      <w:pPr>
        <w:pStyle w:val="PL"/>
      </w:pPr>
      <w:r>
        <w:t xml:space="preserve">    RadioSpectrum:</w:t>
      </w:r>
    </w:p>
    <w:p w14:paraId="7CDFC6BC" w14:textId="77777777" w:rsidR="000557CA" w:rsidRDefault="000557CA" w:rsidP="000557CA">
      <w:pPr>
        <w:pStyle w:val="PL"/>
      </w:pPr>
      <w:r>
        <w:t xml:space="preserve">      type: object</w:t>
      </w:r>
    </w:p>
    <w:p w14:paraId="2FD80346" w14:textId="77777777" w:rsidR="000557CA" w:rsidRDefault="000557CA" w:rsidP="000557CA">
      <w:pPr>
        <w:pStyle w:val="PL"/>
      </w:pPr>
      <w:r>
        <w:t xml:space="preserve">      properties:</w:t>
      </w:r>
    </w:p>
    <w:p w14:paraId="0D025A57" w14:textId="77777777" w:rsidR="000557CA" w:rsidRDefault="000557CA" w:rsidP="000557CA">
      <w:pPr>
        <w:pStyle w:val="PL"/>
      </w:pPr>
      <w:r>
        <w:t xml:space="preserve">        servAttrCom:</w:t>
      </w:r>
    </w:p>
    <w:p w14:paraId="2E508124" w14:textId="77777777" w:rsidR="000557CA" w:rsidRDefault="000557CA" w:rsidP="000557CA">
      <w:pPr>
        <w:pStyle w:val="PL"/>
      </w:pPr>
      <w:r>
        <w:t xml:space="preserve">          $ref: '#/components/schemas/ServAttrCom'</w:t>
      </w:r>
    </w:p>
    <w:p w14:paraId="61770B22" w14:textId="77777777" w:rsidR="000557CA" w:rsidRDefault="000557CA" w:rsidP="000557CA">
      <w:pPr>
        <w:pStyle w:val="PL"/>
      </w:pPr>
      <w:r>
        <w:t xml:space="preserve">        nROperatingBands:</w:t>
      </w:r>
    </w:p>
    <w:p w14:paraId="2EF2F503" w14:textId="77777777" w:rsidR="000557CA" w:rsidRDefault="000557CA" w:rsidP="000557CA">
      <w:pPr>
        <w:pStyle w:val="PL"/>
      </w:pPr>
      <w:r>
        <w:t xml:space="preserve">          type: array</w:t>
      </w:r>
    </w:p>
    <w:p w14:paraId="39AE4FE1" w14:textId="77777777" w:rsidR="000557CA" w:rsidRDefault="000557CA" w:rsidP="000557CA">
      <w:pPr>
        <w:pStyle w:val="PL"/>
      </w:pPr>
      <w:r>
        <w:t xml:space="preserve">          items: </w:t>
      </w:r>
    </w:p>
    <w:p w14:paraId="6F3B31C5" w14:textId="77777777" w:rsidR="000557CA" w:rsidRDefault="000557CA" w:rsidP="000557CA">
      <w:pPr>
        <w:pStyle w:val="PL"/>
      </w:pPr>
      <w:r>
        <w:t xml:space="preserve">            type: string</w:t>
      </w:r>
    </w:p>
    <w:p w14:paraId="4CF133E6" w14:textId="77777777" w:rsidR="000557CA" w:rsidRDefault="000557CA" w:rsidP="000557CA">
      <w:pPr>
        <w:pStyle w:val="PL"/>
      </w:pPr>
      <w:r>
        <w:t xml:space="preserve">    Synchronicity:</w:t>
      </w:r>
    </w:p>
    <w:p w14:paraId="5C60D698" w14:textId="77777777" w:rsidR="000557CA" w:rsidRDefault="000557CA" w:rsidP="000557CA">
      <w:pPr>
        <w:pStyle w:val="PL"/>
      </w:pPr>
      <w:r>
        <w:t xml:space="preserve">      type: object</w:t>
      </w:r>
    </w:p>
    <w:p w14:paraId="0A156F78" w14:textId="77777777" w:rsidR="000557CA" w:rsidRDefault="000557CA" w:rsidP="000557CA">
      <w:pPr>
        <w:pStyle w:val="PL"/>
      </w:pPr>
      <w:r>
        <w:t xml:space="preserve">      properties:</w:t>
      </w:r>
    </w:p>
    <w:p w14:paraId="736217CC" w14:textId="77777777" w:rsidR="000557CA" w:rsidRDefault="000557CA" w:rsidP="000557CA">
      <w:pPr>
        <w:pStyle w:val="PL"/>
      </w:pPr>
      <w:r>
        <w:t xml:space="preserve">        servAttrCom:</w:t>
      </w:r>
    </w:p>
    <w:p w14:paraId="1537D8B6" w14:textId="77777777" w:rsidR="000557CA" w:rsidRDefault="000557CA" w:rsidP="000557CA">
      <w:pPr>
        <w:pStyle w:val="PL"/>
      </w:pPr>
      <w:r>
        <w:t xml:space="preserve">          $ref: '#/components/schemas/ServAttrCom'</w:t>
      </w:r>
    </w:p>
    <w:p w14:paraId="1A816B4D" w14:textId="77777777" w:rsidR="000557CA" w:rsidRDefault="000557CA" w:rsidP="000557CA">
      <w:pPr>
        <w:pStyle w:val="PL"/>
      </w:pPr>
      <w:r>
        <w:t xml:space="preserve">        availability:</w:t>
      </w:r>
    </w:p>
    <w:p w14:paraId="71FE30C0" w14:textId="77777777" w:rsidR="000557CA" w:rsidRDefault="000557CA" w:rsidP="000557CA">
      <w:pPr>
        <w:pStyle w:val="PL"/>
      </w:pPr>
      <w:r>
        <w:t xml:space="preserve">          $ref: '#/components/schemas/SynAvailability'</w:t>
      </w:r>
    </w:p>
    <w:p w14:paraId="3FA13667" w14:textId="77777777" w:rsidR="000557CA" w:rsidRDefault="000557CA" w:rsidP="000557CA">
      <w:pPr>
        <w:pStyle w:val="PL"/>
      </w:pPr>
      <w:r>
        <w:t xml:space="preserve">        accuracy:</w:t>
      </w:r>
    </w:p>
    <w:p w14:paraId="26B0E29D" w14:textId="77777777" w:rsidR="000557CA" w:rsidRDefault="000557CA" w:rsidP="000557CA">
      <w:pPr>
        <w:pStyle w:val="PL"/>
      </w:pPr>
      <w:r>
        <w:t xml:space="preserve">          $ref: '#/components/schemas/Float'</w:t>
      </w:r>
    </w:p>
    <w:p w14:paraId="6AF268AA" w14:textId="77777777" w:rsidR="000557CA" w:rsidRDefault="000557CA" w:rsidP="000557CA">
      <w:pPr>
        <w:pStyle w:val="PL"/>
      </w:pPr>
      <w:r>
        <w:t xml:space="preserve">    Positioning:</w:t>
      </w:r>
    </w:p>
    <w:p w14:paraId="70A63478" w14:textId="77777777" w:rsidR="000557CA" w:rsidRDefault="000557CA" w:rsidP="000557CA">
      <w:pPr>
        <w:pStyle w:val="PL"/>
      </w:pPr>
      <w:r>
        <w:t xml:space="preserve">      type: object</w:t>
      </w:r>
    </w:p>
    <w:p w14:paraId="3337E365" w14:textId="77777777" w:rsidR="000557CA" w:rsidRDefault="000557CA" w:rsidP="000557CA">
      <w:pPr>
        <w:pStyle w:val="PL"/>
      </w:pPr>
      <w:r>
        <w:t xml:space="preserve">      properties:</w:t>
      </w:r>
    </w:p>
    <w:p w14:paraId="021B60A7" w14:textId="77777777" w:rsidR="000557CA" w:rsidRDefault="000557CA" w:rsidP="000557CA">
      <w:pPr>
        <w:pStyle w:val="PL"/>
      </w:pPr>
      <w:r>
        <w:t xml:space="preserve">        servAttrCom:</w:t>
      </w:r>
    </w:p>
    <w:p w14:paraId="6F579AAA" w14:textId="77777777" w:rsidR="000557CA" w:rsidRDefault="000557CA" w:rsidP="000557CA">
      <w:pPr>
        <w:pStyle w:val="PL"/>
      </w:pPr>
      <w:r>
        <w:t xml:space="preserve">          $ref: '#/components/schemas/ServAttrCom'</w:t>
      </w:r>
    </w:p>
    <w:p w14:paraId="0ED56E37" w14:textId="77777777" w:rsidR="000557CA" w:rsidRDefault="000557CA" w:rsidP="000557CA">
      <w:pPr>
        <w:pStyle w:val="PL"/>
      </w:pPr>
      <w:r>
        <w:t xml:space="preserve">        availability:</w:t>
      </w:r>
    </w:p>
    <w:p w14:paraId="2CF1E12A" w14:textId="77777777" w:rsidR="000557CA" w:rsidRDefault="000557CA" w:rsidP="000557CA">
      <w:pPr>
        <w:pStyle w:val="PL"/>
      </w:pPr>
      <w:r>
        <w:t xml:space="preserve">          $ref: '#/components/schemas/PositioningAvailability'</w:t>
      </w:r>
    </w:p>
    <w:p w14:paraId="5657D00A" w14:textId="77777777" w:rsidR="000557CA" w:rsidRDefault="000557CA" w:rsidP="000557CA">
      <w:pPr>
        <w:pStyle w:val="PL"/>
      </w:pPr>
      <w:r>
        <w:t xml:space="preserve">        predictionFrequency:</w:t>
      </w:r>
    </w:p>
    <w:p w14:paraId="01D4E9ED" w14:textId="77777777" w:rsidR="000557CA" w:rsidRDefault="000557CA" w:rsidP="000557CA">
      <w:pPr>
        <w:pStyle w:val="PL"/>
      </w:pPr>
      <w:r>
        <w:t xml:space="preserve">          $ref: '#/components/schemas/PredictionFrequency'</w:t>
      </w:r>
    </w:p>
    <w:p w14:paraId="601ED7DA" w14:textId="77777777" w:rsidR="000557CA" w:rsidRDefault="000557CA" w:rsidP="000557CA">
      <w:pPr>
        <w:pStyle w:val="PL"/>
      </w:pPr>
      <w:r>
        <w:t xml:space="preserve">        accuracy:</w:t>
      </w:r>
    </w:p>
    <w:p w14:paraId="1A4BAD3A" w14:textId="77777777" w:rsidR="000557CA" w:rsidRDefault="000557CA" w:rsidP="000557CA">
      <w:pPr>
        <w:pStyle w:val="PL"/>
      </w:pPr>
      <w:r>
        <w:t xml:space="preserve">          $ref: '#/components/schemas/Float'</w:t>
      </w:r>
    </w:p>
    <w:p w14:paraId="64414B2E" w14:textId="77777777" w:rsidR="000557CA" w:rsidRDefault="000557CA" w:rsidP="000557CA">
      <w:pPr>
        <w:pStyle w:val="PL"/>
      </w:pPr>
      <w:r>
        <w:t xml:space="preserve">    UserMgmtOpen:</w:t>
      </w:r>
    </w:p>
    <w:p w14:paraId="37EE1DFF" w14:textId="77777777" w:rsidR="000557CA" w:rsidRDefault="000557CA" w:rsidP="000557CA">
      <w:pPr>
        <w:pStyle w:val="PL"/>
      </w:pPr>
      <w:r>
        <w:t xml:space="preserve">      type: object</w:t>
      </w:r>
    </w:p>
    <w:p w14:paraId="450183E5" w14:textId="77777777" w:rsidR="000557CA" w:rsidRDefault="000557CA" w:rsidP="000557CA">
      <w:pPr>
        <w:pStyle w:val="PL"/>
      </w:pPr>
      <w:r>
        <w:t xml:space="preserve">      properties:</w:t>
      </w:r>
    </w:p>
    <w:p w14:paraId="662DD43C" w14:textId="77777777" w:rsidR="000557CA" w:rsidRDefault="000557CA" w:rsidP="000557CA">
      <w:pPr>
        <w:pStyle w:val="PL"/>
      </w:pPr>
      <w:r>
        <w:t xml:space="preserve">        servAttrCom:</w:t>
      </w:r>
    </w:p>
    <w:p w14:paraId="0733FF28" w14:textId="77777777" w:rsidR="000557CA" w:rsidRDefault="000557CA" w:rsidP="000557CA">
      <w:pPr>
        <w:pStyle w:val="PL"/>
      </w:pPr>
      <w:r>
        <w:lastRenderedPageBreak/>
        <w:t xml:space="preserve">          $ref: '#/components/schemas/ServAttrCom'</w:t>
      </w:r>
    </w:p>
    <w:p w14:paraId="70D05095" w14:textId="77777777" w:rsidR="000557CA" w:rsidRDefault="000557CA" w:rsidP="000557CA">
      <w:pPr>
        <w:pStyle w:val="PL"/>
      </w:pPr>
      <w:r>
        <w:t xml:space="preserve">        support:</w:t>
      </w:r>
    </w:p>
    <w:p w14:paraId="02B06708" w14:textId="77777777" w:rsidR="000557CA" w:rsidRDefault="000557CA" w:rsidP="000557CA">
      <w:pPr>
        <w:pStyle w:val="PL"/>
      </w:pPr>
      <w:r>
        <w:t xml:space="preserve">          $ref: '#/components/schemas/Support'</w:t>
      </w:r>
    </w:p>
    <w:p w14:paraId="446D5DF8" w14:textId="77777777" w:rsidR="000557CA" w:rsidRDefault="000557CA" w:rsidP="000557CA">
      <w:pPr>
        <w:pStyle w:val="PL"/>
      </w:pPr>
      <w:r>
        <w:t xml:space="preserve">    V2XCommMode:</w:t>
      </w:r>
    </w:p>
    <w:p w14:paraId="32BAD88D" w14:textId="77777777" w:rsidR="000557CA" w:rsidRDefault="000557CA" w:rsidP="000557CA">
      <w:pPr>
        <w:pStyle w:val="PL"/>
      </w:pPr>
      <w:r>
        <w:t xml:space="preserve">      type: object</w:t>
      </w:r>
    </w:p>
    <w:p w14:paraId="45126174" w14:textId="77777777" w:rsidR="000557CA" w:rsidRDefault="000557CA" w:rsidP="000557CA">
      <w:pPr>
        <w:pStyle w:val="PL"/>
      </w:pPr>
      <w:r>
        <w:t xml:space="preserve">      properties:</w:t>
      </w:r>
    </w:p>
    <w:p w14:paraId="6D317CE0" w14:textId="77777777" w:rsidR="000557CA" w:rsidRDefault="000557CA" w:rsidP="000557CA">
      <w:pPr>
        <w:pStyle w:val="PL"/>
      </w:pPr>
      <w:r>
        <w:t xml:space="preserve">        servAttrCom:</w:t>
      </w:r>
    </w:p>
    <w:p w14:paraId="1E908022" w14:textId="77777777" w:rsidR="000557CA" w:rsidRDefault="000557CA" w:rsidP="000557CA">
      <w:pPr>
        <w:pStyle w:val="PL"/>
      </w:pPr>
      <w:r>
        <w:t xml:space="preserve">          $ref: '#/components/schemas/ServAttrCom'</w:t>
      </w:r>
    </w:p>
    <w:p w14:paraId="28905B6A" w14:textId="77777777" w:rsidR="000557CA" w:rsidRDefault="000557CA" w:rsidP="000557CA">
      <w:pPr>
        <w:pStyle w:val="PL"/>
      </w:pPr>
      <w:r>
        <w:t xml:space="preserve">        v2XMode:</w:t>
      </w:r>
    </w:p>
    <w:p w14:paraId="450FBACA" w14:textId="77777777" w:rsidR="000557CA" w:rsidRDefault="000557CA" w:rsidP="000557CA">
      <w:pPr>
        <w:pStyle w:val="PL"/>
      </w:pPr>
      <w:r>
        <w:t xml:space="preserve">          $ref: '#/components/schemas/Support'</w:t>
      </w:r>
    </w:p>
    <w:p w14:paraId="077DA397" w14:textId="77777777" w:rsidR="000557CA" w:rsidRDefault="000557CA" w:rsidP="000557CA">
      <w:pPr>
        <w:pStyle w:val="PL"/>
      </w:pPr>
      <w:r>
        <w:t xml:space="preserve">    TermDensity:</w:t>
      </w:r>
    </w:p>
    <w:p w14:paraId="79F980EA" w14:textId="77777777" w:rsidR="000557CA" w:rsidRDefault="000557CA" w:rsidP="000557CA">
      <w:pPr>
        <w:pStyle w:val="PL"/>
      </w:pPr>
      <w:r>
        <w:t xml:space="preserve">      type: object</w:t>
      </w:r>
    </w:p>
    <w:p w14:paraId="73D37F86" w14:textId="77777777" w:rsidR="000557CA" w:rsidRDefault="000557CA" w:rsidP="000557CA">
      <w:pPr>
        <w:pStyle w:val="PL"/>
      </w:pPr>
      <w:r>
        <w:t xml:space="preserve">      properties:</w:t>
      </w:r>
    </w:p>
    <w:p w14:paraId="13D034E3" w14:textId="77777777" w:rsidR="000557CA" w:rsidRDefault="000557CA" w:rsidP="000557CA">
      <w:pPr>
        <w:pStyle w:val="PL"/>
      </w:pPr>
      <w:r>
        <w:t xml:space="preserve">        servAttrCom:</w:t>
      </w:r>
    </w:p>
    <w:p w14:paraId="3589B006" w14:textId="77777777" w:rsidR="000557CA" w:rsidRDefault="000557CA" w:rsidP="000557CA">
      <w:pPr>
        <w:pStyle w:val="PL"/>
      </w:pPr>
      <w:r>
        <w:t xml:space="preserve">          $ref: '#/components/schemas/ServAttrCom'</w:t>
      </w:r>
    </w:p>
    <w:p w14:paraId="7E329B8F" w14:textId="77777777" w:rsidR="000557CA" w:rsidRDefault="000557CA" w:rsidP="000557CA">
      <w:pPr>
        <w:pStyle w:val="PL"/>
      </w:pPr>
      <w:r>
        <w:t xml:space="preserve">        density:</w:t>
      </w:r>
    </w:p>
    <w:p w14:paraId="7686C4CB" w14:textId="77777777" w:rsidR="000557CA" w:rsidRDefault="000557CA" w:rsidP="000557CA">
      <w:pPr>
        <w:pStyle w:val="PL"/>
      </w:pPr>
      <w:r>
        <w:t xml:space="preserve">          type: integer</w:t>
      </w:r>
    </w:p>
    <w:p w14:paraId="2B3885BA" w14:textId="77777777" w:rsidR="000557CA" w:rsidRDefault="000557CA" w:rsidP="000557CA">
      <w:pPr>
        <w:pStyle w:val="PL"/>
      </w:pPr>
      <w:r>
        <w:t xml:space="preserve">    NsInfo:</w:t>
      </w:r>
    </w:p>
    <w:p w14:paraId="326EEC4A" w14:textId="77777777" w:rsidR="000557CA" w:rsidRDefault="000557CA" w:rsidP="000557CA">
      <w:pPr>
        <w:pStyle w:val="PL"/>
      </w:pPr>
      <w:r>
        <w:t xml:space="preserve">      type: object</w:t>
      </w:r>
    </w:p>
    <w:p w14:paraId="646BA3CE" w14:textId="77777777" w:rsidR="000557CA" w:rsidRDefault="000557CA" w:rsidP="000557CA">
      <w:pPr>
        <w:pStyle w:val="PL"/>
      </w:pPr>
      <w:r>
        <w:t xml:space="preserve">      properties:</w:t>
      </w:r>
    </w:p>
    <w:p w14:paraId="1077F646" w14:textId="77777777" w:rsidR="000557CA" w:rsidRDefault="000557CA" w:rsidP="000557CA">
      <w:pPr>
        <w:pStyle w:val="PL"/>
      </w:pPr>
      <w:r>
        <w:t xml:space="preserve">        nsInstanceId:</w:t>
      </w:r>
    </w:p>
    <w:p w14:paraId="652F8623" w14:textId="77777777" w:rsidR="000557CA" w:rsidRDefault="000557CA" w:rsidP="000557CA">
      <w:pPr>
        <w:pStyle w:val="PL"/>
      </w:pPr>
      <w:r>
        <w:t xml:space="preserve">          type: string</w:t>
      </w:r>
    </w:p>
    <w:p w14:paraId="6B39DB15" w14:textId="77777777" w:rsidR="000557CA" w:rsidRDefault="000557CA" w:rsidP="000557CA">
      <w:pPr>
        <w:pStyle w:val="PL"/>
      </w:pPr>
      <w:r>
        <w:t xml:space="preserve">        nsName:</w:t>
      </w:r>
    </w:p>
    <w:p w14:paraId="2596A3D3" w14:textId="77777777" w:rsidR="000557CA" w:rsidRDefault="000557CA" w:rsidP="000557CA">
      <w:pPr>
        <w:pStyle w:val="PL"/>
      </w:pPr>
      <w:r>
        <w:t xml:space="preserve">          type: string</w:t>
      </w:r>
    </w:p>
    <w:p w14:paraId="1F179E69" w14:textId="77777777" w:rsidR="000557CA" w:rsidRDefault="000557CA" w:rsidP="000557CA">
      <w:pPr>
        <w:pStyle w:val="PL"/>
      </w:pPr>
      <w:r>
        <w:t xml:space="preserve">        description:</w:t>
      </w:r>
    </w:p>
    <w:p w14:paraId="6824E3EE" w14:textId="77777777" w:rsidR="000557CA" w:rsidRDefault="000557CA" w:rsidP="000557CA">
      <w:pPr>
        <w:pStyle w:val="PL"/>
      </w:pPr>
      <w:r>
        <w:t xml:space="preserve">          type: string</w:t>
      </w:r>
    </w:p>
    <w:p w14:paraId="6A490DBB" w14:textId="77777777" w:rsidR="000557CA" w:rsidRDefault="000557CA" w:rsidP="000557CA">
      <w:pPr>
        <w:pStyle w:val="PL"/>
      </w:pPr>
      <w:r>
        <w:t xml:space="preserve">    EmbbEEPerfReq:</w:t>
      </w:r>
    </w:p>
    <w:p w14:paraId="0FA0AAD5" w14:textId="77777777" w:rsidR="000557CA" w:rsidRDefault="000557CA" w:rsidP="000557CA">
      <w:pPr>
        <w:pStyle w:val="PL"/>
      </w:pPr>
      <w:r>
        <w:t xml:space="preserve">      type: object</w:t>
      </w:r>
    </w:p>
    <w:p w14:paraId="21C67670" w14:textId="77777777" w:rsidR="000557CA" w:rsidRDefault="000557CA" w:rsidP="000557CA">
      <w:pPr>
        <w:pStyle w:val="PL"/>
      </w:pPr>
      <w:r>
        <w:t xml:space="preserve">      properties:</w:t>
      </w:r>
    </w:p>
    <w:p w14:paraId="55BA5DFC" w14:textId="77777777" w:rsidR="000557CA" w:rsidRDefault="000557CA" w:rsidP="000557CA">
      <w:pPr>
        <w:pStyle w:val="PL"/>
      </w:pPr>
      <w:r>
        <w:t xml:space="preserve">        kpiType:</w:t>
      </w:r>
    </w:p>
    <w:p w14:paraId="69B46855" w14:textId="77777777" w:rsidR="000557CA" w:rsidRDefault="000557CA" w:rsidP="000557CA">
      <w:pPr>
        <w:pStyle w:val="PL"/>
      </w:pPr>
      <w:r>
        <w:t xml:space="preserve">          type: string</w:t>
      </w:r>
    </w:p>
    <w:p w14:paraId="49137246" w14:textId="77777777" w:rsidR="000557CA" w:rsidRDefault="000557CA" w:rsidP="000557CA">
      <w:pPr>
        <w:pStyle w:val="PL"/>
      </w:pPr>
      <w:r>
        <w:t xml:space="preserve">          enum:</w:t>
      </w:r>
    </w:p>
    <w:p w14:paraId="0A13C8C4" w14:textId="77777777" w:rsidR="000557CA" w:rsidRDefault="000557CA" w:rsidP="000557CA">
      <w:pPr>
        <w:pStyle w:val="PL"/>
      </w:pPr>
      <w:r>
        <w:t xml:space="preserve">            - NUMOFBITS</w:t>
      </w:r>
    </w:p>
    <w:p w14:paraId="3409B8CF" w14:textId="77777777" w:rsidR="000557CA" w:rsidRDefault="000557CA" w:rsidP="000557CA">
      <w:pPr>
        <w:pStyle w:val="PL"/>
      </w:pPr>
      <w:r>
        <w:t xml:space="preserve">            - NUMOFBITS_RANBASED</w:t>
      </w:r>
    </w:p>
    <w:p w14:paraId="74039A1D" w14:textId="77777777" w:rsidR="000557CA" w:rsidRDefault="000557CA" w:rsidP="000557CA">
      <w:pPr>
        <w:pStyle w:val="PL"/>
      </w:pPr>
      <w:r>
        <w:t xml:space="preserve">        req:</w:t>
      </w:r>
    </w:p>
    <w:p w14:paraId="493C3E39" w14:textId="77777777" w:rsidR="000557CA" w:rsidRDefault="000557CA" w:rsidP="000557CA">
      <w:pPr>
        <w:pStyle w:val="PL"/>
      </w:pPr>
      <w:r>
        <w:t xml:space="preserve">          type: number</w:t>
      </w:r>
    </w:p>
    <w:p w14:paraId="272BFBEE" w14:textId="77777777" w:rsidR="000557CA" w:rsidRDefault="000557CA" w:rsidP="000557CA">
      <w:pPr>
        <w:pStyle w:val="PL"/>
      </w:pPr>
      <w:r>
        <w:t xml:space="preserve">    UrllcEEPerfReq:</w:t>
      </w:r>
    </w:p>
    <w:p w14:paraId="5D6CB087" w14:textId="77777777" w:rsidR="000557CA" w:rsidRDefault="000557CA" w:rsidP="000557CA">
      <w:pPr>
        <w:pStyle w:val="PL"/>
      </w:pPr>
      <w:r>
        <w:t xml:space="preserve">      type: object</w:t>
      </w:r>
    </w:p>
    <w:p w14:paraId="2DBD076E" w14:textId="77777777" w:rsidR="000557CA" w:rsidRDefault="000557CA" w:rsidP="000557CA">
      <w:pPr>
        <w:pStyle w:val="PL"/>
      </w:pPr>
      <w:r>
        <w:t xml:space="preserve">      properties:</w:t>
      </w:r>
    </w:p>
    <w:p w14:paraId="47D2DF60" w14:textId="77777777" w:rsidR="000557CA" w:rsidRDefault="000557CA" w:rsidP="000557CA">
      <w:pPr>
        <w:pStyle w:val="PL"/>
      </w:pPr>
      <w:r>
        <w:t xml:space="preserve">        kpiType:</w:t>
      </w:r>
    </w:p>
    <w:p w14:paraId="7FD04C99" w14:textId="77777777" w:rsidR="000557CA" w:rsidRDefault="000557CA" w:rsidP="000557CA">
      <w:pPr>
        <w:pStyle w:val="PL"/>
      </w:pPr>
      <w:r>
        <w:t xml:space="preserve">          type: string</w:t>
      </w:r>
    </w:p>
    <w:p w14:paraId="75178AE8" w14:textId="77777777" w:rsidR="000557CA" w:rsidRDefault="000557CA" w:rsidP="000557CA">
      <w:pPr>
        <w:pStyle w:val="PL"/>
      </w:pPr>
      <w:r>
        <w:t xml:space="preserve">          enum:</w:t>
      </w:r>
    </w:p>
    <w:p w14:paraId="2338D3E7" w14:textId="77777777" w:rsidR="000557CA" w:rsidRDefault="000557CA" w:rsidP="000557CA">
      <w:pPr>
        <w:pStyle w:val="PL"/>
      </w:pPr>
      <w:r>
        <w:t xml:space="preserve">            - INVOFLATENCY</w:t>
      </w:r>
    </w:p>
    <w:p w14:paraId="562614DE" w14:textId="77777777" w:rsidR="000557CA" w:rsidRDefault="000557CA" w:rsidP="000557CA">
      <w:pPr>
        <w:pStyle w:val="PL"/>
      </w:pPr>
      <w:r>
        <w:t xml:space="preserve">            - NUMOFBITS_MULTIPLIED_INVOFLATENCY</w:t>
      </w:r>
    </w:p>
    <w:p w14:paraId="0DFB5B39" w14:textId="77777777" w:rsidR="000557CA" w:rsidRDefault="000557CA" w:rsidP="000557CA">
      <w:pPr>
        <w:pStyle w:val="PL"/>
      </w:pPr>
      <w:r>
        <w:t xml:space="preserve">        req:</w:t>
      </w:r>
    </w:p>
    <w:p w14:paraId="7EE753A0" w14:textId="77777777" w:rsidR="000557CA" w:rsidRDefault="000557CA" w:rsidP="000557CA">
      <w:pPr>
        <w:pStyle w:val="PL"/>
      </w:pPr>
      <w:r>
        <w:t xml:space="preserve">          type: number</w:t>
      </w:r>
    </w:p>
    <w:p w14:paraId="0B800AA1" w14:textId="77777777" w:rsidR="000557CA" w:rsidRDefault="000557CA" w:rsidP="000557CA">
      <w:pPr>
        <w:pStyle w:val="PL"/>
      </w:pPr>
      <w:r>
        <w:t xml:space="preserve">    MIoTEEPerfReq:</w:t>
      </w:r>
    </w:p>
    <w:p w14:paraId="4A246C5F" w14:textId="77777777" w:rsidR="000557CA" w:rsidRDefault="000557CA" w:rsidP="000557CA">
      <w:pPr>
        <w:pStyle w:val="PL"/>
      </w:pPr>
      <w:r>
        <w:t xml:space="preserve">      type: object</w:t>
      </w:r>
    </w:p>
    <w:p w14:paraId="725E66F4" w14:textId="77777777" w:rsidR="000557CA" w:rsidRDefault="000557CA" w:rsidP="000557CA">
      <w:pPr>
        <w:pStyle w:val="PL"/>
      </w:pPr>
      <w:r>
        <w:t xml:space="preserve">      properties:</w:t>
      </w:r>
    </w:p>
    <w:p w14:paraId="2AA094CE" w14:textId="77777777" w:rsidR="000557CA" w:rsidRDefault="000557CA" w:rsidP="000557CA">
      <w:pPr>
        <w:pStyle w:val="PL"/>
      </w:pPr>
      <w:r>
        <w:t xml:space="preserve">        kpiType:</w:t>
      </w:r>
    </w:p>
    <w:p w14:paraId="6D79678B" w14:textId="77777777" w:rsidR="000557CA" w:rsidRDefault="000557CA" w:rsidP="000557CA">
      <w:pPr>
        <w:pStyle w:val="PL"/>
      </w:pPr>
      <w:r>
        <w:t xml:space="preserve">          type: string</w:t>
      </w:r>
    </w:p>
    <w:p w14:paraId="65862EFD" w14:textId="77777777" w:rsidR="000557CA" w:rsidRDefault="000557CA" w:rsidP="000557CA">
      <w:pPr>
        <w:pStyle w:val="PL"/>
      </w:pPr>
      <w:r>
        <w:t xml:space="preserve">          enum:</w:t>
      </w:r>
    </w:p>
    <w:p w14:paraId="67C58489" w14:textId="77777777" w:rsidR="000557CA" w:rsidRDefault="000557CA" w:rsidP="000557CA">
      <w:pPr>
        <w:pStyle w:val="PL"/>
      </w:pPr>
      <w:r>
        <w:t xml:space="preserve">            - MAXREGSUBS</w:t>
      </w:r>
    </w:p>
    <w:p w14:paraId="1F7A79CD" w14:textId="77777777" w:rsidR="000557CA" w:rsidRDefault="000557CA" w:rsidP="000557CA">
      <w:pPr>
        <w:pStyle w:val="PL"/>
      </w:pPr>
      <w:r>
        <w:t xml:space="preserve">            - MEANACTIVEUES</w:t>
      </w:r>
    </w:p>
    <w:p w14:paraId="389F74E1" w14:textId="77777777" w:rsidR="000557CA" w:rsidRDefault="000557CA" w:rsidP="000557CA">
      <w:pPr>
        <w:pStyle w:val="PL"/>
      </w:pPr>
      <w:r>
        <w:t xml:space="preserve">        req:</w:t>
      </w:r>
    </w:p>
    <w:p w14:paraId="5853B98C" w14:textId="77777777" w:rsidR="000557CA" w:rsidRDefault="000557CA" w:rsidP="000557CA">
      <w:pPr>
        <w:pStyle w:val="PL"/>
      </w:pPr>
      <w:r>
        <w:t xml:space="preserve">          type: number</w:t>
      </w:r>
    </w:p>
    <w:p w14:paraId="1F021996" w14:textId="77777777" w:rsidR="000557CA" w:rsidRDefault="000557CA" w:rsidP="000557CA">
      <w:pPr>
        <w:pStyle w:val="PL"/>
      </w:pPr>
      <w:r>
        <w:t xml:space="preserve">    EEPerfReq:</w:t>
      </w:r>
    </w:p>
    <w:p w14:paraId="2E9C4E49" w14:textId="77777777" w:rsidR="000557CA" w:rsidRDefault="000557CA" w:rsidP="000557CA">
      <w:pPr>
        <w:pStyle w:val="PL"/>
      </w:pPr>
      <w:r>
        <w:t xml:space="preserve">      oneOf:</w:t>
      </w:r>
    </w:p>
    <w:p w14:paraId="3D74023D" w14:textId="77777777" w:rsidR="000557CA" w:rsidRDefault="000557CA" w:rsidP="000557CA">
      <w:pPr>
        <w:pStyle w:val="PL"/>
      </w:pPr>
      <w:r>
        <w:t xml:space="preserve">        - $ref: '#/components/schemas/EmbbEEPerfReq'</w:t>
      </w:r>
    </w:p>
    <w:p w14:paraId="2686AF16" w14:textId="77777777" w:rsidR="000557CA" w:rsidRDefault="000557CA" w:rsidP="000557CA">
      <w:pPr>
        <w:pStyle w:val="PL"/>
      </w:pPr>
      <w:r>
        <w:t xml:space="preserve">        - $ref: '#/components/schemas/UrllcEEPerfReq'</w:t>
      </w:r>
    </w:p>
    <w:p w14:paraId="17F79910" w14:textId="77777777" w:rsidR="000557CA" w:rsidRDefault="000557CA" w:rsidP="000557CA">
      <w:pPr>
        <w:pStyle w:val="PL"/>
      </w:pPr>
      <w:r>
        <w:t xml:space="preserve">        - $ref: '#/components/schemas/MIoTEEPerfReq'</w:t>
      </w:r>
    </w:p>
    <w:p w14:paraId="10B7CBE3" w14:textId="77777777" w:rsidR="000557CA" w:rsidRDefault="000557CA" w:rsidP="000557CA">
      <w:pPr>
        <w:pStyle w:val="PL"/>
      </w:pPr>
      <w:r>
        <w:t xml:space="preserve">    EnergyEfficiency:</w:t>
      </w:r>
    </w:p>
    <w:p w14:paraId="76158B78" w14:textId="77777777" w:rsidR="000557CA" w:rsidRDefault="000557CA" w:rsidP="000557CA">
      <w:pPr>
        <w:pStyle w:val="PL"/>
      </w:pPr>
      <w:r>
        <w:t xml:space="preserve">      type: object</w:t>
      </w:r>
    </w:p>
    <w:p w14:paraId="339469CA" w14:textId="77777777" w:rsidR="000557CA" w:rsidRDefault="000557CA" w:rsidP="000557CA">
      <w:pPr>
        <w:pStyle w:val="PL"/>
      </w:pPr>
      <w:r>
        <w:t xml:space="preserve">      properties:</w:t>
      </w:r>
    </w:p>
    <w:p w14:paraId="5FAB3323" w14:textId="77777777" w:rsidR="000557CA" w:rsidRDefault="000557CA" w:rsidP="000557CA">
      <w:pPr>
        <w:pStyle w:val="PL"/>
      </w:pPr>
      <w:r>
        <w:t xml:space="preserve">        servAttrCom:</w:t>
      </w:r>
    </w:p>
    <w:p w14:paraId="45D5ADDD" w14:textId="77777777" w:rsidR="000557CA" w:rsidRDefault="000557CA" w:rsidP="000557CA">
      <w:pPr>
        <w:pStyle w:val="PL"/>
      </w:pPr>
      <w:r>
        <w:t xml:space="preserve">          $ref: '#/components/schemas/ServAttrCom'</w:t>
      </w:r>
    </w:p>
    <w:p w14:paraId="317BE38F" w14:textId="77777777" w:rsidR="000557CA" w:rsidRDefault="000557CA" w:rsidP="000557CA">
      <w:pPr>
        <w:pStyle w:val="PL"/>
      </w:pPr>
      <w:r>
        <w:t xml:space="preserve">        performance:</w:t>
      </w:r>
    </w:p>
    <w:p w14:paraId="78D5AA7B" w14:textId="77777777" w:rsidR="000557CA" w:rsidRDefault="000557CA" w:rsidP="000557CA">
      <w:pPr>
        <w:pStyle w:val="PL"/>
      </w:pPr>
      <w:r>
        <w:t xml:space="preserve">          $ref: '#/components/schemas/EEPerfReq'      </w:t>
      </w:r>
    </w:p>
    <w:p w14:paraId="37FA201A" w14:textId="77777777" w:rsidR="000557CA" w:rsidRDefault="000557CA" w:rsidP="000557CA">
      <w:pPr>
        <w:pStyle w:val="PL"/>
      </w:pPr>
      <w:r>
        <w:t xml:space="preserve">    NSSAASupport:</w:t>
      </w:r>
    </w:p>
    <w:p w14:paraId="11AE632F" w14:textId="77777777" w:rsidR="000557CA" w:rsidRDefault="000557CA" w:rsidP="000557CA">
      <w:pPr>
        <w:pStyle w:val="PL"/>
      </w:pPr>
      <w:r>
        <w:t xml:space="preserve">      type: object</w:t>
      </w:r>
    </w:p>
    <w:p w14:paraId="6A1FBE77" w14:textId="77777777" w:rsidR="000557CA" w:rsidRDefault="000557CA" w:rsidP="000557CA">
      <w:pPr>
        <w:pStyle w:val="PL"/>
      </w:pPr>
      <w:r>
        <w:t xml:space="preserve">      properties:</w:t>
      </w:r>
    </w:p>
    <w:p w14:paraId="5EDAC481" w14:textId="77777777" w:rsidR="000557CA" w:rsidRDefault="000557CA" w:rsidP="000557CA">
      <w:pPr>
        <w:pStyle w:val="PL"/>
      </w:pPr>
      <w:r>
        <w:t xml:space="preserve">        servAttrCom:</w:t>
      </w:r>
    </w:p>
    <w:p w14:paraId="09B16A93" w14:textId="77777777" w:rsidR="000557CA" w:rsidRDefault="000557CA" w:rsidP="000557CA">
      <w:pPr>
        <w:pStyle w:val="PL"/>
      </w:pPr>
      <w:r>
        <w:t xml:space="preserve">          $ref: '#/components/schemas/ServAttrCom'</w:t>
      </w:r>
    </w:p>
    <w:p w14:paraId="7652377B" w14:textId="77777777" w:rsidR="000557CA" w:rsidRDefault="000557CA" w:rsidP="000557CA">
      <w:pPr>
        <w:pStyle w:val="PL"/>
      </w:pPr>
      <w:r>
        <w:t xml:space="preserve">        support:</w:t>
      </w:r>
    </w:p>
    <w:p w14:paraId="4B275EB9" w14:textId="77777777" w:rsidR="000557CA" w:rsidRDefault="000557CA" w:rsidP="000557CA">
      <w:pPr>
        <w:pStyle w:val="PL"/>
      </w:pPr>
      <w:r>
        <w:t xml:space="preserve">          $ref: '#/components/schemas/Support'  </w:t>
      </w:r>
    </w:p>
    <w:p w14:paraId="4069AE8E" w14:textId="77777777" w:rsidR="000557CA" w:rsidRDefault="000557CA" w:rsidP="000557CA">
      <w:pPr>
        <w:pStyle w:val="PL"/>
      </w:pPr>
      <w:r>
        <w:t xml:space="preserve">    SecFunc:</w:t>
      </w:r>
    </w:p>
    <w:p w14:paraId="315A6523" w14:textId="77777777" w:rsidR="000557CA" w:rsidRDefault="000557CA" w:rsidP="000557CA">
      <w:pPr>
        <w:pStyle w:val="PL"/>
      </w:pPr>
      <w:r>
        <w:t xml:space="preserve">      type: object</w:t>
      </w:r>
    </w:p>
    <w:p w14:paraId="73E6CA9A" w14:textId="77777777" w:rsidR="000557CA" w:rsidRDefault="000557CA" w:rsidP="000557CA">
      <w:pPr>
        <w:pStyle w:val="PL"/>
      </w:pPr>
      <w:r>
        <w:t xml:space="preserve">      properties:</w:t>
      </w:r>
    </w:p>
    <w:p w14:paraId="77F75C72" w14:textId="77777777" w:rsidR="000557CA" w:rsidRDefault="000557CA" w:rsidP="000557CA">
      <w:pPr>
        <w:pStyle w:val="PL"/>
      </w:pPr>
      <w:r>
        <w:lastRenderedPageBreak/>
        <w:t xml:space="preserve">        secFunId:</w:t>
      </w:r>
    </w:p>
    <w:p w14:paraId="67A26DD5" w14:textId="77777777" w:rsidR="000557CA" w:rsidRDefault="000557CA" w:rsidP="000557CA">
      <w:pPr>
        <w:pStyle w:val="PL"/>
      </w:pPr>
      <w:r>
        <w:t xml:space="preserve">          type: string</w:t>
      </w:r>
    </w:p>
    <w:p w14:paraId="5D5C7E49" w14:textId="77777777" w:rsidR="000557CA" w:rsidRDefault="000557CA" w:rsidP="000557CA">
      <w:pPr>
        <w:pStyle w:val="PL"/>
      </w:pPr>
      <w:r>
        <w:t xml:space="preserve">        secFunType:</w:t>
      </w:r>
    </w:p>
    <w:p w14:paraId="4065A4AA" w14:textId="77777777" w:rsidR="000557CA" w:rsidRDefault="000557CA" w:rsidP="000557CA">
      <w:pPr>
        <w:pStyle w:val="PL"/>
      </w:pPr>
      <w:r>
        <w:t xml:space="preserve">          type: string</w:t>
      </w:r>
    </w:p>
    <w:p w14:paraId="166AE80D" w14:textId="77777777" w:rsidR="000557CA" w:rsidRDefault="000557CA" w:rsidP="000557CA">
      <w:pPr>
        <w:pStyle w:val="PL"/>
      </w:pPr>
      <w:r>
        <w:t xml:space="preserve">        secRules:</w:t>
      </w:r>
    </w:p>
    <w:p w14:paraId="1E54E97B" w14:textId="77777777" w:rsidR="000557CA" w:rsidRDefault="000557CA" w:rsidP="000557CA">
      <w:pPr>
        <w:pStyle w:val="PL"/>
      </w:pPr>
      <w:r>
        <w:t xml:space="preserve">          type: array</w:t>
      </w:r>
    </w:p>
    <w:p w14:paraId="3A8DD459" w14:textId="77777777" w:rsidR="000557CA" w:rsidRDefault="000557CA" w:rsidP="000557CA">
      <w:pPr>
        <w:pStyle w:val="PL"/>
      </w:pPr>
      <w:r>
        <w:t xml:space="preserve">          items:</w:t>
      </w:r>
    </w:p>
    <w:p w14:paraId="6E182ACD" w14:textId="77777777" w:rsidR="000557CA" w:rsidRDefault="000557CA" w:rsidP="000557CA">
      <w:pPr>
        <w:pStyle w:val="PL"/>
      </w:pPr>
      <w:r>
        <w:t xml:space="preserve">            type: string</w:t>
      </w:r>
    </w:p>
    <w:p w14:paraId="302EFDD3" w14:textId="77777777" w:rsidR="000557CA" w:rsidRDefault="000557CA" w:rsidP="000557CA">
      <w:pPr>
        <w:pStyle w:val="PL"/>
      </w:pPr>
      <w:r>
        <w:t xml:space="preserve">    N6Protection:</w:t>
      </w:r>
    </w:p>
    <w:p w14:paraId="15CC4B2A" w14:textId="77777777" w:rsidR="000557CA" w:rsidRDefault="000557CA" w:rsidP="000557CA">
      <w:pPr>
        <w:pStyle w:val="PL"/>
      </w:pPr>
      <w:r>
        <w:t xml:space="preserve">      type: object</w:t>
      </w:r>
    </w:p>
    <w:p w14:paraId="596C56FC" w14:textId="77777777" w:rsidR="000557CA" w:rsidRDefault="000557CA" w:rsidP="000557CA">
      <w:pPr>
        <w:pStyle w:val="PL"/>
      </w:pPr>
      <w:r>
        <w:t xml:space="preserve">      properties:</w:t>
      </w:r>
    </w:p>
    <w:p w14:paraId="2C51DB63" w14:textId="77777777" w:rsidR="000557CA" w:rsidRDefault="000557CA" w:rsidP="000557CA">
      <w:pPr>
        <w:pStyle w:val="PL"/>
      </w:pPr>
      <w:r>
        <w:t xml:space="preserve">        servAttrCom:</w:t>
      </w:r>
    </w:p>
    <w:p w14:paraId="5B5A36A3" w14:textId="77777777" w:rsidR="000557CA" w:rsidRDefault="000557CA" w:rsidP="000557CA">
      <w:pPr>
        <w:pStyle w:val="PL"/>
      </w:pPr>
      <w:r>
        <w:t xml:space="preserve">          $ref: '#/components/schemas/ServAttrCom'</w:t>
      </w:r>
    </w:p>
    <w:p w14:paraId="2EEEE49B" w14:textId="77777777" w:rsidR="000557CA" w:rsidRDefault="000557CA" w:rsidP="000557CA">
      <w:pPr>
        <w:pStyle w:val="PL"/>
      </w:pPr>
      <w:r>
        <w:t xml:space="preserve">        secFuncList:</w:t>
      </w:r>
    </w:p>
    <w:p w14:paraId="1DC4DC89" w14:textId="77777777" w:rsidR="000557CA" w:rsidRDefault="000557CA" w:rsidP="000557CA">
      <w:pPr>
        <w:pStyle w:val="PL"/>
      </w:pPr>
      <w:r>
        <w:t xml:space="preserve">          type: array</w:t>
      </w:r>
    </w:p>
    <w:p w14:paraId="244D3F86" w14:textId="77777777" w:rsidR="000557CA" w:rsidRDefault="000557CA" w:rsidP="000557CA">
      <w:pPr>
        <w:pStyle w:val="PL"/>
      </w:pPr>
      <w:r>
        <w:t xml:space="preserve">          items:</w:t>
      </w:r>
    </w:p>
    <w:p w14:paraId="428AC3A8" w14:textId="77777777" w:rsidR="000557CA" w:rsidRDefault="000557CA" w:rsidP="000557CA">
      <w:pPr>
        <w:pStyle w:val="PL"/>
      </w:pPr>
      <w:r>
        <w:t xml:space="preserve">            $ref: '#/components/schemas/SecFunc'</w:t>
      </w:r>
    </w:p>
    <w:p w14:paraId="6080E4E9" w14:textId="77777777" w:rsidR="000557CA" w:rsidRDefault="000557CA" w:rsidP="000557CA">
      <w:pPr>
        <w:pStyle w:val="PL"/>
      </w:pPr>
    </w:p>
    <w:p w14:paraId="4BDAB987" w14:textId="77777777" w:rsidR="000557CA" w:rsidRDefault="000557CA" w:rsidP="000557CA">
      <w:pPr>
        <w:pStyle w:val="PL"/>
      </w:pPr>
      <w:r>
        <w:t xml:space="preserve">    CNSliceSubnetProfile:</w:t>
      </w:r>
    </w:p>
    <w:p w14:paraId="210C45B0" w14:textId="77777777" w:rsidR="000557CA" w:rsidRDefault="000557CA" w:rsidP="000557CA">
      <w:pPr>
        <w:pStyle w:val="PL"/>
      </w:pPr>
      <w:r>
        <w:t xml:space="preserve">      type: object</w:t>
      </w:r>
    </w:p>
    <w:p w14:paraId="6EDA3C03" w14:textId="77777777" w:rsidR="000557CA" w:rsidRDefault="000557CA" w:rsidP="000557CA">
      <w:pPr>
        <w:pStyle w:val="PL"/>
      </w:pPr>
      <w:r>
        <w:t xml:space="preserve">      properties:</w:t>
      </w:r>
    </w:p>
    <w:p w14:paraId="453D3F71" w14:textId="77777777" w:rsidR="000557CA" w:rsidRDefault="000557CA" w:rsidP="000557CA">
      <w:pPr>
        <w:pStyle w:val="PL"/>
      </w:pPr>
      <w:r>
        <w:t xml:space="preserve">        maxNumberofUEs:</w:t>
      </w:r>
    </w:p>
    <w:p w14:paraId="59B7B1BC" w14:textId="77777777" w:rsidR="000557CA" w:rsidRDefault="000557CA" w:rsidP="000557CA">
      <w:pPr>
        <w:pStyle w:val="PL"/>
      </w:pPr>
      <w:r>
        <w:t xml:space="preserve">          type: integer</w:t>
      </w:r>
    </w:p>
    <w:p w14:paraId="772A5169" w14:textId="77777777" w:rsidR="000557CA" w:rsidRDefault="000557CA" w:rsidP="000557CA">
      <w:pPr>
        <w:pStyle w:val="PL"/>
      </w:pPr>
      <w:r>
        <w:t xml:space="preserve">        dLLatency:</w:t>
      </w:r>
    </w:p>
    <w:p w14:paraId="2D821A5D" w14:textId="77777777" w:rsidR="000557CA" w:rsidRDefault="000557CA" w:rsidP="000557CA">
      <w:pPr>
        <w:pStyle w:val="PL"/>
      </w:pPr>
      <w:r>
        <w:t xml:space="preserve">          type: number</w:t>
      </w:r>
    </w:p>
    <w:p w14:paraId="733A26F1" w14:textId="77777777" w:rsidR="000557CA" w:rsidRDefault="000557CA" w:rsidP="000557CA">
      <w:pPr>
        <w:pStyle w:val="PL"/>
      </w:pPr>
      <w:r>
        <w:t xml:space="preserve">        uLLatency:</w:t>
      </w:r>
    </w:p>
    <w:p w14:paraId="18F4DE7E" w14:textId="77777777" w:rsidR="000557CA" w:rsidRDefault="000557CA" w:rsidP="000557CA">
      <w:pPr>
        <w:pStyle w:val="PL"/>
      </w:pPr>
      <w:r>
        <w:t xml:space="preserve">          type: number</w:t>
      </w:r>
    </w:p>
    <w:p w14:paraId="050853D4" w14:textId="77777777" w:rsidR="000557CA" w:rsidRDefault="000557CA" w:rsidP="000557CA">
      <w:pPr>
        <w:pStyle w:val="PL"/>
      </w:pPr>
      <w:r>
        <w:t xml:space="preserve">        dLThptPerSliceSubnet:</w:t>
      </w:r>
    </w:p>
    <w:p w14:paraId="2B84AD81" w14:textId="77777777" w:rsidR="000557CA" w:rsidRDefault="000557CA" w:rsidP="000557CA">
      <w:pPr>
        <w:pStyle w:val="PL"/>
      </w:pPr>
      <w:r>
        <w:t xml:space="preserve">          $ref: '#/components/schemas/XLThpt'</w:t>
      </w:r>
    </w:p>
    <w:p w14:paraId="1C00FE44" w14:textId="77777777" w:rsidR="000557CA" w:rsidRDefault="000557CA" w:rsidP="000557CA">
      <w:pPr>
        <w:pStyle w:val="PL"/>
      </w:pPr>
      <w:r>
        <w:t xml:space="preserve">        dLThptPerUE:</w:t>
      </w:r>
    </w:p>
    <w:p w14:paraId="6D27265B" w14:textId="77777777" w:rsidR="000557CA" w:rsidRDefault="000557CA" w:rsidP="000557CA">
      <w:pPr>
        <w:pStyle w:val="PL"/>
      </w:pPr>
      <w:r>
        <w:t xml:space="preserve">          $ref: '#/components/schemas/XLThpt'</w:t>
      </w:r>
    </w:p>
    <w:p w14:paraId="11F75EFB" w14:textId="77777777" w:rsidR="000557CA" w:rsidRDefault="000557CA" w:rsidP="000557CA">
      <w:pPr>
        <w:pStyle w:val="PL"/>
      </w:pPr>
      <w:r>
        <w:t xml:space="preserve">        uLThptPerSliceSubnet:</w:t>
      </w:r>
    </w:p>
    <w:p w14:paraId="5A0388A4" w14:textId="77777777" w:rsidR="000557CA" w:rsidRDefault="000557CA" w:rsidP="000557CA">
      <w:pPr>
        <w:pStyle w:val="PL"/>
      </w:pPr>
      <w:r>
        <w:t xml:space="preserve">          $ref: '#/components/schemas/XLThpt'</w:t>
      </w:r>
    </w:p>
    <w:p w14:paraId="549DE407" w14:textId="77777777" w:rsidR="000557CA" w:rsidRDefault="000557CA" w:rsidP="000557CA">
      <w:pPr>
        <w:pStyle w:val="PL"/>
      </w:pPr>
      <w:r>
        <w:t xml:space="preserve">        uLThptPerUE:</w:t>
      </w:r>
    </w:p>
    <w:p w14:paraId="4841C253" w14:textId="77777777" w:rsidR="000557CA" w:rsidRDefault="000557CA" w:rsidP="000557CA">
      <w:pPr>
        <w:pStyle w:val="PL"/>
      </w:pPr>
      <w:r>
        <w:t xml:space="preserve">          $ref: '#/components/schemas/XLThpt'</w:t>
      </w:r>
    </w:p>
    <w:p w14:paraId="1DC8C591" w14:textId="77777777" w:rsidR="000557CA" w:rsidRDefault="000557CA" w:rsidP="000557CA">
      <w:pPr>
        <w:pStyle w:val="PL"/>
      </w:pPr>
      <w:r>
        <w:t xml:space="preserve">        maxNumberOfPDUSessions:</w:t>
      </w:r>
    </w:p>
    <w:p w14:paraId="3A50163B" w14:textId="77777777" w:rsidR="000557CA" w:rsidRDefault="000557CA" w:rsidP="000557CA">
      <w:pPr>
        <w:pStyle w:val="PL"/>
      </w:pPr>
      <w:r>
        <w:t xml:space="preserve">          type: integer</w:t>
      </w:r>
    </w:p>
    <w:p w14:paraId="2D71A502" w14:textId="77777777" w:rsidR="000557CA" w:rsidRDefault="000557CA" w:rsidP="000557CA">
      <w:pPr>
        <w:pStyle w:val="PL"/>
      </w:pPr>
      <w:r>
        <w:t xml:space="preserve">        coverageAreaTAList:</w:t>
      </w:r>
    </w:p>
    <w:p w14:paraId="7BD413D1" w14:textId="77777777" w:rsidR="000557CA" w:rsidRDefault="000557CA" w:rsidP="000557CA">
      <w:pPr>
        <w:pStyle w:val="PL"/>
      </w:pPr>
      <w:r>
        <w:t xml:space="preserve">          $ref: 'TS28541_NrNrm.yaml#/components/schemas/TaiList'</w:t>
      </w:r>
    </w:p>
    <w:p w14:paraId="12092DD1" w14:textId="77777777" w:rsidR="000557CA" w:rsidRDefault="000557CA" w:rsidP="000557CA">
      <w:pPr>
        <w:pStyle w:val="PL"/>
      </w:pPr>
      <w:r>
        <w:t xml:space="preserve">        resourceSharingLevel:</w:t>
      </w:r>
    </w:p>
    <w:p w14:paraId="052F6C31" w14:textId="77777777" w:rsidR="000557CA" w:rsidRDefault="000557CA" w:rsidP="000557CA">
      <w:pPr>
        <w:pStyle w:val="PL"/>
      </w:pPr>
      <w:r>
        <w:t xml:space="preserve">          $ref: '#/components/schemas/SharingLevel'</w:t>
      </w:r>
    </w:p>
    <w:p w14:paraId="07564F4C" w14:textId="77777777" w:rsidR="000557CA" w:rsidRDefault="000557CA" w:rsidP="000557CA">
      <w:pPr>
        <w:pStyle w:val="PL"/>
      </w:pPr>
      <w:r>
        <w:t xml:space="preserve">        dLMaxPktSize:</w:t>
      </w:r>
    </w:p>
    <w:p w14:paraId="152CD2A1" w14:textId="77777777" w:rsidR="000557CA" w:rsidRDefault="000557CA" w:rsidP="000557CA">
      <w:pPr>
        <w:pStyle w:val="PL"/>
      </w:pPr>
      <w:r>
        <w:t xml:space="preserve">          type: integer</w:t>
      </w:r>
    </w:p>
    <w:p w14:paraId="739930EB" w14:textId="77777777" w:rsidR="000557CA" w:rsidRDefault="000557CA" w:rsidP="000557CA">
      <w:pPr>
        <w:pStyle w:val="PL"/>
      </w:pPr>
      <w:r>
        <w:t xml:space="preserve">        uLMaxPktSize:</w:t>
      </w:r>
    </w:p>
    <w:p w14:paraId="56F69DAF" w14:textId="77777777" w:rsidR="000557CA" w:rsidRDefault="000557CA" w:rsidP="000557CA">
      <w:pPr>
        <w:pStyle w:val="PL"/>
      </w:pPr>
      <w:r>
        <w:t xml:space="preserve">          type: integer</w:t>
      </w:r>
    </w:p>
    <w:p w14:paraId="4E0C1538" w14:textId="77777777" w:rsidR="000557CA" w:rsidRDefault="000557CA" w:rsidP="000557CA">
      <w:pPr>
        <w:pStyle w:val="PL"/>
      </w:pPr>
      <w:r>
        <w:t xml:space="preserve">        delayTolerance:</w:t>
      </w:r>
    </w:p>
    <w:p w14:paraId="4096EC98" w14:textId="77777777" w:rsidR="000557CA" w:rsidRDefault="000557CA" w:rsidP="000557CA">
      <w:pPr>
        <w:pStyle w:val="PL"/>
      </w:pPr>
      <w:r>
        <w:t xml:space="preserve">          $ref: '#/components/schemas/DelayTolerance'</w:t>
      </w:r>
    </w:p>
    <w:p w14:paraId="78FF6898" w14:textId="77777777" w:rsidR="000557CA" w:rsidRDefault="000557CA" w:rsidP="000557CA">
      <w:pPr>
        <w:pStyle w:val="PL"/>
      </w:pPr>
      <w:r>
        <w:t xml:space="preserve">        sliceSimultaneousUse:</w:t>
      </w:r>
    </w:p>
    <w:p w14:paraId="795C8634" w14:textId="77777777" w:rsidR="000557CA" w:rsidRDefault="000557CA" w:rsidP="000557CA">
      <w:pPr>
        <w:pStyle w:val="PL"/>
      </w:pPr>
      <w:r>
        <w:t xml:space="preserve">          $ref: '#/components/schemas/SliceSimultaneousUse'</w:t>
      </w:r>
    </w:p>
    <w:p w14:paraId="6D9563D0" w14:textId="77777777" w:rsidR="000557CA" w:rsidRDefault="000557CA" w:rsidP="000557CA">
      <w:pPr>
        <w:pStyle w:val="PL"/>
      </w:pPr>
      <w:r>
        <w:t xml:space="preserve">        reliability:</w:t>
      </w:r>
    </w:p>
    <w:p w14:paraId="17230432" w14:textId="77777777" w:rsidR="000557CA" w:rsidRDefault="000557CA" w:rsidP="000557CA">
      <w:pPr>
        <w:pStyle w:val="PL"/>
      </w:pPr>
      <w:r>
        <w:t xml:space="preserve">          type: number</w:t>
      </w:r>
    </w:p>
    <w:p w14:paraId="3564BFB7" w14:textId="77777777" w:rsidR="000557CA" w:rsidRDefault="000557CA" w:rsidP="000557CA">
      <w:pPr>
        <w:pStyle w:val="PL"/>
      </w:pPr>
      <w:r>
        <w:t xml:space="preserve">        energyEfficiency:</w:t>
      </w:r>
    </w:p>
    <w:p w14:paraId="751BA93E" w14:textId="77777777" w:rsidR="000557CA" w:rsidRDefault="000557CA" w:rsidP="000557CA">
      <w:pPr>
        <w:pStyle w:val="PL"/>
      </w:pPr>
      <w:r>
        <w:t xml:space="preserve">          type: number </w:t>
      </w:r>
    </w:p>
    <w:p w14:paraId="4138A097" w14:textId="77777777" w:rsidR="000557CA" w:rsidRDefault="000557CA" w:rsidP="000557CA">
      <w:pPr>
        <w:pStyle w:val="PL"/>
      </w:pPr>
      <w:r>
        <w:t xml:space="preserve">        dLDeterministicComm:</w:t>
      </w:r>
    </w:p>
    <w:p w14:paraId="34759E71" w14:textId="77777777" w:rsidR="000557CA" w:rsidRDefault="000557CA" w:rsidP="000557CA">
      <w:pPr>
        <w:pStyle w:val="PL"/>
      </w:pPr>
      <w:r>
        <w:t xml:space="preserve">          $ref: '#/components/schemas/DeterministicComm'</w:t>
      </w:r>
    </w:p>
    <w:p w14:paraId="1F4C29DF" w14:textId="77777777" w:rsidR="000557CA" w:rsidRDefault="000557CA" w:rsidP="000557CA">
      <w:pPr>
        <w:pStyle w:val="PL"/>
      </w:pPr>
      <w:r>
        <w:t xml:space="preserve">        uLDeterministicComm:</w:t>
      </w:r>
    </w:p>
    <w:p w14:paraId="47EF1B2A" w14:textId="77777777" w:rsidR="000557CA" w:rsidRDefault="000557CA" w:rsidP="000557CA">
      <w:pPr>
        <w:pStyle w:val="PL"/>
      </w:pPr>
      <w:r>
        <w:t xml:space="preserve">          $ref: '#/components/schemas/DeterministicComm'</w:t>
      </w:r>
    </w:p>
    <w:p w14:paraId="3AF1FB37" w14:textId="77777777" w:rsidR="000557CA" w:rsidRDefault="000557CA" w:rsidP="000557CA">
      <w:pPr>
        <w:pStyle w:val="PL"/>
      </w:pPr>
      <w:r>
        <w:t xml:space="preserve">        survivalTime:</w:t>
      </w:r>
    </w:p>
    <w:p w14:paraId="703F4877" w14:textId="77777777" w:rsidR="000557CA" w:rsidRDefault="000557CA" w:rsidP="000557CA">
      <w:pPr>
        <w:pStyle w:val="PL"/>
      </w:pPr>
      <w:r>
        <w:t xml:space="preserve">          type: number</w:t>
      </w:r>
    </w:p>
    <w:p w14:paraId="46CBF51E" w14:textId="77777777" w:rsidR="000557CA" w:rsidRDefault="000557CA" w:rsidP="000557CA">
      <w:pPr>
        <w:pStyle w:val="PL"/>
      </w:pPr>
      <w:r>
        <w:t xml:space="preserve">        nssaaSupport:</w:t>
      </w:r>
    </w:p>
    <w:p w14:paraId="19874B5B" w14:textId="77777777" w:rsidR="000557CA" w:rsidRDefault="000557CA" w:rsidP="000557CA">
      <w:pPr>
        <w:pStyle w:val="PL"/>
      </w:pPr>
      <w:r>
        <w:t xml:space="preserve">          $ref: '#/components/schemas/NSSAASupport'</w:t>
      </w:r>
    </w:p>
    <w:p w14:paraId="76629229" w14:textId="77777777" w:rsidR="000557CA" w:rsidRDefault="000557CA" w:rsidP="000557CA">
      <w:pPr>
        <w:pStyle w:val="PL"/>
      </w:pPr>
      <w:r>
        <w:t xml:space="preserve">        n6Protection:</w:t>
      </w:r>
    </w:p>
    <w:p w14:paraId="3E8E2043" w14:textId="77777777" w:rsidR="000557CA" w:rsidRDefault="000557CA" w:rsidP="000557CA">
      <w:pPr>
        <w:pStyle w:val="PL"/>
      </w:pPr>
      <w:r>
        <w:t xml:space="preserve">          $ref: '#/components/schemas/N6Protection'    </w:t>
      </w:r>
    </w:p>
    <w:p w14:paraId="6D787D6F" w14:textId="77777777" w:rsidR="000557CA" w:rsidRDefault="000557CA" w:rsidP="000557CA">
      <w:pPr>
        <w:pStyle w:val="PL"/>
      </w:pPr>
      <w:r>
        <w:t xml:space="preserve">    RANSliceSubnetProfile:</w:t>
      </w:r>
    </w:p>
    <w:p w14:paraId="4270F606" w14:textId="77777777" w:rsidR="000557CA" w:rsidRDefault="000557CA" w:rsidP="000557CA">
      <w:pPr>
        <w:pStyle w:val="PL"/>
      </w:pPr>
      <w:r>
        <w:t xml:space="preserve">      type: object</w:t>
      </w:r>
    </w:p>
    <w:p w14:paraId="029B10D6" w14:textId="77777777" w:rsidR="000557CA" w:rsidRDefault="000557CA" w:rsidP="000557CA">
      <w:pPr>
        <w:pStyle w:val="PL"/>
      </w:pPr>
      <w:r>
        <w:t xml:space="preserve">      properties:</w:t>
      </w:r>
    </w:p>
    <w:p w14:paraId="11E18E41" w14:textId="77777777" w:rsidR="000557CA" w:rsidRDefault="000557CA" w:rsidP="000557CA">
      <w:pPr>
        <w:pStyle w:val="PL"/>
      </w:pPr>
      <w:r>
        <w:t xml:space="preserve">        coverageAreaTAList:</w:t>
      </w:r>
    </w:p>
    <w:p w14:paraId="151B030C" w14:textId="77777777" w:rsidR="000557CA" w:rsidRDefault="000557CA" w:rsidP="000557CA">
      <w:pPr>
        <w:pStyle w:val="PL"/>
      </w:pPr>
      <w:r>
        <w:t xml:space="preserve">          $ref: 'TS28541_NrNrm.yaml#/components/schemas/TaiList'</w:t>
      </w:r>
    </w:p>
    <w:p w14:paraId="4850AD04" w14:textId="77777777" w:rsidR="000557CA" w:rsidRDefault="000557CA" w:rsidP="000557CA">
      <w:pPr>
        <w:pStyle w:val="PL"/>
      </w:pPr>
      <w:r>
        <w:t xml:space="preserve">        dLLatency:</w:t>
      </w:r>
    </w:p>
    <w:p w14:paraId="5A0A3B22" w14:textId="77777777" w:rsidR="000557CA" w:rsidRDefault="000557CA" w:rsidP="000557CA">
      <w:pPr>
        <w:pStyle w:val="PL"/>
      </w:pPr>
      <w:r>
        <w:t xml:space="preserve">          type: number</w:t>
      </w:r>
    </w:p>
    <w:p w14:paraId="558B6888" w14:textId="77777777" w:rsidR="000557CA" w:rsidRDefault="000557CA" w:rsidP="000557CA">
      <w:pPr>
        <w:pStyle w:val="PL"/>
      </w:pPr>
      <w:r>
        <w:t xml:space="preserve">        uLLatency:</w:t>
      </w:r>
    </w:p>
    <w:p w14:paraId="603619CC" w14:textId="77777777" w:rsidR="000557CA" w:rsidRDefault="000557CA" w:rsidP="000557CA">
      <w:pPr>
        <w:pStyle w:val="PL"/>
      </w:pPr>
      <w:r>
        <w:t xml:space="preserve">          type: number</w:t>
      </w:r>
    </w:p>
    <w:p w14:paraId="168892A2" w14:textId="77777777" w:rsidR="000557CA" w:rsidRDefault="000557CA" w:rsidP="000557CA">
      <w:pPr>
        <w:pStyle w:val="PL"/>
      </w:pPr>
      <w:r>
        <w:t xml:space="preserve">        uEMobilityLevel:</w:t>
      </w:r>
    </w:p>
    <w:p w14:paraId="106E1D6E" w14:textId="77777777" w:rsidR="000557CA" w:rsidRDefault="000557CA" w:rsidP="000557CA">
      <w:pPr>
        <w:pStyle w:val="PL"/>
      </w:pPr>
      <w:r>
        <w:t xml:space="preserve">          $ref: '#/components/schemas/MobilityLevel'</w:t>
      </w:r>
    </w:p>
    <w:p w14:paraId="6B6BD0DC" w14:textId="77777777" w:rsidR="000557CA" w:rsidRDefault="000557CA" w:rsidP="000557CA">
      <w:pPr>
        <w:pStyle w:val="PL"/>
      </w:pPr>
      <w:r>
        <w:t xml:space="preserve">        resourceSharingLevel:</w:t>
      </w:r>
    </w:p>
    <w:p w14:paraId="22388834" w14:textId="77777777" w:rsidR="000557CA" w:rsidRDefault="000557CA" w:rsidP="000557CA">
      <w:pPr>
        <w:pStyle w:val="PL"/>
      </w:pPr>
      <w:r>
        <w:t xml:space="preserve">          $ref: '#/components/schemas/SharingLevel'</w:t>
      </w:r>
    </w:p>
    <w:p w14:paraId="6DCDE52A" w14:textId="77777777" w:rsidR="000557CA" w:rsidRDefault="000557CA" w:rsidP="000557CA">
      <w:pPr>
        <w:pStyle w:val="PL"/>
      </w:pPr>
      <w:r>
        <w:t xml:space="preserve">        maxNumberofUEs:</w:t>
      </w:r>
    </w:p>
    <w:p w14:paraId="0EDD77E5" w14:textId="77777777" w:rsidR="000557CA" w:rsidRDefault="000557CA" w:rsidP="000557CA">
      <w:pPr>
        <w:pStyle w:val="PL"/>
      </w:pPr>
      <w:r>
        <w:t xml:space="preserve">          type: integer</w:t>
      </w:r>
    </w:p>
    <w:p w14:paraId="614D3493" w14:textId="77777777" w:rsidR="000557CA" w:rsidRDefault="000557CA" w:rsidP="000557CA">
      <w:pPr>
        <w:pStyle w:val="PL"/>
      </w:pPr>
      <w:r>
        <w:lastRenderedPageBreak/>
        <w:t xml:space="preserve">        activityFactor:</w:t>
      </w:r>
    </w:p>
    <w:p w14:paraId="69E6E7EE" w14:textId="77777777" w:rsidR="000557CA" w:rsidRDefault="000557CA" w:rsidP="000557CA">
      <w:pPr>
        <w:pStyle w:val="PL"/>
      </w:pPr>
      <w:r>
        <w:t xml:space="preserve">          type: integer</w:t>
      </w:r>
    </w:p>
    <w:p w14:paraId="5A5C9151" w14:textId="77777777" w:rsidR="000557CA" w:rsidRDefault="000557CA" w:rsidP="000557CA">
      <w:pPr>
        <w:pStyle w:val="PL"/>
      </w:pPr>
      <w:r>
        <w:t xml:space="preserve">        dLThptPerSliceSubnet:</w:t>
      </w:r>
    </w:p>
    <w:p w14:paraId="2C3FB3EF" w14:textId="77777777" w:rsidR="000557CA" w:rsidRDefault="000557CA" w:rsidP="000557CA">
      <w:pPr>
        <w:pStyle w:val="PL"/>
      </w:pPr>
      <w:r>
        <w:t xml:space="preserve">          $ref: '#/components/schemas/XLThpt'</w:t>
      </w:r>
    </w:p>
    <w:p w14:paraId="22E693B2" w14:textId="77777777" w:rsidR="000557CA" w:rsidRDefault="000557CA" w:rsidP="000557CA">
      <w:pPr>
        <w:pStyle w:val="PL"/>
      </w:pPr>
      <w:r>
        <w:t xml:space="preserve">        dLThptPerUE:</w:t>
      </w:r>
    </w:p>
    <w:p w14:paraId="02BCCC2A" w14:textId="77777777" w:rsidR="000557CA" w:rsidRDefault="000557CA" w:rsidP="000557CA">
      <w:pPr>
        <w:pStyle w:val="PL"/>
      </w:pPr>
      <w:r>
        <w:t xml:space="preserve">          $ref: '#/components/schemas/XLThpt'</w:t>
      </w:r>
    </w:p>
    <w:p w14:paraId="1FF11916" w14:textId="77777777" w:rsidR="000557CA" w:rsidRDefault="000557CA" w:rsidP="000557CA">
      <w:pPr>
        <w:pStyle w:val="PL"/>
      </w:pPr>
      <w:r>
        <w:t xml:space="preserve">        uLThptPerSliceSubnet:</w:t>
      </w:r>
    </w:p>
    <w:p w14:paraId="7F5C32D0" w14:textId="77777777" w:rsidR="000557CA" w:rsidRDefault="000557CA" w:rsidP="000557CA">
      <w:pPr>
        <w:pStyle w:val="PL"/>
      </w:pPr>
      <w:r>
        <w:t xml:space="preserve">          $ref: '#/components/schemas/XLThpt'</w:t>
      </w:r>
    </w:p>
    <w:p w14:paraId="0F1653E5" w14:textId="77777777" w:rsidR="000557CA" w:rsidRDefault="000557CA" w:rsidP="000557CA">
      <w:pPr>
        <w:pStyle w:val="PL"/>
      </w:pPr>
      <w:r>
        <w:t xml:space="preserve">        uLThptPerUE:</w:t>
      </w:r>
    </w:p>
    <w:p w14:paraId="669D3542" w14:textId="77777777" w:rsidR="000557CA" w:rsidRDefault="000557CA" w:rsidP="000557CA">
      <w:pPr>
        <w:pStyle w:val="PL"/>
      </w:pPr>
      <w:r>
        <w:t xml:space="preserve">          $ref: '#/components/schemas/XLThpt'</w:t>
      </w:r>
    </w:p>
    <w:p w14:paraId="3811003D" w14:textId="77777777" w:rsidR="000557CA" w:rsidRDefault="000557CA" w:rsidP="000557CA">
      <w:pPr>
        <w:pStyle w:val="PL"/>
      </w:pPr>
      <w:r>
        <w:t xml:space="preserve">        uESpeed:</w:t>
      </w:r>
    </w:p>
    <w:p w14:paraId="7F430723" w14:textId="77777777" w:rsidR="000557CA" w:rsidRDefault="000557CA" w:rsidP="000557CA">
      <w:pPr>
        <w:pStyle w:val="PL"/>
      </w:pPr>
      <w:r>
        <w:t xml:space="preserve">          type: integer</w:t>
      </w:r>
    </w:p>
    <w:p w14:paraId="4975C7E5" w14:textId="77777777" w:rsidR="000557CA" w:rsidRDefault="000557CA" w:rsidP="000557CA">
      <w:pPr>
        <w:pStyle w:val="PL"/>
      </w:pPr>
      <w:r>
        <w:t xml:space="preserve">        reliability:</w:t>
      </w:r>
    </w:p>
    <w:p w14:paraId="46827189" w14:textId="77777777" w:rsidR="000557CA" w:rsidRDefault="000557CA" w:rsidP="000557CA">
      <w:pPr>
        <w:pStyle w:val="PL"/>
      </w:pPr>
      <w:r>
        <w:t xml:space="preserve">          type: number</w:t>
      </w:r>
    </w:p>
    <w:p w14:paraId="154A6A57" w14:textId="77777777" w:rsidR="000557CA" w:rsidRDefault="000557CA" w:rsidP="000557CA">
      <w:pPr>
        <w:pStyle w:val="PL"/>
      </w:pPr>
      <w:r>
        <w:t xml:space="preserve">        dLMaxPktSize:</w:t>
      </w:r>
    </w:p>
    <w:p w14:paraId="62DE4FB7" w14:textId="77777777" w:rsidR="000557CA" w:rsidRDefault="000557CA" w:rsidP="000557CA">
      <w:pPr>
        <w:pStyle w:val="PL"/>
      </w:pPr>
      <w:r>
        <w:t xml:space="preserve">          type: integer</w:t>
      </w:r>
    </w:p>
    <w:p w14:paraId="05A4FD98" w14:textId="77777777" w:rsidR="000557CA" w:rsidRDefault="000557CA" w:rsidP="000557CA">
      <w:pPr>
        <w:pStyle w:val="PL"/>
      </w:pPr>
      <w:r>
        <w:t xml:space="preserve">        uLMaxPktSize:</w:t>
      </w:r>
    </w:p>
    <w:p w14:paraId="25A16917" w14:textId="77777777" w:rsidR="000557CA" w:rsidRDefault="000557CA" w:rsidP="000557CA">
      <w:pPr>
        <w:pStyle w:val="PL"/>
      </w:pPr>
      <w:r>
        <w:t xml:space="preserve">          type: integer</w:t>
      </w:r>
    </w:p>
    <w:p w14:paraId="3C496C06" w14:textId="77777777" w:rsidR="000557CA" w:rsidRDefault="000557CA" w:rsidP="000557CA">
      <w:pPr>
        <w:pStyle w:val="PL"/>
      </w:pPr>
      <w:r>
        <w:t xml:space="preserve">        nROperatingBands:</w:t>
      </w:r>
    </w:p>
    <w:p w14:paraId="67C205C2" w14:textId="77777777" w:rsidR="000557CA" w:rsidRDefault="000557CA" w:rsidP="000557CA">
      <w:pPr>
        <w:pStyle w:val="PL"/>
      </w:pPr>
      <w:r>
        <w:t xml:space="preserve">          type: array</w:t>
      </w:r>
    </w:p>
    <w:p w14:paraId="1963CCAE" w14:textId="77777777" w:rsidR="000557CA" w:rsidRDefault="000557CA" w:rsidP="000557CA">
      <w:pPr>
        <w:pStyle w:val="PL"/>
      </w:pPr>
      <w:r>
        <w:t xml:space="preserve">          items: </w:t>
      </w:r>
    </w:p>
    <w:p w14:paraId="24AFE396" w14:textId="77777777" w:rsidR="000557CA" w:rsidRDefault="000557CA" w:rsidP="000557CA">
      <w:pPr>
        <w:pStyle w:val="PL"/>
      </w:pPr>
      <w:r>
        <w:t xml:space="preserve">            type: string</w:t>
      </w:r>
    </w:p>
    <w:p w14:paraId="0ABACA10" w14:textId="77777777" w:rsidR="000557CA" w:rsidRDefault="000557CA" w:rsidP="000557CA">
      <w:pPr>
        <w:pStyle w:val="PL"/>
      </w:pPr>
      <w:r>
        <w:t xml:space="preserve">        delayTolerance:</w:t>
      </w:r>
    </w:p>
    <w:p w14:paraId="3AE66FC0" w14:textId="77777777" w:rsidR="000557CA" w:rsidRDefault="000557CA" w:rsidP="000557CA">
      <w:pPr>
        <w:pStyle w:val="PL"/>
      </w:pPr>
      <w:r>
        <w:t xml:space="preserve">          $ref: '#/components/schemas/DelayTolerance'</w:t>
      </w:r>
    </w:p>
    <w:p w14:paraId="3559EB79" w14:textId="77777777" w:rsidR="000557CA" w:rsidRDefault="000557CA" w:rsidP="000557CA">
      <w:pPr>
        <w:pStyle w:val="PL"/>
      </w:pPr>
      <w:r>
        <w:t xml:space="preserve">        positioning:</w:t>
      </w:r>
    </w:p>
    <w:p w14:paraId="55AB48D0" w14:textId="77777777" w:rsidR="000557CA" w:rsidRDefault="000557CA" w:rsidP="000557CA">
      <w:pPr>
        <w:pStyle w:val="PL"/>
      </w:pPr>
      <w:r>
        <w:t xml:space="preserve">          $ref: '#/components/schemas/Positioning'</w:t>
      </w:r>
    </w:p>
    <w:p w14:paraId="271534D2" w14:textId="77777777" w:rsidR="000557CA" w:rsidRDefault="000557CA" w:rsidP="000557CA">
      <w:pPr>
        <w:pStyle w:val="PL"/>
      </w:pPr>
      <w:r>
        <w:t xml:space="preserve">        sliceSimultaneousUse:</w:t>
      </w:r>
    </w:p>
    <w:p w14:paraId="73982D49" w14:textId="77777777" w:rsidR="000557CA" w:rsidRDefault="000557CA" w:rsidP="000557CA">
      <w:pPr>
        <w:pStyle w:val="PL"/>
      </w:pPr>
      <w:r>
        <w:t xml:space="preserve">          $ref: '#/components/schemas/SliceSimultaneousUse'</w:t>
      </w:r>
    </w:p>
    <w:p w14:paraId="300E30EC" w14:textId="77777777" w:rsidR="000557CA" w:rsidRDefault="000557CA" w:rsidP="000557CA">
      <w:pPr>
        <w:pStyle w:val="PL"/>
      </w:pPr>
      <w:r>
        <w:t xml:space="preserve">        energyEfficiency:</w:t>
      </w:r>
    </w:p>
    <w:p w14:paraId="2B779AB0" w14:textId="77777777" w:rsidR="000557CA" w:rsidRDefault="000557CA" w:rsidP="000557CA">
      <w:pPr>
        <w:pStyle w:val="PL"/>
      </w:pPr>
      <w:r>
        <w:t xml:space="preserve">          type: number</w:t>
      </w:r>
    </w:p>
    <w:p w14:paraId="26761A52" w14:textId="77777777" w:rsidR="000557CA" w:rsidRDefault="000557CA" w:rsidP="000557CA">
      <w:pPr>
        <w:pStyle w:val="PL"/>
      </w:pPr>
      <w:r>
        <w:t xml:space="preserve">        termDensity:</w:t>
      </w:r>
    </w:p>
    <w:p w14:paraId="1BDC811A" w14:textId="77777777" w:rsidR="000557CA" w:rsidRDefault="000557CA" w:rsidP="000557CA">
      <w:pPr>
        <w:pStyle w:val="PL"/>
      </w:pPr>
      <w:r>
        <w:t xml:space="preserve">          $ref: '#/components/schemas/TermDensity'</w:t>
      </w:r>
    </w:p>
    <w:p w14:paraId="75517698" w14:textId="77777777" w:rsidR="000557CA" w:rsidRDefault="000557CA" w:rsidP="000557CA">
      <w:pPr>
        <w:pStyle w:val="PL"/>
      </w:pPr>
      <w:r>
        <w:t xml:space="preserve">        survivalTime:</w:t>
      </w:r>
    </w:p>
    <w:p w14:paraId="513F8F3E" w14:textId="77777777" w:rsidR="000557CA" w:rsidRDefault="000557CA" w:rsidP="000557CA">
      <w:pPr>
        <w:pStyle w:val="PL"/>
      </w:pPr>
      <w:r>
        <w:t xml:space="preserve">          type: number</w:t>
      </w:r>
    </w:p>
    <w:p w14:paraId="0E671844" w14:textId="77777777" w:rsidR="000557CA" w:rsidRDefault="000557CA" w:rsidP="000557CA">
      <w:pPr>
        <w:pStyle w:val="PL"/>
      </w:pPr>
      <w:r>
        <w:t xml:space="preserve">        synchronicity:</w:t>
      </w:r>
    </w:p>
    <w:p w14:paraId="241A9AE8" w14:textId="77777777" w:rsidR="000557CA" w:rsidRDefault="000557CA" w:rsidP="000557CA">
      <w:pPr>
        <w:pStyle w:val="PL"/>
      </w:pPr>
      <w:r>
        <w:t xml:space="preserve">          $ref: '#/components/schemas/Synchronicity'</w:t>
      </w:r>
    </w:p>
    <w:p w14:paraId="2BB58495" w14:textId="77777777" w:rsidR="000557CA" w:rsidRDefault="000557CA" w:rsidP="000557CA">
      <w:pPr>
        <w:pStyle w:val="PL"/>
      </w:pPr>
      <w:r>
        <w:t xml:space="preserve">        dLDeterministicComm:</w:t>
      </w:r>
    </w:p>
    <w:p w14:paraId="6DAC1AD9" w14:textId="77777777" w:rsidR="000557CA" w:rsidRDefault="000557CA" w:rsidP="000557CA">
      <w:pPr>
        <w:pStyle w:val="PL"/>
      </w:pPr>
      <w:r>
        <w:t xml:space="preserve">          $ref: '#/components/schemas/DeterministicComm'</w:t>
      </w:r>
    </w:p>
    <w:p w14:paraId="7E8EE50C" w14:textId="77777777" w:rsidR="000557CA" w:rsidRDefault="000557CA" w:rsidP="000557CA">
      <w:pPr>
        <w:pStyle w:val="PL"/>
      </w:pPr>
      <w:r>
        <w:t xml:space="preserve">        uLDeterministicComm:</w:t>
      </w:r>
    </w:p>
    <w:p w14:paraId="4AF6050E" w14:textId="77777777" w:rsidR="000557CA" w:rsidRDefault="000557CA" w:rsidP="000557CA">
      <w:pPr>
        <w:pStyle w:val="PL"/>
      </w:pPr>
      <w:r>
        <w:t xml:space="preserve">          $ref: '#/components/schemas/DeterministicComm'</w:t>
      </w:r>
    </w:p>
    <w:p w14:paraId="5B2CC220" w14:textId="77777777" w:rsidR="000557CA" w:rsidRDefault="000557CA" w:rsidP="000557CA">
      <w:pPr>
        <w:pStyle w:val="PL"/>
      </w:pPr>
      <w:r>
        <w:t xml:space="preserve">    TopSliceSubnetProfile:</w:t>
      </w:r>
    </w:p>
    <w:p w14:paraId="5F202FDF" w14:textId="77777777" w:rsidR="000557CA" w:rsidRDefault="000557CA" w:rsidP="000557CA">
      <w:pPr>
        <w:pStyle w:val="PL"/>
      </w:pPr>
      <w:r>
        <w:t xml:space="preserve">      type: object</w:t>
      </w:r>
    </w:p>
    <w:p w14:paraId="70D96D94" w14:textId="77777777" w:rsidR="000557CA" w:rsidRDefault="000557CA" w:rsidP="000557CA">
      <w:pPr>
        <w:pStyle w:val="PL"/>
      </w:pPr>
      <w:r>
        <w:t xml:space="preserve">      properties:</w:t>
      </w:r>
    </w:p>
    <w:p w14:paraId="604DB25C" w14:textId="77777777" w:rsidR="000557CA" w:rsidRDefault="000557CA" w:rsidP="000557CA">
      <w:pPr>
        <w:pStyle w:val="PL"/>
      </w:pPr>
      <w:r>
        <w:t xml:space="preserve">        dLLatency:</w:t>
      </w:r>
    </w:p>
    <w:p w14:paraId="1FC06D55" w14:textId="77777777" w:rsidR="000557CA" w:rsidRDefault="000557CA" w:rsidP="000557CA">
      <w:pPr>
        <w:pStyle w:val="PL"/>
      </w:pPr>
      <w:r>
        <w:t xml:space="preserve">          type: integer</w:t>
      </w:r>
    </w:p>
    <w:p w14:paraId="342F1DA9" w14:textId="77777777" w:rsidR="000557CA" w:rsidRDefault="000557CA" w:rsidP="000557CA">
      <w:pPr>
        <w:pStyle w:val="PL"/>
      </w:pPr>
      <w:r>
        <w:t xml:space="preserve">        uLLatency:</w:t>
      </w:r>
    </w:p>
    <w:p w14:paraId="0E91B6B0" w14:textId="77777777" w:rsidR="000557CA" w:rsidRDefault="000557CA" w:rsidP="000557CA">
      <w:pPr>
        <w:pStyle w:val="PL"/>
      </w:pPr>
      <w:r>
        <w:t xml:space="preserve">          type: integer</w:t>
      </w:r>
    </w:p>
    <w:p w14:paraId="071A2CB2" w14:textId="77777777" w:rsidR="000557CA" w:rsidRDefault="000557CA" w:rsidP="000557CA">
      <w:pPr>
        <w:pStyle w:val="PL"/>
      </w:pPr>
      <w:r>
        <w:t xml:space="preserve">        maxNumberofUEs:</w:t>
      </w:r>
    </w:p>
    <w:p w14:paraId="12316955" w14:textId="77777777" w:rsidR="000557CA" w:rsidRDefault="000557CA" w:rsidP="000557CA">
      <w:pPr>
        <w:pStyle w:val="PL"/>
      </w:pPr>
      <w:r>
        <w:t xml:space="preserve">          type: integer</w:t>
      </w:r>
    </w:p>
    <w:p w14:paraId="0CA28BFE" w14:textId="77777777" w:rsidR="000557CA" w:rsidRDefault="000557CA" w:rsidP="000557CA">
      <w:pPr>
        <w:pStyle w:val="PL"/>
      </w:pPr>
      <w:r>
        <w:t xml:space="preserve">        dLThptPerSliceSubnet:</w:t>
      </w:r>
    </w:p>
    <w:p w14:paraId="52E145E5" w14:textId="77777777" w:rsidR="000557CA" w:rsidRDefault="000557CA" w:rsidP="000557CA">
      <w:pPr>
        <w:pStyle w:val="PL"/>
      </w:pPr>
      <w:r>
        <w:t xml:space="preserve">          $ref: '#/components/schemas/XLThpt'</w:t>
      </w:r>
    </w:p>
    <w:p w14:paraId="27434BFE" w14:textId="77777777" w:rsidR="000557CA" w:rsidRDefault="000557CA" w:rsidP="000557CA">
      <w:pPr>
        <w:pStyle w:val="PL"/>
      </w:pPr>
      <w:r>
        <w:t xml:space="preserve">        dLThptPerUE:</w:t>
      </w:r>
    </w:p>
    <w:p w14:paraId="5BC71508" w14:textId="77777777" w:rsidR="000557CA" w:rsidRDefault="000557CA" w:rsidP="000557CA">
      <w:pPr>
        <w:pStyle w:val="PL"/>
      </w:pPr>
      <w:r>
        <w:t xml:space="preserve">          $ref: '#/components/schemas/XLThpt'</w:t>
      </w:r>
    </w:p>
    <w:p w14:paraId="7F7EB1DD" w14:textId="77777777" w:rsidR="000557CA" w:rsidRDefault="000557CA" w:rsidP="000557CA">
      <w:pPr>
        <w:pStyle w:val="PL"/>
      </w:pPr>
      <w:r>
        <w:t xml:space="preserve">        uLThptPerSliceSubnet:</w:t>
      </w:r>
    </w:p>
    <w:p w14:paraId="3A7A62F2" w14:textId="77777777" w:rsidR="000557CA" w:rsidRDefault="000557CA" w:rsidP="000557CA">
      <w:pPr>
        <w:pStyle w:val="PL"/>
      </w:pPr>
      <w:r>
        <w:t xml:space="preserve">          $ref: '#/components/schemas/XLThpt'</w:t>
      </w:r>
    </w:p>
    <w:p w14:paraId="0432BAE7" w14:textId="77777777" w:rsidR="000557CA" w:rsidRDefault="000557CA" w:rsidP="000557CA">
      <w:pPr>
        <w:pStyle w:val="PL"/>
      </w:pPr>
      <w:r>
        <w:t xml:space="preserve">        uLThptPerUE:</w:t>
      </w:r>
    </w:p>
    <w:p w14:paraId="2938F35B" w14:textId="77777777" w:rsidR="000557CA" w:rsidRDefault="000557CA" w:rsidP="000557CA">
      <w:pPr>
        <w:pStyle w:val="PL"/>
      </w:pPr>
      <w:r>
        <w:t xml:space="preserve">          $ref: '#/components/schemas/XLThpt'</w:t>
      </w:r>
    </w:p>
    <w:p w14:paraId="08DCAFD2" w14:textId="77777777" w:rsidR="000557CA" w:rsidRDefault="000557CA" w:rsidP="000557CA">
      <w:pPr>
        <w:pStyle w:val="PL"/>
      </w:pPr>
      <w:r>
        <w:t xml:space="preserve">        dLMaxPktSize:</w:t>
      </w:r>
    </w:p>
    <w:p w14:paraId="1551C2E4" w14:textId="77777777" w:rsidR="000557CA" w:rsidRDefault="000557CA" w:rsidP="000557CA">
      <w:pPr>
        <w:pStyle w:val="PL"/>
      </w:pPr>
      <w:r>
        <w:t xml:space="preserve">          type: integer</w:t>
      </w:r>
    </w:p>
    <w:p w14:paraId="7CAE4FC2" w14:textId="77777777" w:rsidR="000557CA" w:rsidRDefault="000557CA" w:rsidP="000557CA">
      <w:pPr>
        <w:pStyle w:val="PL"/>
      </w:pPr>
      <w:r>
        <w:t xml:space="preserve">        uLMaxPktSize:</w:t>
      </w:r>
    </w:p>
    <w:p w14:paraId="4636C8C0" w14:textId="77777777" w:rsidR="000557CA" w:rsidRDefault="000557CA" w:rsidP="000557CA">
      <w:pPr>
        <w:pStyle w:val="PL"/>
      </w:pPr>
      <w:r>
        <w:t xml:space="preserve">          type: integer</w:t>
      </w:r>
    </w:p>
    <w:p w14:paraId="3EC05095" w14:textId="77777777" w:rsidR="000557CA" w:rsidRDefault="000557CA" w:rsidP="000557CA">
      <w:pPr>
        <w:pStyle w:val="PL"/>
      </w:pPr>
      <w:r>
        <w:t xml:space="preserve">        maxNumberOfPDUSessions:</w:t>
      </w:r>
    </w:p>
    <w:p w14:paraId="72E02E01" w14:textId="77777777" w:rsidR="000557CA" w:rsidRDefault="000557CA" w:rsidP="000557CA">
      <w:pPr>
        <w:pStyle w:val="PL"/>
      </w:pPr>
      <w:r>
        <w:t xml:space="preserve">          type: integer</w:t>
      </w:r>
    </w:p>
    <w:p w14:paraId="1D51E050" w14:textId="77777777" w:rsidR="000557CA" w:rsidRDefault="000557CA" w:rsidP="000557CA">
      <w:pPr>
        <w:pStyle w:val="PL"/>
      </w:pPr>
      <w:r>
        <w:t xml:space="preserve">        nROperatingBands:</w:t>
      </w:r>
    </w:p>
    <w:p w14:paraId="691731F4" w14:textId="77777777" w:rsidR="000557CA" w:rsidRDefault="000557CA" w:rsidP="000557CA">
      <w:pPr>
        <w:pStyle w:val="PL"/>
      </w:pPr>
      <w:r>
        <w:t xml:space="preserve">          type: array</w:t>
      </w:r>
    </w:p>
    <w:p w14:paraId="39E45620" w14:textId="77777777" w:rsidR="000557CA" w:rsidRDefault="000557CA" w:rsidP="000557CA">
      <w:pPr>
        <w:pStyle w:val="PL"/>
      </w:pPr>
      <w:r>
        <w:t xml:space="preserve">          items: </w:t>
      </w:r>
    </w:p>
    <w:p w14:paraId="07C8E677" w14:textId="77777777" w:rsidR="000557CA" w:rsidRDefault="000557CA" w:rsidP="000557CA">
      <w:pPr>
        <w:pStyle w:val="PL"/>
      </w:pPr>
      <w:r>
        <w:t xml:space="preserve">            type: string</w:t>
      </w:r>
    </w:p>
    <w:p w14:paraId="413E18BB" w14:textId="77777777" w:rsidR="000557CA" w:rsidRDefault="000557CA" w:rsidP="000557CA">
      <w:pPr>
        <w:pStyle w:val="PL"/>
      </w:pPr>
      <w:r>
        <w:t xml:space="preserve">        sliceSimultaneousUse:</w:t>
      </w:r>
    </w:p>
    <w:p w14:paraId="06478BF0" w14:textId="77777777" w:rsidR="000557CA" w:rsidRDefault="000557CA" w:rsidP="000557CA">
      <w:pPr>
        <w:pStyle w:val="PL"/>
      </w:pPr>
      <w:r>
        <w:t xml:space="preserve">          $ref: '#/components/schemas/SliceSimultaneousUse'</w:t>
      </w:r>
    </w:p>
    <w:p w14:paraId="01D02D0A" w14:textId="77777777" w:rsidR="000557CA" w:rsidRDefault="000557CA" w:rsidP="000557CA">
      <w:pPr>
        <w:pStyle w:val="PL"/>
      </w:pPr>
      <w:r>
        <w:t xml:space="preserve">        energyEfficiency:</w:t>
      </w:r>
    </w:p>
    <w:p w14:paraId="2A5C8A9D" w14:textId="77777777" w:rsidR="000557CA" w:rsidRDefault="000557CA" w:rsidP="000557CA">
      <w:pPr>
        <w:pStyle w:val="PL"/>
      </w:pPr>
      <w:r>
        <w:t xml:space="preserve">          $ref: '#/components/schemas/EnergyEfficiency'</w:t>
      </w:r>
    </w:p>
    <w:p w14:paraId="3B3E626F" w14:textId="77777777" w:rsidR="000557CA" w:rsidRDefault="000557CA" w:rsidP="000557CA">
      <w:pPr>
        <w:pStyle w:val="PL"/>
      </w:pPr>
      <w:r>
        <w:t xml:space="preserve">        synchronicity:</w:t>
      </w:r>
    </w:p>
    <w:p w14:paraId="63530C0C" w14:textId="77777777" w:rsidR="000557CA" w:rsidRDefault="000557CA" w:rsidP="000557CA">
      <w:pPr>
        <w:pStyle w:val="PL"/>
      </w:pPr>
      <w:r>
        <w:t xml:space="preserve">          $ref: '#/components/schemas/Synchronicity'</w:t>
      </w:r>
    </w:p>
    <w:p w14:paraId="04020C65" w14:textId="77777777" w:rsidR="000557CA" w:rsidRDefault="000557CA" w:rsidP="000557CA">
      <w:pPr>
        <w:pStyle w:val="PL"/>
      </w:pPr>
      <w:r>
        <w:t xml:space="preserve">        delayTolerance:</w:t>
      </w:r>
    </w:p>
    <w:p w14:paraId="5DA21E9C" w14:textId="77777777" w:rsidR="000557CA" w:rsidRDefault="000557CA" w:rsidP="000557CA">
      <w:pPr>
        <w:pStyle w:val="PL"/>
      </w:pPr>
      <w:r>
        <w:t xml:space="preserve">          $ref: '#/components/schemas/DelayTolerance'</w:t>
      </w:r>
    </w:p>
    <w:p w14:paraId="2F7D2F0C" w14:textId="77777777" w:rsidR="000557CA" w:rsidRDefault="000557CA" w:rsidP="000557CA">
      <w:pPr>
        <w:pStyle w:val="PL"/>
      </w:pPr>
      <w:r>
        <w:t xml:space="preserve">        positioning:</w:t>
      </w:r>
    </w:p>
    <w:p w14:paraId="7082BA2B" w14:textId="77777777" w:rsidR="000557CA" w:rsidRDefault="000557CA" w:rsidP="000557CA">
      <w:pPr>
        <w:pStyle w:val="PL"/>
      </w:pPr>
      <w:r>
        <w:t xml:space="preserve">          $ref: '#/components/schemas/Positioning'  </w:t>
      </w:r>
    </w:p>
    <w:p w14:paraId="622D0984" w14:textId="77777777" w:rsidR="000557CA" w:rsidRDefault="000557CA" w:rsidP="000557CA">
      <w:pPr>
        <w:pStyle w:val="PL"/>
      </w:pPr>
      <w:r>
        <w:t xml:space="preserve">        termDensity:</w:t>
      </w:r>
    </w:p>
    <w:p w14:paraId="74D2FD91" w14:textId="77777777" w:rsidR="000557CA" w:rsidRDefault="000557CA" w:rsidP="000557CA">
      <w:pPr>
        <w:pStyle w:val="PL"/>
      </w:pPr>
      <w:r>
        <w:lastRenderedPageBreak/>
        <w:t xml:space="preserve">          $ref: '#/components/schemas/TermDensity'</w:t>
      </w:r>
    </w:p>
    <w:p w14:paraId="5D56A41A" w14:textId="77777777" w:rsidR="000557CA" w:rsidRDefault="000557CA" w:rsidP="000557CA">
      <w:pPr>
        <w:pStyle w:val="PL"/>
      </w:pPr>
      <w:r>
        <w:t xml:space="preserve">        activityFactor:</w:t>
      </w:r>
    </w:p>
    <w:p w14:paraId="5FE2602C" w14:textId="77777777" w:rsidR="000557CA" w:rsidRDefault="000557CA" w:rsidP="000557CA">
      <w:pPr>
        <w:pStyle w:val="PL"/>
      </w:pPr>
      <w:r>
        <w:t xml:space="preserve">          type: integer</w:t>
      </w:r>
    </w:p>
    <w:p w14:paraId="0A9052F3" w14:textId="77777777" w:rsidR="000557CA" w:rsidRDefault="000557CA" w:rsidP="000557CA">
      <w:pPr>
        <w:pStyle w:val="PL"/>
      </w:pPr>
      <w:r>
        <w:t xml:space="preserve">        coverageAreaTAList:</w:t>
      </w:r>
    </w:p>
    <w:p w14:paraId="5DCAFB62" w14:textId="77777777" w:rsidR="000557CA" w:rsidRDefault="000557CA" w:rsidP="000557CA">
      <w:pPr>
        <w:pStyle w:val="PL"/>
      </w:pPr>
      <w:r>
        <w:t xml:space="preserve">          $ref: 'TS28541_NrNrm.yaml#/components/schemas/TaiList'</w:t>
      </w:r>
    </w:p>
    <w:p w14:paraId="4F1AC6E7" w14:textId="77777777" w:rsidR="000557CA" w:rsidRDefault="000557CA" w:rsidP="000557CA">
      <w:pPr>
        <w:pStyle w:val="PL"/>
      </w:pPr>
      <w:r>
        <w:t xml:space="preserve">        resourceSharingLevel:</w:t>
      </w:r>
    </w:p>
    <w:p w14:paraId="514D5FC3" w14:textId="77777777" w:rsidR="000557CA" w:rsidRDefault="000557CA" w:rsidP="000557CA">
      <w:pPr>
        <w:pStyle w:val="PL"/>
      </w:pPr>
      <w:r>
        <w:t xml:space="preserve">          $ref: '#/components/schemas/SharingLevel'</w:t>
      </w:r>
    </w:p>
    <w:p w14:paraId="205F9F7F" w14:textId="77777777" w:rsidR="000557CA" w:rsidRDefault="000557CA" w:rsidP="000557CA">
      <w:pPr>
        <w:pStyle w:val="PL"/>
      </w:pPr>
      <w:r>
        <w:t xml:space="preserve">        uEMobilityLevel:</w:t>
      </w:r>
    </w:p>
    <w:p w14:paraId="0F7694F2" w14:textId="77777777" w:rsidR="000557CA" w:rsidRDefault="000557CA" w:rsidP="000557CA">
      <w:pPr>
        <w:pStyle w:val="PL"/>
      </w:pPr>
      <w:r>
        <w:t xml:space="preserve">          $ref: '#/components/schemas/MobilityLevel'</w:t>
      </w:r>
    </w:p>
    <w:p w14:paraId="533CB82B" w14:textId="77777777" w:rsidR="000557CA" w:rsidRDefault="000557CA" w:rsidP="000557CA">
      <w:pPr>
        <w:pStyle w:val="PL"/>
      </w:pPr>
      <w:r>
        <w:t xml:space="preserve">        uESpeed:</w:t>
      </w:r>
    </w:p>
    <w:p w14:paraId="5B72228F" w14:textId="77777777" w:rsidR="000557CA" w:rsidRDefault="000557CA" w:rsidP="000557CA">
      <w:pPr>
        <w:pStyle w:val="PL"/>
      </w:pPr>
      <w:r>
        <w:t xml:space="preserve">          type: integer</w:t>
      </w:r>
    </w:p>
    <w:p w14:paraId="44A4B917" w14:textId="77777777" w:rsidR="000557CA" w:rsidRDefault="000557CA" w:rsidP="000557CA">
      <w:pPr>
        <w:pStyle w:val="PL"/>
      </w:pPr>
      <w:r>
        <w:t xml:space="preserve">        reliability:</w:t>
      </w:r>
    </w:p>
    <w:p w14:paraId="7E5D8BD5" w14:textId="77777777" w:rsidR="000557CA" w:rsidRDefault="000557CA" w:rsidP="000557CA">
      <w:pPr>
        <w:pStyle w:val="PL"/>
      </w:pPr>
      <w:r>
        <w:t xml:space="preserve">          type: number</w:t>
      </w:r>
    </w:p>
    <w:p w14:paraId="65CA5A78" w14:textId="77777777" w:rsidR="000557CA" w:rsidRDefault="000557CA" w:rsidP="000557CA">
      <w:pPr>
        <w:pStyle w:val="PL"/>
      </w:pPr>
      <w:r>
        <w:t xml:space="preserve">        dLDeterministicComm:</w:t>
      </w:r>
    </w:p>
    <w:p w14:paraId="1EFDA39C" w14:textId="77777777" w:rsidR="000557CA" w:rsidRDefault="000557CA" w:rsidP="000557CA">
      <w:pPr>
        <w:pStyle w:val="PL"/>
      </w:pPr>
      <w:r>
        <w:t xml:space="preserve">          $ref: '#/components/schemas/DeterministicComm'</w:t>
      </w:r>
    </w:p>
    <w:p w14:paraId="037A4E60" w14:textId="77777777" w:rsidR="000557CA" w:rsidRDefault="000557CA" w:rsidP="000557CA">
      <w:pPr>
        <w:pStyle w:val="PL"/>
      </w:pPr>
      <w:r>
        <w:t xml:space="preserve">        uLDeterministicComm:</w:t>
      </w:r>
    </w:p>
    <w:p w14:paraId="061D5CEB" w14:textId="77777777" w:rsidR="000557CA" w:rsidRDefault="000557CA" w:rsidP="000557CA">
      <w:pPr>
        <w:pStyle w:val="PL"/>
      </w:pPr>
      <w:r>
        <w:t xml:space="preserve">          $ref: '#/components/schemas/DeterministicComm'</w:t>
      </w:r>
    </w:p>
    <w:p w14:paraId="2F826502" w14:textId="77777777" w:rsidR="000557CA" w:rsidRDefault="000557CA" w:rsidP="000557CA">
      <w:pPr>
        <w:pStyle w:val="PL"/>
      </w:pPr>
      <w:r>
        <w:t xml:space="preserve">        survivalTime:</w:t>
      </w:r>
    </w:p>
    <w:p w14:paraId="3869DC10" w14:textId="77777777" w:rsidR="000557CA" w:rsidRDefault="000557CA" w:rsidP="000557CA">
      <w:pPr>
        <w:pStyle w:val="PL"/>
      </w:pPr>
      <w:r>
        <w:t xml:space="preserve">          type: number</w:t>
      </w:r>
    </w:p>
    <w:p w14:paraId="502C1F96" w14:textId="77777777" w:rsidR="000557CA" w:rsidRDefault="000557CA" w:rsidP="000557CA">
      <w:pPr>
        <w:pStyle w:val="PL"/>
      </w:pPr>
      <w:r>
        <w:t xml:space="preserve">        nssaaSupport:</w:t>
      </w:r>
    </w:p>
    <w:p w14:paraId="47C4AC29" w14:textId="77777777" w:rsidR="000557CA" w:rsidRDefault="000557CA" w:rsidP="000557CA">
      <w:pPr>
        <w:pStyle w:val="PL"/>
      </w:pPr>
      <w:r>
        <w:t xml:space="preserve">          $ref: '#/components/schemas/NSSAASupport'</w:t>
      </w:r>
    </w:p>
    <w:p w14:paraId="5F0D8599" w14:textId="77777777" w:rsidR="000557CA" w:rsidRDefault="000557CA" w:rsidP="000557CA">
      <w:pPr>
        <w:pStyle w:val="PL"/>
      </w:pPr>
      <w:r>
        <w:t xml:space="preserve">        n6Protection:</w:t>
      </w:r>
    </w:p>
    <w:p w14:paraId="24CB1D38" w14:textId="77777777" w:rsidR="000557CA" w:rsidRDefault="000557CA" w:rsidP="000557CA">
      <w:pPr>
        <w:pStyle w:val="PL"/>
      </w:pPr>
      <w:r>
        <w:t xml:space="preserve">          $ref: '#/components/schemas/N6Protection'</w:t>
      </w:r>
    </w:p>
    <w:p w14:paraId="1F2CB0A2" w14:textId="77777777" w:rsidR="000557CA" w:rsidRDefault="000557CA" w:rsidP="000557CA">
      <w:pPr>
        <w:pStyle w:val="PL"/>
      </w:pPr>
    </w:p>
    <w:p w14:paraId="1080EEAD" w14:textId="77777777" w:rsidR="000557CA" w:rsidRDefault="000557CA" w:rsidP="000557CA">
      <w:pPr>
        <w:pStyle w:val="PL"/>
      </w:pPr>
      <w:r>
        <w:t xml:space="preserve">    ServiceProfile:</w:t>
      </w:r>
    </w:p>
    <w:p w14:paraId="3D5122B0" w14:textId="77777777" w:rsidR="000557CA" w:rsidRDefault="000557CA" w:rsidP="000557CA">
      <w:pPr>
        <w:pStyle w:val="PL"/>
      </w:pPr>
      <w:r>
        <w:t xml:space="preserve">      type: object</w:t>
      </w:r>
    </w:p>
    <w:p w14:paraId="6CAC8A7C" w14:textId="77777777" w:rsidR="000557CA" w:rsidRDefault="000557CA" w:rsidP="000557CA">
      <w:pPr>
        <w:pStyle w:val="PL"/>
      </w:pPr>
      <w:r>
        <w:t xml:space="preserve">      properties:</w:t>
      </w:r>
    </w:p>
    <w:p w14:paraId="32499B01" w14:textId="77777777" w:rsidR="000557CA" w:rsidRDefault="000557CA" w:rsidP="000557CA">
      <w:pPr>
        <w:pStyle w:val="PL"/>
      </w:pPr>
      <w:r>
        <w:t xml:space="preserve">          serviceProfileId: </w:t>
      </w:r>
    </w:p>
    <w:p w14:paraId="4CCC34D4" w14:textId="77777777" w:rsidR="000557CA" w:rsidRDefault="000557CA" w:rsidP="000557CA">
      <w:pPr>
        <w:pStyle w:val="PL"/>
      </w:pPr>
      <w:r>
        <w:t xml:space="preserve">            type: string</w:t>
      </w:r>
    </w:p>
    <w:p w14:paraId="51137D16" w14:textId="77777777" w:rsidR="000557CA" w:rsidRDefault="000557CA" w:rsidP="000557CA">
      <w:pPr>
        <w:pStyle w:val="PL"/>
      </w:pPr>
      <w:r>
        <w:t xml:space="preserve">          plmnInfoList:</w:t>
      </w:r>
    </w:p>
    <w:p w14:paraId="73B28730" w14:textId="77777777" w:rsidR="000557CA" w:rsidRDefault="000557CA" w:rsidP="000557CA">
      <w:pPr>
        <w:pStyle w:val="PL"/>
      </w:pPr>
      <w:r>
        <w:t xml:space="preserve">            $ref: 'TS28541_NrNrm.yaml#/components/schemas/PlmnInfoList'</w:t>
      </w:r>
    </w:p>
    <w:p w14:paraId="22F9203E" w14:textId="77777777" w:rsidR="000557CA" w:rsidRDefault="000557CA" w:rsidP="000557CA">
      <w:pPr>
        <w:pStyle w:val="PL"/>
      </w:pPr>
      <w:r>
        <w:t xml:space="preserve">          maxNumberofUEs:</w:t>
      </w:r>
    </w:p>
    <w:p w14:paraId="4A56C244" w14:textId="77777777" w:rsidR="000557CA" w:rsidRDefault="000557CA" w:rsidP="000557CA">
      <w:pPr>
        <w:pStyle w:val="PL"/>
      </w:pPr>
      <w:r>
        <w:t xml:space="preserve">            type: number</w:t>
      </w:r>
    </w:p>
    <w:p w14:paraId="7D677913" w14:textId="77777777" w:rsidR="000557CA" w:rsidRDefault="000557CA" w:rsidP="000557CA">
      <w:pPr>
        <w:pStyle w:val="PL"/>
      </w:pPr>
      <w:r>
        <w:t xml:space="preserve">          dLLatency:</w:t>
      </w:r>
    </w:p>
    <w:p w14:paraId="059CCDF5" w14:textId="77777777" w:rsidR="000557CA" w:rsidRDefault="000557CA" w:rsidP="000557CA">
      <w:pPr>
        <w:pStyle w:val="PL"/>
      </w:pPr>
      <w:r>
        <w:t xml:space="preserve">            type: number</w:t>
      </w:r>
    </w:p>
    <w:p w14:paraId="6B95F3D0" w14:textId="77777777" w:rsidR="000557CA" w:rsidRDefault="000557CA" w:rsidP="000557CA">
      <w:pPr>
        <w:pStyle w:val="PL"/>
      </w:pPr>
      <w:r>
        <w:t xml:space="preserve">          uLLatency:</w:t>
      </w:r>
    </w:p>
    <w:p w14:paraId="72B75B29" w14:textId="77777777" w:rsidR="000557CA" w:rsidRDefault="000557CA" w:rsidP="000557CA">
      <w:pPr>
        <w:pStyle w:val="PL"/>
      </w:pPr>
      <w:r>
        <w:t xml:space="preserve">            type: number</w:t>
      </w:r>
    </w:p>
    <w:p w14:paraId="7F31239C" w14:textId="77777777" w:rsidR="000557CA" w:rsidRDefault="000557CA" w:rsidP="000557CA">
      <w:pPr>
        <w:pStyle w:val="PL"/>
      </w:pPr>
      <w:r>
        <w:t xml:space="preserve">          uEMobilityLevel:</w:t>
      </w:r>
    </w:p>
    <w:p w14:paraId="1B301148" w14:textId="77777777" w:rsidR="000557CA" w:rsidRDefault="000557CA" w:rsidP="000557CA">
      <w:pPr>
        <w:pStyle w:val="PL"/>
      </w:pPr>
      <w:r>
        <w:t xml:space="preserve">            $ref: '#/components/schemas/MobilityLevel'</w:t>
      </w:r>
    </w:p>
    <w:p w14:paraId="1E13C981" w14:textId="77777777" w:rsidR="000557CA" w:rsidRDefault="000557CA" w:rsidP="000557CA">
      <w:pPr>
        <w:pStyle w:val="PL"/>
      </w:pPr>
      <w:r>
        <w:t xml:space="preserve">          sst:</w:t>
      </w:r>
    </w:p>
    <w:p w14:paraId="7826253D" w14:textId="77777777" w:rsidR="000557CA" w:rsidRDefault="000557CA" w:rsidP="000557CA">
      <w:pPr>
        <w:pStyle w:val="PL"/>
      </w:pPr>
      <w:r>
        <w:t xml:space="preserve">            $ref: 'TS28541_NrNrm.yaml#/components/schemas/Sst'</w:t>
      </w:r>
    </w:p>
    <w:p w14:paraId="6A6F8B05" w14:textId="77777777" w:rsidR="000557CA" w:rsidRDefault="000557CA" w:rsidP="000557CA">
      <w:pPr>
        <w:pStyle w:val="PL"/>
      </w:pPr>
      <w:r>
        <w:t xml:space="preserve">          networkSliceSharingIndicator:</w:t>
      </w:r>
    </w:p>
    <w:p w14:paraId="54353461" w14:textId="77777777" w:rsidR="000557CA" w:rsidRDefault="000557CA" w:rsidP="000557CA">
      <w:pPr>
        <w:pStyle w:val="PL"/>
      </w:pPr>
      <w:r>
        <w:t xml:space="preserve">            $ref: '#/components/schemas/NetworkSliceSharingIndicator'</w:t>
      </w:r>
    </w:p>
    <w:p w14:paraId="182746DB" w14:textId="77777777" w:rsidR="000557CA" w:rsidRDefault="000557CA" w:rsidP="000557CA">
      <w:pPr>
        <w:pStyle w:val="PL"/>
      </w:pPr>
      <w:r>
        <w:t xml:space="preserve">          availability:</w:t>
      </w:r>
    </w:p>
    <w:p w14:paraId="35D5FC54" w14:textId="77777777" w:rsidR="000557CA" w:rsidRDefault="000557CA" w:rsidP="000557CA">
      <w:pPr>
        <w:pStyle w:val="PL"/>
      </w:pPr>
      <w:r>
        <w:t xml:space="preserve">            type: number</w:t>
      </w:r>
    </w:p>
    <w:p w14:paraId="6D3DE1E7" w14:textId="77777777" w:rsidR="000557CA" w:rsidRDefault="000557CA" w:rsidP="000557CA">
      <w:pPr>
        <w:pStyle w:val="PL"/>
      </w:pPr>
      <w:r>
        <w:t xml:space="preserve">          delayTolerance:</w:t>
      </w:r>
    </w:p>
    <w:p w14:paraId="7A104E61" w14:textId="77777777" w:rsidR="000557CA" w:rsidRDefault="000557CA" w:rsidP="000557CA">
      <w:pPr>
        <w:pStyle w:val="PL"/>
      </w:pPr>
      <w:r>
        <w:t xml:space="preserve">            $ref: '#/components/schemas/DelayTolerance'</w:t>
      </w:r>
    </w:p>
    <w:p w14:paraId="5E9BDBFE" w14:textId="77777777" w:rsidR="000557CA" w:rsidRDefault="000557CA" w:rsidP="000557CA">
      <w:pPr>
        <w:pStyle w:val="PL"/>
      </w:pPr>
      <w:r>
        <w:t xml:space="preserve">          dLDeterministicComm:</w:t>
      </w:r>
    </w:p>
    <w:p w14:paraId="1C5389C0" w14:textId="77777777" w:rsidR="000557CA" w:rsidRDefault="000557CA" w:rsidP="000557CA">
      <w:pPr>
        <w:pStyle w:val="PL"/>
      </w:pPr>
      <w:r>
        <w:t xml:space="preserve">            $ref: '#/components/schemas/DeterministicComm'</w:t>
      </w:r>
    </w:p>
    <w:p w14:paraId="4BD8427F" w14:textId="77777777" w:rsidR="000557CA" w:rsidRDefault="000557CA" w:rsidP="000557CA">
      <w:pPr>
        <w:pStyle w:val="PL"/>
      </w:pPr>
      <w:r>
        <w:t xml:space="preserve">          uLDeterministicComm:</w:t>
      </w:r>
    </w:p>
    <w:p w14:paraId="427BE15F" w14:textId="77777777" w:rsidR="000557CA" w:rsidRDefault="000557CA" w:rsidP="000557CA">
      <w:pPr>
        <w:pStyle w:val="PL"/>
      </w:pPr>
      <w:r>
        <w:t xml:space="preserve">            $ref: '#/components/schemas/DeterministicComm'</w:t>
      </w:r>
    </w:p>
    <w:p w14:paraId="2581CE2F" w14:textId="77777777" w:rsidR="000557CA" w:rsidRDefault="000557CA" w:rsidP="000557CA">
      <w:pPr>
        <w:pStyle w:val="PL"/>
      </w:pPr>
      <w:r>
        <w:t xml:space="preserve">          dLThptPerSlice:</w:t>
      </w:r>
    </w:p>
    <w:p w14:paraId="7FCF9E49" w14:textId="77777777" w:rsidR="000557CA" w:rsidRDefault="000557CA" w:rsidP="000557CA">
      <w:pPr>
        <w:pStyle w:val="PL"/>
      </w:pPr>
      <w:r>
        <w:t xml:space="preserve">            $ref: '#/components/schemas/XLThpt'</w:t>
      </w:r>
    </w:p>
    <w:p w14:paraId="5AF86615" w14:textId="77777777" w:rsidR="000557CA" w:rsidRDefault="000557CA" w:rsidP="000557CA">
      <w:pPr>
        <w:pStyle w:val="PL"/>
      </w:pPr>
      <w:r>
        <w:t xml:space="preserve">          dLThptPerUE:</w:t>
      </w:r>
    </w:p>
    <w:p w14:paraId="06710E5F" w14:textId="77777777" w:rsidR="000557CA" w:rsidRDefault="000557CA" w:rsidP="000557CA">
      <w:pPr>
        <w:pStyle w:val="PL"/>
      </w:pPr>
      <w:r>
        <w:t xml:space="preserve">            $ref: '#/components/schemas/XLThpt'</w:t>
      </w:r>
    </w:p>
    <w:p w14:paraId="3A4104B7" w14:textId="77777777" w:rsidR="000557CA" w:rsidRDefault="000557CA" w:rsidP="000557CA">
      <w:pPr>
        <w:pStyle w:val="PL"/>
      </w:pPr>
      <w:r>
        <w:t xml:space="preserve">          uLThptPerSlice:</w:t>
      </w:r>
    </w:p>
    <w:p w14:paraId="6B5EAEC7" w14:textId="77777777" w:rsidR="000557CA" w:rsidRDefault="000557CA" w:rsidP="000557CA">
      <w:pPr>
        <w:pStyle w:val="PL"/>
      </w:pPr>
      <w:r>
        <w:t xml:space="preserve">            $ref: '#/components/schemas/XLThpt'</w:t>
      </w:r>
    </w:p>
    <w:p w14:paraId="2A640161" w14:textId="77777777" w:rsidR="000557CA" w:rsidRDefault="000557CA" w:rsidP="000557CA">
      <w:pPr>
        <w:pStyle w:val="PL"/>
      </w:pPr>
      <w:r>
        <w:t xml:space="preserve">          uLThptPerUE:</w:t>
      </w:r>
    </w:p>
    <w:p w14:paraId="5995AE18" w14:textId="77777777" w:rsidR="000557CA" w:rsidRDefault="000557CA" w:rsidP="000557CA">
      <w:pPr>
        <w:pStyle w:val="PL"/>
      </w:pPr>
      <w:r>
        <w:t xml:space="preserve">            $ref: '#/components/schemas/XLThpt'</w:t>
      </w:r>
    </w:p>
    <w:p w14:paraId="5E44AFF9" w14:textId="77777777" w:rsidR="000557CA" w:rsidRDefault="000557CA" w:rsidP="000557CA">
      <w:pPr>
        <w:pStyle w:val="PL"/>
      </w:pPr>
      <w:r>
        <w:t xml:space="preserve">          dLMaxPktSize:</w:t>
      </w:r>
    </w:p>
    <w:p w14:paraId="0C1FDAD2" w14:textId="77777777" w:rsidR="000557CA" w:rsidRDefault="000557CA" w:rsidP="000557CA">
      <w:pPr>
        <w:pStyle w:val="PL"/>
      </w:pPr>
      <w:r>
        <w:t xml:space="preserve">            $ref: '#/components/schemas/MaxPktSize'</w:t>
      </w:r>
    </w:p>
    <w:p w14:paraId="3D1A6B54" w14:textId="77777777" w:rsidR="000557CA" w:rsidRDefault="000557CA" w:rsidP="000557CA">
      <w:pPr>
        <w:pStyle w:val="PL"/>
      </w:pPr>
      <w:r>
        <w:t xml:space="preserve">          uLMaxPktSize:</w:t>
      </w:r>
    </w:p>
    <w:p w14:paraId="39944278" w14:textId="77777777" w:rsidR="000557CA" w:rsidRDefault="000557CA" w:rsidP="000557CA">
      <w:pPr>
        <w:pStyle w:val="PL"/>
      </w:pPr>
      <w:r>
        <w:t xml:space="preserve">            $ref: '#/components/schemas/MaxPktSize'</w:t>
      </w:r>
    </w:p>
    <w:p w14:paraId="07C6BDFA" w14:textId="77777777" w:rsidR="000557CA" w:rsidRDefault="000557CA" w:rsidP="000557CA">
      <w:pPr>
        <w:pStyle w:val="PL"/>
      </w:pPr>
      <w:r>
        <w:t xml:space="preserve">          maxNumberofPDUSessions:</w:t>
      </w:r>
    </w:p>
    <w:p w14:paraId="6E72E520" w14:textId="77777777" w:rsidR="000557CA" w:rsidRDefault="000557CA" w:rsidP="000557CA">
      <w:pPr>
        <w:pStyle w:val="PL"/>
      </w:pPr>
      <w:r>
        <w:t xml:space="preserve">            $ref: '#/components/schemas/MaxNumberofPDUSessions'</w:t>
      </w:r>
    </w:p>
    <w:p w14:paraId="48CCFD80" w14:textId="77777777" w:rsidR="000557CA" w:rsidRDefault="000557CA" w:rsidP="000557CA">
      <w:pPr>
        <w:pStyle w:val="PL"/>
      </w:pPr>
      <w:r>
        <w:t xml:space="preserve">          kPIMonitoring:</w:t>
      </w:r>
    </w:p>
    <w:p w14:paraId="7B260185" w14:textId="77777777" w:rsidR="000557CA" w:rsidRDefault="000557CA" w:rsidP="000557CA">
      <w:pPr>
        <w:pStyle w:val="PL"/>
      </w:pPr>
      <w:r>
        <w:t xml:space="preserve">            $ref: '#/components/schemas/KPIMonitoring'</w:t>
      </w:r>
    </w:p>
    <w:p w14:paraId="7C154C57" w14:textId="77777777" w:rsidR="000557CA" w:rsidRDefault="000557CA" w:rsidP="000557CA">
      <w:pPr>
        <w:pStyle w:val="PL"/>
      </w:pPr>
      <w:r>
        <w:t xml:space="preserve">          nBIoT:</w:t>
      </w:r>
    </w:p>
    <w:p w14:paraId="581E9DB7" w14:textId="77777777" w:rsidR="000557CA" w:rsidRDefault="000557CA" w:rsidP="000557CA">
      <w:pPr>
        <w:pStyle w:val="PL"/>
      </w:pPr>
      <w:r>
        <w:t xml:space="preserve">            $ref: '#/components/schemas/NBIoT'</w:t>
      </w:r>
    </w:p>
    <w:p w14:paraId="299555EA" w14:textId="77777777" w:rsidR="000557CA" w:rsidRDefault="000557CA" w:rsidP="000557CA">
      <w:pPr>
        <w:pStyle w:val="PL"/>
      </w:pPr>
      <w:r>
        <w:t xml:space="preserve">          radioSpectrum:</w:t>
      </w:r>
    </w:p>
    <w:p w14:paraId="610DC314" w14:textId="77777777" w:rsidR="000557CA" w:rsidRDefault="000557CA" w:rsidP="000557CA">
      <w:pPr>
        <w:pStyle w:val="PL"/>
      </w:pPr>
      <w:r>
        <w:t xml:space="preserve">            $ref: '#/components/schemas/RadioSpectrum'</w:t>
      </w:r>
    </w:p>
    <w:p w14:paraId="6801C4A2" w14:textId="77777777" w:rsidR="000557CA" w:rsidRDefault="000557CA" w:rsidP="000557CA">
      <w:pPr>
        <w:pStyle w:val="PL"/>
      </w:pPr>
      <w:r>
        <w:t xml:space="preserve">          synchronicity:</w:t>
      </w:r>
    </w:p>
    <w:p w14:paraId="26E16A0C" w14:textId="77777777" w:rsidR="000557CA" w:rsidRDefault="000557CA" w:rsidP="000557CA">
      <w:pPr>
        <w:pStyle w:val="PL"/>
      </w:pPr>
      <w:r>
        <w:t xml:space="preserve">            $ref: '#/components/schemas/Synchronicity'</w:t>
      </w:r>
    </w:p>
    <w:p w14:paraId="30AE171E" w14:textId="77777777" w:rsidR="000557CA" w:rsidRDefault="000557CA" w:rsidP="000557CA">
      <w:pPr>
        <w:pStyle w:val="PL"/>
      </w:pPr>
      <w:r>
        <w:t xml:space="preserve">          positioning:</w:t>
      </w:r>
    </w:p>
    <w:p w14:paraId="21B99BB0" w14:textId="77777777" w:rsidR="000557CA" w:rsidRDefault="000557CA" w:rsidP="000557CA">
      <w:pPr>
        <w:pStyle w:val="PL"/>
      </w:pPr>
      <w:r>
        <w:t xml:space="preserve">            $ref: '#/components/schemas/Positioning'</w:t>
      </w:r>
    </w:p>
    <w:p w14:paraId="689674D8" w14:textId="77777777" w:rsidR="000557CA" w:rsidRDefault="000557CA" w:rsidP="000557CA">
      <w:pPr>
        <w:pStyle w:val="PL"/>
      </w:pPr>
      <w:r>
        <w:t xml:space="preserve">          userMgmtOpen:</w:t>
      </w:r>
    </w:p>
    <w:p w14:paraId="6F0D6E5D" w14:textId="77777777" w:rsidR="000557CA" w:rsidRDefault="000557CA" w:rsidP="000557CA">
      <w:pPr>
        <w:pStyle w:val="PL"/>
      </w:pPr>
      <w:r>
        <w:t xml:space="preserve">            $ref: '#/components/schemas/UserMgmtOpen'</w:t>
      </w:r>
    </w:p>
    <w:p w14:paraId="714FD533" w14:textId="77777777" w:rsidR="000557CA" w:rsidRDefault="000557CA" w:rsidP="000557CA">
      <w:pPr>
        <w:pStyle w:val="PL"/>
      </w:pPr>
      <w:r>
        <w:t xml:space="preserve">          v2XCommMode:</w:t>
      </w:r>
    </w:p>
    <w:p w14:paraId="1EB309A1" w14:textId="77777777" w:rsidR="000557CA" w:rsidRDefault="000557CA" w:rsidP="000557CA">
      <w:pPr>
        <w:pStyle w:val="PL"/>
      </w:pPr>
      <w:r>
        <w:lastRenderedPageBreak/>
        <w:t xml:space="preserve">            $ref: '#/components/schemas/V2XCommMode'</w:t>
      </w:r>
    </w:p>
    <w:p w14:paraId="558521F4" w14:textId="77777777" w:rsidR="000557CA" w:rsidRDefault="000557CA" w:rsidP="000557CA">
      <w:pPr>
        <w:pStyle w:val="PL"/>
      </w:pPr>
      <w:r>
        <w:t xml:space="preserve">          coverageArea:</w:t>
      </w:r>
    </w:p>
    <w:p w14:paraId="6F747DE1" w14:textId="77777777" w:rsidR="000557CA" w:rsidRDefault="000557CA" w:rsidP="000557CA">
      <w:pPr>
        <w:pStyle w:val="PL"/>
      </w:pPr>
      <w:r>
        <w:t xml:space="preserve">            type: array</w:t>
      </w:r>
    </w:p>
    <w:p w14:paraId="630E24AF" w14:textId="77777777" w:rsidR="000557CA" w:rsidRDefault="000557CA" w:rsidP="000557CA">
      <w:pPr>
        <w:pStyle w:val="PL"/>
      </w:pPr>
      <w:r>
        <w:t xml:space="preserve">            items:</w:t>
      </w:r>
    </w:p>
    <w:p w14:paraId="30A248D5" w14:textId="77777777" w:rsidR="000557CA" w:rsidRDefault="000557CA" w:rsidP="000557CA">
      <w:pPr>
        <w:pStyle w:val="PL"/>
      </w:pPr>
      <w:r>
        <w:t xml:space="preserve">              $ref: 'TS28623_ComDefs.yaml#/components/schemas/GeoArea'</w:t>
      </w:r>
    </w:p>
    <w:p w14:paraId="5CD0E580" w14:textId="77777777" w:rsidR="000557CA" w:rsidRDefault="000557CA" w:rsidP="000557CA">
      <w:pPr>
        <w:pStyle w:val="PL"/>
      </w:pPr>
      <w:r>
        <w:t xml:space="preserve">          termDensity:</w:t>
      </w:r>
    </w:p>
    <w:p w14:paraId="55013C56" w14:textId="77777777" w:rsidR="000557CA" w:rsidRDefault="000557CA" w:rsidP="000557CA">
      <w:pPr>
        <w:pStyle w:val="PL"/>
      </w:pPr>
      <w:r>
        <w:t xml:space="preserve">            $ref: '#/components/schemas/TermDensity'</w:t>
      </w:r>
    </w:p>
    <w:p w14:paraId="2B748B1B" w14:textId="77777777" w:rsidR="000557CA" w:rsidRDefault="000557CA" w:rsidP="000557CA">
      <w:pPr>
        <w:pStyle w:val="PL"/>
      </w:pPr>
      <w:r>
        <w:t xml:space="preserve">          activityFactor:</w:t>
      </w:r>
    </w:p>
    <w:p w14:paraId="310958CF" w14:textId="77777777" w:rsidR="000557CA" w:rsidRDefault="000557CA" w:rsidP="000557CA">
      <w:pPr>
        <w:pStyle w:val="PL"/>
      </w:pPr>
      <w:r>
        <w:t xml:space="preserve">            $ref: '#/components/schemas/Float'</w:t>
      </w:r>
    </w:p>
    <w:p w14:paraId="4EA0DA69" w14:textId="77777777" w:rsidR="000557CA" w:rsidRDefault="000557CA" w:rsidP="000557CA">
      <w:pPr>
        <w:pStyle w:val="PL"/>
      </w:pPr>
      <w:r>
        <w:t xml:space="preserve">          uESpeed:</w:t>
      </w:r>
    </w:p>
    <w:p w14:paraId="0BE7C67D" w14:textId="77777777" w:rsidR="000557CA" w:rsidRDefault="000557CA" w:rsidP="000557CA">
      <w:pPr>
        <w:pStyle w:val="PL"/>
      </w:pPr>
      <w:r>
        <w:t xml:space="preserve">            type: integer</w:t>
      </w:r>
    </w:p>
    <w:p w14:paraId="55B662CE" w14:textId="77777777" w:rsidR="000557CA" w:rsidRDefault="000557CA" w:rsidP="000557CA">
      <w:pPr>
        <w:pStyle w:val="PL"/>
      </w:pPr>
      <w:r>
        <w:t xml:space="preserve">          jitter:</w:t>
      </w:r>
    </w:p>
    <w:p w14:paraId="50F957EB" w14:textId="77777777" w:rsidR="000557CA" w:rsidRDefault="000557CA" w:rsidP="000557CA">
      <w:pPr>
        <w:pStyle w:val="PL"/>
      </w:pPr>
      <w:r>
        <w:t xml:space="preserve">            type: integer</w:t>
      </w:r>
    </w:p>
    <w:p w14:paraId="08AEBF78" w14:textId="77777777" w:rsidR="000557CA" w:rsidRDefault="000557CA" w:rsidP="000557CA">
      <w:pPr>
        <w:pStyle w:val="PL"/>
      </w:pPr>
      <w:r>
        <w:t xml:space="preserve">          survivalTime:</w:t>
      </w:r>
    </w:p>
    <w:p w14:paraId="32F4240E" w14:textId="77777777" w:rsidR="000557CA" w:rsidRDefault="000557CA" w:rsidP="000557CA">
      <w:pPr>
        <w:pStyle w:val="PL"/>
      </w:pPr>
      <w:r>
        <w:t xml:space="preserve">            type: number</w:t>
      </w:r>
    </w:p>
    <w:p w14:paraId="5B17EF2C" w14:textId="77777777" w:rsidR="000557CA" w:rsidRDefault="000557CA" w:rsidP="000557CA">
      <w:pPr>
        <w:pStyle w:val="PL"/>
      </w:pPr>
      <w:r>
        <w:t xml:space="preserve">          reliability:</w:t>
      </w:r>
    </w:p>
    <w:p w14:paraId="403F4CC4" w14:textId="77777777" w:rsidR="000557CA" w:rsidRDefault="000557CA" w:rsidP="000557CA">
      <w:pPr>
        <w:pStyle w:val="PL"/>
      </w:pPr>
      <w:r>
        <w:t xml:space="preserve">            type: number</w:t>
      </w:r>
    </w:p>
    <w:p w14:paraId="5770D69D" w14:textId="77777777" w:rsidR="000557CA" w:rsidRDefault="000557CA" w:rsidP="000557CA">
      <w:pPr>
        <w:pStyle w:val="PL"/>
      </w:pPr>
      <w:r>
        <w:t xml:space="preserve">          maxDLDataVolume:</w:t>
      </w:r>
    </w:p>
    <w:p w14:paraId="1EE635F4" w14:textId="77777777" w:rsidR="000557CA" w:rsidRDefault="000557CA" w:rsidP="000557CA">
      <w:pPr>
        <w:pStyle w:val="PL"/>
      </w:pPr>
      <w:r>
        <w:t xml:space="preserve">            type: number</w:t>
      </w:r>
    </w:p>
    <w:p w14:paraId="00B0A138" w14:textId="77777777" w:rsidR="000557CA" w:rsidRDefault="000557CA" w:rsidP="000557CA">
      <w:pPr>
        <w:pStyle w:val="PL"/>
      </w:pPr>
      <w:r>
        <w:t xml:space="preserve">          maxULDataVolume:</w:t>
      </w:r>
    </w:p>
    <w:p w14:paraId="13259113" w14:textId="77777777" w:rsidR="000557CA" w:rsidRDefault="000557CA" w:rsidP="000557CA">
      <w:pPr>
        <w:pStyle w:val="PL"/>
      </w:pPr>
      <w:r>
        <w:t xml:space="preserve">            type: number</w:t>
      </w:r>
    </w:p>
    <w:p w14:paraId="233B546E" w14:textId="77777777" w:rsidR="000557CA" w:rsidRDefault="000557CA" w:rsidP="000557CA">
      <w:pPr>
        <w:pStyle w:val="PL"/>
      </w:pPr>
      <w:r>
        <w:t xml:space="preserve">          sliceSimultaneousUse:</w:t>
      </w:r>
    </w:p>
    <w:p w14:paraId="3622CCBA" w14:textId="77777777" w:rsidR="000557CA" w:rsidRDefault="000557CA" w:rsidP="000557CA">
      <w:pPr>
        <w:pStyle w:val="PL"/>
      </w:pPr>
      <w:r>
        <w:t xml:space="preserve">            $ref: '#/components/schemas/SliceSimultaneousUse'</w:t>
      </w:r>
    </w:p>
    <w:p w14:paraId="7014C5B6" w14:textId="77777777" w:rsidR="000557CA" w:rsidRDefault="000557CA" w:rsidP="000557CA">
      <w:pPr>
        <w:pStyle w:val="PL"/>
      </w:pPr>
      <w:r>
        <w:t xml:space="preserve">          energyEfficiency:</w:t>
      </w:r>
    </w:p>
    <w:p w14:paraId="67F1B9DF" w14:textId="77777777" w:rsidR="000557CA" w:rsidRDefault="000557CA" w:rsidP="000557CA">
      <w:pPr>
        <w:pStyle w:val="PL"/>
      </w:pPr>
      <w:r>
        <w:t xml:space="preserve">            $ref: '#/components/schemas/EnergyEfficiency'</w:t>
      </w:r>
    </w:p>
    <w:p w14:paraId="3F748970" w14:textId="77777777" w:rsidR="000557CA" w:rsidRDefault="000557CA" w:rsidP="000557CA">
      <w:pPr>
        <w:pStyle w:val="PL"/>
      </w:pPr>
      <w:r>
        <w:t xml:space="preserve">          nssaaSupport:</w:t>
      </w:r>
    </w:p>
    <w:p w14:paraId="74C956F7" w14:textId="77777777" w:rsidR="000557CA" w:rsidRDefault="000557CA" w:rsidP="000557CA">
      <w:pPr>
        <w:pStyle w:val="PL"/>
      </w:pPr>
      <w:r>
        <w:t xml:space="preserve">            $ref: '#/components/schemas/NSSAASupport'</w:t>
      </w:r>
    </w:p>
    <w:p w14:paraId="6B1A344B" w14:textId="77777777" w:rsidR="000557CA" w:rsidRDefault="000557CA" w:rsidP="000557CA">
      <w:pPr>
        <w:pStyle w:val="PL"/>
      </w:pPr>
      <w:r>
        <w:t xml:space="preserve">          n6Protection:</w:t>
      </w:r>
    </w:p>
    <w:p w14:paraId="6755171B" w14:textId="77777777" w:rsidR="000557CA" w:rsidRDefault="000557CA" w:rsidP="000557CA">
      <w:pPr>
        <w:pStyle w:val="PL"/>
      </w:pPr>
      <w:r>
        <w:t xml:space="preserve">            $ref: '#/components/schemas/N6Protection'</w:t>
      </w:r>
    </w:p>
    <w:p w14:paraId="46645C5F" w14:textId="77777777" w:rsidR="000557CA" w:rsidRDefault="000557CA" w:rsidP="000557CA">
      <w:pPr>
        <w:pStyle w:val="PL"/>
      </w:pPr>
      <w:r>
        <w:t xml:space="preserve">    SliceProfile:</w:t>
      </w:r>
    </w:p>
    <w:p w14:paraId="13388221" w14:textId="77777777" w:rsidR="000557CA" w:rsidRDefault="000557CA" w:rsidP="000557CA">
      <w:pPr>
        <w:pStyle w:val="PL"/>
      </w:pPr>
      <w:r>
        <w:t xml:space="preserve">      type: object</w:t>
      </w:r>
    </w:p>
    <w:p w14:paraId="79E4E8C0" w14:textId="77777777" w:rsidR="000557CA" w:rsidRDefault="000557CA" w:rsidP="000557CA">
      <w:pPr>
        <w:pStyle w:val="PL"/>
      </w:pPr>
      <w:r>
        <w:t xml:space="preserve">      properties:</w:t>
      </w:r>
    </w:p>
    <w:p w14:paraId="5DC219DD" w14:textId="77777777" w:rsidR="000557CA" w:rsidRDefault="000557CA" w:rsidP="000557CA">
      <w:pPr>
        <w:pStyle w:val="PL"/>
      </w:pPr>
      <w:r>
        <w:t xml:space="preserve">          sliceProfileId: </w:t>
      </w:r>
    </w:p>
    <w:p w14:paraId="7A6726E5" w14:textId="77777777" w:rsidR="000557CA" w:rsidRDefault="000557CA" w:rsidP="000557CA">
      <w:pPr>
        <w:pStyle w:val="PL"/>
      </w:pPr>
      <w:r>
        <w:t xml:space="preserve">            type: string</w:t>
      </w:r>
    </w:p>
    <w:p w14:paraId="624C29CF" w14:textId="77777777" w:rsidR="000557CA" w:rsidRDefault="000557CA" w:rsidP="000557CA">
      <w:pPr>
        <w:pStyle w:val="PL"/>
      </w:pPr>
      <w:r>
        <w:t xml:space="preserve">          plmnInfoList:</w:t>
      </w:r>
    </w:p>
    <w:p w14:paraId="1EECC58A" w14:textId="77777777" w:rsidR="000557CA" w:rsidRDefault="000557CA" w:rsidP="000557CA">
      <w:pPr>
        <w:pStyle w:val="PL"/>
      </w:pPr>
      <w:r>
        <w:t xml:space="preserve">            $ref: 'TS28541_NrNrm.yaml#/components/schemas/PlmnInfoList'</w:t>
      </w:r>
    </w:p>
    <w:p w14:paraId="7C6302B7" w14:textId="77777777" w:rsidR="000557CA" w:rsidRDefault="000557CA" w:rsidP="000557CA">
      <w:pPr>
        <w:pStyle w:val="PL"/>
      </w:pPr>
      <w:r>
        <w:t xml:space="preserve">          cNSliceSubnetProfile:</w:t>
      </w:r>
    </w:p>
    <w:p w14:paraId="7D6C2089" w14:textId="77777777" w:rsidR="000557CA" w:rsidRDefault="000557CA" w:rsidP="000557CA">
      <w:pPr>
        <w:pStyle w:val="PL"/>
      </w:pPr>
      <w:r>
        <w:t xml:space="preserve">            $ref: '#/components/schemas/CNSliceSubnetProfile'</w:t>
      </w:r>
    </w:p>
    <w:p w14:paraId="382923ED" w14:textId="77777777" w:rsidR="000557CA" w:rsidRDefault="000557CA" w:rsidP="000557CA">
      <w:pPr>
        <w:pStyle w:val="PL"/>
      </w:pPr>
      <w:r>
        <w:t xml:space="preserve">          rANSliceSubnetProfile:</w:t>
      </w:r>
    </w:p>
    <w:p w14:paraId="1D541431" w14:textId="77777777" w:rsidR="000557CA" w:rsidRDefault="000557CA" w:rsidP="000557CA">
      <w:pPr>
        <w:pStyle w:val="PL"/>
      </w:pPr>
      <w:r>
        <w:t xml:space="preserve">            $ref: '#/components/schemas/RANSliceSubnetProfile'</w:t>
      </w:r>
    </w:p>
    <w:p w14:paraId="3D974E27" w14:textId="77777777" w:rsidR="000557CA" w:rsidRDefault="000557CA" w:rsidP="000557CA">
      <w:pPr>
        <w:pStyle w:val="PL"/>
      </w:pPr>
      <w:r>
        <w:t xml:space="preserve">          topSliceSubnetProfile:</w:t>
      </w:r>
    </w:p>
    <w:p w14:paraId="709E0A67" w14:textId="77777777" w:rsidR="000557CA" w:rsidRDefault="000557CA" w:rsidP="000557CA">
      <w:pPr>
        <w:pStyle w:val="PL"/>
      </w:pPr>
      <w:r>
        <w:t xml:space="preserve">            $ref: '#/components/schemas/TopSliceSubnetProfile'</w:t>
      </w:r>
    </w:p>
    <w:p w14:paraId="7A020242" w14:textId="77777777" w:rsidR="000557CA" w:rsidRDefault="000557CA" w:rsidP="000557CA">
      <w:pPr>
        <w:pStyle w:val="PL"/>
      </w:pPr>
    </w:p>
    <w:p w14:paraId="3A1D8D19" w14:textId="77777777" w:rsidR="000557CA" w:rsidRDefault="000557CA" w:rsidP="000557CA">
      <w:pPr>
        <w:pStyle w:val="PL"/>
      </w:pPr>
      <w:r>
        <w:t xml:space="preserve">    IpAddress:</w:t>
      </w:r>
    </w:p>
    <w:p w14:paraId="1ABAB9F2" w14:textId="77777777" w:rsidR="000557CA" w:rsidRDefault="000557CA" w:rsidP="000557CA">
      <w:pPr>
        <w:pStyle w:val="PL"/>
      </w:pPr>
      <w:r>
        <w:t xml:space="preserve">      oneOf:</w:t>
      </w:r>
    </w:p>
    <w:p w14:paraId="087C45CB" w14:textId="77777777" w:rsidR="000557CA" w:rsidRDefault="000557CA" w:rsidP="000557CA">
      <w:pPr>
        <w:pStyle w:val="PL"/>
      </w:pPr>
      <w:r>
        <w:t xml:space="preserve">        - $ref: 'TS28623_ComDefs.yaml#/components/schemas/Ipv4Addr'</w:t>
      </w:r>
    </w:p>
    <w:p w14:paraId="228E3E29" w14:textId="77777777" w:rsidR="000557CA" w:rsidRDefault="000557CA" w:rsidP="000557CA">
      <w:pPr>
        <w:pStyle w:val="PL"/>
      </w:pPr>
      <w:r>
        <w:t xml:space="preserve">        - $ref: 'TS28623_ComDefs.yaml#/components/schemas/Ipv6Addr'</w:t>
      </w:r>
    </w:p>
    <w:p w14:paraId="45F37453" w14:textId="77777777" w:rsidR="000557CA" w:rsidRDefault="000557CA" w:rsidP="000557CA">
      <w:pPr>
        <w:pStyle w:val="PL"/>
      </w:pPr>
      <w:r>
        <w:t xml:space="preserve">    </w:t>
      </w:r>
    </w:p>
    <w:p w14:paraId="27C26E4B" w14:textId="77777777" w:rsidR="000557CA" w:rsidRDefault="000557CA" w:rsidP="000557CA">
      <w:pPr>
        <w:pStyle w:val="PL"/>
      </w:pPr>
      <w:r>
        <w:t xml:space="preserve">    LogicalInterfaceInfo:</w:t>
      </w:r>
    </w:p>
    <w:p w14:paraId="690DFA6D" w14:textId="77777777" w:rsidR="000557CA" w:rsidRDefault="000557CA" w:rsidP="000557CA">
      <w:pPr>
        <w:pStyle w:val="PL"/>
      </w:pPr>
      <w:r>
        <w:t xml:space="preserve">      type: object</w:t>
      </w:r>
    </w:p>
    <w:p w14:paraId="584D16DD" w14:textId="77777777" w:rsidR="000557CA" w:rsidRDefault="000557CA" w:rsidP="000557CA">
      <w:pPr>
        <w:pStyle w:val="PL"/>
      </w:pPr>
      <w:r>
        <w:t xml:space="preserve">      properties:</w:t>
      </w:r>
    </w:p>
    <w:p w14:paraId="20731260" w14:textId="77777777" w:rsidR="000557CA" w:rsidRDefault="000557CA" w:rsidP="000557CA">
      <w:pPr>
        <w:pStyle w:val="PL"/>
      </w:pPr>
      <w:r>
        <w:t xml:space="preserve">         logicalInterfaceType:</w:t>
      </w:r>
    </w:p>
    <w:p w14:paraId="7994AA8A" w14:textId="77777777" w:rsidR="000557CA" w:rsidRDefault="000557CA" w:rsidP="000557CA">
      <w:pPr>
        <w:pStyle w:val="PL"/>
      </w:pPr>
      <w:r>
        <w:t xml:space="preserve">           type: string</w:t>
      </w:r>
    </w:p>
    <w:p w14:paraId="575F5CC7" w14:textId="77777777" w:rsidR="000557CA" w:rsidRDefault="000557CA" w:rsidP="000557CA">
      <w:pPr>
        <w:pStyle w:val="PL"/>
      </w:pPr>
      <w:r>
        <w:t xml:space="preserve">           enum: </w:t>
      </w:r>
    </w:p>
    <w:p w14:paraId="007726D2" w14:textId="77777777" w:rsidR="000557CA" w:rsidRDefault="000557CA" w:rsidP="000557CA">
      <w:pPr>
        <w:pStyle w:val="PL"/>
      </w:pPr>
      <w:r>
        <w:t xml:space="preserve">            - VLAN</w:t>
      </w:r>
    </w:p>
    <w:p w14:paraId="761908AC" w14:textId="77777777" w:rsidR="000557CA" w:rsidRDefault="000557CA" w:rsidP="000557CA">
      <w:pPr>
        <w:pStyle w:val="PL"/>
      </w:pPr>
      <w:r>
        <w:t xml:space="preserve">            - MPLS</w:t>
      </w:r>
    </w:p>
    <w:p w14:paraId="396EAC24" w14:textId="77777777" w:rsidR="000557CA" w:rsidRDefault="000557CA" w:rsidP="000557CA">
      <w:pPr>
        <w:pStyle w:val="PL"/>
      </w:pPr>
      <w:r>
        <w:t xml:space="preserve">            - SEGMENT</w:t>
      </w:r>
    </w:p>
    <w:p w14:paraId="65CEB79E" w14:textId="77777777" w:rsidR="000557CA" w:rsidRDefault="000557CA" w:rsidP="000557CA">
      <w:pPr>
        <w:pStyle w:val="PL"/>
      </w:pPr>
      <w:r>
        <w:t xml:space="preserve">         logicalInterfaceId:</w:t>
      </w:r>
    </w:p>
    <w:p w14:paraId="466720BC" w14:textId="77777777" w:rsidR="000557CA" w:rsidRDefault="000557CA" w:rsidP="000557CA">
      <w:pPr>
        <w:pStyle w:val="PL"/>
      </w:pPr>
      <w:r>
        <w:t xml:space="preserve">           type: string</w:t>
      </w:r>
    </w:p>
    <w:p w14:paraId="7D5F9B31" w14:textId="77777777" w:rsidR="000557CA" w:rsidRDefault="000557CA" w:rsidP="000557CA">
      <w:pPr>
        <w:pStyle w:val="PL"/>
      </w:pPr>
    </w:p>
    <w:p w14:paraId="57D1B144" w14:textId="77777777" w:rsidR="000557CA" w:rsidRDefault="000557CA" w:rsidP="000557CA">
      <w:pPr>
        <w:pStyle w:val="PL"/>
      </w:pPr>
      <w:r>
        <w:t xml:space="preserve">    ServiceProfileList:</w:t>
      </w:r>
    </w:p>
    <w:p w14:paraId="228A7152" w14:textId="77777777" w:rsidR="000557CA" w:rsidRDefault="000557CA" w:rsidP="000557CA">
      <w:pPr>
        <w:pStyle w:val="PL"/>
      </w:pPr>
      <w:r>
        <w:t xml:space="preserve">       type: array</w:t>
      </w:r>
    </w:p>
    <w:p w14:paraId="342A14AE" w14:textId="77777777" w:rsidR="000557CA" w:rsidRDefault="000557CA" w:rsidP="000557CA">
      <w:pPr>
        <w:pStyle w:val="PL"/>
      </w:pPr>
      <w:r>
        <w:t xml:space="preserve">       items:</w:t>
      </w:r>
    </w:p>
    <w:p w14:paraId="4D683266" w14:textId="77777777" w:rsidR="000557CA" w:rsidRDefault="000557CA" w:rsidP="000557CA">
      <w:pPr>
        <w:pStyle w:val="PL"/>
      </w:pPr>
      <w:r>
        <w:t xml:space="preserve">        $ref: '#/components/schemas/ServiceProfile'</w:t>
      </w:r>
    </w:p>
    <w:p w14:paraId="31624F11" w14:textId="77777777" w:rsidR="000557CA" w:rsidRDefault="000557CA" w:rsidP="000557CA">
      <w:pPr>
        <w:pStyle w:val="PL"/>
      </w:pPr>
      <w:r>
        <w:t xml:space="preserve">            </w:t>
      </w:r>
    </w:p>
    <w:p w14:paraId="23801B1D" w14:textId="77777777" w:rsidR="000557CA" w:rsidRDefault="000557CA" w:rsidP="000557CA">
      <w:pPr>
        <w:pStyle w:val="PL"/>
      </w:pPr>
      <w:r>
        <w:t xml:space="preserve">    SliceProfileList:</w:t>
      </w:r>
    </w:p>
    <w:p w14:paraId="049CFC82" w14:textId="77777777" w:rsidR="000557CA" w:rsidRDefault="000557CA" w:rsidP="000557CA">
      <w:pPr>
        <w:pStyle w:val="PL"/>
      </w:pPr>
      <w:r>
        <w:t xml:space="preserve">      type: array</w:t>
      </w:r>
    </w:p>
    <w:p w14:paraId="158FB9F5" w14:textId="77777777" w:rsidR="000557CA" w:rsidRDefault="000557CA" w:rsidP="000557CA">
      <w:pPr>
        <w:pStyle w:val="PL"/>
      </w:pPr>
      <w:r>
        <w:t xml:space="preserve">      items:</w:t>
      </w:r>
    </w:p>
    <w:p w14:paraId="45DD9E5B" w14:textId="77777777" w:rsidR="000557CA" w:rsidRDefault="000557CA" w:rsidP="000557CA">
      <w:pPr>
        <w:pStyle w:val="PL"/>
      </w:pPr>
      <w:r>
        <w:t xml:space="preserve">        $ref: '#/components/schemas/SliceProfile'</w:t>
      </w:r>
    </w:p>
    <w:p w14:paraId="6210E54B" w14:textId="77777777" w:rsidR="000557CA" w:rsidRDefault="000557CA" w:rsidP="000557CA">
      <w:pPr>
        <w:pStyle w:val="PL"/>
      </w:pPr>
      <w:r>
        <w:t xml:space="preserve">    FeasibilityResult:</w:t>
      </w:r>
    </w:p>
    <w:p w14:paraId="3D395F17" w14:textId="77777777" w:rsidR="000557CA" w:rsidRDefault="000557CA" w:rsidP="000557CA">
      <w:pPr>
        <w:pStyle w:val="PL"/>
      </w:pPr>
      <w:r>
        <w:t xml:space="preserve">      description: &gt;-</w:t>
      </w:r>
    </w:p>
    <w:p w14:paraId="5D01BDF6" w14:textId="77777777" w:rsidR="000557CA" w:rsidRDefault="000557CA" w:rsidP="000557CA">
      <w:pPr>
        <w:pStyle w:val="PL"/>
      </w:pPr>
      <w:r>
        <w:t xml:space="preserve">        An attribute which specifies the feasibility check result for the feasibility check and reservation job.</w:t>
      </w:r>
    </w:p>
    <w:p w14:paraId="26E16095" w14:textId="77777777" w:rsidR="000557CA" w:rsidRDefault="000557CA" w:rsidP="000557CA">
      <w:pPr>
        <w:pStyle w:val="PL"/>
      </w:pPr>
      <w:r>
        <w:t xml:space="preserve">      type: string</w:t>
      </w:r>
    </w:p>
    <w:p w14:paraId="2F430248" w14:textId="77777777" w:rsidR="000557CA" w:rsidRDefault="000557CA" w:rsidP="000557CA">
      <w:pPr>
        <w:pStyle w:val="PL"/>
      </w:pPr>
      <w:r>
        <w:t xml:space="preserve">      enum:</w:t>
      </w:r>
    </w:p>
    <w:p w14:paraId="38BB48F1" w14:textId="77777777" w:rsidR="000557CA" w:rsidRDefault="000557CA" w:rsidP="000557CA">
      <w:pPr>
        <w:pStyle w:val="PL"/>
      </w:pPr>
      <w:r>
        <w:t xml:space="preserve">        - FEASIBLE</w:t>
      </w:r>
    </w:p>
    <w:p w14:paraId="03EA15A7" w14:textId="77777777" w:rsidR="000557CA" w:rsidRDefault="000557CA" w:rsidP="000557CA">
      <w:pPr>
        <w:pStyle w:val="PL"/>
      </w:pPr>
      <w:r>
        <w:t xml:space="preserve">        - INFEASIBLE</w:t>
      </w:r>
    </w:p>
    <w:p w14:paraId="464D61D0" w14:textId="77777777" w:rsidR="000557CA" w:rsidRDefault="000557CA" w:rsidP="000557CA">
      <w:pPr>
        <w:pStyle w:val="PL"/>
      </w:pPr>
      <w:r>
        <w:t xml:space="preserve">    InFeasibleReason:</w:t>
      </w:r>
    </w:p>
    <w:p w14:paraId="21AE409B" w14:textId="77777777" w:rsidR="000557CA" w:rsidRDefault="000557CA" w:rsidP="000557CA">
      <w:pPr>
        <w:pStyle w:val="PL"/>
      </w:pPr>
      <w:r>
        <w:lastRenderedPageBreak/>
        <w:t xml:space="preserve">      description: &gt;-</w:t>
      </w:r>
    </w:p>
    <w:p w14:paraId="34F13E32" w14:textId="77777777" w:rsidR="000557CA" w:rsidRDefault="000557CA" w:rsidP="000557CA">
      <w:pPr>
        <w:pStyle w:val="PL"/>
      </w:pPr>
      <w:r>
        <w:t xml:space="preserve">        An attribute that specifies the additional reason information if the feasibility check result is infeasible.The detailed ENUM value is FFS. </w:t>
      </w:r>
    </w:p>
    <w:p w14:paraId="25EBCD5F" w14:textId="77777777" w:rsidR="000557CA" w:rsidRDefault="000557CA" w:rsidP="000557CA">
      <w:pPr>
        <w:pStyle w:val="PL"/>
      </w:pPr>
      <w:r>
        <w:t xml:space="preserve">      type: string</w:t>
      </w:r>
    </w:p>
    <w:p w14:paraId="62327ABE" w14:textId="77777777" w:rsidR="000557CA" w:rsidRDefault="000557CA" w:rsidP="000557CA">
      <w:pPr>
        <w:pStyle w:val="PL"/>
      </w:pPr>
      <w:r>
        <w:t xml:space="preserve">    RecommendedRequirements:</w:t>
      </w:r>
    </w:p>
    <w:p w14:paraId="459BC4EF" w14:textId="77777777" w:rsidR="000557CA" w:rsidRDefault="000557CA" w:rsidP="000557CA">
      <w:pPr>
        <w:pStyle w:val="PL"/>
      </w:pPr>
      <w:r>
        <w:t xml:space="preserve">      description: &gt;-</w:t>
      </w:r>
    </w:p>
    <w:p w14:paraId="03DECC9C" w14:textId="77777777" w:rsidR="000557CA" w:rsidRDefault="000557CA" w:rsidP="000557CA">
      <w:pPr>
        <w:pStyle w:val="PL"/>
      </w:pPr>
      <w:r>
        <w:t xml:space="preserve">        An attribute that specifies the recommended network slicing related requirements (i.e. ServiceProfile and SliceProfile information) which can be supported by the MnS producer.. </w:t>
      </w:r>
    </w:p>
    <w:p w14:paraId="155C309A" w14:textId="77777777" w:rsidR="000557CA" w:rsidRDefault="000557CA" w:rsidP="000557CA">
      <w:pPr>
        <w:pStyle w:val="PL"/>
      </w:pPr>
      <w:r>
        <w:t xml:space="preserve">      type: string</w:t>
      </w:r>
    </w:p>
    <w:p w14:paraId="0CC132B4" w14:textId="77777777" w:rsidR="000557CA" w:rsidRDefault="000557CA" w:rsidP="000557CA">
      <w:pPr>
        <w:pStyle w:val="PL"/>
      </w:pPr>
      <w:r>
        <w:t xml:space="preserve">    ResourceReservation:</w:t>
      </w:r>
    </w:p>
    <w:p w14:paraId="6AC2E40D" w14:textId="77777777" w:rsidR="000557CA" w:rsidRDefault="000557CA" w:rsidP="000557CA">
      <w:pPr>
        <w:pStyle w:val="PL"/>
      </w:pPr>
      <w:r>
        <w:t xml:space="preserve">      description: &gt;-</w:t>
      </w:r>
    </w:p>
    <w:p w14:paraId="51B3BD8F" w14:textId="77777777" w:rsidR="000557CA" w:rsidRDefault="000557CA" w:rsidP="000557CA">
      <w:pPr>
        <w:pStyle w:val="PL"/>
      </w:pPr>
      <w:r>
        <w:t xml:space="preserve">        An attribute represents MnS consumer's requirements for resource reservation.</w:t>
      </w:r>
    </w:p>
    <w:p w14:paraId="777BF3EF" w14:textId="77777777" w:rsidR="000557CA" w:rsidRDefault="000557CA" w:rsidP="000557CA">
      <w:pPr>
        <w:pStyle w:val="PL"/>
      </w:pPr>
      <w:r>
        <w:t xml:space="preserve">      type: boolean</w:t>
      </w:r>
    </w:p>
    <w:p w14:paraId="694A019F" w14:textId="77777777" w:rsidR="000557CA" w:rsidRDefault="000557CA" w:rsidP="000557CA">
      <w:pPr>
        <w:pStyle w:val="PL"/>
      </w:pPr>
      <w:r>
        <w:t xml:space="preserve">    RequestedReservationExpiration:</w:t>
      </w:r>
    </w:p>
    <w:p w14:paraId="572D1CE2" w14:textId="77777777" w:rsidR="000557CA" w:rsidRDefault="000557CA" w:rsidP="000557CA">
      <w:pPr>
        <w:pStyle w:val="PL"/>
      </w:pPr>
      <w:r>
        <w:t xml:space="preserve">      description: &gt;-</w:t>
      </w:r>
    </w:p>
    <w:p w14:paraId="78B9E80F" w14:textId="77777777" w:rsidR="000557CA" w:rsidRDefault="000557CA" w:rsidP="000557CA">
      <w:pPr>
        <w:pStyle w:val="PL"/>
      </w:pPr>
      <w:r>
        <w:t xml:space="preserve">        An attribute which specifies MnS consuner's requirements for the validity period of the resource reservation.</w:t>
      </w:r>
    </w:p>
    <w:p w14:paraId="0F087F1D" w14:textId="77777777" w:rsidR="000557CA" w:rsidRDefault="000557CA" w:rsidP="000557CA">
      <w:pPr>
        <w:pStyle w:val="PL"/>
      </w:pPr>
      <w:r>
        <w:t xml:space="preserve">      $ref: 'TS28623_ComDefs.yaml#/components/schemas/TimeWindow'</w:t>
      </w:r>
    </w:p>
    <w:p w14:paraId="4CEE1254" w14:textId="77777777" w:rsidR="000557CA" w:rsidRDefault="000557CA" w:rsidP="000557CA">
      <w:pPr>
        <w:pStyle w:val="PL"/>
      </w:pPr>
      <w:r>
        <w:t xml:space="preserve">    ResourceReservationStatus:</w:t>
      </w:r>
    </w:p>
    <w:p w14:paraId="64420CA3" w14:textId="77777777" w:rsidR="000557CA" w:rsidRDefault="000557CA" w:rsidP="000557CA">
      <w:pPr>
        <w:pStyle w:val="PL"/>
      </w:pPr>
      <w:r>
        <w:t xml:space="preserve">      description: &gt;-</w:t>
      </w:r>
    </w:p>
    <w:p w14:paraId="54EBA72D" w14:textId="77777777" w:rsidR="000557CA" w:rsidRDefault="000557CA" w:rsidP="000557CA">
      <w:pPr>
        <w:pStyle w:val="PL"/>
      </w:pPr>
      <w:r>
        <w:t xml:space="preserve">        An attribute which specifies the resource reservation result for the feasibility check job.</w:t>
      </w:r>
    </w:p>
    <w:p w14:paraId="6F793AA4" w14:textId="77777777" w:rsidR="000557CA" w:rsidRDefault="000557CA" w:rsidP="000557CA">
      <w:pPr>
        <w:pStyle w:val="PL"/>
      </w:pPr>
      <w:r>
        <w:t xml:space="preserve">      type: string</w:t>
      </w:r>
    </w:p>
    <w:p w14:paraId="18CBA8DB" w14:textId="77777777" w:rsidR="000557CA" w:rsidRDefault="000557CA" w:rsidP="000557CA">
      <w:pPr>
        <w:pStyle w:val="PL"/>
      </w:pPr>
      <w:r>
        <w:t xml:space="preserve">      enum:</w:t>
      </w:r>
    </w:p>
    <w:p w14:paraId="58199606" w14:textId="77777777" w:rsidR="000557CA" w:rsidRDefault="000557CA" w:rsidP="000557CA">
      <w:pPr>
        <w:pStyle w:val="PL"/>
      </w:pPr>
      <w:r>
        <w:t xml:space="preserve">        - RESERVED</w:t>
      </w:r>
    </w:p>
    <w:p w14:paraId="689D546C" w14:textId="77777777" w:rsidR="000557CA" w:rsidRDefault="000557CA" w:rsidP="000557CA">
      <w:pPr>
        <w:pStyle w:val="PL"/>
      </w:pPr>
      <w:r>
        <w:t xml:space="preserve">        - UNRESERVED</w:t>
      </w:r>
    </w:p>
    <w:p w14:paraId="76BC90D1" w14:textId="77777777" w:rsidR="000557CA" w:rsidRDefault="000557CA" w:rsidP="000557CA">
      <w:pPr>
        <w:pStyle w:val="PL"/>
      </w:pPr>
      <w:r>
        <w:t xml:space="preserve">        - USED</w:t>
      </w:r>
    </w:p>
    <w:p w14:paraId="3B0C9D1C" w14:textId="77777777" w:rsidR="000557CA" w:rsidRDefault="000557CA" w:rsidP="000557CA">
      <w:pPr>
        <w:pStyle w:val="PL"/>
      </w:pPr>
      <w:r>
        <w:t xml:space="preserve">    ReservationExpiration:</w:t>
      </w:r>
    </w:p>
    <w:p w14:paraId="6DF40653" w14:textId="77777777" w:rsidR="000557CA" w:rsidRDefault="000557CA" w:rsidP="000557CA">
      <w:pPr>
        <w:pStyle w:val="PL"/>
      </w:pPr>
      <w:r>
        <w:t xml:space="preserve">      description: &gt;-</w:t>
      </w:r>
    </w:p>
    <w:p w14:paraId="45A37F1C" w14:textId="77777777" w:rsidR="000557CA" w:rsidRDefault="000557CA" w:rsidP="000557CA">
      <w:pPr>
        <w:pStyle w:val="PL"/>
      </w:pPr>
      <w:r>
        <w:t xml:space="preserve">        An attribute which specifies the actual validity period of the resource reservation..</w:t>
      </w:r>
    </w:p>
    <w:p w14:paraId="2C5030D0" w14:textId="77777777" w:rsidR="000557CA" w:rsidRDefault="000557CA" w:rsidP="000557CA">
      <w:pPr>
        <w:pStyle w:val="PL"/>
      </w:pPr>
      <w:r>
        <w:t xml:space="preserve">      $ref: 'TS28623_ComDefs.yaml#/components/schemas/TimeWindow'</w:t>
      </w:r>
    </w:p>
    <w:p w14:paraId="4C559A9B" w14:textId="77777777" w:rsidR="000557CA" w:rsidRDefault="000557CA" w:rsidP="000557CA">
      <w:pPr>
        <w:pStyle w:val="PL"/>
      </w:pPr>
      <w:r>
        <w:t xml:space="preserve">    ReservationFailureReason:</w:t>
      </w:r>
    </w:p>
    <w:p w14:paraId="0B190387" w14:textId="77777777" w:rsidR="000557CA" w:rsidRDefault="000557CA" w:rsidP="000557CA">
      <w:pPr>
        <w:pStyle w:val="PL"/>
      </w:pPr>
      <w:r>
        <w:t xml:space="preserve">      description: &gt;-</w:t>
      </w:r>
    </w:p>
    <w:p w14:paraId="59A91600" w14:textId="77777777" w:rsidR="000557CA" w:rsidRDefault="000557CA" w:rsidP="000557CA">
      <w:pPr>
        <w:pStyle w:val="PL"/>
      </w:pPr>
      <w:r>
        <w:t xml:space="preserve">        An attribute that specifies the additional reason information if the reservation is failed. </w:t>
      </w:r>
    </w:p>
    <w:p w14:paraId="46BDF489" w14:textId="77777777" w:rsidR="000557CA" w:rsidRDefault="000557CA" w:rsidP="000557CA">
      <w:pPr>
        <w:pStyle w:val="PL"/>
      </w:pPr>
      <w:r>
        <w:t xml:space="preserve">      type: string</w:t>
      </w:r>
    </w:p>
    <w:p w14:paraId="005B1340" w14:textId="77777777" w:rsidR="000557CA" w:rsidRDefault="000557CA" w:rsidP="000557CA">
      <w:pPr>
        <w:pStyle w:val="PL"/>
      </w:pPr>
    </w:p>
    <w:p w14:paraId="40FE2BCF" w14:textId="77777777" w:rsidR="000557CA" w:rsidRDefault="000557CA" w:rsidP="000557CA">
      <w:pPr>
        <w:pStyle w:val="PL"/>
      </w:pPr>
    </w:p>
    <w:p w14:paraId="71E36875" w14:textId="77777777" w:rsidR="000557CA" w:rsidRDefault="000557CA" w:rsidP="000557CA">
      <w:pPr>
        <w:pStyle w:val="PL"/>
      </w:pPr>
    </w:p>
    <w:p w14:paraId="3C2B4AF0" w14:textId="77777777" w:rsidR="000557CA" w:rsidRDefault="000557CA" w:rsidP="000557CA">
      <w:pPr>
        <w:pStyle w:val="PL"/>
      </w:pPr>
      <w:r>
        <w:t>#------------ Definition of concrete IOCs ----------------------------------------</w:t>
      </w:r>
    </w:p>
    <w:p w14:paraId="63E6AB88" w14:textId="77777777" w:rsidR="000557CA" w:rsidRDefault="000557CA" w:rsidP="000557CA">
      <w:pPr>
        <w:pStyle w:val="PL"/>
      </w:pPr>
    </w:p>
    <w:p w14:paraId="234F7226" w14:textId="77777777" w:rsidR="000557CA" w:rsidRDefault="000557CA" w:rsidP="000557CA">
      <w:pPr>
        <w:pStyle w:val="PL"/>
      </w:pPr>
      <w:r>
        <w:t xml:space="preserve">    MnS:</w:t>
      </w:r>
    </w:p>
    <w:p w14:paraId="39DAEB4E" w14:textId="77777777" w:rsidR="000557CA" w:rsidRDefault="000557CA" w:rsidP="000557CA">
      <w:pPr>
        <w:pStyle w:val="PL"/>
      </w:pPr>
      <w:r>
        <w:t xml:space="preserve">      oneOf:</w:t>
      </w:r>
    </w:p>
    <w:p w14:paraId="1E81DE76" w14:textId="77777777" w:rsidR="000557CA" w:rsidRDefault="000557CA" w:rsidP="000557CA">
      <w:pPr>
        <w:pStyle w:val="PL"/>
      </w:pPr>
      <w:r>
        <w:t xml:space="preserve">        - type: object</w:t>
      </w:r>
    </w:p>
    <w:p w14:paraId="77402783" w14:textId="77777777" w:rsidR="000557CA" w:rsidRDefault="000557CA" w:rsidP="000557CA">
      <w:pPr>
        <w:pStyle w:val="PL"/>
      </w:pPr>
      <w:r>
        <w:t xml:space="preserve">          properties:</w:t>
      </w:r>
    </w:p>
    <w:p w14:paraId="7338B3D7" w14:textId="77777777" w:rsidR="000557CA" w:rsidRDefault="000557CA" w:rsidP="000557CA">
      <w:pPr>
        <w:pStyle w:val="PL"/>
      </w:pPr>
      <w:r>
        <w:t xml:space="preserve">            SubNetwork:</w:t>
      </w:r>
    </w:p>
    <w:p w14:paraId="615824A2" w14:textId="77777777" w:rsidR="000557CA" w:rsidRDefault="000557CA" w:rsidP="000557CA">
      <w:pPr>
        <w:pStyle w:val="PL"/>
      </w:pPr>
      <w:r>
        <w:t xml:space="preserve">              $ref: '#/components/schemas/SubNetwork-Multiple'</w:t>
      </w:r>
    </w:p>
    <w:p w14:paraId="0D82397D" w14:textId="77777777" w:rsidR="000557CA" w:rsidRDefault="000557CA" w:rsidP="000557CA">
      <w:pPr>
        <w:pStyle w:val="PL"/>
      </w:pPr>
      <w:r>
        <w:t>#        - type: object</w:t>
      </w:r>
    </w:p>
    <w:p w14:paraId="57E433B2" w14:textId="77777777" w:rsidR="000557CA" w:rsidRDefault="000557CA" w:rsidP="000557CA">
      <w:pPr>
        <w:pStyle w:val="PL"/>
      </w:pPr>
      <w:r>
        <w:t>#          properties:</w:t>
      </w:r>
    </w:p>
    <w:p w14:paraId="68A011D9" w14:textId="77777777" w:rsidR="000557CA" w:rsidRDefault="000557CA" w:rsidP="000557CA">
      <w:pPr>
        <w:pStyle w:val="PL"/>
      </w:pPr>
      <w:r>
        <w:t>#            ManagedElement:</w:t>
      </w:r>
    </w:p>
    <w:p w14:paraId="5FD99808" w14:textId="77777777" w:rsidR="000557CA" w:rsidRDefault="000557CA" w:rsidP="000557CA">
      <w:pPr>
        <w:pStyle w:val="PL"/>
      </w:pPr>
      <w:r>
        <w:t>#              $ref: '#/components/schemas/ManagedElement-Multiple'</w:t>
      </w:r>
    </w:p>
    <w:p w14:paraId="39AA61D1" w14:textId="77777777" w:rsidR="000557CA" w:rsidRDefault="000557CA" w:rsidP="000557CA">
      <w:pPr>
        <w:pStyle w:val="PL"/>
      </w:pPr>
    </w:p>
    <w:p w14:paraId="587772E1" w14:textId="77777777" w:rsidR="000557CA" w:rsidRDefault="000557CA" w:rsidP="000557CA">
      <w:pPr>
        <w:pStyle w:val="PL"/>
      </w:pPr>
      <w:r>
        <w:t xml:space="preserve">    SubNetwork-Single:</w:t>
      </w:r>
    </w:p>
    <w:p w14:paraId="797F076A" w14:textId="77777777" w:rsidR="000557CA" w:rsidRDefault="000557CA" w:rsidP="000557CA">
      <w:pPr>
        <w:pStyle w:val="PL"/>
      </w:pPr>
      <w:r>
        <w:t xml:space="preserve">      allOf:</w:t>
      </w:r>
    </w:p>
    <w:p w14:paraId="194C5A02" w14:textId="77777777" w:rsidR="000557CA" w:rsidRDefault="000557CA" w:rsidP="000557CA">
      <w:pPr>
        <w:pStyle w:val="PL"/>
      </w:pPr>
      <w:r>
        <w:t xml:space="preserve">        - $ref: 'TS28623_GenericNrm.yaml#/components/schemas/Top'</w:t>
      </w:r>
    </w:p>
    <w:p w14:paraId="2125B2CE" w14:textId="77777777" w:rsidR="000557CA" w:rsidRDefault="000557CA" w:rsidP="000557CA">
      <w:pPr>
        <w:pStyle w:val="PL"/>
      </w:pPr>
      <w:r>
        <w:t xml:space="preserve">        - type: object</w:t>
      </w:r>
    </w:p>
    <w:p w14:paraId="3E494587" w14:textId="77777777" w:rsidR="000557CA" w:rsidRDefault="000557CA" w:rsidP="000557CA">
      <w:pPr>
        <w:pStyle w:val="PL"/>
      </w:pPr>
      <w:r>
        <w:t xml:space="preserve">          properties:</w:t>
      </w:r>
    </w:p>
    <w:p w14:paraId="1BFD2AD4" w14:textId="77777777" w:rsidR="000557CA" w:rsidRDefault="000557CA" w:rsidP="000557CA">
      <w:pPr>
        <w:pStyle w:val="PL"/>
      </w:pPr>
      <w:r>
        <w:t xml:space="preserve">            attributes:</w:t>
      </w:r>
    </w:p>
    <w:p w14:paraId="5A60D83D" w14:textId="77777777" w:rsidR="000557CA" w:rsidRDefault="000557CA" w:rsidP="000557CA">
      <w:pPr>
        <w:pStyle w:val="PL"/>
      </w:pPr>
      <w:r>
        <w:t xml:space="preserve">              allOf:</w:t>
      </w:r>
    </w:p>
    <w:p w14:paraId="5054721A" w14:textId="77777777" w:rsidR="000557CA" w:rsidRDefault="000557CA" w:rsidP="000557CA">
      <w:pPr>
        <w:pStyle w:val="PL"/>
      </w:pPr>
      <w:r>
        <w:t xml:space="preserve">                - $ref: 'TS28623_GenericNrm.yaml#/components/schemas/SubNetwork-Attr'</w:t>
      </w:r>
    </w:p>
    <w:p w14:paraId="52AA3665" w14:textId="77777777" w:rsidR="000557CA" w:rsidRDefault="000557CA" w:rsidP="000557CA">
      <w:pPr>
        <w:pStyle w:val="PL"/>
      </w:pPr>
      <w:r>
        <w:t xml:space="preserve">        - $ref: 'TS28623_GenericNrm.yaml#/components/schemas/SubNetwork-ncO'</w:t>
      </w:r>
    </w:p>
    <w:p w14:paraId="66F5B08F" w14:textId="77777777" w:rsidR="000557CA" w:rsidRDefault="000557CA" w:rsidP="000557CA">
      <w:pPr>
        <w:pStyle w:val="PL"/>
      </w:pPr>
      <w:r>
        <w:t xml:space="preserve">        - type: object</w:t>
      </w:r>
    </w:p>
    <w:p w14:paraId="7A833F0E" w14:textId="77777777" w:rsidR="000557CA" w:rsidRDefault="000557CA" w:rsidP="000557CA">
      <w:pPr>
        <w:pStyle w:val="PL"/>
      </w:pPr>
      <w:r>
        <w:t xml:space="preserve">          properties:</w:t>
      </w:r>
    </w:p>
    <w:p w14:paraId="1816E583" w14:textId="77777777" w:rsidR="000557CA" w:rsidRDefault="000557CA" w:rsidP="000557CA">
      <w:pPr>
        <w:pStyle w:val="PL"/>
      </w:pPr>
      <w:r>
        <w:t xml:space="preserve">            SubNetwork:</w:t>
      </w:r>
    </w:p>
    <w:p w14:paraId="416F9BF2" w14:textId="77777777" w:rsidR="000557CA" w:rsidRDefault="000557CA" w:rsidP="000557CA">
      <w:pPr>
        <w:pStyle w:val="PL"/>
      </w:pPr>
      <w:r>
        <w:t xml:space="preserve">              $ref: '#/components/schemas/SubNetwork-Multiple'</w:t>
      </w:r>
    </w:p>
    <w:p w14:paraId="71BE6615" w14:textId="77777777" w:rsidR="000557CA" w:rsidRDefault="000557CA" w:rsidP="000557CA">
      <w:pPr>
        <w:pStyle w:val="PL"/>
      </w:pPr>
      <w:r>
        <w:t xml:space="preserve">            NetworkSlice:</w:t>
      </w:r>
    </w:p>
    <w:p w14:paraId="305F254C" w14:textId="77777777" w:rsidR="000557CA" w:rsidRDefault="000557CA" w:rsidP="000557CA">
      <w:pPr>
        <w:pStyle w:val="PL"/>
      </w:pPr>
      <w:r>
        <w:t xml:space="preserve">              $ref: '#/components/schemas/NetworkSlice-Multiple'</w:t>
      </w:r>
    </w:p>
    <w:p w14:paraId="4D269D37" w14:textId="77777777" w:rsidR="000557CA" w:rsidRDefault="000557CA" w:rsidP="000557CA">
      <w:pPr>
        <w:pStyle w:val="PL"/>
      </w:pPr>
      <w:r>
        <w:t xml:space="preserve">            NetworkSliceSubnet:</w:t>
      </w:r>
    </w:p>
    <w:p w14:paraId="5D6A2131" w14:textId="77777777" w:rsidR="000557CA" w:rsidRDefault="000557CA" w:rsidP="000557CA">
      <w:pPr>
        <w:pStyle w:val="PL"/>
      </w:pPr>
      <w:r>
        <w:t xml:space="preserve">              $ref: '#/components/schemas/NetworkSliceSubnet-Multiple'</w:t>
      </w:r>
    </w:p>
    <w:p w14:paraId="4B884950" w14:textId="77777777" w:rsidR="000557CA" w:rsidRDefault="000557CA" w:rsidP="000557CA">
      <w:pPr>
        <w:pStyle w:val="PL"/>
      </w:pPr>
      <w:r>
        <w:t xml:space="preserve">            EP_Transport:</w:t>
      </w:r>
    </w:p>
    <w:p w14:paraId="46716D36" w14:textId="77777777" w:rsidR="000557CA" w:rsidRDefault="000557CA" w:rsidP="000557CA">
      <w:pPr>
        <w:pStyle w:val="PL"/>
      </w:pPr>
      <w:r>
        <w:t xml:space="preserve">              $ref: '#/components/schemas/EP_Transport-Multiple'</w:t>
      </w:r>
    </w:p>
    <w:p w14:paraId="087780B8" w14:textId="77777777" w:rsidR="000557CA" w:rsidRDefault="000557CA" w:rsidP="000557CA">
      <w:pPr>
        <w:pStyle w:val="PL"/>
      </w:pPr>
      <w:r>
        <w:t xml:space="preserve">            NetworkSliceSubnetProviderCapabilities:</w:t>
      </w:r>
    </w:p>
    <w:p w14:paraId="6B91CCFC" w14:textId="77777777" w:rsidR="000557CA" w:rsidRDefault="000557CA" w:rsidP="000557CA">
      <w:pPr>
        <w:pStyle w:val="PL"/>
      </w:pPr>
      <w:r>
        <w:t xml:space="preserve">              $ref: '#/components/schemas/NetworkSliceSubnetProviderCapabilities-Multiple'</w:t>
      </w:r>
    </w:p>
    <w:p w14:paraId="5371DDF3" w14:textId="77777777" w:rsidR="000557CA" w:rsidRDefault="000557CA" w:rsidP="000557CA">
      <w:pPr>
        <w:pStyle w:val="PL"/>
      </w:pPr>
      <w:r>
        <w:t xml:space="preserve">            FeasibilityCheckAndReservationJob:</w:t>
      </w:r>
    </w:p>
    <w:p w14:paraId="525C9D9A" w14:textId="77777777" w:rsidR="000557CA" w:rsidRDefault="000557CA" w:rsidP="000557CA">
      <w:pPr>
        <w:pStyle w:val="PL"/>
      </w:pPr>
      <w:r>
        <w:t xml:space="preserve">              $ref: '#/components/schemas/FeasibilityCheckAndReservationJob-Multiple'</w:t>
      </w:r>
    </w:p>
    <w:p w14:paraId="4616ED1E" w14:textId="77777777" w:rsidR="000557CA" w:rsidRDefault="000557CA" w:rsidP="000557CA">
      <w:pPr>
        <w:pStyle w:val="PL"/>
      </w:pPr>
    </w:p>
    <w:p w14:paraId="78937F5F" w14:textId="77777777" w:rsidR="000557CA" w:rsidRDefault="000557CA" w:rsidP="000557CA">
      <w:pPr>
        <w:pStyle w:val="PL"/>
      </w:pPr>
    </w:p>
    <w:p w14:paraId="4D8A59CB" w14:textId="77777777" w:rsidR="000557CA" w:rsidRDefault="000557CA" w:rsidP="000557CA">
      <w:pPr>
        <w:pStyle w:val="PL"/>
      </w:pPr>
      <w:r>
        <w:t xml:space="preserve">    NetworkSlice-Single:</w:t>
      </w:r>
    </w:p>
    <w:p w14:paraId="4FA3AB5E" w14:textId="77777777" w:rsidR="000557CA" w:rsidRDefault="000557CA" w:rsidP="000557CA">
      <w:pPr>
        <w:pStyle w:val="PL"/>
      </w:pPr>
      <w:r>
        <w:t xml:space="preserve">      allOf:</w:t>
      </w:r>
    </w:p>
    <w:p w14:paraId="54F22132" w14:textId="77777777" w:rsidR="000557CA" w:rsidRDefault="000557CA" w:rsidP="000557CA">
      <w:pPr>
        <w:pStyle w:val="PL"/>
      </w:pPr>
      <w:r>
        <w:t xml:space="preserve">        - $ref: 'TS28623_GenericNrm.yaml#/components/schemas/Top'</w:t>
      </w:r>
    </w:p>
    <w:p w14:paraId="67F05227" w14:textId="77777777" w:rsidR="000557CA" w:rsidRDefault="000557CA" w:rsidP="000557CA">
      <w:pPr>
        <w:pStyle w:val="PL"/>
      </w:pPr>
      <w:r>
        <w:lastRenderedPageBreak/>
        <w:t xml:space="preserve">        - type: object</w:t>
      </w:r>
    </w:p>
    <w:p w14:paraId="098C9DF4" w14:textId="77777777" w:rsidR="000557CA" w:rsidRDefault="000557CA" w:rsidP="000557CA">
      <w:pPr>
        <w:pStyle w:val="PL"/>
      </w:pPr>
      <w:r>
        <w:t xml:space="preserve">          properties:</w:t>
      </w:r>
    </w:p>
    <w:p w14:paraId="72944FD0" w14:textId="77777777" w:rsidR="000557CA" w:rsidRDefault="000557CA" w:rsidP="000557CA">
      <w:pPr>
        <w:pStyle w:val="PL"/>
      </w:pPr>
      <w:r>
        <w:t xml:space="preserve">            attributes:</w:t>
      </w:r>
    </w:p>
    <w:p w14:paraId="3EC6C4EA" w14:textId="77777777" w:rsidR="000557CA" w:rsidRDefault="000557CA" w:rsidP="000557CA">
      <w:pPr>
        <w:pStyle w:val="PL"/>
      </w:pPr>
      <w:r>
        <w:t xml:space="preserve">              allOf:</w:t>
      </w:r>
    </w:p>
    <w:p w14:paraId="6A7D23A4" w14:textId="77777777" w:rsidR="000557CA" w:rsidRDefault="000557CA" w:rsidP="000557CA">
      <w:pPr>
        <w:pStyle w:val="PL"/>
      </w:pPr>
      <w:r>
        <w:t xml:space="preserve">                - type: object</w:t>
      </w:r>
    </w:p>
    <w:p w14:paraId="5DCD343A" w14:textId="77777777" w:rsidR="000557CA" w:rsidRDefault="000557CA" w:rsidP="000557CA">
      <w:pPr>
        <w:pStyle w:val="PL"/>
      </w:pPr>
      <w:r>
        <w:t xml:space="preserve">                  properties:</w:t>
      </w:r>
    </w:p>
    <w:p w14:paraId="24597342" w14:textId="77777777" w:rsidR="000557CA" w:rsidRDefault="000557CA" w:rsidP="000557CA">
      <w:pPr>
        <w:pStyle w:val="PL"/>
      </w:pPr>
      <w:r>
        <w:t xml:space="preserve">                    networkSliceSubnetRef:</w:t>
      </w:r>
    </w:p>
    <w:p w14:paraId="16A76AD1" w14:textId="77777777" w:rsidR="000557CA" w:rsidRDefault="000557CA" w:rsidP="000557CA">
      <w:pPr>
        <w:pStyle w:val="PL"/>
      </w:pPr>
      <w:r>
        <w:t xml:space="preserve">                      $ref: 'TS28623_ComDefs.yaml#/components/schemas/Dn'</w:t>
      </w:r>
    </w:p>
    <w:p w14:paraId="2FB9A47A" w14:textId="77777777" w:rsidR="000557CA" w:rsidRDefault="000557CA" w:rsidP="000557CA">
      <w:pPr>
        <w:pStyle w:val="PL"/>
      </w:pPr>
      <w:r>
        <w:t xml:space="preserve">                    operationalState:</w:t>
      </w:r>
    </w:p>
    <w:p w14:paraId="7FE799E8" w14:textId="77777777" w:rsidR="000557CA" w:rsidRDefault="000557CA" w:rsidP="000557CA">
      <w:pPr>
        <w:pStyle w:val="PL"/>
      </w:pPr>
      <w:r>
        <w:t xml:space="preserve">                      $ref: 'TS28623_ComDefs.yaml#/components/schemas/OperationalState'</w:t>
      </w:r>
    </w:p>
    <w:p w14:paraId="73086552" w14:textId="77777777" w:rsidR="000557CA" w:rsidRDefault="000557CA" w:rsidP="000557CA">
      <w:pPr>
        <w:pStyle w:val="PL"/>
      </w:pPr>
      <w:r>
        <w:t xml:space="preserve">                    administrativeState:</w:t>
      </w:r>
    </w:p>
    <w:p w14:paraId="2423E75D" w14:textId="77777777" w:rsidR="000557CA" w:rsidRDefault="000557CA" w:rsidP="000557CA">
      <w:pPr>
        <w:pStyle w:val="PL"/>
      </w:pPr>
      <w:r>
        <w:t xml:space="preserve">                      $ref: 'TS28623_ComDefs.yaml#/components/schemas/AdministrativeState'</w:t>
      </w:r>
    </w:p>
    <w:p w14:paraId="106F95E8" w14:textId="77777777" w:rsidR="000557CA" w:rsidRDefault="000557CA" w:rsidP="000557CA">
      <w:pPr>
        <w:pStyle w:val="PL"/>
      </w:pPr>
      <w:r>
        <w:t xml:space="preserve">                    serviceProfileList:</w:t>
      </w:r>
    </w:p>
    <w:p w14:paraId="23D6A4D3" w14:textId="77777777" w:rsidR="000557CA" w:rsidRDefault="000557CA" w:rsidP="000557CA">
      <w:pPr>
        <w:pStyle w:val="PL"/>
      </w:pPr>
      <w:r>
        <w:t xml:space="preserve">                      $ref: '#/components/schemas/ServiceProfileList'</w:t>
      </w:r>
    </w:p>
    <w:p w14:paraId="7C7DE753" w14:textId="77777777" w:rsidR="000557CA" w:rsidRDefault="000557CA" w:rsidP="000557CA">
      <w:pPr>
        <w:pStyle w:val="PL"/>
      </w:pPr>
    </w:p>
    <w:p w14:paraId="05204F98" w14:textId="77777777" w:rsidR="000557CA" w:rsidRDefault="000557CA" w:rsidP="000557CA">
      <w:pPr>
        <w:pStyle w:val="PL"/>
      </w:pPr>
      <w:r>
        <w:t xml:space="preserve">    NetworkSliceSubnet-Single:</w:t>
      </w:r>
    </w:p>
    <w:p w14:paraId="439A382F" w14:textId="77777777" w:rsidR="000557CA" w:rsidRDefault="000557CA" w:rsidP="000557CA">
      <w:pPr>
        <w:pStyle w:val="PL"/>
      </w:pPr>
      <w:r>
        <w:t xml:space="preserve">      allOf:</w:t>
      </w:r>
    </w:p>
    <w:p w14:paraId="0E6A453C" w14:textId="77777777" w:rsidR="000557CA" w:rsidRDefault="000557CA" w:rsidP="000557CA">
      <w:pPr>
        <w:pStyle w:val="PL"/>
      </w:pPr>
      <w:r>
        <w:t xml:space="preserve">        - $ref: 'TS28623_GenericNrm.yaml#/components/schemas/Top'</w:t>
      </w:r>
    </w:p>
    <w:p w14:paraId="1DEEC054" w14:textId="77777777" w:rsidR="000557CA" w:rsidRDefault="000557CA" w:rsidP="000557CA">
      <w:pPr>
        <w:pStyle w:val="PL"/>
      </w:pPr>
      <w:r>
        <w:t xml:space="preserve">        - type: object</w:t>
      </w:r>
    </w:p>
    <w:p w14:paraId="6B550C76" w14:textId="77777777" w:rsidR="000557CA" w:rsidRDefault="000557CA" w:rsidP="000557CA">
      <w:pPr>
        <w:pStyle w:val="PL"/>
      </w:pPr>
      <w:r>
        <w:t xml:space="preserve">          properties:</w:t>
      </w:r>
    </w:p>
    <w:p w14:paraId="38CC02AE" w14:textId="77777777" w:rsidR="000557CA" w:rsidRDefault="000557CA" w:rsidP="000557CA">
      <w:pPr>
        <w:pStyle w:val="PL"/>
      </w:pPr>
      <w:r>
        <w:t xml:space="preserve">            attributes:</w:t>
      </w:r>
    </w:p>
    <w:p w14:paraId="058F91C6" w14:textId="77777777" w:rsidR="000557CA" w:rsidRDefault="000557CA" w:rsidP="000557CA">
      <w:pPr>
        <w:pStyle w:val="PL"/>
      </w:pPr>
      <w:r>
        <w:t xml:space="preserve">              allOf:</w:t>
      </w:r>
    </w:p>
    <w:p w14:paraId="6FD8141F" w14:textId="77777777" w:rsidR="000557CA" w:rsidRDefault="000557CA" w:rsidP="000557CA">
      <w:pPr>
        <w:pStyle w:val="PL"/>
      </w:pPr>
      <w:r>
        <w:t xml:space="preserve">                - type: object</w:t>
      </w:r>
    </w:p>
    <w:p w14:paraId="4F88D622" w14:textId="77777777" w:rsidR="000557CA" w:rsidRDefault="000557CA" w:rsidP="000557CA">
      <w:pPr>
        <w:pStyle w:val="PL"/>
      </w:pPr>
      <w:r>
        <w:t xml:space="preserve">                  properties:</w:t>
      </w:r>
    </w:p>
    <w:p w14:paraId="4F8BAD58" w14:textId="77777777" w:rsidR="000557CA" w:rsidRDefault="000557CA" w:rsidP="000557CA">
      <w:pPr>
        <w:pStyle w:val="PL"/>
      </w:pPr>
      <w:r>
        <w:t xml:space="preserve">                    managedFunctionRefList:</w:t>
      </w:r>
    </w:p>
    <w:p w14:paraId="3C85DE63" w14:textId="77777777" w:rsidR="000557CA" w:rsidRDefault="000557CA" w:rsidP="000557CA">
      <w:pPr>
        <w:pStyle w:val="PL"/>
      </w:pPr>
      <w:r>
        <w:t xml:space="preserve">                      $ref: 'TS28623_ComDefs.yaml#/components/schemas/DnList'</w:t>
      </w:r>
    </w:p>
    <w:p w14:paraId="76B15880" w14:textId="77777777" w:rsidR="000557CA" w:rsidRDefault="000557CA" w:rsidP="000557CA">
      <w:pPr>
        <w:pStyle w:val="PL"/>
      </w:pPr>
      <w:r>
        <w:t xml:space="preserve">                    networkSliceSubnetRefList:</w:t>
      </w:r>
    </w:p>
    <w:p w14:paraId="0C9D0CDB" w14:textId="77777777" w:rsidR="000557CA" w:rsidRDefault="000557CA" w:rsidP="000557CA">
      <w:pPr>
        <w:pStyle w:val="PL"/>
      </w:pPr>
      <w:r>
        <w:t xml:space="preserve">                      $ref: 'TS28623_ComDefs.yaml#/components/schemas/DnList'</w:t>
      </w:r>
    </w:p>
    <w:p w14:paraId="0002E5D5" w14:textId="77777777" w:rsidR="000557CA" w:rsidRDefault="000557CA" w:rsidP="000557CA">
      <w:pPr>
        <w:pStyle w:val="PL"/>
      </w:pPr>
      <w:r>
        <w:t xml:space="preserve">                    operationalState:</w:t>
      </w:r>
    </w:p>
    <w:p w14:paraId="0A37DFAB" w14:textId="77777777" w:rsidR="000557CA" w:rsidRDefault="000557CA" w:rsidP="000557CA">
      <w:pPr>
        <w:pStyle w:val="PL"/>
      </w:pPr>
      <w:r>
        <w:t xml:space="preserve">                      $ref: 'TS28623_ComDefs.yaml#/components/schemas/OperationalState'</w:t>
      </w:r>
    </w:p>
    <w:p w14:paraId="1C8C5AF2" w14:textId="77777777" w:rsidR="000557CA" w:rsidRDefault="000557CA" w:rsidP="000557CA">
      <w:pPr>
        <w:pStyle w:val="PL"/>
      </w:pPr>
      <w:r>
        <w:t xml:space="preserve">                    administrativeState:</w:t>
      </w:r>
    </w:p>
    <w:p w14:paraId="4F89C396" w14:textId="77777777" w:rsidR="000557CA" w:rsidRDefault="000557CA" w:rsidP="000557CA">
      <w:pPr>
        <w:pStyle w:val="PL"/>
      </w:pPr>
      <w:r>
        <w:t xml:space="preserve">                      $ref: 'TS28623_ComDefs.yaml#/components/schemas/AdministrativeState'</w:t>
      </w:r>
    </w:p>
    <w:p w14:paraId="732131C6" w14:textId="77777777" w:rsidR="000557CA" w:rsidRDefault="000557CA" w:rsidP="000557CA">
      <w:pPr>
        <w:pStyle w:val="PL"/>
      </w:pPr>
      <w:r>
        <w:t xml:space="preserve">                    nsInfo:</w:t>
      </w:r>
    </w:p>
    <w:p w14:paraId="5B7F626D" w14:textId="77777777" w:rsidR="000557CA" w:rsidRDefault="000557CA" w:rsidP="000557CA">
      <w:pPr>
        <w:pStyle w:val="PL"/>
      </w:pPr>
      <w:r>
        <w:t xml:space="preserve">                      $ref: '#/components/schemas/NsInfo'</w:t>
      </w:r>
    </w:p>
    <w:p w14:paraId="40EFE636" w14:textId="77777777" w:rsidR="000557CA" w:rsidRDefault="000557CA" w:rsidP="000557CA">
      <w:pPr>
        <w:pStyle w:val="PL"/>
      </w:pPr>
      <w:r>
        <w:t xml:space="preserve">                    sliceProfileList:</w:t>
      </w:r>
    </w:p>
    <w:p w14:paraId="4E5F6DB3" w14:textId="77777777" w:rsidR="000557CA" w:rsidRDefault="000557CA" w:rsidP="000557CA">
      <w:pPr>
        <w:pStyle w:val="PL"/>
      </w:pPr>
      <w:r>
        <w:t xml:space="preserve">                      $ref: '#/components/schemas/SliceProfileList'</w:t>
      </w:r>
    </w:p>
    <w:p w14:paraId="3E003BD4" w14:textId="77777777" w:rsidR="000557CA" w:rsidRDefault="000557CA" w:rsidP="000557CA">
      <w:pPr>
        <w:pStyle w:val="PL"/>
      </w:pPr>
      <w:r>
        <w:t xml:space="preserve">                    epTransportRefList:</w:t>
      </w:r>
    </w:p>
    <w:p w14:paraId="2A03F8A7" w14:textId="77777777" w:rsidR="000557CA" w:rsidRDefault="000557CA" w:rsidP="000557CA">
      <w:pPr>
        <w:pStyle w:val="PL"/>
      </w:pPr>
      <w:r>
        <w:t xml:space="preserve">                      $ref: 'TS28623_ComDefs.yaml#/components/schemas/DnList'</w:t>
      </w:r>
    </w:p>
    <w:p w14:paraId="7566E0D4" w14:textId="77777777" w:rsidR="000557CA" w:rsidRDefault="000557CA" w:rsidP="000557CA">
      <w:pPr>
        <w:pStyle w:val="PL"/>
      </w:pPr>
      <w:r>
        <w:t xml:space="preserve">                    priorityLabel:</w:t>
      </w:r>
    </w:p>
    <w:p w14:paraId="06CC0DC5" w14:textId="77777777" w:rsidR="000557CA" w:rsidRDefault="000557CA" w:rsidP="000557CA">
      <w:pPr>
        <w:pStyle w:val="PL"/>
      </w:pPr>
      <w:r>
        <w:t xml:space="preserve">                      type: integer</w:t>
      </w:r>
    </w:p>
    <w:p w14:paraId="5D38EFA5" w14:textId="77777777" w:rsidR="000557CA" w:rsidRDefault="000557CA" w:rsidP="000557CA">
      <w:pPr>
        <w:pStyle w:val="PL"/>
      </w:pPr>
      <w:r>
        <w:t xml:space="preserve">                    networkSliceSubnetType:</w:t>
      </w:r>
    </w:p>
    <w:p w14:paraId="6C4E65CE" w14:textId="77777777" w:rsidR="000557CA" w:rsidRDefault="000557CA" w:rsidP="000557CA">
      <w:pPr>
        <w:pStyle w:val="PL"/>
      </w:pPr>
      <w:r>
        <w:t xml:space="preserve">                      type: string</w:t>
      </w:r>
    </w:p>
    <w:p w14:paraId="16A47A03" w14:textId="77777777" w:rsidR="000557CA" w:rsidRDefault="000557CA" w:rsidP="000557CA">
      <w:pPr>
        <w:pStyle w:val="PL"/>
      </w:pPr>
      <w:r>
        <w:t xml:space="preserve">                      enum:</w:t>
      </w:r>
    </w:p>
    <w:p w14:paraId="3EE98767" w14:textId="77777777" w:rsidR="000557CA" w:rsidRDefault="000557CA" w:rsidP="000557CA">
      <w:pPr>
        <w:pStyle w:val="PL"/>
      </w:pPr>
      <w:r>
        <w:t xml:space="preserve">                        - TOP_SLICESUBNET</w:t>
      </w:r>
    </w:p>
    <w:p w14:paraId="1FFC4ABE" w14:textId="77777777" w:rsidR="000557CA" w:rsidRDefault="000557CA" w:rsidP="000557CA">
      <w:pPr>
        <w:pStyle w:val="PL"/>
      </w:pPr>
      <w:r>
        <w:t xml:space="preserve">                        - RAN_SLICESUBNET</w:t>
      </w:r>
    </w:p>
    <w:p w14:paraId="2CCC2A13" w14:textId="77777777" w:rsidR="000557CA" w:rsidRDefault="000557CA" w:rsidP="000557CA">
      <w:pPr>
        <w:pStyle w:val="PL"/>
      </w:pPr>
      <w:r>
        <w:t xml:space="preserve">                        - CN_SLICESUBNET</w:t>
      </w:r>
    </w:p>
    <w:p w14:paraId="2F76E695" w14:textId="77777777" w:rsidR="000557CA" w:rsidRDefault="000557CA" w:rsidP="000557CA">
      <w:pPr>
        <w:pStyle w:val="PL"/>
      </w:pPr>
    </w:p>
    <w:p w14:paraId="7F78A722" w14:textId="77777777" w:rsidR="000557CA" w:rsidRDefault="000557CA" w:rsidP="000557CA">
      <w:pPr>
        <w:pStyle w:val="PL"/>
      </w:pPr>
      <w:r>
        <w:t xml:space="preserve">    EP_Transport-Single:</w:t>
      </w:r>
    </w:p>
    <w:p w14:paraId="52B0CEB8" w14:textId="77777777" w:rsidR="000557CA" w:rsidRDefault="000557CA" w:rsidP="000557CA">
      <w:pPr>
        <w:pStyle w:val="PL"/>
      </w:pPr>
      <w:r>
        <w:t xml:space="preserve">      allOf:</w:t>
      </w:r>
    </w:p>
    <w:p w14:paraId="63F73CFD" w14:textId="77777777" w:rsidR="000557CA" w:rsidRDefault="000557CA" w:rsidP="000557CA">
      <w:pPr>
        <w:pStyle w:val="PL"/>
      </w:pPr>
      <w:r>
        <w:t xml:space="preserve">        - $ref: 'TS28623_GenericNrm.yaml#/components/schemas/Top'</w:t>
      </w:r>
    </w:p>
    <w:p w14:paraId="1EEB8F14" w14:textId="77777777" w:rsidR="000557CA" w:rsidRDefault="000557CA" w:rsidP="000557CA">
      <w:pPr>
        <w:pStyle w:val="PL"/>
      </w:pPr>
      <w:r>
        <w:t xml:space="preserve">        - type: object</w:t>
      </w:r>
    </w:p>
    <w:p w14:paraId="4DDCAB96" w14:textId="77777777" w:rsidR="000557CA" w:rsidRDefault="000557CA" w:rsidP="000557CA">
      <w:pPr>
        <w:pStyle w:val="PL"/>
      </w:pPr>
      <w:r>
        <w:t xml:space="preserve">          properties:</w:t>
      </w:r>
    </w:p>
    <w:p w14:paraId="25AF719C" w14:textId="77777777" w:rsidR="000557CA" w:rsidRDefault="000557CA" w:rsidP="000557CA">
      <w:pPr>
        <w:pStyle w:val="PL"/>
      </w:pPr>
      <w:r>
        <w:t xml:space="preserve">            attributes:</w:t>
      </w:r>
    </w:p>
    <w:p w14:paraId="56A63886" w14:textId="77777777" w:rsidR="000557CA" w:rsidRDefault="000557CA" w:rsidP="000557CA">
      <w:pPr>
        <w:pStyle w:val="PL"/>
      </w:pPr>
      <w:r>
        <w:t xml:space="preserve">              type: object</w:t>
      </w:r>
    </w:p>
    <w:p w14:paraId="41D35821" w14:textId="77777777" w:rsidR="000557CA" w:rsidRDefault="000557CA" w:rsidP="000557CA">
      <w:pPr>
        <w:pStyle w:val="PL"/>
      </w:pPr>
      <w:r>
        <w:t xml:space="preserve">              properties:</w:t>
      </w:r>
    </w:p>
    <w:p w14:paraId="63E8AF98" w14:textId="77777777" w:rsidR="000557CA" w:rsidRDefault="000557CA" w:rsidP="000557CA">
      <w:pPr>
        <w:pStyle w:val="PL"/>
      </w:pPr>
      <w:r>
        <w:t xml:space="preserve">                ipAddress:</w:t>
      </w:r>
    </w:p>
    <w:p w14:paraId="70A5509A" w14:textId="77777777" w:rsidR="000557CA" w:rsidRDefault="000557CA" w:rsidP="000557CA">
      <w:pPr>
        <w:pStyle w:val="PL"/>
      </w:pPr>
      <w:r>
        <w:t xml:space="preserve">                  $ref: '#/components/schemas/IpAddress'</w:t>
      </w:r>
    </w:p>
    <w:p w14:paraId="111223DA" w14:textId="77777777" w:rsidR="000557CA" w:rsidRDefault="000557CA" w:rsidP="000557CA">
      <w:pPr>
        <w:pStyle w:val="PL"/>
      </w:pPr>
      <w:r>
        <w:t xml:space="preserve">                logicalInterfaceInfo:</w:t>
      </w:r>
    </w:p>
    <w:p w14:paraId="7FF61811" w14:textId="77777777" w:rsidR="000557CA" w:rsidRDefault="000557CA" w:rsidP="000557CA">
      <w:pPr>
        <w:pStyle w:val="PL"/>
      </w:pPr>
      <w:r>
        <w:t xml:space="preserve">                  $ref: '#/components/schemas/LogicalInterfaceInfo'</w:t>
      </w:r>
    </w:p>
    <w:p w14:paraId="1F063505" w14:textId="77777777" w:rsidR="000557CA" w:rsidRDefault="000557CA" w:rsidP="000557CA">
      <w:pPr>
        <w:pStyle w:val="PL"/>
      </w:pPr>
      <w:r>
        <w:t xml:space="preserve">                nextHopInfo:</w:t>
      </w:r>
    </w:p>
    <w:p w14:paraId="4C2CC992" w14:textId="77777777" w:rsidR="000557CA" w:rsidRDefault="000557CA" w:rsidP="000557CA">
      <w:pPr>
        <w:pStyle w:val="PL"/>
      </w:pPr>
      <w:r>
        <w:t xml:space="preserve">                  type: string </w:t>
      </w:r>
    </w:p>
    <w:p w14:paraId="6D3DCE30" w14:textId="77777777" w:rsidR="000557CA" w:rsidRDefault="000557CA" w:rsidP="000557CA">
      <w:pPr>
        <w:pStyle w:val="PL"/>
      </w:pPr>
      <w:r>
        <w:t xml:space="preserve">                qosProfile:</w:t>
      </w:r>
    </w:p>
    <w:p w14:paraId="771BF3B5" w14:textId="77777777" w:rsidR="000557CA" w:rsidRDefault="000557CA" w:rsidP="000557CA">
      <w:pPr>
        <w:pStyle w:val="PL"/>
      </w:pPr>
      <w:r>
        <w:t xml:space="preserve">                  type: string </w:t>
      </w:r>
    </w:p>
    <w:p w14:paraId="066152BB" w14:textId="77777777" w:rsidR="000557CA" w:rsidRDefault="000557CA" w:rsidP="000557CA">
      <w:pPr>
        <w:pStyle w:val="PL"/>
      </w:pPr>
      <w:r>
        <w:t xml:space="preserve">                epApplicationRefs:</w:t>
      </w:r>
    </w:p>
    <w:p w14:paraId="5EAF79AB" w14:textId="77777777" w:rsidR="000557CA" w:rsidRDefault="000557CA" w:rsidP="000557CA">
      <w:pPr>
        <w:pStyle w:val="PL"/>
      </w:pPr>
      <w:r>
        <w:t xml:space="preserve">                  $ref: 'TS28623_ComDefs.yaml#/components/schemas/DnList'</w:t>
      </w:r>
    </w:p>
    <w:p w14:paraId="0CDB75A2" w14:textId="77777777" w:rsidR="000557CA" w:rsidRDefault="000557CA" w:rsidP="000557CA">
      <w:pPr>
        <w:pStyle w:val="PL"/>
      </w:pPr>
      <w:r>
        <w:t xml:space="preserve">    </w:t>
      </w:r>
    </w:p>
    <w:p w14:paraId="5A3C7987" w14:textId="77777777" w:rsidR="000557CA" w:rsidRDefault="000557CA" w:rsidP="000557CA">
      <w:pPr>
        <w:pStyle w:val="PL"/>
      </w:pPr>
      <w:r>
        <w:t xml:space="preserve">    NetworkSliceSubnetProviderCapabilities-Single:</w:t>
      </w:r>
    </w:p>
    <w:p w14:paraId="5D0F1A4A" w14:textId="77777777" w:rsidR="000557CA" w:rsidRDefault="000557CA" w:rsidP="000557CA">
      <w:pPr>
        <w:pStyle w:val="PL"/>
      </w:pPr>
      <w:r>
        <w:t xml:space="preserve">      allOf:</w:t>
      </w:r>
    </w:p>
    <w:p w14:paraId="27707874" w14:textId="77777777" w:rsidR="000557CA" w:rsidRDefault="000557CA" w:rsidP="000557CA">
      <w:pPr>
        <w:pStyle w:val="PL"/>
      </w:pPr>
      <w:r>
        <w:t xml:space="preserve">        - $ref: 'TS28623_GenericNrm.yaml#/components/schemas/Top'</w:t>
      </w:r>
    </w:p>
    <w:p w14:paraId="20C9BF60" w14:textId="77777777" w:rsidR="000557CA" w:rsidRDefault="000557CA" w:rsidP="000557CA">
      <w:pPr>
        <w:pStyle w:val="PL"/>
      </w:pPr>
      <w:r>
        <w:t xml:space="preserve">        - type: object</w:t>
      </w:r>
    </w:p>
    <w:p w14:paraId="76BF996B" w14:textId="77777777" w:rsidR="000557CA" w:rsidRDefault="000557CA" w:rsidP="000557CA">
      <w:pPr>
        <w:pStyle w:val="PL"/>
      </w:pPr>
      <w:r>
        <w:t xml:space="preserve">          properties:</w:t>
      </w:r>
    </w:p>
    <w:p w14:paraId="2F6D8C04" w14:textId="77777777" w:rsidR="000557CA" w:rsidRDefault="000557CA" w:rsidP="000557CA">
      <w:pPr>
        <w:pStyle w:val="PL"/>
      </w:pPr>
      <w:r>
        <w:t xml:space="preserve">            attributes:</w:t>
      </w:r>
    </w:p>
    <w:p w14:paraId="18A14FE5" w14:textId="77777777" w:rsidR="000557CA" w:rsidRDefault="000557CA" w:rsidP="000557CA">
      <w:pPr>
        <w:pStyle w:val="PL"/>
      </w:pPr>
      <w:r>
        <w:t xml:space="preserve">              type: object</w:t>
      </w:r>
    </w:p>
    <w:p w14:paraId="7F82C0E1" w14:textId="77777777" w:rsidR="000557CA" w:rsidRDefault="000557CA" w:rsidP="000557CA">
      <w:pPr>
        <w:pStyle w:val="PL"/>
      </w:pPr>
      <w:r>
        <w:t xml:space="preserve">              properties:</w:t>
      </w:r>
    </w:p>
    <w:p w14:paraId="562E7CE3" w14:textId="77777777" w:rsidR="000557CA" w:rsidRDefault="000557CA" w:rsidP="000557CA">
      <w:pPr>
        <w:pStyle w:val="PL"/>
      </w:pPr>
      <w:r>
        <w:t xml:space="preserve">                dLlatency: </w:t>
      </w:r>
    </w:p>
    <w:p w14:paraId="5079E1C3" w14:textId="77777777" w:rsidR="000557CA" w:rsidRDefault="000557CA" w:rsidP="000557CA">
      <w:pPr>
        <w:pStyle w:val="PL"/>
      </w:pPr>
      <w:r>
        <w:t xml:space="preserve">                  type: integer</w:t>
      </w:r>
    </w:p>
    <w:p w14:paraId="6ED6D2C0" w14:textId="77777777" w:rsidR="000557CA" w:rsidRDefault="000557CA" w:rsidP="000557CA">
      <w:pPr>
        <w:pStyle w:val="PL"/>
      </w:pPr>
      <w:r>
        <w:t xml:space="preserve">                uLlatency:</w:t>
      </w:r>
    </w:p>
    <w:p w14:paraId="425FF295" w14:textId="77777777" w:rsidR="000557CA" w:rsidRDefault="000557CA" w:rsidP="000557CA">
      <w:pPr>
        <w:pStyle w:val="PL"/>
      </w:pPr>
      <w:r>
        <w:t xml:space="preserve">                  type: integer</w:t>
      </w:r>
    </w:p>
    <w:p w14:paraId="75EA0815" w14:textId="77777777" w:rsidR="000557CA" w:rsidRDefault="000557CA" w:rsidP="000557CA">
      <w:pPr>
        <w:pStyle w:val="PL"/>
      </w:pPr>
      <w:r>
        <w:lastRenderedPageBreak/>
        <w:t xml:space="preserve">                dLThptPerSliceSubnet:</w:t>
      </w:r>
    </w:p>
    <w:p w14:paraId="2E44F22F" w14:textId="77777777" w:rsidR="000557CA" w:rsidRDefault="000557CA" w:rsidP="000557CA">
      <w:pPr>
        <w:pStyle w:val="PL"/>
      </w:pPr>
      <w:r>
        <w:t xml:space="preserve">                  $ref: '#/components/schemas/XLThpt'</w:t>
      </w:r>
    </w:p>
    <w:p w14:paraId="260BC5EC" w14:textId="77777777" w:rsidR="000557CA" w:rsidRDefault="000557CA" w:rsidP="000557CA">
      <w:pPr>
        <w:pStyle w:val="PL"/>
      </w:pPr>
      <w:r>
        <w:t xml:space="preserve">                uLThptPerSliceSubnet:</w:t>
      </w:r>
    </w:p>
    <w:p w14:paraId="2CB4C833" w14:textId="77777777" w:rsidR="000557CA" w:rsidRDefault="000557CA" w:rsidP="000557CA">
      <w:pPr>
        <w:pStyle w:val="PL"/>
      </w:pPr>
      <w:r>
        <w:t xml:space="preserve">                  $ref: '#/components/schemas/XLThpt'</w:t>
      </w:r>
    </w:p>
    <w:p w14:paraId="2E7121B9" w14:textId="77777777" w:rsidR="000557CA" w:rsidRDefault="000557CA" w:rsidP="000557CA">
      <w:pPr>
        <w:pStyle w:val="PL"/>
      </w:pPr>
      <w:r>
        <w:t xml:space="preserve">                coverageAreaTAList:</w:t>
      </w:r>
    </w:p>
    <w:p w14:paraId="45277DD7" w14:textId="77777777" w:rsidR="000557CA" w:rsidRDefault="000557CA" w:rsidP="000557CA">
      <w:pPr>
        <w:pStyle w:val="PL"/>
      </w:pPr>
      <w:r>
        <w:t xml:space="preserve">                  $ref: 'TS28541_NrNrm.yaml#/components/schemas/TaiList'</w:t>
      </w:r>
    </w:p>
    <w:p w14:paraId="17136D76" w14:textId="77777777" w:rsidR="000557CA" w:rsidRDefault="000557CA" w:rsidP="000557CA">
      <w:pPr>
        <w:pStyle w:val="PL"/>
      </w:pPr>
      <w:r>
        <w:t xml:space="preserve">    FeasibilityCheckAndReservationJob-Single:</w:t>
      </w:r>
    </w:p>
    <w:p w14:paraId="5F5AFEDD" w14:textId="77777777" w:rsidR="000557CA" w:rsidRDefault="000557CA" w:rsidP="000557CA">
      <w:pPr>
        <w:pStyle w:val="PL"/>
      </w:pPr>
      <w:r>
        <w:t xml:space="preserve">      allOf:</w:t>
      </w:r>
    </w:p>
    <w:p w14:paraId="40F04A90" w14:textId="77777777" w:rsidR="000557CA" w:rsidRDefault="000557CA" w:rsidP="000557CA">
      <w:pPr>
        <w:pStyle w:val="PL"/>
      </w:pPr>
      <w:r>
        <w:t xml:space="preserve">        - $ref: 'TS28623_GenericNrm.yaml#/components/schemas/Top'     </w:t>
      </w:r>
    </w:p>
    <w:p w14:paraId="5D694DD4" w14:textId="77777777" w:rsidR="000557CA" w:rsidRDefault="000557CA" w:rsidP="000557CA">
      <w:pPr>
        <w:pStyle w:val="PL"/>
      </w:pPr>
      <w:r>
        <w:t xml:space="preserve">        - type: object</w:t>
      </w:r>
    </w:p>
    <w:p w14:paraId="2BDB9DDA" w14:textId="77777777" w:rsidR="000557CA" w:rsidRDefault="000557CA" w:rsidP="000557CA">
      <w:pPr>
        <w:pStyle w:val="PL"/>
      </w:pPr>
      <w:r>
        <w:t xml:space="preserve">          properties: </w:t>
      </w:r>
    </w:p>
    <w:p w14:paraId="234373E3" w14:textId="77777777" w:rsidR="000557CA" w:rsidRDefault="000557CA" w:rsidP="000557CA">
      <w:pPr>
        <w:pStyle w:val="PL"/>
      </w:pPr>
      <w:r>
        <w:t xml:space="preserve">            attributes:</w:t>
      </w:r>
    </w:p>
    <w:p w14:paraId="6DC18E13" w14:textId="77777777" w:rsidR="000557CA" w:rsidRDefault="000557CA" w:rsidP="000557CA">
      <w:pPr>
        <w:pStyle w:val="PL"/>
      </w:pPr>
      <w:r>
        <w:t xml:space="preserve">              type: object</w:t>
      </w:r>
    </w:p>
    <w:p w14:paraId="35745B1A" w14:textId="77777777" w:rsidR="000557CA" w:rsidRDefault="000557CA" w:rsidP="000557CA">
      <w:pPr>
        <w:pStyle w:val="PL"/>
      </w:pPr>
      <w:r>
        <w:t xml:space="preserve">              properties:</w:t>
      </w:r>
    </w:p>
    <w:p w14:paraId="4BD7B303" w14:textId="77777777" w:rsidR="000557CA" w:rsidRDefault="000557CA" w:rsidP="000557CA">
      <w:pPr>
        <w:pStyle w:val="PL"/>
      </w:pPr>
      <w:r>
        <w:t xml:space="preserve">                profile:</w:t>
      </w:r>
    </w:p>
    <w:p w14:paraId="2CFB4744" w14:textId="77777777" w:rsidR="000557CA" w:rsidRDefault="000557CA" w:rsidP="000557CA">
      <w:pPr>
        <w:pStyle w:val="PL"/>
      </w:pPr>
      <w:r>
        <w:t xml:space="preserve">                  oneOf: </w:t>
      </w:r>
    </w:p>
    <w:p w14:paraId="3EE9D8FD" w14:textId="77777777" w:rsidR="000557CA" w:rsidRDefault="000557CA" w:rsidP="000557CA">
      <w:pPr>
        <w:pStyle w:val="PL"/>
      </w:pPr>
      <w:r>
        <w:t xml:space="preserve">                    - $ref: '#/components/schemas/SliceProfile'</w:t>
      </w:r>
    </w:p>
    <w:p w14:paraId="2C364138" w14:textId="77777777" w:rsidR="000557CA" w:rsidRDefault="000557CA" w:rsidP="000557CA">
      <w:pPr>
        <w:pStyle w:val="PL"/>
      </w:pPr>
      <w:r>
        <w:t xml:space="preserve">                    - $ref: '#/components/schemas/ServiceProfile'</w:t>
      </w:r>
    </w:p>
    <w:p w14:paraId="3870DCFB" w14:textId="77777777" w:rsidR="000557CA" w:rsidRDefault="000557CA" w:rsidP="000557CA">
      <w:pPr>
        <w:pStyle w:val="PL"/>
      </w:pPr>
      <w:r>
        <w:t xml:space="preserve">                resourceReservation:</w:t>
      </w:r>
    </w:p>
    <w:p w14:paraId="5CDA68A4" w14:textId="77777777" w:rsidR="000557CA" w:rsidRDefault="000557CA" w:rsidP="000557CA">
      <w:pPr>
        <w:pStyle w:val="PL"/>
      </w:pPr>
      <w:r>
        <w:t xml:space="preserve">                  $ref: '#/components/schemas/ResourceReservation'              </w:t>
      </w:r>
    </w:p>
    <w:p w14:paraId="41ED4527" w14:textId="77777777" w:rsidR="000557CA" w:rsidRDefault="000557CA" w:rsidP="000557CA">
      <w:pPr>
        <w:pStyle w:val="PL"/>
      </w:pPr>
      <w:r>
        <w:t xml:space="preserve">                requestedReservationExpiration:</w:t>
      </w:r>
    </w:p>
    <w:p w14:paraId="4682C062" w14:textId="77777777" w:rsidR="000557CA" w:rsidRDefault="000557CA" w:rsidP="000557CA">
      <w:pPr>
        <w:pStyle w:val="PL"/>
      </w:pPr>
      <w:r>
        <w:t xml:space="preserve">                  $ref: '#/components/schemas/RequestedReservationExpiration'</w:t>
      </w:r>
    </w:p>
    <w:p w14:paraId="211B59ED" w14:textId="77777777" w:rsidR="000557CA" w:rsidRDefault="000557CA" w:rsidP="000557CA">
      <w:pPr>
        <w:pStyle w:val="PL"/>
      </w:pPr>
      <w:r>
        <w:t xml:space="preserve">                processMonitor:</w:t>
      </w:r>
    </w:p>
    <w:p w14:paraId="3155A946" w14:textId="77777777" w:rsidR="000557CA" w:rsidRDefault="000557CA" w:rsidP="000557CA">
      <w:pPr>
        <w:pStyle w:val="PL"/>
      </w:pPr>
      <w:r>
        <w:t xml:space="preserve">                  $ref: 'TS28623_GenericNrm.yaml#/components/schemas/ProcessMonitor'</w:t>
      </w:r>
    </w:p>
    <w:p w14:paraId="3E4BA38B" w14:textId="77777777" w:rsidR="000557CA" w:rsidRDefault="000557CA" w:rsidP="000557CA">
      <w:pPr>
        <w:pStyle w:val="PL"/>
      </w:pPr>
      <w:r>
        <w:t xml:space="preserve">                feasibilityResult:</w:t>
      </w:r>
    </w:p>
    <w:p w14:paraId="76CDDF6A" w14:textId="77777777" w:rsidR="000557CA" w:rsidRDefault="000557CA" w:rsidP="000557CA">
      <w:pPr>
        <w:pStyle w:val="PL"/>
      </w:pPr>
      <w:r>
        <w:t xml:space="preserve">                  $ref: '#/components/schemas/FeasibilityResult'</w:t>
      </w:r>
    </w:p>
    <w:p w14:paraId="5300D021" w14:textId="77777777" w:rsidR="000557CA" w:rsidRDefault="000557CA" w:rsidP="000557CA">
      <w:pPr>
        <w:pStyle w:val="PL"/>
      </w:pPr>
      <w:r>
        <w:t xml:space="preserve">                inFeasibleReason:</w:t>
      </w:r>
    </w:p>
    <w:p w14:paraId="613D6E1C" w14:textId="77777777" w:rsidR="000557CA" w:rsidRDefault="000557CA" w:rsidP="000557CA">
      <w:pPr>
        <w:pStyle w:val="PL"/>
      </w:pPr>
      <w:r>
        <w:t xml:space="preserve">                  $ref: '#/components/schemas/InFeasibleReason'</w:t>
      </w:r>
    </w:p>
    <w:p w14:paraId="0CB60623" w14:textId="77777777" w:rsidR="000557CA" w:rsidRDefault="000557CA" w:rsidP="000557CA">
      <w:pPr>
        <w:pStyle w:val="PL"/>
      </w:pPr>
      <w:r>
        <w:t xml:space="preserve">                resourceReservationStatus:</w:t>
      </w:r>
    </w:p>
    <w:p w14:paraId="3E1617A6" w14:textId="77777777" w:rsidR="000557CA" w:rsidRDefault="000557CA" w:rsidP="000557CA">
      <w:pPr>
        <w:pStyle w:val="PL"/>
      </w:pPr>
      <w:r>
        <w:t xml:space="preserve">                  $ref: '#/components/schemas/ResourceReservationStatus'</w:t>
      </w:r>
    </w:p>
    <w:p w14:paraId="70961837" w14:textId="77777777" w:rsidR="000557CA" w:rsidRDefault="000557CA" w:rsidP="000557CA">
      <w:pPr>
        <w:pStyle w:val="PL"/>
      </w:pPr>
      <w:r>
        <w:t xml:space="preserve">                reservationFailureReason:</w:t>
      </w:r>
    </w:p>
    <w:p w14:paraId="492BD8D0" w14:textId="77777777" w:rsidR="000557CA" w:rsidRDefault="000557CA" w:rsidP="000557CA">
      <w:pPr>
        <w:pStyle w:val="PL"/>
      </w:pPr>
      <w:r>
        <w:t xml:space="preserve">                  $ref: '#/components/schemas/ReservationFailureReason'</w:t>
      </w:r>
    </w:p>
    <w:p w14:paraId="32296D85" w14:textId="77777777" w:rsidR="000557CA" w:rsidRDefault="000557CA" w:rsidP="000557CA">
      <w:pPr>
        <w:pStyle w:val="PL"/>
      </w:pPr>
    </w:p>
    <w:p w14:paraId="7A5B4581" w14:textId="77777777" w:rsidR="000557CA" w:rsidRDefault="000557CA" w:rsidP="000557CA">
      <w:pPr>
        <w:pStyle w:val="PL"/>
      </w:pPr>
      <w:r>
        <w:t xml:space="preserve">                reservationExpiration:</w:t>
      </w:r>
    </w:p>
    <w:p w14:paraId="1A865CED" w14:textId="77777777" w:rsidR="000557CA" w:rsidRDefault="000557CA" w:rsidP="000557CA">
      <w:pPr>
        <w:pStyle w:val="PL"/>
      </w:pPr>
      <w:r>
        <w:t xml:space="preserve">                  $ref: '#/components/schemas/ReservationExpiration'</w:t>
      </w:r>
    </w:p>
    <w:p w14:paraId="2FA7BBB4" w14:textId="77777777" w:rsidR="000557CA" w:rsidRDefault="000557CA" w:rsidP="000557CA">
      <w:pPr>
        <w:pStyle w:val="PL"/>
      </w:pPr>
      <w:r>
        <w:t xml:space="preserve">                recommendedRequirements:</w:t>
      </w:r>
    </w:p>
    <w:p w14:paraId="50D8A66E" w14:textId="77777777" w:rsidR="000557CA" w:rsidRDefault="000557CA" w:rsidP="000557CA">
      <w:pPr>
        <w:pStyle w:val="PL"/>
      </w:pPr>
      <w:r>
        <w:t xml:space="preserve">                  $ref: '#/components/schemas/RecommendedRequirements'</w:t>
      </w:r>
    </w:p>
    <w:p w14:paraId="2275B316" w14:textId="77777777" w:rsidR="000557CA" w:rsidRDefault="000557CA" w:rsidP="000557CA">
      <w:pPr>
        <w:pStyle w:val="PL"/>
      </w:pPr>
    </w:p>
    <w:p w14:paraId="186426C4" w14:textId="77777777" w:rsidR="000557CA" w:rsidRDefault="000557CA" w:rsidP="000557CA">
      <w:pPr>
        <w:pStyle w:val="PL"/>
      </w:pPr>
      <w:r>
        <w:t>#-------- Definition of JSON arrays for name-contained IOCs ----------------------</w:t>
      </w:r>
    </w:p>
    <w:p w14:paraId="552FE386" w14:textId="77777777" w:rsidR="000557CA" w:rsidRDefault="000557CA" w:rsidP="000557CA">
      <w:pPr>
        <w:pStyle w:val="PL"/>
      </w:pPr>
      <w:r>
        <w:t xml:space="preserve">    SubNetwork-Multiple:</w:t>
      </w:r>
    </w:p>
    <w:p w14:paraId="29387FF8" w14:textId="77777777" w:rsidR="000557CA" w:rsidRDefault="000557CA" w:rsidP="000557CA">
      <w:pPr>
        <w:pStyle w:val="PL"/>
      </w:pPr>
      <w:r>
        <w:t xml:space="preserve">      type: array</w:t>
      </w:r>
    </w:p>
    <w:p w14:paraId="77922355" w14:textId="77777777" w:rsidR="000557CA" w:rsidRDefault="000557CA" w:rsidP="000557CA">
      <w:pPr>
        <w:pStyle w:val="PL"/>
      </w:pPr>
      <w:r>
        <w:t xml:space="preserve">      items:</w:t>
      </w:r>
    </w:p>
    <w:p w14:paraId="3C6276B4" w14:textId="77777777" w:rsidR="000557CA" w:rsidRDefault="000557CA" w:rsidP="000557CA">
      <w:pPr>
        <w:pStyle w:val="PL"/>
      </w:pPr>
      <w:r>
        <w:t xml:space="preserve">        $ref: '#/components/schemas/SubNetwork-Single'</w:t>
      </w:r>
    </w:p>
    <w:p w14:paraId="2870B6ED" w14:textId="77777777" w:rsidR="000557CA" w:rsidRDefault="000557CA" w:rsidP="000557CA">
      <w:pPr>
        <w:pStyle w:val="PL"/>
      </w:pPr>
    </w:p>
    <w:p w14:paraId="07266C48" w14:textId="77777777" w:rsidR="000557CA" w:rsidRDefault="000557CA" w:rsidP="000557CA">
      <w:pPr>
        <w:pStyle w:val="PL"/>
      </w:pPr>
      <w:r>
        <w:t xml:space="preserve">    NetworkSlice-Multiple:</w:t>
      </w:r>
    </w:p>
    <w:p w14:paraId="6814B2E3" w14:textId="77777777" w:rsidR="000557CA" w:rsidRDefault="000557CA" w:rsidP="000557CA">
      <w:pPr>
        <w:pStyle w:val="PL"/>
      </w:pPr>
      <w:r>
        <w:t xml:space="preserve">      type: array</w:t>
      </w:r>
    </w:p>
    <w:p w14:paraId="7D1F9929" w14:textId="77777777" w:rsidR="000557CA" w:rsidRDefault="000557CA" w:rsidP="000557CA">
      <w:pPr>
        <w:pStyle w:val="PL"/>
      </w:pPr>
      <w:r>
        <w:t xml:space="preserve">      items:</w:t>
      </w:r>
    </w:p>
    <w:p w14:paraId="4043ACE9" w14:textId="77777777" w:rsidR="000557CA" w:rsidRDefault="000557CA" w:rsidP="000557CA">
      <w:pPr>
        <w:pStyle w:val="PL"/>
      </w:pPr>
      <w:r>
        <w:t xml:space="preserve">        $ref: '#/components/schemas/NetworkSlice-Single'</w:t>
      </w:r>
    </w:p>
    <w:p w14:paraId="7F4D3996" w14:textId="77777777" w:rsidR="000557CA" w:rsidRDefault="000557CA" w:rsidP="000557CA">
      <w:pPr>
        <w:pStyle w:val="PL"/>
      </w:pPr>
    </w:p>
    <w:p w14:paraId="50A7329E" w14:textId="77777777" w:rsidR="000557CA" w:rsidRDefault="000557CA" w:rsidP="000557CA">
      <w:pPr>
        <w:pStyle w:val="PL"/>
      </w:pPr>
      <w:r>
        <w:t xml:space="preserve">    NetworkSliceSubnet-Multiple:</w:t>
      </w:r>
    </w:p>
    <w:p w14:paraId="394DAC71" w14:textId="77777777" w:rsidR="000557CA" w:rsidRDefault="000557CA" w:rsidP="000557CA">
      <w:pPr>
        <w:pStyle w:val="PL"/>
      </w:pPr>
      <w:r>
        <w:t xml:space="preserve">      type: array</w:t>
      </w:r>
    </w:p>
    <w:p w14:paraId="73DD4B1B" w14:textId="77777777" w:rsidR="000557CA" w:rsidRDefault="000557CA" w:rsidP="000557CA">
      <w:pPr>
        <w:pStyle w:val="PL"/>
      </w:pPr>
      <w:r>
        <w:t xml:space="preserve">      items:</w:t>
      </w:r>
    </w:p>
    <w:p w14:paraId="0B9745C5" w14:textId="77777777" w:rsidR="000557CA" w:rsidRDefault="000557CA" w:rsidP="000557CA">
      <w:pPr>
        <w:pStyle w:val="PL"/>
      </w:pPr>
      <w:r>
        <w:t xml:space="preserve">        $ref: '#/components/schemas/NetworkSliceSubnet-Single'</w:t>
      </w:r>
    </w:p>
    <w:p w14:paraId="455C4CE4" w14:textId="77777777" w:rsidR="000557CA" w:rsidRDefault="000557CA" w:rsidP="000557CA">
      <w:pPr>
        <w:pStyle w:val="PL"/>
      </w:pPr>
      <w:r>
        <w:t xml:space="preserve">                      </w:t>
      </w:r>
    </w:p>
    <w:p w14:paraId="00FE94C2" w14:textId="77777777" w:rsidR="000557CA" w:rsidRDefault="000557CA" w:rsidP="000557CA">
      <w:pPr>
        <w:pStyle w:val="PL"/>
      </w:pPr>
      <w:r>
        <w:t xml:space="preserve">    EP_Transport-Multiple:</w:t>
      </w:r>
    </w:p>
    <w:p w14:paraId="419D865B" w14:textId="77777777" w:rsidR="000557CA" w:rsidRDefault="000557CA" w:rsidP="000557CA">
      <w:pPr>
        <w:pStyle w:val="PL"/>
      </w:pPr>
      <w:r>
        <w:t xml:space="preserve">      type: array</w:t>
      </w:r>
    </w:p>
    <w:p w14:paraId="53382D85" w14:textId="77777777" w:rsidR="000557CA" w:rsidRDefault="000557CA" w:rsidP="000557CA">
      <w:pPr>
        <w:pStyle w:val="PL"/>
      </w:pPr>
      <w:r>
        <w:t xml:space="preserve">      items:</w:t>
      </w:r>
    </w:p>
    <w:p w14:paraId="2D37322A" w14:textId="77777777" w:rsidR="000557CA" w:rsidRDefault="000557CA" w:rsidP="000557CA">
      <w:pPr>
        <w:pStyle w:val="PL"/>
      </w:pPr>
      <w:r>
        <w:t xml:space="preserve">        $ref: '#/components/schemas/EP_Transport-Single'</w:t>
      </w:r>
    </w:p>
    <w:p w14:paraId="398C4FD9" w14:textId="77777777" w:rsidR="000557CA" w:rsidRDefault="000557CA" w:rsidP="000557CA">
      <w:pPr>
        <w:pStyle w:val="PL"/>
      </w:pPr>
      <w:r>
        <w:t xml:space="preserve">    </w:t>
      </w:r>
    </w:p>
    <w:p w14:paraId="56E00276" w14:textId="77777777" w:rsidR="000557CA" w:rsidRDefault="000557CA" w:rsidP="000557CA">
      <w:pPr>
        <w:pStyle w:val="PL"/>
      </w:pPr>
      <w:r>
        <w:t xml:space="preserve">    NetworkSliceSubnetProviderCapabilities-Multiple:</w:t>
      </w:r>
    </w:p>
    <w:p w14:paraId="6ACB3F68" w14:textId="77777777" w:rsidR="000557CA" w:rsidRDefault="000557CA" w:rsidP="000557CA">
      <w:pPr>
        <w:pStyle w:val="PL"/>
      </w:pPr>
      <w:r>
        <w:t xml:space="preserve">      type: array</w:t>
      </w:r>
    </w:p>
    <w:p w14:paraId="124C711F" w14:textId="77777777" w:rsidR="000557CA" w:rsidRDefault="000557CA" w:rsidP="000557CA">
      <w:pPr>
        <w:pStyle w:val="PL"/>
      </w:pPr>
      <w:r>
        <w:t xml:space="preserve">      items:</w:t>
      </w:r>
    </w:p>
    <w:p w14:paraId="199C5AF3" w14:textId="77777777" w:rsidR="000557CA" w:rsidRDefault="000557CA" w:rsidP="000557CA">
      <w:pPr>
        <w:pStyle w:val="PL"/>
      </w:pPr>
      <w:r>
        <w:t xml:space="preserve">        $ref: '#/components/schemas/NetworkSliceSubnetProviderCapabilities-Single'</w:t>
      </w:r>
    </w:p>
    <w:p w14:paraId="1E59E7F5" w14:textId="77777777" w:rsidR="000557CA" w:rsidRDefault="000557CA" w:rsidP="000557CA">
      <w:pPr>
        <w:pStyle w:val="PL"/>
      </w:pPr>
      <w:r>
        <w:t xml:space="preserve">    FeasibilityCheckAndReservationJob-Multiple:</w:t>
      </w:r>
    </w:p>
    <w:p w14:paraId="7A246702" w14:textId="77777777" w:rsidR="000557CA" w:rsidRDefault="000557CA" w:rsidP="000557CA">
      <w:pPr>
        <w:pStyle w:val="PL"/>
      </w:pPr>
      <w:r>
        <w:t xml:space="preserve">      type: array</w:t>
      </w:r>
    </w:p>
    <w:p w14:paraId="6190C317" w14:textId="77777777" w:rsidR="000557CA" w:rsidRDefault="000557CA" w:rsidP="000557CA">
      <w:pPr>
        <w:pStyle w:val="PL"/>
      </w:pPr>
      <w:r>
        <w:t xml:space="preserve">      items:</w:t>
      </w:r>
    </w:p>
    <w:p w14:paraId="099943DE" w14:textId="77777777" w:rsidR="000557CA" w:rsidRDefault="000557CA" w:rsidP="000557CA">
      <w:pPr>
        <w:pStyle w:val="PL"/>
      </w:pPr>
      <w:r>
        <w:t xml:space="preserve">        $ref: '#/components/schemas/FeasibilityCheckAndReservationJob-Single'   </w:t>
      </w:r>
    </w:p>
    <w:p w14:paraId="57CD4E73" w14:textId="77777777" w:rsidR="000557CA" w:rsidRDefault="000557CA" w:rsidP="000557CA">
      <w:pPr>
        <w:pStyle w:val="PL"/>
      </w:pPr>
      <w:r>
        <w:t xml:space="preserve">        </w:t>
      </w:r>
    </w:p>
    <w:p w14:paraId="7A477175" w14:textId="77777777" w:rsidR="000557CA" w:rsidRDefault="000557CA" w:rsidP="000557CA">
      <w:pPr>
        <w:pStyle w:val="PL"/>
      </w:pPr>
      <w:r>
        <w:t>#------------ Definitions in TS 28.541 for TS 28.532 -----------------------------</w:t>
      </w:r>
    </w:p>
    <w:p w14:paraId="21D893FC" w14:textId="77777777" w:rsidR="000557CA" w:rsidRDefault="000557CA" w:rsidP="000557CA">
      <w:pPr>
        <w:pStyle w:val="PL"/>
      </w:pPr>
    </w:p>
    <w:p w14:paraId="0CB1F567" w14:textId="77777777" w:rsidR="000557CA" w:rsidRDefault="000557CA" w:rsidP="000557CA">
      <w:pPr>
        <w:pStyle w:val="PL"/>
      </w:pPr>
      <w:r>
        <w:t xml:space="preserve">    resources-sliceNrm:</w:t>
      </w:r>
    </w:p>
    <w:p w14:paraId="22203581" w14:textId="77777777" w:rsidR="000557CA" w:rsidRDefault="000557CA" w:rsidP="000557CA">
      <w:pPr>
        <w:pStyle w:val="PL"/>
      </w:pPr>
      <w:r>
        <w:t xml:space="preserve">      oneOf:</w:t>
      </w:r>
    </w:p>
    <w:p w14:paraId="48B15B79" w14:textId="77777777" w:rsidR="000557CA" w:rsidRDefault="000557CA" w:rsidP="000557CA">
      <w:pPr>
        <w:pStyle w:val="PL"/>
      </w:pPr>
      <w:r>
        <w:t xml:space="preserve">       - $ref: '#/components/schemas/MnS'</w:t>
      </w:r>
    </w:p>
    <w:p w14:paraId="570F00FB" w14:textId="77777777" w:rsidR="000557CA" w:rsidRDefault="000557CA" w:rsidP="000557CA">
      <w:pPr>
        <w:pStyle w:val="PL"/>
      </w:pPr>
      <w:r>
        <w:t xml:space="preserve">               </w:t>
      </w:r>
    </w:p>
    <w:p w14:paraId="75A576B8" w14:textId="77777777" w:rsidR="000557CA" w:rsidRDefault="000557CA" w:rsidP="000557CA">
      <w:pPr>
        <w:pStyle w:val="PL"/>
      </w:pPr>
      <w:r>
        <w:t xml:space="preserve">       - $ref: '#/components/schemas/SubNetwork-Single'</w:t>
      </w:r>
    </w:p>
    <w:p w14:paraId="67C8735E" w14:textId="77777777" w:rsidR="000557CA" w:rsidRDefault="000557CA" w:rsidP="000557CA">
      <w:pPr>
        <w:pStyle w:val="PL"/>
      </w:pPr>
      <w:r>
        <w:t xml:space="preserve">       - $ref: '#/components/schemas/NetworkSlice-Single'</w:t>
      </w:r>
    </w:p>
    <w:p w14:paraId="0FFEC72D" w14:textId="77777777" w:rsidR="000557CA" w:rsidRDefault="000557CA" w:rsidP="000557CA">
      <w:pPr>
        <w:pStyle w:val="PL"/>
      </w:pPr>
      <w:r>
        <w:t xml:space="preserve">       - $ref: '#/components/schemas/NetworkSliceSubnet-Single'</w:t>
      </w:r>
    </w:p>
    <w:p w14:paraId="3C2BBDA6" w14:textId="77777777" w:rsidR="000557CA" w:rsidRDefault="000557CA" w:rsidP="000557CA">
      <w:pPr>
        <w:pStyle w:val="PL"/>
      </w:pPr>
      <w:r>
        <w:t xml:space="preserve">       - $ref: '#/components/schemas/EP_Transport-Single'</w:t>
      </w:r>
    </w:p>
    <w:p w14:paraId="75175AE6" w14:textId="77777777" w:rsidR="000557CA" w:rsidRDefault="000557CA" w:rsidP="000557CA">
      <w:pPr>
        <w:pStyle w:val="PL"/>
      </w:pPr>
      <w:r>
        <w:lastRenderedPageBreak/>
        <w:t xml:space="preserve">       - $ref: '#/components/schemas/NetworkSliceSubnetProviderCapabilities-Single'</w:t>
      </w:r>
    </w:p>
    <w:p w14:paraId="1C072257" w14:textId="77777777" w:rsidR="000557CA" w:rsidRDefault="000557CA" w:rsidP="000557CA">
      <w:pPr>
        <w:pStyle w:val="PL"/>
      </w:pPr>
      <w:r>
        <w:t xml:space="preserve">       - $ref: '#/components/schemas/FeasibilityCheckAndReservationJob-Single'       </w:t>
      </w:r>
    </w:p>
    <w:p w14:paraId="58BD35F3" w14:textId="77777777" w:rsidR="000557CA" w:rsidRPr="002A399E" w:rsidRDefault="000557CA" w:rsidP="000557CA">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38020AF8" w14:textId="67087837" w:rsidR="005E5B5B" w:rsidRDefault="005E5B5B" w:rsidP="00092012">
      <w:pPr>
        <w:pStyle w:val="Heading8"/>
      </w:pPr>
      <w:r>
        <w:br w:type="page"/>
      </w:r>
      <w:bookmarkStart w:id="81" w:name="_Toc59183445"/>
      <w:bookmarkStart w:id="82" w:name="_Toc59184911"/>
      <w:bookmarkStart w:id="83" w:name="_Toc59195846"/>
      <w:bookmarkStart w:id="84" w:name="_Toc59440275"/>
      <w:bookmarkStart w:id="85" w:name="_Toc67990706"/>
      <w:r>
        <w:lastRenderedPageBreak/>
        <w:t>Annex K (normative):</w:t>
      </w:r>
      <w:r>
        <w:br/>
        <w:t>Void</w:t>
      </w:r>
      <w:bookmarkEnd w:id="81"/>
      <w:bookmarkEnd w:id="82"/>
      <w:bookmarkEnd w:id="83"/>
      <w:bookmarkEnd w:id="84"/>
      <w:bookmarkEnd w:id="85"/>
    </w:p>
    <w:p w14:paraId="4AF8C82C" w14:textId="77777777" w:rsidR="005E5B5B" w:rsidRPr="005E5B5B" w:rsidRDefault="005E5B5B" w:rsidP="005E5B5B"/>
    <w:p w14:paraId="416BA5B5" w14:textId="3A1CC881" w:rsidR="005E5B5B" w:rsidRDefault="005E5B5B" w:rsidP="005E5B5B">
      <w:pPr>
        <w:pStyle w:val="Heading8"/>
      </w:pPr>
      <w:r>
        <w:br w:type="page"/>
      </w:r>
      <w:bookmarkStart w:id="86" w:name="_Toc59183446"/>
      <w:bookmarkStart w:id="87" w:name="_Toc59184912"/>
      <w:bookmarkStart w:id="88" w:name="_Toc59195847"/>
      <w:bookmarkStart w:id="89" w:name="_Toc59440276"/>
      <w:bookmarkStart w:id="90" w:name="_Toc67990707"/>
      <w:r>
        <w:lastRenderedPageBreak/>
        <w:t>Annex L (normative):</w:t>
      </w:r>
      <w:r>
        <w:br/>
        <w:t>Relation of GSMA GST, ServiceProfile and SliceProfile</w:t>
      </w:r>
      <w:bookmarkEnd w:id="86"/>
      <w:bookmarkEnd w:id="87"/>
      <w:bookmarkEnd w:id="88"/>
      <w:bookmarkEnd w:id="89"/>
      <w:bookmarkEnd w:id="90"/>
    </w:p>
    <w:p w14:paraId="59C0F3E2" w14:textId="7D44CD1C" w:rsidR="005E5B5B" w:rsidRDefault="005E5B5B" w:rsidP="005E5B5B">
      <w:pPr>
        <w:pStyle w:val="Heading1"/>
      </w:pPr>
      <w:bookmarkStart w:id="91" w:name="_Toc59184913"/>
      <w:bookmarkStart w:id="92" w:name="_Toc59195848"/>
      <w:bookmarkStart w:id="93" w:name="_Toc59440277"/>
      <w:bookmarkStart w:id="94" w:name="_Toc67990708"/>
      <w:bookmarkStart w:id="95" w:name="_Toc59183447"/>
      <w:r>
        <w:t>L.1</w:t>
      </w:r>
      <w:r>
        <w:tab/>
        <w:t>General</w:t>
      </w:r>
      <w:bookmarkEnd w:id="91"/>
      <w:bookmarkEnd w:id="92"/>
      <w:bookmarkEnd w:id="93"/>
      <w:bookmarkEnd w:id="94"/>
      <w:bookmarkEnd w:id="95"/>
    </w:p>
    <w:p w14:paraId="5A590ADA" w14:textId="04031A91" w:rsidR="005E5B5B" w:rsidRDefault="005E5B5B" w:rsidP="005E5B5B">
      <w:r>
        <w:t>This annex describes the</w:t>
      </w:r>
      <w:r w:rsidRPr="005E5B5B">
        <w:t xml:space="preserve"> relation between GSMA GST</w:t>
      </w:r>
      <w:r w:rsidR="00E95F92">
        <w:t xml:space="preserve"> </w:t>
      </w:r>
      <w:r w:rsidRPr="005E5B5B">
        <w:t xml:space="preserve">[50] and </w:t>
      </w:r>
      <w:r w:rsidR="00E95F92">
        <w:t>the</w:t>
      </w:r>
      <w:r w:rsidRPr="005E5B5B">
        <w:t xml:space="preserve"> </w:t>
      </w:r>
      <w:r>
        <w:rPr>
          <w:rFonts w:ascii="Courier New" w:hAnsi="Courier New" w:cs="Courier New"/>
          <w:lang w:eastAsia="zh-CN"/>
        </w:rPr>
        <w:t>ServiceProfile</w:t>
      </w:r>
      <w:r w:rsidRPr="005E5B5B">
        <w:t xml:space="preserve"> and </w:t>
      </w:r>
      <w:r>
        <w:rPr>
          <w:rFonts w:ascii="Courier New" w:hAnsi="Courier New" w:cs="Courier New"/>
          <w:lang w:eastAsia="zh-CN"/>
        </w:rPr>
        <w:t>SliceProfile</w:t>
      </w:r>
      <w:r w:rsidR="00E95F92">
        <w:t xml:space="preserve"> captured in the network slice NRM fragment (see clause 6)</w:t>
      </w:r>
      <w:r>
        <w:t>.</w:t>
      </w:r>
    </w:p>
    <w:p w14:paraId="250240A9" w14:textId="77777777" w:rsidR="005E5B5B" w:rsidRDefault="005E5B5B" w:rsidP="005E5B5B">
      <w:pPr>
        <w:pStyle w:val="Heading1"/>
      </w:pPr>
      <w:bookmarkStart w:id="96" w:name="_Toc59183448"/>
      <w:bookmarkStart w:id="97" w:name="_Toc59184914"/>
      <w:bookmarkStart w:id="98" w:name="_Toc59195849"/>
      <w:bookmarkStart w:id="99" w:name="_Toc59440278"/>
      <w:bookmarkStart w:id="100" w:name="_Toc67990709"/>
      <w:r>
        <w:t>L.2</w:t>
      </w:r>
      <w:r>
        <w:tab/>
        <w:t>GSMA GST, ServiceProfile and sliceProfile</w:t>
      </w:r>
      <w:bookmarkEnd w:id="96"/>
      <w:bookmarkEnd w:id="97"/>
      <w:bookmarkEnd w:id="98"/>
      <w:bookmarkEnd w:id="99"/>
      <w:bookmarkEnd w:id="100"/>
    </w:p>
    <w:p w14:paraId="627769B6" w14:textId="728E7DCB" w:rsidR="005E5B5B" w:rsidRDefault="005E5B5B" w:rsidP="005E5B5B">
      <w:pPr>
        <w:rPr>
          <w:lang w:eastAsia="zh-CN"/>
        </w:rPr>
      </w:pPr>
      <w:r>
        <w:rPr>
          <w:lang w:eastAsia="zh-CN"/>
        </w:rPr>
        <w:t>The GSMA GST is used as the SLA information for the communication between the NSC (e.g.</w:t>
      </w:r>
      <w:r w:rsidR="00FC5C0F" w:rsidRPr="00FC5C0F">
        <w:rPr>
          <w:lang w:eastAsia="zh-CN"/>
        </w:rPr>
        <w:t>,</w:t>
      </w:r>
      <w:r>
        <w:rPr>
          <w:lang w:eastAsia="zh-CN"/>
        </w:rPr>
        <w:t xml:space="preserve">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1A1F4E8D" w14:textId="43A5E050" w:rsidR="005E5B5B" w:rsidRDefault="005E5B5B" w:rsidP="005E5B5B">
      <w:pPr>
        <w:rPr>
          <w:lang w:eastAsia="zh-CN"/>
        </w:rPr>
      </w:pPr>
      <w:r>
        <w:rPr>
          <w:lang w:eastAsia="zh-CN"/>
        </w:rPr>
        <w:t>As shown in figure L.2.1, the GST </w:t>
      </w:r>
      <w:r w:rsidR="008C6789">
        <w:rPr>
          <w:lang w:eastAsia="zh-CN"/>
        </w:rPr>
        <w:t xml:space="preserve">parameters [50] are used as input to </w:t>
      </w:r>
      <w:r w:rsidR="008C6789">
        <w:rPr>
          <w:rFonts w:ascii="Courier New" w:hAnsi="Courier New" w:cs="Courier New"/>
          <w:lang w:eastAsia="zh-CN"/>
        </w:rPr>
        <w:t>ServiceProfile.</w:t>
      </w:r>
      <w:r w:rsidR="008C6789">
        <w:rPr>
          <w:lang w:eastAsia="zh-CN"/>
        </w:rPr>
        <w:t xml:space="preserve">  </w:t>
      </w:r>
      <w:r w:rsidR="008C6789">
        <w:rPr>
          <w:color w:val="000000"/>
        </w:rPr>
        <w:t xml:space="preserve">The </w:t>
      </w:r>
      <w:r w:rsidR="008C6789">
        <w:rPr>
          <w:rFonts w:ascii="Courier New" w:hAnsi="Courier New" w:cs="Courier New"/>
          <w:color w:val="000000"/>
        </w:rPr>
        <w:t>ServiceProfile</w:t>
      </w:r>
      <w:r w:rsidR="008C6789" w:rsidRPr="000C0D25">
        <w:t xml:space="preserve"> which defines the service requirements </w:t>
      </w:r>
      <w:r w:rsidR="00FC5C0F">
        <w:t xml:space="preserve">related to a particular NSC, is translated into the </w:t>
      </w:r>
      <w:r w:rsidR="00FC5C0F" w:rsidRPr="004F68D2">
        <w:rPr>
          <w:rFonts w:ascii="Courier New" w:hAnsi="Courier New" w:cs="Courier New"/>
        </w:rPr>
        <w:t>SliceProfile</w:t>
      </w:r>
      <w:r w:rsidR="008C6789" w:rsidRPr="000C0D25">
        <w:t xml:space="preserve">. </w:t>
      </w:r>
      <w:r w:rsidR="00FC5C0F">
        <w:t xml:space="preserve">In particular, </w:t>
      </w:r>
      <w:r w:rsidR="00FC5C0F">
        <w:rPr>
          <w:lang w:eastAsia="zh-CN"/>
        </w:rPr>
        <w:t>t</w:t>
      </w:r>
      <w:r w:rsidR="00FC5C0F" w:rsidRPr="00F72B9A">
        <w:rPr>
          <w:lang w:eastAsia="zh-CN"/>
        </w:rPr>
        <w:t xml:space="preserve">he </w:t>
      </w:r>
      <w:r w:rsidR="00FC5C0F">
        <w:rPr>
          <w:lang w:eastAsia="zh-CN"/>
        </w:rPr>
        <w:t xml:space="preserve">attributes captured in the </w:t>
      </w:r>
      <w:r w:rsidR="00FC5C0F" w:rsidRPr="00F72B9A">
        <w:rPr>
          <w:rFonts w:ascii="Courier New" w:hAnsi="Courier New" w:cs="Courier New"/>
          <w:lang w:eastAsia="zh-CN"/>
        </w:rPr>
        <w:t>ServiceProfile</w:t>
      </w:r>
      <w:r w:rsidR="00FC5C0F" w:rsidRPr="00F72B9A">
        <w:rPr>
          <w:lang w:eastAsia="zh-CN"/>
        </w:rPr>
        <w:t xml:space="preserve"> are </w:t>
      </w:r>
      <w:r w:rsidR="00FC5C0F">
        <w:rPr>
          <w:lang w:eastAsia="zh-CN"/>
        </w:rPr>
        <w:t>mapped</w:t>
      </w:r>
      <w:r w:rsidR="00FC5C0F" w:rsidRPr="00F72B9A">
        <w:rPr>
          <w:lang w:eastAsia="zh-CN"/>
        </w:rPr>
        <w:t xml:space="preserve"> to </w:t>
      </w:r>
      <w:r w:rsidR="00FC5C0F">
        <w:rPr>
          <w:rFonts w:ascii="Courier New" w:hAnsi="Courier New" w:cs="Courier New"/>
          <w:szCs w:val="18"/>
          <w:lang w:eastAsia="zh-CN"/>
        </w:rPr>
        <w:t>TopSliceSubnetProfile</w:t>
      </w:r>
      <w:r w:rsidR="00FC5C0F">
        <w:rPr>
          <w:lang w:eastAsia="zh-CN"/>
        </w:rPr>
        <w:t xml:space="preserve"> attributes. Based on the </w:t>
      </w:r>
      <w:r w:rsidR="00FC5C0F" w:rsidRPr="004F68D2">
        <w:rPr>
          <w:rFonts w:ascii="Courier New" w:hAnsi="Courier New" w:cs="Courier New"/>
          <w:lang w:eastAsia="zh-CN"/>
        </w:rPr>
        <w:t>Top</w:t>
      </w:r>
      <w:r w:rsidR="00FC5C0F">
        <w:rPr>
          <w:rFonts w:ascii="Courier New" w:hAnsi="Courier New" w:cs="Courier New"/>
          <w:lang w:eastAsia="zh-CN"/>
        </w:rPr>
        <w:t>SliceSubnetProfile</w:t>
      </w:r>
      <w:r w:rsidR="00FC5C0F">
        <w:rPr>
          <w:lang w:eastAsia="zh-CN"/>
        </w:rPr>
        <w:t xml:space="preserve"> attributes, the corresponding requirements for the dedicated domain specific network slice subnets are defined. For example, the </w:t>
      </w:r>
      <w:r w:rsidR="00FC5C0F">
        <w:rPr>
          <w:rFonts w:ascii="Courier New" w:hAnsi="Courier New" w:cs="Courier New"/>
          <w:szCs w:val="18"/>
          <w:lang w:eastAsia="zh-CN"/>
        </w:rPr>
        <w:t>CNSliceSubnetProfile</w:t>
      </w:r>
      <w:r w:rsidR="00FC5C0F">
        <w:rPr>
          <w:lang w:eastAsia="zh-CN"/>
        </w:rPr>
        <w:t xml:space="preserve"> attributes are used to carry 5GC domain requirements, the </w:t>
      </w:r>
      <w:r w:rsidR="00FC5C0F">
        <w:rPr>
          <w:rFonts w:ascii="Courier New" w:hAnsi="Courier New" w:cs="Courier New"/>
          <w:szCs w:val="18"/>
          <w:lang w:eastAsia="zh-CN"/>
        </w:rPr>
        <w:t>RANSliceSubnetProfile</w:t>
      </w:r>
      <w:r w:rsidR="00FC5C0F">
        <w:rPr>
          <w:lang w:eastAsia="zh-CN"/>
        </w:rPr>
        <w:t xml:space="preserve"> attributes are used to carry NG-RAN domain requirements, and the TN requirements are derived and provide input to the TN domain.</w:t>
      </w:r>
    </w:p>
    <w:p w14:paraId="3E152C1F" w14:textId="0EAE615C" w:rsidR="005E5B5B" w:rsidRDefault="008C6789" w:rsidP="005E5B5B">
      <w:pPr>
        <w:rPr>
          <w:lang w:eastAsia="zh-CN"/>
        </w:rPr>
      </w:pPr>
      <w:r w:rsidRPr="00BF04BF">
        <w:rPr>
          <w:lang w:eastAsia="zh-CN"/>
        </w:rPr>
        <w:t xml:space="preserve">As shown in Table L.2.1 some of the attributes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parameters can be translated to </w:t>
      </w:r>
      <w:r w:rsidRPr="00A933ED">
        <w:rPr>
          <w:lang w:eastAsia="zh-CN"/>
        </w:rPr>
        <w:t xml:space="preserve">configurable parameters related to network function behaviour to satisfy </w:t>
      </w:r>
      <w:r w:rsidR="00C3175F" w:rsidRPr="00A933ED">
        <w:rPr>
          <w:lang w:eastAsia="zh-CN"/>
        </w:rPr>
        <w:t>SL</w:t>
      </w:r>
      <w:r w:rsidR="00C3175F">
        <w:rPr>
          <w:lang w:eastAsia="zh-CN"/>
        </w:rPr>
        <w:t>S</w:t>
      </w:r>
      <w:r w:rsidR="00C3175F" w:rsidRPr="00A933ED">
        <w:rPr>
          <w:lang w:eastAsia="zh-CN"/>
        </w:rPr>
        <w:t xml:space="preserve"> </w:t>
      </w:r>
      <w:r w:rsidRPr="00A933ED">
        <w:rPr>
          <w:lang w:eastAsia="zh-CN"/>
        </w:rPr>
        <w:t>of the service in the control plane</w:t>
      </w:r>
      <w:r w:rsidRPr="00BF04BF">
        <w:rPr>
          <w:lang w:eastAsia="zh-CN"/>
        </w:rPr>
        <w:t>. While other information (e.g</w:t>
      </w:r>
      <w:r w:rsidR="00F72B9A">
        <w:rPr>
          <w:lang w:eastAsia="zh-CN"/>
        </w:rPr>
        <w:t>.</w:t>
      </w:r>
      <w:r w:rsidR="00FC5C0F" w:rsidRPr="00FC5C0F">
        <w:rPr>
          <w:lang w:eastAsia="zh-CN"/>
        </w:rPr>
        <w:t>,</w:t>
      </w:r>
      <w:r w:rsidRPr="00BF04BF">
        <w:rPr>
          <w:lang w:eastAsia="zh-CN"/>
        </w:rPr>
        <w:t xml:space="preserve"> delay tolerance, determi</w:t>
      </w:r>
      <w:r w:rsidR="00F72B9A">
        <w:rPr>
          <w:lang w:eastAsia="zh-CN"/>
        </w:rPr>
        <w:t>ni</w:t>
      </w:r>
      <w:r w:rsidRPr="00BF04BF">
        <w:rPr>
          <w:lang w:eastAsia="zh-CN"/>
        </w:rPr>
        <w:t xml:space="preserve">stic communication support) in </w:t>
      </w:r>
      <w:r w:rsidR="00C3175F">
        <w:rPr>
          <w:rFonts w:ascii="Courier New" w:hAnsi="Courier New" w:cs="Courier New"/>
          <w:szCs w:val="18"/>
          <w:lang w:eastAsia="zh-CN"/>
        </w:rPr>
        <w:t>CNSliceSubnetProfile</w:t>
      </w:r>
      <w:r w:rsidRPr="00BF04BF">
        <w:rPr>
          <w:lang w:eastAsia="zh-CN"/>
        </w:rPr>
        <w:t xml:space="preserve"> and </w:t>
      </w:r>
      <w:r w:rsidR="00C3175F">
        <w:rPr>
          <w:rFonts w:ascii="Courier New" w:hAnsi="Courier New" w:cs="Courier New"/>
          <w:szCs w:val="18"/>
          <w:lang w:eastAsia="zh-CN"/>
        </w:rPr>
        <w:t>RANSliceSubnetProfile</w:t>
      </w:r>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4D4A843E" w14:textId="148A149E" w:rsidR="005E5B5B" w:rsidRPr="005E5B5B" w:rsidRDefault="005E5B5B" w:rsidP="005E5B5B">
      <w:r w:rsidRPr="005E5B5B">
        <w:t>The following table show the translation of GST attributes.</w:t>
      </w:r>
    </w:p>
    <w:p w14:paraId="23D8471B" w14:textId="77777777" w:rsidR="00D075A4" w:rsidRPr="004B5057" w:rsidRDefault="00D075A4" w:rsidP="00D075A4">
      <w:pPr>
        <w:pStyle w:val="TH"/>
        <w:rPr>
          <w:lang w:eastAsia="zh-CN"/>
        </w:rPr>
      </w:pPr>
      <w:r w:rsidRPr="004B5057">
        <w:rPr>
          <w:lang w:eastAsia="zh-CN"/>
        </w:rPr>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D075A4" w:rsidRPr="004B5057" w14:paraId="1F794FBB" w14:textId="77777777" w:rsidTr="00046770">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3B2CA735" w14:textId="77777777" w:rsidR="00D075A4" w:rsidRPr="004B5057" w:rsidRDefault="00D075A4" w:rsidP="00D075A4">
            <w:pPr>
              <w:pStyle w:val="TAC"/>
              <w:rPr>
                <w:lang w:val="en-IN"/>
              </w:rPr>
            </w:pPr>
            <w:r w:rsidRPr="004B5057">
              <w:rPr>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3B177246" w14:textId="77777777" w:rsidR="00D075A4" w:rsidRPr="004B5057" w:rsidRDefault="00D075A4" w:rsidP="00D075A4">
            <w:pPr>
              <w:pStyle w:val="TAC"/>
              <w:rPr>
                <w:lang w:val="en-IN"/>
              </w:rPr>
            </w:pPr>
            <w:r w:rsidRPr="004B5057">
              <w:rPr>
                <w:lang w:val="en-IN"/>
              </w:rPr>
              <w:t>ServiceProfile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87AEFD" w14:textId="77777777" w:rsidR="00D075A4" w:rsidRPr="004B5057" w:rsidRDefault="00D075A4" w:rsidP="00D075A4">
            <w:pPr>
              <w:pStyle w:val="TAC"/>
              <w:rPr>
                <w:lang w:val="en-IN"/>
              </w:rPr>
            </w:pPr>
            <w:r w:rsidRPr="004B5057">
              <w:rPr>
                <w:lang w:val="en-IN"/>
              </w:rPr>
              <w:t>SliceProfile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2950E54C" w14:textId="77777777" w:rsidR="00D075A4" w:rsidRPr="004B5057" w:rsidRDefault="00D075A4" w:rsidP="00D075A4">
            <w:pPr>
              <w:pStyle w:val="TAC"/>
              <w:rPr>
                <w:lang w:val="en-IN"/>
              </w:rPr>
            </w:pPr>
            <w:r w:rsidRPr="004B5057">
              <w:rPr>
                <w:lang w:val="en-IN"/>
              </w:rPr>
              <w:t>Configuration Parameters</w:t>
            </w:r>
          </w:p>
        </w:tc>
      </w:tr>
      <w:tr w:rsidR="00D075A4" w:rsidRPr="004B5057" w14:paraId="43A73142" w14:textId="77777777" w:rsidTr="00046770">
        <w:trPr>
          <w:trHeight w:val="42"/>
        </w:trPr>
        <w:tc>
          <w:tcPr>
            <w:tcW w:w="846" w:type="dxa"/>
            <w:vMerge/>
            <w:tcBorders>
              <w:left w:val="single" w:sz="4" w:space="0" w:color="999999"/>
              <w:bottom w:val="single" w:sz="12" w:space="0" w:color="666666"/>
              <w:right w:val="single" w:sz="4" w:space="0" w:color="999999"/>
            </w:tcBorders>
            <w:shd w:val="clear" w:color="auto" w:fill="auto"/>
          </w:tcPr>
          <w:p w14:paraId="0BF4787A" w14:textId="77777777" w:rsidR="00D075A4" w:rsidRPr="004B5057" w:rsidRDefault="00D075A4" w:rsidP="00046770">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3CBE94FF" w14:textId="77777777" w:rsidR="00D075A4" w:rsidRPr="004B5057" w:rsidRDefault="00D075A4" w:rsidP="00046770">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7666C8B6" w14:textId="77777777" w:rsidR="00D075A4" w:rsidRPr="004B5057" w:rsidRDefault="00D075A4" w:rsidP="00D075A4">
            <w:pPr>
              <w:pStyle w:val="TAC"/>
              <w:rPr>
                <w:b/>
                <w:lang w:val="en-IN"/>
              </w:rPr>
            </w:pPr>
            <w:r w:rsidRPr="004B5057">
              <w:rPr>
                <w:lang w:val="en-IN"/>
              </w:rPr>
              <w:t>TopSlice</w:t>
            </w:r>
            <w:r w:rsidRPr="004B5057">
              <w:rPr>
                <w:lang w:val="en-IN"/>
              </w:rPr>
              <w:br/>
              <w:t>SubnetProfile attributes</w:t>
            </w:r>
          </w:p>
        </w:tc>
        <w:tc>
          <w:tcPr>
            <w:tcW w:w="1559" w:type="dxa"/>
            <w:tcBorders>
              <w:top w:val="single" w:sz="4" w:space="0" w:color="999999"/>
              <w:left w:val="single" w:sz="4" w:space="0" w:color="999999"/>
              <w:bottom w:val="single" w:sz="12" w:space="0" w:color="666666"/>
              <w:right w:val="single" w:sz="4" w:space="0" w:color="999999"/>
            </w:tcBorders>
          </w:tcPr>
          <w:p w14:paraId="602ED24B" w14:textId="77777777" w:rsidR="00D075A4" w:rsidRPr="004B5057" w:rsidRDefault="00D075A4" w:rsidP="00D075A4">
            <w:pPr>
              <w:pStyle w:val="TAC"/>
              <w:rPr>
                <w:b/>
                <w:lang w:val="en-IN"/>
              </w:rPr>
            </w:pPr>
            <w:r w:rsidRPr="004B5057">
              <w:rPr>
                <w:lang w:val="en-IN"/>
              </w:rPr>
              <w:t>RANSlice</w:t>
            </w:r>
            <w:r w:rsidRPr="004B5057">
              <w:rPr>
                <w:lang w:val="en-IN"/>
              </w:rPr>
              <w:br/>
              <w:t>SubnetProfile attributes</w:t>
            </w:r>
          </w:p>
        </w:tc>
        <w:tc>
          <w:tcPr>
            <w:tcW w:w="1276" w:type="dxa"/>
            <w:tcBorders>
              <w:top w:val="single" w:sz="4" w:space="0" w:color="999999"/>
              <w:left w:val="single" w:sz="4" w:space="0" w:color="999999"/>
              <w:bottom w:val="single" w:sz="12" w:space="0" w:color="666666"/>
              <w:right w:val="single" w:sz="4" w:space="0" w:color="999999"/>
            </w:tcBorders>
          </w:tcPr>
          <w:p w14:paraId="7F4681E6" w14:textId="77777777" w:rsidR="00D075A4" w:rsidRPr="004B5057" w:rsidRDefault="00D075A4" w:rsidP="00D075A4">
            <w:pPr>
              <w:pStyle w:val="TAC"/>
              <w:rPr>
                <w:b/>
                <w:lang w:val="en-IN"/>
              </w:rPr>
            </w:pPr>
            <w:r w:rsidRPr="004B5057">
              <w:rPr>
                <w:lang w:val="en-IN"/>
              </w:rPr>
              <w:t>CNSlice SubnetProfile attributes</w:t>
            </w:r>
          </w:p>
        </w:tc>
        <w:tc>
          <w:tcPr>
            <w:tcW w:w="2410" w:type="dxa"/>
            <w:vMerge/>
            <w:tcBorders>
              <w:left w:val="single" w:sz="4" w:space="0" w:color="999999"/>
              <w:bottom w:val="single" w:sz="12" w:space="0" w:color="666666"/>
              <w:right w:val="single" w:sz="4" w:space="0" w:color="999999"/>
            </w:tcBorders>
            <w:shd w:val="clear" w:color="auto" w:fill="auto"/>
          </w:tcPr>
          <w:p w14:paraId="4EF26205" w14:textId="77777777" w:rsidR="00D075A4" w:rsidRPr="004B5057" w:rsidRDefault="00D075A4" w:rsidP="00046770">
            <w:pPr>
              <w:keepNext/>
              <w:keepLines/>
              <w:spacing w:after="0"/>
              <w:jc w:val="center"/>
              <w:rPr>
                <w:rFonts w:ascii="Arial" w:hAnsi="Arial"/>
                <w:b/>
                <w:sz w:val="18"/>
                <w:lang w:val="en-IN"/>
              </w:rPr>
            </w:pPr>
          </w:p>
        </w:tc>
      </w:tr>
      <w:tr w:rsidR="00D075A4" w:rsidRPr="00133561" w14:paraId="387C49F6" w14:textId="77777777" w:rsidTr="00046770">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01989D9" w14:textId="77777777" w:rsidR="00D075A4" w:rsidRPr="00D075A4" w:rsidRDefault="00D075A4" w:rsidP="00D075A4">
            <w:pPr>
              <w:pStyle w:val="TAL"/>
              <w:rPr>
                <w:b/>
                <w:bCs/>
                <w:lang w:val="en-IN"/>
              </w:rPr>
            </w:pPr>
            <w:bookmarkStart w:id="101" w:name="_Toc40279616"/>
            <w:bookmarkStart w:id="102" w:name="_Toc19716973"/>
            <w:bookmarkStart w:id="103" w:name="_Toc41058673"/>
            <w:bookmarkStart w:id="104" w:name="_Toc40812104"/>
            <w:r w:rsidRPr="00D075A4">
              <w:rPr>
                <w:b/>
                <w:bCs/>
                <w:lang w:val="en-IN"/>
              </w:rPr>
              <w:t xml:space="preserve">Maximum number of </w:t>
            </w:r>
            <w:bookmarkEnd w:id="101"/>
            <w:bookmarkEnd w:id="102"/>
            <w:r w:rsidRPr="00D075A4">
              <w:rPr>
                <w:b/>
                <w:bCs/>
                <w:lang w:val="en-IN"/>
              </w:rPr>
              <w:t>UEs</w:t>
            </w:r>
            <w:bookmarkEnd w:id="103"/>
            <w:bookmarkEnd w:id="104"/>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6EC9E747" w14:textId="77777777" w:rsidR="00D075A4" w:rsidRPr="004B5057" w:rsidRDefault="00D075A4" w:rsidP="00D075A4">
            <w:pPr>
              <w:pStyle w:val="TAL"/>
              <w:rPr>
                <w:lang w:val="en-IN"/>
              </w:rPr>
            </w:pPr>
            <w:r w:rsidRPr="004B5057">
              <w:rPr>
                <w:lang w:val="en-IN"/>
              </w:rPr>
              <w:t>maxNumberofUEs</w:t>
            </w:r>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2BA7765" w14:textId="77777777" w:rsidR="00D075A4" w:rsidRPr="004B5057" w:rsidRDefault="00D075A4" w:rsidP="00D075A4">
            <w:pPr>
              <w:pStyle w:val="TAL"/>
              <w:rPr>
                <w:lang w:val="en-IN"/>
              </w:rPr>
            </w:pPr>
            <w:r w:rsidRPr="004B5057">
              <w:rPr>
                <w:lang w:val="en-IN"/>
              </w:rPr>
              <w:t>maxNumberofUE</w:t>
            </w:r>
          </w:p>
        </w:tc>
        <w:tc>
          <w:tcPr>
            <w:tcW w:w="1559" w:type="dxa"/>
            <w:tcBorders>
              <w:top w:val="single" w:sz="4" w:space="0" w:color="999999"/>
              <w:left w:val="single" w:sz="4" w:space="0" w:color="999999"/>
              <w:bottom w:val="single" w:sz="4" w:space="0" w:color="999999"/>
              <w:right w:val="single" w:sz="4" w:space="0" w:color="999999"/>
            </w:tcBorders>
          </w:tcPr>
          <w:p w14:paraId="568334D5" w14:textId="77777777" w:rsidR="00D075A4" w:rsidRPr="004B5057" w:rsidRDefault="00D075A4" w:rsidP="00D075A4">
            <w:pPr>
              <w:pStyle w:val="TAL"/>
              <w:rPr>
                <w:szCs w:val="22"/>
                <w:lang w:val="en-IN"/>
              </w:rPr>
            </w:pPr>
            <w:r w:rsidRPr="004B5057">
              <w:rPr>
                <w:szCs w:val="22"/>
                <w:lang w:val="en-IN"/>
              </w:rPr>
              <w:t>maxNumberofUEs</w:t>
            </w:r>
          </w:p>
        </w:tc>
        <w:tc>
          <w:tcPr>
            <w:tcW w:w="1276" w:type="dxa"/>
            <w:tcBorders>
              <w:top w:val="single" w:sz="4" w:space="0" w:color="999999"/>
              <w:left w:val="single" w:sz="4" w:space="0" w:color="999999"/>
              <w:bottom w:val="single" w:sz="4" w:space="0" w:color="999999"/>
              <w:right w:val="single" w:sz="4" w:space="0" w:color="999999"/>
            </w:tcBorders>
          </w:tcPr>
          <w:p w14:paraId="028EB2BD" w14:textId="77777777" w:rsidR="00D075A4" w:rsidRPr="004B5057" w:rsidRDefault="00D075A4" w:rsidP="00D075A4">
            <w:pPr>
              <w:pStyle w:val="TAL"/>
              <w:rPr>
                <w:szCs w:val="22"/>
                <w:lang w:val="en-IN"/>
              </w:rPr>
            </w:pPr>
            <w:r w:rsidRPr="004B5057">
              <w:rPr>
                <w:szCs w:val="22"/>
                <w:lang w:val="en-IN"/>
              </w:rPr>
              <w:t>maxNumberofUEs</w:t>
            </w:r>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76BAA98" w14:textId="77777777" w:rsidR="00D075A4" w:rsidRPr="004B5057" w:rsidRDefault="00D075A4" w:rsidP="00D075A4">
            <w:pPr>
              <w:pStyle w:val="TAL"/>
              <w:rPr>
                <w:lang w:val="en-IN"/>
              </w:rPr>
            </w:pPr>
            <w:r w:rsidRPr="004B5057">
              <w:rPr>
                <w:szCs w:val="22"/>
                <w:lang w:val="en-IN"/>
              </w:rPr>
              <w:t xml:space="preserve">attributes in </w:t>
            </w:r>
            <w:r>
              <w:rPr>
                <w:szCs w:val="22"/>
                <w:lang w:val="en-IN"/>
              </w:rPr>
              <w:t xml:space="preserve">clause </w:t>
            </w:r>
            <w:r w:rsidRPr="008D47EC">
              <w:rPr>
                <w:szCs w:val="22"/>
                <w:lang w:val="en-IN"/>
              </w:rPr>
              <w:t>5.3.96</w:t>
            </w:r>
            <w:r>
              <w:rPr>
                <w:szCs w:val="22"/>
                <w:lang w:val="en-IN"/>
              </w:rPr>
              <w:t xml:space="preserve"> </w:t>
            </w:r>
            <w:r w:rsidRPr="004B5057">
              <w:rPr>
                <w:szCs w:val="22"/>
                <w:lang w:val="en-IN"/>
              </w:rPr>
              <w:t>IOC NSACFFunction:</w:t>
            </w:r>
            <w:r w:rsidRPr="004B5057">
              <w:rPr>
                <w:szCs w:val="22"/>
                <w:lang w:val="en-IN"/>
              </w:rPr>
              <w:br/>
            </w:r>
            <w:r w:rsidRPr="004B5057">
              <w:rPr>
                <w:lang w:val="en-IN"/>
              </w:rPr>
              <w:t>NsacfInfoSnssai.maxNumberofUEs</w:t>
            </w:r>
          </w:p>
        </w:tc>
      </w:tr>
      <w:tr w:rsidR="00D075A4" w:rsidRPr="004B5057" w14:paraId="2D9514D1" w14:textId="77777777" w:rsidTr="00046770">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32E2A74" w14:textId="77777777" w:rsidR="00D075A4" w:rsidRPr="00D075A4" w:rsidRDefault="00D075A4" w:rsidP="00D075A4">
            <w:pPr>
              <w:pStyle w:val="TAL"/>
              <w:rPr>
                <w:b/>
                <w:bCs/>
                <w:lang w:val="en-IN"/>
              </w:rPr>
            </w:pPr>
            <w:bookmarkStart w:id="105" w:name="_Toc40279615"/>
            <w:bookmarkStart w:id="106" w:name="_Toc19716972"/>
            <w:bookmarkStart w:id="107" w:name="_Toc41058672"/>
            <w:bookmarkStart w:id="108" w:name="_Toc40812103"/>
            <w:r w:rsidRPr="00D075A4">
              <w:rPr>
                <w:b/>
                <w:bCs/>
                <w:lang w:val="en-IN"/>
              </w:rPr>
              <w:t xml:space="preserve">Maximum number of </w:t>
            </w:r>
            <w:bookmarkEnd w:id="105"/>
            <w:bookmarkEnd w:id="106"/>
            <w:r w:rsidRPr="00D075A4">
              <w:rPr>
                <w:b/>
                <w:bCs/>
                <w:lang w:val="en-IN"/>
              </w:rPr>
              <w:t>PDU sessions</w:t>
            </w:r>
            <w:bookmarkEnd w:id="107"/>
            <w:bookmarkEnd w:id="108"/>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6D1F4D93" w14:textId="77777777" w:rsidR="00D075A4" w:rsidRPr="004B5057" w:rsidRDefault="00D075A4" w:rsidP="00D075A4">
            <w:pPr>
              <w:pStyle w:val="TAL"/>
              <w:rPr>
                <w:lang w:val="en-IN"/>
              </w:rPr>
            </w:pPr>
            <w:r w:rsidRPr="004B5057">
              <w:rPr>
                <w:lang w:val="en-IN"/>
              </w:rPr>
              <w:t>maxNumberofConns</w:t>
            </w:r>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64EFEB66" w14:textId="77777777" w:rsidR="00D075A4" w:rsidRPr="004B5057" w:rsidRDefault="00D075A4" w:rsidP="00D075A4">
            <w:pPr>
              <w:pStyle w:val="TAL"/>
              <w:rPr>
                <w:lang w:val="en-IN"/>
              </w:rPr>
            </w:pPr>
            <w:r w:rsidRPr="004B5057">
              <w:rPr>
                <w:lang w:val="en-IN"/>
              </w:rPr>
              <w:t>maxNumberofPDUSessions</w:t>
            </w:r>
          </w:p>
        </w:tc>
        <w:tc>
          <w:tcPr>
            <w:tcW w:w="1559" w:type="dxa"/>
            <w:tcBorders>
              <w:top w:val="single" w:sz="4" w:space="0" w:color="999999"/>
              <w:left w:val="single" w:sz="4" w:space="0" w:color="999999"/>
              <w:bottom w:val="single" w:sz="4" w:space="0" w:color="999999"/>
              <w:right w:val="single" w:sz="4" w:space="0" w:color="999999"/>
            </w:tcBorders>
          </w:tcPr>
          <w:p w14:paraId="63269094" w14:textId="77777777" w:rsidR="00D075A4" w:rsidRPr="004B5057" w:rsidRDefault="00D075A4" w:rsidP="00D075A4">
            <w:pPr>
              <w:pStyle w:val="TAL"/>
              <w:rPr>
                <w:lang w:val="en-IN"/>
              </w:rPr>
            </w:pPr>
            <w:r w:rsidRPr="004B5057">
              <w:rPr>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59856684" w14:textId="77777777" w:rsidR="00D075A4" w:rsidRPr="004B5057" w:rsidRDefault="00D075A4" w:rsidP="00D075A4">
            <w:pPr>
              <w:pStyle w:val="TAL"/>
              <w:rPr>
                <w:lang w:val="en-IN"/>
              </w:rPr>
            </w:pPr>
            <w:r w:rsidRPr="004B5057">
              <w:rPr>
                <w:szCs w:val="22"/>
                <w:lang w:val="en-IN"/>
              </w:rPr>
              <w:t>maxNumberofPDUSessions</w:t>
            </w:r>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DBAAD3E" w14:textId="475C28D6" w:rsidR="00D075A4" w:rsidRPr="004B5057" w:rsidRDefault="00D075A4" w:rsidP="00D075A4">
            <w:pPr>
              <w:pStyle w:val="TAL"/>
              <w:rPr>
                <w:lang w:val="en-IN"/>
              </w:rPr>
            </w:pPr>
            <w:r w:rsidRPr="004B5057">
              <w:rPr>
                <w:szCs w:val="22"/>
                <w:lang w:val="en-IN"/>
              </w:rPr>
              <w:t xml:space="preserve">attributes in </w:t>
            </w:r>
            <w:r>
              <w:rPr>
                <w:szCs w:val="22"/>
                <w:lang w:val="en-IN"/>
              </w:rPr>
              <w:t xml:space="preserve">clause 5.3.96 </w:t>
            </w:r>
            <w:r w:rsidRPr="004B5057">
              <w:rPr>
                <w:szCs w:val="22"/>
                <w:lang w:val="en-IN"/>
              </w:rPr>
              <w:t>IOC NSACFFunction:</w:t>
            </w:r>
            <w:r w:rsidRPr="004B5057">
              <w:rPr>
                <w:szCs w:val="22"/>
                <w:lang w:val="en-IN"/>
              </w:rPr>
              <w:br/>
            </w:r>
            <w:r w:rsidRPr="004B5057">
              <w:rPr>
                <w:lang w:val="en-IN"/>
              </w:rPr>
              <w:t>NsacfInfoSnssai.maxNumberofPDUSessions</w:t>
            </w:r>
          </w:p>
        </w:tc>
      </w:tr>
    </w:tbl>
    <w:p w14:paraId="2ADBEAA2" w14:textId="77777777" w:rsidR="00D075A4" w:rsidRPr="004B5057" w:rsidRDefault="00D075A4" w:rsidP="00D075A4">
      <w:pPr>
        <w:rPr>
          <w:lang w:eastAsia="zh-CN"/>
        </w:rPr>
      </w:pPr>
    </w:p>
    <w:p w14:paraId="64722F96" w14:textId="77777777" w:rsidR="005E5B5B" w:rsidRDefault="005E5B5B" w:rsidP="005E5B5B">
      <w:pPr>
        <w:pStyle w:val="NO"/>
        <w:rPr>
          <w:lang w:eastAsia="zh-CN"/>
        </w:rPr>
      </w:pPr>
      <w:r>
        <w:rPr>
          <w:lang w:eastAsia="zh-CN"/>
        </w:rPr>
        <w:t>NOTE:</w:t>
      </w:r>
      <w:r>
        <w:rPr>
          <w:lang w:eastAsia="zh-CN"/>
        </w:rPr>
        <w:tab/>
        <w:t>Void.</w:t>
      </w:r>
    </w:p>
    <w:bookmarkStart w:id="109" w:name="_MON_1717414227"/>
    <w:bookmarkEnd w:id="109"/>
    <w:p w14:paraId="2FEF5286" w14:textId="4D9B321B" w:rsidR="005E5B5B" w:rsidRDefault="00FC5C0F" w:rsidP="00FC5C0F">
      <w:pPr>
        <w:pStyle w:val="TH"/>
      </w:pPr>
      <w:r>
        <w:object w:dxaOrig="9030" w:dyaOrig="4204" w14:anchorId="3F6C2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209pt" o:ole="">
            <v:imagedata r:id="rId9" o:title=""/>
          </v:shape>
          <o:OLEObject Type="Embed" ProgID="Word.Document.12" ShapeID="_x0000_i1025" DrawAspect="Content" ObjectID="_1798015411" r:id="rId10">
            <o:FieldCodes>\s</o:FieldCodes>
          </o:OLEObject>
        </w:object>
      </w:r>
    </w:p>
    <w:p w14:paraId="45A7CA56" w14:textId="4A7F1700" w:rsidR="005E5B5B" w:rsidRDefault="005E5B5B" w:rsidP="005E5B5B">
      <w:pPr>
        <w:pStyle w:val="TF"/>
      </w:pPr>
      <w:r>
        <w:rPr>
          <w:lang w:eastAsia="zh-CN"/>
        </w:rPr>
        <w:t>Figure L.2.1 Relation between GSMA GST, ServiceProfile and SliceProfile</w:t>
      </w:r>
    </w:p>
    <w:p w14:paraId="510A285F" w14:textId="189E8612" w:rsidR="005E5B5B" w:rsidRDefault="005E5B5B" w:rsidP="005E5B5B">
      <w:pPr>
        <w:pStyle w:val="Heading8"/>
      </w:pPr>
      <w:r>
        <w:br w:type="page"/>
      </w:r>
      <w:bookmarkStart w:id="110" w:name="_Toc59183449"/>
      <w:bookmarkStart w:id="111" w:name="_Toc59184915"/>
      <w:bookmarkStart w:id="112" w:name="_Toc59195850"/>
      <w:bookmarkStart w:id="113" w:name="_Toc59440279"/>
      <w:bookmarkStart w:id="114" w:name="_Toc67990710"/>
      <w:r>
        <w:lastRenderedPageBreak/>
        <w:t>Annex M (normative):</w:t>
      </w:r>
      <w:r>
        <w:br/>
        <w:t>Managed NF Service state handling</w:t>
      </w:r>
      <w:bookmarkEnd w:id="110"/>
      <w:bookmarkEnd w:id="111"/>
      <w:bookmarkEnd w:id="112"/>
      <w:bookmarkEnd w:id="113"/>
      <w:bookmarkEnd w:id="114"/>
    </w:p>
    <w:p w14:paraId="0DBBAA45" w14:textId="77777777" w:rsidR="005E5B5B" w:rsidRDefault="005E5B5B" w:rsidP="005E5B5B">
      <w:pPr>
        <w:pStyle w:val="Heading1"/>
      </w:pPr>
      <w:bookmarkStart w:id="115" w:name="_Toc59183450"/>
      <w:bookmarkStart w:id="116" w:name="_Toc59184916"/>
      <w:bookmarkStart w:id="117" w:name="_Toc59195851"/>
      <w:bookmarkStart w:id="118" w:name="_Toc59440280"/>
      <w:bookmarkStart w:id="119" w:name="_Toc67990711"/>
      <w:r>
        <w:t>M.1</w:t>
      </w:r>
      <w:r>
        <w:tab/>
        <w:t>Combined state diagram for a Managed NF Service</w:t>
      </w:r>
      <w:bookmarkEnd w:id="115"/>
      <w:bookmarkEnd w:id="116"/>
      <w:bookmarkEnd w:id="117"/>
      <w:bookmarkEnd w:id="118"/>
      <w:bookmarkEnd w:id="119"/>
    </w:p>
    <w:p w14:paraId="737FBFCD" w14:textId="77777777" w:rsidR="005E5B5B" w:rsidRDefault="005E5B5B" w:rsidP="005E5B5B">
      <w:pPr>
        <w:pStyle w:val="TH"/>
      </w:pPr>
      <w:r>
        <w:object w:dxaOrig="9435" w:dyaOrig="4965" w14:anchorId="6EA72A7F">
          <v:shape id="_x0000_i1026" type="#_x0000_t75" style="width:470.8pt;height:248.75pt" o:ole="">
            <v:imagedata r:id="rId11" o:title=""/>
          </v:shape>
          <o:OLEObject Type="Embed" ProgID="Word.Document.8" ShapeID="_x0000_i1026" DrawAspect="Content" ObjectID="_1798015412" r:id="rId12">
            <o:FieldCodes>\s</o:FieldCodes>
          </o:OLEObject>
        </w:object>
      </w:r>
    </w:p>
    <w:p w14:paraId="06EE1828" w14:textId="77777777" w:rsidR="005E5B5B" w:rsidRDefault="005E5B5B" w:rsidP="005E5B5B">
      <w:pPr>
        <w:pStyle w:val="TF"/>
      </w:pPr>
      <w:r>
        <w:t>Figure M.1-1: Combined Managed NF Service state diagram</w:t>
      </w:r>
    </w:p>
    <w:p w14:paraId="77217398" w14:textId="77777777" w:rsidR="005E5B5B" w:rsidRDefault="005E5B5B" w:rsidP="005E5B5B">
      <w:pPr>
        <w:pStyle w:val="TH"/>
      </w:pPr>
      <w:r>
        <w:lastRenderedPageBreak/>
        <w:t>Table M.1-1: The Managed NF Service state transition table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8647"/>
      </w:tblGrid>
      <w:tr w:rsidR="005E5B5B" w14:paraId="727B2B57" w14:textId="77777777" w:rsidTr="008B2171">
        <w:tc>
          <w:tcPr>
            <w:tcW w:w="959" w:type="dxa"/>
            <w:tcBorders>
              <w:top w:val="single" w:sz="4" w:space="0" w:color="auto"/>
              <w:left w:val="single" w:sz="4" w:space="0" w:color="auto"/>
              <w:bottom w:val="single" w:sz="4" w:space="0" w:color="auto"/>
              <w:right w:val="single" w:sz="4" w:space="0" w:color="auto"/>
            </w:tcBorders>
            <w:shd w:val="clear" w:color="auto" w:fill="F2F2F2"/>
          </w:tcPr>
          <w:p w14:paraId="4F073499" w14:textId="2858DBB4" w:rsidR="005E5B5B" w:rsidRDefault="005E5B5B" w:rsidP="005E5B5B">
            <w:pPr>
              <w:pStyle w:val="TAH"/>
            </w:pPr>
            <w:r>
              <w:t>Trigger number</w:t>
            </w:r>
          </w:p>
        </w:tc>
        <w:tc>
          <w:tcPr>
            <w:tcW w:w="8647" w:type="dxa"/>
            <w:tcBorders>
              <w:top w:val="single" w:sz="4" w:space="0" w:color="auto"/>
              <w:left w:val="single" w:sz="4" w:space="0" w:color="auto"/>
              <w:bottom w:val="single" w:sz="4" w:space="0" w:color="auto"/>
              <w:right w:val="single" w:sz="4" w:space="0" w:color="auto"/>
            </w:tcBorders>
            <w:shd w:val="clear" w:color="auto" w:fill="F2F2F2"/>
            <w:hideMark/>
          </w:tcPr>
          <w:p w14:paraId="6279B755" w14:textId="77777777" w:rsidR="005E5B5B" w:rsidRDefault="005E5B5B" w:rsidP="005E5B5B">
            <w:pPr>
              <w:pStyle w:val="TAH"/>
            </w:pPr>
            <w:r>
              <w:t>The state transition events and actions</w:t>
            </w:r>
          </w:p>
        </w:tc>
      </w:tr>
      <w:tr w:rsidR="005E5B5B" w14:paraId="2442483E"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7A3AA548" w14:textId="77777777" w:rsidR="005E5B5B" w:rsidRDefault="005E5B5B" w:rsidP="005E5B5B">
            <w:pPr>
              <w:pStyle w:val="TAL"/>
            </w:pPr>
            <w:r>
              <w:t>1</w:t>
            </w:r>
          </w:p>
        </w:tc>
        <w:tc>
          <w:tcPr>
            <w:tcW w:w="8647" w:type="dxa"/>
            <w:tcBorders>
              <w:top w:val="single" w:sz="4" w:space="0" w:color="auto"/>
              <w:left w:val="single" w:sz="4" w:space="0" w:color="auto"/>
              <w:bottom w:val="single" w:sz="4" w:space="0" w:color="auto"/>
              <w:right w:val="single" w:sz="4" w:space="0" w:color="auto"/>
            </w:tcBorders>
          </w:tcPr>
          <w:p w14:paraId="36E3C4F3" w14:textId="77777777" w:rsidR="005E5B5B" w:rsidRDefault="005E5B5B" w:rsidP="005E5B5B">
            <w:pPr>
              <w:pStyle w:val="TAL"/>
            </w:pPr>
            <w:r>
              <w:t>Event: Received information of deployment of a Network Function (NF) service.</w:t>
            </w:r>
          </w:p>
          <w:p w14:paraId="48D165FC" w14:textId="5AC8B7D3" w:rsidR="005E5B5B" w:rsidRDefault="005E5B5B" w:rsidP="005E5B5B">
            <w:pPr>
              <w:pStyle w:val="TAL"/>
            </w:pPr>
            <w:r>
              <w:t>Action: Create a ManagedNFService instance (MSI)  whose(Administrative/Operational/Registration) are set to Locked/Disabled/Deregistered.</w:t>
            </w:r>
          </w:p>
        </w:tc>
      </w:tr>
      <w:tr w:rsidR="005E5B5B" w14:paraId="0E5B2645"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DDA483E" w14:textId="77777777" w:rsidR="005E5B5B" w:rsidRDefault="005E5B5B" w:rsidP="005E5B5B">
            <w:pPr>
              <w:pStyle w:val="TAL"/>
            </w:pPr>
            <w:r>
              <w:t>2</w:t>
            </w:r>
          </w:p>
        </w:tc>
        <w:tc>
          <w:tcPr>
            <w:tcW w:w="8647" w:type="dxa"/>
            <w:tcBorders>
              <w:top w:val="single" w:sz="4" w:space="0" w:color="auto"/>
              <w:left w:val="single" w:sz="4" w:space="0" w:color="auto"/>
              <w:bottom w:val="single" w:sz="4" w:space="0" w:color="auto"/>
              <w:right w:val="single" w:sz="4" w:space="0" w:color="auto"/>
            </w:tcBorders>
            <w:hideMark/>
          </w:tcPr>
          <w:p w14:paraId="5A124492" w14:textId="77777777" w:rsidR="005E5B5B" w:rsidRDefault="005E5B5B" w:rsidP="005E5B5B">
            <w:pPr>
              <w:pStyle w:val="TAL"/>
            </w:pPr>
            <w:r>
              <w:t>Event: Received information of positive state change of the NF service.</w:t>
            </w:r>
          </w:p>
          <w:p w14:paraId="09DD6AE9" w14:textId="77777777" w:rsidR="005E5B5B" w:rsidRDefault="005E5B5B" w:rsidP="005E5B5B">
            <w:pPr>
              <w:pStyle w:val="TAL"/>
            </w:pPr>
            <w:r>
              <w:t>Action: Set the Operational state of the MSI to Enabled.</w:t>
            </w:r>
          </w:p>
        </w:tc>
      </w:tr>
      <w:tr w:rsidR="005E5B5B" w14:paraId="37D8C4B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9D7CC54" w14:textId="77777777" w:rsidR="005E5B5B" w:rsidRDefault="005E5B5B" w:rsidP="005E5B5B">
            <w:pPr>
              <w:pStyle w:val="TAL"/>
            </w:pPr>
            <w:r>
              <w:t>3</w:t>
            </w:r>
          </w:p>
        </w:tc>
        <w:tc>
          <w:tcPr>
            <w:tcW w:w="8647" w:type="dxa"/>
            <w:tcBorders>
              <w:top w:val="single" w:sz="4" w:space="0" w:color="auto"/>
              <w:left w:val="single" w:sz="4" w:space="0" w:color="auto"/>
              <w:bottom w:val="single" w:sz="4" w:space="0" w:color="auto"/>
              <w:right w:val="single" w:sz="4" w:space="0" w:color="auto"/>
            </w:tcBorders>
          </w:tcPr>
          <w:p w14:paraId="46C6933F" w14:textId="77777777" w:rsidR="005E5B5B" w:rsidRDefault="005E5B5B" w:rsidP="005E5B5B">
            <w:pPr>
              <w:pStyle w:val="TAL"/>
            </w:pPr>
            <w:r>
              <w:t>Event: Received CM operation to unlock the NF Service or the NF.</w:t>
            </w:r>
          </w:p>
          <w:p w14:paraId="4B0BC4D5" w14:textId="77777777" w:rsidR="005E5B5B" w:rsidRDefault="005E5B5B" w:rsidP="005E5B5B">
            <w:pPr>
              <w:pStyle w:val="TAL"/>
            </w:pPr>
            <w:r>
              <w:t>Action: Set the Administrative state of the MSI  to Unlocked.</w:t>
            </w:r>
          </w:p>
          <w:p w14:paraId="1D8AFD44" w14:textId="77777777" w:rsidR="005E5B5B" w:rsidRDefault="005E5B5B" w:rsidP="005E5B5B">
            <w:pPr>
              <w:pStyle w:val="TAL"/>
            </w:pPr>
          </w:p>
          <w:p w14:paraId="6D92E7F0" w14:textId="5F58552E" w:rsidR="005E5B5B" w:rsidRDefault="005E5B5B" w:rsidP="005E5B5B">
            <w:pPr>
              <w:pStyle w:val="TAL"/>
            </w:pPr>
            <w:r>
              <w:t>Note: Changing Administrative state on NF service level is optional</w:t>
            </w:r>
          </w:p>
        </w:tc>
      </w:tr>
      <w:tr w:rsidR="005E5B5B" w14:paraId="23D05401"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11FF9B4B" w14:textId="77777777" w:rsidR="005E5B5B" w:rsidRDefault="005E5B5B" w:rsidP="005E5B5B">
            <w:pPr>
              <w:pStyle w:val="TAL"/>
            </w:pPr>
            <w:r>
              <w:t>4</w:t>
            </w:r>
          </w:p>
        </w:tc>
        <w:tc>
          <w:tcPr>
            <w:tcW w:w="8647" w:type="dxa"/>
            <w:tcBorders>
              <w:top w:val="single" w:sz="4" w:space="0" w:color="auto"/>
              <w:left w:val="single" w:sz="4" w:space="0" w:color="auto"/>
              <w:bottom w:val="single" w:sz="4" w:space="0" w:color="auto"/>
              <w:right w:val="single" w:sz="4" w:space="0" w:color="auto"/>
            </w:tcBorders>
          </w:tcPr>
          <w:p w14:paraId="15F5348F" w14:textId="77777777" w:rsidR="005E5B5B" w:rsidRDefault="005E5B5B" w:rsidP="005E5B5B">
            <w:pPr>
              <w:pStyle w:val="TAL"/>
            </w:pPr>
            <w:r>
              <w:t>Event: Received information that the NF Service is registered to an NRF either by the NF itself or by an OAM system on behalf of the NF.</w:t>
            </w:r>
          </w:p>
          <w:p w14:paraId="1C7A886C" w14:textId="1C1EA979" w:rsidR="005E5B5B" w:rsidRDefault="005E5B5B" w:rsidP="005E5B5B">
            <w:pPr>
              <w:pStyle w:val="TAL"/>
            </w:pPr>
            <w:r>
              <w:t>Action: Set the registration state of the MSI to Registered.</w:t>
            </w:r>
          </w:p>
        </w:tc>
      </w:tr>
      <w:tr w:rsidR="005E5B5B" w14:paraId="0B4B2FF9"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3369C2" w14:textId="77777777" w:rsidR="005E5B5B" w:rsidRDefault="005E5B5B" w:rsidP="005E5B5B">
            <w:pPr>
              <w:pStyle w:val="TAL"/>
            </w:pPr>
            <w:r>
              <w:t>5</w:t>
            </w:r>
          </w:p>
        </w:tc>
        <w:tc>
          <w:tcPr>
            <w:tcW w:w="8647" w:type="dxa"/>
            <w:tcBorders>
              <w:top w:val="single" w:sz="4" w:space="0" w:color="auto"/>
              <w:left w:val="single" w:sz="4" w:space="0" w:color="auto"/>
              <w:bottom w:val="single" w:sz="4" w:space="0" w:color="auto"/>
              <w:right w:val="single" w:sz="4" w:space="0" w:color="auto"/>
            </w:tcBorders>
          </w:tcPr>
          <w:p w14:paraId="716CDE36" w14:textId="77777777" w:rsidR="005E5B5B" w:rsidRDefault="005E5B5B" w:rsidP="005E5B5B">
            <w:pPr>
              <w:pStyle w:val="TAL"/>
            </w:pPr>
            <w:r>
              <w:t>Event: Received information that the NF Service is deregistered from the NRF either by the NF itself or by an OAM system on behalf of the NF.</w:t>
            </w:r>
          </w:p>
          <w:p w14:paraId="2318D90B" w14:textId="1823451A" w:rsidR="005E5B5B" w:rsidRDefault="005E5B5B" w:rsidP="005E5B5B">
            <w:pPr>
              <w:pStyle w:val="TAL"/>
            </w:pPr>
            <w:r>
              <w:t>Action: Set registration state of the MSI to Deregistered.</w:t>
            </w:r>
          </w:p>
        </w:tc>
      </w:tr>
      <w:tr w:rsidR="005E5B5B" w14:paraId="7F521126"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5E7C270A" w14:textId="77777777" w:rsidR="005E5B5B" w:rsidRDefault="005E5B5B" w:rsidP="005E5B5B">
            <w:pPr>
              <w:pStyle w:val="TAL"/>
            </w:pPr>
            <w:r>
              <w:t>6</w:t>
            </w:r>
          </w:p>
        </w:tc>
        <w:tc>
          <w:tcPr>
            <w:tcW w:w="8647" w:type="dxa"/>
            <w:tcBorders>
              <w:top w:val="single" w:sz="4" w:space="0" w:color="auto"/>
              <w:left w:val="single" w:sz="4" w:space="0" w:color="auto"/>
              <w:bottom w:val="single" w:sz="4" w:space="0" w:color="auto"/>
              <w:right w:val="single" w:sz="4" w:space="0" w:color="auto"/>
            </w:tcBorders>
          </w:tcPr>
          <w:p w14:paraId="5BF2A4B1" w14:textId="77777777" w:rsidR="005E5B5B" w:rsidRDefault="005E5B5B" w:rsidP="005E5B5B">
            <w:pPr>
              <w:pStyle w:val="TAL"/>
            </w:pPr>
            <w:r>
              <w:t>Event: Received information that the NF Service is unavailable because of, for example, limitation of resource or other exceptions.</w:t>
            </w:r>
          </w:p>
          <w:p w14:paraId="06A4F006" w14:textId="77777777" w:rsidR="005E5B5B" w:rsidRDefault="005E5B5B" w:rsidP="005E5B5B">
            <w:pPr>
              <w:pStyle w:val="TAL"/>
            </w:pPr>
            <w:r>
              <w:t>Action: Set the Operational state of the MSI to Disabled.</w:t>
            </w:r>
          </w:p>
          <w:p w14:paraId="0098C1DE" w14:textId="77777777" w:rsidR="005E5B5B" w:rsidRDefault="005E5B5B" w:rsidP="005E5B5B">
            <w:pPr>
              <w:pStyle w:val="TAL"/>
            </w:pPr>
          </w:p>
        </w:tc>
      </w:tr>
      <w:tr w:rsidR="005E5B5B" w14:paraId="322CF478"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A68E528" w14:textId="77777777" w:rsidR="005E5B5B" w:rsidRDefault="005E5B5B" w:rsidP="005E5B5B">
            <w:pPr>
              <w:pStyle w:val="TAL"/>
            </w:pPr>
            <w:r>
              <w:t>7</w:t>
            </w:r>
          </w:p>
        </w:tc>
        <w:tc>
          <w:tcPr>
            <w:tcW w:w="8647" w:type="dxa"/>
            <w:tcBorders>
              <w:top w:val="single" w:sz="4" w:space="0" w:color="auto"/>
              <w:left w:val="single" w:sz="4" w:space="0" w:color="auto"/>
              <w:bottom w:val="single" w:sz="4" w:space="0" w:color="auto"/>
              <w:right w:val="single" w:sz="4" w:space="0" w:color="auto"/>
            </w:tcBorders>
            <w:hideMark/>
          </w:tcPr>
          <w:p w14:paraId="752BE268" w14:textId="5C39D837" w:rsidR="005E5B5B" w:rsidRDefault="005E5B5B" w:rsidP="005E5B5B">
            <w:pPr>
              <w:pStyle w:val="TAL"/>
            </w:pPr>
            <w:r>
              <w:t>Event: Received information that the NF Service is unavailable.</w:t>
            </w:r>
          </w:p>
          <w:p w14:paraId="2F99966F" w14:textId="77777777" w:rsidR="005E5B5B" w:rsidRDefault="005E5B5B" w:rsidP="005E5B5B">
            <w:pPr>
              <w:pStyle w:val="TAL"/>
            </w:pPr>
            <w:r>
              <w:t>Action: Deregister the NF Service on behalf of the NF, and set the registration state of the MSI to Deregistered.</w:t>
            </w:r>
          </w:p>
        </w:tc>
      </w:tr>
      <w:tr w:rsidR="005E5B5B" w14:paraId="53B097F2"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01AB78C3" w14:textId="77777777" w:rsidR="005E5B5B" w:rsidRDefault="005E5B5B" w:rsidP="005E5B5B">
            <w:pPr>
              <w:pStyle w:val="TAL"/>
            </w:pPr>
            <w:r>
              <w:t>8</w:t>
            </w:r>
          </w:p>
        </w:tc>
        <w:tc>
          <w:tcPr>
            <w:tcW w:w="8647" w:type="dxa"/>
            <w:tcBorders>
              <w:top w:val="single" w:sz="4" w:space="0" w:color="auto"/>
              <w:left w:val="single" w:sz="4" w:space="0" w:color="auto"/>
              <w:bottom w:val="single" w:sz="4" w:space="0" w:color="auto"/>
              <w:right w:val="single" w:sz="4" w:space="0" w:color="auto"/>
            </w:tcBorders>
          </w:tcPr>
          <w:p w14:paraId="2A448A29" w14:textId="77777777" w:rsidR="005E5B5B" w:rsidRDefault="005E5B5B" w:rsidP="005E5B5B">
            <w:pPr>
              <w:pStyle w:val="TAL"/>
            </w:pPr>
            <w:r>
              <w:t>Event: Received CM operation to lock the NF Service or the NF.</w:t>
            </w:r>
          </w:p>
          <w:p w14:paraId="22751F04" w14:textId="77777777" w:rsidR="005E5B5B" w:rsidRDefault="005E5B5B" w:rsidP="005E5B5B">
            <w:pPr>
              <w:pStyle w:val="TAL"/>
            </w:pPr>
            <w:r>
              <w:t>Action: Set the Administrative state of the MSI to Locked.</w:t>
            </w:r>
          </w:p>
          <w:p w14:paraId="023397F3" w14:textId="77777777" w:rsidR="005E5B5B" w:rsidRDefault="005E5B5B" w:rsidP="005E5B5B">
            <w:pPr>
              <w:pStyle w:val="TAL"/>
            </w:pPr>
          </w:p>
          <w:p w14:paraId="4193870B" w14:textId="61EE9050" w:rsidR="005E5B5B" w:rsidRDefault="005E5B5B" w:rsidP="005E5B5B">
            <w:pPr>
              <w:pStyle w:val="TAL"/>
            </w:pPr>
            <w:r>
              <w:t>Note: Changing Administrative state on NF service level is optional</w:t>
            </w:r>
          </w:p>
        </w:tc>
      </w:tr>
      <w:tr w:rsidR="005E5B5B" w14:paraId="5904FAFB" w14:textId="77777777" w:rsidTr="008B2171">
        <w:tc>
          <w:tcPr>
            <w:tcW w:w="959" w:type="dxa"/>
            <w:tcBorders>
              <w:top w:val="single" w:sz="4" w:space="0" w:color="auto"/>
              <w:left w:val="single" w:sz="4" w:space="0" w:color="auto"/>
              <w:bottom w:val="single" w:sz="4" w:space="0" w:color="auto"/>
              <w:right w:val="single" w:sz="4" w:space="0" w:color="auto"/>
            </w:tcBorders>
            <w:hideMark/>
          </w:tcPr>
          <w:p w14:paraId="38C20EC8" w14:textId="77777777" w:rsidR="005E5B5B" w:rsidRDefault="005E5B5B" w:rsidP="005E5B5B">
            <w:pPr>
              <w:pStyle w:val="TAL"/>
            </w:pPr>
            <w:r>
              <w:t>9</w:t>
            </w:r>
          </w:p>
        </w:tc>
        <w:tc>
          <w:tcPr>
            <w:tcW w:w="8647" w:type="dxa"/>
            <w:tcBorders>
              <w:top w:val="single" w:sz="4" w:space="0" w:color="auto"/>
              <w:left w:val="single" w:sz="4" w:space="0" w:color="auto"/>
              <w:bottom w:val="single" w:sz="4" w:space="0" w:color="auto"/>
              <w:right w:val="single" w:sz="4" w:space="0" w:color="auto"/>
            </w:tcBorders>
            <w:hideMark/>
          </w:tcPr>
          <w:p w14:paraId="07BDEFC4" w14:textId="77777777" w:rsidR="005E5B5B" w:rsidRDefault="005E5B5B" w:rsidP="005E5B5B">
            <w:pPr>
              <w:pStyle w:val="TAL"/>
            </w:pPr>
            <w:r>
              <w:t>Event: Received information that the NF Service is terminated or deleted,</w:t>
            </w:r>
          </w:p>
          <w:p w14:paraId="1CA3F544" w14:textId="77777777" w:rsidR="005E5B5B" w:rsidRDefault="005E5B5B" w:rsidP="005E5B5B">
            <w:pPr>
              <w:pStyle w:val="TAL"/>
            </w:pPr>
            <w:r>
              <w:t>Action: Delete the MSI  and set its state to NULL.</w:t>
            </w:r>
          </w:p>
        </w:tc>
      </w:tr>
    </w:tbl>
    <w:p w14:paraId="2F1D61C0" w14:textId="77777777" w:rsidR="005E5B5B" w:rsidRDefault="005E5B5B" w:rsidP="005E5B5B"/>
    <w:p w14:paraId="153BD22D" w14:textId="77777777" w:rsidR="005E5B5B" w:rsidRPr="0041693A" w:rsidRDefault="005E5B5B" w:rsidP="005E5B5B">
      <w:pPr>
        <w:pStyle w:val="Heading8"/>
      </w:pPr>
      <w:r>
        <w:br w:type="page"/>
      </w:r>
      <w:r w:rsidRPr="00157558">
        <w:lastRenderedPageBreak/>
        <w:t xml:space="preserve">Annex </w:t>
      </w:r>
      <w:r>
        <w:t>N</w:t>
      </w:r>
      <w:r w:rsidRPr="00157558">
        <w:t xml:space="preserve"> (normative):</w:t>
      </w:r>
      <w:r w:rsidRPr="0041693A">
        <w:br/>
      </w:r>
      <w:r w:rsidRPr="00157558">
        <w:t>YANG definition of the Slice NRM</w:t>
      </w:r>
    </w:p>
    <w:p w14:paraId="32FAD081" w14:textId="1FC4F4C3" w:rsidR="005E5B5B" w:rsidRDefault="005E5B5B" w:rsidP="005E5B5B">
      <w:pPr>
        <w:pStyle w:val="Heading1"/>
      </w:pPr>
      <w:r>
        <w:t>N.1</w:t>
      </w:r>
      <w:r>
        <w:tab/>
        <w:t>General</w:t>
      </w:r>
    </w:p>
    <w:p w14:paraId="10F8A210" w14:textId="77777777" w:rsidR="005E5B5B" w:rsidRDefault="005E5B5B" w:rsidP="005E5B5B">
      <w:pPr>
        <w:rPr>
          <w:lang w:eastAsia="zh-CN"/>
        </w:rPr>
      </w:pPr>
      <w:r>
        <w:rPr>
          <w:lang w:eastAsia="zh-CN"/>
        </w:rPr>
        <w:t>This annex contains the YANG definitions for the Slice NRM in YANG format.</w:t>
      </w:r>
    </w:p>
    <w:p w14:paraId="6CCDBE8E" w14:textId="77777777" w:rsidR="005E5B5B" w:rsidRDefault="005E5B5B" w:rsidP="005E5B5B">
      <w:pPr>
        <w:rPr>
          <w:lang w:eastAsia="zh-CN"/>
        </w:rPr>
      </w:pPr>
      <w:r>
        <w:rPr>
          <w:lang w:eastAsia="zh-CN"/>
        </w:rPr>
        <w:t>The Information Service (IS) of the Slice NRM is defined in clause 6.</w:t>
      </w:r>
    </w:p>
    <w:p w14:paraId="1ECE749A" w14:textId="77777777" w:rsidR="005E5B5B" w:rsidRDefault="005E5B5B" w:rsidP="005E5B5B">
      <w:pPr>
        <w:rPr>
          <w:lang w:eastAsia="zh-CN"/>
        </w:rPr>
      </w:pPr>
      <w:r>
        <w:rPr>
          <w:lang w:eastAsia="zh-CN"/>
        </w:rPr>
        <w:t>Mapping rules to produce the YANG definition based on the IS are defined in TS 32.160 [14].</w:t>
      </w:r>
    </w:p>
    <w:p w14:paraId="6AEE4FA1" w14:textId="77777777" w:rsidR="00CB5977" w:rsidRDefault="00CB5977" w:rsidP="00CB5977">
      <w:pPr>
        <w:pStyle w:val="Heading1"/>
        <w:rPr>
          <w:noProof/>
        </w:rPr>
      </w:pPr>
      <w:bookmarkStart w:id="120" w:name="_Toc67990712"/>
      <w:r>
        <w:rPr>
          <w:noProof/>
        </w:rPr>
        <w:t>N.2</w:t>
      </w:r>
      <w:r>
        <w:rPr>
          <w:noProof/>
        </w:rPr>
        <w:tab/>
        <w:t>Modules</w:t>
      </w:r>
    </w:p>
    <w:p w14:paraId="5371CC92" w14:textId="77777777" w:rsidR="00CB5977" w:rsidRDefault="00CB5977" w:rsidP="00CB5977">
      <w:pPr>
        <w:pStyle w:val="Heading3"/>
        <w:rPr>
          <w:noProof/>
        </w:rPr>
      </w:pPr>
      <w:r>
        <w:rPr>
          <w:noProof/>
        </w:rPr>
        <w:t>N.2.1</w:t>
      </w:r>
      <w:r>
        <w:rPr>
          <w:noProof/>
        </w:rPr>
        <w:tab/>
        <w:t>module _3gpp-ns-nrm-networkslice.yang</w:t>
      </w:r>
    </w:p>
    <w:p w14:paraId="4FC1EB42"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5D6B2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 {</w:t>
      </w:r>
    </w:p>
    <w:p w14:paraId="7259E2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D5E6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w:t>
      </w:r>
    </w:p>
    <w:p w14:paraId="2A8E17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ns3gpp;</w:t>
      </w:r>
    </w:p>
    <w:p w14:paraId="28323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94BDE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5E946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D7A3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54EEF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8D4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_3gpp-ns-nrm-serviceprofile;</w:t>
      </w:r>
    </w:p>
    <w:p w14:paraId="00F7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3A3B9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B20C5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233AA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1C3BE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40AA50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0E16C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306BE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74C7B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2CD88D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AB007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E14E5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A7A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44842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323FB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06746F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3BF6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6A8286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3D1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234A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695066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4C88D4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384A6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521D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B3E5D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NetworkSliceGrp {</w:t>
      </w:r>
    </w:p>
    <w:p w14:paraId="028DE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 IOC";</w:t>
      </w:r>
    </w:p>
    <w:p w14:paraId="1944AD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7ABBDA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network slice instance. </w:t>
      </w:r>
    </w:p>
    <w:p w14:paraId="13B55C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2FAD93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31015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1C2EF6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0A00C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6F970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5B25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C004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526D3F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 </w:t>
      </w:r>
    </w:p>
    <w:p w14:paraId="4424A6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 </w:t>
      </w:r>
    </w:p>
    <w:p w14:paraId="4D1F11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3BFDF3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18612A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62B7FE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47ACE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7757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serviceProfileList {</w:t>
      </w:r>
    </w:p>
    <w:p w14:paraId="53710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service profiles supported by the network </w:t>
      </w:r>
    </w:p>
    <w:p w14:paraId="321450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instance.";</w:t>
      </w:r>
    </w:p>
    <w:p w14:paraId="506D51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serviceProfileId;</w:t>
      </w:r>
    </w:p>
    <w:p w14:paraId="0CE4D9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ServiceProfileGrp;</w:t>
      </w:r>
    </w:p>
    <w:p w14:paraId="428B5F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451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D2474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networkSliceSubnetRef {</w:t>
      </w:r>
    </w:p>
    <w:p w14:paraId="4AA2CD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62A10B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7487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2A1B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"DN of NetworkSliceSubnet relating to the </w:t>
      </w:r>
    </w:p>
    <w:p w14:paraId="61EDEA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 instance";</w:t>
      </w:r>
    </w:p>
    <w:p w14:paraId="7F50B9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D71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3F9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500C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augment /subnet3gpp:SubNetwork {  </w:t>
      </w:r>
    </w:p>
    <w:p w14:paraId="04FD8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 {</w:t>
      </w:r>
    </w:p>
    <w:p w14:paraId="0DF6B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instance in </w:t>
      </w:r>
    </w:p>
    <w:p w14:paraId="4BE59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5G network.";</w:t>
      </w:r>
    </w:p>
    <w:p w14:paraId="421909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559A9F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E69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5335E6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NetworkSliceGrp;</w:t>
      </w:r>
    </w:p>
    <w:p w14:paraId="55DA0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56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A16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4BEFAB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9D6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E5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4AA2D09"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2F8E8B10" w14:textId="77777777" w:rsidR="00CB5977" w:rsidRDefault="00CB5977" w:rsidP="00CB5977">
      <w:pPr>
        <w:pStyle w:val="PL"/>
      </w:pPr>
    </w:p>
    <w:p w14:paraId="0A79A1A8" w14:textId="77777777" w:rsidR="00CB5977" w:rsidRDefault="00CB5977" w:rsidP="00CB5977">
      <w:pPr>
        <w:pStyle w:val="Heading3"/>
      </w:pPr>
      <w:r>
        <w:t>N.2.2</w:t>
      </w:r>
      <w:r>
        <w:tab/>
        <w:t xml:space="preserve">module _3gpp-ns-nrm-networkslicesubnet.yang </w:t>
      </w:r>
    </w:p>
    <w:p w14:paraId="773B706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3E5375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_3gpp-ns-nrm-networkslicesubnet {</w:t>
      </w:r>
    </w:p>
    <w:p w14:paraId="22C82E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74AE51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E8BC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urn:3gpp:sa5:_3gpp-ns-nrm-networkslicesubnet;</w:t>
      </w:r>
    </w:p>
    <w:p w14:paraId="339B7B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nss3gpp;</w:t>
      </w:r>
    </w:p>
    <w:p w14:paraId="6ED47F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92B1F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366048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_3gpp-common-subnetwork { prefix subnet3gpp; }</w:t>
      </w:r>
    </w:p>
    <w:p w14:paraId="26D686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_3gpp-common-top { prefix top3gpp; }</w:t>
      </w:r>
    </w:p>
    <w:p w14:paraId="0EE121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BF92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include _3gpp-ns-nrm-sliceprofile;</w:t>
      </w:r>
    </w:p>
    <w:p w14:paraId="696036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170E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E8FAF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594E8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34C118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IOC represents the properties of a network slice subnet </w:t>
      </w:r>
    </w:p>
    <w:p w14:paraId="6EC5F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3C70D1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4F19B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298D8B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36232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ECC01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735F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38E83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FEE9D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0FA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32F6D6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2022-07-27 { reference CR-0769; }</w:t>
      </w:r>
    </w:p>
    <w:p w14:paraId="428BB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05BC22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D7F19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2FFCB4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A5FA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6870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4628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223FA1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7E34AD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F8EF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F831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2019-06-07 {</w:t>
      </w:r>
    </w:p>
    <w:p w14:paraId="419C2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1F658F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164524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3GPP TS 28.541 V15.X.XX";</w:t>
      </w:r>
    </w:p>
    <w:p w14:paraId="75A78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FF37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F179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ETSI-GS-NFV-Identifier {</w:t>
      </w:r>
    </w:p>
    <w:p w14:paraId="05D0C3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4F953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w:t>
      </w:r>
    </w:p>
    <w:p w14:paraId="5C10F7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6B8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107D7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EPTransportGrp {</w:t>
      </w:r>
    </w:p>
    <w:p w14:paraId="64EFB2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ipAddress {</w:t>
      </w:r>
    </w:p>
    <w:p w14:paraId="5AA5E4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IP address assigned to a </w:t>
      </w:r>
    </w:p>
    <w:p w14:paraId="294173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logical transport interface/endpoint. It can be an IPv4 address </w:t>
      </w:r>
    </w:p>
    <w:p w14:paraId="4EF1E1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(See RFC 791) or an IPv6 address (See RFC 2373).";</w:t>
      </w:r>
    </w:p>
    <w:p w14:paraId="306164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348C1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93D0F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9428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logicInterfaceId {</w:t>
      </w:r>
    </w:p>
    <w:p w14:paraId="2CEC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identify of a logical </w:t>
      </w:r>
    </w:p>
    <w:p w14:paraId="7EC26F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 It could be VLAN ID (See IEEE 802.1Q), </w:t>
      </w:r>
    </w:p>
    <w:p w14:paraId="042AE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MPLS Tag or Segment ID.";</w:t>
      </w:r>
    </w:p>
    <w:p w14:paraId="7CC42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CEF4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3AD4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37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nextHopInfo {</w:t>
      </w:r>
    </w:p>
    <w:p w14:paraId="56F57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is used to identify ingress transport </w:t>
      </w:r>
    </w:p>
    <w:p w14:paraId="218E0C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node. Each node can be identified by any of combination of IP </w:t>
      </w:r>
    </w:p>
    <w:p w14:paraId="618BF1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address of next-hop router of transport network, system name, </w:t>
      </w:r>
    </w:p>
    <w:p w14:paraId="50B8B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port name, IP management address of transport nodes.";</w:t>
      </w:r>
    </w:p>
    <w:p w14:paraId="58BC5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6181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C40B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qosProfile {</w:t>
      </w:r>
    </w:p>
    <w:p w14:paraId="5A0538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reference to QoS Profile for </w:t>
      </w:r>
    </w:p>
    <w:p w14:paraId="155635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logical transport interface. A QoS profile includes a set of </w:t>
      </w:r>
    </w:p>
    <w:p w14:paraId="27414B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parameters which are locally provisioned on both sides of a logical </w:t>
      </w:r>
    </w:p>
    <w:p w14:paraId="0F0D25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transport interface.";</w:t>
      </w:r>
    </w:p>
    <w:p w14:paraId="066AD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8036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BE47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epApplicationRef {</w:t>
      </w:r>
    </w:p>
    <w:p w14:paraId="6ED6D7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a list of application level </w:t>
      </w:r>
    </w:p>
    <w:p w14:paraId="43124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EPs associated with the logical transport interface.";</w:t>
      </w:r>
    </w:p>
    <w:p w14:paraId="2FDA1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C636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6D65CC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74E1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200DB0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836FF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E25B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NsInfoGrp {</w:t>
      </w:r>
    </w:p>
    <w:p w14:paraId="06DB35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NsInfo of the NS instance corresponding to the network </w:t>
      </w:r>
    </w:p>
    <w:p w14:paraId="22A235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43F879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//suport condition: It shall be supported if the NSS instance is </w:t>
      </w:r>
    </w:p>
    <w:p w14:paraId="2E626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//realized in the virtualized environment. </w:t>
      </w:r>
    </w:p>
    <w:p w14:paraId="10EF65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Otherwise this attribute shall be absent.</w:t>
      </w:r>
    </w:p>
    <w:p w14:paraId="4B0C9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 which can be found at</w:t>
      </w:r>
    </w:p>
    <w:p w14:paraId="3DAF8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https://www.etsi.org/deliver/etsi_gs/NFV-IFA/001_099/013</w:t>
      </w:r>
    </w:p>
    <w:p w14:paraId="12B88F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/03.04.01_60/gs_NFV-IFA013v030401p.pdf page 123-124";</w:t>
      </w:r>
    </w:p>
    <w:p w14:paraId="4D53C6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nSInstanceId {</w:t>
      </w:r>
    </w:p>
    <w:p w14:paraId="21E497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"Uniquely identifies the NS instance.";</w:t>
      </w:r>
    </w:p>
    <w:p w14:paraId="59954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ECE8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ETSI-GS-NFV-Identifier;</w:t>
      </w:r>
    </w:p>
    <w:p w14:paraId="6406FF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9301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nsName {</w:t>
      </w:r>
    </w:p>
    <w:p w14:paraId="51B7FB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name of the NS instance.";</w:t>
      </w:r>
    </w:p>
    <w:p w14:paraId="1A29A7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4B0079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C2F63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31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description {</w:t>
      </w:r>
    </w:p>
    <w:p w14:paraId="1FDA81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"Human readable description of the NS instance.";</w:t>
      </w:r>
    </w:p>
    <w:p w14:paraId="1CB92F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769F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7B9C0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1AED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1923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F60A7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NetworkSliceSubnetGrp {</w:t>
      </w:r>
    </w:p>
    <w:p w14:paraId="4A16B1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NetworkSliceSubnet IOC.";</w:t>
      </w:r>
    </w:p>
    <w:p w14:paraId="63B56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operationalState {</w:t>
      </w:r>
    </w:p>
    <w:p w14:paraId="413D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operational state of the resouce. </w:t>
      </w:r>
    </w:p>
    <w:p w14:paraId="70542C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whether or not the resource is installed </w:t>
      </w:r>
    </w:p>
    <w:p w14:paraId="684A6F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 working.";</w:t>
      </w:r>
    </w:p>
    <w:p w14:paraId="0A9A0C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mandatory true;</w:t>
      </w:r>
    </w:p>
    <w:p w14:paraId="52F03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40B9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types3gpp:OperationalState;</w:t>
      </w:r>
    </w:p>
    <w:p w14:paraId="2ACC58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6B8C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FFA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administrativeState {</w:t>
      </w:r>
    </w:p>
    <w:p w14:paraId="1E1B6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administrative state of the network slice instance.</w:t>
      </w:r>
    </w:p>
    <w:p w14:paraId="1C043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 describes the permission to use or prohibition against</w:t>
      </w:r>
    </w:p>
    <w:p w14:paraId="697D78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using the instance, imposed through the OAM services.";</w:t>
      </w:r>
    </w:p>
    <w:p w14:paraId="0D8F42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default LOCKED;</w:t>
      </w:r>
    </w:p>
    <w:p w14:paraId="4BF380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types3gpp:AdministrativeState;</w:t>
      </w:r>
    </w:p>
    <w:p w14:paraId="57A8A2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5EEB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814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nsInfo {</w:t>
      </w:r>
    </w:p>
    <w:p w14:paraId="10F2F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network service </w:t>
      </w:r>
    </w:p>
    <w:p w14:paraId="54F90C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corresponding to the network slice subnet instance.";</w:t>
      </w:r>
    </w:p>
    <w:p w14:paraId="714EB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"ETSI GS NFV-IFA 013 clause 8.3.3.2.2";</w:t>
      </w:r>
    </w:p>
    <w:p w14:paraId="741AA8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BD6A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nSInstanceId;</w:t>
      </w:r>
    </w:p>
    <w:p w14:paraId="26A583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6BAE3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NsInfoGrp;</w:t>
      </w:r>
    </w:p>
    <w:p w14:paraId="3AC37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0DD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40DF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sliceProfileList {</w:t>
      </w:r>
    </w:p>
    <w:p w14:paraId="41D82D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SliceProfiles supported by the network slice </w:t>
      </w:r>
    </w:p>
    <w:p w14:paraId="1D62AE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instance. All members of the list, instances of SliceProfile, </w:t>
      </w:r>
    </w:p>
    <w:p w14:paraId="6DD2F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shall contain the same datatype representing slice profile requirements: </w:t>
      </w:r>
    </w:p>
    <w:p w14:paraId="5230B7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TopSliceSubnetProfile, RANSliceSubnetProfile or CNSliceSubnetProfile.  </w:t>
      </w:r>
    </w:p>
    <w:p w14:paraId="320214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Members of the list may contain TopSliceSubnetProfile datatype </w:t>
      </w:r>
    </w:p>
    <w:p w14:paraId="14E3D5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only when this attribute (sliceProfileList) belongs to </w:t>
      </w:r>
    </w:p>
    <w:p w14:paraId="0394E7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 NetworkSliceSubnet that is directly referenced by a NetworkSlice";</w:t>
      </w:r>
    </w:p>
    <w:p w14:paraId="0274D5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sliceProfileId;</w:t>
      </w:r>
    </w:p>
    <w:p w14:paraId="573825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SliceProfileGrp;</w:t>
      </w:r>
    </w:p>
    <w:p w14:paraId="20036C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6D1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39D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priorityLabel {</w:t>
      </w:r>
    </w:p>
    <w:p w14:paraId="54CF9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int32 ;</w:t>
      </w:r>
    </w:p>
    <w:p w14:paraId="3BB26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 ;</w:t>
      </w:r>
    </w:p>
    <w:p w14:paraId="453709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a label that consumer would assign a value on </w:t>
      </w:r>
    </w:p>
    <w:p w14:paraId="6B6FC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instance of network slice subnet. The management system takes </w:t>
      </w:r>
    </w:p>
    <w:p w14:paraId="3A4C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value of this attribute into account. The effect of this </w:t>
      </w:r>
    </w:p>
    <w:p w14:paraId="3294D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attribute value to the subject managed entity is not standardized";</w:t>
      </w:r>
    </w:p>
    <w:p w14:paraId="12F35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BF98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538A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networkSliceSubnetType {</w:t>
      </w:r>
    </w:p>
    <w:p w14:paraId="08E373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18CE3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TOP_SLICESUBNET;</w:t>
      </w:r>
    </w:p>
    <w:p w14:paraId="392E07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RAN_SLICESUBNET;</w:t>
      </w:r>
    </w:p>
    <w:p w14:paraId="35E4C0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CN_SLICESUBNET;</w:t>
      </w:r>
    </w:p>
    <w:p w14:paraId="23CB3F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5CBD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BDE99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"Indicates the type of network slice subnet, including:</w:t>
      </w:r>
    </w:p>
    <w:p w14:paraId="35AB71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 network slice subnet</w:t>
      </w:r>
    </w:p>
    <w:p w14:paraId="0D393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 network slice subnet</w:t>
      </w:r>
    </w:p>
    <w:p w14:paraId="68171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 network slice subnet";</w:t>
      </w:r>
    </w:p>
    <w:p w14:paraId="592F0A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AA2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D71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managedFunctionRef {</w:t>
      </w:r>
    </w:p>
    <w:p w14:paraId="47C6B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2E7C8F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B882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holds a list of DN of ManagedFunction instances </w:t>
      </w:r>
    </w:p>
    <w:p w14:paraId="329501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the NetworkSliceSubnet instance.";</w:t>
      </w:r>
    </w:p>
    <w:p w14:paraId="19694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3F53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67AB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networkSliceSubnetRef {</w:t>
      </w:r>
    </w:p>
    <w:p w14:paraId="5BC0B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0BDAF4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9DE5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DNs of constituent NetworkSliceSubnet supporting </w:t>
      </w:r>
    </w:p>
    <w:p w14:paraId="11DA30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NetworkSliceSubnet instance .";</w:t>
      </w:r>
    </w:p>
    <w:p w14:paraId="7A895B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946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29B32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epTransportRef {</w:t>
      </w:r>
    </w:p>
    <w:p w14:paraId="66ED8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 </w:t>
      </w:r>
    </w:p>
    <w:p w14:paraId="4238E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transport level EPs associated with the </w:t>
      </w:r>
    </w:p>
    <w:p w14:paraId="1B073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application level EP (i.e. EP_N3 or EP_NgU) or network slice subnet.";</w:t>
      </w:r>
    </w:p>
    <w:p w14:paraId="7E7EB0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3556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48A8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683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augment /subnet3gpp:SubNetwork {</w:t>
      </w:r>
    </w:p>
    <w:p w14:paraId="715FF5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NetworkSliceSubnet {</w:t>
      </w:r>
    </w:p>
    <w:p w14:paraId="094E2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a network slice subnet </w:t>
      </w:r>
    </w:p>
    <w:p w14:paraId="177275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1D0BF2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E6D9F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NetworkSliceSubnet can be categorized by following types:</w:t>
      </w:r>
    </w:p>
    <w:p w14:paraId="7E8418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RANSliceSubne represent the RAN network slice subnet in a 5G network, </w:t>
      </w:r>
    </w:p>
    <w:p w14:paraId="2CA2FE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'RANSliceSubnetProfile'.</w:t>
      </w:r>
    </w:p>
    <w:p w14:paraId="03FF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CNSliceSubnet represent the CN network slice subnet in a 5G network, </w:t>
      </w:r>
    </w:p>
    <w:p w14:paraId="0D1D11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'CNSliceSubnetProfile'.</w:t>
      </w:r>
    </w:p>
    <w:p w14:paraId="2F2F36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TopSliceSubnet represent the top network slice subnet in a 5G network, </w:t>
      </w:r>
    </w:p>
    <w:p w14:paraId="415C34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is associated to one or multiple 'TopSliceSubnetProfile'.</w:t>
      </w:r>
    </w:p>
    <w:p w14:paraId="095B3C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C20A6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attribute epTransportRef is used to specify a list of EP_Transport </w:t>
      </w:r>
    </w:p>
    <w:p w14:paraId="5B8F0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as transport resources to be aggregated to a NetworkSliceSubnet </w:t>
      </w:r>
    </w:p>
    <w:p w14:paraId="18D03C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The MnS consumer determines the EP_Transport instance(s) to </w:t>
      </w:r>
    </w:p>
    <w:p w14:paraId="07AC12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 EP_Application instances as part of the NetworkSliceSubnet </w:t>
      </w:r>
    </w:p>
    <w:p w14:paraId="6F58E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and request the MnS producer to configure the attribute </w:t>
      </w:r>
    </w:p>
    <w:p w14:paraId="40ABB0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epTransportRef of the NetworkSliceSubnet. </w:t>
      </w:r>
    </w:p>
    <w:p w14:paraId="159398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58D4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EP_Transport is name contained by SubNetwork, and an EP_Transport </w:t>
      </w:r>
    </w:p>
    <w:p w14:paraId="1CE1B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can be a new instance created for the EP_Application instances </w:t>
      </w:r>
    </w:p>
    <w:p w14:paraId="1A7B26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as part of NetworkSliceSubnet instance or an existing instance reused </w:t>
      </w:r>
    </w:p>
    <w:p w14:paraId="017566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EP_Application instance.";</w:t>
      </w:r>
    </w:p>
    <w:p w14:paraId="0FE217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w:t>
      </w:r>
    </w:p>
    <w:p w14:paraId="6F9C06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BF9B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container attributes {</w:t>
      </w:r>
    </w:p>
    <w:p w14:paraId="04ADCB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NetworkSliceSubnetGrp;</w:t>
      </w:r>
    </w:p>
    <w:p w14:paraId="1A5D0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AD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6775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top3gpp:Top_Grp;</w:t>
      </w:r>
    </w:p>
    <w:p w14:paraId="1A1D3B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E82E3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7087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2DFA9F9F"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02CA67B0" w14:textId="77777777" w:rsidR="00CB5977" w:rsidRDefault="00CB5977" w:rsidP="00CB5977">
      <w:pPr>
        <w:pStyle w:val="PL"/>
      </w:pPr>
    </w:p>
    <w:p w14:paraId="29F88502" w14:textId="77777777" w:rsidR="00CB5977" w:rsidRDefault="00CB5977" w:rsidP="00CB5977">
      <w:pPr>
        <w:pStyle w:val="PL"/>
      </w:pPr>
    </w:p>
    <w:p w14:paraId="3E136ECD" w14:textId="77777777" w:rsidR="00CB5977" w:rsidRDefault="00CB5977" w:rsidP="00CB5977">
      <w:pPr>
        <w:pStyle w:val="Heading3"/>
      </w:pPr>
      <w:r>
        <w:t>N.2.3</w:t>
      </w:r>
      <w:r>
        <w:tab/>
        <w:t>Void</w:t>
      </w:r>
    </w:p>
    <w:p w14:paraId="0A8E8D7C" w14:textId="77777777" w:rsidR="00CB5977" w:rsidRDefault="00CB5977" w:rsidP="00CB5977">
      <w:pPr>
        <w:pStyle w:val="PL"/>
      </w:pPr>
    </w:p>
    <w:p w14:paraId="19D68DD0" w14:textId="77777777" w:rsidR="00CB5977" w:rsidRDefault="00CB5977" w:rsidP="00CB5977">
      <w:pPr>
        <w:pStyle w:val="Heading3"/>
      </w:pPr>
      <w:r>
        <w:t>N.2.4</w:t>
      </w:r>
      <w:r>
        <w:tab/>
        <w:t>module _3gpp-ns-nrm-serviceprofile.yang</w:t>
      </w:r>
    </w:p>
    <w:p w14:paraId="570B2E24"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62F603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_3gpp-ns-nrm-serviceprofile {</w:t>
      </w:r>
    </w:p>
    <w:p w14:paraId="12E3D4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95AEF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 { prefix ns3gpp; }</w:t>
      </w:r>
    </w:p>
    <w:p w14:paraId="40A72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6EBA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798BEE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085480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 }</w:t>
      </w:r>
    </w:p>
    <w:p w14:paraId="2CD421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0881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1E639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6EF02F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F5EAB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network slice instance in a 5G network.</w:t>
      </w:r>
    </w:p>
    <w:p w14:paraId="3DF803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E9E33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46240B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FE8CC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50F52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681569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1889B0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3D3B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9330D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46946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2020-06-02 {</w:t>
      </w:r>
    </w:p>
    <w:p w14:paraId="457EBE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 CR-0508";</w:t>
      </w:r>
    </w:p>
    <w:p w14:paraId="2A52E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083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3286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5F5C6F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83E8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11BBC2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108B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4B8D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2019-06-23 {</w:t>
      </w:r>
    </w:p>
    <w:p w14:paraId="731727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5A63D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"3GPP TS 28.541 V15.X.XX";</w:t>
      </w:r>
    </w:p>
    <w:p w14:paraId="43142B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E858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2E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availability-percentage {</w:t>
      </w:r>
    </w:p>
    <w:p w14:paraId="2EDCD2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87A5E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Percentage value of the amount of time the end-to-end communication </w:t>
      </w:r>
    </w:p>
    <w:p w14:paraId="397EB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service is delivered according to an agreed QoS, divided by the amount </w:t>
      </w:r>
    </w:p>
    <w:p w14:paraId="4CAFEE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time the system is expected to deliver the end-to-end service </w:t>
      </w:r>
    </w:p>
    <w:p w14:paraId="1459AF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according to the specification in a specific area.";</w:t>
      </w:r>
    </w:p>
    <w:p w14:paraId="4FBAF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3.1";</w:t>
      </w:r>
    </w:p>
    <w:p w14:paraId="52143C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 </w:t>
      </w:r>
    </w:p>
    <w:p w14:paraId="6D56FE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4; // E.g. 99.9999</w:t>
      </w:r>
    </w:p>
    <w:p w14:paraId="3D5FB3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range 0..100;</w:t>
      </w:r>
    </w:p>
    <w:p w14:paraId="1B78A6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9695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FB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592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V2XMode-enum {</w:t>
      </w:r>
    </w:p>
    <w:p w14:paraId="6E9B15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E8C50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77F1C8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SUPPORTED_BY_NR;</w:t>
      </w:r>
    </w:p>
    <w:p w14:paraId="11B631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8EEF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78A4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5512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ServiceProfileGrp {</w:t>
      </w:r>
    </w:p>
    <w:p w14:paraId="0CB272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E6B5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serviceProfileId {</w:t>
      </w:r>
    </w:p>
    <w:p w14:paraId="11D7BB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"Service profile identifier.";</w:t>
      </w:r>
    </w:p>
    <w:p w14:paraId="1C5154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773217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AEFD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F4871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4944BB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S-NSSAI list to be supported by the new NSI to be </w:t>
      </w:r>
    </w:p>
    <w:p w14:paraId="6CDE8D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created or the existing NSI to be re-used.";</w:t>
      </w:r>
    </w:p>
    <w:p w14:paraId="30E02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304D2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B0270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unique "sst sd";</w:t>
      </w:r>
    </w:p>
    <w:p w14:paraId="77B552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3B57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802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D54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9A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02551D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478E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23D3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1283C2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PLMN IDs.";</w:t>
      </w:r>
    </w:p>
    <w:p w14:paraId="63B6B5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736827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7DC9B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3F0F4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4975D1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F5ED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0AA5C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29891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maximum number of UEs that may simultaneously </w:t>
      </w:r>
    </w:p>
    <w:p w14:paraId="121BF7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55FD20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AE4EE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B930D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36741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B3FE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coverageArea {</w:t>
      </w:r>
    </w:p>
    <w:p w14:paraId="4D8564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15AD3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64798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types3gpp:Tac;</w:t>
      </w:r>
    </w:p>
    <w:p w14:paraId="24DB0F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F2B9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4CBD7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0B0AE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3D091F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utilization </w:t>
      </w:r>
    </w:p>
    <w:p w14:paraId="21FF45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performance of the end-to-end network slice instance.";</w:t>
      </w:r>
    </w:p>
    <w:p w14:paraId="590A61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E49F1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C13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63F9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665F36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B58D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90695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3C97C0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24B2F8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0F03A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22.261 clause 6.2.1";</w:t>
      </w:r>
    </w:p>
    <w:p w14:paraId="1AF935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types3gpp:UeMobilityLevel;</w:t>
      </w:r>
    </w:p>
    <w:p w14:paraId="65958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3DD3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FF90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2FAD9E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3294B9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instance may be shared with another network slice </w:t>
      </w:r>
    </w:p>
    <w:p w14:paraId="0E9F40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instance(s).";</w:t>
      </w:r>
    </w:p>
    <w:p w14:paraId="0E878A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00D9C0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BD9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5D6E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The sNSSAIList above specifies one or potentially </w:t>
      </w:r>
    </w:p>
    <w:p w14:paraId="6261CA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several sST objects for the service profile.</w:t>
      </w:r>
    </w:p>
    <w:p w14:paraId="5C9BA8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How do they relate?</w:t>
      </w:r>
    </w:p>
    <w:p w14:paraId="5AA386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sST {</w:t>
      </w:r>
    </w:p>
    <w:p w14:paraId="4E70E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slice/service type. See 3GPP TS 23.501 </w:t>
      </w:r>
    </w:p>
    <w:p w14:paraId="5CD23E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for defined values.";</w:t>
      </w:r>
    </w:p>
    <w:p w14:paraId="08B9E6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5ED937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E2A2D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23.501 5.15.2.2";</w:t>
      </w:r>
    </w:p>
    <w:p w14:paraId="4316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266C0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E2FA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10BBA3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availability requirement for a network slice </w:t>
      </w:r>
    </w:p>
    <w:p w14:paraId="0985AF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expressed as a percentage.";</w:t>
      </w:r>
    </w:p>
    <w:p w14:paraId="689B54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availability-percentage;</w:t>
      </w:r>
    </w:p>
    <w:p w14:paraId="2A0C88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CC49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133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1EF8C7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8FB1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645E66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48811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324D5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2D69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4367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8BD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5C75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91499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528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ABF5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DFE4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FFCF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73E12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361F1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F87B7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A0F0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41EC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52219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836E7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D5855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C4A1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2617A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B109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62CE0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F083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46EA74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2B83F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0195C8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3E6A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9A0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6A426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0FE04D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deterministicComm is meant</w:t>
      </w:r>
    </w:p>
    <w:p w14:paraId="2B111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495521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61FF77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20AA10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3B79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FA54D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A4AF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FF6E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D5EA6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BFD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99D97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DDCDE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D5F8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5F304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6EE82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7242D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E60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51C95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511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834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5624F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791F1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14F7B2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4D9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CAA8E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6627DB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DeterministicCommAvailability</w:t>
      </w:r>
    </w:p>
    <w:p w14:paraId="220E0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F510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ns3cmn:DeterminCommAvailability;</w:t>
      </w:r>
    </w:p>
    <w:p w14:paraId="478610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25AC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9646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0C034F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610E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1203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AE8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499A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 {</w:t>
      </w:r>
    </w:p>
    <w:p w14:paraId="5CAF6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15945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downlink that is available ubiquitously across </w:t>
      </w:r>
    </w:p>
    <w:p w14:paraId="68C97F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1533E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41FF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5B68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D50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8437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E6ED5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032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6C3068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81B6C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6F227A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network </w:t>
      </w:r>
    </w:p>
    <w:p w14:paraId="18B34B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per UE";</w:t>
      </w:r>
    </w:p>
    <w:p w14:paraId="31532B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EBDAD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DBAFA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91B0C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DAFC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A9345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D84B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4ACD15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B8CB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 {</w:t>
      </w:r>
    </w:p>
    <w:p w14:paraId="2462E0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4AD4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FE2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1FD7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39E1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3AE10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CDFE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 </w:t>
      </w:r>
    </w:p>
    <w:p w14:paraId="54BA3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in uplink that is available ubiquitously across </w:t>
      </w:r>
    </w:p>
    <w:p w14:paraId="0819D3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slice";</w:t>
      </w:r>
    </w:p>
    <w:p w14:paraId="61DDEB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19A663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F48B1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42D0C3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DDF0A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0B0F5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CE31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44A6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8B016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6490F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 </w:t>
      </w:r>
    </w:p>
    <w:p w14:paraId="3BED84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w:t>
      </w:r>
    </w:p>
    <w:p w14:paraId="21F95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ns3cmn:XLThptGrp;</w:t>
      </w:r>
    </w:p>
    <w:p w14:paraId="74D022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B79F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726EA3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97C9F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CFC6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B0229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D09C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C01B0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CCDB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914C2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C75D6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7FBF5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B6B4E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EB07F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094E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reference "GSMA NG.116 corresponding to Attribute categories, </w:t>
      </w:r>
    </w:p>
    <w:p w14:paraId="1425E0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C28E2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78BF5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444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980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801D1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8B6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1D4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8A75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4188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B2578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279D87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1620E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09DB1D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19F3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8E6E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F277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713B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5A9F32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86B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7A0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7C2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9B88D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0CB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2FD9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5ADB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9F31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D29DF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A71C2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33C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2125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4E55F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E9CF9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2D17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7EE1C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4C43F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7B7D4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24DB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CAE3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47862F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01CC48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0C2C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F0777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7A2F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kPIMonitoring {</w:t>
      </w:r>
    </w:p>
    <w:p w14:paraId="668C8E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performance monitoring";</w:t>
      </w:r>
    </w:p>
    <w:p w14:paraId="3954FE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CC3E3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EB0C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154C1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B9985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B9E3D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0B741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48DD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35549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9FC98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A6D5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F5E02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4A2E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790C3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7A424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276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BBD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2E15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77AF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0F9873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8088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kPIList {</w:t>
      </w:r>
    </w:p>
    <w:p w14:paraId="6C00F3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Data format not specified, low interoperability</w:t>
      </w:r>
    </w:p>
    <w:p w14:paraId="7B9622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name list of KQIs and KPIs </w:t>
      </w:r>
    </w:p>
    <w:p w14:paraId="49AB85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available for performance monitoring";</w:t>
      </w:r>
    </w:p>
    <w:p w14:paraId="543CB4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7E0AF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B2E4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058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userMgmtOpen {</w:t>
      </w:r>
    </w:p>
    <w:p w14:paraId="79156E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slice </w:t>
      </w:r>
    </w:p>
    <w:p w14:paraId="464532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supports the capability for the NSC to manage their users or groups </w:t>
      </w:r>
    </w:p>
    <w:p w14:paraId="679E19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users' network services and corresponding requirements.";</w:t>
      </w:r>
    </w:p>
    <w:p w14:paraId="373E87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4F36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37E4EA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404E5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E43C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0163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D6543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DCD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337D5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300C4E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330F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7F15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0E8E6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E451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F13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5F869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E2C0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6FF2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A298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59C61E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8BD4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2F6277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ns3cmn:Support-enum;</w:t>
      </w:r>
    </w:p>
    <w:p w14:paraId="6F9AD1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440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0AFA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v2XCommMode {</w:t>
      </w:r>
    </w:p>
    <w:p w14:paraId="264109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V2X </w:t>
      </w:r>
    </w:p>
    <w:p w14:paraId="280D0D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mode is supported by the network slice.";</w:t>
      </w:r>
    </w:p>
    <w:p w14:paraId="17CA0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D1DCC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390E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ED28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34029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F79B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11D2A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A5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1ED0F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51C608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535EA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05F7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18BC1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6E1F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5C896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42C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0FEE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A328E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8022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7EBB2E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F101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v2XMode {</w:t>
      </w:r>
    </w:p>
    <w:p w14:paraId="51CC1B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V2XMode-enum;</w:t>
      </w:r>
    </w:p>
    <w:p w14:paraId="1E4121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9F0B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9B5E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2E84FE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3F22C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33C2DA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5533E9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439A8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B90B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AE29C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28931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443B8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339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7BCCD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12849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19811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1DAEA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60C6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A22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CAC8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203E5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A8785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2B05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8D8E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66B14C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E1F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9AFA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329B0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615878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1A008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4992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leaf activityFactor {</w:t>
      </w:r>
    </w:p>
    <w:p w14:paraId="1E79B8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3EB11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AACD5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438D33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1B004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73EF06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33D0CD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C659D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11523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B45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F867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53A833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76C516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020E13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70FE1B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5F7FB8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41E7B7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183A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63FD4F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7D53D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jitter {</w:t>
      </w:r>
    </w:p>
    <w:p w14:paraId="1AA965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FB486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B8F38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deviation from the desired </w:t>
      </w:r>
    </w:p>
    <w:p w14:paraId="40713B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value to the actual value when assessing time parameters";</w:t>
      </w:r>
    </w:p>
    <w:p w14:paraId="530256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C.4.1";</w:t>
      </w:r>
    </w:p>
    <w:p w14:paraId="1BB043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410DE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microseconds;</w:t>
      </w:r>
    </w:p>
    <w:p w14:paraId="263D04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F48C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79CEB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0AA6FB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431B04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7E79D1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2541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0F4E6A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E499E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95AD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2E008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648236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72800F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35DCE9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706B9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57F64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D5D33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B7EE2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maxDLDataVolume {</w:t>
      </w:r>
    </w:p>
    <w:p w14:paraId="6DBEC2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4A443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6A939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0B7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maxULDataVolume {</w:t>
      </w:r>
    </w:p>
    <w:p w14:paraId="739108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XML and YAML says "string"</w:t>
      </w:r>
    </w:p>
    <w:p w14:paraId="1E07B7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29087F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055D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nBIoT {</w:t>
      </w:r>
    </w:p>
    <w:p w14:paraId="56D5C0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in </w:t>
      </w:r>
    </w:p>
    <w:p w14:paraId="614AA1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in the network slice";</w:t>
      </w:r>
    </w:p>
    <w:p w14:paraId="07253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AE5F8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37B977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76EED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9FDA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087F7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B365B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F5E56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13736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271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D4A15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E369A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FD4F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7EBA7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EB2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7FB9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FEA4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6E8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B9C68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ns3cmn:ServAttrComGrp;</w:t>
      </w:r>
    </w:p>
    <w:p w14:paraId="4A55A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C92A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A7D3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NB-IoT is supported </w:t>
      </w:r>
    </w:p>
    <w:p w14:paraId="7FC8F9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in the RAN in the network slice";</w:t>
      </w:r>
    </w:p>
    <w:p w14:paraId="5C098B0D"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ns3cmn:Support-enum;</w:t>
      </w:r>
    </w:p>
    <w:p w14:paraId="75285081"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26A55C73"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30D87DB9"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w:t>
      </w:r>
    </w:p>
    <w:p w14:paraId="7C5BE2CB"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w:t>
      </w:r>
    </w:p>
    <w:p w14:paraId="6C18759D" w14:textId="77777777" w:rsidR="00CB5977" w:rsidRPr="006920F2" w:rsidRDefault="00CB5977" w:rsidP="00CB5977">
      <w:pPr>
        <w:tabs>
          <w:tab w:val="left" w:pos="0"/>
          <w:tab w:val="center" w:pos="4820"/>
          <w:tab w:val="right" w:pos="9638"/>
        </w:tabs>
        <w:spacing w:after="0"/>
        <w:rPr>
          <w:rFonts w:ascii="Courier New" w:hAnsi="Courier New" w:cs="Arial"/>
          <w:sz w:val="16"/>
          <w:szCs w:val="22"/>
          <w:lang w:val="fr-FR"/>
        </w:rPr>
      </w:pPr>
      <w:r w:rsidRPr="006920F2">
        <w:rPr>
          <w:rFonts w:ascii="Courier New" w:hAnsi="Courier New" w:cs="Arial"/>
          <w:sz w:val="16"/>
          <w:szCs w:val="22"/>
          <w:lang w:val="fr-FR"/>
        </w:rPr>
        <w:t>&lt;CODE ENDS&gt;</w:t>
      </w:r>
    </w:p>
    <w:p w14:paraId="0164E939" w14:textId="77777777" w:rsidR="00CB5977" w:rsidRDefault="00CB5977" w:rsidP="00CB5977">
      <w:pPr>
        <w:pStyle w:val="PL"/>
        <w:rPr>
          <w:lang w:val="fr-FR"/>
        </w:rPr>
      </w:pPr>
    </w:p>
    <w:p w14:paraId="1753D373" w14:textId="77777777" w:rsidR="00CB5977" w:rsidRDefault="00CB5977" w:rsidP="00CB5977">
      <w:pPr>
        <w:pStyle w:val="PL"/>
        <w:rPr>
          <w:lang w:val="fr-FR"/>
        </w:rPr>
      </w:pPr>
    </w:p>
    <w:p w14:paraId="05E3AEE9" w14:textId="77777777" w:rsidR="00CB5977" w:rsidRPr="006920F2" w:rsidRDefault="00CB5977" w:rsidP="00CB5977">
      <w:pPr>
        <w:pStyle w:val="Heading3"/>
      </w:pPr>
      <w:r w:rsidRPr="006920F2">
        <w:t>N.2.5</w:t>
      </w:r>
      <w:r w:rsidRPr="006920F2">
        <w:tab/>
        <w:t>module _3gpp-ns-nrm-sliceprofile.yang</w:t>
      </w:r>
    </w:p>
    <w:p w14:paraId="0AB9CE3E"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529D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submodule _3gpp-ns-nrm-sliceprofile {</w:t>
      </w:r>
    </w:p>
    <w:p w14:paraId="00E083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402D00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belongs-to _3gpp-ns-nrm-networkslicesubnet { prefix nss3gpp; }</w:t>
      </w:r>
    </w:p>
    <w:p w14:paraId="1970EA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BE2A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_3gpp-common-yang-types { prefix types3gpp; }</w:t>
      </w:r>
    </w:p>
    <w:p w14:paraId="60493F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_3gpp-5g-common-yang-types { prefix types5g3gpp; }</w:t>
      </w:r>
    </w:p>
    <w:p w14:paraId="750E1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_3gpp-ns-nrm-networkslice { prefix ns3gpp; }</w:t>
      </w:r>
    </w:p>
    <w:p w14:paraId="396FF3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import _3gpp-ns-nrm-common { prefix ns3cmn3gpp; }</w:t>
      </w:r>
    </w:p>
    <w:p w14:paraId="16ED3F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AF0B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24610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387562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0A431B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properties of network slice subnet related </w:t>
      </w:r>
    </w:p>
    <w:p w14:paraId="4B8C8D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that should be supported by the network slice subnet </w:t>
      </w:r>
    </w:p>
    <w:p w14:paraId="6A2452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 in a 5G network.</w:t>
      </w:r>
    </w:p>
    <w:p w14:paraId="0E8B8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197C60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53967B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4EFDB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757B05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0B7F2B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8C33F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6A55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2023-11-05 { reference CR-1057 ; } </w:t>
      </w:r>
    </w:p>
    <w:p w14:paraId="3B61AF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2D8B77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2021-07-17 { reference CR-0566 ; } </w:t>
      </w:r>
    </w:p>
    <w:p w14:paraId="5A62C5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2021-05-05 {</w:t>
      </w:r>
    </w:p>
    <w:p w14:paraId="1A38E3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"replace perfReq with 3 new datatypes xxxSliceSubnetProfile";</w:t>
      </w:r>
    </w:p>
    <w:p w14:paraId="137525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102FEE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0B9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758A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2020-02-19 {</w:t>
      </w:r>
    </w:p>
    <w:p w14:paraId="1FCC3C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YANG definitions for network slice NRM";</w:t>
      </w:r>
    </w:p>
    <w:p w14:paraId="79441C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"CR-0458";</w:t>
      </w:r>
    </w:p>
    <w:p w14:paraId="44FD6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76EDB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EC0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2019-05-27 {</w:t>
      </w:r>
    </w:p>
    <w:p w14:paraId="3488A6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"initial revision.";</w:t>
      </w:r>
    </w:p>
    <w:p w14:paraId="7957B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"Based on</w:t>
      </w:r>
    </w:p>
    <w:p w14:paraId="35683D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3GPP TS 28.541 V15.X.XX";</w:t>
      </w:r>
    </w:p>
    <w:p w14:paraId="7B00DA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DB3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SliceSimultaneousUse-enum {</w:t>
      </w:r>
    </w:p>
    <w:p w14:paraId="7746F0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7893B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ZERO;</w:t>
      </w:r>
    </w:p>
    <w:p w14:paraId="66C646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ONE;</w:t>
      </w:r>
    </w:p>
    <w:p w14:paraId="5F79A8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TWO;</w:t>
      </w:r>
    </w:p>
    <w:p w14:paraId="595173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THREE;</w:t>
      </w:r>
    </w:p>
    <w:p w14:paraId="24C4BC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FOUR;</w:t>
      </w:r>
    </w:p>
    <w:p w14:paraId="2A7FD6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4A98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D9DA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ServiceType-enum {</w:t>
      </w:r>
    </w:p>
    <w:p w14:paraId="559494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0004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eMBB;</w:t>
      </w:r>
    </w:p>
    <w:p w14:paraId="65F212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URLLC;</w:t>
      </w:r>
    </w:p>
    <w:p w14:paraId="12A9B0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MIoT;</w:t>
      </w:r>
    </w:p>
    <w:p w14:paraId="12F01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V2X;</w:t>
      </w:r>
    </w:p>
    <w:p w14:paraId="206D7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6E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96A52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EDFAF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PositioningGrp {</w:t>
      </w:r>
    </w:p>
    <w:p w14:paraId="166E5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w:t>
      </w:r>
    </w:p>
    <w:p w14:paraId="22076F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GSMA NG.116 ";</w:t>
      </w:r>
    </w:p>
    <w:p w14:paraId="123CD9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5E08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 ;</w:t>
      </w:r>
    </w:p>
    <w:p w14:paraId="098864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507DB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31F31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enum CIDE_CID ;</w:t>
      </w:r>
    </w:p>
    <w:p w14:paraId="5EBBC6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64C4DB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6F291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17204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BDA1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08B67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BEEAF9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6ED27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B82D7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05934E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7F2FCE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808EE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39C2ED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61AC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BD9C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7CB96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46E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0F4F467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6F4ECF2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D6D93B6"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2FC87B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3944C9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FF2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E57E8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4D7A8D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718423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75592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7978E1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2D8162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57A7C5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5A5B59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80C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4FA997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382019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28CC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EF9E0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43393B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5A105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0D6DD6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49C6FD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720410F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10ADB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89276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5A8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0BFA0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TopSliceSubnetProfileGrp {</w:t>
      </w:r>
    </w:p>
    <w:p w14:paraId="62881A6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A6ADE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0F52D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28D82C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822C9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398805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4FF8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10F4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2B6E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3CD0DE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E49E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4960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9D068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7B58CF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92541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454031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4AB8F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1C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711B2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CEA51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443D0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589B92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361B1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E51A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147ED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68E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AF89D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4481F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6DF216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483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C1F63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B291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71F67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w:t>
      </w:r>
    </w:p>
    <w:p w14:paraId="17687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D819C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04CA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7E6CB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13D6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00847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18BE4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D253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00DB71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7D8B23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5DCDAF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36DE2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2D744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77B5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2ADEE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592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C4344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9E63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64AEA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02BA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0ABA0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5495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0FD52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6317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17EF0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DE4DA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FA6A6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7439E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814B9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E2A2C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0270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4FB305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21D471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E097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E6B9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5A2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5F5E2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4F65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A36BA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40975D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09FD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646B7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98B875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48D4BC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44799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9E53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87090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170DA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1775C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B25D9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61C7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FBC0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512170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D8C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39FE42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A4C8C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BF3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309F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A79F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99793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17068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71BA2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0EBA64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F9E3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42F1F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EE0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D3958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C110FA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5938A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367B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D1C18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9D4E6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7A7F6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1A99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2FE50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172C4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AEA31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5829F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"Synthetic index for the element.";</w:t>
      </w:r>
    </w:p>
    <w:p w14:paraId="3F36D0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4DA6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08C8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DF4A4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49D6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04BA2C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7551EB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2B24C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46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E87A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8BDC2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52E16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2C8A85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59373F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790A7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437D8D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42B52E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3BB6DD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14B70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76176A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7B677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B4D5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D5D2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3024C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A3C4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577CA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F9E9E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2AF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2626D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50B14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512F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130C6D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CCA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C870B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DE2B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D3397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F588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27137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7A7B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1E19F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9E46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3DFFB1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53A7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7F973E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684BAF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A8F7D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DCD66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BE2D4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080AD0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21EEC8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608506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A6018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3A0E3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E4CEF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887EE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C50B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4C45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1BB7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E487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C2FD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33013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65AE8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8A3C3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D8DB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0523B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D22A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2C482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7D9381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34904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33C77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C38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748E90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C44B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3BDC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722C01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4D8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41F0D9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4FD305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              but that does not appear to match the description</w:t>
      </w:r>
    </w:p>
    <w:p w14:paraId="6D92F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395F8F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2206FA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00BCCE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665010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288EC9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08DE6C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80546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72ED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1D14A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3BE05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292F09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0C851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F64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28CFBB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5CE5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D0CE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839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F88AA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08F7A7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D33C9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05C8F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0BF8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40C0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3719F0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791B94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322EA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3607F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09E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EE99C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3311E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4E596C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7A34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2D46EB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14CFC5F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01EAC0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25E39B7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7D0D8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1FFA8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E79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1879EC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8704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270A3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4D6DF5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0E79A8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6C4344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BB3F6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2118C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639380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C2782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12CE91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19AA1E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2E577C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43BF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5B03A8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66FFB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0D1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6E89D7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392FC5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78C9D3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1CDF3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51295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4FA31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4E1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831FF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1E05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CC79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A5DA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24EBE4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89B70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4E30E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5CE4F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6D25A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EDAB6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7A4E9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CA202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E347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680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uses ns3cmn3gpp:ServAttrComGrp;</w:t>
      </w:r>
    </w:p>
    <w:p w14:paraId="6BC4D9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9E3A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2D8685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1CCC6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80E81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802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422C5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81AC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1BCAB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AEE8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3AFDB49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32067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C92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AF665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2990BC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309208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6D6EA3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48939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6218BDA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6A315C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2AE06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692D0C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predictionfrequency;</w:t>
      </w:r>
    </w:p>
    <w:p w14:paraId="0040C5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4FE67F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8C262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network slice provides </w:t>
      </w:r>
    </w:p>
    <w:p w14:paraId="344893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geo-localization methods or supporting methods";</w:t>
      </w:r>
    </w:p>
    <w:p w14:paraId="5F45C9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w:t>
      </w:r>
    </w:p>
    <w:p w14:paraId="1343B5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PositioningGrp;</w:t>
      </w:r>
    </w:p>
    <w:p w14:paraId="27A0E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FF13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A390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D9E3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CNSliceSubnetProfileGrp {</w:t>
      </w:r>
    </w:p>
    <w:p w14:paraId="240973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19AA94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401371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44E78D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22491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4FDD5D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A5A4B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509B2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101E68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98995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3962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6A797E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51EDEF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301A9F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087839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7372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6A83F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859B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74AAD6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8F53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51EF51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650B3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AFAD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4E2C0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A02CD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8964C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06CB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4C649D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60BEE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2D37C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1649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D296B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91FE4B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96B9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C531AE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B3BE7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41EED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190D6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6F65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488DC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15EBB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2A4772F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12128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6B1864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1C43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1E2E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max-elements 1;</w:t>
      </w:r>
    </w:p>
    <w:p w14:paraId="20E4C4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34E91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843431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2B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C403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78BC1C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9140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56575B0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704D1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7E1F5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1286C1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6CD0B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3404D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4ECF3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13A83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C56B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2CAC42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79933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E1090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C7AAB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91B25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8940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96C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98C6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B971E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F8BA7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3BA4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34BCC7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93EA1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2C33B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6CF39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6D44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CB0F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113CD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4FB9F9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C96E4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CF35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F4E31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D9C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E9AB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C1325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BB55E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680913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3F394E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14826B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607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1F179C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maxNumberofPDUSessions {</w:t>
      </w:r>
    </w:p>
    <w:p w14:paraId="77D8A0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maximum number of </w:t>
      </w:r>
    </w:p>
    <w:p w14:paraId="4C8F62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concurrent PDU sessions supported by the network slice";</w:t>
      </w:r>
    </w:p>
    <w:p w14:paraId="33B30D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70C9A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9934B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2BBB4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5F8B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1021A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8C0C3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1E94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E42C3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22588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891A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638C15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A5E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903CC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51CC46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4BD26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77E1B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BF254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999E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2264CC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011FA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nOofPDUSessions {</w:t>
      </w:r>
    </w:p>
    <w:p w14:paraId="1CC461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w:t>
      </w:r>
    </w:p>
    <w:p w14:paraId="34D224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CCEC1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DD64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5CE0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602D6B2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497420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0719CD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network slices and if so, with which other classes of network slices.";</w:t>
      </w:r>
    </w:p>
    <w:p w14:paraId="03DF41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26D650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06EA40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3BC2A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properties of service delivery </w:t>
      </w:r>
    </w:p>
    <w:p w14:paraId="44A46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7285D1C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2CCF9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5C8DD2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7D3B7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02CE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51761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D0BDA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6ABC16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CBA1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9C4DC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304233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6C474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9B7E1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4E4EC4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EE554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EE480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10BA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FBF5ED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4BA551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03BBE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F509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988A4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11145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5C4654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112684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DABB1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0EC7AA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1CF3D4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13B87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BF5F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0FBA3B7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768825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6015DD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41D6D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FEF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182F0E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603BC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356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624E45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6FBA2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52B6AC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45081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2E81E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7DF18C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AB3D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266C7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1C0677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3F1A09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64DDDF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ED062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B51AB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573BEE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143C41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FC6C6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7B356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6154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9700A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A4A86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4825FBB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436BD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73185F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915C6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3723A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2DA2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1D1AB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3AA82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F6656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54018A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A2AF1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C789F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7A933F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DF39C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05DAA9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//Stage2 issue: Defined differently in 28.541 chapter 6, but XML </w:t>
      </w:r>
    </w:p>
    <w:p w14:paraId="309207B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6D3DEEF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C052F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DEED8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F9CD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5050F4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4CCA03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CF8F7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764DDA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3CFF8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7BA8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F0783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4B08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PositioningRANSubnetGrp {</w:t>
      </w:r>
    </w:p>
    <w:p w14:paraId="2F8B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positioning support in RAN domain";</w:t>
      </w:r>
    </w:p>
    <w:p w14:paraId="107305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availability {</w:t>
      </w:r>
    </w:p>
    <w:p w14:paraId="279782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7A8489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CIDE_CID ;</w:t>
      </w:r>
    </w:p>
    <w:p w14:paraId="4995B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OTDOA;</w:t>
      </w:r>
    </w:p>
    <w:p w14:paraId="0EAB00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RF_FINGERPRINTING;</w:t>
      </w:r>
    </w:p>
    <w:p w14:paraId="514DA1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AECID;</w:t>
      </w:r>
    </w:p>
    <w:p w14:paraId="2A4C30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HYBRID_POSITIONING;</w:t>
      </w:r>
    </w:p>
    <w:p w14:paraId="47DEB4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NET_RTK;</w:t>
      </w:r>
    </w:p>
    <w:p w14:paraId="45B14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E52F2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F27A7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if this attribute is provided by the RAN domain </w:t>
      </w:r>
    </w:p>
    <w:p w14:paraId="7F52E1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the network slice and contains a list of positioning methods </w:t>
      </w:r>
    </w:p>
    <w:p w14:paraId="29A2B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provided by the RAN domain. If the list is empty this attribute is </w:t>
      </w:r>
    </w:p>
    <w:p w14:paraId="6294C8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not available in the RAN domain and the other parameters might be </w:t>
      </w:r>
    </w:p>
    <w:p w14:paraId="00D515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ignored, see NG.116. Values allowed: are</w:t>
      </w:r>
    </w:p>
    <w:p w14:paraId="09B70A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CIDE-CID (LTE and NR), OTDOA (LTE and NR), RF fingerprinting, AECID, </w:t>
      </w:r>
    </w:p>
    <w:p w14:paraId="4E253A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Hybrid positioning, NET-RTK.";</w:t>
      </w:r>
    </w:p>
    <w:p w14:paraId="053F4D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8E72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predictionfrequency {</w:t>
      </w:r>
    </w:p>
    <w:p w14:paraId="3BCBDB17"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type enumeration {</w:t>
      </w:r>
    </w:p>
    <w:p w14:paraId="16A0D07C"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PERSEC;</w:t>
      </w:r>
    </w:p>
    <w:p w14:paraId="326AD155"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enum PERMIN;</w:t>
      </w:r>
    </w:p>
    <w:p w14:paraId="46ED6AC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enum PERHOUR;</w:t>
      </w:r>
    </w:p>
    <w:p w14:paraId="1D25C69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4012C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2E1C3A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how often location information is provided. </w:t>
      </w:r>
    </w:p>
    <w:p w14:paraId="0C03BA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parameter simply defines how often the customer is allowed to </w:t>
      </w:r>
    </w:p>
    <w:p w14:paraId="0604FE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request location information. This is not related to the time it </w:t>
      </w:r>
    </w:p>
    <w:p w14:paraId="08A471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takes to determine the location, which is a characteristic of the </w:t>
      </w:r>
    </w:p>
    <w:p w14:paraId="27ADD4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positioning method.</w:t>
      </w:r>
    </w:p>
    <w:p w14:paraId="52AEF0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If leaf-list availability is empty, the value has no meaning.";</w:t>
      </w:r>
    </w:p>
    <w:p w14:paraId="1C4BEB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278B32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213FE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accuracy {</w:t>
      </w:r>
    </w:p>
    <w:p w14:paraId="740F67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0E0DF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2;</w:t>
      </w:r>
    </w:p>
    <w:p w14:paraId="485D07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33F8E9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meter;</w:t>
      </w:r>
    </w:p>
    <w:p w14:paraId="6F31DF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6750FA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accuracy of the location information. </w:t>
      </w:r>
    </w:p>
    <w:p w14:paraId="289B2D0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Accuracy depends on the respective positioning solution applied in the </w:t>
      </w:r>
    </w:p>
    <w:p w14:paraId="641A34D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RAN domain of the network slice.";</w:t>
      </w:r>
    </w:p>
    <w:p w14:paraId="5C6AD0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"NG.116";</w:t>
      </w:r>
    </w:p>
    <w:p w14:paraId="08C55D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A9A7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58308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DDF8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RANSliceSubnetProfileGrp {</w:t>
      </w:r>
    </w:p>
    <w:p w14:paraId="7493F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the RANSliceSubnetProfile datatype";</w:t>
      </w:r>
    </w:p>
    <w:p w14:paraId="6AEDEE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44F562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14C740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3AFFE6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064BBF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22EE7B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019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02D232B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54EF3B7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milliseconds;</w:t>
      </w:r>
    </w:p>
    <w:p w14:paraId="78C920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F25C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2AE491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1DBBF4D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4EABDE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2878A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14D048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uint64;</w:t>
      </w:r>
    </w:p>
    <w:p w14:paraId="156B72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175CC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dLThptPerSliceSubnet {</w:t>
      </w:r>
    </w:p>
    <w:p w14:paraId="594EFC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464A30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downlink that is available ubiquitously</w:t>
      </w:r>
    </w:p>
    <w:p w14:paraId="2745734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2E638A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BCB4D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16965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43658B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A573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B3DD4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E1428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6728A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w:t>
      </w:r>
      <w:r>
        <w:rPr>
          <w:rFonts w:ascii="Courier New" w:hAnsi="Courier New"/>
          <w:noProof/>
          <w:sz w:val="16"/>
        </w:rPr>
        <w:tab/>
      </w:r>
    </w:p>
    <w:p w14:paraId="7344971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dLThptPerUE {</w:t>
      </w:r>
    </w:p>
    <w:p w14:paraId="29664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5462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58A976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83FAF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E4A11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3A7D8F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DE858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5A56C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647F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0D711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CD2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uLThptPerSliceSubnet {</w:t>
      </w:r>
    </w:p>
    <w:p w14:paraId="7DB2E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achievable data rate of the</w:t>
      </w:r>
    </w:p>
    <w:p w14:paraId="540D30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 uplink that is available ubiquitously</w:t>
      </w:r>
    </w:p>
    <w:p w14:paraId="18FB2F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across the coverage area of the slice";</w:t>
      </w:r>
    </w:p>
    <w:p w14:paraId="775794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5F965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7BC9D0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850D6F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054273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577210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580B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5E574F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68E36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uLThptPerUE {</w:t>
      </w:r>
    </w:p>
    <w:p w14:paraId="28D55C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defines data rate supported by the</w:t>
      </w:r>
    </w:p>
    <w:p w14:paraId="1C54F9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per UE, refer NG.116";</w:t>
      </w:r>
    </w:p>
    <w:p w14:paraId="02F117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760E026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27ED1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629D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EA675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2E3AA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1332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ns3cmn3gpp:XLThptGrp;</w:t>
      </w:r>
    </w:p>
    <w:p w14:paraId="0278B65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F851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maxPktSize {</w:t>
      </w:r>
    </w:p>
    <w:p w14:paraId="305D19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EB51D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39B3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1B6AC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80A94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8FA77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BD1CC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AABE2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parameter specifies the maximum packet size </w:t>
      </w:r>
    </w:p>
    <w:p w14:paraId="6F19F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w:t>
      </w:r>
    </w:p>
    <w:p w14:paraId="514037F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7AFCEF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1EA43B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1D826F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2FFC6C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01DB2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04D38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D6FBA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025BA0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01EBA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05E283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DDD792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147EE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40B7B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maxSize {</w:t>
      </w:r>
    </w:p>
    <w:p w14:paraId="21D592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guessing integer bytes</w:t>
      </w:r>
    </w:p>
    <w:p w14:paraId="1965AF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D0128E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bytes;</w:t>
      </w:r>
    </w:p>
    <w:p w14:paraId="608A18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CDBD65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B9FB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delayTolerance {</w:t>
      </w:r>
    </w:p>
    <w:p w14:paraId="61F162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description "An attribute specifies the properties of service delivery </w:t>
      </w:r>
    </w:p>
    <w:p w14:paraId="045E459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flexibility, especially for the vertical services that are not </w:t>
      </w:r>
    </w:p>
    <w:p w14:paraId="2F9F81B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chasing a high system performance.";</w:t>
      </w:r>
    </w:p>
    <w:p w14:paraId="153F88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4.3";</w:t>
      </w:r>
    </w:p>
    <w:p w14:paraId="41623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70E8D6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F7069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067C330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65BD88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31E05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1D47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F3D92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28208B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3A5B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07413E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6D0118A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5E1C57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0559B4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F31A03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5DDD5AF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0FF89C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A694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4ABAB8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08E112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D83D7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support {</w:t>
      </w:r>
    </w:p>
    <w:p w14:paraId="05DE64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whether or not the network </w:t>
      </w:r>
    </w:p>
    <w:p w14:paraId="3FD2589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supports service delivery flexibility, especially for the </w:t>
      </w:r>
    </w:p>
    <w:p w14:paraId="039EB0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vertical services that are not chasing a high system performance.";</w:t>
      </w:r>
    </w:p>
    <w:p w14:paraId="79D364A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ns3cmn3gpp:Support-enum;</w:t>
      </w:r>
    </w:p>
    <w:p w14:paraId="3DC8C3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A0453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30F67B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sliceSimultaneousUse {</w:t>
      </w:r>
    </w:p>
    <w:p w14:paraId="310AB0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whether a network slice</w:t>
      </w:r>
    </w:p>
    <w:p w14:paraId="0224A9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can be simultaneously used by a device together with other </w:t>
      </w:r>
    </w:p>
    <w:p w14:paraId="53940D3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slices and if so, with which other classes of network slices.";</w:t>
      </w:r>
    </w:p>
    <w:p w14:paraId="71CC0A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SliceSimultaneousUse-enum;</w:t>
      </w:r>
    </w:p>
    <w:p w14:paraId="3BAB0E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C4B08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termDensity {</w:t>
      </w:r>
    </w:p>
    <w:p w14:paraId="559596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overall user density over </w:t>
      </w:r>
    </w:p>
    <w:p w14:paraId="66CB9E3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coverage area of the network slice";</w:t>
      </w:r>
    </w:p>
    <w:p w14:paraId="2C80C2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62AF96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0529E0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28B35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19377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315403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F13AF7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3EEC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561511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0141B3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508019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5D5F1A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248554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2A127B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21ED7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144463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EA488A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291B4C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4EE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4A13F7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B0180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density {</w:t>
      </w:r>
    </w:p>
    <w:p w14:paraId="03B28E0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73FF24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users/km2;</w:t>
      </w:r>
    </w:p>
    <w:p w14:paraId="1E2AA4D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6502C81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6C3CB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activityFactor {</w:t>
      </w:r>
    </w:p>
    <w:p w14:paraId="1067200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5F4465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5E01C78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percentage value of the </w:t>
      </w:r>
    </w:p>
    <w:p w14:paraId="05507B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amount of simultaneous active UEs to the total number of UEs where </w:t>
      </w:r>
    </w:p>
    <w:p w14:paraId="7B9A23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active means the UEs are exchanging data with the network";</w:t>
      </w:r>
    </w:p>
    <w:p w14:paraId="63497D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Table 7.1-1";</w:t>
      </w:r>
    </w:p>
    <w:p w14:paraId="1554A5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decimal64 {</w:t>
      </w:r>
    </w:p>
    <w:p w14:paraId="6B5B44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fraction-digits 1;</w:t>
      </w:r>
    </w:p>
    <w:p w14:paraId="27649B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9BD7E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59A8F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25839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44E7C8B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key idx; //no obvious leaf to use as a key</w:t>
      </w:r>
    </w:p>
    <w:p w14:paraId="0B0B952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665EB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1F02FB5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07221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58BBC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CCCCC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7C4B6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509835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A4EA2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5C5A4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7A4CF7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B01B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2757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00519CE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55FC4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AD5BF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0526A2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3646BF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531F80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A973F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uESpeed {</w:t>
      </w:r>
    </w:p>
    <w:p w14:paraId="176A85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This is modeled as writable/config true in 28.542, </w:t>
      </w:r>
    </w:p>
    <w:p w14:paraId="6CA0E3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that does not appear to match the description</w:t>
      </w:r>
    </w:p>
    <w:p w14:paraId="733A64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maximum speed (in km/hour) </w:t>
      </w:r>
    </w:p>
    <w:p w14:paraId="2231CE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supported by the network slice at which a defined QoS can be </w:t>
      </w:r>
    </w:p>
    <w:p w14:paraId="6BDED3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achieved";</w:t>
      </w:r>
    </w:p>
    <w:p w14:paraId="5E73C8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ACEFF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km/h;</w:t>
      </w:r>
    </w:p>
    <w:p w14:paraId="123D19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05BE9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reliability {</w:t>
      </w:r>
    </w:p>
    <w:p w14:paraId="706CBB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in the context of network layer </w:t>
      </w:r>
    </w:p>
    <w:p w14:paraId="166432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packet transmissions, percentage value of the amount of sent </w:t>
      </w:r>
    </w:p>
    <w:p w14:paraId="1CF5BC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layer packets successfully delivered to a given system </w:t>
      </w:r>
    </w:p>
    <w:p w14:paraId="1A48697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entity within the time constraint required by the targeted service, </w:t>
      </w:r>
    </w:p>
    <w:p w14:paraId="6702FC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divided by the total number of sent network layer packets.";</w:t>
      </w:r>
    </w:p>
    <w:p w14:paraId="788D832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22.261, TS 22.104";</w:t>
      </w:r>
    </w:p>
    <w:p w14:paraId="67ED3A9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12EEBC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BBACE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serviceType {</w:t>
      </w:r>
    </w:p>
    <w:p w14:paraId="78897B9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standardized network slice type. </w:t>
      </w:r>
    </w:p>
    <w:p w14:paraId="4D5780C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allowedValues: eMBB, URLLC, MIoT, V2X.";</w:t>
      </w:r>
    </w:p>
    <w:p w14:paraId="30F38D2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ServiceType-enum;</w:t>
      </w:r>
    </w:p>
    <w:p w14:paraId="0A7A38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DD4919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deterministicComm {</w:t>
      </w:r>
    </w:p>
    <w:p w14:paraId="2EE1D9F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deterministicComm is not defined in 28.541 chapter 6, </w:t>
      </w:r>
    </w:p>
    <w:p w14:paraId="2974CF7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but I guess determinComm is meant</w:t>
      </w:r>
    </w:p>
    <w:p w14:paraId="014731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properties of the deterministic </w:t>
      </w:r>
    </w:p>
    <w:p w14:paraId="23302F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communication for periodic user traffic. Periodic traffic refers to the </w:t>
      </w:r>
    </w:p>
    <w:p w14:paraId="0AA6EB6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of traffic with periodic transmissions.";</w:t>
      </w:r>
    </w:p>
    <w:p w14:paraId="40A0725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64E64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687661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097B6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7360B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F6EF3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E80CC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7E2576E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7E4F10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3A481C0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7B66FA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38AE6DE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16BBA6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7DCB28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28B9E56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EA2334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F96E2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A6D8E5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F95E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ns3cmn3gpp:ServAttrComGrp;</w:t>
      </w:r>
    </w:p>
    <w:p w14:paraId="64B4640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76E6B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availability {</w:t>
      </w:r>
    </w:p>
    <w:p w14:paraId="622E9DC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Defined differently in 28.541 chapter 6, but XML </w:t>
      </w:r>
    </w:p>
    <w:p w14:paraId="316827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uses DeterminCommAvailability</w:t>
      </w:r>
    </w:p>
    <w:p w14:paraId="03C4E56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3A1E78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ns3cmn3gpp:DeterminCommAvailability;</w:t>
      </w:r>
    </w:p>
    <w:p w14:paraId="653B0B1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525594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periodicityList {</w:t>
      </w:r>
    </w:p>
    <w:p w14:paraId="24DEF6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//Stage2 issue: Not defined in 28.541 chapter 6. XML and YAML </w:t>
      </w:r>
    </w:p>
    <w:p w14:paraId="18A4449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says "string".</w:t>
      </w:r>
    </w:p>
    <w:p w14:paraId="70E7A9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type string;</w:t>
      </w:r>
    </w:p>
    <w:p w14:paraId="0265F9E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D306CC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5C9FD0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survivalTime {</w:t>
      </w:r>
    </w:p>
    <w:p w14:paraId="10FD44F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"An attribute specifies the time that an application </w:t>
      </w:r>
    </w:p>
    <w:p w14:paraId="5F4AC9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consuming a communication service may continue without an </w:t>
      </w:r>
    </w:p>
    <w:p w14:paraId="531BB9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anticipated message.";</w:t>
      </w:r>
    </w:p>
    <w:p w14:paraId="699F66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"TS 22.104 clause 5";</w:t>
      </w:r>
    </w:p>
    <w:p w14:paraId="233205A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string;</w:t>
      </w:r>
    </w:p>
    <w:p w14:paraId="510FFA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A9B2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positioning {</w:t>
      </w:r>
    </w:p>
    <w:p w14:paraId="30BF42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7249E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F8ADD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RAN domain of the network slice </w:t>
      </w:r>
    </w:p>
    <w:p w14:paraId="2D594C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provides geo-localization methods or supporting methods.";</w:t>
      </w:r>
    </w:p>
    <w:p w14:paraId="55DAE58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"Clause 3.4.20 of NG.116 [50].";</w:t>
      </w:r>
    </w:p>
    <w:p w14:paraId="49A3AB1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PositioningRANSubnetGrp;</w:t>
      </w:r>
    </w:p>
    <w:p w14:paraId="26E70BF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8C2B33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61E6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6C531D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SliceProfileGrp {</w:t>
      </w:r>
    </w:p>
    <w:p w14:paraId="4616AA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sliceProfileId {</w:t>
      </w:r>
    </w:p>
    <w:p w14:paraId="6E98BC3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unique identifier of the property of network slice </w:t>
      </w:r>
    </w:p>
    <w:p w14:paraId="74791BD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subnet related requirement should be supported by the network </w:t>
      </w:r>
    </w:p>
    <w:p w14:paraId="652CDD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w:t>
      </w:r>
    </w:p>
    <w:p w14:paraId="053635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types3gpp:DistinguishedName;</w:t>
      </w:r>
    </w:p>
    <w:p w14:paraId="0BB4DF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4EEDBD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A746C4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sNSSAIList {</w:t>
      </w:r>
    </w:p>
    <w:p w14:paraId="6F6A708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S-NSSAIs the managed object is capable of </w:t>
      </w:r>
    </w:p>
    <w:p w14:paraId="616ACB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supporting. (Single Network Slice Selection Assistance Information)</w:t>
      </w:r>
    </w:p>
    <w:p w14:paraId="591731E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 S-NSSAI has an SST (Slice/Service type) and an optional SD</w:t>
      </w:r>
    </w:p>
    <w:p w14:paraId="69E3659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Differentiator) field.";</w:t>
      </w:r>
    </w:p>
    <w:p w14:paraId="53BDC59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25253B4"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Pr>
          <w:rFonts w:ascii="Courier New" w:hAnsi="Courier New"/>
          <w:noProof/>
          <w:sz w:val="16"/>
        </w:rPr>
        <w:t xml:space="preserve">      </w:t>
      </w:r>
      <w:r w:rsidRPr="006920F2">
        <w:rPr>
          <w:rFonts w:ascii="Courier New" w:hAnsi="Courier New"/>
          <w:noProof/>
          <w:sz w:val="16"/>
          <w:lang w:val="fr-FR"/>
        </w:rPr>
        <w:t>unique "sst sd";</w:t>
      </w:r>
    </w:p>
    <w:p w14:paraId="1B61E10E" w14:textId="77777777" w:rsidR="00CB5977" w:rsidRPr="006920F2"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r-FR"/>
        </w:rPr>
      </w:pPr>
      <w:r w:rsidRPr="006920F2">
        <w:rPr>
          <w:rFonts w:ascii="Courier New" w:hAnsi="Courier New"/>
          <w:noProof/>
          <w:sz w:val="16"/>
          <w:lang w:val="fr-FR"/>
        </w:rPr>
        <w:t xml:space="preserve">      leaf idx {</w:t>
      </w:r>
    </w:p>
    <w:p w14:paraId="1503A69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920F2">
        <w:rPr>
          <w:rFonts w:ascii="Courier New" w:hAnsi="Courier New"/>
          <w:noProof/>
          <w:sz w:val="16"/>
          <w:lang w:val="fr-FR"/>
        </w:rPr>
        <w:t xml:space="preserve">        </w:t>
      </w:r>
      <w:r>
        <w:rPr>
          <w:rFonts w:ascii="Courier New" w:hAnsi="Courier New"/>
          <w:noProof/>
          <w:sz w:val="16"/>
        </w:rPr>
        <w:t>description "Synthetic index for the element.";</w:t>
      </w:r>
    </w:p>
    <w:p w14:paraId="481998E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190CF2A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C4A9E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types5g3gpp:SNssai;</w:t>
      </w:r>
    </w:p>
    <w:p w14:paraId="33B621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1F34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11EF3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pLMNIdList {</w:t>
      </w:r>
    </w:p>
    <w:p w14:paraId="7B604F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"List of at most six entries of PLMN Identifiers, but at </w:t>
      </w:r>
    </w:p>
    <w:p w14:paraId="38D52BB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least one (the primary PLMN Id).  The PLMN Identifier is composed </w:t>
      </w:r>
    </w:p>
    <w:p w14:paraId="64FC1C1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of a Mobile Country Code (MCC) and a Mobile Network Code (MNC).";</w:t>
      </w:r>
    </w:p>
    <w:p w14:paraId="36CFB40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5939E6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6;</w:t>
      </w:r>
    </w:p>
    <w:p w14:paraId="1D554F4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"mcc mnc";</w:t>
      </w:r>
    </w:p>
    <w:p w14:paraId="6CCF2B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ordered-by user;</w:t>
      </w:r>
    </w:p>
    <w:p w14:paraId="62BA91D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types3gpp:PLMNId;</w:t>
      </w:r>
    </w:p>
    <w:p w14:paraId="2A798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44CEF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69C722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maxNumberofUEs {</w:t>
      </w:r>
    </w:p>
    <w:p w14:paraId="1AD4C2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the maximum number of UEs may simultaneously </w:t>
      </w:r>
    </w:p>
    <w:p w14:paraId="6F280BA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access the network slice instance.";</w:t>
      </w:r>
    </w:p>
    <w:p w14:paraId="6E550C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4FBBE9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76F2DB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DD07A1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E8855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4F60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coverageAreaTAList {</w:t>
      </w:r>
    </w:p>
    <w:p w14:paraId="304058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"A list of TrackingAreas where the NSI can be selected.";</w:t>
      </w:r>
    </w:p>
    <w:p w14:paraId="2F8D5F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 //no obvious leaf to use as a key</w:t>
      </w:r>
    </w:p>
    <w:p w14:paraId="5D8F24E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 type uint32; }</w:t>
      </w:r>
    </w:p>
    <w:p w14:paraId="5786C6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687038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min-elements 1;</w:t>
      </w:r>
    </w:p>
    <w:p w14:paraId="34232A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types3gpp:TaiGrp;</w:t>
      </w:r>
    </w:p>
    <w:p w14:paraId="441EAF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84ED5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35DE2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latency {</w:t>
      </w:r>
    </w:p>
    <w:p w14:paraId="33BCB70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packet transmission latency (milliseconds) through </w:t>
      </w:r>
    </w:p>
    <w:p w14:paraId="69C6F1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RAN, CN, and TN part of 5G network, used to evaluate </w:t>
      </w:r>
    </w:p>
    <w:p w14:paraId="101926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utilization performance of the end-to-end network slice instance.";</w:t>
      </w:r>
    </w:p>
    <w:p w14:paraId="2FE14D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28.554 clause 6.3.1";</w:t>
      </w:r>
    </w:p>
    <w:p w14:paraId="715C473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7C24FC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mandatory true;</w:t>
      </w:r>
    </w:p>
    <w:p w14:paraId="31E718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uint16;</w:t>
      </w:r>
    </w:p>
    <w:p w14:paraId="099F12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units milliseconds;</w:t>
      </w:r>
    </w:p>
    <w:p w14:paraId="36A82DE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CF5E76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0BA8D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uEMobilityLevel {</w:t>
      </w:r>
    </w:p>
    <w:p w14:paraId="7FC39A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"The mobility level of UE accessing the network slice </w:t>
      </w:r>
    </w:p>
    <w:p w14:paraId="0DFE7CA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instance.";</w:t>
      </w:r>
    </w:p>
    <w:p w14:paraId="76FFDC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50C15E1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types3gpp:UeMobilityLevel;</w:t>
      </w:r>
    </w:p>
    <w:p w14:paraId="25438DC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BA28A3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59E57E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resourceSharingLevel {</w:t>
      </w:r>
    </w:p>
    <w:p w14:paraId="769ED13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"Specifies whether the resources to be allocated to the </w:t>
      </w:r>
    </w:p>
    <w:p w14:paraId="45CC3F4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slice subnet  instance may be shared with another network </w:t>
      </w:r>
    </w:p>
    <w:p w14:paraId="47A592F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slice subnet instance(s).";</w:t>
      </w:r>
    </w:p>
    <w:p w14:paraId="3602E7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//optional support</w:t>
      </w:r>
    </w:p>
    <w:p w14:paraId="2884F71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types3gpp:ResourceSharingLevel;</w:t>
      </w:r>
    </w:p>
    <w:p w14:paraId="10086B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E178D6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CNSliceSubnetProfile {</w:t>
      </w:r>
    </w:p>
    <w:p w14:paraId="5898CC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78EA8F7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598F765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FBBCFD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320EB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0EE04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7630F9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FE075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10A51C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33F10C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1767B4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RANSliceSubnetProfile {</w:t>
      </w:r>
    </w:p>
    <w:p w14:paraId="796335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6E005F6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1F59C91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52835D6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4A221A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AF23E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A646DC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69D42BC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BA166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49EF1F8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59940B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TopSliceSubnetProfile {</w:t>
      </w:r>
    </w:p>
    <w:p w14:paraId="135512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 This represents the requirements for the top slice associated with the </w:t>
      </w:r>
    </w:p>
    <w:p w14:paraId="41BC972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network slice. ";</w:t>
      </w:r>
    </w:p>
    <w:p w14:paraId="7B0094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6043711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1655D7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763604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1164148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7736A7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1C8034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 xml:space="preserve">  uses TopSliceSubnetProfileGrp;</w:t>
      </w:r>
    </w:p>
    <w:p w14:paraId="613300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C9CA2C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01ED51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59E09603"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17E7CAB5" w14:textId="77777777" w:rsidR="00CB5977" w:rsidRPr="006920F2" w:rsidRDefault="00CB5977" w:rsidP="00CB5977"/>
    <w:p w14:paraId="32583E86" w14:textId="77777777" w:rsidR="00CB5977" w:rsidRDefault="00CB5977" w:rsidP="00CB5977">
      <w:pPr>
        <w:pStyle w:val="Heading3"/>
      </w:pPr>
      <w:r>
        <w:t>N.2.6</w:t>
      </w:r>
      <w:r>
        <w:tab/>
        <w:t>module _3gpp-ns-nrm-common.yang</w:t>
      </w:r>
    </w:p>
    <w:p w14:paraId="7E635A11"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448331A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module _3gpp-ns-nrm-common {</w:t>
      </w:r>
    </w:p>
    <w:p w14:paraId="781436F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yang-version 1.1;</w:t>
      </w:r>
    </w:p>
    <w:p w14:paraId="3A8DB2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namespace urn:3gpp:sa5:_3gpp-ns-nrm-common;</w:t>
      </w:r>
    </w:p>
    <w:p w14:paraId="690562E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prefix ns3cmn3gpp;</w:t>
      </w:r>
    </w:p>
    <w:p w14:paraId="0EB08E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6525A1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_3gpp-common-subnetwork { prefix subnet3gpp; }</w:t>
      </w:r>
    </w:p>
    <w:p w14:paraId="4056985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_3gpp-common-yang-types { prefix types3gpp; }</w:t>
      </w:r>
    </w:p>
    <w:p w14:paraId="5520259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import _3gpp-common-top { prefix top3gpp; }</w:t>
      </w:r>
    </w:p>
    <w:p w14:paraId="4D4EEAB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8F7F0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organization "3GPP SA5";</w:t>
      </w:r>
    </w:p>
    <w:p w14:paraId="0708A50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contact </w:t>
      </w:r>
    </w:p>
    <w:p w14:paraId="71B0D37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"https://www.3gpp.org/DynaReport/TSG-WG--S5--officials.htm?Itemid=464";</w:t>
      </w:r>
    </w:p>
    <w:p w14:paraId="27AC69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"Common network slice definitions</w:t>
      </w:r>
    </w:p>
    <w:p w14:paraId="1C4D7B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Copyright 2023, 3GPP Organizational Partners (ARIB, ATIS, CCSA, ETSI, TSDSI, </w:t>
      </w:r>
    </w:p>
    <w:p w14:paraId="637AAA5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TTA, TTC). All rights reserved.";</w:t>
      </w:r>
    </w:p>
    <w:p w14:paraId="73E67CC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"3GPP TS 28.541</w:t>
      </w:r>
    </w:p>
    <w:p w14:paraId="6C4E246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Management and orchestration; </w:t>
      </w:r>
    </w:p>
    <w:p w14:paraId="0CD7672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5G Network Resource Model (NRM);</w:t>
      </w:r>
    </w:p>
    <w:p w14:paraId="3E9CED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Information model definitions for network slice NRM (chapter 6)</w:t>
      </w:r>
    </w:p>
    <w:p w14:paraId="2555F92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6E43628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285C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2023-09-17 { reference CR-1042 ; } </w:t>
      </w:r>
    </w:p>
    <w:p w14:paraId="69711A20"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2021-07-16 { reference CR-0566 ; } </w:t>
      </w:r>
    </w:p>
    <w:p w14:paraId="33041A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revision 2021-05-17 {</w:t>
      </w:r>
    </w:p>
    <w:p w14:paraId="3F8C1B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"Introduction of Common Data types";</w:t>
      </w:r>
    </w:p>
    <w:p w14:paraId="7D1445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"CR-0485";</w:t>
      </w:r>
    </w:p>
    <w:p w14:paraId="0DAE627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603E2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XLThptGrp {</w:t>
      </w:r>
    </w:p>
    <w:p w14:paraId="0E0C3AA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list servAttrCom {</w:t>
      </w:r>
    </w:p>
    <w:p w14:paraId="0632B42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list represents the common properties of service </w:t>
      </w:r>
    </w:p>
    <w:p w14:paraId="6236A27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 related attributes.";</w:t>
      </w:r>
    </w:p>
    <w:p w14:paraId="6504C9E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reference "GSMA NG.116 corresponding to Attribute categories, </w:t>
      </w:r>
    </w:p>
    <w:p w14:paraId="03C2DF7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tagging and exposure";</w:t>
      </w:r>
    </w:p>
    <w:p w14:paraId="6602A5D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0EA07D3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key idx;</w:t>
      </w:r>
    </w:p>
    <w:p w14:paraId="3DEFD66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max-elements 1;</w:t>
      </w:r>
    </w:p>
    <w:p w14:paraId="350230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idx {</w:t>
      </w:r>
    </w:p>
    <w:p w14:paraId="2FFA206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"Synthetic index for the element.";</w:t>
      </w:r>
    </w:p>
    <w:p w14:paraId="29B9629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uint32;</w:t>
      </w:r>
    </w:p>
    <w:p w14:paraId="4808E30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7FB1E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uses ServAttrComGrp;</w:t>
      </w:r>
    </w:p>
    <w:p w14:paraId="17C15D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02D817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guaThpt {</w:t>
      </w:r>
    </w:p>
    <w:p w14:paraId="1CCDB83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guaranteed data rate.";</w:t>
      </w:r>
    </w:p>
    <w:p w14:paraId="1B219A3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7325B6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08E57E21"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2467D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maxThpt {</w:t>
      </w:r>
    </w:p>
    <w:p w14:paraId="7AB18C1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describes the maximum data rate.";</w:t>
      </w:r>
    </w:p>
    <w:p w14:paraId="0858ED8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uint64;</w:t>
      </w:r>
    </w:p>
    <w:p w14:paraId="569E434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units kbits/s;</w:t>
      </w:r>
    </w:p>
    <w:p w14:paraId="10876A0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5FAB48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DED7FA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Tagging-enum {</w:t>
      </w:r>
    </w:p>
    <w:p w14:paraId="4B47223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2F8E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performance;</w:t>
      </w:r>
    </w:p>
    <w:p w14:paraId="22F3BEF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function;</w:t>
      </w:r>
    </w:p>
    <w:p w14:paraId="7BF2BA2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operation;</w:t>
      </w:r>
    </w:p>
    <w:p w14:paraId="29DCCE5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16E423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93BDE7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Exposure-enum {</w:t>
      </w:r>
    </w:p>
    <w:p w14:paraId="18D2DF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6CE1F5B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API;</w:t>
      </w:r>
    </w:p>
    <w:p w14:paraId="339BAF8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KPI;</w:t>
      </w:r>
    </w:p>
    <w:p w14:paraId="76A92C8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531EEFA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4DC5F4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Category-enum {</w:t>
      </w:r>
    </w:p>
    <w:p w14:paraId="7540654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42798AD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character;</w:t>
      </w:r>
    </w:p>
    <w:p w14:paraId="4BD0294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scalability;</w:t>
      </w:r>
    </w:p>
    <w:p w14:paraId="0BCD6EF4"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3264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4DF4D28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Support-enum {</w:t>
      </w:r>
    </w:p>
    <w:p w14:paraId="443D9E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enumeration {</w:t>
      </w:r>
    </w:p>
    <w:p w14:paraId="0B04A7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NOT_SUPPORTED;</w:t>
      </w:r>
    </w:p>
    <w:p w14:paraId="4C9424F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 SUPPORTED;</w:t>
      </w:r>
    </w:p>
    <w:p w14:paraId="6A5A332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216A285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0099F65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grouping ServAttrComGrp {</w:t>
      </w:r>
    </w:p>
    <w:p w14:paraId="2D8BF039"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category {</w:t>
      </w:r>
    </w:p>
    <w:p w14:paraId="6C8B9046"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category of a service </w:t>
      </w:r>
    </w:p>
    <w:p w14:paraId="412AC368"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2097334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Category-enum;</w:t>
      </w:r>
    </w:p>
    <w:p w14:paraId="639774C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468AAE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7E7200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leaf-list tagging {</w:t>
      </w:r>
    </w:p>
    <w:p w14:paraId="7685E24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the tagging of a service </w:t>
      </w:r>
    </w:p>
    <w:p w14:paraId="0947AC6C"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 in character category";</w:t>
      </w:r>
    </w:p>
    <w:p w14:paraId="1DAE55DF"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when "../category = 'character'";</w:t>
      </w:r>
    </w:p>
    <w:p w14:paraId="44210D0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Tagging-enum;</w:t>
      </w:r>
    </w:p>
    <w:p w14:paraId="42FE78A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37684D3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376795BE"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leaf exposure {</w:t>
      </w:r>
    </w:p>
    <w:p w14:paraId="1BE8748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"This attribute specifies exposure mode of a service </w:t>
      </w:r>
    </w:p>
    <w:p w14:paraId="3FCB95C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requirement/attribute of GST";</w:t>
      </w:r>
    </w:p>
    <w:p w14:paraId="003E676A"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Exposure-enum;</w:t>
      </w:r>
    </w:p>
    <w:p w14:paraId="7511F8BD"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config false;</w:t>
      </w:r>
    </w:p>
    <w:p w14:paraId="4D806372"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w:t>
      </w:r>
    </w:p>
    <w:p w14:paraId="5173ED2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p>
    <w:p w14:paraId="675D9163"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typedef DeterminCommAvailability {</w:t>
      </w:r>
    </w:p>
    <w:p w14:paraId="0B9F60DB"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Support-enum;</w:t>
      </w:r>
    </w:p>
    <w:p w14:paraId="7C535585"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p>
    <w:p w14:paraId="2404D6B7" w14:textId="77777777" w:rsidR="00CB5977" w:rsidRDefault="00CB5977" w:rsidP="00CB59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w:t>
      </w:r>
    </w:p>
    <w:p w14:paraId="68ADE6A5" w14:textId="77777777" w:rsidR="00CB5977" w:rsidRDefault="00CB5977" w:rsidP="00CB5977">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bookmarkEnd w:id="120"/>
    <w:p w14:paraId="605793BF" w14:textId="78D91204" w:rsidR="00E368A1" w:rsidRPr="006920F2" w:rsidRDefault="00E368A1" w:rsidP="005E5B5B"/>
    <w:p w14:paraId="3A952800" w14:textId="22C38F43" w:rsidR="007F5AA8" w:rsidRPr="006920F2" w:rsidRDefault="007F5AA8">
      <w:pPr>
        <w:spacing w:after="0"/>
      </w:pPr>
      <w:r w:rsidRPr="006920F2">
        <w:br w:type="page"/>
      </w:r>
    </w:p>
    <w:p w14:paraId="074E855A" w14:textId="5B0DBEA1" w:rsidR="007F5AA8" w:rsidRDefault="007F5AA8" w:rsidP="007F5AA8">
      <w:pPr>
        <w:pStyle w:val="Heading8"/>
      </w:pPr>
      <w:r>
        <w:lastRenderedPageBreak/>
        <w:t>Annex O (informative):</w:t>
      </w:r>
      <w:r w:rsidRPr="007F5AA8">
        <w:t xml:space="preserve"> </w:t>
      </w:r>
      <w:r>
        <w:br/>
        <w:t xml:space="preserve">Mapping between GSMA GST and ServiceProfile </w:t>
      </w:r>
    </w:p>
    <w:p w14:paraId="6A5E94A6" w14:textId="77777777" w:rsidR="007F5AA8" w:rsidRDefault="007F5AA8" w:rsidP="007F5AA8">
      <w:pPr>
        <w:rPr>
          <w:noProof/>
        </w:rPr>
      </w:pPr>
      <w:r>
        <w:rPr>
          <w:noProof/>
        </w:rPr>
        <w:t>Table L.3-1 shows the mapping from the GSMA GST, see reference [50] to the ServiceProfile which  can be found in  clause 6.3.3 of this  document.</w:t>
      </w:r>
    </w:p>
    <w:p w14:paraId="4979A508" w14:textId="77777777" w:rsidR="007F5AA8" w:rsidRDefault="007F5AA8" w:rsidP="007F5AA8">
      <w:pPr>
        <w:pStyle w:val="TH"/>
        <w:rPr>
          <w:lang w:eastAsia="zh-CN"/>
        </w:rPr>
      </w:pPr>
      <w:r>
        <w:rPr>
          <w:lang w:eastAsia="zh-CN"/>
        </w:rPr>
        <w:lastRenderedPageBreak/>
        <w:t xml:space="preserve">Table L.3.1: </w:t>
      </w:r>
      <w:r>
        <w:t>Mapping between GSMA GST and ServiceProfile</w:t>
      </w:r>
    </w:p>
    <w:tbl>
      <w:tblPr>
        <w:tblStyle w:val="TableGrid"/>
        <w:tblW w:w="0" w:type="auto"/>
        <w:tblLook w:val="04A0" w:firstRow="1" w:lastRow="0" w:firstColumn="1" w:lastColumn="0" w:noHBand="0" w:noVBand="1"/>
      </w:tblPr>
      <w:tblGrid>
        <w:gridCol w:w="3539"/>
        <w:gridCol w:w="1701"/>
        <w:gridCol w:w="2977"/>
        <w:gridCol w:w="1412"/>
      </w:tblGrid>
      <w:tr w:rsidR="007F5AA8" w:rsidRPr="00296676" w14:paraId="04F08DB5" w14:textId="77777777" w:rsidTr="00D87ABF">
        <w:tc>
          <w:tcPr>
            <w:tcW w:w="3539" w:type="dxa"/>
            <w:shd w:val="clear" w:color="auto" w:fill="E7E6E6" w:themeFill="background2"/>
          </w:tcPr>
          <w:p w14:paraId="5ABCFFFE" w14:textId="77777777" w:rsidR="007F5AA8" w:rsidRPr="00296676" w:rsidRDefault="007F5AA8" w:rsidP="007F5AA8">
            <w:pPr>
              <w:pStyle w:val="TAH"/>
              <w:rPr>
                <w:noProof/>
              </w:rPr>
            </w:pPr>
            <w:r>
              <w:rPr>
                <w:noProof/>
              </w:rPr>
              <w:lastRenderedPageBreak/>
              <w:t xml:space="preserve">GSMA </w:t>
            </w:r>
            <w:r w:rsidRPr="00296676">
              <w:rPr>
                <w:noProof/>
              </w:rPr>
              <w:t xml:space="preserve">GST attribute name </w:t>
            </w:r>
            <w:r>
              <w:rPr>
                <w:noProof/>
              </w:rPr>
              <w:t>[50]</w:t>
            </w:r>
          </w:p>
        </w:tc>
        <w:tc>
          <w:tcPr>
            <w:tcW w:w="1701" w:type="dxa"/>
            <w:shd w:val="clear" w:color="auto" w:fill="E7E6E6" w:themeFill="background2"/>
          </w:tcPr>
          <w:p w14:paraId="1FB5962E" w14:textId="77777777" w:rsidR="007F5AA8" w:rsidRPr="00296676" w:rsidRDefault="007F5AA8" w:rsidP="007F5AA8">
            <w:pPr>
              <w:pStyle w:val="TAH"/>
              <w:rPr>
                <w:noProof/>
              </w:rPr>
            </w:pPr>
            <w:r w:rsidRPr="00296676">
              <w:rPr>
                <w:noProof/>
              </w:rPr>
              <w:t>GST reference location</w:t>
            </w:r>
            <w:r>
              <w:rPr>
                <w:noProof/>
              </w:rPr>
              <w:t xml:space="preserve"> [50]</w:t>
            </w:r>
          </w:p>
        </w:tc>
        <w:tc>
          <w:tcPr>
            <w:tcW w:w="2977" w:type="dxa"/>
            <w:shd w:val="clear" w:color="auto" w:fill="E7E6E6" w:themeFill="background2"/>
          </w:tcPr>
          <w:p w14:paraId="144F3390" w14:textId="77777777" w:rsidR="007F5AA8" w:rsidRPr="00296676" w:rsidRDefault="007F5AA8" w:rsidP="007F5AA8">
            <w:pPr>
              <w:pStyle w:val="TAH"/>
              <w:rPr>
                <w:noProof/>
              </w:rPr>
            </w:pPr>
            <w:r w:rsidRPr="00296676">
              <w:rPr>
                <w:noProof/>
              </w:rPr>
              <w:t>ServiceProfile attribute</w:t>
            </w:r>
          </w:p>
        </w:tc>
        <w:tc>
          <w:tcPr>
            <w:tcW w:w="1412" w:type="dxa"/>
            <w:shd w:val="clear" w:color="auto" w:fill="E7E6E6" w:themeFill="background2"/>
          </w:tcPr>
          <w:p w14:paraId="3D79CE6A" w14:textId="77777777" w:rsidR="007F5AA8" w:rsidRPr="00296676" w:rsidRDefault="007F5AA8" w:rsidP="007F5AA8">
            <w:pPr>
              <w:pStyle w:val="TAH"/>
              <w:rPr>
                <w:noProof/>
              </w:rPr>
            </w:pPr>
            <w:r>
              <w:rPr>
                <w:noProof/>
              </w:rPr>
              <w:t>Clause number (see NOTE)</w:t>
            </w:r>
          </w:p>
        </w:tc>
      </w:tr>
      <w:tr w:rsidR="007F5AA8" w14:paraId="24469934" w14:textId="77777777" w:rsidTr="00D87ABF">
        <w:tc>
          <w:tcPr>
            <w:tcW w:w="3539" w:type="dxa"/>
            <w:vAlign w:val="bottom"/>
          </w:tcPr>
          <w:p w14:paraId="1B78FA06" w14:textId="77777777" w:rsidR="007F5AA8" w:rsidRPr="00296676" w:rsidRDefault="007F5AA8" w:rsidP="007F5AA8">
            <w:pPr>
              <w:pStyle w:val="TAL"/>
              <w:rPr>
                <w:noProof/>
              </w:rPr>
            </w:pPr>
            <w:r w:rsidRPr="00296676">
              <w:t>Availability</w:t>
            </w:r>
          </w:p>
        </w:tc>
        <w:tc>
          <w:tcPr>
            <w:tcW w:w="1701" w:type="dxa"/>
            <w:vAlign w:val="bottom"/>
          </w:tcPr>
          <w:p w14:paraId="0B1C8489" w14:textId="77777777" w:rsidR="007F5AA8" w:rsidRPr="00296676" w:rsidRDefault="007F5AA8" w:rsidP="007F5AA8">
            <w:pPr>
              <w:pStyle w:val="TAL"/>
              <w:rPr>
                <w:noProof/>
              </w:rPr>
            </w:pPr>
            <w:r w:rsidRPr="00296676">
              <w:t>3.4.1</w:t>
            </w:r>
          </w:p>
        </w:tc>
        <w:tc>
          <w:tcPr>
            <w:tcW w:w="2977" w:type="dxa"/>
            <w:vAlign w:val="center"/>
          </w:tcPr>
          <w:p w14:paraId="601532C4" w14:textId="77777777" w:rsidR="007F5AA8" w:rsidRPr="00296676" w:rsidRDefault="007F5AA8" w:rsidP="007F5AA8">
            <w:pPr>
              <w:pStyle w:val="TAL"/>
              <w:rPr>
                <w:noProof/>
              </w:rPr>
            </w:pPr>
            <w:r w:rsidRPr="00296676">
              <w:rPr>
                <w:rFonts w:ascii="Courier New" w:hAnsi="Courier New" w:cs="Courier New"/>
              </w:rPr>
              <w:t>availability</w:t>
            </w:r>
          </w:p>
        </w:tc>
        <w:tc>
          <w:tcPr>
            <w:tcW w:w="1412" w:type="dxa"/>
            <w:vAlign w:val="bottom"/>
          </w:tcPr>
          <w:p w14:paraId="28496F7B" w14:textId="77777777" w:rsidR="007F5AA8" w:rsidRPr="00296676" w:rsidRDefault="007F5AA8" w:rsidP="007F5AA8">
            <w:pPr>
              <w:pStyle w:val="TAL"/>
              <w:rPr>
                <w:noProof/>
              </w:rPr>
            </w:pPr>
            <w:r w:rsidRPr="00296676">
              <w:t>6.4</w:t>
            </w:r>
            <w:r>
              <w:t>.1</w:t>
            </w:r>
          </w:p>
        </w:tc>
      </w:tr>
      <w:tr w:rsidR="007F5AA8" w14:paraId="43A23DF6" w14:textId="77777777" w:rsidTr="00D87ABF">
        <w:tc>
          <w:tcPr>
            <w:tcW w:w="3539" w:type="dxa"/>
            <w:vAlign w:val="bottom"/>
          </w:tcPr>
          <w:p w14:paraId="4370195C" w14:textId="77777777" w:rsidR="007F5AA8" w:rsidRPr="00296676" w:rsidRDefault="007F5AA8" w:rsidP="007F5AA8">
            <w:pPr>
              <w:pStyle w:val="TAL"/>
              <w:rPr>
                <w:noProof/>
              </w:rPr>
            </w:pPr>
            <w:r w:rsidRPr="00296676">
              <w:t>Area of service</w:t>
            </w:r>
          </w:p>
        </w:tc>
        <w:tc>
          <w:tcPr>
            <w:tcW w:w="1701" w:type="dxa"/>
            <w:vAlign w:val="bottom"/>
          </w:tcPr>
          <w:p w14:paraId="3E89C47A" w14:textId="77777777" w:rsidR="007F5AA8" w:rsidRPr="00296676" w:rsidRDefault="007F5AA8" w:rsidP="007F5AA8">
            <w:pPr>
              <w:pStyle w:val="TAL"/>
              <w:rPr>
                <w:noProof/>
              </w:rPr>
            </w:pPr>
            <w:r w:rsidRPr="00296676">
              <w:t>3.4.2</w:t>
            </w:r>
          </w:p>
        </w:tc>
        <w:tc>
          <w:tcPr>
            <w:tcW w:w="2977" w:type="dxa"/>
            <w:vAlign w:val="center"/>
          </w:tcPr>
          <w:p w14:paraId="46433EEE" w14:textId="77777777" w:rsidR="007F5AA8" w:rsidRPr="00296676" w:rsidRDefault="007F5AA8" w:rsidP="007F5AA8">
            <w:pPr>
              <w:pStyle w:val="TAL"/>
              <w:rPr>
                <w:noProof/>
              </w:rPr>
            </w:pPr>
            <w:r w:rsidRPr="00296676">
              <w:rPr>
                <w:rFonts w:ascii="Courier New" w:hAnsi="Courier New" w:cs="Courier New"/>
              </w:rPr>
              <w:t>coverageArea</w:t>
            </w:r>
          </w:p>
        </w:tc>
        <w:tc>
          <w:tcPr>
            <w:tcW w:w="1412" w:type="dxa"/>
            <w:vAlign w:val="bottom"/>
          </w:tcPr>
          <w:p w14:paraId="1CD21CA9" w14:textId="77777777" w:rsidR="007F5AA8" w:rsidRPr="00296676" w:rsidRDefault="007F5AA8" w:rsidP="007F5AA8">
            <w:pPr>
              <w:pStyle w:val="TAL"/>
              <w:rPr>
                <w:noProof/>
              </w:rPr>
            </w:pPr>
            <w:r w:rsidRPr="00296676">
              <w:t>6.4</w:t>
            </w:r>
            <w:r>
              <w:t>.1</w:t>
            </w:r>
          </w:p>
        </w:tc>
      </w:tr>
      <w:tr w:rsidR="007F5AA8" w14:paraId="25917F9C" w14:textId="77777777" w:rsidTr="00D87ABF">
        <w:tc>
          <w:tcPr>
            <w:tcW w:w="3539" w:type="dxa"/>
            <w:vAlign w:val="bottom"/>
          </w:tcPr>
          <w:p w14:paraId="422FD38B" w14:textId="77777777" w:rsidR="007F5AA8" w:rsidRPr="00296676" w:rsidRDefault="007F5AA8" w:rsidP="007F5AA8">
            <w:pPr>
              <w:pStyle w:val="TAL"/>
              <w:rPr>
                <w:noProof/>
              </w:rPr>
            </w:pPr>
            <w:r w:rsidRPr="00296676">
              <w:t>Delay tolerance</w:t>
            </w:r>
          </w:p>
        </w:tc>
        <w:tc>
          <w:tcPr>
            <w:tcW w:w="1701" w:type="dxa"/>
            <w:vAlign w:val="bottom"/>
          </w:tcPr>
          <w:p w14:paraId="3FD358C8" w14:textId="77777777" w:rsidR="007F5AA8" w:rsidRPr="00296676" w:rsidRDefault="007F5AA8" w:rsidP="007F5AA8">
            <w:pPr>
              <w:pStyle w:val="TAL"/>
              <w:rPr>
                <w:noProof/>
              </w:rPr>
            </w:pPr>
            <w:r w:rsidRPr="00296676">
              <w:t>3.4.3</w:t>
            </w:r>
          </w:p>
        </w:tc>
        <w:tc>
          <w:tcPr>
            <w:tcW w:w="2977" w:type="dxa"/>
            <w:vAlign w:val="center"/>
          </w:tcPr>
          <w:p w14:paraId="2A01CFF7" w14:textId="77777777" w:rsidR="007F5AA8" w:rsidRPr="00296676" w:rsidRDefault="007F5AA8" w:rsidP="007F5AA8">
            <w:pPr>
              <w:pStyle w:val="TAL"/>
              <w:rPr>
                <w:noProof/>
              </w:rPr>
            </w:pPr>
            <w:r w:rsidRPr="00296676">
              <w:rPr>
                <w:rFonts w:ascii="Courier New" w:hAnsi="Courier New" w:cs="Courier New"/>
              </w:rPr>
              <w:t>delayTolerance</w:t>
            </w:r>
          </w:p>
        </w:tc>
        <w:tc>
          <w:tcPr>
            <w:tcW w:w="1412" w:type="dxa"/>
            <w:vAlign w:val="bottom"/>
          </w:tcPr>
          <w:p w14:paraId="2294125F" w14:textId="77777777" w:rsidR="007F5AA8" w:rsidRPr="00296676" w:rsidRDefault="007F5AA8" w:rsidP="007F5AA8">
            <w:pPr>
              <w:pStyle w:val="TAL"/>
              <w:rPr>
                <w:noProof/>
              </w:rPr>
            </w:pPr>
            <w:r>
              <w:t xml:space="preserve">6.4.1 and </w:t>
            </w:r>
            <w:r w:rsidRPr="00296676">
              <w:t>6.3.7</w:t>
            </w:r>
          </w:p>
        </w:tc>
      </w:tr>
      <w:tr w:rsidR="007F5AA8" w14:paraId="578E2A14" w14:textId="77777777" w:rsidTr="00D87ABF">
        <w:tc>
          <w:tcPr>
            <w:tcW w:w="3539" w:type="dxa"/>
            <w:vAlign w:val="bottom"/>
          </w:tcPr>
          <w:p w14:paraId="59D946E2" w14:textId="77777777" w:rsidR="007F5AA8" w:rsidRPr="00296676" w:rsidRDefault="007F5AA8" w:rsidP="007F5AA8">
            <w:pPr>
              <w:pStyle w:val="TAL"/>
              <w:rPr>
                <w:noProof/>
              </w:rPr>
            </w:pPr>
            <w:r w:rsidRPr="00296676">
              <w:t>Deterministic communication</w:t>
            </w:r>
          </w:p>
        </w:tc>
        <w:tc>
          <w:tcPr>
            <w:tcW w:w="1701" w:type="dxa"/>
            <w:vAlign w:val="bottom"/>
          </w:tcPr>
          <w:p w14:paraId="7F812351" w14:textId="77777777" w:rsidR="007F5AA8" w:rsidRPr="00296676" w:rsidRDefault="007F5AA8" w:rsidP="007F5AA8">
            <w:pPr>
              <w:pStyle w:val="TAL"/>
              <w:rPr>
                <w:noProof/>
              </w:rPr>
            </w:pPr>
            <w:r w:rsidRPr="00296676">
              <w:t>3.4.4</w:t>
            </w:r>
          </w:p>
        </w:tc>
        <w:tc>
          <w:tcPr>
            <w:tcW w:w="2977" w:type="dxa"/>
            <w:vAlign w:val="center"/>
          </w:tcPr>
          <w:p w14:paraId="1834C4C0" w14:textId="77777777" w:rsidR="007F5AA8" w:rsidRPr="00296676" w:rsidRDefault="007F5AA8" w:rsidP="007F5AA8">
            <w:pPr>
              <w:pStyle w:val="TAL"/>
              <w:rPr>
                <w:noProof/>
              </w:rPr>
            </w:pPr>
            <w:r w:rsidRPr="00296676">
              <w:rPr>
                <w:rFonts w:ascii="Courier New" w:hAnsi="Courier New" w:cs="Courier New"/>
              </w:rPr>
              <w:t>dLDeterministicComm</w:t>
            </w:r>
          </w:p>
        </w:tc>
        <w:tc>
          <w:tcPr>
            <w:tcW w:w="1412" w:type="dxa"/>
            <w:vAlign w:val="bottom"/>
          </w:tcPr>
          <w:p w14:paraId="3B6CCA00" w14:textId="77777777" w:rsidR="007F5AA8" w:rsidRPr="00296676" w:rsidRDefault="007F5AA8" w:rsidP="007F5AA8">
            <w:pPr>
              <w:pStyle w:val="TAL"/>
              <w:rPr>
                <w:noProof/>
              </w:rPr>
            </w:pPr>
            <w:r>
              <w:t xml:space="preserve">6.4.1 and </w:t>
            </w:r>
            <w:r w:rsidRPr="00296676">
              <w:t>6.3.8</w:t>
            </w:r>
          </w:p>
        </w:tc>
      </w:tr>
      <w:tr w:rsidR="007F5AA8" w14:paraId="1C714E3A" w14:textId="77777777" w:rsidTr="00D87ABF">
        <w:tc>
          <w:tcPr>
            <w:tcW w:w="3539" w:type="dxa"/>
            <w:vAlign w:val="bottom"/>
          </w:tcPr>
          <w:p w14:paraId="03F1376E" w14:textId="77777777" w:rsidR="007F5AA8" w:rsidRPr="00296676" w:rsidRDefault="007F5AA8" w:rsidP="007F5AA8">
            <w:pPr>
              <w:pStyle w:val="TAL"/>
              <w:rPr>
                <w:noProof/>
              </w:rPr>
            </w:pPr>
            <w:r w:rsidRPr="00296676">
              <w:t>Determinstic communication</w:t>
            </w:r>
          </w:p>
        </w:tc>
        <w:tc>
          <w:tcPr>
            <w:tcW w:w="1701" w:type="dxa"/>
            <w:vAlign w:val="bottom"/>
          </w:tcPr>
          <w:p w14:paraId="57E83B98" w14:textId="77777777" w:rsidR="007F5AA8" w:rsidRPr="00296676" w:rsidRDefault="007F5AA8" w:rsidP="007F5AA8">
            <w:pPr>
              <w:pStyle w:val="TAL"/>
              <w:rPr>
                <w:noProof/>
              </w:rPr>
            </w:pPr>
            <w:r w:rsidRPr="00296676">
              <w:t>3.4.4</w:t>
            </w:r>
          </w:p>
        </w:tc>
        <w:tc>
          <w:tcPr>
            <w:tcW w:w="2977" w:type="dxa"/>
            <w:vAlign w:val="center"/>
          </w:tcPr>
          <w:p w14:paraId="03431EBF" w14:textId="77777777" w:rsidR="007F5AA8" w:rsidRPr="00296676" w:rsidRDefault="007F5AA8" w:rsidP="007F5AA8">
            <w:pPr>
              <w:pStyle w:val="TAL"/>
              <w:rPr>
                <w:noProof/>
              </w:rPr>
            </w:pPr>
            <w:r w:rsidRPr="00296676">
              <w:rPr>
                <w:rFonts w:ascii="Courier New" w:hAnsi="Courier New" w:cs="Courier New"/>
              </w:rPr>
              <w:t>uLDeterministicComm</w:t>
            </w:r>
          </w:p>
        </w:tc>
        <w:tc>
          <w:tcPr>
            <w:tcW w:w="1412" w:type="dxa"/>
            <w:vAlign w:val="bottom"/>
          </w:tcPr>
          <w:p w14:paraId="40FF47C6" w14:textId="77777777" w:rsidR="007F5AA8" w:rsidRPr="00296676" w:rsidRDefault="007F5AA8" w:rsidP="007F5AA8">
            <w:pPr>
              <w:pStyle w:val="TAL"/>
              <w:rPr>
                <w:noProof/>
              </w:rPr>
            </w:pPr>
            <w:r>
              <w:t xml:space="preserve">6.4.1 and </w:t>
            </w:r>
            <w:r w:rsidRPr="00296676">
              <w:t>6.3.8</w:t>
            </w:r>
          </w:p>
        </w:tc>
      </w:tr>
      <w:tr w:rsidR="007F5AA8" w14:paraId="29C7CAD9" w14:textId="77777777" w:rsidTr="00D87ABF">
        <w:tc>
          <w:tcPr>
            <w:tcW w:w="3539" w:type="dxa"/>
            <w:vAlign w:val="bottom"/>
          </w:tcPr>
          <w:p w14:paraId="41D2C2A3" w14:textId="77777777" w:rsidR="007F5AA8" w:rsidRPr="00296676" w:rsidRDefault="007F5AA8" w:rsidP="007F5AA8">
            <w:pPr>
              <w:pStyle w:val="TAL"/>
              <w:rPr>
                <w:noProof/>
              </w:rPr>
            </w:pPr>
            <w:r w:rsidRPr="00296676">
              <w:t>Maximum supported packet size</w:t>
            </w:r>
          </w:p>
        </w:tc>
        <w:tc>
          <w:tcPr>
            <w:tcW w:w="1701" w:type="dxa"/>
            <w:vAlign w:val="bottom"/>
          </w:tcPr>
          <w:p w14:paraId="4D81D090" w14:textId="77777777" w:rsidR="007F5AA8" w:rsidRPr="00296676" w:rsidRDefault="007F5AA8" w:rsidP="007F5AA8">
            <w:pPr>
              <w:pStyle w:val="TAL"/>
              <w:rPr>
                <w:noProof/>
              </w:rPr>
            </w:pPr>
            <w:r w:rsidRPr="00296676">
              <w:t>3.4.11</w:t>
            </w:r>
          </w:p>
        </w:tc>
        <w:tc>
          <w:tcPr>
            <w:tcW w:w="2977" w:type="dxa"/>
            <w:vAlign w:val="center"/>
          </w:tcPr>
          <w:p w14:paraId="082B0CFE" w14:textId="77777777" w:rsidR="007F5AA8" w:rsidRPr="00296676" w:rsidRDefault="007F5AA8" w:rsidP="007F5AA8">
            <w:pPr>
              <w:pStyle w:val="TAL"/>
              <w:rPr>
                <w:noProof/>
              </w:rPr>
            </w:pPr>
            <w:r w:rsidRPr="00296676">
              <w:rPr>
                <w:rFonts w:ascii="Courier New" w:hAnsi="Courier New" w:cs="Courier New"/>
              </w:rPr>
              <w:t>dLMaxPktSize</w:t>
            </w:r>
          </w:p>
        </w:tc>
        <w:tc>
          <w:tcPr>
            <w:tcW w:w="1412" w:type="dxa"/>
            <w:vAlign w:val="center"/>
          </w:tcPr>
          <w:p w14:paraId="769E163B" w14:textId="77777777" w:rsidR="007F5AA8" w:rsidRPr="00296676" w:rsidRDefault="007F5AA8" w:rsidP="007F5AA8">
            <w:pPr>
              <w:pStyle w:val="TAL"/>
              <w:rPr>
                <w:noProof/>
              </w:rPr>
            </w:pPr>
            <w:r>
              <w:t xml:space="preserve">6.4.1 and </w:t>
            </w:r>
            <w:r w:rsidRPr="00296676">
              <w:rPr>
                <w:rFonts w:cs="Arial"/>
              </w:rPr>
              <w:t>6.3.11</w:t>
            </w:r>
          </w:p>
        </w:tc>
      </w:tr>
      <w:tr w:rsidR="007F5AA8" w14:paraId="0DB27989" w14:textId="77777777" w:rsidTr="00D87ABF">
        <w:tc>
          <w:tcPr>
            <w:tcW w:w="3539" w:type="dxa"/>
            <w:vAlign w:val="bottom"/>
          </w:tcPr>
          <w:p w14:paraId="70BDB295" w14:textId="77777777" w:rsidR="007F5AA8" w:rsidRPr="00296676" w:rsidRDefault="007F5AA8" w:rsidP="007F5AA8">
            <w:pPr>
              <w:pStyle w:val="TAL"/>
              <w:rPr>
                <w:noProof/>
              </w:rPr>
            </w:pPr>
            <w:r w:rsidRPr="00296676">
              <w:t>Maximum supported packet size</w:t>
            </w:r>
          </w:p>
        </w:tc>
        <w:tc>
          <w:tcPr>
            <w:tcW w:w="1701" w:type="dxa"/>
            <w:vAlign w:val="bottom"/>
          </w:tcPr>
          <w:p w14:paraId="3878F078" w14:textId="77777777" w:rsidR="007F5AA8" w:rsidRPr="00296676" w:rsidRDefault="007F5AA8" w:rsidP="007F5AA8">
            <w:pPr>
              <w:pStyle w:val="TAL"/>
              <w:rPr>
                <w:noProof/>
              </w:rPr>
            </w:pPr>
            <w:r w:rsidRPr="00296676">
              <w:t>3.4.11</w:t>
            </w:r>
          </w:p>
        </w:tc>
        <w:tc>
          <w:tcPr>
            <w:tcW w:w="2977" w:type="dxa"/>
            <w:vAlign w:val="center"/>
          </w:tcPr>
          <w:p w14:paraId="12AE0CA1" w14:textId="77777777" w:rsidR="007F5AA8" w:rsidRPr="00296676" w:rsidRDefault="007F5AA8" w:rsidP="007F5AA8">
            <w:pPr>
              <w:pStyle w:val="TAL"/>
              <w:rPr>
                <w:noProof/>
              </w:rPr>
            </w:pPr>
            <w:r w:rsidRPr="00296676">
              <w:rPr>
                <w:rFonts w:ascii="Courier New" w:hAnsi="Courier New" w:cs="Courier New"/>
              </w:rPr>
              <w:t>uLMaxPktSize</w:t>
            </w:r>
          </w:p>
        </w:tc>
        <w:tc>
          <w:tcPr>
            <w:tcW w:w="1412" w:type="dxa"/>
            <w:vAlign w:val="center"/>
          </w:tcPr>
          <w:p w14:paraId="3A273895" w14:textId="77777777" w:rsidR="007F5AA8" w:rsidRPr="00296676" w:rsidRDefault="007F5AA8" w:rsidP="007F5AA8">
            <w:pPr>
              <w:pStyle w:val="TAL"/>
              <w:rPr>
                <w:noProof/>
              </w:rPr>
            </w:pPr>
            <w:r>
              <w:t xml:space="preserve">6.4.1 and </w:t>
            </w:r>
            <w:r w:rsidRPr="00296676">
              <w:rPr>
                <w:rFonts w:cs="Arial"/>
              </w:rPr>
              <w:t>6.3.12</w:t>
            </w:r>
          </w:p>
        </w:tc>
      </w:tr>
      <w:tr w:rsidR="007F5AA8" w14:paraId="3A44B934" w14:textId="77777777" w:rsidTr="00D87ABF">
        <w:tc>
          <w:tcPr>
            <w:tcW w:w="3539" w:type="dxa"/>
            <w:vAlign w:val="bottom"/>
          </w:tcPr>
          <w:p w14:paraId="12ED223D" w14:textId="77777777" w:rsidR="007F5AA8" w:rsidRPr="00296676" w:rsidRDefault="007F5AA8" w:rsidP="007F5AA8">
            <w:pPr>
              <w:pStyle w:val="TAL"/>
              <w:rPr>
                <w:noProof/>
              </w:rPr>
            </w:pPr>
            <w:r w:rsidRPr="00296676">
              <w:t>Downlink throughput per network slice</w:t>
            </w:r>
          </w:p>
        </w:tc>
        <w:tc>
          <w:tcPr>
            <w:tcW w:w="1701" w:type="dxa"/>
            <w:vAlign w:val="bottom"/>
          </w:tcPr>
          <w:p w14:paraId="2E472ABE" w14:textId="77777777" w:rsidR="007F5AA8" w:rsidRPr="00296676" w:rsidRDefault="007F5AA8" w:rsidP="007F5AA8">
            <w:pPr>
              <w:pStyle w:val="TAL"/>
              <w:rPr>
                <w:noProof/>
              </w:rPr>
            </w:pPr>
            <w:r w:rsidRPr="00296676">
              <w:t>3.4.5</w:t>
            </w:r>
          </w:p>
        </w:tc>
        <w:tc>
          <w:tcPr>
            <w:tcW w:w="2977" w:type="dxa"/>
            <w:vAlign w:val="center"/>
          </w:tcPr>
          <w:p w14:paraId="7B3F97C8" w14:textId="77777777" w:rsidR="007F5AA8" w:rsidRPr="00296676" w:rsidRDefault="007F5AA8" w:rsidP="007F5AA8">
            <w:pPr>
              <w:pStyle w:val="TAL"/>
              <w:rPr>
                <w:noProof/>
              </w:rPr>
            </w:pPr>
            <w:r w:rsidRPr="00296676">
              <w:rPr>
                <w:rFonts w:ascii="Courier New" w:hAnsi="Courier New" w:cs="Courier New"/>
              </w:rPr>
              <w:t>dLThptPerSlice</w:t>
            </w:r>
          </w:p>
        </w:tc>
        <w:tc>
          <w:tcPr>
            <w:tcW w:w="1412" w:type="dxa"/>
            <w:vAlign w:val="bottom"/>
          </w:tcPr>
          <w:p w14:paraId="51AECEEA" w14:textId="77777777" w:rsidR="007F5AA8" w:rsidRPr="00296676" w:rsidRDefault="007F5AA8" w:rsidP="007F5AA8">
            <w:pPr>
              <w:pStyle w:val="TAL"/>
              <w:rPr>
                <w:noProof/>
              </w:rPr>
            </w:pPr>
            <w:r>
              <w:t xml:space="preserve">6.4.1 and </w:t>
            </w:r>
            <w:r w:rsidRPr="00296676">
              <w:t>6.3.9</w:t>
            </w:r>
          </w:p>
        </w:tc>
      </w:tr>
      <w:tr w:rsidR="007F5AA8" w14:paraId="0EA79B7C" w14:textId="77777777" w:rsidTr="00D87ABF">
        <w:tc>
          <w:tcPr>
            <w:tcW w:w="3539" w:type="dxa"/>
            <w:vAlign w:val="bottom"/>
          </w:tcPr>
          <w:p w14:paraId="7981E3B1" w14:textId="77777777" w:rsidR="007F5AA8" w:rsidRPr="00296676" w:rsidRDefault="007F5AA8" w:rsidP="007F5AA8">
            <w:pPr>
              <w:pStyle w:val="TAL"/>
              <w:rPr>
                <w:noProof/>
              </w:rPr>
            </w:pPr>
            <w:r w:rsidRPr="00296676">
              <w:t>Uplink throughput per network slice</w:t>
            </w:r>
          </w:p>
        </w:tc>
        <w:tc>
          <w:tcPr>
            <w:tcW w:w="1701" w:type="dxa"/>
            <w:vAlign w:val="bottom"/>
          </w:tcPr>
          <w:p w14:paraId="0708FB69" w14:textId="77777777" w:rsidR="007F5AA8" w:rsidRPr="00296676" w:rsidRDefault="007F5AA8" w:rsidP="007F5AA8">
            <w:pPr>
              <w:pStyle w:val="TAL"/>
              <w:rPr>
                <w:noProof/>
              </w:rPr>
            </w:pPr>
            <w:r w:rsidRPr="00296676">
              <w:t>3.4.31</w:t>
            </w:r>
          </w:p>
        </w:tc>
        <w:tc>
          <w:tcPr>
            <w:tcW w:w="2977" w:type="dxa"/>
            <w:vAlign w:val="center"/>
          </w:tcPr>
          <w:p w14:paraId="7EA1933A" w14:textId="77777777" w:rsidR="007F5AA8" w:rsidRPr="00296676" w:rsidRDefault="007F5AA8" w:rsidP="007F5AA8">
            <w:pPr>
              <w:pStyle w:val="TAL"/>
              <w:rPr>
                <w:noProof/>
              </w:rPr>
            </w:pPr>
            <w:r w:rsidRPr="00296676">
              <w:rPr>
                <w:rFonts w:ascii="Courier New" w:hAnsi="Courier New" w:cs="Courier New"/>
              </w:rPr>
              <w:t>uLThptPerSlice</w:t>
            </w:r>
          </w:p>
        </w:tc>
        <w:tc>
          <w:tcPr>
            <w:tcW w:w="1412" w:type="dxa"/>
            <w:vAlign w:val="bottom"/>
          </w:tcPr>
          <w:p w14:paraId="179A1F18" w14:textId="77777777" w:rsidR="007F5AA8" w:rsidRPr="00296676" w:rsidRDefault="007F5AA8" w:rsidP="007F5AA8">
            <w:pPr>
              <w:pStyle w:val="TAL"/>
              <w:rPr>
                <w:noProof/>
              </w:rPr>
            </w:pPr>
            <w:r>
              <w:t xml:space="preserve">6.4.1 and </w:t>
            </w:r>
            <w:r w:rsidRPr="00296676">
              <w:t>6.3.9</w:t>
            </w:r>
          </w:p>
        </w:tc>
      </w:tr>
      <w:tr w:rsidR="007F5AA8" w14:paraId="63232673" w14:textId="77777777" w:rsidTr="00D87ABF">
        <w:tc>
          <w:tcPr>
            <w:tcW w:w="3539" w:type="dxa"/>
            <w:vAlign w:val="bottom"/>
          </w:tcPr>
          <w:p w14:paraId="4F04ADA0" w14:textId="77777777" w:rsidR="007F5AA8" w:rsidRPr="00296676" w:rsidRDefault="007F5AA8" w:rsidP="007F5AA8">
            <w:pPr>
              <w:pStyle w:val="TAL"/>
              <w:rPr>
                <w:noProof/>
              </w:rPr>
            </w:pPr>
            <w:r w:rsidRPr="00296676">
              <w:t>Downlink maximum throughput per UE</w:t>
            </w:r>
          </w:p>
        </w:tc>
        <w:tc>
          <w:tcPr>
            <w:tcW w:w="1701" w:type="dxa"/>
            <w:vAlign w:val="bottom"/>
          </w:tcPr>
          <w:p w14:paraId="0185BB34" w14:textId="77777777" w:rsidR="007F5AA8" w:rsidRPr="00296676" w:rsidRDefault="007F5AA8" w:rsidP="007F5AA8">
            <w:pPr>
              <w:pStyle w:val="TAL"/>
              <w:rPr>
                <w:noProof/>
              </w:rPr>
            </w:pPr>
            <w:r w:rsidRPr="00296676">
              <w:t>3.4.6</w:t>
            </w:r>
          </w:p>
        </w:tc>
        <w:tc>
          <w:tcPr>
            <w:tcW w:w="2977" w:type="dxa"/>
            <w:vAlign w:val="center"/>
          </w:tcPr>
          <w:p w14:paraId="026B78D6" w14:textId="77777777" w:rsidR="007F5AA8" w:rsidRPr="00296676" w:rsidRDefault="007F5AA8" w:rsidP="007F5AA8">
            <w:pPr>
              <w:pStyle w:val="TAL"/>
              <w:rPr>
                <w:noProof/>
              </w:rPr>
            </w:pPr>
            <w:r w:rsidRPr="00296676">
              <w:rPr>
                <w:rFonts w:ascii="Courier New" w:hAnsi="Courier New" w:cs="Courier New"/>
              </w:rPr>
              <w:t>dLThptPerUE</w:t>
            </w:r>
          </w:p>
        </w:tc>
        <w:tc>
          <w:tcPr>
            <w:tcW w:w="1412" w:type="dxa"/>
            <w:vAlign w:val="bottom"/>
          </w:tcPr>
          <w:p w14:paraId="70074D08" w14:textId="77777777" w:rsidR="007F5AA8" w:rsidRPr="00296676" w:rsidRDefault="007F5AA8" w:rsidP="007F5AA8">
            <w:pPr>
              <w:pStyle w:val="TAL"/>
              <w:rPr>
                <w:noProof/>
              </w:rPr>
            </w:pPr>
            <w:r>
              <w:t xml:space="preserve">6.4.1 and </w:t>
            </w:r>
            <w:r w:rsidRPr="00296676">
              <w:t>6.3.9</w:t>
            </w:r>
          </w:p>
        </w:tc>
      </w:tr>
      <w:tr w:rsidR="007F5AA8" w14:paraId="4D3E9C43" w14:textId="77777777" w:rsidTr="00D87ABF">
        <w:tc>
          <w:tcPr>
            <w:tcW w:w="3539" w:type="dxa"/>
            <w:vAlign w:val="bottom"/>
          </w:tcPr>
          <w:p w14:paraId="5686E2B7" w14:textId="77777777" w:rsidR="007F5AA8" w:rsidRPr="00296676" w:rsidRDefault="007F5AA8" w:rsidP="007F5AA8">
            <w:pPr>
              <w:pStyle w:val="TAL"/>
              <w:rPr>
                <w:noProof/>
              </w:rPr>
            </w:pPr>
            <w:r w:rsidRPr="00296676">
              <w:t>Uplink maximum throughput per UE</w:t>
            </w:r>
          </w:p>
        </w:tc>
        <w:tc>
          <w:tcPr>
            <w:tcW w:w="1701" w:type="dxa"/>
            <w:vAlign w:val="bottom"/>
          </w:tcPr>
          <w:p w14:paraId="0FB477A0" w14:textId="77777777" w:rsidR="007F5AA8" w:rsidRPr="00296676" w:rsidRDefault="007F5AA8" w:rsidP="007F5AA8">
            <w:pPr>
              <w:pStyle w:val="TAL"/>
              <w:rPr>
                <w:noProof/>
              </w:rPr>
            </w:pPr>
            <w:r w:rsidRPr="00296676">
              <w:t>3.4.32</w:t>
            </w:r>
          </w:p>
        </w:tc>
        <w:tc>
          <w:tcPr>
            <w:tcW w:w="2977" w:type="dxa"/>
            <w:vAlign w:val="center"/>
          </w:tcPr>
          <w:p w14:paraId="195DF33E" w14:textId="77777777" w:rsidR="007F5AA8" w:rsidRPr="00296676" w:rsidRDefault="007F5AA8" w:rsidP="007F5AA8">
            <w:pPr>
              <w:pStyle w:val="TAL"/>
              <w:rPr>
                <w:noProof/>
              </w:rPr>
            </w:pPr>
            <w:r w:rsidRPr="00296676">
              <w:rPr>
                <w:rFonts w:ascii="Courier New" w:hAnsi="Courier New" w:cs="Courier New"/>
              </w:rPr>
              <w:t>uLThptPerUE</w:t>
            </w:r>
          </w:p>
        </w:tc>
        <w:tc>
          <w:tcPr>
            <w:tcW w:w="1412" w:type="dxa"/>
            <w:vAlign w:val="bottom"/>
          </w:tcPr>
          <w:p w14:paraId="44495B41" w14:textId="77777777" w:rsidR="007F5AA8" w:rsidRPr="00296676" w:rsidRDefault="007F5AA8" w:rsidP="007F5AA8">
            <w:pPr>
              <w:pStyle w:val="TAL"/>
              <w:rPr>
                <w:noProof/>
              </w:rPr>
            </w:pPr>
            <w:r>
              <w:t xml:space="preserve">6.4.1 and </w:t>
            </w:r>
            <w:r w:rsidRPr="00296676">
              <w:t>6.3.9</w:t>
            </w:r>
          </w:p>
        </w:tc>
      </w:tr>
      <w:tr w:rsidR="007F5AA8" w14:paraId="71641D02" w14:textId="77777777" w:rsidTr="00D87ABF">
        <w:tc>
          <w:tcPr>
            <w:tcW w:w="3539" w:type="dxa"/>
            <w:vAlign w:val="bottom"/>
          </w:tcPr>
          <w:p w14:paraId="75FD9366" w14:textId="77777777" w:rsidR="007F5AA8" w:rsidRPr="00296676" w:rsidRDefault="007F5AA8" w:rsidP="007F5AA8">
            <w:pPr>
              <w:pStyle w:val="TAL"/>
              <w:rPr>
                <w:noProof/>
              </w:rPr>
            </w:pPr>
            <w:r w:rsidRPr="00296676">
              <w:t>Energy efficiency</w:t>
            </w:r>
          </w:p>
        </w:tc>
        <w:tc>
          <w:tcPr>
            <w:tcW w:w="1701" w:type="dxa"/>
            <w:vAlign w:val="bottom"/>
          </w:tcPr>
          <w:p w14:paraId="1C0CA0D3" w14:textId="77777777" w:rsidR="007F5AA8" w:rsidRPr="00296676" w:rsidRDefault="007F5AA8" w:rsidP="007F5AA8">
            <w:pPr>
              <w:pStyle w:val="TAL"/>
              <w:rPr>
                <w:noProof/>
              </w:rPr>
            </w:pPr>
            <w:r w:rsidRPr="00296676">
              <w:t>3.4.7</w:t>
            </w:r>
          </w:p>
        </w:tc>
        <w:tc>
          <w:tcPr>
            <w:tcW w:w="2977" w:type="dxa"/>
            <w:vAlign w:val="center"/>
          </w:tcPr>
          <w:p w14:paraId="2B82805E" w14:textId="77777777" w:rsidR="007F5AA8" w:rsidRPr="00296676" w:rsidRDefault="007F5AA8" w:rsidP="007F5AA8">
            <w:pPr>
              <w:pStyle w:val="TAL"/>
              <w:rPr>
                <w:noProof/>
              </w:rPr>
            </w:pPr>
            <w:r w:rsidRPr="00296676">
              <w:rPr>
                <w:rFonts w:ascii="Courier New" w:hAnsi="Courier New" w:cs="Courier New"/>
              </w:rPr>
              <w:t>energyEfficiency</w:t>
            </w:r>
          </w:p>
        </w:tc>
        <w:tc>
          <w:tcPr>
            <w:tcW w:w="1412" w:type="dxa"/>
            <w:vAlign w:val="bottom"/>
          </w:tcPr>
          <w:p w14:paraId="48835517" w14:textId="77777777" w:rsidR="007F5AA8" w:rsidRPr="00296676" w:rsidRDefault="007F5AA8" w:rsidP="007F5AA8">
            <w:pPr>
              <w:pStyle w:val="TAL"/>
              <w:rPr>
                <w:noProof/>
              </w:rPr>
            </w:pPr>
            <w:r>
              <w:t xml:space="preserve">6.4.1 and </w:t>
            </w:r>
            <w:r w:rsidRPr="00296676">
              <w:t>6.3.30</w:t>
            </w:r>
          </w:p>
        </w:tc>
      </w:tr>
      <w:tr w:rsidR="007F5AA8" w14:paraId="429C70A6" w14:textId="77777777" w:rsidTr="00D87ABF">
        <w:tc>
          <w:tcPr>
            <w:tcW w:w="3539" w:type="dxa"/>
            <w:vAlign w:val="bottom"/>
          </w:tcPr>
          <w:p w14:paraId="28B9C4C6" w14:textId="77777777" w:rsidR="007F5AA8" w:rsidRPr="00296676" w:rsidRDefault="007F5AA8" w:rsidP="007F5AA8">
            <w:pPr>
              <w:pStyle w:val="TAL"/>
              <w:rPr>
                <w:noProof/>
              </w:rPr>
            </w:pPr>
            <w:r w:rsidRPr="00296676">
              <w:t>Performance monitoring</w:t>
            </w:r>
          </w:p>
        </w:tc>
        <w:tc>
          <w:tcPr>
            <w:tcW w:w="1701" w:type="dxa"/>
            <w:vAlign w:val="bottom"/>
          </w:tcPr>
          <w:p w14:paraId="79BE9AE5" w14:textId="77777777" w:rsidR="007F5AA8" w:rsidRPr="00296676" w:rsidRDefault="007F5AA8" w:rsidP="007F5AA8">
            <w:pPr>
              <w:pStyle w:val="TAL"/>
              <w:rPr>
                <w:noProof/>
              </w:rPr>
            </w:pPr>
            <w:r w:rsidRPr="00296676">
              <w:t>3.4.18</w:t>
            </w:r>
          </w:p>
        </w:tc>
        <w:tc>
          <w:tcPr>
            <w:tcW w:w="2977" w:type="dxa"/>
            <w:vAlign w:val="center"/>
          </w:tcPr>
          <w:p w14:paraId="20494186" w14:textId="77777777" w:rsidR="007F5AA8" w:rsidRPr="00296676" w:rsidRDefault="007F5AA8" w:rsidP="007F5AA8">
            <w:pPr>
              <w:pStyle w:val="TAL"/>
              <w:rPr>
                <w:noProof/>
              </w:rPr>
            </w:pPr>
            <w:r w:rsidRPr="00296676">
              <w:rPr>
                <w:rFonts w:ascii="Courier New" w:hAnsi="Courier New" w:cs="Courier New"/>
              </w:rPr>
              <w:t>kPIMonitoring</w:t>
            </w:r>
          </w:p>
        </w:tc>
        <w:tc>
          <w:tcPr>
            <w:tcW w:w="1412" w:type="dxa"/>
            <w:vAlign w:val="bottom"/>
          </w:tcPr>
          <w:p w14:paraId="35636EBF" w14:textId="77777777" w:rsidR="007F5AA8" w:rsidRPr="00296676" w:rsidRDefault="007F5AA8" w:rsidP="007F5AA8">
            <w:pPr>
              <w:pStyle w:val="TAL"/>
              <w:rPr>
                <w:noProof/>
              </w:rPr>
            </w:pPr>
            <w:r>
              <w:t xml:space="preserve">6.4.1 and </w:t>
            </w:r>
            <w:r w:rsidRPr="00296676">
              <w:t>6.3.1</w:t>
            </w:r>
            <w:r>
              <w:t>4</w:t>
            </w:r>
          </w:p>
        </w:tc>
      </w:tr>
      <w:tr w:rsidR="007F5AA8" w14:paraId="1CE35CDF" w14:textId="77777777" w:rsidTr="00D87ABF">
        <w:tc>
          <w:tcPr>
            <w:tcW w:w="3539" w:type="dxa"/>
            <w:vAlign w:val="bottom"/>
          </w:tcPr>
          <w:p w14:paraId="069A734A" w14:textId="77777777" w:rsidR="007F5AA8" w:rsidRPr="00296676" w:rsidRDefault="007F5AA8" w:rsidP="007F5AA8">
            <w:pPr>
              <w:pStyle w:val="TAL"/>
              <w:rPr>
                <w:noProof/>
              </w:rPr>
            </w:pPr>
            <w:r w:rsidRPr="00296676">
              <w:t>Maximum number of PDU sessions</w:t>
            </w:r>
          </w:p>
        </w:tc>
        <w:tc>
          <w:tcPr>
            <w:tcW w:w="1701" w:type="dxa"/>
            <w:vAlign w:val="bottom"/>
          </w:tcPr>
          <w:p w14:paraId="6E458F55" w14:textId="77777777" w:rsidR="007F5AA8" w:rsidRPr="00296676" w:rsidRDefault="007F5AA8" w:rsidP="007F5AA8">
            <w:pPr>
              <w:pStyle w:val="TAL"/>
              <w:rPr>
                <w:noProof/>
              </w:rPr>
            </w:pPr>
            <w:r w:rsidRPr="00296676">
              <w:t>3.4.16</w:t>
            </w:r>
          </w:p>
        </w:tc>
        <w:tc>
          <w:tcPr>
            <w:tcW w:w="2977" w:type="dxa"/>
            <w:vAlign w:val="center"/>
          </w:tcPr>
          <w:p w14:paraId="7D98AB95" w14:textId="77777777" w:rsidR="007F5AA8" w:rsidRPr="00296676" w:rsidRDefault="007F5AA8" w:rsidP="007F5AA8">
            <w:pPr>
              <w:pStyle w:val="TAL"/>
              <w:rPr>
                <w:noProof/>
              </w:rPr>
            </w:pPr>
            <w:r w:rsidRPr="00296676">
              <w:rPr>
                <w:rFonts w:ascii="Courier New" w:hAnsi="Courier New" w:cs="Courier New"/>
              </w:rPr>
              <w:t>maxNumberofPDUSessions</w:t>
            </w:r>
          </w:p>
        </w:tc>
        <w:tc>
          <w:tcPr>
            <w:tcW w:w="1412" w:type="dxa"/>
            <w:vAlign w:val="bottom"/>
          </w:tcPr>
          <w:p w14:paraId="64FB6F22" w14:textId="77777777" w:rsidR="007F5AA8" w:rsidRPr="00296676" w:rsidRDefault="007F5AA8" w:rsidP="007F5AA8">
            <w:pPr>
              <w:pStyle w:val="TAL"/>
              <w:rPr>
                <w:noProof/>
              </w:rPr>
            </w:pPr>
            <w:r>
              <w:t xml:space="preserve">6.4.1 and </w:t>
            </w:r>
            <w:r w:rsidRPr="00296676">
              <w:t>6.3.12</w:t>
            </w:r>
          </w:p>
        </w:tc>
      </w:tr>
      <w:tr w:rsidR="007F5AA8" w14:paraId="591BACCE" w14:textId="77777777" w:rsidTr="00D87ABF">
        <w:tc>
          <w:tcPr>
            <w:tcW w:w="3539" w:type="dxa"/>
            <w:vAlign w:val="bottom"/>
          </w:tcPr>
          <w:p w14:paraId="596E919B" w14:textId="77777777" w:rsidR="007F5AA8" w:rsidRPr="00296676" w:rsidRDefault="007F5AA8" w:rsidP="007F5AA8">
            <w:pPr>
              <w:pStyle w:val="TAL"/>
              <w:rPr>
                <w:noProof/>
              </w:rPr>
            </w:pPr>
            <w:r w:rsidRPr="00296676">
              <w:t>Maximum number of UEs</w:t>
            </w:r>
          </w:p>
        </w:tc>
        <w:tc>
          <w:tcPr>
            <w:tcW w:w="1701" w:type="dxa"/>
            <w:vAlign w:val="bottom"/>
          </w:tcPr>
          <w:p w14:paraId="01D4C2CD" w14:textId="77777777" w:rsidR="007F5AA8" w:rsidRPr="00296676" w:rsidRDefault="007F5AA8" w:rsidP="007F5AA8">
            <w:pPr>
              <w:pStyle w:val="TAL"/>
              <w:rPr>
                <w:noProof/>
              </w:rPr>
            </w:pPr>
            <w:r w:rsidRPr="00296676">
              <w:t>3.4.17</w:t>
            </w:r>
          </w:p>
        </w:tc>
        <w:tc>
          <w:tcPr>
            <w:tcW w:w="2977" w:type="dxa"/>
            <w:vAlign w:val="center"/>
          </w:tcPr>
          <w:p w14:paraId="5A41DDA1" w14:textId="77777777" w:rsidR="007F5AA8" w:rsidRPr="00296676" w:rsidRDefault="007F5AA8" w:rsidP="007F5AA8">
            <w:pPr>
              <w:pStyle w:val="TAL"/>
              <w:rPr>
                <w:noProof/>
              </w:rPr>
            </w:pPr>
            <w:r w:rsidRPr="00296676">
              <w:rPr>
                <w:rFonts w:ascii="Courier New" w:hAnsi="Courier New" w:cs="Courier New"/>
              </w:rPr>
              <w:t>maxNumberofUEs</w:t>
            </w:r>
          </w:p>
        </w:tc>
        <w:tc>
          <w:tcPr>
            <w:tcW w:w="1412" w:type="dxa"/>
            <w:vAlign w:val="bottom"/>
          </w:tcPr>
          <w:p w14:paraId="2BE05B4F" w14:textId="77777777" w:rsidR="007F5AA8" w:rsidRPr="00296676" w:rsidRDefault="007F5AA8" w:rsidP="007F5AA8">
            <w:pPr>
              <w:pStyle w:val="TAL"/>
              <w:rPr>
                <w:noProof/>
              </w:rPr>
            </w:pPr>
            <w:r>
              <w:t xml:space="preserve">6.4.1 and </w:t>
            </w:r>
            <w:r w:rsidRPr="00296676">
              <w:t>6.3.38</w:t>
            </w:r>
          </w:p>
        </w:tc>
      </w:tr>
      <w:tr w:rsidR="007F5AA8" w14:paraId="42A44927" w14:textId="77777777" w:rsidTr="00D87ABF">
        <w:tc>
          <w:tcPr>
            <w:tcW w:w="3539" w:type="dxa"/>
            <w:vAlign w:val="bottom"/>
          </w:tcPr>
          <w:p w14:paraId="15C14324" w14:textId="77777777" w:rsidR="007F5AA8" w:rsidRPr="00296676" w:rsidRDefault="007F5AA8" w:rsidP="007F5AA8">
            <w:pPr>
              <w:pStyle w:val="TAL"/>
              <w:rPr>
                <w:noProof/>
              </w:rPr>
            </w:pPr>
            <w:r w:rsidRPr="00296676">
              <w:t>NB-IoT support</w:t>
            </w:r>
          </w:p>
        </w:tc>
        <w:tc>
          <w:tcPr>
            <w:tcW w:w="1701" w:type="dxa"/>
            <w:vAlign w:val="bottom"/>
          </w:tcPr>
          <w:p w14:paraId="32396990" w14:textId="77777777" w:rsidR="007F5AA8" w:rsidRPr="00296676" w:rsidRDefault="007F5AA8" w:rsidP="007F5AA8">
            <w:pPr>
              <w:pStyle w:val="TAL"/>
              <w:rPr>
                <w:noProof/>
              </w:rPr>
            </w:pPr>
            <w:r w:rsidRPr="00296676">
              <w:t>3.4.14</w:t>
            </w:r>
          </w:p>
        </w:tc>
        <w:tc>
          <w:tcPr>
            <w:tcW w:w="2977" w:type="dxa"/>
            <w:vAlign w:val="center"/>
          </w:tcPr>
          <w:p w14:paraId="5F93769A" w14:textId="77777777" w:rsidR="007F5AA8" w:rsidRPr="00296676" w:rsidRDefault="007F5AA8" w:rsidP="007F5AA8">
            <w:pPr>
              <w:pStyle w:val="TAL"/>
              <w:rPr>
                <w:noProof/>
              </w:rPr>
            </w:pPr>
            <w:r w:rsidRPr="00296676">
              <w:rPr>
                <w:rFonts w:ascii="Courier New" w:hAnsi="Courier New" w:cs="Courier New"/>
              </w:rPr>
              <w:t>nBIoT</w:t>
            </w:r>
          </w:p>
        </w:tc>
        <w:tc>
          <w:tcPr>
            <w:tcW w:w="1412" w:type="dxa"/>
            <w:vAlign w:val="bottom"/>
          </w:tcPr>
          <w:p w14:paraId="3739E21D" w14:textId="77777777" w:rsidR="007F5AA8" w:rsidRPr="00296676" w:rsidRDefault="007F5AA8" w:rsidP="007F5AA8">
            <w:pPr>
              <w:pStyle w:val="TAL"/>
              <w:rPr>
                <w:noProof/>
              </w:rPr>
            </w:pPr>
            <w:r>
              <w:t xml:space="preserve">6.4.1 and </w:t>
            </w:r>
            <w:r w:rsidRPr="00296676">
              <w:t>6.3.20</w:t>
            </w:r>
          </w:p>
        </w:tc>
      </w:tr>
      <w:tr w:rsidR="007F5AA8" w14:paraId="579FECE7" w14:textId="77777777" w:rsidTr="00D87ABF">
        <w:tc>
          <w:tcPr>
            <w:tcW w:w="3539" w:type="dxa"/>
            <w:vAlign w:val="bottom"/>
          </w:tcPr>
          <w:p w14:paraId="3397361C" w14:textId="77777777" w:rsidR="007F5AA8" w:rsidRPr="00296676" w:rsidRDefault="007F5AA8" w:rsidP="007F5AA8">
            <w:pPr>
              <w:pStyle w:val="TAL"/>
              <w:rPr>
                <w:noProof/>
              </w:rPr>
            </w:pPr>
            <w:r w:rsidRPr="00296676">
              <w:t>Positioning support</w:t>
            </w:r>
          </w:p>
        </w:tc>
        <w:tc>
          <w:tcPr>
            <w:tcW w:w="1701" w:type="dxa"/>
            <w:vAlign w:val="bottom"/>
          </w:tcPr>
          <w:p w14:paraId="4B039AF3" w14:textId="77777777" w:rsidR="007F5AA8" w:rsidRPr="00296676" w:rsidRDefault="007F5AA8" w:rsidP="007F5AA8">
            <w:pPr>
              <w:pStyle w:val="TAL"/>
              <w:rPr>
                <w:noProof/>
              </w:rPr>
            </w:pPr>
            <w:r w:rsidRPr="00296676">
              <w:t>3.4.20</w:t>
            </w:r>
          </w:p>
        </w:tc>
        <w:tc>
          <w:tcPr>
            <w:tcW w:w="2977" w:type="dxa"/>
            <w:vAlign w:val="center"/>
          </w:tcPr>
          <w:p w14:paraId="645C40C1" w14:textId="77777777" w:rsidR="007F5AA8" w:rsidRPr="00296676" w:rsidRDefault="007F5AA8" w:rsidP="007F5AA8">
            <w:pPr>
              <w:pStyle w:val="TAL"/>
              <w:rPr>
                <w:noProof/>
              </w:rPr>
            </w:pPr>
            <w:r w:rsidRPr="00296676">
              <w:rPr>
                <w:rFonts w:ascii="Courier New" w:hAnsi="Courier New" w:cs="Courier New"/>
              </w:rPr>
              <w:t>positioning</w:t>
            </w:r>
          </w:p>
        </w:tc>
        <w:tc>
          <w:tcPr>
            <w:tcW w:w="1412" w:type="dxa"/>
            <w:vAlign w:val="bottom"/>
          </w:tcPr>
          <w:p w14:paraId="422D1C35" w14:textId="77777777" w:rsidR="007F5AA8" w:rsidRPr="00296676" w:rsidRDefault="007F5AA8" w:rsidP="007F5AA8">
            <w:pPr>
              <w:pStyle w:val="TAL"/>
              <w:rPr>
                <w:noProof/>
              </w:rPr>
            </w:pPr>
            <w:r>
              <w:t xml:space="preserve">6.4.1 and </w:t>
            </w:r>
            <w:r w:rsidRPr="00296676">
              <w:t>6.3.26</w:t>
            </w:r>
          </w:p>
        </w:tc>
      </w:tr>
      <w:tr w:rsidR="007F5AA8" w14:paraId="09E5CAF3" w14:textId="77777777" w:rsidTr="00D87ABF">
        <w:tc>
          <w:tcPr>
            <w:tcW w:w="3539" w:type="dxa"/>
            <w:vAlign w:val="bottom"/>
          </w:tcPr>
          <w:p w14:paraId="2D5036FB" w14:textId="77777777" w:rsidR="007F5AA8" w:rsidRPr="00296676" w:rsidRDefault="007F5AA8" w:rsidP="007F5AA8">
            <w:pPr>
              <w:pStyle w:val="TAL"/>
              <w:rPr>
                <w:noProof/>
              </w:rPr>
            </w:pPr>
            <w:r w:rsidRPr="00296676">
              <w:t>Radiospectrum</w:t>
            </w:r>
          </w:p>
        </w:tc>
        <w:tc>
          <w:tcPr>
            <w:tcW w:w="1701" w:type="dxa"/>
            <w:vAlign w:val="bottom"/>
          </w:tcPr>
          <w:p w14:paraId="795A0596" w14:textId="77777777" w:rsidR="007F5AA8" w:rsidRPr="00296676" w:rsidRDefault="007F5AA8" w:rsidP="007F5AA8">
            <w:pPr>
              <w:pStyle w:val="TAL"/>
              <w:rPr>
                <w:noProof/>
              </w:rPr>
            </w:pPr>
            <w:r w:rsidRPr="00296676">
              <w:t>3.4.21</w:t>
            </w:r>
          </w:p>
        </w:tc>
        <w:tc>
          <w:tcPr>
            <w:tcW w:w="2977" w:type="dxa"/>
            <w:vAlign w:val="center"/>
          </w:tcPr>
          <w:p w14:paraId="0D95337F" w14:textId="77777777" w:rsidR="007F5AA8" w:rsidRPr="00296676" w:rsidRDefault="007F5AA8" w:rsidP="007F5AA8">
            <w:pPr>
              <w:pStyle w:val="TAL"/>
              <w:rPr>
                <w:noProof/>
              </w:rPr>
            </w:pPr>
            <w:r w:rsidRPr="00296676">
              <w:rPr>
                <w:rFonts w:ascii="Courier New" w:hAnsi="Courier New" w:cs="Courier New"/>
              </w:rPr>
              <w:t>radioSpectrum</w:t>
            </w:r>
          </w:p>
        </w:tc>
        <w:tc>
          <w:tcPr>
            <w:tcW w:w="1412" w:type="dxa"/>
            <w:vAlign w:val="bottom"/>
          </w:tcPr>
          <w:p w14:paraId="2FE5471C" w14:textId="77777777" w:rsidR="007F5AA8" w:rsidRPr="00296676" w:rsidRDefault="007F5AA8" w:rsidP="007F5AA8">
            <w:pPr>
              <w:pStyle w:val="TAL"/>
              <w:rPr>
                <w:noProof/>
              </w:rPr>
            </w:pPr>
            <w:r>
              <w:t xml:space="preserve">6.4.1 and </w:t>
            </w:r>
            <w:r w:rsidRPr="00296676">
              <w:t>6.3.31</w:t>
            </w:r>
          </w:p>
        </w:tc>
      </w:tr>
      <w:tr w:rsidR="007F5AA8" w14:paraId="2FC702B8" w14:textId="77777777" w:rsidTr="00D87ABF">
        <w:tc>
          <w:tcPr>
            <w:tcW w:w="3539" w:type="dxa"/>
            <w:vAlign w:val="bottom"/>
          </w:tcPr>
          <w:p w14:paraId="4FA79495" w14:textId="77777777" w:rsidR="007F5AA8" w:rsidRPr="00296676" w:rsidRDefault="007F5AA8" w:rsidP="007F5AA8">
            <w:pPr>
              <w:pStyle w:val="TAL"/>
              <w:rPr>
                <w:noProof/>
              </w:rPr>
            </w:pPr>
            <w:r w:rsidRPr="00296676">
              <w:t>Simultaneous use of the network slice</w:t>
            </w:r>
          </w:p>
        </w:tc>
        <w:tc>
          <w:tcPr>
            <w:tcW w:w="1701" w:type="dxa"/>
            <w:vAlign w:val="bottom"/>
          </w:tcPr>
          <w:p w14:paraId="6AFBFCD5" w14:textId="77777777" w:rsidR="007F5AA8" w:rsidRPr="00296676" w:rsidRDefault="007F5AA8" w:rsidP="007F5AA8">
            <w:pPr>
              <w:pStyle w:val="TAL"/>
              <w:rPr>
                <w:noProof/>
              </w:rPr>
            </w:pPr>
            <w:r w:rsidRPr="00296676">
              <w:t>3.4.25</w:t>
            </w:r>
          </w:p>
        </w:tc>
        <w:tc>
          <w:tcPr>
            <w:tcW w:w="2977" w:type="dxa"/>
            <w:vAlign w:val="center"/>
          </w:tcPr>
          <w:p w14:paraId="601F5603" w14:textId="77777777" w:rsidR="007F5AA8" w:rsidRPr="00296676" w:rsidRDefault="007F5AA8" w:rsidP="007F5AA8">
            <w:pPr>
              <w:pStyle w:val="TAL"/>
              <w:rPr>
                <w:noProof/>
              </w:rPr>
            </w:pPr>
            <w:r w:rsidRPr="00296676">
              <w:rPr>
                <w:rFonts w:ascii="Courier New" w:hAnsi="Courier New" w:cs="Courier New"/>
              </w:rPr>
              <w:t>sliceSimultaneousUse</w:t>
            </w:r>
          </w:p>
        </w:tc>
        <w:tc>
          <w:tcPr>
            <w:tcW w:w="1412" w:type="dxa"/>
            <w:vAlign w:val="bottom"/>
          </w:tcPr>
          <w:p w14:paraId="2D339AD1" w14:textId="77777777" w:rsidR="007F5AA8" w:rsidRPr="00296676" w:rsidRDefault="007F5AA8" w:rsidP="007F5AA8">
            <w:pPr>
              <w:pStyle w:val="TAL"/>
              <w:rPr>
                <w:noProof/>
              </w:rPr>
            </w:pPr>
            <w:r>
              <w:t>6</w:t>
            </w:r>
            <w:r w:rsidRPr="00296676">
              <w:t>.4</w:t>
            </w:r>
            <w:r>
              <w:t>.1</w:t>
            </w:r>
          </w:p>
        </w:tc>
      </w:tr>
      <w:tr w:rsidR="007F5AA8" w14:paraId="3B49E672" w14:textId="77777777" w:rsidTr="00D87ABF">
        <w:tc>
          <w:tcPr>
            <w:tcW w:w="3539" w:type="dxa"/>
            <w:vAlign w:val="bottom"/>
          </w:tcPr>
          <w:p w14:paraId="00C00891" w14:textId="77777777" w:rsidR="007F5AA8" w:rsidRPr="00296676" w:rsidRDefault="007F5AA8" w:rsidP="007F5AA8">
            <w:pPr>
              <w:pStyle w:val="TAL"/>
              <w:rPr>
                <w:noProof/>
              </w:rPr>
            </w:pPr>
            <w:r w:rsidRPr="00296676">
              <w:t>Synchronicity</w:t>
            </w:r>
          </w:p>
        </w:tc>
        <w:tc>
          <w:tcPr>
            <w:tcW w:w="1701" w:type="dxa"/>
            <w:vAlign w:val="bottom"/>
          </w:tcPr>
          <w:p w14:paraId="62154D3C" w14:textId="77777777" w:rsidR="007F5AA8" w:rsidRPr="00296676" w:rsidRDefault="007F5AA8" w:rsidP="007F5AA8">
            <w:pPr>
              <w:pStyle w:val="TAL"/>
              <w:rPr>
                <w:noProof/>
              </w:rPr>
            </w:pPr>
            <w:r w:rsidRPr="00296676">
              <w:t>3.4.29</w:t>
            </w:r>
          </w:p>
        </w:tc>
        <w:tc>
          <w:tcPr>
            <w:tcW w:w="2977" w:type="dxa"/>
            <w:vAlign w:val="center"/>
          </w:tcPr>
          <w:p w14:paraId="6640D73B" w14:textId="77777777" w:rsidR="007F5AA8" w:rsidRPr="00296676" w:rsidRDefault="007F5AA8" w:rsidP="007F5AA8">
            <w:pPr>
              <w:pStyle w:val="TAL"/>
              <w:rPr>
                <w:noProof/>
              </w:rPr>
            </w:pPr>
            <w:r w:rsidRPr="00296676">
              <w:rPr>
                <w:rFonts w:ascii="Courier New" w:hAnsi="Courier New" w:cs="Courier New"/>
              </w:rPr>
              <w:t>synchronicity</w:t>
            </w:r>
          </w:p>
        </w:tc>
        <w:tc>
          <w:tcPr>
            <w:tcW w:w="1412" w:type="dxa"/>
            <w:vAlign w:val="bottom"/>
          </w:tcPr>
          <w:p w14:paraId="608DCEF8" w14:textId="77777777" w:rsidR="007F5AA8" w:rsidRPr="00296676" w:rsidRDefault="007F5AA8" w:rsidP="007F5AA8">
            <w:pPr>
              <w:pStyle w:val="TAL"/>
              <w:rPr>
                <w:noProof/>
              </w:rPr>
            </w:pPr>
            <w:r>
              <w:t xml:space="preserve">6.4.1 and </w:t>
            </w:r>
            <w:r w:rsidRPr="00296676">
              <w:t>6.3.27</w:t>
            </w:r>
          </w:p>
        </w:tc>
      </w:tr>
      <w:tr w:rsidR="007F5AA8" w14:paraId="06EDE0A5" w14:textId="77777777" w:rsidTr="00D87ABF">
        <w:tc>
          <w:tcPr>
            <w:tcW w:w="3539" w:type="dxa"/>
            <w:vAlign w:val="bottom"/>
          </w:tcPr>
          <w:p w14:paraId="1D1A81E7" w14:textId="77777777" w:rsidR="007F5AA8" w:rsidRPr="00296676" w:rsidRDefault="007F5AA8" w:rsidP="007F5AA8">
            <w:pPr>
              <w:pStyle w:val="TAL"/>
              <w:rPr>
                <w:noProof/>
              </w:rPr>
            </w:pPr>
            <w:r w:rsidRPr="00296676">
              <w:t>UE density</w:t>
            </w:r>
          </w:p>
        </w:tc>
        <w:tc>
          <w:tcPr>
            <w:tcW w:w="1701" w:type="dxa"/>
            <w:vAlign w:val="bottom"/>
          </w:tcPr>
          <w:p w14:paraId="1CF63045" w14:textId="77777777" w:rsidR="007F5AA8" w:rsidRPr="00296676" w:rsidRDefault="007F5AA8" w:rsidP="007F5AA8">
            <w:pPr>
              <w:pStyle w:val="TAL"/>
              <w:rPr>
                <w:noProof/>
              </w:rPr>
            </w:pPr>
            <w:r w:rsidRPr="00296676">
              <w:t>3.4.30</w:t>
            </w:r>
          </w:p>
        </w:tc>
        <w:tc>
          <w:tcPr>
            <w:tcW w:w="2977" w:type="dxa"/>
            <w:vAlign w:val="center"/>
          </w:tcPr>
          <w:p w14:paraId="2BA68722" w14:textId="77777777" w:rsidR="007F5AA8" w:rsidRPr="00296676" w:rsidRDefault="007F5AA8" w:rsidP="007F5AA8">
            <w:pPr>
              <w:pStyle w:val="TAL"/>
              <w:rPr>
                <w:noProof/>
              </w:rPr>
            </w:pPr>
            <w:r w:rsidRPr="00296676">
              <w:rPr>
                <w:rFonts w:ascii="Courier New" w:hAnsi="Courier New" w:cs="Courier New"/>
              </w:rPr>
              <w:t>termDensity</w:t>
            </w:r>
          </w:p>
        </w:tc>
        <w:tc>
          <w:tcPr>
            <w:tcW w:w="1412" w:type="dxa"/>
            <w:vAlign w:val="bottom"/>
          </w:tcPr>
          <w:p w14:paraId="2E9AE271" w14:textId="77777777" w:rsidR="007F5AA8" w:rsidRPr="00296676" w:rsidRDefault="007F5AA8" w:rsidP="007F5AA8">
            <w:pPr>
              <w:pStyle w:val="TAL"/>
              <w:rPr>
                <w:noProof/>
              </w:rPr>
            </w:pPr>
            <w:r>
              <w:t xml:space="preserve">6.4.1and </w:t>
            </w:r>
            <w:r w:rsidRPr="00296676">
              <w:t>6.3.17</w:t>
            </w:r>
          </w:p>
        </w:tc>
      </w:tr>
      <w:tr w:rsidR="007F5AA8" w14:paraId="077904C9" w14:textId="77777777" w:rsidTr="00D87ABF">
        <w:tc>
          <w:tcPr>
            <w:tcW w:w="3539" w:type="dxa"/>
            <w:vAlign w:val="bottom"/>
          </w:tcPr>
          <w:p w14:paraId="6ECFDA61" w14:textId="77777777" w:rsidR="007F5AA8" w:rsidRPr="00296676" w:rsidRDefault="007F5AA8" w:rsidP="007F5AA8">
            <w:pPr>
              <w:pStyle w:val="TAL"/>
              <w:rPr>
                <w:noProof/>
              </w:rPr>
            </w:pPr>
            <w:r w:rsidRPr="00296676">
              <w:t>Supported device velocity</w:t>
            </w:r>
          </w:p>
        </w:tc>
        <w:tc>
          <w:tcPr>
            <w:tcW w:w="1701" w:type="dxa"/>
            <w:vAlign w:val="bottom"/>
          </w:tcPr>
          <w:p w14:paraId="36F99D2C" w14:textId="77777777" w:rsidR="007F5AA8" w:rsidRPr="00296676" w:rsidRDefault="007F5AA8" w:rsidP="007F5AA8">
            <w:pPr>
              <w:pStyle w:val="TAL"/>
              <w:rPr>
                <w:noProof/>
              </w:rPr>
            </w:pPr>
            <w:r w:rsidRPr="00296676">
              <w:t>3.4.28</w:t>
            </w:r>
          </w:p>
        </w:tc>
        <w:tc>
          <w:tcPr>
            <w:tcW w:w="2977" w:type="dxa"/>
            <w:vAlign w:val="center"/>
          </w:tcPr>
          <w:p w14:paraId="210F640C" w14:textId="77777777" w:rsidR="007F5AA8" w:rsidRPr="00296676" w:rsidRDefault="007F5AA8" w:rsidP="007F5AA8">
            <w:pPr>
              <w:pStyle w:val="TAL"/>
              <w:rPr>
                <w:noProof/>
              </w:rPr>
            </w:pPr>
            <w:r w:rsidRPr="00296676">
              <w:rPr>
                <w:rFonts w:ascii="Courier New" w:hAnsi="Courier New" w:cs="Courier New"/>
              </w:rPr>
              <w:t>uESpeed</w:t>
            </w:r>
          </w:p>
        </w:tc>
        <w:tc>
          <w:tcPr>
            <w:tcW w:w="1412" w:type="dxa"/>
            <w:vAlign w:val="bottom"/>
          </w:tcPr>
          <w:p w14:paraId="667DE9A3" w14:textId="77777777" w:rsidR="007F5AA8" w:rsidRPr="00296676" w:rsidRDefault="007F5AA8" w:rsidP="007F5AA8">
            <w:pPr>
              <w:pStyle w:val="TAL"/>
              <w:rPr>
                <w:noProof/>
              </w:rPr>
            </w:pPr>
            <w:r w:rsidRPr="00296676">
              <w:t>6.4</w:t>
            </w:r>
            <w:r>
              <w:t>.1</w:t>
            </w:r>
          </w:p>
        </w:tc>
      </w:tr>
      <w:tr w:rsidR="007F5AA8" w14:paraId="68FF052A" w14:textId="77777777" w:rsidTr="00D87ABF">
        <w:tc>
          <w:tcPr>
            <w:tcW w:w="3539" w:type="dxa"/>
            <w:vAlign w:val="bottom"/>
          </w:tcPr>
          <w:p w14:paraId="48B93C14" w14:textId="77777777" w:rsidR="007F5AA8" w:rsidRPr="00296676" w:rsidRDefault="007F5AA8" w:rsidP="007F5AA8">
            <w:pPr>
              <w:pStyle w:val="TAL"/>
              <w:rPr>
                <w:noProof/>
              </w:rPr>
            </w:pPr>
            <w:r w:rsidRPr="00296676">
              <w:t>User management openness</w:t>
            </w:r>
          </w:p>
        </w:tc>
        <w:tc>
          <w:tcPr>
            <w:tcW w:w="1701" w:type="dxa"/>
            <w:vAlign w:val="bottom"/>
          </w:tcPr>
          <w:p w14:paraId="0542B9CA" w14:textId="77777777" w:rsidR="007F5AA8" w:rsidRPr="00296676" w:rsidRDefault="007F5AA8" w:rsidP="007F5AA8">
            <w:pPr>
              <w:pStyle w:val="TAL"/>
              <w:rPr>
                <w:noProof/>
              </w:rPr>
            </w:pPr>
            <w:r w:rsidRPr="00296676">
              <w:t>3.4.33</w:t>
            </w:r>
          </w:p>
        </w:tc>
        <w:tc>
          <w:tcPr>
            <w:tcW w:w="2977" w:type="dxa"/>
            <w:vAlign w:val="center"/>
          </w:tcPr>
          <w:p w14:paraId="6BDE2AC9" w14:textId="77777777" w:rsidR="007F5AA8" w:rsidRPr="00296676" w:rsidRDefault="007F5AA8" w:rsidP="007F5AA8">
            <w:pPr>
              <w:pStyle w:val="TAL"/>
              <w:rPr>
                <w:noProof/>
              </w:rPr>
            </w:pPr>
            <w:r w:rsidRPr="00296676">
              <w:rPr>
                <w:rFonts w:ascii="Courier New" w:hAnsi="Courier New" w:cs="Courier New"/>
              </w:rPr>
              <w:t>userMgmtOpen</w:t>
            </w:r>
          </w:p>
        </w:tc>
        <w:tc>
          <w:tcPr>
            <w:tcW w:w="1412" w:type="dxa"/>
            <w:vAlign w:val="bottom"/>
          </w:tcPr>
          <w:p w14:paraId="451C47E5" w14:textId="77777777" w:rsidR="007F5AA8" w:rsidRPr="00296676" w:rsidRDefault="007F5AA8" w:rsidP="007F5AA8">
            <w:pPr>
              <w:pStyle w:val="TAL"/>
              <w:rPr>
                <w:noProof/>
              </w:rPr>
            </w:pPr>
            <w:r>
              <w:t xml:space="preserve">6.4.1 and </w:t>
            </w:r>
            <w:r w:rsidRPr="00296676">
              <w:t>6.3.1</w:t>
            </w:r>
            <w:r>
              <w:t>5</w:t>
            </w:r>
          </w:p>
        </w:tc>
      </w:tr>
      <w:tr w:rsidR="007F5AA8" w14:paraId="30346583" w14:textId="77777777" w:rsidTr="00D87ABF">
        <w:tc>
          <w:tcPr>
            <w:tcW w:w="3539" w:type="dxa"/>
            <w:vAlign w:val="bottom"/>
          </w:tcPr>
          <w:p w14:paraId="1A760875" w14:textId="77777777" w:rsidR="007F5AA8" w:rsidRPr="00296676" w:rsidRDefault="007F5AA8" w:rsidP="007F5AA8">
            <w:pPr>
              <w:pStyle w:val="TAL"/>
              <w:rPr>
                <w:noProof/>
              </w:rPr>
            </w:pPr>
            <w:r w:rsidRPr="00296676">
              <w:t>V2X communication mode</w:t>
            </w:r>
          </w:p>
        </w:tc>
        <w:tc>
          <w:tcPr>
            <w:tcW w:w="1701" w:type="dxa"/>
            <w:vAlign w:val="bottom"/>
          </w:tcPr>
          <w:p w14:paraId="3D2F2F12" w14:textId="77777777" w:rsidR="007F5AA8" w:rsidRPr="00296676" w:rsidRDefault="007F5AA8" w:rsidP="007F5AA8">
            <w:pPr>
              <w:pStyle w:val="TAL"/>
              <w:rPr>
                <w:noProof/>
              </w:rPr>
            </w:pPr>
            <w:r w:rsidRPr="00296676">
              <w:t>3.4.35</w:t>
            </w:r>
          </w:p>
        </w:tc>
        <w:tc>
          <w:tcPr>
            <w:tcW w:w="2977" w:type="dxa"/>
            <w:vAlign w:val="center"/>
          </w:tcPr>
          <w:p w14:paraId="562D92B7" w14:textId="77777777" w:rsidR="007F5AA8" w:rsidRPr="00296676" w:rsidRDefault="007F5AA8" w:rsidP="007F5AA8">
            <w:pPr>
              <w:pStyle w:val="TAL"/>
              <w:rPr>
                <w:noProof/>
              </w:rPr>
            </w:pPr>
            <w:r w:rsidRPr="00296676">
              <w:rPr>
                <w:rFonts w:ascii="Courier New" w:hAnsi="Courier New" w:cs="Courier New"/>
              </w:rPr>
              <w:t>v2XCommModels</w:t>
            </w:r>
          </w:p>
        </w:tc>
        <w:tc>
          <w:tcPr>
            <w:tcW w:w="1412" w:type="dxa"/>
            <w:vAlign w:val="bottom"/>
          </w:tcPr>
          <w:p w14:paraId="2D6253C5" w14:textId="77777777" w:rsidR="007F5AA8" w:rsidRPr="00296676" w:rsidRDefault="007F5AA8" w:rsidP="007F5AA8">
            <w:pPr>
              <w:pStyle w:val="TAL"/>
              <w:rPr>
                <w:noProof/>
              </w:rPr>
            </w:pPr>
            <w:r>
              <w:t xml:space="preserve">6.4.1 and </w:t>
            </w:r>
            <w:r w:rsidRPr="00296676">
              <w:t>6.3.16</w:t>
            </w:r>
          </w:p>
        </w:tc>
      </w:tr>
      <w:tr w:rsidR="007F5AA8" w14:paraId="2C04075C" w14:textId="77777777" w:rsidTr="00D87ABF">
        <w:tc>
          <w:tcPr>
            <w:tcW w:w="3539" w:type="dxa"/>
            <w:vAlign w:val="bottom"/>
          </w:tcPr>
          <w:p w14:paraId="65272E3A" w14:textId="77777777" w:rsidR="007F5AA8" w:rsidRPr="00296676" w:rsidRDefault="007F5AA8" w:rsidP="007F5AA8">
            <w:pPr>
              <w:pStyle w:val="TAL"/>
              <w:rPr>
                <w:noProof/>
              </w:rPr>
            </w:pPr>
            <w:r w:rsidRPr="00296676">
              <w:t>Network Slice Specific Authentication and Authorization (NSSAA) Required</w:t>
            </w:r>
          </w:p>
        </w:tc>
        <w:tc>
          <w:tcPr>
            <w:tcW w:w="1701" w:type="dxa"/>
            <w:vAlign w:val="bottom"/>
          </w:tcPr>
          <w:p w14:paraId="2B254688" w14:textId="77777777" w:rsidR="007F5AA8" w:rsidRPr="00296676" w:rsidRDefault="007F5AA8" w:rsidP="007F5AA8">
            <w:pPr>
              <w:pStyle w:val="TAL"/>
              <w:rPr>
                <w:noProof/>
              </w:rPr>
            </w:pPr>
            <w:r w:rsidRPr="00296676">
              <w:t>3.4.37</w:t>
            </w:r>
          </w:p>
        </w:tc>
        <w:tc>
          <w:tcPr>
            <w:tcW w:w="2977" w:type="dxa"/>
            <w:vAlign w:val="center"/>
          </w:tcPr>
          <w:p w14:paraId="500F929E" w14:textId="77777777" w:rsidR="007F5AA8" w:rsidRPr="00296676" w:rsidRDefault="007F5AA8" w:rsidP="007F5AA8">
            <w:pPr>
              <w:pStyle w:val="TAL"/>
              <w:rPr>
                <w:noProof/>
              </w:rPr>
            </w:pPr>
            <w:r w:rsidRPr="00296676">
              <w:rPr>
                <w:rFonts w:ascii="Courier New" w:hAnsi="Courier New" w:cs="Courier New"/>
              </w:rPr>
              <w:t>nssaaSupport</w:t>
            </w:r>
          </w:p>
        </w:tc>
        <w:tc>
          <w:tcPr>
            <w:tcW w:w="1412" w:type="dxa"/>
            <w:vAlign w:val="center"/>
          </w:tcPr>
          <w:p w14:paraId="00788E9F" w14:textId="77777777" w:rsidR="007F5AA8" w:rsidRPr="00296676" w:rsidRDefault="007F5AA8" w:rsidP="007F5AA8">
            <w:pPr>
              <w:pStyle w:val="TAL"/>
              <w:rPr>
                <w:noProof/>
              </w:rPr>
            </w:pPr>
            <w:r>
              <w:t xml:space="preserve">6.4.1 and </w:t>
            </w:r>
            <w:r w:rsidRPr="00296676">
              <w:t>6.3.34</w:t>
            </w:r>
          </w:p>
        </w:tc>
      </w:tr>
      <w:tr w:rsidR="007F5AA8" w14:paraId="24B798EC" w14:textId="77777777" w:rsidTr="00D87ABF">
        <w:tc>
          <w:tcPr>
            <w:tcW w:w="3539" w:type="dxa"/>
            <w:vAlign w:val="bottom"/>
          </w:tcPr>
          <w:p w14:paraId="319B2499" w14:textId="77777777" w:rsidR="007F5AA8" w:rsidRPr="00296676" w:rsidRDefault="007F5AA8" w:rsidP="007F5AA8">
            <w:pPr>
              <w:pStyle w:val="TAL"/>
            </w:pPr>
            <w:r w:rsidRPr="00F70668">
              <w:t>Multimedia Priority Service</w:t>
            </w:r>
          </w:p>
        </w:tc>
        <w:tc>
          <w:tcPr>
            <w:tcW w:w="1701" w:type="dxa"/>
            <w:vAlign w:val="bottom"/>
          </w:tcPr>
          <w:p w14:paraId="27D7CE33" w14:textId="77777777" w:rsidR="007F5AA8" w:rsidRPr="00296676" w:rsidRDefault="007F5AA8" w:rsidP="007F5AA8">
            <w:pPr>
              <w:pStyle w:val="TAL"/>
            </w:pPr>
            <w:r w:rsidRPr="00296676">
              <w:t>3.4.3</w:t>
            </w:r>
            <w:r>
              <w:t>8</w:t>
            </w:r>
          </w:p>
        </w:tc>
        <w:tc>
          <w:tcPr>
            <w:tcW w:w="2977" w:type="dxa"/>
            <w:vAlign w:val="center"/>
          </w:tcPr>
          <w:p w14:paraId="1D0E36BC" w14:textId="77777777" w:rsidR="007F5AA8" w:rsidRDefault="007F5AA8" w:rsidP="007F5AA8">
            <w:pPr>
              <w:pStyle w:val="TAL"/>
              <w:rPr>
                <w:noProof/>
              </w:rPr>
            </w:pPr>
            <w:r>
              <w:rPr>
                <w:noProof/>
              </w:rPr>
              <w:t>NA</w:t>
            </w:r>
          </w:p>
        </w:tc>
        <w:tc>
          <w:tcPr>
            <w:tcW w:w="1412" w:type="dxa"/>
            <w:vAlign w:val="bottom"/>
          </w:tcPr>
          <w:p w14:paraId="45568EF8" w14:textId="77777777" w:rsidR="007F5AA8" w:rsidRPr="00296676" w:rsidRDefault="007F5AA8" w:rsidP="007F5AA8">
            <w:pPr>
              <w:pStyle w:val="TAL"/>
              <w:rPr>
                <w:noProof/>
              </w:rPr>
            </w:pPr>
            <w:r>
              <w:rPr>
                <w:noProof/>
              </w:rPr>
              <w:t>NA</w:t>
            </w:r>
          </w:p>
        </w:tc>
      </w:tr>
      <w:tr w:rsidR="007F5AA8" w14:paraId="2B1E086C" w14:textId="77777777" w:rsidTr="00D87ABF">
        <w:tc>
          <w:tcPr>
            <w:tcW w:w="3539" w:type="dxa"/>
            <w:vAlign w:val="bottom"/>
          </w:tcPr>
          <w:p w14:paraId="32726935" w14:textId="77777777" w:rsidR="007F5AA8" w:rsidRPr="00296676" w:rsidRDefault="007F5AA8" w:rsidP="007F5AA8">
            <w:pPr>
              <w:pStyle w:val="TAL"/>
            </w:pPr>
            <w:r w:rsidRPr="00830B9F">
              <w:t>Supported data network</w:t>
            </w:r>
          </w:p>
        </w:tc>
        <w:tc>
          <w:tcPr>
            <w:tcW w:w="1701" w:type="dxa"/>
            <w:vAlign w:val="bottom"/>
          </w:tcPr>
          <w:p w14:paraId="6A3AD711" w14:textId="77777777" w:rsidR="007F5AA8" w:rsidRPr="00296676" w:rsidRDefault="007F5AA8" w:rsidP="007F5AA8">
            <w:pPr>
              <w:pStyle w:val="TAL"/>
            </w:pPr>
            <w:r w:rsidRPr="00296676">
              <w:t>3.4.3</w:t>
            </w:r>
            <w:r>
              <w:t>9</w:t>
            </w:r>
          </w:p>
        </w:tc>
        <w:tc>
          <w:tcPr>
            <w:tcW w:w="2977" w:type="dxa"/>
            <w:vAlign w:val="center"/>
          </w:tcPr>
          <w:p w14:paraId="6E598595" w14:textId="77777777" w:rsidR="007F5AA8" w:rsidRDefault="007F5AA8" w:rsidP="007F5AA8">
            <w:pPr>
              <w:pStyle w:val="TAL"/>
              <w:rPr>
                <w:noProof/>
              </w:rPr>
            </w:pPr>
            <w:r>
              <w:rPr>
                <w:noProof/>
              </w:rPr>
              <w:t>NA</w:t>
            </w:r>
          </w:p>
        </w:tc>
        <w:tc>
          <w:tcPr>
            <w:tcW w:w="1412" w:type="dxa"/>
            <w:vAlign w:val="bottom"/>
          </w:tcPr>
          <w:p w14:paraId="7B66A03C" w14:textId="77777777" w:rsidR="007F5AA8" w:rsidRPr="00296676" w:rsidRDefault="007F5AA8" w:rsidP="007F5AA8">
            <w:pPr>
              <w:pStyle w:val="TAL"/>
              <w:rPr>
                <w:noProof/>
              </w:rPr>
            </w:pPr>
            <w:r>
              <w:rPr>
                <w:noProof/>
              </w:rPr>
              <w:t>NA</w:t>
            </w:r>
          </w:p>
        </w:tc>
      </w:tr>
      <w:tr w:rsidR="007F5AA8" w14:paraId="5DDB4D51" w14:textId="77777777" w:rsidTr="00D87ABF">
        <w:tc>
          <w:tcPr>
            <w:tcW w:w="3539" w:type="dxa"/>
            <w:vAlign w:val="bottom"/>
          </w:tcPr>
          <w:p w14:paraId="3A35DCFE" w14:textId="77777777" w:rsidR="007F5AA8" w:rsidRPr="00296676" w:rsidRDefault="007F5AA8" w:rsidP="007F5AA8">
            <w:pPr>
              <w:pStyle w:val="TAL"/>
              <w:rPr>
                <w:noProof/>
              </w:rPr>
            </w:pPr>
            <w:r w:rsidRPr="00296676">
              <w:t>Slice quality of service</w:t>
            </w:r>
          </w:p>
        </w:tc>
        <w:tc>
          <w:tcPr>
            <w:tcW w:w="1701" w:type="dxa"/>
            <w:vAlign w:val="bottom"/>
          </w:tcPr>
          <w:p w14:paraId="3F6BDA3C" w14:textId="77777777" w:rsidR="007F5AA8" w:rsidRPr="00296676" w:rsidRDefault="007F5AA8" w:rsidP="007F5AA8">
            <w:pPr>
              <w:pStyle w:val="TAL"/>
              <w:rPr>
                <w:noProof/>
              </w:rPr>
            </w:pPr>
            <w:r w:rsidRPr="00296676">
              <w:t>3.4.26</w:t>
            </w:r>
          </w:p>
        </w:tc>
        <w:tc>
          <w:tcPr>
            <w:tcW w:w="2977" w:type="dxa"/>
            <w:vAlign w:val="center"/>
          </w:tcPr>
          <w:p w14:paraId="27A00119" w14:textId="77777777" w:rsidR="007F5AA8" w:rsidRPr="00296676" w:rsidRDefault="007F5AA8" w:rsidP="007F5AA8">
            <w:pPr>
              <w:pStyle w:val="TAL"/>
              <w:rPr>
                <w:noProof/>
              </w:rPr>
            </w:pPr>
            <w:r>
              <w:rPr>
                <w:noProof/>
              </w:rPr>
              <w:t>NA</w:t>
            </w:r>
          </w:p>
        </w:tc>
        <w:tc>
          <w:tcPr>
            <w:tcW w:w="1412" w:type="dxa"/>
            <w:vAlign w:val="bottom"/>
          </w:tcPr>
          <w:p w14:paraId="4056D2A1" w14:textId="77777777" w:rsidR="007F5AA8" w:rsidRPr="00296676" w:rsidRDefault="007F5AA8" w:rsidP="007F5AA8">
            <w:pPr>
              <w:pStyle w:val="TAL"/>
              <w:rPr>
                <w:noProof/>
              </w:rPr>
            </w:pPr>
            <w:r>
              <w:rPr>
                <w:noProof/>
              </w:rPr>
              <w:t>NA</w:t>
            </w:r>
          </w:p>
        </w:tc>
      </w:tr>
      <w:tr w:rsidR="007F5AA8" w14:paraId="7C8F438A" w14:textId="77777777" w:rsidTr="00D87ABF">
        <w:tc>
          <w:tcPr>
            <w:tcW w:w="3539" w:type="dxa"/>
            <w:vAlign w:val="bottom"/>
          </w:tcPr>
          <w:p w14:paraId="41320CAB" w14:textId="77777777" w:rsidR="007F5AA8" w:rsidRPr="00296676" w:rsidRDefault="007F5AA8" w:rsidP="007F5AA8">
            <w:pPr>
              <w:pStyle w:val="TAL"/>
              <w:rPr>
                <w:noProof/>
              </w:rPr>
            </w:pPr>
            <w:r w:rsidRPr="00296676">
              <w:t>Performance prediction</w:t>
            </w:r>
          </w:p>
        </w:tc>
        <w:tc>
          <w:tcPr>
            <w:tcW w:w="1701" w:type="dxa"/>
            <w:vAlign w:val="bottom"/>
          </w:tcPr>
          <w:p w14:paraId="381CD9B5" w14:textId="77777777" w:rsidR="007F5AA8" w:rsidRPr="00296676" w:rsidRDefault="007F5AA8" w:rsidP="007F5AA8">
            <w:pPr>
              <w:pStyle w:val="TAL"/>
              <w:rPr>
                <w:noProof/>
              </w:rPr>
            </w:pPr>
            <w:r w:rsidRPr="00296676">
              <w:t>3.4.19</w:t>
            </w:r>
          </w:p>
        </w:tc>
        <w:tc>
          <w:tcPr>
            <w:tcW w:w="2977" w:type="dxa"/>
          </w:tcPr>
          <w:p w14:paraId="45D8C993" w14:textId="77777777" w:rsidR="007F5AA8" w:rsidRPr="00296676" w:rsidRDefault="007F5AA8" w:rsidP="007F5AA8">
            <w:pPr>
              <w:pStyle w:val="TAL"/>
              <w:rPr>
                <w:noProof/>
              </w:rPr>
            </w:pPr>
            <w:r w:rsidRPr="006D245D">
              <w:rPr>
                <w:noProof/>
              </w:rPr>
              <w:t>NA</w:t>
            </w:r>
          </w:p>
        </w:tc>
        <w:tc>
          <w:tcPr>
            <w:tcW w:w="1412" w:type="dxa"/>
            <w:vAlign w:val="bottom"/>
          </w:tcPr>
          <w:p w14:paraId="28B9D78F" w14:textId="77777777" w:rsidR="007F5AA8" w:rsidRPr="00296676" w:rsidRDefault="007F5AA8" w:rsidP="007F5AA8">
            <w:pPr>
              <w:pStyle w:val="TAL"/>
              <w:rPr>
                <w:noProof/>
              </w:rPr>
            </w:pPr>
            <w:r>
              <w:rPr>
                <w:noProof/>
              </w:rPr>
              <w:t>NA</w:t>
            </w:r>
          </w:p>
        </w:tc>
      </w:tr>
      <w:tr w:rsidR="007F5AA8" w14:paraId="7EAC163A" w14:textId="77777777" w:rsidTr="00D87ABF">
        <w:tc>
          <w:tcPr>
            <w:tcW w:w="3539" w:type="dxa"/>
            <w:vAlign w:val="bottom"/>
          </w:tcPr>
          <w:p w14:paraId="1F1F06FC" w14:textId="77777777" w:rsidR="007F5AA8" w:rsidRPr="00296676" w:rsidRDefault="007F5AA8" w:rsidP="007F5AA8">
            <w:pPr>
              <w:pStyle w:val="TAL"/>
              <w:rPr>
                <w:noProof/>
              </w:rPr>
            </w:pPr>
            <w:r>
              <w:t>User data</w:t>
            </w:r>
            <w:r w:rsidRPr="00296676">
              <w:t xml:space="preserve"> access</w:t>
            </w:r>
          </w:p>
        </w:tc>
        <w:tc>
          <w:tcPr>
            <w:tcW w:w="1701" w:type="dxa"/>
            <w:vAlign w:val="bottom"/>
          </w:tcPr>
          <w:p w14:paraId="045BC326" w14:textId="77777777" w:rsidR="007F5AA8" w:rsidRPr="00296676" w:rsidRDefault="007F5AA8" w:rsidP="007F5AA8">
            <w:pPr>
              <w:pStyle w:val="TAL"/>
              <w:rPr>
                <w:noProof/>
              </w:rPr>
            </w:pPr>
            <w:r w:rsidRPr="00296676">
              <w:t>3.4.34</w:t>
            </w:r>
          </w:p>
        </w:tc>
        <w:tc>
          <w:tcPr>
            <w:tcW w:w="2977" w:type="dxa"/>
          </w:tcPr>
          <w:p w14:paraId="4F5A34DD" w14:textId="77777777" w:rsidR="007F5AA8" w:rsidRPr="00296676" w:rsidRDefault="007F5AA8" w:rsidP="007F5AA8">
            <w:pPr>
              <w:pStyle w:val="TAL"/>
              <w:rPr>
                <w:noProof/>
              </w:rPr>
            </w:pPr>
            <w:r w:rsidRPr="006D245D">
              <w:rPr>
                <w:noProof/>
              </w:rPr>
              <w:t>NA</w:t>
            </w:r>
          </w:p>
        </w:tc>
        <w:tc>
          <w:tcPr>
            <w:tcW w:w="1412" w:type="dxa"/>
            <w:vAlign w:val="bottom"/>
          </w:tcPr>
          <w:p w14:paraId="52AAD4A1" w14:textId="77777777" w:rsidR="007F5AA8" w:rsidRPr="00296676" w:rsidRDefault="007F5AA8" w:rsidP="007F5AA8">
            <w:pPr>
              <w:pStyle w:val="TAL"/>
              <w:rPr>
                <w:noProof/>
              </w:rPr>
            </w:pPr>
            <w:r>
              <w:rPr>
                <w:noProof/>
              </w:rPr>
              <w:t>NA</w:t>
            </w:r>
          </w:p>
        </w:tc>
      </w:tr>
      <w:tr w:rsidR="007F5AA8" w14:paraId="5D2DC820" w14:textId="77777777" w:rsidTr="00E079CA">
        <w:tc>
          <w:tcPr>
            <w:tcW w:w="3539" w:type="dxa"/>
            <w:vAlign w:val="bottom"/>
          </w:tcPr>
          <w:p w14:paraId="2ADDA4EF" w14:textId="77777777" w:rsidR="007F5AA8" w:rsidRPr="00296676" w:rsidRDefault="007F5AA8" w:rsidP="007F5AA8">
            <w:pPr>
              <w:pStyle w:val="TAL"/>
              <w:rPr>
                <w:noProof/>
              </w:rPr>
            </w:pPr>
            <w:r w:rsidRPr="00296676">
              <w:t>Isolation level</w:t>
            </w:r>
          </w:p>
        </w:tc>
        <w:tc>
          <w:tcPr>
            <w:tcW w:w="1701" w:type="dxa"/>
            <w:vAlign w:val="bottom"/>
          </w:tcPr>
          <w:p w14:paraId="140D3407" w14:textId="77777777" w:rsidR="007F5AA8" w:rsidRPr="00296676" w:rsidRDefault="007F5AA8" w:rsidP="007F5AA8">
            <w:pPr>
              <w:pStyle w:val="TAL"/>
              <w:rPr>
                <w:noProof/>
              </w:rPr>
            </w:pPr>
            <w:r w:rsidRPr="00296676">
              <w:t>3.4.9</w:t>
            </w:r>
          </w:p>
        </w:tc>
        <w:tc>
          <w:tcPr>
            <w:tcW w:w="2977" w:type="dxa"/>
          </w:tcPr>
          <w:p w14:paraId="5991A3CB" w14:textId="77777777" w:rsidR="007F5AA8" w:rsidRPr="00296676" w:rsidRDefault="007F5AA8" w:rsidP="007F5AA8">
            <w:pPr>
              <w:pStyle w:val="TAL"/>
              <w:rPr>
                <w:noProof/>
              </w:rPr>
            </w:pPr>
            <w:r w:rsidRPr="006D245D">
              <w:rPr>
                <w:noProof/>
              </w:rPr>
              <w:t>NA</w:t>
            </w:r>
          </w:p>
        </w:tc>
        <w:tc>
          <w:tcPr>
            <w:tcW w:w="1412" w:type="dxa"/>
          </w:tcPr>
          <w:p w14:paraId="434585E0" w14:textId="77777777" w:rsidR="007F5AA8" w:rsidRPr="00296676" w:rsidRDefault="007F5AA8" w:rsidP="007F5AA8">
            <w:pPr>
              <w:pStyle w:val="TAL"/>
              <w:rPr>
                <w:noProof/>
              </w:rPr>
            </w:pPr>
            <w:r w:rsidRPr="00F57B3E">
              <w:rPr>
                <w:noProof/>
              </w:rPr>
              <w:t>NA</w:t>
            </w:r>
          </w:p>
        </w:tc>
      </w:tr>
      <w:tr w:rsidR="007F5AA8" w14:paraId="12D1260D" w14:textId="77777777" w:rsidTr="00E079CA">
        <w:tc>
          <w:tcPr>
            <w:tcW w:w="3539" w:type="dxa"/>
            <w:vAlign w:val="bottom"/>
          </w:tcPr>
          <w:p w14:paraId="40636717" w14:textId="77777777" w:rsidR="007F5AA8" w:rsidRPr="00296676" w:rsidRDefault="007F5AA8" w:rsidP="007F5AA8">
            <w:pPr>
              <w:pStyle w:val="TAL"/>
              <w:rPr>
                <w:noProof/>
              </w:rPr>
            </w:pPr>
            <w:r w:rsidRPr="00296676">
              <w:t>Group communication support</w:t>
            </w:r>
          </w:p>
        </w:tc>
        <w:tc>
          <w:tcPr>
            <w:tcW w:w="1701" w:type="dxa"/>
            <w:vAlign w:val="bottom"/>
          </w:tcPr>
          <w:p w14:paraId="4076B3AC" w14:textId="77777777" w:rsidR="007F5AA8" w:rsidRPr="00296676" w:rsidRDefault="007F5AA8" w:rsidP="007F5AA8">
            <w:pPr>
              <w:pStyle w:val="TAL"/>
              <w:rPr>
                <w:noProof/>
              </w:rPr>
            </w:pPr>
            <w:r w:rsidRPr="00296676">
              <w:t>3.4.8</w:t>
            </w:r>
          </w:p>
        </w:tc>
        <w:tc>
          <w:tcPr>
            <w:tcW w:w="2977" w:type="dxa"/>
          </w:tcPr>
          <w:p w14:paraId="24D7B0EB" w14:textId="77777777" w:rsidR="007F5AA8" w:rsidRPr="00296676" w:rsidRDefault="007F5AA8" w:rsidP="007F5AA8">
            <w:pPr>
              <w:pStyle w:val="TAL"/>
              <w:rPr>
                <w:noProof/>
              </w:rPr>
            </w:pPr>
            <w:r w:rsidRPr="006D245D">
              <w:rPr>
                <w:noProof/>
              </w:rPr>
              <w:t>NA</w:t>
            </w:r>
          </w:p>
        </w:tc>
        <w:tc>
          <w:tcPr>
            <w:tcW w:w="1412" w:type="dxa"/>
          </w:tcPr>
          <w:p w14:paraId="01AADC46" w14:textId="77777777" w:rsidR="007F5AA8" w:rsidRPr="00296676" w:rsidRDefault="007F5AA8" w:rsidP="007F5AA8">
            <w:pPr>
              <w:pStyle w:val="TAL"/>
              <w:rPr>
                <w:noProof/>
              </w:rPr>
            </w:pPr>
            <w:r w:rsidRPr="00F57B3E">
              <w:rPr>
                <w:noProof/>
              </w:rPr>
              <w:t>NA</w:t>
            </w:r>
          </w:p>
        </w:tc>
      </w:tr>
      <w:tr w:rsidR="007F5AA8" w14:paraId="39AAFC67" w14:textId="77777777" w:rsidTr="00E079CA">
        <w:tc>
          <w:tcPr>
            <w:tcW w:w="3539" w:type="dxa"/>
            <w:vAlign w:val="bottom"/>
          </w:tcPr>
          <w:p w14:paraId="7CAD722D" w14:textId="77777777" w:rsidR="007F5AA8" w:rsidRPr="00296676" w:rsidRDefault="007F5AA8" w:rsidP="007F5AA8">
            <w:pPr>
              <w:pStyle w:val="TAL"/>
              <w:rPr>
                <w:noProof/>
              </w:rPr>
            </w:pPr>
            <w:r w:rsidRPr="00296676">
              <w:t>Latency from (last) UPF to Application Server</w:t>
            </w:r>
          </w:p>
        </w:tc>
        <w:tc>
          <w:tcPr>
            <w:tcW w:w="1701" w:type="dxa"/>
            <w:vAlign w:val="bottom"/>
          </w:tcPr>
          <w:p w14:paraId="250214B2" w14:textId="77777777" w:rsidR="007F5AA8" w:rsidRPr="00296676" w:rsidRDefault="007F5AA8" w:rsidP="007F5AA8">
            <w:pPr>
              <w:pStyle w:val="TAL"/>
              <w:rPr>
                <w:noProof/>
              </w:rPr>
            </w:pPr>
            <w:r w:rsidRPr="00296676">
              <w:t>3.4.36</w:t>
            </w:r>
          </w:p>
        </w:tc>
        <w:tc>
          <w:tcPr>
            <w:tcW w:w="2977" w:type="dxa"/>
          </w:tcPr>
          <w:p w14:paraId="5BE0BD50" w14:textId="77777777" w:rsidR="007F5AA8" w:rsidRPr="00296676" w:rsidRDefault="007F5AA8" w:rsidP="007F5AA8">
            <w:pPr>
              <w:pStyle w:val="TAL"/>
              <w:rPr>
                <w:noProof/>
              </w:rPr>
            </w:pPr>
            <w:r w:rsidRPr="006D245D">
              <w:rPr>
                <w:noProof/>
              </w:rPr>
              <w:t>NA</w:t>
            </w:r>
          </w:p>
        </w:tc>
        <w:tc>
          <w:tcPr>
            <w:tcW w:w="1412" w:type="dxa"/>
          </w:tcPr>
          <w:p w14:paraId="57CB9F4C" w14:textId="77777777" w:rsidR="007F5AA8" w:rsidRPr="00296676" w:rsidRDefault="007F5AA8" w:rsidP="007F5AA8">
            <w:pPr>
              <w:pStyle w:val="TAL"/>
              <w:rPr>
                <w:noProof/>
              </w:rPr>
            </w:pPr>
            <w:r w:rsidRPr="00F57B3E">
              <w:rPr>
                <w:noProof/>
              </w:rPr>
              <w:t>NA</w:t>
            </w:r>
          </w:p>
        </w:tc>
      </w:tr>
      <w:tr w:rsidR="007F5AA8" w14:paraId="7EDE2069" w14:textId="77777777" w:rsidTr="00E079CA">
        <w:tc>
          <w:tcPr>
            <w:tcW w:w="3539" w:type="dxa"/>
            <w:vAlign w:val="bottom"/>
          </w:tcPr>
          <w:p w14:paraId="6FA1D46E" w14:textId="77777777" w:rsidR="007F5AA8" w:rsidRPr="00296676" w:rsidRDefault="007F5AA8" w:rsidP="007F5AA8">
            <w:pPr>
              <w:pStyle w:val="TAL"/>
              <w:rPr>
                <w:noProof/>
              </w:rPr>
            </w:pPr>
            <w:r w:rsidRPr="00296676">
              <w:t>Mission critical support</w:t>
            </w:r>
          </w:p>
        </w:tc>
        <w:tc>
          <w:tcPr>
            <w:tcW w:w="1701" w:type="dxa"/>
            <w:vAlign w:val="bottom"/>
          </w:tcPr>
          <w:p w14:paraId="2E5F7813" w14:textId="77777777" w:rsidR="007F5AA8" w:rsidRPr="00296676" w:rsidRDefault="007F5AA8" w:rsidP="007F5AA8">
            <w:pPr>
              <w:pStyle w:val="TAL"/>
              <w:rPr>
                <w:noProof/>
              </w:rPr>
            </w:pPr>
            <w:r w:rsidRPr="00296676">
              <w:t>3.4.12</w:t>
            </w:r>
          </w:p>
        </w:tc>
        <w:tc>
          <w:tcPr>
            <w:tcW w:w="2977" w:type="dxa"/>
          </w:tcPr>
          <w:p w14:paraId="1F8E2AF9" w14:textId="77777777" w:rsidR="007F5AA8" w:rsidRPr="00296676" w:rsidRDefault="007F5AA8" w:rsidP="007F5AA8">
            <w:pPr>
              <w:pStyle w:val="TAL"/>
              <w:rPr>
                <w:noProof/>
              </w:rPr>
            </w:pPr>
            <w:r w:rsidRPr="006D245D">
              <w:rPr>
                <w:noProof/>
              </w:rPr>
              <w:t>NA</w:t>
            </w:r>
          </w:p>
        </w:tc>
        <w:tc>
          <w:tcPr>
            <w:tcW w:w="1412" w:type="dxa"/>
          </w:tcPr>
          <w:p w14:paraId="2C136388" w14:textId="77777777" w:rsidR="007F5AA8" w:rsidRPr="00296676" w:rsidRDefault="007F5AA8" w:rsidP="007F5AA8">
            <w:pPr>
              <w:pStyle w:val="TAL"/>
              <w:rPr>
                <w:noProof/>
              </w:rPr>
            </w:pPr>
            <w:r w:rsidRPr="00F57B3E">
              <w:rPr>
                <w:noProof/>
              </w:rPr>
              <w:t>NA</w:t>
            </w:r>
          </w:p>
        </w:tc>
      </w:tr>
      <w:tr w:rsidR="007F5AA8" w14:paraId="54B68998" w14:textId="77777777" w:rsidTr="00E079CA">
        <w:tc>
          <w:tcPr>
            <w:tcW w:w="3539" w:type="dxa"/>
            <w:vAlign w:val="bottom"/>
          </w:tcPr>
          <w:p w14:paraId="2A8E4B57" w14:textId="77777777" w:rsidR="007F5AA8" w:rsidRPr="00296676" w:rsidRDefault="007F5AA8" w:rsidP="007F5AA8">
            <w:pPr>
              <w:pStyle w:val="TAL"/>
              <w:rPr>
                <w:noProof/>
              </w:rPr>
            </w:pPr>
            <w:r w:rsidRPr="00296676">
              <w:t>MMTel support</w:t>
            </w:r>
          </w:p>
        </w:tc>
        <w:tc>
          <w:tcPr>
            <w:tcW w:w="1701" w:type="dxa"/>
            <w:vAlign w:val="bottom"/>
          </w:tcPr>
          <w:p w14:paraId="2FED115D" w14:textId="77777777" w:rsidR="007F5AA8" w:rsidRPr="00296676" w:rsidRDefault="007F5AA8" w:rsidP="007F5AA8">
            <w:pPr>
              <w:pStyle w:val="TAL"/>
              <w:rPr>
                <w:noProof/>
              </w:rPr>
            </w:pPr>
            <w:r w:rsidRPr="00296676">
              <w:t>3.4.13</w:t>
            </w:r>
          </w:p>
        </w:tc>
        <w:tc>
          <w:tcPr>
            <w:tcW w:w="2977" w:type="dxa"/>
          </w:tcPr>
          <w:p w14:paraId="34BFDE93" w14:textId="77777777" w:rsidR="007F5AA8" w:rsidRPr="00296676" w:rsidRDefault="007F5AA8" w:rsidP="007F5AA8">
            <w:pPr>
              <w:pStyle w:val="TAL"/>
              <w:rPr>
                <w:noProof/>
              </w:rPr>
            </w:pPr>
            <w:r w:rsidRPr="006D245D">
              <w:rPr>
                <w:noProof/>
              </w:rPr>
              <w:t>NA</w:t>
            </w:r>
          </w:p>
        </w:tc>
        <w:tc>
          <w:tcPr>
            <w:tcW w:w="1412" w:type="dxa"/>
          </w:tcPr>
          <w:p w14:paraId="3FCA7350" w14:textId="77777777" w:rsidR="007F5AA8" w:rsidRPr="00296676" w:rsidRDefault="007F5AA8" w:rsidP="007F5AA8">
            <w:pPr>
              <w:pStyle w:val="TAL"/>
              <w:rPr>
                <w:noProof/>
              </w:rPr>
            </w:pPr>
            <w:r w:rsidRPr="00F57B3E">
              <w:rPr>
                <w:noProof/>
              </w:rPr>
              <w:t>NA</w:t>
            </w:r>
          </w:p>
        </w:tc>
      </w:tr>
      <w:tr w:rsidR="007F5AA8" w14:paraId="18AFC800" w14:textId="77777777" w:rsidTr="00E079CA">
        <w:tc>
          <w:tcPr>
            <w:tcW w:w="3539" w:type="dxa"/>
            <w:vAlign w:val="bottom"/>
          </w:tcPr>
          <w:p w14:paraId="79C97BA2" w14:textId="77777777" w:rsidR="007F5AA8" w:rsidRPr="00296676" w:rsidRDefault="007F5AA8" w:rsidP="007F5AA8">
            <w:pPr>
              <w:pStyle w:val="TAL"/>
              <w:rPr>
                <w:noProof/>
              </w:rPr>
            </w:pPr>
            <w:r w:rsidRPr="00296676">
              <w:t>Network function owned by Network Slice Customer</w:t>
            </w:r>
          </w:p>
        </w:tc>
        <w:tc>
          <w:tcPr>
            <w:tcW w:w="1701" w:type="dxa"/>
            <w:vAlign w:val="bottom"/>
          </w:tcPr>
          <w:p w14:paraId="4198F9E0" w14:textId="77777777" w:rsidR="007F5AA8" w:rsidRPr="00296676" w:rsidRDefault="007F5AA8" w:rsidP="007F5AA8">
            <w:pPr>
              <w:pStyle w:val="TAL"/>
              <w:rPr>
                <w:noProof/>
              </w:rPr>
            </w:pPr>
            <w:r w:rsidRPr="00296676">
              <w:t>3.4.15</w:t>
            </w:r>
          </w:p>
        </w:tc>
        <w:tc>
          <w:tcPr>
            <w:tcW w:w="2977" w:type="dxa"/>
            <w:vAlign w:val="bottom"/>
          </w:tcPr>
          <w:p w14:paraId="24B6E250" w14:textId="77777777" w:rsidR="007F5AA8" w:rsidRPr="00296676" w:rsidRDefault="007F5AA8" w:rsidP="007F5AA8">
            <w:pPr>
              <w:pStyle w:val="TAL"/>
              <w:rPr>
                <w:noProof/>
              </w:rPr>
            </w:pPr>
            <w:r w:rsidRPr="006D245D">
              <w:rPr>
                <w:noProof/>
              </w:rPr>
              <w:t>NA</w:t>
            </w:r>
          </w:p>
        </w:tc>
        <w:tc>
          <w:tcPr>
            <w:tcW w:w="1412" w:type="dxa"/>
            <w:vAlign w:val="bottom"/>
          </w:tcPr>
          <w:p w14:paraId="1714EC09" w14:textId="77777777" w:rsidR="007F5AA8" w:rsidRPr="00296676" w:rsidRDefault="007F5AA8" w:rsidP="007F5AA8">
            <w:pPr>
              <w:pStyle w:val="TAL"/>
              <w:rPr>
                <w:noProof/>
              </w:rPr>
            </w:pPr>
            <w:r w:rsidRPr="007B112C">
              <w:rPr>
                <w:noProof/>
              </w:rPr>
              <w:t>NA</w:t>
            </w:r>
          </w:p>
        </w:tc>
      </w:tr>
      <w:tr w:rsidR="007F5AA8" w14:paraId="6C5874D6" w14:textId="77777777" w:rsidTr="00E079CA">
        <w:tc>
          <w:tcPr>
            <w:tcW w:w="3539" w:type="dxa"/>
            <w:vAlign w:val="bottom"/>
          </w:tcPr>
          <w:p w14:paraId="2A985A5A" w14:textId="77777777" w:rsidR="007F5AA8" w:rsidRPr="00296676" w:rsidRDefault="007F5AA8" w:rsidP="007F5AA8">
            <w:pPr>
              <w:pStyle w:val="TAL"/>
              <w:rPr>
                <w:noProof/>
              </w:rPr>
            </w:pPr>
            <w:r w:rsidRPr="00296676">
              <w:t>Monitoring and analytics</w:t>
            </w:r>
          </w:p>
        </w:tc>
        <w:tc>
          <w:tcPr>
            <w:tcW w:w="1701" w:type="dxa"/>
            <w:vAlign w:val="bottom"/>
          </w:tcPr>
          <w:p w14:paraId="31CF0AEF" w14:textId="77777777" w:rsidR="007F5AA8" w:rsidRPr="00296676" w:rsidRDefault="007F5AA8" w:rsidP="007F5AA8">
            <w:pPr>
              <w:pStyle w:val="TAL"/>
              <w:rPr>
                <w:noProof/>
              </w:rPr>
            </w:pPr>
            <w:r w:rsidRPr="00296676">
              <w:t>3.4.23</w:t>
            </w:r>
          </w:p>
        </w:tc>
        <w:tc>
          <w:tcPr>
            <w:tcW w:w="2977" w:type="dxa"/>
          </w:tcPr>
          <w:p w14:paraId="6EE33D4D" w14:textId="77777777" w:rsidR="007F5AA8" w:rsidRPr="00296676" w:rsidRDefault="007F5AA8" w:rsidP="007F5AA8">
            <w:pPr>
              <w:pStyle w:val="TAL"/>
              <w:rPr>
                <w:noProof/>
              </w:rPr>
            </w:pPr>
            <w:r w:rsidRPr="006D245D">
              <w:rPr>
                <w:noProof/>
              </w:rPr>
              <w:t>NA</w:t>
            </w:r>
          </w:p>
        </w:tc>
        <w:tc>
          <w:tcPr>
            <w:tcW w:w="1412" w:type="dxa"/>
          </w:tcPr>
          <w:p w14:paraId="1EB3A1F2" w14:textId="77777777" w:rsidR="007F5AA8" w:rsidRPr="00296676" w:rsidRDefault="007F5AA8" w:rsidP="007F5AA8">
            <w:pPr>
              <w:pStyle w:val="TAL"/>
              <w:rPr>
                <w:noProof/>
              </w:rPr>
            </w:pPr>
            <w:r w:rsidRPr="007B112C">
              <w:rPr>
                <w:noProof/>
              </w:rPr>
              <w:t>NA</w:t>
            </w:r>
          </w:p>
        </w:tc>
      </w:tr>
      <w:tr w:rsidR="007F5AA8" w14:paraId="5316B705" w14:textId="77777777" w:rsidTr="00E079CA">
        <w:tc>
          <w:tcPr>
            <w:tcW w:w="3539" w:type="dxa"/>
            <w:vAlign w:val="bottom"/>
          </w:tcPr>
          <w:p w14:paraId="1887313A" w14:textId="77777777" w:rsidR="007F5AA8" w:rsidRPr="00296676" w:rsidRDefault="007F5AA8" w:rsidP="007F5AA8">
            <w:pPr>
              <w:pStyle w:val="TAL"/>
              <w:rPr>
                <w:noProof/>
              </w:rPr>
            </w:pPr>
            <w:r w:rsidRPr="00296676">
              <w:t>Session and Service Continuity support</w:t>
            </w:r>
          </w:p>
        </w:tc>
        <w:tc>
          <w:tcPr>
            <w:tcW w:w="1701" w:type="dxa"/>
            <w:vAlign w:val="bottom"/>
          </w:tcPr>
          <w:p w14:paraId="15783EBD" w14:textId="77777777" w:rsidR="007F5AA8" w:rsidRPr="00296676" w:rsidRDefault="007F5AA8" w:rsidP="007F5AA8">
            <w:pPr>
              <w:pStyle w:val="TAL"/>
              <w:rPr>
                <w:noProof/>
              </w:rPr>
            </w:pPr>
            <w:r w:rsidRPr="00296676">
              <w:t>3.4.24</w:t>
            </w:r>
          </w:p>
        </w:tc>
        <w:tc>
          <w:tcPr>
            <w:tcW w:w="2977" w:type="dxa"/>
          </w:tcPr>
          <w:p w14:paraId="410B82C5" w14:textId="77777777" w:rsidR="007F5AA8" w:rsidRPr="00296676" w:rsidRDefault="007F5AA8" w:rsidP="007F5AA8">
            <w:pPr>
              <w:pStyle w:val="TAL"/>
              <w:rPr>
                <w:noProof/>
              </w:rPr>
            </w:pPr>
            <w:r w:rsidRPr="006D245D">
              <w:rPr>
                <w:noProof/>
              </w:rPr>
              <w:t>NA</w:t>
            </w:r>
          </w:p>
        </w:tc>
        <w:tc>
          <w:tcPr>
            <w:tcW w:w="1412" w:type="dxa"/>
          </w:tcPr>
          <w:p w14:paraId="71A49C8D" w14:textId="77777777" w:rsidR="007F5AA8" w:rsidRPr="00296676" w:rsidRDefault="007F5AA8" w:rsidP="007F5AA8">
            <w:pPr>
              <w:pStyle w:val="TAL"/>
              <w:rPr>
                <w:noProof/>
              </w:rPr>
            </w:pPr>
            <w:r w:rsidRPr="007B112C">
              <w:rPr>
                <w:noProof/>
              </w:rPr>
              <w:t>NA</w:t>
            </w:r>
          </w:p>
        </w:tc>
      </w:tr>
      <w:tr w:rsidR="007F5AA8" w14:paraId="45FA155A" w14:textId="77777777" w:rsidTr="00E079CA">
        <w:tc>
          <w:tcPr>
            <w:tcW w:w="3539" w:type="dxa"/>
            <w:vAlign w:val="bottom"/>
          </w:tcPr>
          <w:p w14:paraId="297826F1" w14:textId="77777777" w:rsidR="007F5AA8" w:rsidRPr="00296676" w:rsidRDefault="007F5AA8" w:rsidP="007F5AA8">
            <w:pPr>
              <w:pStyle w:val="TAL"/>
              <w:rPr>
                <w:noProof/>
              </w:rPr>
            </w:pPr>
            <w:r w:rsidRPr="00296676">
              <w:t>Support for non-IP traffic</w:t>
            </w:r>
          </w:p>
        </w:tc>
        <w:tc>
          <w:tcPr>
            <w:tcW w:w="1701" w:type="dxa"/>
            <w:vAlign w:val="bottom"/>
          </w:tcPr>
          <w:p w14:paraId="017AA327" w14:textId="77777777" w:rsidR="007F5AA8" w:rsidRPr="00296676" w:rsidRDefault="007F5AA8" w:rsidP="007F5AA8">
            <w:pPr>
              <w:pStyle w:val="TAL"/>
              <w:rPr>
                <w:noProof/>
              </w:rPr>
            </w:pPr>
            <w:r w:rsidRPr="00296676">
              <w:t>3.4.27</w:t>
            </w:r>
          </w:p>
        </w:tc>
        <w:tc>
          <w:tcPr>
            <w:tcW w:w="2977" w:type="dxa"/>
          </w:tcPr>
          <w:p w14:paraId="58D1BA1A" w14:textId="77777777" w:rsidR="007F5AA8" w:rsidRPr="00296676" w:rsidRDefault="007F5AA8" w:rsidP="007F5AA8">
            <w:pPr>
              <w:pStyle w:val="TAL"/>
              <w:rPr>
                <w:noProof/>
              </w:rPr>
            </w:pPr>
            <w:r w:rsidRPr="006D245D">
              <w:rPr>
                <w:noProof/>
              </w:rPr>
              <w:t>NA</w:t>
            </w:r>
          </w:p>
        </w:tc>
        <w:tc>
          <w:tcPr>
            <w:tcW w:w="1412" w:type="dxa"/>
          </w:tcPr>
          <w:p w14:paraId="00DD545D" w14:textId="77777777" w:rsidR="007F5AA8" w:rsidRPr="00296676" w:rsidRDefault="007F5AA8" w:rsidP="007F5AA8">
            <w:pPr>
              <w:pStyle w:val="TAL"/>
              <w:rPr>
                <w:noProof/>
              </w:rPr>
            </w:pPr>
            <w:r w:rsidRPr="007B112C">
              <w:rPr>
                <w:noProof/>
              </w:rPr>
              <w:t>NA</w:t>
            </w:r>
          </w:p>
        </w:tc>
      </w:tr>
      <w:tr w:rsidR="007F5AA8" w14:paraId="1C7A0714" w14:textId="77777777" w:rsidTr="00D87ABF">
        <w:tc>
          <w:tcPr>
            <w:tcW w:w="9629" w:type="dxa"/>
            <w:gridSpan w:val="4"/>
          </w:tcPr>
          <w:p w14:paraId="261205EC" w14:textId="77777777" w:rsidR="007F5AA8" w:rsidRPr="00296676" w:rsidRDefault="007F5AA8" w:rsidP="007F5AA8">
            <w:pPr>
              <w:pStyle w:val="TAL"/>
            </w:pPr>
            <w:r>
              <w:t>NOTE: The attribute definitions can be found in clause 6.4, there where the attribute is defined by a custom data type the clause for the data type definition is also mentioned.</w:t>
            </w:r>
          </w:p>
        </w:tc>
      </w:tr>
    </w:tbl>
    <w:p w14:paraId="435BCABE" w14:textId="77777777" w:rsidR="007F5AA8" w:rsidRPr="007F5AA8" w:rsidRDefault="007F5AA8" w:rsidP="005E5B5B"/>
    <w:p w14:paraId="6E1AD4BA" w14:textId="76B03A82" w:rsidR="005E5B5B" w:rsidRDefault="005E5B5B" w:rsidP="005E5B5B">
      <w:pPr>
        <w:pStyle w:val="Heading8"/>
        <w:tabs>
          <w:tab w:val="left" w:pos="6144"/>
        </w:tabs>
      </w:pPr>
      <w:r w:rsidRPr="007F5AA8">
        <w:br w:type="page"/>
      </w:r>
      <w:bookmarkStart w:id="121" w:name="_Toc59183451"/>
      <w:bookmarkStart w:id="122" w:name="_Toc59184917"/>
      <w:bookmarkStart w:id="123" w:name="_Toc59195852"/>
      <w:bookmarkStart w:id="124" w:name="_Toc59440281"/>
      <w:bookmarkStart w:id="125" w:name="_Toc67990718"/>
      <w:r>
        <w:lastRenderedPageBreak/>
        <w:t xml:space="preserve">Annex </w:t>
      </w:r>
      <w:r w:rsidR="007F5AA8">
        <w:t xml:space="preserve">P </w:t>
      </w:r>
      <w:r>
        <w:t>(informative):</w:t>
      </w:r>
      <w:r>
        <w:br/>
        <w:t>Change history</w:t>
      </w:r>
      <w:bookmarkEnd w:id="40"/>
      <w:bookmarkEnd w:id="121"/>
      <w:bookmarkEnd w:id="122"/>
      <w:bookmarkEnd w:id="123"/>
      <w:bookmarkEnd w:id="124"/>
      <w:bookmarkEnd w:id="125"/>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4"/>
        <w:gridCol w:w="1135"/>
        <w:gridCol w:w="709"/>
        <w:gridCol w:w="425"/>
        <w:gridCol w:w="284"/>
        <w:gridCol w:w="4539"/>
        <w:gridCol w:w="708"/>
      </w:tblGrid>
      <w:tr w:rsidR="005E5B5B" w14:paraId="7379254D" w14:textId="77777777" w:rsidTr="008B217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65FC79A" w14:textId="77777777" w:rsidR="005E5B5B" w:rsidRDefault="005E5B5B" w:rsidP="005E5B5B">
            <w:pPr>
              <w:pStyle w:val="TAH"/>
              <w:rPr>
                <w:sz w:val="16"/>
              </w:rPr>
            </w:pPr>
            <w:r>
              <w:lastRenderedPageBreak/>
              <w:t>Change history</w:t>
            </w:r>
          </w:p>
        </w:tc>
      </w:tr>
      <w:tr w:rsidR="005E5B5B" w14:paraId="7D4D150E" w14:textId="77777777" w:rsidTr="008B2171">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998EA52" w14:textId="77777777" w:rsidR="005E5B5B" w:rsidRDefault="005E5B5B" w:rsidP="008B2171">
            <w:pPr>
              <w:pStyle w:val="TAH"/>
            </w:pPr>
            <w:r>
              <w:t>Date</w:t>
            </w:r>
          </w:p>
        </w:tc>
        <w:tc>
          <w:tcPr>
            <w:tcW w:w="1044" w:type="dxa"/>
            <w:tcBorders>
              <w:top w:val="single" w:sz="6" w:space="0" w:color="auto"/>
              <w:left w:val="single" w:sz="6" w:space="0" w:color="auto"/>
              <w:bottom w:val="single" w:sz="6" w:space="0" w:color="auto"/>
              <w:right w:val="single" w:sz="6" w:space="0" w:color="auto"/>
            </w:tcBorders>
            <w:shd w:val="pct10" w:color="auto" w:fill="FFFFFF"/>
            <w:hideMark/>
          </w:tcPr>
          <w:p w14:paraId="4A61FC44" w14:textId="77777777" w:rsidR="005E5B5B" w:rsidRDefault="005E5B5B" w:rsidP="008B2171">
            <w:pPr>
              <w:pStyle w:val="TAH"/>
            </w:pPr>
            <w:r>
              <w:t>Meeting</w:t>
            </w:r>
          </w:p>
        </w:tc>
        <w:tc>
          <w:tcPr>
            <w:tcW w:w="1135" w:type="dxa"/>
            <w:tcBorders>
              <w:top w:val="single" w:sz="6" w:space="0" w:color="auto"/>
              <w:left w:val="single" w:sz="6" w:space="0" w:color="auto"/>
              <w:bottom w:val="single" w:sz="6" w:space="0" w:color="auto"/>
              <w:right w:val="single" w:sz="6" w:space="0" w:color="auto"/>
            </w:tcBorders>
            <w:shd w:val="pct10" w:color="auto" w:fill="FFFFFF"/>
            <w:hideMark/>
          </w:tcPr>
          <w:p w14:paraId="2C17AA8D" w14:textId="77777777" w:rsidR="005E5B5B" w:rsidRDefault="005E5B5B" w:rsidP="008B2171">
            <w:pPr>
              <w:pStyle w:val="TAH"/>
            </w:pPr>
            <w:r>
              <w:t>TDoc</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22F6A1A4" w14:textId="77777777" w:rsidR="005E5B5B" w:rsidRDefault="005E5B5B" w:rsidP="008B2171">
            <w:pPr>
              <w:pStyle w:val="TAH"/>
            </w:pPr>
            <w: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AA3CFD1" w14:textId="77777777" w:rsidR="005E5B5B" w:rsidRDefault="005E5B5B" w:rsidP="008B2171">
            <w:pPr>
              <w:pStyle w:val="TAH"/>
            </w:pPr>
            <w:r>
              <w:t>Rev</w:t>
            </w:r>
          </w:p>
        </w:tc>
        <w:tc>
          <w:tcPr>
            <w:tcW w:w="284" w:type="dxa"/>
            <w:tcBorders>
              <w:top w:val="single" w:sz="6" w:space="0" w:color="auto"/>
              <w:left w:val="single" w:sz="6" w:space="0" w:color="auto"/>
              <w:bottom w:val="single" w:sz="6" w:space="0" w:color="auto"/>
              <w:right w:val="single" w:sz="6" w:space="0" w:color="auto"/>
            </w:tcBorders>
            <w:shd w:val="pct10" w:color="auto" w:fill="FFFFFF"/>
            <w:hideMark/>
          </w:tcPr>
          <w:p w14:paraId="29686A75" w14:textId="77777777" w:rsidR="005E5B5B" w:rsidRDefault="005E5B5B" w:rsidP="008B2171">
            <w:pPr>
              <w:pStyle w:val="TAH"/>
            </w:pPr>
            <w:r>
              <w:t>Cat</w:t>
            </w:r>
          </w:p>
        </w:tc>
        <w:tc>
          <w:tcPr>
            <w:tcW w:w="4539" w:type="dxa"/>
            <w:tcBorders>
              <w:top w:val="single" w:sz="6" w:space="0" w:color="auto"/>
              <w:left w:val="single" w:sz="6" w:space="0" w:color="auto"/>
              <w:bottom w:val="single" w:sz="6" w:space="0" w:color="auto"/>
              <w:right w:val="single" w:sz="6" w:space="0" w:color="auto"/>
            </w:tcBorders>
            <w:shd w:val="pct10" w:color="auto" w:fill="FFFFFF"/>
            <w:hideMark/>
          </w:tcPr>
          <w:p w14:paraId="25C8C2B4" w14:textId="77777777" w:rsidR="005E5B5B" w:rsidRDefault="005E5B5B" w:rsidP="008B2171">
            <w:pPr>
              <w:pStyle w:val="TAH"/>
            </w:pPr>
            <w: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1E22FB6" w14:textId="77777777" w:rsidR="005E5B5B" w:rsidRDefault="005E5B5B" w:rsidP="008B2171">
            <w:pPr>
              <w:pStyle w:val="TAH"/>
            </w:pPr>
            <w:r>
              <w:t>New version</w:t>
            </w:r>
          </w:p>
        </w:tc>
      </w:tr>
      <w:tr w:rsidR="005E5B5B" w:rsidRPr="005E5B5B" w14:paraId="167580E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2DC648"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C65F1"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7F8159"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23960"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B0166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594BC9"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BD1EFB" w14:textId="77777777" w:rsidR="005E5B5B" w:rsidRPr="005E5B5B" w:rsidRDefault="005E5B5B" w:rsidP="005E5B5B">
            <w:pPr>
              <w:pStyle w:val="TAL"/>
              <w:rPr>
                <w:sz w:val="16"/>
                <w:szCs w:val="16"/>
              </w:rPr>
            </w:pPr>
            <w:r w:rsidRPr="005E5B5B">
              <w:rPr>
                <w:sz w:val="16"/>
                <w:szCs w:val="16"/>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65A6F88" w14:textId="77777777" w:rsidR="005E5B5B" w:rsidRPr="005E5B5B" w:rsidRDefault="005E5B5B" w:rsidP="005E5B5B">
            <w:pPr>
              <w:pStyle w:val="TAL"/>
              <w:rPr>
                <w:sz w:val="16"/>
                <w:szCs w:val="16"/>
                <w:lang w:eastAsia="zh-CN"/>
              </w:rPr>
            </w:pPr>
            <w:r w:rsidRPr="005E5B5B">
              <w:rPr>
                <w:sz w:val="16"/>
                <w:szCs w:val="16"/>
                <w:lang w:eastAsia="zh-CN"/>
              </w:rPr>
              <w:t>15.0.0</w:t>
            </w:r>
          </w:p>
        </w:tc>
      </w:tr>
      <w:tr w:rsidR="005E5B5B" w:rsidRPr="005E5B5B" w14:paraId="6D802B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DF2F94" w14:textId="77777777" w:rsidR="005E5B5B" w:rsidRPr="005E5B5B" w:rsidRDefault="005E5B5B" w:rsidP="005E5B5B">
            <w:pPr>
              <w:pStyle w:val="TAC"/>
              <w:rPr>
                <w:sz w:val="16"/>
                <w:szCs w:val="16"/>
                <w:lang w:eastAsia="zh-CN"/>
              </w:rPr>
            </w:pPr>
            <w:r w:rsidRPr="005E5B5B">
              <w:rPr>
                <w:sz w:val="16"/>
                <w:szCs w:val="16"/>
                <w:lang w:eastAsia="zh-CN"/>
              </w:rPr>
              <w:t>2018-09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311ECC" w14:textId="77777777" w:rsidR="005E5B5B" w:rsidRPr="005E5B5B" w:rsidRDefault="005E5B5B" w:rsidP="005E5B5B">
            <w:pPr>
              <w:pStyle w:val="TAC"/>
              <w:rPr>
                <w:sz w:val="16"/>
                <w:szCs w:val="16"/>
                <w:lang w:eastAsia="zh-CN"/>
              </w:rPr>
            </w:pPr>
            <w:r w:rsidRPr="005E5B5B">
              <w:rPr>
                <w:sz w:val="16"/>
                <w:szCs w:val="16"/>
                <w:lang w:eastAsia="zh-CN"/>
              </w:rPr>
              <w:t>SA#81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7776B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309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423B9"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BB54D6"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B26D6A" w14:textId="77777777" w:rsidR="005E5B5B" w:rsidRPr="005E5B5B" w:rsidRDefault="005E5B5B" w:rsidP="005E5B5B">
            <w:pPr>
              <w:pStyle w:val="TAL"/>
              <w:rPr>
                <w:sz w:val="16"/>
                <w:szCs w:val="16"/>
              </w:rPr>
            </w:pPr>
            <w:r w:rsidRPr="005E5B5B">
              <w:rPr>
                <w:sz w:val="16"/>
                <w:szCs w:val="16"/>
              </w:rPr>
              <w:t>EdiHelp review</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1C1C8D" w14:textId="77777777" w:rsidR="005E5B5B" w:rsidRPr="005E5B5B" w:rsidRDefault="005E5B5B" w:rsidP="005E5B5B">
            <w:pPr>
              <w:pStyle w:val="TAL"/>
              <w:rPr>
                <w:sz w:val="16"/>
                <w:szCs w:val="16"/>
                <w:lang w:eastAsia="zh-CN"/>
              </w:rPr>
            </w:pPr>
            <w:r w:rsidRPr="005E5B5B">
              <w:rPr>
                <w:sz w:val="16"/>
                <w:szCs w:val="16"/>
                <w:lang w:eastAsia="zh-CN"/>
              </w:rPr>
              <w:t>15.0.1</w:t>
            </w:r>
          </w:p>
        </w:tc>
      </w:tr>
      <w:tr w:rsidR="005E5B5B" w:rsidRPr="005E5B5B" w14:paraId="6C6A537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FFBBA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DF4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31F98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3EA335" w14:textId="77777777" w:rsidR="005E5B5B" w:rsidRPr="005E5B5B" w:rsidRDefault="005E5B5B" w:rsidP="005E5B5B">
            <w:pPr>
              <w:pStyle w:val="TAC"/>
              <w:rPr>
                <w:sz w:val="16"/>
                <w:szCs w:val="16"/>
                <w:lang w:eastAsia="zh-CN"/>
              </w:rPr>
            </w:pPr>
            <w:r w:rsidRPr="005E5B5B">
              <w:rPr>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08090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507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661A0" w14:textId="77777777" w:rsidR="005E5B5B" w:rsidRPr="005E5B5B" w:rsidRDefault="005E5B5B" w:rsidP="005E5B5B">
            <w:pPr>
              <w:pStyle w:val="TAL"/>
              <w:rPr>
                <w:sz w:val="16"/>
                <w:szCs w:val="16"/>
              </w:rPr>
            </w:pPr>
            <w:r w:rsidRPr="005E5B5B">
              <w:rPr>
                <w:sz w:val="16"/>
                <w:szCs w:val="16"/>
              </w:rPr>
              <w:t>Fix issues raised by EditHelp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08C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10BF3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1223CD"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F44245"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9F1FE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974AF6" w14:textId="77777777" w:rsidR="005E5B5B" w:rsidRPr="005E5B5B" w:rsidRDefault="005E5B5B" w:rsidP="005E5B5B">
            <w:pPr>
              <w:pStyle w:val="TAC"/>
              <w:rPr>
                <w:sz w:val="16"/>
                <w:szCs w:val="16"/>
                <w:lang w:eastAsia="zh-CN"/>
              </w:rPr>
            </w:pPr>
            <w:r w:rsidRPr="005E5B5B">
              <w:rPr>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23B72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37244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774CB2" w14:textId="77777777" w:rsidR="005E5B5B" w:rsidRPr="005E5B5B" w:rsidRDefault="005E5B5B" w:rsidP="005E5B5B">
            <w:pPr>
              <w:pStyle w:val="TAL"/>
              <w:rPr>
                <w:sz w:val="16"/>
                <w:szCs w:val="16"/>
              </w:rPr>
            </w:pPr>
            <w:r w:rsidRPr="005E5B5B">
              <w:rPr>
                <w:sz w:val="16"/>
                <w:szCs w:val="16"/>
              </w:rPr>
              <w:t>Update NR Stage 2 definition to align with TS 37.340 for MR-DC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C63C8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D650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F693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2C4667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39C4E2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6E32D6" w14:textId="77777777" w:rsidR="005E5B5B" w:rsidRPr="005E5B5B" w:rsidRDefault="005E5B5B" w:rsidP="005E5B5B">
            <w:pPr>
              <w:pStyle w:val="TAC"/>
              <w:rPr>
                <w:sz w:val="16"/>
                <w:szCs w:val="16"/>
                <w:lang w:eastAsia="zh-CN"/>
              </w:rPr>
            </w:pPr>
            <w:r w:rsidRPr="005E5B5B">
              <w:rPr>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A12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54FDC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999F34" w14:textId="77777777" w:rsidR="005E5B5B" w:rsidRPr="005E5B5B" w:rsidRDefault="005E5B5B" w:rsidP="005E5B5B">
            <w:pPr>
              <w:pStyle w:val="TAL"/>
              <w:rPr>
                <w:sz w:val="16"/>
                <w:szCs w:val="16"/>
              </w:rPr>
            </w:pPr>
            <w:r w:rsidRPr="005E5B5B">
              <w:rPr>
                <w:sz w:val="16"/>
                <w:szCs w:val="16"/>
              </w:rPr>
              <w:t>Update NRM Stage 2 defintion to align with TS 23.501 for 5G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7D5FE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9B52E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A091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CAC52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7FABCF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3122DB" w14:textId="77777777" w:rsidR="005E5B5B" w:rsidRPr="005E5B5B" w:rsidRDefault="005E5B5B" w:rsidP="005E5B5B">
            <w:pPr>
              <w:pStyle w:val="TAC"/>
              <w:rPr>
                <w:sz w:val="16"/>
                <w:szCs w:val="16"/>
                <w:lang w:eastAsia="zh-CN"/>
              </w:rPr>
            </w:pPr>
            <w:r w:rsidRPr="005E5B5B">
              <w:rPr>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13097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5E24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B46E0E" w14:textId="77777777" w:rsidR="005E5B5B" w:rsidRPr="005E5B5B" w:rsidRDefault="005E5B5B" w:rsidP="005E5B5B">
            <w:pPr>
              <w:pStyle w:val="TAL"/>
              <w:rPr>
                <w:sz w:val="16"/>
                <w:szCs w:val="16"/>
              </w:rPr>
            </w:pPr>
            <w:r w:rsidRPr="005E5B5B">
              <w:rPr>
                <w:sz w:val="16"/>
                <w:szCs w:val="16"/>
              </w:rPr>
              <w:t xml:space="preserve">Update Stage 3 XML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EEF18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3D005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D4F96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36FF78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7892B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A09288" w14:textId="77777777" w:rsidR="005E5B5B" w:rsidRPr="005E5B5B" w:rsidRDefault="005E5B5B" w:rsidP="005E5B5B">
            <w:pPr>
              <w:pStyle w:val="TAC"/>
              <w:rPr>
                <w:sz w:val="16"/>
                <w:szCs w:val="16"/>
                <w:lang w:eastAsia="zh-CN"/>
              </w:rPr>
            </w:pPr>
            <w:r w:rsidRPr="005E5B5B">
              <w:rPr>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22130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E416A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945718" w14:textId="77777777" w:rsidR="005E5B5B" w:rsidRPr="005E5B5B" w:rsidRDefault="005E5B5B" w:rsidP="005E5B5B">
            <w:pPr>
              <w:pStyle w:val="TAL"/>
              <w:rPr>
                <w:sz w:val="16"/>
                <w:szCs w:val="16"/>
              </w:rPr>
            </w:pPr>
            <w:r w:rsidRPr="005E5B5B">
              <w:rPr>
                <w:sz w:val="16"/>
                <w:szCs w:val="16"/>
              </w:rPr>
              <w:t>Update Stage 3 JSON definition of NR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E222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2A2CF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5FE03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2902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42B0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6BD887" w14:textId="77777777" w:rsidR="005E5B5B" w:rsidRPr="005E5B5B" w:rsidRDefault="005E5B5B" w:rsidP="005E5B5B">
            <w:pPr>
              <w:pStyle w:val="TAC"/>
              <w:rPr>
                <w:sz w:val="16"/>
                <w:szCs w:val="16"/>
                <w:lang w:eastAsia="zh-CN"/>
              </w:rPr>
            </w:pPr>
            <w:r w:rsidRPr="005E5B5B">
              <w:rPr>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E742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69B0D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5FFCB3" w14:textId="77777777" w:rsidR="005E5B5B" w:rsidRPr="005E5B5B" w:rsidRDefault="005E5B5B" w:rsidP="005E5B5B">
            <w:pPr>
              <w:pStyle w:val="TAL"/>
              <w:rPr>
                <w:sz w:val="16"/>
                <w:szCs w:val="16"/>
              </w:rPr>
            </w:pPr>
            <w:r w:rsidRPr="005E5B5B">
              <w:rPr>
                <w:sz w:val="16"/>
                <w:szCs w:val="16"/>
              </w:rPr>
              <w:t xml:space="preserve">Update Stage 3 YANG definition of NR to align with Stage 2 content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6E258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87078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6616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D2F3A0"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D900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FE34AB" w14:textId="77777777" w:rsidR="005E5B5B" w:rsidRPr="005E5B5B" w:rsidRDefault="005E5B5B" w:rsidP="005E5B5B">
            <w:pPr>
              <w:pStyle w:val="TAC"/>
              <w:rPr>
                <w:sz w:val="16"/>
                <w:szCs w:val="16"/>
                <w:lang w:eastAsia="zh-CN"/>
              </w:rPr>
            </w:pPr>
            <w:r w:rsidRPr="005E5B5B">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374E1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B137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E64059" w14:textId="77777777" w:rsidR="005E5B5B" w:rsidRPr="005E5B5B" w:rsidRDefault="005E5B5B" w:rsidP="005E5B5B">
            <w:pPr>
              <w:pStyle w:val="TAL"/>
              <w:rPr>
                <w:sz w:val="16"/>
                <w:szCs w:val="16"/>
              </w:rPr>
            </w:pPr>
            <w:r w:rsidRPr="005E5B5B">
              <w:rPr>
                <w:sz w:val="16"/>
                <w:szCs w:val="16"/>
              </w:rPr>
              <w:t>Update Stage 3 XML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3F962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C11CF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C191C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60356E9"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2A28F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1739E52" w14:textId="77777777" w:rsidR="005E5B5B" w:rsidRPr="005E5B5B" w:rsidRDefault="005E5B5B" w:rsidP="005E5B5B">
            <w:pPr>
              <w:pStyle w:val="TAC"/>
              <w:rPr>
                <w:sz w:val="16"/>
                <w:szCs w:val="16"/>
                <w:lang w:eastAsia="zh-CN"/>
              </w:rPr>
            </w:pPr>
            <w:r w:rsidRPr="005E5B5B">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8D87F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A67A0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0A35FB0" w14:textId="77777777" w:rsidR="005E5B5B" w:rsidRPr="005E5B5B" w:rsidRDefault="005E5B5B" w:rsidP="005E5B5B">
            <w:pPr>
              <w:pStyle w:val="TAL"/>
              <w:rPr>
                <w:sz w:val="16"/>
                <w:szCs w:val="16"/>
              </w:rPr>
            </w:pPr>
            <w:r w:rsidRPr="005E5B5B">
              <w:rPr>
                <w:sz w:val="16"/>
                <w:szCs w:val="16"/>
              </w:rPr>
              <w:t>Update Stage 3 JSON definition of 5GC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9ACF5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7876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614528"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A6D5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359F57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2A4E70" w14:textId="77777777" w:rsidR="005E5B5B" w:rsidRPr="005E5B5B" w:rsidRDefault="005E5B5B" w:rsidP="005E5B5B">
            <w:pPr>
              <w:pStyle w:val="TAC"/>
              <w:rPr>
                <w:sz w:val="16"/>
                <w:szCs w:val="16"/>
                <w:lang w:eastAsia="zh-CN"/>
              </w:rPr>
            </w:pPr>
            <w:r w:rsidRPr="005E5B5B">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FFCB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5F1D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A83E5" w14:textId="77777777" w:rsidR="005E5B5B" w:rsidRPr="005E5B5B" w:rsidRDefault="005E5B5B" w:rsidP="005E5B5B">
            <w:pPr>
              <w:pStyle w:val="TAL"/>
              <w:rPr>
                <w:sz w:val="16"/>
                <w:szCs w:val="16"/>
              </w:rPr>
            </w:pPr>
            <w:r w:rsidRPr="005E5B5B">
              <w:rPr>
                <w:sz w:val="16"/>
                <w:szCs w:val="16"/>
              </w:rPr>
              <w:t>Update stage 3 XML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A2D95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50C3C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61712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3EB4D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AB92F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32BE50" w14:textId="77777777" w:rsidR="005E5B5B" w:rsidRPr="005E5B5B" w:rsidRDefault="005E5B5B" w:rsidP="005E5B5B">
            <w:pPr>
              <w:pStyle w:val="TAC"/>
              <w:rPr>
                <w:sz w:val="16"/>
                <w:szCs w:val="16"/>
                <w:lang w:eastAsia="zh-CN"/>
              </w:rPr>
            </w:pPr>
            <w:r w:rsidRPr="005E5B5B">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BBEB2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8830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072079" w14:textId="77777777" w:rsidR="005E5B5B" w:rsidRPr="005E5B5B" w:rsidRDefault="005E5B5B" w:rsidP="005E5B5B">
            <w:pPr>
              <w:pStyle w:val="TAL"/>
              <w:rPr>
                <w:sz w:val="16"/>
                <w:szCs w:val="16"/>
              </w:rPr>
            </w:pPr>
            <w:r w:rsidRPr="005E5B5B">
              <w:rPr>
                <w:sz w:val="16"/>
                <w:szCs w:val="16"/>
              </w:rPr>
              <w:t>Update Stage 3 JSON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5961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ACEF1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7E0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BB296FE"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D5757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D50E23" w14:textId="77777777" w:rsidR="005E5B5B" w:rsidRPr="005E5B5B" w:rsidRDefault="005E5B5B" w:rsidP="005E5B5B">
            <w:pPr>
              <w:pStyle w:val="TAC"/>
              <w:rPr>
                <w:sz w:val="16"/>
                <w:szCs w:val="16"/>
                <w:lang w:eastAsia="zh-CN"/>
              </w:rPr>
            </w:pPr>
            <w:r w:rsidRPr="005E5B5B">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8C5C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BC407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201218B" w14:textId="77777777" w:rsidR="005E5B5B" w:rsidRPr="005E5B5B" w:rsidRDefault="005E5B5B" w:rsidP="005E5B5B">
            <w:pPr>
              <w:pStyle w:val="TAL"/>
              <w:rPr>
                <w:sz w:val="16"/>
                <w:szCs w:val="16"/>
              </w:rPr>
            </w:pPr>
            <w:r w:rsidRPr="005E5B5B">
              <w:rPr>
                <w:sz w:val="16"/>
                <w:szCs w:val="16"/>
              </w:rPr>
              <w:t>Update stage 3 YANG definition of NS to align with Stage 2 content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7099F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CBD55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239AE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FAD4F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970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DDB9BB" w14:textId="77777777" w:rsidR="005E5B5B" w:rsidRPr="005E5B5B" w:rsidRDefault="005E5B5B" w:rsidP="005E5B5B">
            <w:pPr>
              <w:pStyle w:val="TAC"/>
              <w:rPr>
                <w:sz w:val="16"/>
                <w:szCs w:val="16"/>
                <w:lang w:eastAsia="zh-CN"/>
              </w:rPr>
            </w:pPr>
            <w:r w:rsidRPr="005E5B5B">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2B2E8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A5951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5654BA" w14:textId="77777777" w:rsidR="005E5B5B" w:rsidRPr="005E5B5B" w:rsidRDefault="005E5B5B" w:rsidP="005E5B5B">
            <w:pPr>
              <w:pStyle w:val="TAL"/>
              <w:rPr>
                <w:sz w:val="16"/>
                <w:szCs w:val="16"/>
              </w:rPr>
            </w:pPr>
            <w:r w:rsidRPr="005E5B5B">
              <w:rPr>
                <w:sz w:val="16"/>
                <w:szCs w:val="16"/>
              </w:rPr>
              <w:t>Correct the term sNSSAIList and nRTAClist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FD1939"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694337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7D802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A924B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F2593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54AF67" w14:textId="77777777" w:rsidR="005E5B5B" w:rsidRPr="005E5B5B" w:rsidRDefault="005E5B5B" w:rsidP="005E5B5B">
            <w:pPr>
              <w:pStyle w:val="TAC"/>
              <w:rPr>
                <w:sz w:val="16"/>
                <w:szCs w:val="16"/>
                <w:lang w:eastAsia="zh-CN"/>
              </w:rPr>
            </w:pPr>
            <w:r w:rsidRPr="005E5B5B">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9CCE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965C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5A6B1B" w14:textId="77777777" w:rsidR="005E5B5B" w:rsidRPr="005E5B5B" w:rsidRDefault="005E5B5B" w:rsidP="005E5B5B">
            <w:pPr>
              <w:pStyle w:val="TAL"/>
              <w:rPr>
                <w:sz w:val="16"/>
                <w:szCs w:val="16"/>
              </w:rPr>
            </w:pPr>
            <w:r w:rsidRPr="005E5B5B">
              <w:rPr>
                <w:sz w:val="16"/>
                <w:szCs w:val="16"/>
              </w:rPr>
              <w:t>Update the inheritance hierarchy figure for NR NRM to include BWP IOC and NRSectorCarrier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CBDF53"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8DB2A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C5C249"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BB4B0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73A23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C73F560" w14:textId="77777777" w:rsidR="005E5B5B" w:rsidRPr="005E5B5B" w:rsidRDefault="005E5B5B" w:rsidP="005E5B5B">
            <w:pPr>
              <w:pStyle w:val="TAC"/>
              <w:rPr>
                <w:sz w:val="16"/>
                <w:szCs w:val="16"/>
                <w:lang w:eastAsia="zh-CN"/>
              </w:rPr>
            </w:pPr>
            <w:r w:rsidRPr="005E5B5B">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9537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2301A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0310DA" w14:textId="77777777" w:rsidR="005E5B5B" w:rsidRPr="005E5B5B" w:rsidRDefault="005E5B5B" w:rsidP="005E5B5B">
            <w:pPr>
              <w:pStyle w:val="TAL"/>
              <w:rPr>
                <w:sz w:val="16"/>
                <w:szCs w:val="16"/>
              </w:rPr>
            </w:pPr>
            <w:r w:rsidRPr="005E5B5B">
              <w:rPr>
                <w:sz w:val="16"/>
                <w:szCs w:val="16"/>
              </w:rPr>
              <w:t>Change the term nCGI to nCI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AA430D"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F6C45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0CB02F"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CFBC1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7071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BE90CB" w14:textId="77777777" w:rsidR="005E5B5B" w:rsidRPr="005E5B5B" w:rsidRDefault="005E5B5B" w:rsidP="005E5B5B">
            <w:pPr>
              <w:pStyle w:val="TAC"/>
              <w:rPr>
                <w:sz w:val="16"/>
                <w:szCs w:val="16"/>
                <w:lang w:eastAsia="zh-CN"/>
              </w:rPr>
            </w:pPr>
            <w:r w:rsidRPr="005E5B5B">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C5810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8F4D0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F3679B" w14:textId="77777777" w:rsidR="005E5B5B" w:rsidRPr="005E5B5B" w:rsidRDefault="005E5B5B" w:rsidP="005E5B5B">
            <w:pPr>
              <w:pStyle w:val="TAL"/>
              <w:rPr>
                <w:sz w:val="16"/>
                <w:szCs w:val="16"/>
              </w:rPr>
            </w:pPr>
            <w:r w:rsidRPr="005E5B5B">
              <w:rPr>
                <w:sz w:val="16"/>
                <w:szCs w:val="16"/>
              </w:rPr>
              <w:t>Align properties of cell state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DA7FF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DCEF6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A1FC81"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C60D993"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87A7D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3F5306" w14:textId="77777777" w:rsidR="005E5B5B" w:rsidRPr="005E5B5B" w:rsidRDefault="005E5B5B" w:rsidP="005E5B5B">
            <w:pPr>
              <w:pStyle w:val="TAC"/>
              <w:rPr>
                <w:sz w:val="16"/>
                <w:szCs w:val="16"/>
                <w:lang w:eastAsia="zh-CN"/>
              </w:rPr>
            </w:pPr>
            <w:r w:rsidRPr="005E5B5B">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60FE8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1213E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918278" w14:textId="77777777" w:rsidR="005E5B5B" w:rsidRPr="005E5B5B" w:rsidRDefault="005E5B5B" w:rsidP="005E5B5B">
            <w:pPr>
              <w:pStyle w:val="TAL"/>
              <w:rPr>
                <w:sz w:val="16"/>
                <w:szCs w:val="16"/>
              </w:rPr>
            </w:pPr>
            <w:r w:rsidRPr="005E5B5B">
              <w:rPr>
                <w:sz w:val="16"/>
                <w:szCs w:val="16"/>
              </w:rPr>
              <w:t>Add missing attribute definition and condition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470671"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154F0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D3FB26"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56A882"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8B7CE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43CFE3" w14:textId="77777777" w:rsidR="005E5B5B" w:rsidRPr="005E5B5B" w:rsidRDefault="005E5B5B" w:rsidP="005E5B5B">
            <w:pPr>
              <w:pStyle w:val="TAC"/>
              <w:rPr>
                <w:sz w:val="16"/>
                <w:szCs w:val="16"/>
                <w:lang w:eastAsia="zh-CN"/>
              </w:rPr>
            </w:pPr>
            <w:r w:rsidRPr="005E5B5B">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AF7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4F7B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32AC66" w14:textId="77777777" w:rsidR="005E5B5B" w:rsidRPr="005E5B5B" w:rsidRDefault="005E5B5B" w:rsidP="005E5B5B">
            <w:pPr>
              <w:pStyle w:val="TAL"/>
              <w:rPr>
                <w:sz w:val="16"/>
                <w:szCs w:val="16"/>
              </w:rPr>
            </w:pPr>
            <w:r w:rsidRPr="005E5B5B">
              <w:rPr>
                <w:sz w:val="16"/>
                <w:szCs w:val="16"/>
              </w:rPr>
              <w:t>Add missing detail definition for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CACF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07FDDF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9D231E"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59243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E540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D7A5D7F" w14:textId="77777777" w:rsidR="005E5B5B" w:rsidRPr="005E5B5B" w:rsidRDefault="005E5B5B" w:rsidP="005E5B5B">
            <w:pPr>
              <w:pStyle w:val="TAC"/>
              <w:rPr>
                <w:sz w:val="16"/>
                <w:szCs w:val="16"/>
                <w:lang w:eastAsia="zh-CN"/>
              </w:rPr>
            </w:pPr>
            <w:r w:rsidRPr="005E5B5B">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6199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4B48A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C2DFCB7" w14:textId="77777777" w:rsidR="005E5B5B" w:rsidRPr="005E5B5B" w:rsidRDefault="005E5B5B" w:rsidP="005E5B5B">
            <w:pPr>
              <w:pStyle w:val="TAL"/>
              <w:rPr>
                <w:sz w:val="16"/>
                <w:szCs w:val="16"/>
              </w:rPr>
            </w:pPr>
            <w:r w:rsidRPr="005E5B5B">
              <w:rPr>
                <w:sz w:val="16"/>
                <w:szCs w:val="16"/>
              </w:rPr>
              <w:t>Adding missing attribute, and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44C31C"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879D0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17C417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E7CE0B"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5D839B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2BD4E9" w14:textId="77777777" w:rsidR="005E5B5B" w:rsidRPr="005E5B5B" w:rsidRDefault="005E5B5B" w:rsidP="005E5B5B">
            <w:pPr>
              <w:pStyle w:val="TAC"/>
              <w:rPr>
                <w:sz w:val="16"/>
                <w:szCs w:val="16"/>
                <w:lang w:eastAsia="zh-CN"/>
              </w:rPr>
            </w:pPr>
            <w:r w:rsidRPr="005E5B5B">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93D2E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0E9C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A00108" w14:textId="77777777" w:rsidR="005E5B5B" w:rsidRPr="005E5B5B" w:rsidRDefault="005E5B5B" w:rsidP="005E5B5B">
            <w:pPr>
              <w:pStyle w:val="TAL"/>
              <w:rPr>
                <w:sz w:val="16"/>
                <w:szCs w:val="16"/>
              </w:rPr>
            </w:pPr>
            <w:r w:rsidRPr="005E5B5B">
              <w:rPr>
                <w:sz w:val="16"/>
                <w:szCs w:val="16"/>
              </w:rPr>
              <w:t>Remove NSSF from the abbrevations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54923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33682F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8D3A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1D1BB8"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EBD18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75217AD" w14:textId="77777777" w:rsidR="005E5B5B" w:rsidRPr="005E5B5B" w:rsidRDefault="005E5B5B" w:rsidP="005E5B5B">
            <w:pPr>
              <w:pStyle w:val="TAC"/>
              <w:rPr>
                <w:sz w:val="16"/>
                <w:szCs w:val="16"/>
                <w:lang w:eastAsia="zh-CN"/>
              </w:rPr>
            </w:pPr>
            <w:r w:rsidRPr="005E5B5B">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63223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44DB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C5D54C" w14:textId="77777777" w:rsidR="005E5B5B" w:rsidRPr="005E5B5B" w:rsidRDefault="005E5B5B" w:rsidP="005E5B5B">
            <w:pPr>
              <w:pStyle w:val="TAL"/>
              <w:rPr>
                <w:sz w:val="16"/>
                <w:szCs w:val="16"/>
              </w:rPr>
            </w:pPr>
            <w:r w:rsidRPr="005E5B5B">
              <w:rPr>
                <w:sz w:val="16"/>
                <w:szCs w:val="16"/>
              </w:rPr>
              <w:t>Replace symbol for network slice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49575"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C8208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4B394A"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9E19384"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E4FB4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89BCB2" w14:textId="77777777" w:rsidR="005E5B5B" w:rsidRPr="005E5B5B" w:rsidRDefault="005E5B5B" w:rsidP="005E5B5B">
            <w:pPr>
              <w:pStyle w:val="TAC"/>
              <w:rPr>
                <w:sz w:val="16"/>
                <w:szCs w:val="16"/>
                <w:lang w:eastAsia="zh-CN"/>
              </w:rPr>
            </w:pPr>
            <w:r w:rsidRPr="005E5B5B">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18DEF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C2D9B2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A59AE2" w14:textId="77777777" w:rsidR="005E5B5B" w:rsidRPr="005E5B5B" w:rsidRDefault="005E5B5B" w:rsidP="005E5B5B">
            <w:pPr>
              <w:pStyle w:val="TAL"/>
              <w:rPr>
                <w:sz w:val="16"/>
                <w:szCs w:val="16"/>
              </w:rPr>
            </w:pPr>
            <w:r w:rsidRPr="005E5B5B">
              <w:rPr>
                <w:sz w:val="16"/>
                <w:szCs w:val="16"/>
              </w:rPr>
              <w:t>Remove the ExternalENBFunction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338BAB"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2042F82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BCC45"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528437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B1024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B018CF" w14:textId="77777777" w:rsidR="005E5B5B" w:rsidRPr="005E5B5B" w:rsidRDefault="005E5B5B" w:rsidP="005E5B5B">
            <w:pPr>
              <w:pStyle w:val="TAC"/>
              <w:rPr>
                <w:sz w:val="16"/>
                <w:szCs w:val="16"/>
                <w:lang w:eastAsia="zh-CN"/>
              </w:rPr>
            </w:pPr>
            <w:r w:rsidRPr="005E5B5B">
              <w:rPr>
                <w:sz w:val="16"/>
                <w:szCs w:val="16"/>
                <w:lang w:eastAsia="zh-CN"/>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B4829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B026F9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7809994" w14:textId="77777777" w:rsidR="005E5B5B" w:rsidRPr="005E5B5B" w:rsidRDefault="005E5B5B" w:rsidP="005E5B5B">
            <w:pPr>
              <w:pStyle w:val="TAL"/>
              <w:rPr>
                <w:sz w:val="16"/>
                <w:szCs w:val="16"/>
              </w:rPr>
            </w:pPr>
            <w:r w:rsidRPr="005E5B5B">
              <w:rPr>
                <w:sz w:val="16"/>
                <w:szCs w:val="16"/>
              </w:rPr>
              <w:t>Align the management of external function and cell with TS 28.658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907770"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5DFFF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35C7F4"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44BDC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3213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FC350" w14:textId="77777777" w:rsidR="005E5B5B" w:rsidRPr="005E5B5B" w:rsidRDefault="005E5B5B" w:rsidP="005E5B5B">
            <w:pPr>
              <w:pStyle w:val="TAC"/>
              <w:rPr>
                <w:sz w:val="16"/>
                <w:szCs w:val="16"/>
                <w:lang w:eastAsia="zh-CN"/>
              </w:rPr>
            </w:pPr>
            <w:r w:rsidRPr="005E5B5B">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C4A58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0E571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2F4E7E" w14:textId="77777777" w:rsidR="005E5B5B" w:rsidRPr="005E5B5B" w:rsidRDefault="005E5B5B" w:rsidP="005E5B5B">
            <w:pPr>
              <w:pStyle w:val="TAL"/>
              <w:rPr>
                <w:sz w:val="16"/>
                <w:szCs w:val="16"/>
              </w:rPr>
            </w:pPr>
            <w:r w:rsidRPr="005E5B5B">
              <w:rPr>
                <w:sz w:val="16"/>
                <w:szCs w:val="16"/>
              </w:rPr>
              <w:t>Update NR NRM with Cell 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E30267"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729ECE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6B525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42A281"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6112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218158" w14:textId="77777777" w:rsidR="005E5B5B" w:rsidRPr="005E5B5B" w:rsidRDefault="005E5B5B" w:rsidP="005E5B5B">
            <w:pPr>
              <w:pStyle w:val="TAC"/>
              <w:rPr>
                <w:sz w:val="16"/>
                <w:szCs w:val="16"/>
                <w:lang w:eastAsia="zh-CN"/>
              </w:rPr>
            </w:pPr>
            <w:r w:rsidRPr="005E5B5B">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6BF14D"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14D2C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E68117" w14:textId="77777777" w:rsidR="005E5B5B" w:rsidRPr="005E5B5B" w:rsidRDefault="005E5B5B" w:rsidP="005E5B5B">
            <w:pPr>
              <w:pStyle w:val="TAL"/>
              <w:rPr>
                <w:sz w:val="16"/>
                <w:szCs w:val="16"/>
              </w:rPr>
            </w:pPr>
            <w:r w:rsidRPr="005E5B5B">
              <w:rPr>
                <w:sz w:val="16"/>
                <w:szCs w:val="16"/>
              </w:rPr>
              <w:t>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F35208"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19DFE6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5F3D8B"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C8D83C"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1C4E5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1F71416" w14:textId="77777777" w:rsidR="005E5B5B" w:rsidRPr="005E5B5B" w:rsidRDefault="005E5B5B" w:rsidP="005E5B5B">
            <w:pPr>
              <w:pStyle w:val="TAC"/>
              <w:rPr>
                <w:sz w:val="16"/>
                <w:szCs w:val="16"/>
                <w:lang w:eastAsia="zh-CN"/>
              </w:rPr>
            </w:pPr>
            <w:r w:rsidRPr="005E5B5B">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CA62B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39CE5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D9A92" w14:textId="77777777" w:rsidR="005E5B5B" w:rsidRPr="005E5B5B" w:rsidRDefault="005E5B5B" w:rsidP="005E5B5B">
            <w:pPr>
              <w:pStyle w:val="TAL"/>
              <w:rPr>
                <w:sz w:val="16"/>
                <w:szCs w:val="16"/>
              </w:rPr>
            </w:pPr>
            <w:r w:rsidRPr="005E5B5B">
              <w:rPr>
                <w:sz w:val="16"/>
                <w:szCs w:val="16"/>
              </w:rPr>
              <w:t>Fix containment issue in YANG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00FD15F"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41C151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9D9707"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1B7CA86"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E14E7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SP-181156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8D337A" w14:textId="77777777" w:rsidR="005E5B5B" w:rsidRPr="005E5B5B" w:rsidRDefault="005E5B5B" w:rsidP="005E5B5B">
            <w:pPr>
              <w:pStyle w:val="TAC"/>
              <w:rPr>
                <w:sz w:val="16"/>
                <w:szCs w:val="16"/>
                <w:lang w:eastAsia="zh-CN"/>
              </w:rPr>
            </w:pPr>
            <w:r w:rsidRPr="005E5B5B">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CCB4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C0E40E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DB9710" w14:textId="77777777" w:rsidR="005E5B5B" w:rsidRPr="005E5B5B" w:rsidRDefault="005E5B5B" w:rsidP="005E5B5B">
            <w:pPr>
              <w:pStyle w:val="TAL"/>
              <w:rPr>
                <w:sz w:val="16"/>
                <w:szCs w:val="16"/>
              </w:rPr>
            </w:pPr>
            <w:r w:rsidRPr="005E5B5B">
              <w:rPr>
                <w:sz w:val="16"/>
                <w:szCs w:val="16"/>
              </w:rPr>
              <w:t>Implement 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3EF172"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30A884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5F4522" w14:textId="77777777" w:rsidR="005E5B5B" w:rsidRPr="005E5B5B" w:rsidRDefault="005E5B5B" w:rsidP="005E5B5B">
            <w:pPr>
              <w:pStyle w:val="TAC"/>
              <w:rPr>
                <w:sz w:val="16"/>
                <w:szCs w:val="16"/>
                <w:lang w:eastAsia="zh-CN"/>
              </w:rPr>
            </w:pPr>
            <w:r w:rsidRPr="005E5B5B">
              <w:rPr>
                <w:sz w:val="16"/>
                <w:szCs w:val="16"/>
                <w:lang w:eastAsia="zh-CN"/>
              </w:rPr>
              <w:t>2018-12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EBE957" w14:textId="77777777" w:rsidR="005E5B5B" w:rsidRPr="005E5B5B" w:rsidRDefault="005E5B5B" w:rsidP="005E5B5B">
            <w:pPr>
              <w:pStyle w:val="TAC"/>
              <w:rPr>
                <w:sz w:val="16"/>
                <w:szCs w:val="16"/>
                <w:lang w:eastAsia="zh-CN"/>
              </w:rPr>
            </w:pPr>
            <w:r w:rsidRPr="005E5B5B">
              <w:rPr>
                <w:sz w:val="16"/>
                <w:szCs w:val="16"/>
                <w:lang w:eastAsia="zh-CN"/>
              </w:rPr>
              <w:t>SA#82</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638D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SP-181042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0288712" w14:textId="77777777" w:rsidR="005E5B5B" w:rsidRPr="005E5B5B" w:rsidRDefault="005E5B5B" w:rsidP="005E5B5B">
            <w:pPr>
              <w:pStyle w:val="TAC"/>
              <w:rPr>
                <w:sz w:val="16"/>
                <w:szCs w:val="16"/>
                <w:lang w:eastAsia="zh-CN"/>
              </w:rPr>
            </w:pPr>
            <w:r w:rsidRPr="005E5B5B">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D27D9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2962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B0BAA6" w14:textId="77777777" w:rsidR="005E5B5B" w:rsidRPr="005E5B5B" w:rsidRDefault="005E5B5B" w:rsidP="005E5B5B">
            <w:pPr>
              <w:pStyle w:val="TAL"/>
              <w:rPr>
                <w:sz w:val="16"/>
                <w:szCs w:val="16"/>
              </w:rPr>
            </w:pPr>
            <w:r w:rsidRPr="005E5B5B">
              <w:rPr>
                <w:sz w:val="16"/>
                <w:szCs w:val="16"/>
              </w:rPr>
              <w:t>Update Stage 3 NRM for RRM Policy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F532BE" w14:textId="77777777" w:rsidR="005E5B5B" w:rsidRPr="005E5B5B" w:rsidRDefault="005E5B5B" w:rsidP="005E5B5B">
            <w:pPr>
              <w:pStyle w:val="TAL"/>
              <w:rPr>
                <w:sz w:val="16"/>
                <w:szCs w:val="16"/>
                <w:lang w:eastAsia="zh-CN"/>
              </w:rPr>
            </w:pPr>
            <w:r w:rsidRPr="005E5B5B">
              <w:rPr>
                <w:sz w:val="16"/>
                <w:szCs w:val="16"/>
                <w:lang w:eastAsia="zh-CN"/>
              </w:rPr>
              <w:t>15.1.0</w:t>
            </w:r>
          </w:p>
        </w:tc>
      </w:tr>
      <w:tr w:rsidR="005E5B5B" w:rsidRPr="005E5B5B" w14:paraId="537FC7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016DF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E56B9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5D29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1A05FA" w14:textId="77777777" w:rsidR="005E5B5B" w:rsidRPr="005E5B5B" w:rsidRDefault="005E5B5B" w:rsidP="005E5B5B">
            <w:pPr>
              <w:pStyle w:val="TAC"/>
              <w:rPr>
                <w:sz w:val="16"/>
                <w:szCs w:val="16"/>
                <w:lang w:eastAsia="zh-CN"/>
              </w:rPr>
            </w:pPr>
            <w:r w:rsidRPr="005E5B5B">
              <w:rPr>
                <w:sz w:val="16"/>
                <w:szCs w:val="16"/>
                <w:lang w:eastAsia="zh-CN"/>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B64138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4CD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7923B" w14:textId="77777777" w:rsidR="005E5B5B" w:rsidRPr="005E5B5B" w:rsidRDefault="005E5B5B" w:rsidP="005E5B5B">
            <w:pPr>
              <w:pStyle w:val="TAL"/>
              <w:rPr>
                <w:sz w:val="16"/>
                <w:szCs w:val="16"/>
              </w:rPr>
            </w:pPr>
            <w:r w:rsidRPr="005E5B5B">
              <w:rPr>
                <w:sz w:val="16"/>
                <w:szCs w:val="16"/>
              </w:rPr>
              <w:t>Align NR attributes definition related to SSB with corresponding NG-RAN IE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61B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5CE20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25D524"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E6EC48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A776CC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95DFEB" w14:textId="77777777" w:rsidR="005E5B5B" w:rsidRPr="005E5B5B" w:rsidRDefault="005E5B5B" w:rsidP="005E5B5B">
            <w:pPr>
              <w:pStyle w:val="TAC"/>
              <w:rPr>
                <w:sz w:val="16"/>
                <w:szCs w:val="16"/>
                <w:lang w:eastAsia="zh-CN"/>
              </w:rPr>
            </w:pPr>
            <w:r w:rsidRPr="005E5B5B">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BC265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17CDF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4662D1" w14:textId="77777777" w:rsidR="005E5B5B" w:rsidRPr="005E5B5B" w:rsidRDefault="005E5B5B" w:rsidP="005E5B5B">
            <w:pPr>
              <w:pStyle w:val="TAL"/>
              <w:rPr>
                <w:sz w:val="16"/>
                <w:szCs w:val="16"/>
              </w:rPr>
            </w:pPr>
            <w:r w:rsidRPr="005E5B5B">
              <w:rPr>
                <w:sz w:val="16"/>
                <w:szCs w:val="16"/>
              </w:rPr>
              <w:t xml:space="preserve">Correct the use of nCI and PLMN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49A1B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98F8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B1925A"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4886E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BF74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B2555" w14:textId="77777777" w:rsidR="005E5B5B" w:rsidRPr="005E5B5B" w:rsidRDefault="005E5B5B" w:rsidP="005E5B5B">
            <w:pPr>
              <w:pStyle w:val="TAC"/>
              <w:rPr>
                <w:sz w:val="16"/>
                <w:szCs w:val="16"/>
                <w:lang w:eastAsia="zh-CN"/>
              </w:rPr>
            </w:pPr>
            <w:r w:rsidRPr="005E5B5B">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3F7F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DD4AA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286974E" w14:textId="77777777" w:rsidR="005E5B5B" w:rsidRPr="005E5B5B" w:rsidRDefault="005E5B5B" w:rsidP="005E5B5B">
            <w:pPr>
              <w:pStyle w:val="TAL"/>
              <w:rPr>
                <w:sz w:val="16"/>
                <w:szCs w:val="16"/>
              </w:rPr>
            </w:pPr>
            <w:r w:rsidRPr="005E5B5B">
              <w:rPr>
                <w:sz w:val="16"/>
                <w:szCs w:val="16"/>
              </w:rPr>
              <w:t>Remove duplicate definition for ExternalNRCellCU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579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27F93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F57F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A5FA8C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ABD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AA5D99" w14:textId="77777777" w:rsidR="005E5B5B" w:rsidRPr="005E5B5B" w:rsidRDefault="005E5B5B" w:rsidP="005E5B5B">
            <w:pPr>
              <w:pStyle w:val="TAC"/>
              <w:rPr>
                <w:sz w:val="16"/>
                <w:szCs w:val="16"/>
                <w:lang w:eastAsia="zh-CN"/>
              </w:rPr>
            </w:pPr>
            <w:r w:rsidRPr="005E5B5B">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ED59DA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F1A0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5E452" w14:textId="77777777" w:rsidR="005E5B5B" w:rsidRPr="005E5B5B" w:rsidRDefault="005E5B5B" w:rsidP="005E5B5B">
            <w:pPr>
              <w:pStyle w:val="TAL"/>
              <w:rPr>
                <w:sz w:val="16"/>
                <w:szCs w:val="16"/>
              </w:rPr>
            </w:pPr>
            <w:r w:rsidRPr="005E5B5B">
              <w:rPr>
                <w:sz w:val="16"/>
                <w:szCs w:val="16"/>
              </w:rPr>
              <w:t>Correct class diagram for view on external entities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F4E19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47AFB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3E3B6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7ABE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0DFC98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430474" w14:textId="77777777" w:rsidR="005E5B5B" w:rsidRPr="005E5B5B" w:rsidRDefault="005E5B5B" w:rsidP="005E5B5B">
            <w:pPr>
              <w:pStyle w:val="TAC"/>
              <w:rPr>
                <w:sz w:val="16"/>
                <w:szCs w:val="16"/>
                <w:lang w:eastAsia="zh-CN"/>
              </w:rPr>
            </w:pPr>
            <w:r w:rsidRPr="005E5B5B">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EA9D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F964C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4001CEB" w14:textId="77777777" w:rsidR="005E5B5B" w:rsidRPr="005E5B5B" w:rsidRDefault="005E5B5B" w:rsidP="005E5B5B">
            <w:pPr>
              <w:pStyle w:val="TAL"/>
              <w:rPr>
                <w:sz w:val="16"/>
                <w:szCs w:val="16"/>
              </w:rPr>
            </w:pPr>
            <w:r w:rsidRPr="005E5B5B">
              <w:rPr>
                <w:sz w:val="16"/>
                <w:szCs w:val="16"/>
              </w:rPr>
              <w:t>Correct the definition for resourceSharingLevel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6212E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4660EE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09C60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F9B1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EDAE4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B449DDD" w14:textId="77777777" w:rsidR="005E5B5B" w:rsidRPr="005E5B5B" w:rsidRDefault="005E5B5B" w:rsidP="005E5B5B">
            <w:pPr>
              <w:pStyle w:val="TAC"/>
              <w:rPr>
                <w:sz w:val="16"/>
                <w:szCs w:val="16"/>
                <w:lang w:eastAsia="zh-CN"/>
              </w:rPr>
            </w:pPr>
            <w:r w:rsidRPr="005E5B5B">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68CB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4D172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7E1181"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724FA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F8FC9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55D8E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6E1556"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C35902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E746FC" w14:textId="77777777" w:rsidR="005E5B5B" w:rsidRPr="005E5B5B" w:rsidRDefault="005E5B5B" w:rsidP="005E5B5B">
            <w:pPr>
              <w:pStyle w:val="TAC"/>
              <w:rPr>
                <w:sz w:val="16"/>
                <w:szCs w:val="16"/>
                <w:lang w:eastAsia="zh-CN"/>
              </w:rPr>
            </w:pPr>
            <w:r w:rsidRPr="005E5B5B">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9B1B4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720B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5456C" w14:textId="77777777" w:rsidR="005E5B5B" w:rsidRPr="005E5B5B" w:rsidRDefault="005E5B5B" w:rsidP="005E5B5B">
            <w:pPr>
              <w:pStyle w:val="TAL"/>
              <w:rPr>
                <w:sz w:val="16"/>
                <w:szCs w:val="16"/>
              </w:rPr>
            </w:pPr>
            <w:r w:rsidRPr="005E5B5B">
              <w:rPr>
                <w:sz w:val="16"/>
                <w:szCs w:val="16"/>
              </w:rPr>
              <w:t>Align the term mFIdList and constituentNSSIIdList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5378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7D66EB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B9BE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BD8958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ED47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FCE1307" w14:textId="77777777" w:rsidR="005E5B5B" w:rsidRPr="005E5B5B" w:rsidRDefault="005E5B5B" w:rsidP="005E5B5B">
            <w:pPr>
              <w:pStyle w:val="TAC"/>
              <w:rPr>
                <w:sz w:val="16"/>
                <w:szCs w:val="16"/>
                <w:lang w:eastAsia="zh-CN"/>
              </w:rPr>
            </w:pPr>
            <w:r w:rsidRPr="005E5B5B">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BCD82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ABDE7A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26CB913" w14:textId="77777777" w:rsidR="005E5B5B" w:rsidRPr="005E5B5B" w:rsidRDefault="005E5B5B" w:rsidP="005E5B5B">
            <w:pPr>
              <w:pStyle w:val="TAL"/>
              <w:rPr>
                <w:sz w:val="16"/>
                <w:szCs w:val="16"/>
              </w:rPr>
            </w:pPr>
            <w:r w:rsidRPr="005E5B5B">
              <w:rPr>
                <w:sz w:val="16"/>
                <w:szCs w:val="16"/>
              </w:rPr>
              <w:t>Correct the definition of nSSIId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04EBCB"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986E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621D2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052B1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C5428D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AEAAA0" w14:textId="77777777" w:rsidR="005E5B5B" w:rsidRPr="005E5B5B" w:rsidRDefault="005E5B5B" w:rsidP="005E5B5B">
            <w:pPr>
              <w:pStyle w:val="TAC"/>
              <w:rPr>
                <w:sz w:val="16"/>
                <w:szCs w:val="16"/>
                <w:lang w:eastAsia="zh-CN"/>
              </w:rPr>
            </w:pPr>
            <w:r w:rsidRPr="005E5B5B">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D487A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64EF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35A5B1" w14:textId="77777777" w:rsidR="005E5B5B" w:rsidRPr="005E5B5B" w:rsidRDefault="005E5B5B" w:rsidP="005E5B5B">
            <w:pPr>
              <w:pStyle w:val="TAL"/>
              <w:rPr>
                <w:sz w:val="16"/>
                <w:szCs w:val="16"/>
              </w:rPr>
            </w:pPr>
            <w:r w:rsidRPr="005E5B5B">
              <w:rPr>
                <w:sz w:val="16"/>
                <w:szCs w:val="16"/>
              </w:rPr>
              <w:t>Add missing attribute constraint for class definition of NSSFFunction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24AB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84DEB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E2438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45FFF2"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5788F3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1B7346" w14:textId="77777777" w:rsidR="005E5B5B" w:rsidRPr="005E5B5B" w:rsidRDefault="005E5B5B" w:rsidP="005E5B5B">
            <w:pPr>
              <w:pStyle w:val="TAC"/>
              <w:rPr>
                <w:sz w:val="16"/>
                <w:szCs w:val="16"/>
                <w:lang w:eastAsia="zh-CN"/>
              </w:rPr>
            </w:pPr>
            <w:r w:rsidRPr="005E5B5B">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22034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E53D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56D5969" w14:textId="77777777" w:rsidR="005E5B5B" w:rsidRPr="005E5B5B" w:rsidRDefault="005E5B5B" w:rsidP="005E5B5B">
            <w:pPr>
              <w:pStyle w:val="TAL"/>
              <w:rPr>
                <w:sz w:val="16"/>
                <w:szCs w:val="16"/>
              </w:rPr>
            </w:pPr>
            <w:r w:rsidRPr="005E5B5B">
              <w:rPr>
                <w:sz w:val="16"/>
                <w:szCs w:val="16"/>
              </w:rPr>
              <w:t>Correct attribute constraints for RRMpolicy related attributes in NRCellCU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0BF1F3"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FDB35C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4490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6AD561"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A88C7B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63DE9A" w14:textId="77777777" w:rsidR="005E5B5B" w:rsidRPr="005E5B5B" w:rsidRDefault="005E5B5B" w:rsidP="005E5B5B">
            <w:pPr>
              <w:pStyle w:val="TAC"/>
              <w:rPr>
                <w:sz w:val="16"/>
                <w:szCs w:val="16"/>
                <w:lang w:eastAsia="zh-CN"/>
              </w:rPr>
            </w:pPr>
            <w:r w:rsidRPr="005E5B5B">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5F893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2009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29A81B" w14:textId="77777777" w:rsidR="005E5B5B" w:rsidRPr="005E5B5B" w:rsidRDefault="005E5B5B" w:rsidP="005E5B5B">
            <w:pPr>
              <w:pStyle w:val="TAL"/>
              <w:rPr>
                <w:sz w:val="16"/>
                <w:szCs w:val="16"/>
              </w:rPr>
            </w:pPr>
            <w:r w:rsidRPr="005E5B5B">
              <w:rPr>
                <w:sz w:val="16"/>
                <w:szCs w:val="16"/>
              </w:rPr>
              <w:t>Correct cardinality of End Point (EP) to target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22F9F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F0071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AA884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3AF11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4015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8EBC58" w14:textId="77777777" w:rsidR="005E5B5B" w:rsidRPr="005E5B5B" w:rsidRDefault="005E5B5B" w:rsidP="005E5B5B">
            <w:pPr>
              <w:pStyle w:val="TAC"/>
              <w:rPr>
                <w:sz w:val="16"/>
                <w:szCs w:val="16"/>
                <w:lang w:eastAsia="zh-CN"/>
              </w:rPr>
            </w:pPr>
            <w:r w:rsidRPr="005E5B5B">
              <w:rPr>
                <w:sz w:val="16"/>
                <w:szCs w:val="16"/>
                <w:lang w:eastAsia="zh-CN"/>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DC36CA" w14:textId="77777777" w:rsidR="005E5B5B" w:rsidRPr="005E5B5B" w:rsidRDefault="005E5B5B" w:rsidP="005E5B5B">
            <w:pPr>
              <w:pStyle w:val="TAC"/>
              <w:rPr>
                <w:sz w:val="16"/>
                <w:szCs w:val="16"/>
                <w:lang w:eastAsia="zh-CN"/>
              </w:rPr>
            </w:pPr>
            <w:r w:rsidRPr="005E5B5B">
              <w:rPr>
                <w:sz w:val="16"/>
                <w:szCs w:val="16"/>
                <w:lang w:eastAsia="zh-CN"/>
              </w:rPr>
              <w:t>0</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22EAD6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BF80AA"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B7ECB2"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0882FE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1FAEA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D7CD5F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28A07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6A10997" w14:textId="77777777" w:rsidR="005E5B5B" w:rsidRPr="005E5B5B" w:rsidRDefault="005E5B5B" w:rsidP="005E5B5B">
            <w:pPr>
              <w:pStyle w:val="TAC"/>
              <w:rPr>
                <w:sz w:val="16"/>
                <w:szCs w:val="16"/>
                <w:lang w:eastAsia="zh-CN"/>
              </w:rPr>
            </w:pPr>
            <w:r w:rsidRPr="005E5B5B">
              <w:rPr>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9B23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3678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BE054F" w14:textId="77777777" w:rsidR="005E5B5B" w:rsidRPr="005E5B5B" w:rsidRDefault="005E5B5B" w:rsidP="005E5B5B">
            <w:pPr>
              <w:pStyle w:val="TAL"/>
              <w:rPr>
                <w:sz w:val="16"/>
                <w:szCs w:val="16"/>
              </w:rPr>
            </w:pPr>
            <w:r w:rsidRPr="005E5B5B">
              <w:rPr>
                <w:sz w:val="16"/>
                <w:szCs w:val="16"/>
              </w:rPr>
              <w:t>Remove ExternalNRCellCU.pLMNIdList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DEA59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446A6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6E19A3"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DA44D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8F3ED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6AEFC3" w14:textId="77777777" w:rsidR="005E5B5B" w:rsidRPr="005E5B5B" w:rsidRDefault="005E5B5B" w:rsidP="005E5B5B">
            <w:pPr>
              <w:pStyle w:val="TAC"/>
              <w:rPr>
                <w:sz w:val="16"/>
                <w:szCs w:val="16"/>
                <w:lang w:eastAsia="zh-CN"/>
              </w:rPr>
            </w:pPr>
            <w:r w:rsidRPr="005E5B5B">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7CD90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9E4B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CC70F9" w14:textId="77777777" w:rsidR="005E5B5B" w:rsidRPr="005E5B5B" w:rsidRDefault="005E5B5B" w:rsidP="005E5B5B">
            <w:pPr>
              <w:pStyle w:val="TAL"/>
              <w:rPr>
                <w:sz w:val="16"/>
                <w:szCs w:val="16"/>
              </w:rPr>
            </w:pPr>
            <w:r w:rsidRPr="005E5B5B">
              <w:rPr>
                <w:sz w:val="16"/>
                <w:szCs w:val="16"/>
              </w:rPr>
              <w:t>Use 'bS' (not 'bs') to prefix all BS (base station)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16B5BC"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386F9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6A33E7"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55FC3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6E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D2BCE9" w14:textId="77777777" w:rsidR="005E5B5B" w:rsidRPr="005E5B5B" w:rsidRDefault="005E5B5B" w:rsidP="005E5B5B">
            <w:pPr>
              <w:pStyle w:val="TAC"/>
              <w:rPr>
                <w:sz w:val="16"/>
                <w:szCs w:val="16"/>
                <w:lang w:eastAsia="zh-CN"/>
              </w:rPr>
            </w:pPr>
            <w:r w:rsidRPr="005E5B5B">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1E7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ECBE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5663CA" w14:textId="77777777" w:rsidR="005E5B5B" w:rsidRPr="005E5B5B" w:rsidRDefault="005E5B5B" w:rsidP="005E5B5B">
            <w:pPr>
              <w:pStyle w:val="TAL"/>
              <w:rPr>
                <w:sz w:val="16"/>
                <w:szCs w:val="16"/>
              </w:rPr>
            </w:pPr>
            <w:r w:rsidRPr="005E5B5B">
              <w:rPr>
                <w:sz w:val="16"/>
                <w:szCs w:val="16"/>
              </w:rPr>
              <w:t>Correction of State attributes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3F03F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4782AD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2F274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03C13D"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191C3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5B9E9A" w14:textId="77777777" w:rsidR="005E5B5B" w:rsidRPr="005E5B5B" w:rsidRDefault="005E5B5B" w:rsidP="005E5B5B">
            <w:pPr>
              <w:pStyle w:val="TAC"/>
              <w:rPr>
                <w:sz w:val="16"/>
                <w:szCs w:val="16"/>
                <w:lang w:eastAsia="zh-CN"/>
              </w:rPr>
            </w:pPr>
            <w:r w:rsidRPr="005E5B5B">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05E2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887C5D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BDCF9A" w14:textId="77777777" w:rsidR="005E5B5B" w:rsidRPr="005E5B5B" w:rsidRDefault="005E5B5B" w:rsidP="005E5B5B">
            <w:pPr>
              <w:pStyle w:val="TAL"/>
              <w:rPr>
                <w:sz w:val="16"/>
                <w:szCs w:val="16"/>
              </w:rPr>
            </w:pPr>
            <w:r w:rsidRPr="005E5B5B">
              <w:rPr>
                <w:sz w:val="16"/>
                <w:szCs w:val="16"/>
              </w:rPr>
              <w:t>Update 5G JSON Solution Set to align with generic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D2228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F464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B4F333F"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6DFC1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6BB5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23E24" w14:textId="77777777" w:rsidR="005E5B5B" w:rsidRPr="005E5B5B" w:rsidRDefault="005E5B5B" w:rsidP="005E5B5B">
            <w:pPr>
              <w:pStyle w:val="TAC"/>
              <w:rPr>
                <w:sz w:val="16"/>
                <w:szCs w:val="16"/>
                <w:lang w:eastAsia="zh-CN"/>
              </w:rPr>
            </w:pPr>
            <w:r w:rsidRPr="005E5B5B">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E6A6C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99B1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296058" w14:textId="77777777" w:rsidR="005E5B5B" w:rsidRPr="005E5B5B" w:rsidRDefault="005E5B5B" w:rsidP="005E5B5B">
            <w:pPr>
              <w:pStyle w:val="TAL"/>
              <w:rPr>
                <w:sz w:val="16"/>
                <w:szCs w:val="16"/>
              </w:rPr>
            </w:pPr>
            <w:r w:rsidRPr="005E5B5B">
              <w:rPr>
                <w:sz w:val="16"/>
                <w:szCs w:val="16"/>
              </w:rPr>
              <w:t>Update YANG Solution Set to align with Stage 2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61BAC1"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ED0FC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83B9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1E2017F"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6014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F09878" w14:textId="77777777" w:rsidR="005E5B5B" w:rsidRPr="005E5B5B" w:rsidRDefault="005E5B5B" w:rsidP="005E5B5B">
            <w:pPr>
              <w:pStyle w:val="TAC"/>
              <w:rPr>
                <w:sz w:val="16"/>
                <w:szCs w:val="16"/>
                <w:lang w:eastAsia="zh-CN"/>
              </w:rPr>
            </w:pPr>
            <w:r w:rsidRPr="005E5B5B">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60EB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3F0A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98E142C" w14:textId="77777777" w:rsidR="005E5B5B" w:rsidRPr="005E5B5B" w:rsidRDefault="005E5B5B" w:rsidP="005E5B5B">
            <w:pPr>
              <w:pStyle w:val="TAL"/>
              <w:rPr>
                <w:sz w:val="16"/>
                <w:szCs w:val="16"/>
              </w:rPr>
            </w:pPr>
            <w:r w:rsidRPr="005E5B5B">
              <w:rPr>
                <w:sz w:val="16"/>
                <w:szCs w:val="16"/>
              </w:rPr>
              <w:t>Update Information Service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A88A5D"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7E659B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6D2E1C"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18EAADB"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3D8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8664803" w14:textId="77777777" w:rsidR="005E5B5B" w:rsidRPr="005E5B5B" w:rsidRDefault="005E5B5B" w:rsidP="005E5B5B">
            <w:pPr>
              <w:pStyle w:val="TAC"/>
              <w:rPr>
                <w:sz w:val="16"/>
                <w:szCs w:val="16"/>
                <w:lang w:eastAsia="zh-CN"/>
              </w:rPr>
            </w:pPr>
            <w:r w:rsidRPr="005E5B5B">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E58F0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ABF3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29DE38F" w14:textId="77777777" w:rsidR="005E5B5B" w:rsidRPr="005E5B5B" w:rsidRDefault="005E5B5B" w:rsidP="005E5B5B">
            <w:pPr>
              <w:pStyle w:val="TAL"/>
              <w:rPr>
                <w:sz w:val="16"/>
                <w:szCs w:val="16"/>
              </w:rPr>
            </w:pPr>
            <w:r w:rsidRPr="005E5B5B">
              <w:rPr>
                <w:sz w:val="16"/>
                <w:szCs w:val="16"/>
              </w:rPr>
              <w:t>Update Solution Set to fix Network Slice modeling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2FE4B4"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6DA1C3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B12A80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5C4B609"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6885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B9040A" w14:textId="77777777" w:rsidR="005E5B5B" w:rsidRPr="005E5B5B" w:rsidRDefault="005E5B5B" w:rsidP="005E5B5B">
            <w:pPr>
              <w:pStyle w:val="TAC"/>
              <w:rPr>
                <w:sz w:val="16"/>
                <w:szCs w:val="16"/>
                <w:lang w:eastAsia="zh-CN"/>
              </w:rPr>
            </w:pPr>
            <w:r w:rsidRPr="005E5B5B">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DCDB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CBB53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F41416" w14:textId="77777777" w:rsidR="005E5B5B" w:rsidRPr="005E5B5B" w:rsidRDefault="005E5B5B" w:rsidP="005E5B5B">
            <w:pPr>
              <w:pStyle w:val="TAL"/>
              <w:rPr>
                <w:sz w:val="16"/>
                <w:szCs w:val="16"/>
              </w:rPr>
            </w:pPr>
            <w:r w:rsidRPr="005E5B5B">
              <w:rPr>
                <w:sz w:val="16"/>
                <w:szCs w:val="16"/>
              </w:rPr>
              <w:t>Add availability in service profile of network slice resource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B37BD0"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3B5A3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C60BBD"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D4F77"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9E612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029FC4" w14:textId="77777777" w:rsidR="005E5B5B" w:rsidRPr="005E5B5B" w:rsidRDefault="005E5B5B" w:rsidP="005E5B5B">
            <w:pPr>
              <w:pStyle w:val="TAC"/>
              <w:rPr>
                <w:sz w:val="16"/>
                <w:szCs w:val="16"/>
                <w:lang w:eastAsia="zh-CN"/>
              </w:rPr>
            </w:pPr>
            <w:r w:rsidRPr="005E5B5B">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B7E05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2573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CD84F8" w14:textId="77777777" w:rsidR="005E5B5B" w:rsidRPr="005E5B5B" w:rsidRDefault="005E5B5B" w:rsidP="005E5B5B">
            <w:pPr>
              <w:pStyle w:val="TAL"/>
              <w:rPr>
                <w:sz w:val="16"/>
                <w:szCs w:val="16"/>
              </w:rPr>
            </w:pPr>
            <w:r w:rsidRPr="005E5B5B">
              <w:rPr>
                <w:sz w:val="16"/>
                <w:szCs w:val="16"/>
              </w:rPr>
              <w:t>Add sST attribute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72D4CA"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234CA2B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75B746"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4A863"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BC9B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SP-190121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945D2C" w14:textId="77777777" w:rsidR="005E5B5B" w:rsidRPr="005E5B5B" w:rsidRDefault="005E5B5B" w:rsidP="005E5B5B">
            <w:pPr>
              <w:pStyle w:val="TAC"/>
              <w:rPr>
                <w:sz w:val="16"/>
                <w:szCs w:val="16"/>
                <w:lang w:eastAsia="zh-CN"/>
              </w:rPr>
            </w:pPr>
            <w:r w:rsidRPr="005E5B5B">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C71DC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0CD3480"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64061D" w14:textId="77777777" w:rsidR="005E5B5B" w:rsidRPr="005E5B5B" w:rsidRDefault="005E5B5B" w:rsidP="005E5B5B">
            <w:pPr>
              <w:pStyle w:val="TAL"/>
              <w:rPr>
                <w:sz w:val="16"/>
                <w:szCs w:val="16"/>
              </w:rPr>
            </w:pPr>
            <w:r w:rsidRPr="005E5B5B">
              <w:rPr>
                <w:sz w:val="16"/>
                <w:szCs w:val="16"/>
              </w:rPr>
              <w:t>Update to sST attribute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4B6AC9" w14:textId="77777777" w:rsidR="005E5B5B" w:rsidRPr="005E5B5B" w:rsidRDefault="005E5B5B" w:rsidP="005E5B5B">
            <w:pPr>
              <w:pStyle w:val="TAL"/>
              <w:rPr>
                <w:sz w:val="16"/>
                <w:szCs w:val="16"/>
                <w:lang w:eastAsia="zh-CN"/>
              </w:rPr>
            </w:pPr>
            <w:r w:rsidRPr="005E5B5B">
              <w:rPr>
                <w:sz w:val="16"/>
                <w:szCs w:val="16"/>
                <w:lang w:eastAsia="zh-CN"/>
              </w:rPr>
              <w:t>15.2.0</w:t>
            </w:r>
          </w:p>
        </w:tc>
      </w:tr>
      <w:tr w:rsidR="005E5B5B" w:rsidRPr="005E5B5B" w14:paraId="5901A4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0B56D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105D50"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897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3F00D0" w14:textId="77777777" w:rsidR="005E5B5B" w:rsidRPr="005E5B5B" w:rsidRDefault="005E5B5B" w:rsidP="005E5B5B">
            <w:pPr>
              <w:pStyle w:val="TAC"/>
              <w:rPr>
                <w:sz w:val="16"/>
                <w:szCs w:val="16"/>
                <w:lang w:eastAsia="zh-CN"/>
              </w:rPr>
            </w:pPr>
            <w:r w:rsidRPr="005E5B5B">
              <w:rPr>
                <w:sz w:val="16"/>
                <w:szCs w:val="16"/>
                <w:lang w:eastAsia="zh-CN"/>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F24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EF5CC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AC840B2" w14:textId="77777777" w:rsidR="005E5B5B" w:rsidRPr="005E5B5B" w:rsidRDefault="005E5B5B" w:rsidP="005E5B5B">
            <w:pPr>
              <w:pStyle w:val="TAL"/>
              <w:rPr>
                <w:sz w:val="16"/>
                <w:szCs w:val="16"/>
              </w:rPr>
            </w:pPr>
            <w:r w:rsidRPr="005E5B5B">
              <w:rPr>
                <w:sz w:val="16"/>
                <w:szCs w:val="16"/>
              </w:rPr>
              <w:t>Replace CoverageAreaTAList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66E23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143E7F4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1A90A7" w14:textId="77777777" w:rsidR="005E5B5B" w:rsidRPr="005E5B5B" w:rsidRDefault="005E5B5B" w:rsidP="005E5B5B">
            <w:pPr>
              <w:pStyle w:val="TAC"/>
              <w:rPr>
                <w:sz w:val="16"/>
                <w:szCs w:val="16"/>
                <w:lang w:eastAsia="zh-CN"/>
              </w:rPr>
            </w:pPr>
            <w:r w:rsidRPr="005E5B5B">
              <w:rPr>
                <w:sz w:val="16"/>
                <w:szCs w:val="16"/>
                <w:lang w:eastAsia="zh-CN"/>
              </w:rPr>
              <w:lastRenderedPageBreak/>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2C18E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C445A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B05162" w14:textId="77777777" w:rsidR="005E5B5B" w:rsidRPr="005E5B5B" w:rsidRDefault="005E5B5B" w:rsidP="005E5B5B">
            <w:pPr>
              <w:pStyle w:val="TAC"/>
              <w:rPr>
                <w:sz w:val="16"/>
                <w:szCs w:val="16"/>
                <w:lang w:eastAsia="zh-CN"/>
              </w:rPr>
            </w:pPr>
            <w:r w:rsidRPr="005E5B5B">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2F0E4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4335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6C01D4" w14:textId="77777777" w:rsidR="005E5B5B" w:rsidRPr="005E5B5B" w:rsidRDefault="005E5B5B" w:rsidP="005E5B5B">
            <w:pPr>
              <w:pStyle w:val="TAL"/>
              <w:rPr>
                <w:sz w:val="16"/>
                <w:szCs w:val="16"/>
              </w:rPr>
            </w:pPr>
            <w:r w:rsidRPr="005E5B5B">
              <w:rPr>
                <w:sz w:val="16"/>
                <w:szCs w:val="16"/>
              </w:rPr>
              <w:t>Name datatypes SliceProfile and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18EF449"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17F20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A633F1"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237A45"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167B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7DDD67" w14:textId="77777777" w:rsidR="005E5B5B" w:rsidRPr="005E5B5B" w:rsidRDefault="005E5B5B" w:rsidP="005E5B5B">
            <w:pPr>
              <w:pStyle w:val="TAC"/>
              <w:rPr>
                <w:sz w:val="16"/>
                <w:szCs w:val="16"/>
                <w:lang w:eastAsia="zh-CN"/>
              </w:rPr>
            </w:pPr>
            <w:r w:rsidRPr="005E5B5B">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398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1A750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0907BA" w14:textId="77777777" w:rsidR="005E5B5B" w:rsidRPr="005E5B5B" w:rsidRDefault="005E5B5B" w:rsidP="005E5B5B">
            <w:pPr>
              <w:pStyle w:val="TAL"/>
              <w:rPr>
                <w:sz w:val="16"/>
                <w:szCs w:val="16"/>
              </w:rPr>
            </w:pPr>
            <w:r w:rsidRPr="005E5B5B">
              <w:rPr>
                <w:sz w:val="16"/>
                <w:szCs w:val="16"/>
              </w:rPr>
              <w:t>Add datatype definition for S-NSSAI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7A5798"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55DE73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198C32"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243774"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70161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F0C25A0" w14:textId="77777777" w:rsidR="005E5B5B" w:rsidRPr="005E5B5B" w:rsidRDefault="005E5B5B" w:rsidP="005E5B5B">
            <w:pPr>
              <w:pStyle w:val="TAC"/>
              <w:rPr>
                <w:sz w:val="16"/>
                <w:szCs w:val="16"/>
                <w:lang w:eastAsia="zh-CN"/>
              </w:rPr>
            </w:pPr>
            <w:r w:rsidRPr="005E5B5B">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C70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DD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49B5E" w14:textId="77777777" w:rsidR="005E5B5B" w:rsidRPr="005E5B5B" w:rsidRDefault="005E5B5B" w:rsidP="005E5B5B">
            <w:pPr>
              <w:pStyle w:val="TAL"/>
              <w:rPr>
                <w:sz w:val="16"/>
                <w:szCs w:val="16"/>
              </w:rPr>
            </w:pPr>
            <w:r w:rsidRPr="005E5B5B">
              <w:rPr>
                <w:sz w:val="16"/>
                <w:szCs w:val="16"/>
              </w:rPr>
              <w:t>Remove incomplete description for TAC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69473C"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2064B4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FC4A7E" w14:textId="77777777" w:rsidR="005E5B5B" w:rsidRPr="005E5B5B" w:rsidRDefault="005E5B5B" w:rsidP="005E5B5B">
            <w:pPr>
              <w:pStyle w:val="TAC"/>
              <w:rPr>
                <w:sz w:val="16"/>
                <w:szCs w:val="16"/>
                <w:lang w:eastAsia="zh-CN"/>
              </w:rPr>
            </w:pPr>
            <w:r w:rsidRPr="005E5B5B">
              <w:rPr>
                <w:sz w:val="16"/>
                <w:szCs w:val="16"/>
                <w:lang w:eastAsia="zh-CN"/>
              </w:rPr>
              <w:t>2019-03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6C294D8" w14:textId="77777777" w:rsidR="005E5B5B" w:rsidRPr="005E5B5B" w:rsidRDefault="005E5B5B" w:rsidP="005E5B5B">
            <w:pPr>
              <w:pStyle w:val="TAC"/>
              <w:rPr>
                <w:sz w:val="16"/>
                <w:szCs w:val="16"/>
                <w:lang w:eastAsia="zh-CN"/>
              </w:rPr>
            </w:pPr>
            <w:r w:rsidRPr="005E5B5B">
              <w:rPr>
                <w:sz w:val="16"/>
                <w:szCs w:val="16"/>
                <w:lang w:eastAsia="zh-CN"/>
              </w:rPr>
              <w:t>SA#83</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D510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SP-190149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5F3D0EF" w14:textId="77777777" w:rsidR="005E5B5B" w:rsidRPr="005E5B5B" w:rsidRDefault="005E5B5B" w:rsidP="005E5B5B">
            <w:pPr>
              <w:pStyle w:val="TAC"/>
              <w:rPr>
                <w:sz w:val="16"/>
                <w:szCs w:val="16"/>
                <w:lang w:eastAsia="zh-CN"/>
              </w:rPr>
            </w:pPr>
            <w:r w:rsidRPr="005E5B5B">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A34FF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53ECFB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5B30F99" w14:textId="77777777" w:rsidR="005E5B5B" w:rsidRPr="005E5B5B" w:rsidRDefault="005E5B5B" w:rsidP="005E5B5B">
            <w:pPr>
              <w:pStyle w:val="TAL"/>
              <w:rPr>
                <w:sz w:val="16"/>
                <w:szCs w:val="16"/>
              </w:rPr>
            </w:pPr>
            <w:r w:rsidRPr="005E5B5B">
              <w:rPr>
                <w:sz w:val="16"/>
                <w:szCs w:val="16"/>
              </w:rPr>
              <w:t>Name datatype RRMPolicyRatio2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6A26F1" w14:textId="77777777" w:rsidR="005E5B5B" w:rsidRPr="005E5B5B" w:rsidRDefault="005E5B5B" w:rsidP="005E5B5B">
            <w:pPr>
              <w:pStyle w:val="TAL"/>
              <w:rPr>
                <w:sz w:val="16"/>
                <w:szCs w:val="16"/>
                <w:lang w:eastAsia="zh-CN"/>
              </w:rPr>
            </w:pPr>
            <w:r w:rsidRPr="005E5B5B">
              <w:rPr>
                <w:sz w:val="16"/>
                <w:szCs w:val="16"/>
                <w:lang w:eastAsia="zh-CN"/>
              </w:rPr>
              <w:t>16.0.0</w:t>
            </w:r>
          </w:p>
        </w:tc>
      </w:tr>
      <w:tr w:rsidR="005E5B5B" w:rsidRPr="005E5B5B" w14:paraId="6309A2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26E9C19"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8674AFD"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DB4B8E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276765" w14:textId="77777777" w:rsidR="005E5B5B" w:rsidRPr="005E5B5B" w:rsidRDefault="005E5B5B" w:rsidP="005E5B5B">
            <w:pPr>
              <w:pStyle w:val="TAC"/>
              <w:rPr>
                <w:sz w:val="16"/>
                <w:szCs w:val="16"/>
                <w:lang w:eastAsia="zh-CN"/>
              </w:rPr>
            </w:pPr>
            <w:r w:rsidRPr="005E5B5B">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B6348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091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BA38F1D" w14:textId="77777777" w:rsidR="005E5B5B" w:rsidRPr="005E5B5B" w:rsidRDefault="005E5B5B" w:rsidP="005E5B5B">
            <w:pPr>
              <w:pStyle w:val="TAL"/>
              <w:rPr>
                <w:sz w:val="16"/>
                <w:szCs w:val="16"/>
              </w:rPr>
            </w:pPr>
            <w:r w:rsidRPr="005E5B5B">
              <w:rPr>
                <w:sz w:val="16"/>
                <w:szCs w:val="16"/>
              </w:rPr>
              <w:t>Remove attribute availabilityStatus in NRCellDU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B6272D"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16A3175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A9B2A1"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0367B58"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26A2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64554A3" w14:textId="77777777" w:rsidR="005E5B5B" w:rsidRPr="005E5B5B" w:rsidRDefault="005E5B5B" w:rsidP="005E5B5B">
            <w:pPr>
              <w:pStyle w:val="TAC"/>
              <w:rPr>
                <w:sz w:val="16"/>
                <w:szCs w:val="16"/>
                <w:lang w:eastAsia="zh-CN"/>
              </w:rPr>
            </w:pPr>
            <w:r w:rsidRPr="005E5B5B">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CB2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3E214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6D0F3" w14:textId="77777777" w:rsidR="005E5B5B" w:rsidRPr="005E5B5B" w:rsidRDefault="005E5B5B" w:rsidP="005E5B5B">
            <w:pPr>
              <w:pStyle w:val="TAL"/>
              <w:rPr>
                <w:sz w:val="16"/>
                <w:szCs w:val="16"/>
              </w:rPr>
            </w:pPr>
            <w:r w:rsidRPr="005E5B5B">
              <w:rPr>
                <w:sz w:val="16"/>
                <w:szCs w:val="16"/>
              </w:rPr>
              <w:t>Correct the definition for nsInfo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FABFF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55BDFE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3F9D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5489A4"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13EE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480EF3" w14:textId="77777777" w:rsidR="005E5B5B" w:rsidRPr="005E5B5B" w:rsidRDefault="005E5B5B" w:rsidP="005E5B5B">
            <w:pPr>
              <w:pStyle w:val="TAC"/>
              <w:rPr>
                <w:sz w:val="16"/>
                <w:szCs w:val="16"/>
                <w:lang w:eastAsia="zh-CN"/>
              </w:rPr>
            </w:pPr>
            <w:r w:rsidRPr="005E5B5B">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7235A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80218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D9403AC" w14:textId="77777777" w:rsidR="005E5B5B" w:rsidRPr="005E5B5B" w:rsidRDefault="005E5B5B" w:rsidP="005E5B5B">
            <w:pPr>
              <w:pStyle w:val="TAL"/>
              <w:rPr>
                <w:sz w:val="16"/>
                <w:szCs w:val="16"/>
              </w:rPr>
            </w:pPr>
            <w:r w:rsidRPr="005E5B5B">
              <w:rPr>
                <w:sz w:val="16"/>
                <w:szCs w:val="16"/>
              </w:rPr>
              <w:t>Update Information Service of NR to fix unclear Note issue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5DDB9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46418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D1D6FE"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31B441"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ADCDD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623D6CD" w14:textId="77777777" w:rsidR="005E5B5B" w:rsidRPr="005E5B5B" w:rsidRDefault="005E5B5B" w:rsidP="005E5B5B">
            <w:pPr>
              <w:pStyle w:val="TAC"/>
              <w:rPr>
                <w:sz w:val="16"/>
                <w:szCs w:val="16"/>
                <w:lang w:eastAsia="zh-CN"/>
              </w:rPr>
            </w:pPr>
            <w:r w:rsidRPr="005E5B5B">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F456E9"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3B6D35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D71210" w14:textId="77777777" w:rsidR="005E5B5B" w:rsidRPr="005E5B5B" w:rsidRDefault="005E5B5B" w:rsidP="005E5B5B">
            <w:pPr>
              <w:pStyle w:val="TAL"/>
              <w:rPr>
                <w:sz w:val="16"/>
                <w:szCs w:val="16"/>
              </w:rPr>
            </w:pPr>
            <w:r w:rsidRPr="005E5B5B">
              <w:rPr>
                <w:sz w:val="16"/>
                <w:szCs w:val="16"/>
              </w:rPr>
              <w:t>Correct the use of plmnIdList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DCDF01"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097402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F0C0EE8"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A4CD86"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96D4F3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85D4E5" w14:textId="77777777" w:rsidR="005E5B5B" w:rsidRPr="005E5B5B" w:rsidRDefault="005E5B5B" w:rsidP="005E5B5B">
            <w:pPr>
              <w:pStyle w:val="TAC"/>
              <w:rPr>
                <w:sz w:val="16"/>
                <w:szCs w:val="16"/>
                <w:lang w:eastAsia="zh-CN"/>
              </w:rPr>
            </w:pPr>
            <w:r w:rsidRPr="005E5B5B">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64500B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039A78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DBC1BA" w14:textId="77777777" w:rsidR="005E5B5B" w:rsidRPr="005E5B5B" w:rsidRDefault="005E5B5B" w:rsidP="005E5B5B">
            <w:pPr>
              <w:pStyle w:val="TAL"/>
              <w:rPr>
                <w:sz w:val="16"/>
                <w:szCs w:val="16"/>
              </w:rPr>
            </w:pPr>
            <w:r w:rsidRPr="005E5B5B">
              <w:rPr>
                <w:sz w:val="16"/>
                <w:szCs w:val="16"/>
              </w:rPr>
              <w:t>Add missing clauses to RRMPolicyRatio2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A3C972"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6BCD46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84DB3B"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DB4092"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F490E9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C1598D" w14:textId="77777777" w:rsidR="005E5B5B" w:rsidRPr="005E5B5B" w:rsidRDefault="005E5B5B" w:rsidP="005E5B5B">
            <w:pPr>
              <w:pStyle w:val="TAC"/>
              <w:rPr>
                <w:sz w:val="16"/>
                <w:szCs w:val="16"/>
                <w:lang w:eastAsia="zh-CN"/>
              </w:rPr>
            </w:pPr>
            <w:r w:rsidRPr="005E5B5B">
              <w:rPr>
                <w:sz w:val="16"/>
                <w:szCs w:val="16"/>
                <w:lang w:eastAsia="zh-CN"/>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52D8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00231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4F89D8" w14:textId="77777777" w:rsidR="005E5B5B" w:rsidRPr="005E5B5B" w:rsidRDefault="005E5B5B" w:rsidP="005E5B5B">
            <w:pPr>
              <w:pStyle w:val="TAL"/>
              <w:rPr>
                <w:sz w:val="16"/>
                <w:szCs w:val="16"/>
              </w:rPr>
            </w:pPr>
            <w:r w:rsidRPr="005E5B5B">
              <w:rPr>
                <w:sz w:val="16"/>
                <w:szCs w:val="16"/>
              </w:rPr>
              <w:t>Update RRMPolicyRatio2 data type name in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7DE70"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7D6882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C6EF4" w14:textId="77777777" w:rsidR="005E5B5B" w:rsidRPr="005E5B5B" w:rsidRDefault="005E5B5B" w:rsidP="005E5B5B">
            <w:pPr>
              <w:pStyle w:val="TAC"/>
              <w:rPr>
                <w:sz w:val="16"/>
                <w:szCs w:val="16"/>
                <w:lang w:eastAsia="zh-CN"/>
              </w:rPr>
            </w:pPr>
            <w:r w:rsidRPr="005E5B5B">
              <w:rPr>
                <w:sz w:val="16"/>
                <w:szCs w:val="16"/>
                <w:lang w:eastAsia="zh-CN"/>
              </w:rPr>
              <w:t>2019-06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D94AE7" w14:textId="77777777" w:rsidR="005E5B5B" w:rsidRPr="005E5B5B" w:rsidRDefault="005E5B5B" w:rsidP="005E5B5B">
            <w:pPr>
              <w:pStyle w:val="TAC"/>
              <w:rPr>
                <w:sz w:val="16"/>
                <w:szCs w:val="16"/>
                <w:lang w:eastAsia="zh-CN"/>
              </w:rPr>
            </w:pPr>
            <w:r w:rsidRPr="005E5B5B">
              <w:rPr>
                <w:sz w:val="16"/>
                <w:szCs w:val="16"/>
                <w:lang w:eastAsia="zh-CN"/>
              </w:rPr>
              <w:t>SA#84</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1B459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SP-190373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49FBF1" w14:textId="77777777" w:rsidR="005E5B5B" w:rsidRPr="005E5B5B" w:rsidRDefault="005E5B5B" w:rsidP="005E5B5B">
            <w:pPr>
              <w:pStyle w:val="TAC"/>
              <w:rPr>
                <w:sz w:val="16"/>
                <w:szCs w:val="16"/>
                <w:lang w:eastAsia="zh-CN"/>
              </w:rPr>
            </w:pPr>
            <w:r w:rsidRPr="005E5B5B">
              <w:rPr>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52FB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8B45D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0355D2" w14:textId="77777777" w:rsidR="005E5B5B" w:rsidRPr="005E5B5B" w:rsidRDefault="005E5B5B" w:rsidP="005E5B5B">
            <w:pPr>
              <w:pStyle w:val="TAL"/>
              <w:rPr>
                <w:sz w:val="16"/>
                <w:szCs w:val="16"/>
              </w:rPr>
            </w:pPr>
            <w:r w:rsidRPr="005E5B5B">
              <w:rPr>
                <w:sz w:val="16"/>
                <w:szCs w:val="16"/>
              </w:rPr>
              <w:t>Fix the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0037C7" w14:textId="77777777" w:rsidR="005E5B5B" w:rsidRPr="005E5B5B" w:rsidRDefault="005E5B5B" w:rsidP="005E5B5B">
            <w:pPr>
              <w:pStyle w:val="TAL"/>
              <w:rPr>
                <w:sz w:val="16"/>
                <w:szCs w:val="16"/>
                <w:lang w:eastAsia="zh-CN"/>
              </w:rPr>
            </w:pPr>
            <w:r w:rsidRPr="005E5B5B">
              <w:rPr>
                <w:sz w:val="16"/>
                <w:szCs w:val="16"/>
                <w:lang w:eastAsia="zh-CN"/>
              </w:rPr>
              <w:t>16.1.0</w:t>
            </w:r>
          </w:p>
        </w:tc>
      </w:tr>
      <w:tr w:rsidR="005E5B5B" w:rsidRPr="005E5B5B" w14:paraId="3B57D1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8B402"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4CE6FE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75C6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59024A6" w14:textId="77777777" w:rsidR="005E5B5B" w:rsidRPr="005E5B5B" w:rsidRDefault="005E5B5B" w:rsidP="005E5B5B">
            <w:pPr>
              <w:pStyle w:val="TAC"/>
              <w:rPr>
                <w:sz w:val="16"/>
                <w:szCs w:val="16"/>
                <w:lang w:eastAsia="zh-CN"/>
              </w:rPr>
            </w:pPr>
            <w:r w:rsidRPr="005E5B5B">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DAB03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1A846B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ADAE8C" w14:textId="77777777" w:rsidR="005E5B5B" w:rsidRPr="005E5B5B" w:rsidRDefault="005E5B5B" w:rsidP="005E5B5B">
            <w:pPr>
              <w:pStyle w:val="TAL"/>
              <w:rPr>
                <w:sz w:val="16"/>
                <w:szCs w:val="16"/>
              </w:rPr>
            </w:pPr>
            <w:r w:rsidRPr="005E5B5B">
              <w:rPr>
                <w:sz w:val="16"/>
                <w:szCs w:val="16"/>
              </w:rPr>
              <w:t>Update 5GC Information Service to align with Managed Service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E296B"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74AD6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1691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A05F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24B73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959FEF" w14:textId="77777777" w:rsidR="005E5B5B" w:rsidRPr="005E5B5B" w:rsidRDefault="005E5B5B" w:rsidP="005E5B5B">
            <w:pPr>
              <w:pStyle w:val="TAC"/>
              <w:rPr>
                <w:sz w:val="16"/>
                <w:szCs w:val="16"/>
                <w:lang w:eastAsia="zh-CN"/>
              </w:rPr>
            </w:pPr>
            <w:r w:rsidRPr="005E5B5B">
              <w:rPr>
                <w:sz w:val="16"/>
                <w:szCs w:val="16"/>
                <w:lang w:eastAsia="zh-CN"/>
              </w:rPr>
              <w:t xml:space="preserve">0107 </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55D5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87A409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50DFD30" w14:textId="77777777" w:rsidR="005E5B5B" w:rsidRPr="005E5B5B" w:rsidRDefault="005E5B5B" w:rsidP="005E5B5B">
            <w:pPr>
              <w:pStyle w:val="TAL"/>
              <w:rPr>
                <w:sz w:val="16"/>
                <w:szCs w:val="16"/>
              </w:rPr>
            </w:pPr>
            <w:r w:rsidRPr="005E5B5B">
              <w:rPr>
                <w:sz w:val="16"/>
                <w:szCs w:val="16"/>
              </w:rPr>
              <w:t>Correct description for NR deployment scenario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B6E3B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2ACC16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0259C8"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3B3C2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80611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51A7C6A" w14:textId="77777777" w:rsidR="005E5B5B" w:rsidRPr="005E5B5B" w:rsidRDefault="005E5B5B" w:rsidP="005E5B5B">
            <w:pPr>
              <w:pStyle w:val="TAC"/>
              <w:rPr>
                <w:sz w:val="16"/>
                <w:szCs w:val="16"/>
                <w:lang w:eastAsia="zh-CN"/>
              </w:rPr>
            </w:pPr>
            <w:r w:rsidRPr="005E5B5B">
              <w:rPr>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23B10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84BE3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26C27F2" w14:textId="77777777" w:rsidR="005E5B5B" w:rsidRPr="005E5B5B" w:rsidRDefault="005E5B5B" w:rsidP="005E5B5B">
            <w:pPr>
              <w:pStyle w:val="TAL"/>
              <w:rPr>
                <w:sz w:val="16"/>
                <w:szCs w:val="16"/>
              </w:rPr>
            </w:pPr>
            <w:r w:rsidRPr="005E5B5B">
              <w:rPr>
                <w:sz w:val="16"/>
                <w:szCs w:val="16"/>
              </w:rPr>
              <w:t>Correct NR NRM model to be applicable for all NG-RAN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452C9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096EA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84A28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5BA32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78E088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E9C6DB" w14:textId="77777777" w:rsidR="005E5B5B" w:rsidRPr="005E5B5B" w:rsidRDefault="005E5B5B" w:rsidP="005E5B5B">
            <w:pPr>
              <w:pStyle w:val="TAC"/>
              <w:rPr>
                <w:sz w:val="16"/>
                <w:szCs w:val="16"/>
                <w:lang w:eastAsia="zh-CN"/>
              </w:rPr>
            </w:pPr>
            <w:r w:rsidRPr="005E5B5B">
              <w:rPr>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7EB90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8CB9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AAAB9B2" w14:textId="77777777" w:rsidR="005E5B5B" w:rsidRPr="005E5B5B" w:rsidRDefault="005E5B5B" w:rsidP="005E5B5B">
            <w:pPr>
              <w:pStyle w:val="TAL"/>
              <w:rPr>
                <w:sz w:val="16"/>
                <w:szCs w:val="16"/>
              </w:rPr>
            </w:pPr>
            <w:r w:rsidRPr="005E5B5B">
              <w:rPr>
                <w:sz w:val="16"/>
                <w:szCs w:val="16"/>
              </w:rPr>
              <w:t>Support NF Profile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A28A0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942D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BE025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6BE74C"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950A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ABFC92D" w14:textId="77777777" w:rsidR="005E5B5B" w:rsidRPr="005E5B5B" w:rsidRDefault="005E5B5B" w:rsidP="005E5B5B">
            <w:pPr>
              <w:pStyle w:val="TAC"/>
              <w:rPr>
                <w:sz w:val="16"/>
                <w:szCs w:val="16"/>
                <w:lang w:eastAsia="zh-CN"/>
              </w:rPr>
            </w:pPr>
            <w:r w:rsidRPr="005E5B5B">
              <w:rPr>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95C1E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C8CB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F015FD" w14:textId="77777777" w:rsidR="005E5B5B" w:rsidRPr="005E5B5B" w:rsidRDefault="005E5B5B" w:rsidP="005E5B5B">
            <w:pPr>
              <w:pStyle w:val="TAL"/>
              <w:rPr>
                <w:sz w:val="16"/>
                <w:szCs w:val="16"/>
              </w:rPr>
            </w:pPr>
            <w:r w:rsidRPr="005E5B5B">
              <w:rPr>
                <w:sz w:val="16"/>
                <w:szCs w:val="16"/>
              </w:rPr>
              <w:t>Clarification of sNSSAIList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8850E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60FB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A9CA9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CE2D9F"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B8DE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42F88C" w14:textId="77777777" w:rsidR="005E5B5B" w:rsidRPr="005E5B5B" w:rsidRDefault="005E5B5B" w:rsidP="005E5B5B">
            <w:pPr>
              <w:pStyle w:val="TAC"/>
              <w:rPr>
                <w:sz w:val="16"/>
                <w:szCs w:val="16"/>
                <w:lang w:eastAsia="zh-CN"/>
              </w:rPr>
            </w:pPr>
            <w:r w:rsidRPr="005E5B5B">
              <w:rPr>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45F61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FDB08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6A40C1" w14:textId="77777777" w:rsidR="005E5B5B" w:rsidRPr="005E5B5B" w:rsidRDefault="005E5B5B" w:rsidP="005E5B5B">
            <w:pPr>
              <w:pStyle w:val="TAL"/>
              <w:rPr>
                <w:sz w:val="16"/>
                <w:szCs w:val="16"/>
              </w:rPr>
            </w:pPr>
            <w:r w:rsidRPr="005E5B5B">
              <w:rPr>
                <w:sz w:val="16"/>
                <w:szCs w:val="16"/>
              </w:rPr>
              <w:t>Remove pLMNId from GNBDUFunction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42DC7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4CEEFD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843607"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196908"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DF447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52DDCD" w14:textId="77777777" w:rsidR="005E5B5B" w:rsidRPr="005E5B5B" w:rsidRDefault="005E5B5B" w:rsidP="005E5B5B">
            <w:pPr>
              <w:pStyle w:val="TAC"/>
              <w:rPr>
                <w:sz w:val="16"/>
                <w:szCs w:val="16"/>
                <w:lang w:eastAsia="zh-CN"/>
              </w:rPr>
            </w:pPr>
            <w:r w:rsidRPr="005E5B5B">
              <w:rPr>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13E760"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28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4E6715" w14:textId="77777777" w:rsidR="005E5B5B" w:rsidRPr="005E5B5B" w:rsidRDefault="005E5B5B" w:rsidP="005E5B5B">
            <w:pPr>
              <w:pStyle w:val="TAL"/>
              <w:rPr>
                <w:sz w:val="16"/>
                <w:szCs w:val="16"/>
              </w:rPr>
            </w:pPr>
            <w:r w:rsidRPr="005E5B5B">
              <w:rPr>
                <w:sz w:val="16"/>
                <w:szCs w:val="16"/>
              </w:rPr>
              <w:t>Update class definition with inheritance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D574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E05A5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77FB1E1"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8D7B5D1"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666EBC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08E8F" w14:textId="77777777" w:rsidR="005E5B5B" w:rsidRPr="005E5B5B" w:rsidRDefault="005E5B5B" w:rsidP="005E5B5B">
            <w:pPr>
              <w:pStyle w:val="TAC"/>
              <w:rPr>
                <w:sz w:val="16"/>
                <w:szCs w:val="16"/>
                <w:lang w:eastAsia="zh-CN"/>
              </w:rPr>
            </w:pPr>
            <w:r w:rsidRPr="005E5B5B">
              <w:rPr>
                <w:sz w:val="16"/>
                <w:szCs w:val="16"/>
                <w:lang w:eastAsia="zh-CN"/>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19C62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D4E8C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7F386EA" w14:textId="77777777" w:rsidR="005E5B5B" w:rsidRPr="005E5B5B" w:rsidRDefault="005E5B5B" w:rsidP="005E5B5B">
            <w:pPr>
              <w:pStyle w:val="TAL"/>
              <w:rPr>
                <w:sz w:val="16"/>
                <w:szCs w:val="16"/>
              </w:rPr>
            </w:pPr>
            <w:r w:rsidRPr="005E5B5B">
              <w:rPr>
                <w:sz w:val="16"/>
                <w:szCs w:val="16"/>
              </w:rPr>
              <w:t>Correct description of NRCellCU and NRCellDU to be applicable for all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8BB0A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6F19D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A64D7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F76065"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C39CE1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A35809" w14:textId="77777777" w:rsidR="005E5B5B" w:rsidRPr="005E5B5B" w:rsidRDefault="005E5B5B" w:rsidP="005E5B5B">
            <w:pPr>
              <w:pStyle w:val="TAC"/>
              <w:rPr>
                <w:sz w:val="16"/>
                <w:szCs w:val="16"/>
                <w:lang w:eastAsia="zh-CN"/>
              </w:rPr>
            </w:pPr>
            <w:r w:rsidRPr="005E5B5B">
              <w:rPr>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7546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F2853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09B397"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3B6DD7"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271BD2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382E9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C60CE57"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D8DE5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D55C89" w14:textId="77777777" w:rsidR="005E5B5B" w:rsidRPr="005E5B5B" w:rsidRDefault="005E5B5B" w:rsidP="005E5B5B">
            <w:pPr>
              <w:pStyle w:val="TAC"/>
              <w:rPr>
                <w:sz w:val="16"/>
                <w:szCs w:val="16"/>
                <w:lang w:eastAsia="zh-CN"/>
              </w:rPr>
            </w:pPr>
            <w:r w:rsidRPr="005E5B5B">
              <w:rPr>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4BB3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0787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8ACC99" w14:textId="77777777" w:rsidR="005E5B5B" w:rsidRPr="005E5B5B" w:rsidRDefault="005E5B5B" w:rsidP="005E5B5B">
            <w:pPr>
              <w:pStyle w:val="TAL"/>
              <w:rPr>
                <w:sz w:val="16"/>
                <w:szCs w:val="16"/>
              </w:rPr>
            </w:pPr>
            <w:r w:rsidRPr="005E5B5B">
              <w:rPr>
                <w:sz w:val="16"/>
                <w:szCs w:val="16"/>
              </w:rPr>
              <w:t xml:space="preserve">Correct XML solution set for Network slice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D7A8C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E7EC0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72F85B"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AE9DD0"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E91DD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82A7C72" w14:textId="77777777" w:rsidR="005E5B5B" w:rsidRPr="005E5B5B" w:rsidRDefault="005E5B5B" w:rsidP="005E5B5B">
            <w:pPr>
              <w:pStyle w:val="TAC"/>
              <w:rPr>
                <w:sz w:val="16"/>
                <w:szCs w:val="16"/>
                <w:lang w:eastAsia="zh-CN"/>
              </w:rPr>
            </w:pPr>
            <w:r w:rsidRPr="005E5B5B">
              <w:rPr>
                <w:sz w:val="16"/>
                <w:szCs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1C3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48856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31CFCC" w14:textId="77777777" w:rsidR="005E5B5B" w:rsidRPr="005E5B5B" w:rsidRDefault="005E5B5B" w:rsidP="005E5B5B">
            <w:pPr>
              <w:pStyle w:val="TAL"/>
              <w:rPr>
                <w:sz w:val="16"/>
                <w:szCs w:val="16"/>
              </w:rPr>
            </w:pPr>
            <w:r w:rsidRPr="005E5B5B">
              <w:rPr>
                <w:sz w:val="16"/>
                <w:szCs w:val="16"/>
              </w:rPr>
              <w:t>Clarification on slice model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FDC516"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34EA1D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D4B04"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53A58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4030E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5F975A" w14:textId="77777777" w:rsidR="005E5B5B" w:rsidRPr="005E5B5B" w:rsidRDefault="005E5B5B" w:rsidP="005E5B5B">
            <w:pPr>
              <w:pStyle w:val="TAC"/>
              <w:rPr>
                <w:sz w:val="16"/>
                <w:szCs w:val="16"/>
                <w:lang w:eastAsia="zh-CN"/>
              </w:rPr>
            </w:pPr>
            <w:r w:rsidRPr="005E5B5B">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3E0C9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76063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D8AA57" w14:textId="77777777" w:rsidR="005E5B5B" w:rsidRPr="005E5B5B" w:rsidRDefault="005E5B5B" w:rsidP="005E5B5B">
            <w:pPr>
              <w:pStyle w:val="TAL"/>
              <w:rPr>
                <w:sz w:val="16"/>
                <w:szCs w:val="16"/>
              </w:rPr>
            </w:pPr>
            <w:r w:rsidRPr="005E5B5B">
              <w:rPr>
                <w:sz w:val="16"/>
                <w:szCs w:val="16"/>
              </w:rPr>
              <w:t>Add YANG mount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0BC7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0842F05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273D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A28C5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5EFD1C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4ED09F" w14:textId="77777777" w:rsidR="005E5B5B" w:rsidRPr="005E5B5B" w:rsidRDefault="005E5B5B" w:rsidP="005E5B5B">
            <w:pPr>
              <w:pStyle w:val="TAC"/>
              <w:rPr>
                <w:sz w:val="16"/>
                <w:szCs w:val="16"/>
                <w:lang w:eastAsia="zh-CN"/>
              </w:rPr>
            </w:pPr>
            <w:r w:rsidRPr="005E5B5B">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A6591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B4FF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32A66" w14:textId="77777777" w:rsidR="005E5B5B" w:rsidRPr="005E5B5B" w:rsidRDefault="005E5B5B" w:rsidP="005E5B5B">
            <w:pPr>
              <w:pStyle w:val="TAL"/>
              <w:rPr>
                <w:sz w:val="16"/>
                <w:szCs w:val="16"/>
              </w:rPr>
            </w:pPr>
            <w:r w:rsidRPr="005E5B5B">
              <w:rPr>
                <w:sz w:val="16"/>
                <w:szCs w:val="16"/>
              </w:rPr>
              <w:t>Add YANG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6E8DCF"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A07ADA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0A8DDA"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F094AD"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84785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09134C" w14:textId="77777777" w:rsidR="005E5B5B" w:rsidRPr="005E5B5B" w:rsidRDefault="005E5B5B" w:rsidP="005E5B5B">
            <w:pPr>
              <w:pStyle w:val="TAC"/>
              <w:rPr>
                <w:sz w:val="16"/>
                <w:szCs w:val="16"/>
                <w:lang w:eastAsia="zh-CN"/>
              </w:rPr>
            </w:pPr>
            <w:r w:rsidRPr="005E5B5B">
              <w:rPr>
                <w:sz w:val="16"/>
                <w:szCs w:val="16"/>
                <w:lang w:eastAsia="zh-CN"/>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3609D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24AF5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683AFA" w14:textId="77777777" w:rsidR="005E5B5B" w:rsidRPr="005E5B5B" w:rsidRDefault="005E5B5B" w:rsidP="005E5B5B">
            <w:pPr>
              <w:pStyle w:val="TAL"/>
              <w:rPr>
                <w:sz w:val="16"/>
                <w:szCs w:val="16"/>
              </w:rPr>
            </w:pPr>
            <w:r w:rsidRPr="005E5B5B">
              <w:rPr>
                <w:sz w:val="16"/>
                <w:szCs w:val="16"/>
              </w:rPr>
              <w:t>generate JSON definition for 5GC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AB91DD"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762603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9E3F8E"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8FA8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B02C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A1E5E4" w14:textId="77777777" w:rsidR="005E5B5B" w:rsidRPr="005E5B5B" w:rsidRDefault="005E5B5B" w:rsidP="005E5B5B">
            <w:pPr>
              <w:pStyle w:val="TAC"/>
              <w:rPr>
                <w:sz w:val="16"/>
                <w:szCs w:val="16"/>
                <w:lang w:eastAsia="zh-CN"/>
              </w:rPr>
            </w:pPr>
            <w:r w:rsidRPr="005E5B5B">
              <w:rPr>
                <w:sz w:val="16"/>
                <w:szCs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FD1EF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599B9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809A43" w14:textId="77777777" w:rsidR="005E5B5B" w:rsidRPr="005E5B5B" w:rsidRDefault="005E5B5B" w:rsidP="005E5B5B">
            <w:pPr>
              <w:pStyle w:val="TAL"/>
              <w:rPr>
                <w:sz w:val="16"/>
                <w:szCs w:val="16"/>
              </w:rPr>
            </w:pPr>
            <w:r w:rsidRPr="005E5B5B">
              <w:rPr>
                <w:sz w:val="16"/>
                <w:szCs w:val="16"/>
              </w:rPr>
              <w:t>Fix NR NRM to add missed ID info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AF28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4670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3E789"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B63109"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83FDF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B1A797" w14:textId="77777777" w:rsidR="005E5B5B" w:rsidRPr="005E5B5B" w:rsidRDefault="005E5B5B" w:rsidP="005E5B5B">
            <w:pPr>
              <w:pStyle w:val="TAC"/>
              <w:rPr>
                <w:sz w:val="16"/>
                <w:szCs w:val="16"/>
                <w:lang w:eastAsia="zh-CN"/>
              </w:rPr>
            </w:pPr>
            <w:r w:rsidRPr="005E5B5B">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77500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A4606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6B43EE"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19EA82"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634CE7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528D36"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002523"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D85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311E580" w14:textId="77777777" w:rsidR="005E5B5B" w:rsidRPr="005E5B5B" w:rsidRDefault="005E5B5B" w:rsidP="005E5B5B">
            <w:pPr>
              <w:pStyle w:val="TAC"/>
              <w:rPr>
                <w:sz w:val="16"/>
                <w:szCs w:val="16"/>
                <w:lang w:eastAsia="zh-CN"/>
              </w:rPr>
            </w:pPr>
            <w:r w:rsidRPr="005E5B5B">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9E397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10500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DAA0F7" w14:textId="77777777" w:rsidR="005E5B5B" w:rsidRPr="005E5B5B" w:rsidRDefault="005E5B5B" w:rsidP="005E5B5B">
            <w:pPr>
              <w:pStyle w:val="TAL"/>
              <w:rPr>
                <w:sz w:val="16"/>
                <w:szCs w:val="16"/>
              </w:rPr>
            </w:pPr>
            <w:r w:rsidRPr="005E5B5B">
              <w:rPr>
                <w:sz w:val="16"/>
                <w:szCs w:val="16"/>
              </w:rPr>
              <w:t>Correct ETSI NFV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5DF2B5"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111EB4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E1745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E39D20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3C14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E71EBD" w14:textId="77777777" w:rsidR="005E5B5B" w:rsidRPr="005E5B5B" w:rsidRDefault="005E5B5B" w:rsidP="005E5B5B">
            <w:pPr>
              <w:pStyle w:val="TAC"/>
              <w:rPr>
                <w:sz w:val="16"/>
                <w:szCs w:val="16"/>
                <w:lang w:eastAsia="zh-CN"/>
              </w:rPr>
            </w:pPr>
            <w:r w:rsidRPr="005E5B5B">
              <w:rPr>
                <w:sz w:val="16"/>
                <w:szCs w:val="16"/>
                <w:lang w:eastAsia="zh-CN"/>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930D67"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77612F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7C272CE" w14:textId="77777777" w:rsidR="005E5B5B" w:rsidRPr="005E5B5B" w:rsidRDefault="005E5B5B" w:rsidP="005E5B5B">
            <w:pPr>
              <w:pStyle w:val="TAL"/>
              <w:rPr>
                <w:sz w:val="16"/>
                <w:szCs w:val="16"/>
              </w:rPr>
            </w:pPr>
            <w:r w:rsidRPr="005E5B5B">
              <w:rPr>
                <w:sz w:val="16"/>
                <w:szCs w:val="16"/>
              </w:rPr>
              <w:t>generate JSON definition for Slice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BB4A50"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0DAE34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F04FDD" w14:textId="77777777" w:rsidR="005E5B5B" w:rsidRPr="005E5B5B" w:rsidRDefault="005E5B5B" w:rsidP="005E5B5B">
            <w:pPr>
              <w:pStyle w:val="TAC"/>
              <w:rPr>
                <w:sz w:val="16"/>
                <w:szCs w:val="16"/>
                <w:lang w:eastAsia="zh-CN"/>
              </w:rPr>
            </w:pPr>
            <w:r w:rsidRPr="005E5B5B">
              <w:rPr>
                <w:sz w:val="16"/>
                <w:szCs w:val="16"/>
                <w:lang w:eastAsia="zh-CN"/>
              </w:rPr>
              <w:t>2019-09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B34CC3E" w14:textId="77777777" w:rsidR="005E5B5B" w:rsidRPr="005E5B5B" w:rsidRDefault="005E5B5B" w:rsidP="005E5B5B">
            <w:pPr>
              <w:pStyle w:val="TAC"/>
              <w:rPr>
                <w:sz w:val="16"/>
                <w:szCs w:val="16"/>
                <w:lang w:eastAsia="zh-CN"/>
              </w:rPr>
            </w:pPr>
            <w:r w:rsidRPr="005E5B5B">
              <w:rPr>
                <w:sz w:val="16"/>
                <w:szCs w:val="16"/>
                <w:lang w:eastAsia="zh-CN"/>
              </w:rPr>
              <w:t>SA#85</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8C432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SP-190744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F85CAD" w14:textId="77777777" w:rsidR="005E5B5B" w:rsidRPr="005E5B5B" w:rsidRDefault="005E5B5B" w:rsidP="005E5B5B">
            <w:pPr>
              <w:pStyle w:val="TAC"/>
              <w:rPr>
                <w:sz w:val="16"/>
                <w:szCs w:val="16"/>
                <w:lang w:eastAsia="zh-CN"/>
              </w:rPr>
            </w:pPr>
            <w:r w:rsidRPr="005E5B5B">
              <w:rPr>
                <w:sz w:val="16"/>
                <w:szCs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080CD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E1BC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96646" w14:textId="77777777" w:rsidR="005E5B5B" w:rsidRPr="005E5B5B" w:rsidRDefault="005E5B5B" w:rsidP="005E5B5B">
            <w:pPr>
              <w:pStyle w:val="TAL"/>
              <w:rPr>
                <w:sz w:val="16"/>
                <w:szCs w:val="16"/>
              </w:rPr>
            </w:pPr>
            <w:r w:rsidRPr="005E5B5B">
              <w:rPr>
                <w:sz w:val="16"/>
                <w:szCs w:val="16"/>
              </w:rPr>
              <w:t>generate JSON definition for NR NRM based on new style guideline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8758E24" w14:textId="77777777" w:rsidR="005E5B5B" w:rsidRPr="005E5B5B" w:rsidRDefault="005E5B5B" w:rsidP="005E5B5B">
            <w:pPr>
              <w:pStyle w:val="TAL"/>
              <w:rPr>
                <w:sz w:val="16"/>
                <w:szCs w:val="16"/>
                <w:lang w:eastAsia="zh-CN"/>
              </w:rPr>
            </w:pPr>
            <w:r w:rsidRPr="005E5B5B">
              <w:rPr>
                <w:sz w:val="16"/>
                <w:szCs w:val="16"/>
                <w:lang w:eastAsia="zh-CN"/>
              </w:rPr>
              <w:t>16.2.0</w:t>
            </w:r>
          </w:p>
        </w:tc>
      </w:tr>
      <w:tr w:rsidR="005E5B5B" w:rsidRPr="005E5B5B" w14:paraId="63DC989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4EF43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BA36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BB8231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SP-191159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283666" w14:textId="77777777" w:rsidR="005E5B5B" w:rsidRPr="005E5B5B" w:rsidRDefault="005E5B5B" w:rsidP="005E5B5B">
            <w:pPr>
              <w:pStyle w:val="TAC"/>
              <w:rPr>
                <w:sz w:val="16"/>
                <w:szCs w:val="16"/>
                <w:lang w:eastAsia="zh-CN"/>
              </w:rPr>
            </w:pPr>
            <w:r w:rsidRPr="005E5B5B">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BBD49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FD7E0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D9DAFF"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To syn up with v1540 stage 2</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B32D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9EFF8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D6C19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9CE2E99"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DE94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02216D" w14:textId="77777777" w:rsidR="005E5B5B" w:rsidRPr="005E5B5B" w:rsidRDefault="005E5B5B" w:rsidP="005E5B5B">
            <w:pPr>
              <w:pStyle w:val="TAC"/>
              <w:rPr>
                <w:sz w:val="16"/>
                <w:szCs w:val="16"/>
                <w:lang w:eastAsia="zh-CN"/>
              </w:rPr>
            </w:pPr>
            <w:r w:rsidRPr="005E5B5B">
              <w:rPr>
                <w:sz w:val="16"/>
                <w:szCs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93A7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DD41E2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D967A5E" w14:textId="77777777" w:rsidR="005E5B5B" w:rsidRPr="005E5B5B" w:rsidRDefault="005E5B5B" w:rsidP="005E5B5B">
            <w:pPr>
              <w:pStyle w:val="TAL"/>
              <w:rPr>
                <w:sz w:val="16"/>
                <w:szCs w:val="16"/>
              </w:rPr>
            </w:pPr>
            <w:r w:rsidRPr="005E5B5B">
              <w:rPr>
                <w:sz w:val="16"/>
                <w:szCs w:val="16"/>
              </w:rPr>
              <w:t>Correct Import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E12FB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5006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0F383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0EBC78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27F6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EF5C54" w14:textId="77777777" w:rsidR="005E5B5B" w:rsidRPr="005E5B5B" w:rsidRDefault="005E5B5B" w:rsidP="005E5B5B">
            <w:pPr>
              <w:pStyle w:val="TAC"/>
              <w:rPr>
                <w:sz w:val="16"/>
                <w:szCs w:val="16"/>
                <w:lang w:eastAsia="zh-CN"/>
              </w:rPr>
            </w:pPr>
            <w:r w:rsidRPr="005E5B5B">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B5D34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E7790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EAB28E" w14:textId="77777777" w:rsidR="005E5B5B" w:rsidRPr="005E5B5B" w:rsidRDefault="005E5B5B" w:rsidP="005E5B5B">
            <w:pPr>
              <w:pStyle w:val="TAL"/>
              <w:rPr>
                <w:sz w:val="16"/>
                <w:szCs w:val="16"/>
              </w:rPr>
            </w:pPr>
            <w:r w:rsidRPr="005E5B5B">
              <w:rPr>
                <w:sz w:val="16"/>
                <w:szCs w:val="16"/>
              </w:rPr>
              <w:t>Extensions to PCF and UPF IOCs for support of TSC (Time Sensitive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D0B8D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37DE3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102993"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717AA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1F29A2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1191C6" w14:textId="77777777" w:rsidR="005E5B5B" w:rsidRPr="005E5B5B" w:rsidRDefault="005E5B5B" w:rsidP="005E5B5B">
            <w:pPr>
              <w:pStyle w:val="TAC"/>
              <w:rPr>
                <w:sz w:val="16"/>
                <w:szCs w:val="16"/>
                <w:lang w:eastAsia="zh-CN"/>
              </w:rPr>
            </w:pPr>
            <w:r w:rsidRPr="005E5B5B">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12300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8C8260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678C98" w14:textId="77777777" w:rsidR="005E5B5B" w:rsidRPr="005E5B5B" w:rsidRDefault="005E5B5B" w:rsidP="005E5B5B">
            <w:pPr>
              <w:pStyle w:val="TAL"/>
              <w:rPr>
                <w:sz w:val="16"/>
                <w:szCs w:val="16"/>
              </w:rPr>
            </w:pPr>
            <w:r w:rsidRPr="005E5B5B">
              <w:rPr>
                <w:sz w:val="16"/>
                <w:szCs w:val="16"/>
              </w:rPr>
              <w:t>Correct XML solution set for NR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8989F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8AE30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9BF5D8"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3347C4"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355246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2B3DF" w14:textId="77777777" w:rsidR="005E5B5B" w:rsidRPr="005E5B5B" w:rsidRDefault="005E5B5B" w:rsidP="005E5B5B">
            <w:pPr>
              <w:pStyle w:val="TAC"/>
              <w:rPr>
                <w:sz w:val="16"/>
                <w:szCs w:val="16"/>
                <w:lang w:eastAsia="zh-CN"/>
              </w:rPr>
            </w:pPr>
            <w:r w:rsidRPr="005E5B5B">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9B69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A1DA94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F4C849"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B48625"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843F4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34561D"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D876D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53196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033AD9" w14:textId="77777777" w:rsidR="005E5B5B" w:rsidRPr="005E5B5B" w:rsidRDefault="005E5B5B" w:rsidP="005E5B5B">
            <w:pPr>
              <w:pStyle w:val="TAC"/>
              <w:rPr>
                <w:sz w:val="16"/>
                <w:szCs w:val="16"/>
                <w:lang w:eastAsia="zh-CN"/>
              </w:rPr>
            </w:pPr>
            <w:r w:rsidRPr="005E5B5B">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F55EF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49E6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2361B9" w14:textId="77777777" w:rsidR="005E5B5B" w:rsidRPr="005E5B5B" w:rsidRDefault="005E5B5B" w:rsidP="005E5B5B">
            <w:pPr>
              <w:pStyle w:val="TAL"/>
              <w:rPr>
                <w:sz w:val="16"/>
                <w:szCs w:val="16"/>
              </w:rPr>
            </w:pPr>
            <w:r w:rsidRPr="005E5B5B">
              <w:rPr>
                <w:sz w:val="16"/>
                <w:szCs w:val="16"/>
              </w:rPr>
              <w:t>Correct NR TAC attribute property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68DF1B"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58CE5F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5E65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191A49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B641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99FE84E" w14:textId="77777777" w:rsidR="005E5B5B" w:rsidRPr="005E5B5B" w:rsidRDefault="005E5B5B" w:rsidP="005E5B5B">
            <w:pPr>
              <w:pStyle w:val="TAC"/>
              <w:rPr>
                <w:sz w:val="16"/>
                <w:szCs w:val="16"/>
                <w:lang w:eastAsia="zh-CN"/>
              </w:rPr>
            </w:pPr>
            <w:r w:rsidRPr="005E5B5B">
              <w:rPr>
                <w:sz w:val="16"/>
                <w:szCs w:val="16"/>
                <w:lang w:eastAsia="zh-CN"/>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9FF8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20BB7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9C2957" w14:textId="77777777" w:rsidR="005E5B5B" w:rsidRPr="005E5B5B" w:rsidRDefault="005E5B5B" w:rsidP="005E5B5B">
            <w:pPr>
              <w:pStyle w:val="TAL"/>
              <w:rPr>
                <w:sz w:val="16"/>
                <w:szCs w:val="16"/>
              </w:rPr>
            </w:pPr>
            <w:r w:rsidRPr="005E5B5B">
              <w:rPr>
                <w:sz w:val="16"/>
                <w:szCs w:val="16"/>
              </w:rPr>
              <w:t>Correction of the duplicated IOC NSSFFunction in daigram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A961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CD34F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6021D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FFAD9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B279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F79D6A" w14:textId="77777777" w:rsidR="005E5B5B" w:rsidRPr="005E5B5B" w:rsidRDefault="005E5B5B" w:rsidP="005E5B5B">
            <w:pPr>
              <w:pStyle w:val="TAC"/>
              <w:rPr>
                <w:sz w:val="16"/>
                <w:szCs w:val="16"/>
                <w:lang w:eastAsia="zh-CN"/>
              </w:rPr>
            </w:pPr>
            <w:r w:rsidRPr="005E5B5B">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5ED39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E7E06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99CBFB" w14:textId="77777777" w:rsidR="005E5B5B" w:rsidRPr="005E5B5B" w:rsidRDefault="005E5B5B" w:rsidP="005E5B5B">
            <w:pPr>
              <w:pStyle w:val="TAL"/>
              <w:rPr>
                <w:sz w:val="16"/>
                <w:szCs w:val="16"/>
              </w:rPr>
            </w:pPr>
            <w:r w:rsidRPr="005E5B5B">
              <w:rPr>
                <w:sz w:val="16"/>
                <w:szCs w:val="16"/>
              </w:rPr>
              <w:t>Correction of the wrong IOC names in transport view diagram---Not implemented, wrong baseline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33305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F5F3BC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A22AD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5252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31BF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7FDA11" w14:textId="77777777" w:rsidR="005E5B5B" w:rsidRPr="005E5B5B" w:rsidRDefault="005E5B5B" w:rsidP="005E5B5B">
            <w:pPr>
              <w:pStyle w:val="TAC"/>
              <w:rPr>
                <w:sz w:val="16"/>
                <w:szCs w:val="16"/>
                <w:lang w:eastAsia="zh-CN"/>
              </w:rPr>
            </w:pPr>
            <w:r w:rsidRPr="005E5B5B">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DDAB4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0061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8B829EB" w14:textId="77777777" w:rsidR="005E5B5B" w:rsidRPr="005E5B5B" w:rsidRDefault="005E5B5B" w:rsidP="005E5B5B">
            <w:pPr>
              <w:pStyle w:val="TAL"/>
              <w:rPr>
                <w:sz w:val="16"/>
                <w:szCs w:val="16"/>
              </w:rPr>
            </w:pPr>
            <w:r w:rsidRPr="005E5B5B">
              <w:rPr>
                <w:sz w:val="16"/>
                <w:szCs w:val="16"/>
              </w:rPr>
              <w:t>XML Solution Set for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2CD7C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76A60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385CBA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EE3085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6C37AF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5170FB" w14:textId="77777777" w:rsidR="005E5B5B" w:rsidRPr="005E5B5B" w:rsidRDefault="005E5B5B" w:rsidP="005E5B5B">
            <w:pPr>
              <w:pStyle w:val="TAC"/>
              <w:rPr>
                <w:sz w:val="16"/>
                <w:szCs w:val="16"/>
                <w:lang w:eastAsia="zh-CN"/>
              </w:rPr>
            </w:pPr>
            <w:r w:rsidRPr="005E5B5B">
              <w:rPr>
                <w:sz w:val="16"/>
                <w:szCs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834CF"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FBECB0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80BA78" w14:textId="77777777" w:rsidR="005E5B5B" w:rsidRPr="005E5B5B" w:rsidRDefault="005E5B5B" w:rsidP="005E5B5B">
            <w:pPr>
              <w:pStyle w:val="TAL"/>
              <w:rPr>
                <w:sz w:val="16"/>
                <w:szCs w:val="16"/>
              </w:rPr>
            </w:pPr>
            <w:r w:rsidRPr="005E5B5B">
              <w:rPr>
                <w:sz w:val="16"/>
                <w:szCs w:val="16"/>
              </w:rPr>
              <w:t>Update on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7E540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C9F07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049459"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BBD4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CA84C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538A00" w14:textId="77777777" w:rsidR="005E5B5B" w:rsidRPr="005E5B5B" w:rsidRDefault="005E5B5B" w:rsidP="005E5B5B">
            <w:pPr>
              <w:pStyle w:val="TAC"/>
              <w:rPr>
                <w:sz w:val="16"/>
                <w:szCs w:val="16"/>
                <w:lang w:eastAsia="zh-CN"/>
              </w:rPr>
            </w:pPr>
            <w:r w:rsidRPr="005E5B5B">
              <w:rPr>
                <w:sz w:val="16"/>
                <w:szCs w:val="16"/>
                <w:lang w:eastAsia="zh-CN"/>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E1EA15" w14:textId="77777777" w:rsidR="005E5B5B" w:rsidRPr="005E5B5B" w:rsidRDefault="005E5B5B" w:rsidP="005E5B5B">
            <w:pPr>
              <w:pStyle w:val="TAC"/>
              <w:rPr>
                <w:sz w:val="16"/>
                <w:szCs w:val="16"/>
                <w:lang w:eastAsia="zh-CN"/>
              </w:rPr>
            </w:pPr>
            <w:r w:rsidRPr="005E5B5B">
              <w:rPr>
                <w:sz w:val="16"/>
                <w:szCs w:val="16"/>
                <w:lang w:eastAsia="zh-CN"/>
              </w:rPr>
              <w:t xml:space="preserve">2 </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DDF7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B69FB99" w14:textId="77777777" w:rsidR="005E5B5B" w:rsidRPr="005E5B5B" w:rsidRDefault="005E5B5B" w:rsidP="005E5B5B">
            <w:pPr>
              <w:pStyle w:val="TAL"/>
              <w:rPr>
                <w:sz w:val="16"/>
                <w:szCs w:val="16"/>
              </w:rPr>
            </w:pPr>
            <w:r w:rsidRPr="005E5B5B">
              <w:rPr>
                <w:sz w:val="16"/>
                <w:szCs w:val="16"/>
              </w:rPr>
              <w:t>Add relation of GST and profiles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5DEBE"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38151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FA0E5F"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062B61"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BAEC0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3FE70F7" w14:textId="77777777" w:rsidR="005E5B5B" w:rsidRPr="005E5B5B" w:rsidRDefault="005E5B5B" w:rsidP="005E5B5B">
            <w:pPr>
              <w:pStyle w:val="TAC"/>
              <w:rPr>
                <w:sz w:val="16"/>
                <w:szCs w:val="16"/>
                <w:lang w:eastAsia="zh-CN"/>
              </w:rPr>
            </w:pPr>
            <w:r w:rsidRPr="005E5B5B">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406DB9"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BE42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10B2FA" w14:textId="77777777" w:rsidR="005E5B5B" w:rsidRPr="005E5B5B" w:rsidRDefault="005E5B5B" w:rsidP="005E5B5B">
            <w:pPr>
              <w:pStyle w:val="TAL"/>
              <w:rPr>
                <w:sz w:val="16"/>
                <w:szCs w:val="16"/>
              </w:rPr>
            </w:pPr>
            <w:r w:rsidRPr="005E5B5B">
              <w:rPr>
                <w:sz w:val="16"/>
                <w:szCs w:val="16"/>
              </w:rPr>
              <w:t xml:space="preserve">Update SEPP Stage 2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AEE94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20927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18D2A1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94399A"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72980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B3DDD51" w14:textId="77777777" w:rsidR="005E5B5B" w:rsidRPr="005E5B5B" w:rsidRDefault="005E5B5B" w:rsidP="005E5B5B">
            <w:pPr>
              <w:pStyle w:val="TAC"/>
              <w:rPr>
                <w:sz w:val="16"/>
                <w:szCs w:val="16"/>
                <w:lang w:eastAsia="zh-CN"/>
              </w:rPr>
            </w:pPr>
            <w:r w:rsidRPr="005E5B5B">
              <w:rPr>
                <w:sz w:val="16"/>
                <w:szCs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F60316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85554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C90EEA9" w14:textId="77777777" w:rsidR="005E5B5B" w:rsidRPr="005E5B5B" w:rsidRDefault="005E5B5B" w:rsidP="005E5B5B">
            <w:pPr>
              <w:pStyle w:val="TAL"/>
              <w:rPr>
                <w:sz w:val="16"/>
                <w:szCs w:val="16"/>
              </w:rPr>
            </w:pPr>
            <w:r w:rsidRPr="005E5B5B">
              <w:rPr>
                <w:sz w:val="16"/>
                <w:szCs w:val="16"/>
              </w:rPr>
              <w:t>Add NEF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20A290"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05DED1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4249F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1C79F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7F247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A5A944" w14:textId="77777777" w:rsidR="005E5B5B" w:rsidRPr="005E5B5B" w:rsidRDefault="005E5B5B" w:rsidP="005E5B5B">
            <w:pPr>
              <w:pStyle w:val="TAC"/>
              <w:rPr>
                <w:sz w:val="16"/>
                <w:szCs w:val="16"/>
                <w:lang w:eastAsia="zh-CN"/>
              </w:rPr>
            </w:pPr>
            <w:r w:rsidRPr="005E5B5B">
              <w:rPr>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35B619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3BC513A"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A84D059" w14:textId="77777777" w:rsidR="005E5B5B" w:rsidRPr="005E5B5B" w:rsidRDefault="005E5B5B" w:rsidP="005E5B5B">
            <w:pPr>
              <w:pStyle w:val="TAL"/>
              <w:rPr>
                <w:sz w:val="16"/>
                <w:szCs w:val="16"/>
              </w:rPr>
            </w:pPr>
            <w:r w:rsidRPr="005E5B5B">
              <w:rPr>
                <w:sz w:val="16"/>
                <w:szCs w:val="16"/>
              </w:rPr>
              <w:t>Add SCP Stage 2 definition in 5GC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39BB9A"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0A0AB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019B017"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85401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6F8951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7D3C73" w14:textId="77777777" w:rsidR="005E5B5B" w:rsidRPr="005E5B5B" w:rsidRDefault="005E5B5B" w:rsidP="005E5B5B">
            <w:pPr>
              <w:pStyle w:val="TAC"/>
              <w:rPr>
                <w:sz w:val="16"/>
                <w:szCs w:val="16"/>
                <w:lang w:eastAsia="zh-CN"/>
              </w:rPr>
            </w:pPr>
            <w:r w:rsidRPr="005E5B5B">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84C3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43E50B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AAFE6E" w14:textId="77777777" w:rsidR="005E5B5B" w:rsidRPr="005E5B5B" w:rsidRDefault="005E5B5B" w:rsidP="005E5B5B">
            <w:pPr>
              <w:pStyle w:val="TAL"/>
              <w:rPr>
                <w:sz w:val="16"/>
                <w:szCs w:val="16"/>
              </w:rPr>
            </w:pPr>
            <w:r w:rsidRPr="005E5B5B">
              <w:rPr>
                <w:sz w:val="16"/>
                <w:szCs w:val="16"/>
              </w:rPr>
              <w:t>Add Stage 3 definitions of 5GC NRM to align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EF9128"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4D973DD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E07D5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35F1D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8A85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36A113" w14:textId="77777777" w:rsidR="005E5B5B" w:rsidRPr="005E5B5B" w:rsidRDefault="005E5B5B" w:rsidP="005E5B5B">
            <w:pPr>
              <w:pStyle w:val="TAC"/>
              <w:rPr>
                <w:sz w:val="16"/>
                <w:szCs w:val="16"/>
                <w:lang w:eastAsia="zh-CN"/>
              </w:rPr>
            </w:pPr>
            <w:r w:rsidRPr="005E5B5B">
              <w:rPr>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E395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7A4D25"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4EE4136" w14:textId="77777777" w:rsidR="005E5B5B" w:rsidRPr="005E5B5B" w:rsidRDefault="005E5B5B" w:rsidP="005E5B5B">
            <w:pPr>
              <w:pStyle w:val="TAL"/>
              <w:rPr>
                <w:sz w:val="16"/>
                <w:szCs w:val="16"/>
              </w:rPr>
            </w:pPr>
            <w:r w:rsidRPr="005E5B5B">
              <w:rPr>
                <w:sz w:val="16"/>
                <w:szCs w:val="16"/>
              </w:rPr>
              <w:t>Support communication model in 5GC NF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48740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F490CA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2BC45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017D44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D38B5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3A98159" w14:textId="77777777" w:rsidR="005E5B5B" w:rsidRPr="005E5B5B" w:rsidRDefault="005E5B5B" w:rsidP="005E5B5B">
            <w:pPr>
              <w:pStyle w:val="TAC"/>
              <w:rPr>
                <w:sz w:val="16"/>
                <w:szCs w:val="16"/>
                <w:lang w:eastAsia="zh-CN"/>
              </w:rPr>
            </w:pPr>
            <w:r w:rsidRPr="005E5B5B">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D40B26"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C86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0733560"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D367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FEE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7768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E7CD72"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C178F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4A5A98" w14:textId="77777777" w:rsidR="005E5B5B" w:rsidRPr="005E5B5B" w:rsidRDefault="005E5B5B" w:rsidP="005E5B5B">
            <w:pPr>
              <w:pStyle w:val="TAC"/>
              <w:rPr>
                <w:sz w:val="16"/>
                <w:szCs w:val="16"/>
                <w:lang w:eastAsia="zh-CN"/>
              </w:rPr>
            </w:pPr>
            <w:r w:rsidRPr="005E5B5B">
              <w:rPr>
                <w:sz w:val="16"/>
                <w:szCs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82624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B00BDD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80CE74" w14:textId="77777777" w:rsidR="005E5B5B" w:rsidRPr="005E5B5B" w:rsidRDefault="005E5B5B" w:rsidP="005E5B5B">
            <w:pPr>
              <w:pStyle w:val="TAL"/>
              <w:rPr>
                <w:sz w:val="16"/>
                <w:szCs w:val="16"/>
              </w:rPr>
            </w:pPr>
            <w:r w:rsidRPr="005E5B5B">
              <w:rPr>
                <w:sz w:val="16"/>
                <w:szCs w:val="16"/>
              </w:rPr>
              <w:t>Add State Handling diagram for NF service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7D2C0D"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F65E2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4AEC0C"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4E73CE"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BD91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95420A" w14:textId="77777777" w:rsidR="005E5B5B" w:rsidRPr="005E5B5B" w:rsidRDefault="005E5B5B" w:rsidP="005E5B5B">
            <w:pPr>
              <w:pStyle w:val="TAC"/>
              <w:rPr>
                <w:sz w:val="16"/>
                <w:szCs w:val="16"/>
                <w:lang w:eastAsia="zh-CN"/>
              </w:rPr>
            </w:pPr>
            <w:r w:rsidRPr="005E5B5B">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51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39BD5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21BC40" w14:textId="77777777" w:rsidR="005E5B5B" w:rsidRPr="005E5B5B" w:rsidRDefault="005E5B5B" w:rsidP="005E5B5B">
            <w:pPr>
              <w:pStyle w:val="TAL"/>
              <w:rPr>
                <w:sz w:val="16"/>
                <w:szCs w:val="16"/>
              </w:rPr>
            </w:pPr>
            <w:r w:rsidRPr="005E5B5B">
              <w:rPr>
                <w:sz w:val="16"/>
                <w:szCs w:val="16"/>
              </w:rPr>
              <w:t>Updates to YANG SS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3FB0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692B7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B3EB3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529356"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EB309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B415B3" w14:textId="77777777" w:rsidR="005E5B5B" w:rsidRPr="005E5B5B" w:rsidRDefault="005E5B5B" w:rsidP="005E5B5B">
            <w:pPr>
              <w:pStyle w:val="TAC"/>
              <w:rPr>
                <w:sz w:val="16"/>
                <w:szCs w:val="16"/>
                <w:lang w:eastAsia="zh-CN"/>
              </w:rPr>
            </w:pPr>
            <w:r w:rsidRPr="005E5B5B">
              <w:rPr>
                <w:sz w:val="16"/>
                <w:szCs w:val="16"/>
                <w:lang w:eastAsia="zh-CN"/>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1761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C0CA9DE"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DB578" w14:textId="77777777" w:rsidR="005E5B5B" w:rsidRPr="005E5B5B" w:rsidRDefault="005E5B5B" w:rsidP="005E5B5B">
            <w:pPr>
              <w:pStyle w:val="TAL"/>
              <w:rPr>
                <w:sz w:val="16"/>
                <w:szCs w:val="16"/>
              </w:rPr>
            </w:pPr>
            <w:r w:rsidRPr="005E5B5B">
              <w:rPr>
                <w:sz w:val="16"/>
                <w:szCs w:val="16"/>
              </w:rPr>
              <w:t>Update XML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876DF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B09DE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5A3401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DDB645"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A67D1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189C5E" w14:textId="77777777" w:rsidR="005E5B5B" w:rsidRPr="005E5B5B" w:rsidRDefault="005E5B5B" w:rsidP="005E5B5B">
            <w:pPr>
              <w:pStyle w:val="TAC"/>
              <w:rPr>
                <w:sz w:val="16"/>
                <w:szCs w:val="16"/>
                <w:lang w:eastAsia="zh-CN"/>
              </w:rPr>
            </w:pPr>
            <w:r w:rsidRPr="005E5B5B">
              <w:rPr>
                <w:sz w:val="16"/>
                <w:szCs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3375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316CED"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72C9D9C" w14:textId="77777777" w:rsidR="005E5B5B" w:rsidRPr="005E5B5B" w:rsidRDefault="005E5B5B" w:rsidP="005E5B5B">
            <w:pPr>
              <w:pStyle w:val="TAL"/>
              <w:rPr>
                <w:sz w:val="16"/>
                <w:szCs w:val="16"/>
              </w:rPr>
            </w:pPr>
            <w:r w:rsidRPr="005E5B5B">
              <w:rPr>
                <w:sz w:val="16"/>
                <w:szCs w:val="16"/>
              </w:rPr>
              <w:t>Update JSON definitions of ServiceProfile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5A73786"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E03BF1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BB173A"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876C4B8"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65869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E9D841" w14:textId="77777777" w:rsidR="005E5B5B" w:rsidRPr="005E5B5B" w:rsidRDefault="005E5B5B" w:rsidP="005E5B5B">
            <w:pPr>
              <w:pStyle w:val="TAC"/>
              <w:rPr>
                <w:sz w:val="16"/>
                <w:szCs w:val="16"/>
                <w:lang w:eastAsia="zh-CN"/>
              </w:rPr>
            </w:pPr>
            <w:r w:rsidRPr="005E5B5B">
              <w:rPr>
                <w:sz w:val="16"/>
                <w:szCs w:val="16"/>
                <w:lang w:eastAsia="zh-CN"/>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9F75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321076"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AE2228" w14:textId="77777777" w:rsidR="005E5B5B" w:rsidRPr="005E5B5B" w:rsidRDefault="005E5B5B" w:rsidP="005E5B5B">
            <w:pPr>
              <w:pStyle w:val="TAL"/>
              <w:rPr>
                <w:sz w:val="16"/>
                <w:szCs w:val="16"/>
              </w:rPr>
            </w:pPr>
            <w:r w:rsidRPr="005E5B5B">
              <w:rPr>
                <w:sz w:val="16"/>
                <w:szCs w:val="16"/>
              </w:rPr>
              <w:t>Add managedNFProfile definition for ngc NRM - stage3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14793"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075C5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C7F79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72CC2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90EBB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41B415" w14:textId="77777777" w:rsidR="005E5B5B" w:rsidRPr="005E5B5B" w:rsidRDefault="005E5B5B" w:rsidP="005E5B5B">
            <w:pPr>
              <w:pStyle w:val="TAC"/>
              <w:rPr>
                <w:sz w:val="16"/>
                <w:szCs w:val="16"/>
                <w:lang w:eastAsia="zh-CN"/>
              </w:rPr>
            </w:pPr>
            <w:r w:rsidRPr="005E5B5B">
              <w:rPr>
                <w:sz w:val="16"/>
                <w:szCs w:val="16"/>
                <w:lang w:eastAsia="zh-CN"/>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A66F4F"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08EFD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1E598D1" w14:textId="77777777" w:rsidR="005E5B5B" w:rsidRPr="005E5B5B" w:rsidRDefault="005E5B5B" w:rsidP="005E5B5B">
            <w:pPr>
              <w:pStyle w:val="TAL"/>
              <w:rPr>
                <w:sz w:val="16"/>
                <w:szCs w:val="16"/>
              </w:rPr>
            </w:pPr>
            <w:r w:rsidRPr="005E5B5B">
              <w:rPr>
                <w:sz w:val="16"/>
                <w:szCs w:val="16"/>
              </w:rPr>
              <w:t>Add the RIM monitoring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246CFC"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7DBC75C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305E86"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A6F340"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CEBD6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4532D9" w14:textId="77777777" w:rsidR="005E5B5B" w:rsidRPr="005E5B5B" w:rsidRDefault="005E5B5B" w:rsidP="005E5B5B">
            <w:pPr>
              <w:pStyle w:val="TAC"/>
              <w:rPr>
                <w:sz w:val="16"/>
                <w:szCs w:val="16"/>
                <w:lang w:eastAsia="zh-CN"/>
              </w:rPr>
            </w:pPr>
            <w:r w:rsidRPr="005E5B5B">
              <w:rPr>
                <w:sz w:val="16"/>
                <w:szCs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1BC702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280A7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C2595AD"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EBEBA9"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6B3446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FE5244"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A6DCE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769BB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13F60C5" w14:textId="77777777" w:rsidR="005E5B5B" w:rsidRPr="005E5B5B" w:rsidRDefault="005E5B5B" w:rsidP="005E5B5B">
            <w:pPr>
              <w:pStyle w:val="TAC"/>
              <w:rPr>
                <w:sz w:val="16"/>
                <w:szCs w:val="16"/>
                <w:lang w:eastAsia="zh-CN"/>
              </w:rPr>
            </w:pPr>
            <w:r w:rsidRPr="005E5B5B">
              <w:rPr>
                <w:sz w:val="16"/>
                <w:szCs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70110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49FA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E1C1ED3" w14:textId="77777777" w:rsidR="005E5B5B" w:rsidRPr="005E5B5B" w:rsidRDefault="005E5B5B" w:rsidP="005E5B5B">
            <w:pPr>
              <w:pStyle w:val="TAL"/>
              <w:rPr>
                <w:sz w:val="16"/>
                <w:szCs w:val="16"/>
              </w:rPr>
            </w:pPr>
            <w:r w:rsidRPr="005E5B5B">
              <w:rPr>
                <w:sz w:val="16"/>
                <w:szCs w:val="16"/>
              </w:rPr>
              <w:t xml:space="preserve">Update SEPP Stage 3 definition in 5GC NRM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D7571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235F6C2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77D0A1"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28B8023"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BF9BC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C7EBB2" w14:textId="77777777" w:rsidR="005E5B5B" w:rsidRPr="005E5B5B" w:rsidRDefault="005E5B5B" w:rsidP="005E5B5B">
            <w:pPr>
              <w:pStyle w:val="TAC"/>
              <w:rPr>
                <w:sz w:val="16"/>
                <w:szCs w:val="16"/>
                <w:lang w:eastAsia="zh-CN"/>
              </w:rPr>
            </w:pPr>
            <w:r w:rsidRPr="005E5B5B">
              <w:rPr>
                <w:sz w:val="16"/>
                <w:szCs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A9F3B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87EF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2B9363" w14:textId="77777777" w:rsidR="005E5B5B" w:rsidRPr="005E5B5B" w:rsidRDefault="005E5B5B" w:rsidP="005E5B5B">
            <w:pPr>
              <w:pStyle w:val="TAL"/>
              <w:rPr>
                <w:sz w:val="16"/>
                <w:szCs w:val="16"/>
              </w:rPr>
            </w:pPr>
            <w:r w:rsidRPr="005E5B5B">
              <w:rPr>
                <w:sz w:val="16"/>
                <w:szCs w:val="16"/>
              </w:rPr>
              <w:t>Management of NR ANR,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C205A4"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5CA276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EC3D1BB"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951BF0F"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01B91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SP-191180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A0D058" w14:textId="77777777" w:rsidR="005E5B5B" w:rsidRPr="005E5B5B" w:rsidRDefault="005E5B5B" w:rsidP="005E5B5B">
            <w:pPr>
              <w:pStyle w:val="TAC"/>
              <w:rPr>
                <w:sz w:val="16"/>
                <w:szCs w:val="16"/>
                <w:lang w:eastAsia="zh-CN"/>
              </w:rPr>
            </w:pPr>
            <w:r w:rsidRPr="005E5B5B">
              <w:rPr>
                <w:sz w:val="16"/>
                <w:szCs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6596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4631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3F21C6E" w14:textId="77777777" w:rsidR="005E5B5B" w:rsidRPr="005E5B5B" w:rsidRDefault="005E5B5B" w:rsidP="005E5B5B">
            <w:pPr>
              <w:pStyle w:val="TAL"/>
              <w:rPr>
                <w:sz w:val="16"/>
                <w:szCs w:val="16"/>
              </w:rPr>
            </w:pPr>
            <w:r w:rsidRPr="005E5B5B">
              <w:rPr>
                <w:sz w:val="16"/>
                <w:szCs w:val="16"/>
              </w:rPr>
              <w:t>Management of NR ANR,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398B52"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3A046C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FB157F2"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187B65B"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6B99E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FCDCE8" w14:textId="77777777" w:rsidR="005E5B5B" w:rsidRPr="005E5B5B" w:rsidRDefault="005E5B5B" w:rsidP="005E5B5B">
            <w:pPr>
              <w:pStyle w:val="TAC"/>
              <w:rPr>
                <w:sz w:val="16"/>
                <w:szCs w:val="16"/>
                <w:lang w:eastAsia="zh-CN"/>
              </w:rPr>
            </w:pPr>
            <w:r w:rsidRPr="005E5B5B">
              <w:rPr>
                <w:sz w:val="16"/>
                <w:szCs w:val="16"/>
                <w:lang w:eastAsia="zh-CN"/>
              </w:rPr>
              <w:t>0226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B398E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7FCDF7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B155EAC"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DDDDE27"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1BC6C8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C7F425" w14:textId="77777777" w:rsidR="005E5B5B" w:rsidRPr="005E5B5B" w:rsidRDefault="005E5B5B" w:rsidP="005E5B5B">
            <w:pPr>
              <w:pStyle w:val="TAC"/>
              <w:rPr>
                <w:sz w:val="16"/>
                <w:szCs w:val="16"/>
                <w:lang w:eastAsia="zh-CN"/>
              </w:rPr>
            </w:pPr>
            <w:r w:rsidRPr="005E5B5B">
              <w:rPr>
                <w:sz w:val="16"/>
                <w:szCs w:val="16"/>
                <w:lang w:eastAsia="zh-CN"/>
              </w:rPr>
              <w:t>2019-12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FEDFD97" w14:textId="77777777" w:rsidR="005E5B5B" w:rsidRPr="005E5B5B" w:rsidRDefault="005E5B5B" w:rsidP="005E5B5B">
            <w:pPr>
              <w:pStyle w:val="TAC"/>
              <w:rPr>
                <w:sz w:val="16"/>
                <w:szCs w:val="16"/>
                <w:lang w:eastAsia="zh-CN"/>
              </w:rPr>
            </w:pPr>
            <w:r w:rsidRPr="005E5B5B">
              <w:rPr>
                <w:sz w:val="16"/>
                <w:szCs w:val="16"/>
                <w:lang w:eastAsia="zh-CN"/>
              </w:rPr>
              <w:t>SA#86</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2675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SP-191173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6637777" w14:textId="77777777" w:rsidR="005E5B5B" w:rsidRPr="005E5B5B" w:rsidRDefault="005E5B5B" w:rsidP="005E5B5B">
            <w:pPr>
              <w:pStyle w:val="TAC"/>
              <w:rPr>
                <w:sz w:val="16"/>
                <w:szCs w:val="16"/>
                <w:lang w:eastAsia="zh-CN"/>
              </w:rPr>
            </w:pPr>
            <w:r w:rsidRPr="005E5B5B">
              <w:rPr>
                <w:sz w:val="16"/>
                <w:szCs w:val="16"/>
                <w:lang w:eastAsia="zh-CN"/>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EACA6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A629CEB"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42AA741" w14:textId="77777777" w:rsidR="005E5B5B" w:rsidRPr="005E5B5B" w:rsidRDefault="005E5B5B" w:rsidP="005E5B5B">
            <w:pPr>
              <w:pStyle w:val="TAL"/>
              <w:rPr>
                <w:sz w:val="16"/>
                <w:szCs w:val="16"/>
              </w:rPr>
            </w:pPr>
            <w:r w:rsidRPr="005E5B5B">
              <w:rPr>
                <w:sz w:val="16"/>
                <w:szCs w:val="16"/>
              </w:rPr>
              <w:t>Add Stages 2 NRM Info Model definitions for beam managed object classes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5F582F" w14:textId="77777777" w:rsidR="005E5B5B" w:rsidRPr="005E5B5B" w:rsidRDefault="005E5B5B" w:rsidP="005E5B5B">
            <w:pPr>
              <w:pStyle w:val="TAL"/>
              <w:rPr>
                <w:sz w:val="16"/>
                <w:szCs w:val="16"/>
                <w:lang w:eastAsia="zh-CN"/>
              </w:rPr>
            </w:pPr>
            <w:r w:rsidRPr="005E5B5B">
              <w:rPr>
                <w:sz w:val="16"/>
                <w:szCs w:val="16"/>
                <w:lang w:eastAsia="zh-CN"/>
              </w:rPr>
              <w:t>16.3.0</w:t>
            </w:r>
          </w:p>
        </w:tc>
      </w:tr>
      <w:tr w:rsidR="005E5B5B" w:rsidRPr="005E5B5B" w14:paraId="37B608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02321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3496C8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D6849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AA4CA2" w14:textId="77777777" w:rsidR="005E5B5B" w:rsidRPr="005E5B5B" w:rsidRDefault="005E5B5B" w:rsidP="005E5B5B">
            <w:pPr>
              <w:pStyle w:val="TAC"/>
              <w:rPr>
                <w:sz w:val="16"/>
                <w:szCs w:val="16"/>
                <w:lang w:eastAsia="zh-CN"/>
              </w:rPr>
            </w:pPr>
            <w:r w:rsidRPr="005E5B5B">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4AB546" w14:textId="77777777" w:rsidR="005E5B5B" w:rsidRPr="005E5B5B" w:rsidRDefault="005E5B5B" w:rsidP="005E5B5B">
            <w:pPr>
              <w:pStyle w:val="TAC"/>
              <w:rPr>
                <w:sz w:val="16"/>
                <w:szCs w:val="16"/>
                <w:lang w:eastAsia="zh-CN"/>
              </w:rPr>
            </w:pPr>
            <w:r w:rsidRPr="005E5B5B">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71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56DAC" w14:textId="77777777" w:rsidR="005E5B5B" w:rsidRPr="005E5B5B" w:rsidRDefault="005E5B5B" w:rsidP="005E5B5B">
            <w:pPr>
              <w:pStyle w:val="TAL"/>
              <w:rPr>
                <w:sz w:val="16"/>
                <w:szCs w:val="16"/>
              </w:rPr>
            </w:pPr>
            <w:r w:rsidRPr="005E5B5B">
              <w:rPr>
                <w:sz w:val="16"/>
                <w:szCs w:val="16"/>
              </w:rPr>
              <w:t>Correct the parameter sNSSAIList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D2F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1DD2D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6D94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F696A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1FE164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A96F91" w14:textId="77777777" w:rsidR="005E5B5B" w:rsidRPr="005E5B5B" w:rsidRDefault="005E5B5B" w:rsidP="005E5B5B">
            <w:pPr>
              <w:pStyle w:val="TAC"/>
              <w:rPr>
                <w:sz w:val="16"/>
                <w:szCs w:val="16"/>
                <w:lang w:eastAsia="zh-CN"/>
              </w:rPr>
            </w:pPr>
            <w:r w:rsidRPr="005E5B5B">
              <w:rPr>
                <w:sz w:val="16"/>
                <w:szCs w:val="16"/>
                <w:lang w:eastAsia="zh-CN"/>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29FC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BC2A0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49AC51F" w14:textId="77777777" w:rsidR="005E5B5B" w:rsidRPr="005E5B5B" w:rsidRDefault="005E5B5B" w:rsidP="005E5B5B">
            <w:pPr>
              <w:pStyle w:val="TAL"/>
              <w:rPr>
                <w:sz w:val="16"/>
                <w:szCs w:val="16"/>
              </w:rPr>
            </w:pPr>
            <w:r w:rsidRPr="005E5B5B">
              <w:rPr>
                <w:sz w:val="16"/>
                <w:szCs w:val="16"/>
              </w:rPr>
              <w:t xml:space="preserve"> Update of RRM Policy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88F99F"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F163A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374C17" w14:textId="77777777" w:rsidR="005E5B5B" w:rsidRPr="005E5B5B" w:rsidRDefault="005E5B5B" w:rsidP="005E5B5B">
            <w:pPr>
              <w:pStyle w:val="TAC"/>
              <w:rPr>
                <w:sz w:val="16"/>
                <w:szCs w:val="16"/>
                <w:lang w:eastAsia="zh-CN"/>
              </w:rPr>
            </w:pPr>
            <w:r w:rsidRPr="005E5B5B">
              <w:rPr>
                <w:sz w:val="16"/>
                <w:szCs w:val="16"/>
                <w:lang w:eastAsia="zh-CN"/>
              </w:rPr>
              <w:lastRenderedPageBreak/>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D6EDF4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789E3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B5B0598" w14:textId="77777777" w:rsidR="005E5B5B" w:rsidRPr="005E5B5B" w:rsidRDefault="005E5B5B" w:rsidP="005E5B5B">
            <w:pPr>
              <w:pStyle w:val="TAC"/>
              <w:rPr>
                <w:sz w:val="16"/>
                <w:szCs w:val="16"/>
                <w:lang w:eastAsia="zh-CN"/>
              </w:rPr>
            </w:pPr>
            <w:r w:rsidRPr="005E5B5B">
              <w:rPr>
                <w:sz w:val="16"/>
                <w:szCs w:val="16"/>
                <w:lang w:eastAsia="zh-CN"/>
              </w:rPr>
              <w:t>0235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F248A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D8E2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7B701D" w14:textId="77777777" w:rsidR="005E5B5B" w:rsidRPr="005E5B5B" w:rsidRDefault="005E5B5B" w:rsidP="005E5B5B">
            <w:pPr>
              <w:pStyle w:val="TAL"/>
              <w:rPr>
                <w:sz w:val="16"/>
                <w:szCs w:val="16"/>
              </w:rPr>
            </w:pPr>
            <w:r w:rsidRPr="005E5B5B">
              <w:rPr>
                <w:sz w:val="16"/>
                <w:szCs w:val="16"/>
              </w:rPr>
              <w:t xml:space="preserve"> 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8EDC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2143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E0E98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6AB05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FBAF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796CCE" w14:textId="77777777" w:rsidR="005E5B5B" w:rsidRPr="005E5B5B" w:rsidRDefault="005E5B5B" w:rsidP="005E5B5B">
            <w:pPr>
              <w:pStyle w:val="TAC"/>
              <w:rPr>
                <w:sz w:val="16"/>
                <w:szCs w:val="16"/>
                <w:lang w:eastAsia="zh-CN"/>
              </w:rPr>
            </w:pPr>
            <w:r w:rsidRPr="005E5B5B">
              <w:rPr>
                <w:sz w:val="16"/>
                <w:szCs w:val="16"/>
                <w:lang w:eastAsia="zh-CN"/>
              </w:rPr>
              <w:t>0239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501E6A"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AB7A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86C6CE" w14:textId="77777777" w:rsidR="005E5B5B" w:rsidRPr="005E5B5B" w:rsidRDefault="005E5B5B" w:rsidP="005E5B5B">
            <w:pPr>
              <w:pStyle w:val="TAL"/>
              <w:rPr>
                <w:sz w:val="16"/>
                <w:szCs w:val="16"/>
              </w:rPr>
            </w:pPr>
            <w:r w:rsidRPr="005E5B5B">
              <w:rPr>
                <w:sz w:val="16"/>
                <w:szCs w:val="16"/>
              </w:rPr>
              <w:t>Update the NR NRM to align with NG-RAN overview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85ABE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36D353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726180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75932C"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89BE0C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F0A9A9E" w14:textId="77777777" w:rsidR="005E5B5B" w:rsidRPr="005E5B5B" w:rsidRDefault="005E5B5B" w:rsidP="005E5B5B">
            <w:pPr>
              <w:pStyle w:val="TAC"/>
              <w:rPr>
                <w:sz w:val="16"/>
                <w:szCs w:val="16"/>
                <w:lang w:eastAsia="zh-CN"/>
              </w:rPr>
            </w:pPr>
            <w:r w:rsidRPr="005E5B5B">
              <w:rPr>
                <w:sz w:val="16"/>
                <w:szCs w:val="16"/>
                <w:lang w:eastAsia="zh-CN"/>
              </w:rPr>
              <w:t>0241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DA69F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A1F853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6466512" w14:textId="77777777" w:rsidR="005E5B5B" w:rsidRPr="005E5B5B" w:rsidRDefault="005E5B5B" w:rsidP="005E5B5B">
            <w:pPr>
              <w:pStyle w:val="TAL"/>
              <w:rPr>
                <w:sz w:val="16"/>
                <w:szCs w:val="16"/>
              </w:rPr>
            </w:pPr>
            <w:r w:rsidRPr="005E5B5B">
              <w:rPr>
                <w:sz w:val="16"/>
                <w:szCs w:val="16"/>
              </w:rPr>
              <w:t>Some correction on the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A0586D"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35A00DE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F9FAD91"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D24FB1"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48261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EA5D09" w14:textId="77777777" w:rsidR="005E5B5B" w:rsidRPr="005E5B5B" w:rsidRDefault="005E5B5B" w:rsidP="005E5B5B">
            <w:pPr>
              <w:pStyle w:val="TAC"/>
              <w:rPr>
                <w:sz w:val="16"/>
                <w:szCs w:val="16"/>
                <w:lang w:eastAsia="zh-CN"/>
              </w:rPr>
            </w:pPr>
            <w:r w:rsidRPr="005E5B5B">
              <w:rPr>
                <w:sz w:val="16"/>
                <w:szCs w:val="16"/>
                <w:lang w:eastAsia="zh-CN"/>
              </w:rPr>
              <w:t>0242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FFCE7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0FE9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544371" w14:textId="77777777" w:rsidR="005E5B5B" w:rsidRPr="005E5B5B" w:rsidRDefault="005E5B5B" w:rsidP="005E5B5B">
            <w:pPr>
              <w:pStyle w:val="TAL"/>
              <w:rPr>
                <w:sz w:val="16"/>
                <w:szCs w:val="16"/>
              </w:rPr>
            </w:pPr>
            <w:r w:rsidRPr="005E5B5B">
              <w:rPr>
                <w:sz w:val="16"/>
                <w:szCs w:val="16"/>
              </w:rPr>
              <w:t>Fix merging errors of the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AC3CAA"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0C31A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842A0C6"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1EB2C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BE71B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01E1E86" w14:textId="77777777" w:rsidR="005E5B5B" w:rsidRPr="005E5B5B" w:rsidRDefault="005E5B5B" w:rsidP="005E5B5B">
            <w:pPr>
              <w:pStyle w:val="TAC"/>
              <w:rPr>
                <w:sz w:val="16"/>
                <w:szCs w:val="16"/>
                <w:lang w:eastAsia="zh-CN"/>
              </w:rPr>
            </w:pPr>
            <w:r w:rsidRPr="005E5B5B">
              <w:rPr>
                <w:sz w:val="16"/>
                <w:szCs w:val="16"/>
                <w:lang w:eastAsia="zh-CN"/>
              </w:rPr>
              <w:t>0243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E85E3B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7E49B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4DF921B"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F4E35C"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153E9A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D06E24"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21E3896"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C6DD2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C24A93D" w14:textId="77777777" w:rsidR="005E5B5B" w:rsidRPr="005E5B5B" w:rsidRDefault="005E5B5B" w:rsidP="005E5B5B">
            <w:pPr>
              <w:pStyle w:val="TAC"/>
              <w:rPr>
                <w:sz w:val="16"/>
                <w:szCs w:val="16"/>
                <w:lang w:eastAsia="zh-CN"/>
              </w:rPr>
            </w:pPr>
            <w:r w:rsidRPr="005E5B5B">
              <w:rPr>
                <w:sz w:val="16"/>
                <w:szCs w:val="16"/>
                <w:lang w:eastAsia="zh-CN"/>
              </w:rPr>
              <w:t>0245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57D7F65"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8D37C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6A2CC2E" w14:textId="77777777" w:rsidR="005E5B5B" w:rsidRPr="005E5B5B" w:rsidRDefault="005E5B5B" w:rsidP="005E5B5B">
            <w:pPr>
              <w:pStyle w:val="TAL"/>
              <w:rPr>
                <w:sz w:val="16"/>
                <w:szCs w:val="16"/>
              </w:rPr>
            </w:pPr>
            <w:r w:rsidRPr="005E5B5B">
              <w:rPr>
                <w:sz w:val="16"/>
                <w:szCs w:val="16"/>
              </w:rPr>
              <w:t>Add the RIM parameters for remote interference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7FBB3B"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7868711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DCB584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D06B39A"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524CE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01596A7" w14:textId="77777777" w:rsidR="005E5B5B" w:rsidRPr="005E5B5B" w:rsidRDefault="005E5B5B" w:rsidP="005E5B5B">
            <w:pPr>
              <w:pStyle w:val="TAC"/>
              <w:rPr>
                <w:sz w:val="16"/>
                <w:szCs w:val="16"/>
                <w:lang w:eastAsia="zh-CN"/>
              </w:rPr>
            </w:pPr>
            <w:r w:rsidRPr="005E5B5B">
              <w:rPr>
                <w:sz w:val="16"/>
                <w:szCs w:val="16"/>
                <w:lang w:eastAsia="zh-CN"/>
              </w:rPr>
              <w:t>0248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7412F7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AC64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2FF79B" w14:textId="77777777" w:rsidR="005E5B5B" w:rsidRPr="005E5B5B" w:rsidRDefault="005E5B5B" w:rsidP="005E5B5B">
            <w:pPr>
              <w:pStyle w:val="TAL"/>
              <w:rPr>
                <w:sz w:val="16"/>
                <w:szCs w:val="16"/>
              </w:rPr>
            </w:pPr>
            <w:r w:rsidRPr="005E5B5B">
              <w:rPr>
                <w:sz w:val="16"/>
                <w:szCs w:val="16"/>
              </w:rPr>
              <w:t>Update on slice NRM and solution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3AE4CE"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90FE7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C7CA1C"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A18217"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08981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BFFEED" w14:textId="77777777" w:rsidR="005E5B5B" w:rsidRPr="005E5B5B" w:rsidRDefault="005E5B5B" w:rsidP="005E5B5B">
            <w:pPr>
              <w:pStyle w:val="TAC"/>
              <w:rPr>
                <w:sz w:val="16"/>
                <w:szCs w:val="16"/>
                <w:lang w:eastAsia="zh-CN"/>
              </w:rPr>
            </w:pPr>
            <w:r w:rsidRPr="005E5B5B">
              <w:rPr>
                <w:sz w:val="16"/>
                <w:szCs w:val="16"/>
                <w:lang w:eastAsia="zh-CN"/>
              </w:rPr>
              <w:t>0250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A3B00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A3CB0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3B10CB6" w14:textId="77777777" w:rsidR="005E5B5B" w:rsidRPr="005E5B5B" w:rsidRDefault="005E5B5B" w:rsidP="005E5B5B">
            <w:pPr>
              <w:pStyle w:val="TAL"/>
              <w:rPr>
                <w:sz w:val="16"/>
                <w:szCs w:val="16"/>
              </w:rPr>
            </w:pPr>
            <w:r w:rsidRPr="005E5B5B">
              <w:rPr>
                <w:sz w:val="16"/>
                <w:szCs w:val="16"/>
              </w:rPr>
              <w:t>Update of GNBCUUPFunction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16016"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20035B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3BE1E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E5683F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111F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3F069A0" w14:textId="77777777" w:rsidR="005E5B5B" w:rsidRPr="005E5B5B" w:rsidRDefault="005E5B5B" w:rsidP="005E5B5B">
            <w:pPr>
              <w:pStyle w:val="TAC"/>
              <w:rPr>
                <w:sz w:val="16"/>
                <w:szCs w:val="16"/>
                <w:lang w:eastAsia="zh-CN"/>
              </w:rPr>
            </w:pPr>
            <w:r w:rsidRPr="005E5B5B">
              <w:rPr>
                <w:sz w:val="16"/>
                <w:szCs w:val="16"/>
                <w:lang w:eastAsia="zh-CN"/>
              </w:rPr>
              <w:t>0253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910F9B7"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B48AC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DFF84B7" w14:textId="77777777" w:rsidR="005E5B5B" w:rsidRPr="005E5B5B" w:rsidRDefault="005E5B5B" w:rsidP="005E5B5B">
            <w:pPr>
              <w:pStyle w:val="TAL"/>
              <w:rPr>
                <w:sz w:val="16"/>
                <w:szCs w:val="16"/>
              </w:rPr>
            </w:pPr>
            <w:r w:rsidRPr="005E5B5B">
              <w:rPr>
                <w:sz w:val="16"/>
                <w:szCs w:val="16"/>
              </w:rPr>
              <w:t>Add Stage 3 NRM Info Model definitions for RRMPolicy and PLMNInfo related 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933273"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47A11F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C872D0"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3E969C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8BFDC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SP-200178</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9409F3" w14:textId="77777777" w:rsidR="005E5B5B" w:rsidRPr="005E5B5B" w:rsidRDefault="005E5B5B" w:rsidP="005E5B5B">
            <w:pPr>
              <w:pStyle w:val="TAC"/>
              <w:rPr>
                <w:sz w:val="16"/>
                <w:szCs w:val="16"/>
                <w:lang w:eastAsia="zh-CN"/>
              </w:rPr>
            </w:pPr>
            <w:r w:rsidRPr="005E5B5B">
              <w:rPr>
                <w:sz w:val="16"/>
                <w:szCs w:val="16"/>
                <w:lang w:eastAsia="zh-CN"/>
              </w:rPr>
              <w:t>0254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74E618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0159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E0F529" w14:textId="77777777" w:rsidR="005E5B5B" w:rsidRPr="005E5B5B" w:rsidRDefault="005E5B5B" w:rsidP="005E5B5B">
            <w:pPr>
              <w:pStyle w:val="TAL"/>
              <w:rPr>
                <w:sz w:val="16"/>
                <w:szCs w:val="16"/>
              </w:rPr>
            </w:pPr>
            <w:r w:rsidRPr="005E5B5B">
              <w:rPr>
                <w:sz w:val="16"/>
                <w:szCs w:val="16"/>
              </w:rPr>
              <w:t>Correct CR implementation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9EE20"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65BAC5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3CEF2E"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BB07A9F"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C5D077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SP-200235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7F45B0A" w14:textId="77777777" w:rsidR="005E5B5B" w:rsidRPr="005E5B5B" w:rsidRDefault="005E5B5B" w:rsidP="005E5B5B">
            <w:pPr>
              <w:pStyle w:val="TAC"/>
              <w:rPr>
                <w:sz w:val="16"/>
                <w:szCs w:val="16"/>
                <w:lang w:eastAsia="zh-CN"/>
              </w:rPr>
            </w:pPr>
            <w:r w:rsidRPr="005E5B5B">
              <w:rPr>
                <w:sz w:val="16"/>
                <w:szCs w:val="16"/>
                <w:lang w:eastAsia="zh-CN"/>
              </w:rPr>
              <w:t>0255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555D6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EC4EC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6B10F" w14:textId="77777777" w:rsidR="005E5B5B" w:rsidRPr="005E5B5B" w:rsidRDefault="005E5B5B" w:rsidP="005E5B5B">
            <w:pPr>
              <w:pStyle w:val="TAL"/>
              <w:rPr>
                <w:sz w:val="16"/>
                <w:szCs w:val="16"/>
              </w:rPr>
            </w:pPr>
            <w:r w:rsidRPr="005E5B5B">
              <w:rPr>
                <w:sz w:val="16"/>
                <w:szCs w:val="16"/>
              </w:rPr>
              <w:t>Add OpenAPI definitions required by the ProvMnS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136FF4"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0E8056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45DADF"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7EA7535"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89F1D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SP-200169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43B672" w14:textId="77777777" w:rsidR="005E5B5B" w:rsidRPr="005E5B5B" w:rsidRDefault="005E5B5B" w:rsidP="005E5B5B">
            <w:pPr>
              <w:pStyle w:val="TAC"/>
              <w:rPr>
                <w:sz w:val="16"/>
                <w:szCs w:val="16"/>
                <w:lang w:eastAsia="zh-CN"/>
              </w:rPr>
            </w:pPr>
            <w:r w:rsidRPr="005E5B5B">
              <w:rPr>
                <w:sz w:val="16"/>
                <w:szCs w:val="16"/>
                <w:lang w:eastAsia="zh-CN"/>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965"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FE8A8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A1654E3" w14:textId="77777777" w:rsidR="005E5B5B" w:rsidRPr="005E5B5B" w:rsidRDefault="005E5B5B" w:rsidP="005E5B5B">
            <w:pPr>
              <w:pStyle w:val="TAL"/>
              <w:rPr>
                <w:sz w:val="16"/>
                <w:szCs w:val="16"/>
              </w:rPr>
            </w:pPr>
            <w:r w:rsidRPr="005E5B5B">
              <w:rPr>
                <w:sz w:val="16"/>
                <w:szCs w:val="16"/>
              </w:rPr>
              <w:t>Correct errors in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34022" w14:textId="77777777" w:rsidR="005E5B5B" w:rsidRPr="005E5B5B" w:rsidRDefault="005E5B5B" w:rsidP="005E5B5B">
            <w:pPr>
              <w:pStyle w:val="TAL"/>
              <w:rPr>
                <w:sz w:val="16"/>
                <w:szCs w:val="16"/>
                <w:lang w:eastAsia="zh-CN"/>
              </w:rPr>
            </w:pPr>
            <w:r w:rsidRPr="005E5B5B">
              <w:rPr>
                <w:sz w:val="16"/>
                <w:szCs w:val="16"/>
                <w:lang w:eastAsia="zh-CN"/>
              </w:rPr>
              <w:t>16.4.0</w:t>
            </w:r>
          </w:p>
        </w:tc>
      </w:tr>
      <w:tr w:rsidR="005E5B5B" w:rsidRPr="005E5B5B" w14:paraId="5CF2FB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95B3F9" w14:textId="77777777" w:rsidR="005E5B5B" w:rsidRPr="005E5B5B" w:rsidRDefault="005E5B5B" w:rsidP="005E5B5B">
            <w:pPr>
              <w:pStyle w:val="TAC"/>
              <w:rPr>
                <w:sz w:val="16"/>
                <w:szCs w:val="16"/>
                <w:lang w:eastAsia="zh-CN"/>
              </w:rPr>
            </w:pPr>
            <w:r w:rsidRPr="005E5B5B">
              <w:rPr>
                <w:sz w:val="16"/>
                <w:szCs w:val="16"/>
                <w:lang w:eastAsia="zh-CN"/>
              </w:rPr>
              <w:t>2020-03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6263AA9" w14:textId="77777777" w:rsidR="005E5B5B" w:rsidRPr="005E5B5B" w:rsidRDefault="005E5B5B" w:rsidP="005E5B5B">
            <w:pPr>
              <w:pStyle w:val="TAC"/>
              <w:rPr>
                <w:sz w:val="16"/>
                <w:szCs w:val="16"/>
                <w:lang w:eastAsia="zh-CN"/>
              </w:rPr>
            </w:pPr>
            <w:r w:rsidRPr="005E5B5B">
              <w:rPr>
                <w:sz w:val="16"/>
                <w:szCs w:val="16"/>
                <w:lang w:eastAsia="zh-CN"/>
              </w:rPr>
              <w:t>SA#87E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A5521E"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C11E1"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6BB6E"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614ADE"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8213AC" w14:textId="77777777" w:rsidR="005E5B5B" w:rsidRPr="005E5B5B" w:rsidRDefault="005E5B5B" w:rsidP="005E5B5B">
            <w:pPr>
              <w:pStyle w:val="TAL"/>
              <w:rPr>
                <w:sz w:val="16"/>
                <w:szCs w:val="16"/>
              </w:rPr>
            </w:pPr>
            <w:r w:rsidRPr="005E5B5B">
              <w:rPr>
                <w:sz w:val="16"/>
                <w:szCs w:val="16"/>
              </w:rPr>
              <w:t>Correction of implementation errrors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6C0C" w14:textId="77777777" w:rsidR="005E5B5B" w:rsidRPr="005E5B5B" w:rsidRDefault="005E5B5B" w:rsidP="005E5B5B">
            <w:pPr>
              <w:pStyle w:val="TAL"/>
              <w:rPr>
                <w:sz w:val="16"/>
                <w:szCs w:val="16"/>
                <w:lang w:eastAsia="zh-CN"/>
              </w:rPr>
            </w:pPr>
            <w:r w:rsidRPr="005E5B5B">
              <w:rPr>
                <w:sz w:val="16"/>
                <w:szCs w:val="16"/>
                <w:lang w:eastAsia="zh-CN"/>
              </w:rPr>
              <w:t>16.4.1</w:t>
            </w:r>
          </w:p>
        </w:tc>
      </w:tr>
      <w:tr w:rsidR="005E5B5B" w:rsidRPr="005E5B5B" w14:paraId="3E743A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0B69AD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5F26B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5CF0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891D05" w14:textId="77777777" w:rsidR="005E5B5B" w:rsidRPr="005E5B5B" w:rsidRDefault="005E5B5B" w:rsidP="005E5B5B">
            <w:pPr>
              <w:pStyle w:val="TAC"/>
              <w:rPr>
                <w:sz w:val="16"/>
                <w:szCs w:val="16"/>
                <w:lang w:eastAsia="zh-CN"/>
              </w:rPr>
            </w:pPr>
            <w:r w:rsidRPr="005E5B5B">
              <w:rPr>
                <w:sz w:val="16"/>
                <w:szCs w:val="16"/>
                <w:lang w:eastAsia="zh-CN"/>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2B274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F90A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4AE7000" w14:textId="77777777" w:rsidR="005E5B5B" w:rsidRPr="005E5B5B" w:rsidRDefault="005E5B5B" w:rsidP="005E5B5B">
            <w:pPr>
              <w:pStyle w:val="TAL"/>
              <w:rPr>
                <w:sz w:val="16"/>
                <w:szCs w:val="16"/>
              </w:rPr>
            </w:pPr>
            <w:r w:rsidRPr="005E5B5B">
              <w:rPr>
                <w:sz w:val="16"/>
                <w:szCs w:val="16"/>
              </w:rPr>
              <w:t>Update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0B958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48E68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F908A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BCCC4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99895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B73A87" w14:textId="77777777" w:rsidR="005E5B5B" w:rsidRPr="005E5B5B" w:rsidRDefault="005E5B5B" w:rsidP="005E5B5B">
            <w:pPr>
              <w:pStyle w:val="TAC"/>
              <w:rPr>
                <w:sz w:val="16"/>
                <w:szCs w:val="16"/>
                <w:lang w:eastAsia="zh-CN"/>
              </w:rPr>
            </w:pPr>
            <w:r w:rsidRPr="005E5B5B">
              <w:rPr>
                <w:sz w:val="16"/>
                <w:szCs w:val="16"/>
                <w:lang w:eastAsia="zh-CN"/>
              </w:rPr>
              <w:t>0260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D263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FBF9E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41354D" w14:textId="77777777" w:rsidR="005E5B5B" w:rsidRPr="005E5B5B" w:rsidRDefault="005E5B5B" w:rsidP="005E5B5B">
            <w:pPr>
              <w:pStyle w:val="TAL"/>
              <w:rPr>
                <w:sz w:val="16"/>
                <w:szCs w:val="16"/>
              </w:rPr>
            </w:pPr>
            <w:r w:rsidRPr="005E5B5B">
              <w:rPr>
                <w:sz w:val="16"/>
                <w:szCs w:val="16"/>
              </w:rPr>
              <w:t>Replace DN with better identifier for whitelists and blacklists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A6BC3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7A74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65D71F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9E91CD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0357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508BB1" w14:textId="77777777" w:rsidR="005E5B5B" w:rsidRPr="005E5B5B" w:rsidRDefault="005E5B5B" w:rsidP="005E5B5B">
            <w:pPr>
              <w:pStyle w:val="TAC"/>
              <w:rPr>
                <w:sz w:val="16"/>
                <w:szCs w:val="16"/>
                <w:lang w:eastAsia="zh-CN"/>
              </w:rPr>
            </w:pPr>
            <w:r w:rsidRPr="005E5B5B">
              <w:rPr>
                <w:sz w:val="16"/>
                <w:szCs w:val="16"/>
                <w:lang w:eastAsia="zh-CN"/>
              </w:rPr>
              <w:t>0261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0BDD7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93CFC9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B33A8B" w14:textId="77777777" w:rsidR="005E5B5B" w:rsidRPr="005E5B5B" w:rsidRDefault="005E5B5B" w:rsidP="005E5B5B">
            <w:pPr>
              <w:pStyle w:val="TAL"/>
              <w:rPr>
                <w:sz w:val="16"/>
                <w:szCs w:val="16"/>
              </w:rPr>
            </w:pPr>
            <w:r w:rsidRPr="005E5B5B">
              <w:rPr>
                <w:sz w:val="16"/>
                <w:szCs w:val="16"/>
              </w:rPr>
              <w:t>Add IOC for control of QoS monitoring per QoS flow per UE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D9D2D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47C96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CE6397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7376F3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4B324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79D0AB7" w14:textId="77777777" w:rsidR="005E5B5B" w:rsidRPr="005E5B5B" w:rsidRDefault="005E5B5B" w:rsidP="005E5B5B">
            <w:pPr>
              <w:pStyle w:val="TAC"/>
              <w:rPr>
                <w:sz w:val="16"/>
                <w:szCs w:val="16"/>
                <w:lang w:eastAsia="zh-CN"/>
              </w:rPr>
            </w:pPr>
            <w:r w:rsidRPr="005E5B5B">
              <w:rPr>
                <w:sz w:val="16"/>
                <w:szCs w:val="16"/>
                <w:lang w:eastAsia="zh-CN"/>
              </w:rPr>
              <w:t>0262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B0EE2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4AD996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E1C2BB" w14:textId="77777777" w:rsidR="005E5B5B" w:rsidRPr="005E5B5B" w:rsidRDefault="005E5B5B" w:rsidP="005E5B5B">
            <w:pPr>
              <w:pStyle w:val="TAL"/>
              <w:rPr>
                <w:sz w:val="16"/>
                <w:szCs w:val="16"/>
              </w:rPr>
            </w:pPr>
            <w:r w:rsidRPr="005E5B5B">
              <w:rPr>
                <w:sz w:val="16"/>
                <w:szCs w:val="16"/>
              </w:rPr>
              <w:t>Add IOC for control of GTP-U path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9F8450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39050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A3BAA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3B5C99"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5C369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2A6427B" w14:textId="77777777" w:rsidR="005E5B5B" w:rsidRPr="005E5B5B" w:rsidRDefault="005E5B5B" w:rsidP="005E5B5B">
            <w:pPr>
              <w:pStyle w:val="TAC"/>
              <w:rPr>
                <w:sz w:val="16"/>
                <w:szCs w:val="16"/>
                <w:lang w:eastAsia="zh-CN"/>
              </w:rPr>
            </w:pPr>
            <w:r w:rsidRPr="005E5B5B">
              <w:rPr>
                <w:sz w:val="16"/>
                <w:szCs w:val="16"/>
                <w:lang w:eastAsia="zh-CN"/>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51081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2AFC53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2E2A5F" w14:textId="77777777" w:rsidR="005E5B5B" w:rsidRPr="005E5B5B" w:rsidRDefault="005E5B5B" w:rsidP="005E5B5B">
            <w:pPr>
              <w:pStyle w:val="TAL"/>
              <w:rPr>
                <w:sz w:val="16"/>
                <w:szCs w:val="16"/>
              </w:rPr>
            </w:pPr>
            <w:r w:rsidRPr="005E5B5B">
              <w:rPr>
                <w:sz w:val="16"/>
                <w:szCs w:val="16"/>
              </w:rPr>
              <w:t>Correction of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C525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AC6D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27546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816352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0158A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9B2EFD0" w14:textId="77777777" w:rsidR="005E5B5B" w:rsidRPr="005E5B5B" w:rsidRDefault="005E5B5B" w:rsidP="005E5B5B">
            <w:pPr>
              <w:pStyle w:val="TAC"/>
              <w:rPr>
                <w:sz w:val="16"/>
                <w:szCs w:val="16"/>
                <w:lang w:eastAsia="zh-CN"/>
              </w:rPr>
            </w:pPr>
            <w:r w:rsidRPr="005E5B5B">
              <w:rPr>
                <w:sz w:val="16"/>
                <w:szCs w:val="16"/>
                <w:lang w:eastAsia="zh-CN"/>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A6BCD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A6E8A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93948FC"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B1A2F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838D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8BFC2C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A0A17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05F23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CD46F99" w14:textId="77777777" w:rsidR="005E5B5B" w:rsidRPr="005E5B5B" w:rsidRDefault="005E5B5B" w:rsidP="005E5B5B">
            <w:pPr>
              <w:pStyle w:val="TAC"/>
              <w:rPr>
                <w:sz w:val="16"/>
                <w:szCs w:val="16"/>
                <w:lang w:eastAsia="zh-CN"/>
              </w:rPr>
            </w:pPr>
            <w:r w:rsidRPr="005E5B5B">
              <w:rPr>
                <w:sz w:val="16"/>
                <w:szCs w:val="16"/>
                <w:lang w:eastAsia="zh-CN"/>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CA380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D3D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F442A4C" w14:textId="77777777" w:rsidR="005E5B5B" w:rsidRPr="005E5B5B" w:rsidRDefault="005E5B5B" w:rsidP="005E5B5B">
            <w:pPr>
              <w:pStyle w:val="TAL"/>
              <w:rPr>
                <w:sz w:val="16"/>
                <w:szCs w:val="16"/>
              </w:rPr>
            </w:pPr>
            <w:r w:rsidRPr="005E5B5B">
              <w:rPr>
                <w:sz w:val="16"/>
                <w:szCs w:val="16"/>
              </w:rPr>
              <w:t>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17938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88299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5E63FC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D2AD0F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9ED1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A98F8" w14:textId="77777777" w:rsidR="005E5B5B" w:rsidRPr="005E5B5B" w:rsidRDefault="005E5B5B" w:rsidP="005E5B5B">
            <w:pPr>
              <w:pStyle w:val="TAC"/>
              <w:rPr>
                <w:sz w:val="16"/>
                <w:szCs w:val="16"/>
                <w:lang w:eastAsia="zh-CN"/>
              </w:rPr>
            </w:pPr>
            <w:r w:rsidRPr="005E5B5B">
              <w:rPr>
                <w:sz w:val="16"/>
                <w:szCs w:val="16"/>
                <w:lang w:eastAsia="zh-CN"/>
              </w:rPr>
              <w:t>0270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2B2E26"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196294B"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8BAF2A4" w14:textId="77777777" w:rsidR="005E5B5B" w:rsidRPr="005E5B5B" w:rsidRDefault="005E5B5B" w:rsidP="005E5B5B">
            <w:pPr>
              <w:pStyle w:val="TAL"/>
              <w:rPr>
                <w:sz w:val="16"/>
                <w:szCs w:val="16"/>
              </w:rPr>
            </w:pPr>
            <w:r w:rsidRPr="005E5B5B">
              <w:rPr>
                <w:sz w:val="16"/>
                <w:szCs w:val="16"/>
              </w:rPr>
              <w:t>Stage 3 update for clarification on network slice related identifiers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FB79F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54D5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57DE7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6FEF6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E368F2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E1EF2EF" w14:textId="77777777" w:rsidR="005E5B5B" w:rsidRPr="005E5B5B" w:rsidRDefault="005E5B5B" w:rsidP="005E5B5B">
            <w:pPr>
              <w:pStyle w:val="TAC"/>
              <w:rPr>
                <w:sz w:val="16"/>
                <w:szCs w:val="16"/>
                <w:lang w:eastAsia="zh-CN"/>
              </w:rPr>
            </w:pPr>
            <w:r w:rsidRPr="005E5B5B">
              <w:rPr>
                <w:sz w:val="16"/>
                <w:szCs w:val="16"/>
                <w:lang w:eastAsia="zh-CN"/>
              </w:rPr>
              <w:t>0274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5A88F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45A39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AA24168" w14:textId="77777777" w:rsidR="005E5B5B" w:rsidRPr="005E5B5B" w:rsidRDefault="005E5B5B" w:rsidP="005E5B5B">
            <w:pPr>
              <w:pStyle w:val="TAL"/>
              <w:rPr>
                <w:sz w:val="16"/>
                <w:szCs w:val="16"/>
              </w:rPr>
            </w:pPr>
            <w:r w:rsidRPr="005E5B5B">
              <w:rPr>
                <w:sz w:val="16"/>
                <w:szCs w:val="16"/>
              </w:rPr>
              <w:t>Correct sNSSAI definition in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B41349"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4163C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19FA90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52574A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8F7DF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3BFB14" w14:textId="77777777" w:rsidR="005E5B5B" w:rsidRPr="005E5B5B" w:rsidRDefault="005E5B5B" w:rsidP="005E5B5B">
            <w:pPr>
              <w:pStyle w:val="TAC"/>
              <w:rPr>
                <w:sz w:val="16"/>
                <w:szCs w:val="16"/>
                <w:lang w:eastAsia="zh-CN"/>
              </w:rPr>
            </w:pPr>
            <w:r w:rsidRPr="005E5B5B">
              <w:rPr>
                <w:sz w:val="16"/>
                <w:szCs w:val="16"/>
                <w:lang w:eastAsia="zh-CN"/>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1C18E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F3A8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948094" w14:textId="77777777" w:rsidR="005E5B5B" w:rsidRPr="005E5B5B" w:rsidRDefault="005E5B5B" w:rsidP="005E5B5B">
            <w:pPr>
              <w:pStyle w:val="TAL"/>
              <w:rPr>
                <w:sz w:val="16"/>
                <w:szCs w:val="16"/>
              </w:rPr>
            </w:pPr>
            <w:r w:rsidRPr="005E5B5B">
              <w:rPr>
                <w:sz w:val="16"/>
                <w:szCs w:val="16"/>
              </w:rPr>
              <w:t>Clarify the NR NRM used for different deployment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15A98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5AF4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17D50C"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54E57C"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F47B6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2EB81E" w14:textId="77777777" w:rsidR="005E5B5B" w:rsidRPr="005E5B5B" w:rsidRDefault="005E5B5B" w:rsidP="005E5B5B">
            <w:pPr>
              <w:pStyle w:val="TAC"/>
              <w:rPr>
                <w:sz w:val="16"/>
                <w:szCs w:val="16"/>
                <w:lang w:eastAsia="zh-CN"/>
              </w:rPr>
            </w:pPr>
            <w:r w:rsidRPr="005E5B5B">
              <w:rPr>
                <w:sz w:val="16"/>
                <w:szCs w:val="16"/>
                <w:lang w:eastAsia="zh-CN"/>
              </w:rPr>
              <w:t>0278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5A3C5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DCA204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E457766" w14:textId="77777777" w:rsidR="005E5B5B" w:rsidRPr="005E5B5B" w:rsidRDefault="005E5B5B" w:rsidP="005E5B5B">
            <w:pPr>
              <w:pStyle w:val="TAL"/>
              <w:rPr>
                <w:sz w:val="16"/>
                <w:szCs w:val="16"/>
              </w:rPr>
            </w:pPr>
            <w:r w:rsidRPr="005E5B5B">
              <w:rPr>
                <w:sz w:val="16"/>
                <w:szCs w:val="16"/>
              </w:rPr>
              <w:t>Add missing notification types to the definition of common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A02469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7053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052B2A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9D8A0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C475E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0EBD47D" w14:textId="77777777" w:rsidR="005E5B5B" w:rsidRPr="005E5B5B" w:rsidRDefault="005E5B5B" w:rsidP="005E5B5B">
            <w:pPr>
              <w:pStyle w:val="TAC"/>
              <w:rPr>
                <w:sz w:val="16"/>
                <w:szCs w:val="16"/>
                <w:lang w:eastAsia="zh-CN"/>
              </w:rPr>
            </w:pPr>
            <w:r w:rsidRPr="005E5B5B">
              <w:rPr>
                <w:sz w:val="16"/>
                <w:szCs w:val="16"/>
                <w:lang w:eastAsia="zh-CN"/>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43BA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5FE41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8BF053F" w14:textId="77777777" w:rsidR="005E5B5B" w:rsidRPr="005E5B5B" w:rsidRDefault="005E5B5B" w:rsidP="005E5B5B">
            <w:pPr>
              <w:pStyle w:val="TAL"/>
              <w:rPr>
                <w:sz w:val="16"/>
                <w:szCs w:val="16"/>
              </w:rPr>
            </w:pPr>
            <w:r w:rsidRPr="005E5B5B">
              <w:rPr>
                <w:sz w:val="16"/>
                <w:szCs w:val="16"/>
              </w:rPr>
              <w:t>Update on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39447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CE1C7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8D884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B2EE6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1C08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SP-200491</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BF51C8B" w14:textId="77777777" w:rsidR="005E5B5B" w:rsidRPr="005E5B5B" w:rsidRDefault="005E5B5B" w:rsidP="005E5B5B">
            <w:pPr>
              <w:pStyle w:val="TAC"/>
              <w:rPr>
                <w:sz w:val="16"/>
                <w:szCs w:val="16"/>
                <w:lang w:eastAsia="zh-CN"/>
              </w:rPr>
            </w:pPr>
            <w:r w:rsidRPr="005E5B5B">
              <w:rPr>
                <w:sz w:val="16"/>
                <w:szCs w:val="16"/>
                <w:lang w:eastAsia="zh-CN"/>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54DE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DE603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51CFAB6" w14:textId="77777777" w:rsidR="005E5B5B" w:rsidRPr="005E5B5B" w:rsidRDefault="005E5B5B" w:rsidP="005E5B5B">
            <w:pPr>
              <w:pStyle w:val="TAL"/>
              <w:rPr>
                <w:sz w:val="16"/>
                <w:szCs w:val="16"/>
              </w:rPr>
            </w:pPr>
            <w:r w:rsidRPr="005E5B5B">
              <w:rPr>
                <w:sz w:val="16"/>
                <w:szCs w:val="16"/>
              </w:rPr>
              <w:t>Update Clause 4.2.1.2 Inheritance UML diagram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CAF9E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1D447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C13F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B392E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01697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DCB94E6" w14:textId="77777777" w:rsidR="005E5B5B" w:rsidRPr="005E5B5B" w:rsidRDefault="005E5B5B" w:rsidP="005E5B5B">
            <w:pPr>
              <w:pStyle w:val="TAC"/>
              <w:rPr>
                <w:sz w:val="16"/>
                <w:szCs w:val="16"/>
                <w:lang w:eastAsia="zh-CN"/>
              </w:rPr>
            </w:pPr>
            <w:r w:rsidRPr="005E5B5B">
              <w:rPr>
                <w:sz w:val="16"/>
                <w:szCs w:val="16"/>
                <w:lang w:eastAsia="zh-CN"/>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1C498D"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3E491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E85D669" w14:textId="77777777" w:rsidR="005E5B5B" w:rsidRPr="005E5B5B" w:rsidRDefault="005E5B5B" w:rsidP="005E5B5B">
            <w:pPr>
              <w:pStyle w:val="TAL"/>
              <w:rPr>
                <w:sz w:val="16"/>
                <w:szCs w:val="16"/>
              </w:rPr>
            </w:pPr>
            <w:r w:rsidRPr="005E5B5B">
              <w:rPr>
                <w:sz w:val="16"/>
                <w:szCs w:val="16"/>
              </w:rPr>
              <w:t>new NRM fragment to support RIM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7F4DB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69D6B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B7CAE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0F06E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2CB986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A3D12A" w14:textId="77777777" w:rsidR="005E5B5B" w:rsidRPr="005E5B5B" w:rsidRDefault="005E5B5B" w:rsidP="005E5B5B">
            <w:pPr>
              <w:pStyle w:val="TAC"/>
              <w:rPr>
                <w:sz w:val="16"/>
                <w:szCs w:val="16"/>
                <w:lang w:eastAsia="zh-CN"/>
              </w:rPr>
            </w:pPr>
            <w:r w:rsidRPr="005E5B5B">
              <w:rPr>
                <w:sz w:val="16"/>
                <w:szCs w:val="16"/>
                <w:lang w:eastAsia="zh-CN"/>
              </w:rPr>
              <w:t>0284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29BEF0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32DD74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A8A2AC" w14:textId="77777777" w:rsidR="005E5B5B" w:rsidRPr="005E5B5B" w:rsidRDefault="005E5B5B" w:rsidP="005E5B5B">
            <w:pPr>
              <w:pStyle w:val="TAL"/>
              <w:rPr>
                <w:sz w:val="16"/>
                <w:szCs w:val="16"/>
              </w:rPr>
            </w:pPr>
            <w:r w:rsidRPr="005E5B5B">
              <w:rPr>
                <w:sz w:val="16"/>
                <w:szCs w:val="16"/>
              </w:rPr>
              <w:t>new NRM fragment to support RIM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757F3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D6E84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2EC1F0"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CD2D467"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F2B407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95424C4" w14:textId="77777777" w:rsidR="005E5B5B" w:rsidRPr="005E5B5B" w:rsidRDefault="005E5B5B" w:rsidP="005E5B5B">
            <w:pPr>
              <w:pStyle w:val="TAC"/>
              <w:rPr>
                <w:sz w:val="16"/>
                <w:szCs w:val="16"/>
                <w:lang w:eastAsia="zh-CN"/>
              </w:rPr>
            </w:pPr>
            <w:r w:rsidRPr="005E5B5B">
              <w:rPr>
                <w:sz w:val="16"/>
                <w:szCs w:val="16"/>
                <w:lang w:eastAsia="zh-CN"/>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13347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D09B1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DA7D86" w14:textId="77777777" w:rsidR="005E5B5B" w:rsidRPr="005E5B5B" w:rsidRDefault="005E5B5B" w:rsidP="005E5B5B">
            <w:pPr>
              <w:pStyle w:val="TAL"/>
              <w:rPr>
                <w:sz w:val="16"/>
                <w:szCs w:val="16"/>
              </w:rPr>
            </w:pPr>
            <w:r w:rsidRPr="005E5B5B">
              <w:rPr>
                <w:sz w:val="16"/>
                <w:szCs w:val="16"/>
              </w:rPr>
              <w:t>Update stage 3 on the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0E520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4EC0DF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DB434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DB0FA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982DB5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SP-200605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C2592F8" w14:textId="77777777" w:rsidR="005E5B5B" w:rsidRPr="005E5B5B" w:rsidRDefault="005E5B5B" w:rsidP="005E5B5B">
            <w:pPr>
              <w:pStyle w:val="TAC"/>
              <w:rPr>
                <w:sz w:val="16"/>
                <w:szCs w:val="16"/>
                <w:lang w:eastAsia="zh-CN"/>
              </w:rPr>
            </w:pPr>
            <w:r w:rsidRPr="005E5B5B">
              <w:rPr>
                <w:sz w:val="16"/>
                <w:szCs w:val="16"/>
                <w:lang w:eastAsia="zh-CN"/>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883D8F6"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2716E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7A77FD5" w14:textId="77777777" w:rsidR="005E5B5B" w:rsidRPr="005E5B5B" w:rsidRDefault="005E5B5B" w:rsidP="005E5B5B">
            <w:pPr>
              <w:pStyle w:val="TAL"/>
              <w:rPr>
                <w:sz w:val="16"/>
                <w:szCs w:val="16"/>
              </w:rPr>
            </w:pPr>
            <w:r w:rsidRPr="005E5B5B">
              <w:rPr>
                <w:sz w:val="16"/>
                <w:szCs w:val="16"/>
              </w:rPr>
              <w:t>Add IOC for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DFB9E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031D40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EDF986A"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E6E7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F47826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5618CAB" w14:textId="77777777" w:rsidR="005E5B5B" w:rsidRPr="005E5B5B" w:rsidRDefault="005E5B5B" w:rsidP="005E5B5B">
            <w:pPr>
              <w:pStyle w:val="TAC"/>
              <w:rPr>
                <w:sz w:val="16"/>
                <w:szCs w:val="16"/>
                <w:lang w:eastAsia="zh-CN"/>
              </w:rPr>
            </w:pPr>
            <w:r w:rsidRPr="005E5B5B">
              <w:rPr>
                <w:sz w:val="16"/>
                <w:szCs w:val="16"/>
                <w:lang w:eastAsia="zh-CN"/>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5E56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0200F8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9005097" w14:textId="77777777" w:rsidR="005E5B5B" w:rsidRPr="005E5B5B" w:rsidRDefault="005E5B5B" w:rsidP="005E5B5B">
            <w:pPr>
              <w:pStyle w:val="TAL"/>
              <w:rPr>
                <w:sz w:val="16"/>
                <w:szCs w:val="16"/>
              </w:rPr>
            </w:pPr>
            <w:r w:rsidRPr="005E5B5B">
              <w:rPr>
                <w:sz w:val="16"/>
                <w:szCs w:val="16"/>
              </w:rPr>
              <w:t>Add IOC for 5QI to DSCP mapping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05A3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8C52F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9F3D7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052DC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BB9422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D2C6288" w14:textId="77777777" w:rsidR="005E5B5B" w:rsidRPr="005E5B5B" w:rsidRDefault="005E5B5B" w:rsidP="005E5B5B">
            <w:pPr>
              <w:pStyle w:val="TAC"/>
              <w:rPr>
                <w:sz w:val="16"/>
                <w:szCs w:val="16"/>
                <w:lang w:eastAsia="zh-CN"/>
              </w:rPr>
            </w:pPr>
            <w:r w:rsidRPr="005E5B5B">
              <w:rPr>
                <w:sz w:val="16"/>
                <w:szCs w:val="16"/>
                <w:lang w:eastAsia="zh-CN"/>
              </w:rPr>
              <w:t>0289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CCDF5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0A1B219"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3A5595" w14:textId="77777777" w:rsidR="005E5B5B" w:rsidRPr="005E5B5B" w:rsidRDefault="005E5B5B" w:rsidP="005E5B5B">
            <w:pPr>
              <w:pStyle w:val="TAL"/>
              <w:rPr>
                <w:sz w:val="16"/>
                <w:szCs w:val="16"/>
              </w:rPr>
            </w:pPr>
            <w:r w:rsidRPr="005E5B5B">
              <w:rPr>
                <w:sz w:val="16"/>
                <w:szCs w:val="16"/>
              </w:rPr>
              <w:t>Stage3 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F1E93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499B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56ECB2"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36041"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E504D3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AE37C1" w14:textId="77777777" w:rsidR="005E5B5B" w:rsidRPr="005E5B5B" w:rsidRDefault="005E5B5B" w:rsidP="005E5B5B">
            <w:pPr>
              <w:pStyle w:val="TAC"/>
              <w:rPr>
                <w:sz w:val="16"/>
                <w:szCs w:val="16"/>
                <w:lang w:eastAsia="zh-CN"/>
              </w:rPr>
            </w:pPr>
            <w:r w:rsidRPr="005E5B5B">
              <w:rPr>
                <w:sz w:val="16"/>
                <w:szCs w:val="16"/>
                <w:lang w:eastAsia="zh-CN"/>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9DB09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8D7E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3B0449" w14:textId="77777777" w:rsidR="005E5B5B" w:rsidRPr="005E5B5B" w:rsidRDefault="005E5B5B" w:rsidP="005E5B5B">
            <w:pPr>
              <w:pStyle w:val="TAL"/>
              <w:rPr>
                <w:sz w:val="16"/>
                <w:szCs w:val="16"/>
              </w:rPr>
            </w:pPr>
            <w:r w:rsidRPr="005E5B5B">
              <w:rPr>
                <w:sz w:val="16"/>
                <w:szCs w:val="16"/>
              </w:rPr>
              <w:t>ANR management for EN-DC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20542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56AD36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DDCD4B"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197E6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130C2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8C74DF3" w14:textId="77777777" w:rsidR="005E5B5B" w:rsidRPr="005E5B5B" w:rsidRDefault="005E5B5B" w:rsidP="005E5B5B">
            <w:pPr>
              <w:pStyle w:val="TAC"/>
              <w:rPr>
                <w:sz w:val="16"/>
                <w:szCs w:val="16"/>
                <w:lang w:eastAsia="zh-CN"/>
              </w:rPr>
            </w:pPr>
            <w:r w:rsidRPr="005E5B5B">
              <w:rPr>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064C4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9A81F7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B3D58" w14:textId="77777777" w:rsidR="005E5B5B" w:rsidRPr="005E5B5B" w:rsidRDefault="005E5B5B" w:rsidP="005E5B5B">
            <w:pPr>
              <w:pStyle w:val="TAL"/>
              <w:rPr>
                <w:sz w:val="16"/>
                <w:szCs w:val="16"/>
              </w:rPr>
            </w:pPr>
            <w:r w:rsidRPr="005E5B5B">
              <w:rPr>
                <w:sz w:val="16"/>
                <w:szCs w:val="16"/>
              </w:rPr>
              <w:t>Add the NRM fragment for SON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D2625"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90326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195CE1"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E0CFF6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3ADE5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143D775" w14:textId="77777777" w:rsidR="005E5B5B" w:rsidRPr="005E5B5B" w:rsidRDefault="005E5B5B" w:rsidP="005E5B5B">
            <w:pPr>
              <w:pStyle w:val="TAC"/>
              <w:rPr>
                <w:sz w:val="16"/>
                <w:szCs w:val="16"/>
                <w:lang w:eastAsia="zh-CN"/>
              </w:rPr>
            </w:pPr>
            <w:r w:rsidRPr="005E5B5B">
              <w:rPr>
                <w:sz w:val="16"/>
                <w:szCs w:val="16"/>
                <w:lang w:eastAsia="zh-CN"/>
              </w:rPr>
              <w:t>0293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AD545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8A1161"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1C9ACDA" w14:textId="77777777" w:rsidR="005E5B5B" w:rsidRPr="005E5B5B" w:rsidRDefault="005E5B5B" w:rsidP="005E5B5B">
            <w:pPr>
              <w:pStyle w:val="TAL"/>
              <w:rPr>
                <w:sz w:val="16"/>
                <w:szCs w:val="16"/>
              </w:rPr>
            </w:pPr>
            <w:r w:rsidRPr="005E5B5B">
              <w:rPr>
                <w:sz w:val="16"/>
                <w:szCs w:val="16"/>
              </w:rPr>
              <w:t>Add CommModelList NRM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0F8EF5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AC4458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763B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EA646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E1A07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9221B0" w14:textId="77777777" w:rsidR="005E5B5B" w:rsidRPr="005E5B5B" w:rsidRDefault="005E5B5B" w:rsidP="005E5B5B">
            <w:pPr>
              <w:pStyle w:val="TAC"/>
              <w:rPr>
                <w:sz w:val="16"/>
                <w:szCs w:val="16"/>
                <w:lang w:eastAsia="zh-CN"/>
              </w:rPr>
            </w:pPr>
            <w:r w:rsidRPr="005E5B5B">
              <w:rPr>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C233CC5"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EDF3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465915F"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86D5C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782F0D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6AD21A5"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F06E5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4C4D5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4B9C32" w14:textId="77777777" w:rsidR="005E5B5B" w:rsidRPr="005E5B5B" w:rsidRDefault="005E5B5B" w:rsidP="005E5B5B">
            <w:pPr>
              <w:pStyle w:val="TAC"/>
              <w:rPr>
                <w:sz w:val="16"/>
                <w:szCs w:val="16"/>
                <w:lang w:eastAsia="zh-CN"/>
              </w:rPr>
            </w:pPr>
            <w:r w:rsidRPr="005E5B5B">
              <w:rPr>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B4323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F7FC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94A533" w14:textId="77777777" w:rsidR="005E5B5B" w:rsidRPr="005E5B5B" w:rsidRDefault="005E5B5B" w:rsidP="005E5B5B">
            <w:pPr>
              <w:pStyle w:val="TAL"/>
              <w:rPr>
                <w:sz w:val="16"/>
                <w:szCs w:val="16"/>
              </w:rPr>
            </w:pPr>
            <w:r w:rsidRPr="005E5B5B">
              <w:rPr>
                <w:sz w:val="16"/>
                <w:szCs w:val="16"/>
              </w:rPr>
              <w:t>Correct NRM  definition in XML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9264B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FCD80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19A734"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3305BB8"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13B75E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1276434" w14:textId="77777777" w:rsidR="005E5B5B" w:rsidRPr="005E5B5B" w:rsidRDefault="005E5B5B" w:rsidP="005E5B5B">
            <w:pPr>
              <w:pStyle w:val="TAC"/>
              <w:rPr>
                <w:sz w:val="16"/>
                <w:szCs w:val="16"/>
                <w:lang w:eastAsia="zh-CN"/>
              </w:rPr>
            </w:pPr>
            <w:r w:rsidRPr="005E5B5B">
              <w:rPr>
                <w:sz w:val="16"/>
                <w:szCs w:val="16"/>
                <w:lang w:eastAsia="zh-CN"/>
              </w:rPr>
              <w:t>0300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3C02B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C403E6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A6EA28" w14:textId="77777777" w:rsidR="005E5B5B" w:rsidRPr="005E5B5B" w:rsidRDefault="005E5B5B" w:rsidP="005E5B5B">
            <w:pPr>
              <w:pStyle w:val="TAL"/>
              <w:rPr>
                <w:sz w:val="16"/>
                <w:szCs w:val="16"/>
              </w:rPr>
            </w:pPr>
            <w:r w:rsidRPr="005E5B5B">
              <w:rPr>
                <w:sz w:val="16"/>
                <w:szCs w:val="16"/>
              </w:rPr>
              <w:t>Clarification on the relation of GST, ServiceProfile and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71DA38"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4B1527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C550AE"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1B5170D"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B4220A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C1CE1" w14:textId="77777777" w:rsidR="005E5B5B" w:rsidRPr="005E5B5B" w:rsidRDefault="005E5B5B" w:rsidP="005E5B5B">
            <w:pPr>
              <w:pStyle w:val="TAC"/>
              <w:rPr>
                <w:sz w:val="16"/>
                <w:szCs w:val="16"/>
                <w:lang w:eastAsia="zh-CN"/>
              </w:rPr>
            </w:pPr>
            <w:r w:rsidRPr="005E5B5B">
              <w:rPr>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1CDEF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9A3AE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777052E" w14:textId="77777777" w:rsidR="005E5B5B" w:rsidRPr="005E5B5B" w:rsidRDefault="005E5B5B" w:rsidP="005E5B5B">
            <w:pPr>
              <w:pStyle w:val="TAL"/>
              <w:rPr>
                <w:sz w:val="16"/>
                <w:szCs w:val="16"/>
              </w:rPr>
            </w:pPr>
            <w:r w:rsidRPr="005E5B5B">
              <w:rPr>
                <w:sz w:val="16"/>
                <w:szCs w:val="16"/>
              </w:rPr>
              <w:t>Add ES coverage relation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0EB3D1"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F27ED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5946E89"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613D63"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F7CBA9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F0FBCA1" w14:textId="77777777" w:rsidR="005E5B5B" w:rsidRPr="005E5B5B" w:rsidRDefault="005E5B5B" w:rsidP="005E5B5B">
            <w:pPr>
              <w:pStyle w:val="TAC"/>
              <w:rPr>
                <w:sz w:val="16"/>
                <w:szCs w:val="16"/>
                <w:lang w:eastAsia="zh-CN"/>
              </w:rPr>
            </w:pPr>
            <w:r w:rsidRPr="005E5B5B">
              <w:rPr>
                <w:sz w:val="16"/>
                <w:szCs w:val="16"/>
                <w:lang w:eastAsia="zh-CN"/>
              </w:rPr>
              <w:t>0302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C42AC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5A905C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F9110" w14:textId="77777777" w:rsidR="005E5B5B" w:rsidRPr="005E5B5B" w:rsidRDefault="005E5B5B" w:rsidP="005E5B5B">
            <w:pPr>
              <w:pStyle w:val="TAL"/>
              <w:rPr>
                <w:sz w:val="16"/>
                <w:szCs w:val="16"/>
              </w:rPr>
            </w:pPr>
            <w:r w:rsidRPr="005E5B5B">
              <w:rPr>
                <w:sz w:val="16"/>
                <w:szCs w:val="16"/>
              </w:rPr>
              <w:t>Update the decription for RRMPolicy_ and resouceType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7CF09F"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F583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9CE9347"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4F4CD7A"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E7BB47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AC7D9DA" w14:textId="77777777" w:rsidR="005E5B5B" w:rsidRPr="005E5B5B" w:rsidRDefault="005E5B5B" w:rsidP="005E5B5B">
            <w:pPr>
              <w:pStyle w:val="TAC"/>
              <w:rPr>
                <w:sz w:val="16"/>
                <w:szCs w:val="16"/>
                <w:lang w:eastAsia="zh-CN"/>
              </w:rPr>
            </w:pPr>
            <w:r w:rsidRPr="005E5B5B">
              <w:rPr>
                <w:sz w:val="16"/>
                <w:szCs w:val="16"/>
                <w:lang w:eastAsia="zh-CN"/>
              </w:rPr>
              <w:t>0303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FFD741C"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95C300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0AAB4C4" w14:textId="77777777" w:rsidR="005E5B5B" w:rsidRPr="005E5B5B" w:rsidRDefault="005E5B5B" w:rsidP="005E5B5B">
            <w:pPr>
              <w:pStyle w:val="TAL"/>
              <w:rPr>
                <w:sz w:val="16"/>
                <w:szCs w:val="16"/>
              </w:rPr>
            </w:pPr>
            <w:r w:rsidRPr="005E5B5B">
              <w:rPr>
                <w:sz w:val="16"/>
                <w:szCs w:val="16"/>
              </w:rPr>
              <w:t>Update definition for attribute localAddress in EP_RP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FE5763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E25B1D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C8C1A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1B9D7E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9DA6B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11B1FE" w14:textId="77777777" w:rsidR="005E5B5B" w:rsidRPr="005E5B5B" w:rsidRDefault="005E5B5B" w:rsidP="005E5B5B">
            <w:pPr>
              <w:pStyle w:val="TAC"/>
              <w:rPr>
                <w:sz w:val="16"/>
                <w:szCs w:val="16"/>
                <w:lang w:eastAsia="zh-CN"/>
              </w:rPr>
            </w:pPr>
            <w:r w:rsidRPr="005E5B5B">
              <w:rPr>
                <w:sz w:val="16"/>
                <w:szCs w:val="16"/>
                <w:lang w:eastAsia="zh-CN"/>
              </w:rPr>
              <w:t>0305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E62C3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3C637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DC07DC2" w14:textId="77777777" w:rsidR="005E5B5B" w:rsidRPr="005E5B5B" w:rsidRDefault="005E5B5B" w:rsidP="005E5B5B">
            <w:pPr>
              <w:pStyle w:val="TAL"/>
              <w:rPr>
                <w:sz w:val="16"/>
                <w:szCs w:val="16"/>
              </w:rPr>
            </w:pPr>
            <w:r w:rsidRPr="005E5B5B">
              <w:rPr>
                <w:sz w:val="16"/>
                <w:szCs w:val="16"/>
              </w:rPr>
              <w:t>Correction of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A557C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925A5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23FCDD"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AA884E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FE500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0500CE8" w14:textId="77777777" w:rsidR="005E5B5B" w:rsidRPr="005E5B5B" w:rsidRDefault="005E5B5B" w:rsidP="005E5B5B">
            <w:pPr>
              <w:pStyle w:val="TAC"/>
              <w:rPr>
                <w:sz w:val="16"/>
                <w:szCs w:val="16"/>
                <w:lang w:eastAsia="zh-CN"/>
              </w:rPr>
            </w:pPr>
            <w:r w:rsidRPr="005E5B5B">
              <w:rPr>
                <w:sz w:val="16"/>
                <w:szCs w:val="16"/>
                <w:lang w:eastAsia="zh-CN"/>
              </w:rPr>
              <w:t>0306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A0BF242"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75976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2463B3" w14:textId="77777777" w:rsidR="005E5B5B" w:rsidRPr="005E5B5B" w:rsidRDefault="005E5B5B" w:rsidP="005E5B5B">
            <w:pPr>
              <w:pStyle w:val="TAL"/>
              <w:rPr>
                <w:sz w:val="16"/>
                <w:szCs w:val="16"/>
              </w:rPr>
            </w:pPr>
            <w:r w:rsidRPr="005E5B5B">
              <w:rPr>
                <w:sz w:val="16"/>
                <w:szCs w:val="16"/>
              </w:rPr>
              <w:t>add transport information and slice mapping on backhaul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1170EB"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2CD9AE9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41D68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CCFD50F"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C2D560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SP-200485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249F927" w14:textId="77777777" w:rsidR="005E5B5B" w:rsidRPr="005E5B5B" w:rsidRDefault="005E5B5B" w:rsidP="005E5B5B">
            <w:pPr>
              <w:pStyle w:val="TAC"/>
              <w:rPr>
                <w:sz w:val="16"/>
                <w:szCs w:val="16"/>
                <w:lang w:eastAsia="zh-CN"/>
              </w:rPr>
            </w:pPr>
            <w:r w:rsidRPr="005E5B5B">
              <w:rPr>
                <w:sz w:val="16"/>
                <w:szCs w:val="16"/>
                <w:lang w:eastAsia="zh-CN"/>
              </w:rPr>
              <w:t>0307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E7FFE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150CCE7"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D1BC85" w14:textId="77777777" w:rsidR="005E5B5B" w:rsidRPr="005E5B5B" w:rsidRDefault="005E5B5B" w:rsidP="005E5B5B">
            <w:pPr>
              <w:pStyle w:val="TAL"/>
              <w:rPr>
                <w:sz w:val="16"/>
                <w:szCs w:val="16"/>
              </w:rPr>
            </w:pPr>
            <w:r w:rsidRPr="005E5B5B">
              <w:rPr>
                <w:sz w:val="16"/>
                <w:szCs w:val="16"/>
              </w:rPr>
              <w:t>add transport information and slice mapping on backhaul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3A04DE"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0D2DC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0B869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336F704"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EAF3C1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3A0AD32" w14:textId="77777777" w:rsidR="005E5B5B" w:rsidRPr="005E5B5B" w:rsidRDefault="005E5B5B" w:rsidP="005E5B5B">
            <w:pPr>
              <w:pStyle w:val="TAC"/>
              <w:rPr>
                <w:sz w:val="16"/>
                <w:szCs w:val="16"/>
                <w:lang w:eastAsia="zh-CN"/>
              </w:rPr>
            </w:pPr>
            <w:r w:rsidRPr="005E5B5B">
              <w:rPr>
                <w:sz w:val="16"/>
                <w:szCs w:val="16"/>
                <w:lang w:eastAsia="zh-CN"/>
              </w:rPr>
              <w:t>0312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6214084"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B4CA4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6C06306" w14:textId="77777777" w:rsidR="005E5B5B" w:rsidRPr="005E5B5B" w:rsidRDefault="005E5B5B" w:rsidP="005E5B5B">
            <w:pPr>
              <w:pStyle w:val="TAL"/>
              <w:rPr>
                <w:sz w:val="16"/>
                <w:szCs w:val="16"/>
              </w:rPr>
            </w:pPr>
            <w:r w:rsidRPr="005E5B5B">
              <w:rPr>
                <w:sz w:val="16"/>
                <w:szCs w:val="16"/>
              </w:rPr>
              <w:t>Update SliceProfile attributes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A3D29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177751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47128B8"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33C110"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82285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52DE9C" w14:textId="77777777" w:rsidR="005E5B5B" w:rsidRPr="005E5B5B" w:rsidRDefault="005E5B5B" w:rsidP="005E5B5B">
            <w:pPr>
              <w:pStyle w:val="TAC"/>
              <w:rPr>
                <w:sz w:val="16"/>
                <w:szCs w:val="16"/>
                <w:lang w:eastAsia="zh-CN"/>
              </w:rPr>
            </w:pPr>
            <w:r w:rsidRPr="005E5B5B">
              <w:rPr>
                <w:sz w:val="16"/>
                <w:szCs w:val="16"/>
                <w:lang w:eastAsia="zh-CN"/>
              </w:rPr>
              <w:t>0315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32DF5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4ADD55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BDDEC7B" w14:textId="77777777" w:rsidR="005E5B5B" w:rsidRPr="005E5B5B" w:rsidRDefault="005E5B5B" w:rsidP="005E5B5B">
            <w:pPr>
              <w:pStyle w:val="TAL"/>
              <w:rPr>
                <w:sz w:val="16"/>
                <w:szCs w:val="16"/>
              </w:rPr>
            </w:pPr>
            <w:r w:rsidRPr="005E5B5B">
              <w:rPr>
                <w:sz w:val="16"/>
                <w:szCs w:val="16"/>
              </w:rPr>
              <w:t>Add configuredMaxTxEIRP on NRSectorCarrier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C609EC"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A73B07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76CD036"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47C90D2"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9CC7CA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4D75E52" w14:textId="77777777" w:rsidR="005E5B5B" w:rsidRPr="005E5B5B" w:rsidRDefault="005E5B5B" w:rsidP="005E5B5B">
            <w:pPr>
              <w:pStyle w:val="TAC"/>
              <w:rPr>
                <w:sz w:val="16"/>
                <w:szCs w:val="16"/>
                <w:lang w:eastAsia="zh-CN"/>
              </w:rPr>
            </w:pPr>
            <w:r w:rsidRPr="005E5B5B">
              <w:rPr>
                <w:sz w:val="16"/>
                <w:szCs w:val="16"/>
                <w:lang w:eastAsia="zh-CN"/>
              </w:rPr>
              <w:t>0316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4A64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1FC88F1"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01E2E04" w14:textId="77777777" w:rsidR="005E5B5B" w:rsidRPr="005E5B5B" w:rsidRDefault="005E5B5B" w:rsidP="005E5B5B">
            <w:pPr>
              <w:pStyle w:val="TAL"/>
              <w:rPr>
                <w:sz w:val="16"/>
                <w:szCs w:val="16"/>
              </w:rPr>
            </w:pPr>
            <w:r w:rsidRPr="005E5B5B">
              <w:rPr>
                <w:sz w:val="16"/>
                <w:szCs w:val="16"/>
              </w:rPr>
              <w:t xml:space="preserve">Stage 3 Add configuredMaxTxEIRP on NRSectorCarrier </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D8063A"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EC9F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44C2E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F7032B"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241793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D50A3A" w14:textId="77777777" w:rsidR="005E5B5B" w:rsidRPr="005E5B5B" w:rsidRDefault="005E5B5B" w:rsidP="005E5B5B">
            <w:pPr>
              <w:pStyle w:val="TAC"/>
              <w:rPr>
                <w:sz w:val="16"/>
                <w:szCs w:val="16"/>
                <w:lang w:eastAsia="zh-CN"/>
              </w:rPr>
            </w:pPr>
            <w:r w:rsidRPr="005E5B5B">
              <w:rPr>
                <w:sz w:val="16"/>
                <w:szCs w:val="16"/>
                <w:lang w:eastAsia="zh-CN"/>
              </w:rPr>
              <w:t>0318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6309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EB291F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3971974" w14:textId="77777777" w:rsidR="005E5B5B" w:rsidRPr="005E5B5B" w:rsidRDefault="005E5B5B" w:rsidP="005E5B5B">
            <w:pPr>
              <w:pStyle w:val="TAL"/>
              <w:rPr>
                <w:sz w:val="16"/>
                <w:szCs w:val="16"/>
              </w:rPr>
            </w:pPr>
            <w:r w:rsidRPr="005E5B5B">
              <w:rPr>
                <w:sz w:val="16"/>
                <w:szCs w:val="16"/>
              </w:rPr>
              <w:t>Update NRM YANG for 28.541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B87E17"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67C3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3252F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9A6EC76"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3CA2CF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SP-200496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E2B6E6B" w14:textId="77777777" w:rsidR="005E5B5B" w:rsidRPr="005E5B5B" w:rsidRDefault="005E5B5B" w:rsidP="005E5B5B">
            <w:pPr>
              <w:pStyle w:val="TAC"/>
              <w:rPr>
                <w:sz w:val="16"/>
                <w:szCs w:val="16"/>
                <w:lang w:eastAsia="zh-CN"/>
              </w:rPr>
            </w:pPr>
            <w:r w:rsidRPr="005E5B5B">
              <w:rPr>
                <w:sz w:val="16"/>
                <w:szCs w:val="16"/>
                <w:lang w:eastAsia="zh-CN"/>
              </w:rPr>
              <w:t>0319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3800A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67DAADB"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10897F" w14:textId="77777777" w:rsidR="005E5B5B" w:rsidRPr="005E5B5B" w:rsidRDefault="005E5B5B" w:rsidP="005E5B5B">
            <w:pPr>
              <w:pStyle w:val="TAL"/>
              <w:rPr>
                <w:sz w:val="16"/>
                <w:szCs w:val="16"/>
              </w:rPr>
            </w:pPr>
            <w:r w:rsidRPr="005E5B5B">
              <w:rPr>
                <w:sz w:val="16"/>
                <w:szCs w:val="16"/>
              </w:rPr>
              <w:t>Add ES coverage relation in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77A360"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35BF3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5F5E8F" w14:textId="77777777" w:rsidR="005E5B5B" w:rsidRPr="005E5B5B" w:rsidRDefault="005E5B5B" w:rsidP="005E5B5B">
            <w:pPr>
              <w:pStyle w:val="TAC"/>
              <w:rPr>
                <w:sz w:val="16"/>
                <w:szCs w:val="16"/>
                <w:lang w:eastAsia="zh-CN"/>
              </w:rPr>
            </w:pPr>
            <w:r w:rsidRPr="005E5B5B">
              <w:rPr>
                <w:sz w:val="16"/>
                <w:szCs w:val="16"/>
                <w:lang w:eastAsia="zh-CN"/>
              </w:rPr>
              <w:t>2020-06</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3BB847E" w14:textId="77777777" w:rsidR="005E5B5B" w:rsidRPr="005E5B5B" w:rsidRDefault="005E5B5B" w:rsidP="005E5B5B">
            <w:pPr>
              <w:pStyle w:val="TAC"/>
              <w:rPr>
                <w:sz w:val="16"/>
                <w:szCs w:val="16"/>
                <w:lang w:eastAsia="zh-CN"/>
              </w:rPr>
            </w:pPr>
            <w:r w:rsidRPr="005E5B5B">
              <w:rPr>
                <w:sz w:val="16"/>
                <w:szCs w:val="16"/>
                <w:lang w:eastAsia="zh-CN"/>
              </w:rPr>
              <w:t>SA#88-e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6A8D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SP-200612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193759" w14:textId="77777777" w:rsidR="005E5B5B" w:rsidRPr="005E5B5B" w:rsidRDefault="005E5B5B" w:rsidP="005E5B5B">
            <w:pPr>
              <w:pStyle w:val="TAC"/>
              <w:rPr>
                <w:sz w:val="16"/>
                <w:szCs w:val="16"/>
                <w:lang w:eastAsia="zh-CN"/>
              </w:rPr>
            </w:pPr>
            <w:r w:rsidRPr="005E5B5B">
              <w:rPr>
                <w:sz w:val="16"/>
                <w:szCs w:val="16"/>
                <w:lang w:eastAsia="zh-CN"/>
              </w:rPr>
              <w:t>0320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6D1DF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241F6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D621AA" w14:textId="77777777" w:rsidR="005E5B5B" w:rsidRPr="005E5B5B" w:rsidRDefault="005E5B5B" w:rsidP="005E5B5B">
            <w:pPr>
              <w:pStyle w:val="TAL"/>
              <w:rPr>
                <w:sz w:val="16"/>
                <w:szCs w:val="16"/>
              </w:rPr>
            </w:pPr>
            <w:r w:rsidRPr="005E5B5B">
              <w:rPr>
                <w:sz w:val="16"/>
                <w:szCs w:val="16"/>
              </w:rPr>
              <w:t>Update openAPI for NRCellRelation and NRFreqRelation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1D64FC6" w14:textId="77777777" w:rsidR="005E5B5B" w:rsidRPr="005E5B5B" w:rsidRDefault="005E5B5B" w:rsidP="005E5B5B">
            <w:pPr>
              <w:pStyle w:val="TAL"/>
              <w:rPr>
                <w:sz w:val="16"/>
                <w:szCs w:val="16"/>
                <w:lang w:eastAsia="zh-CN"/>
              </w:rPr>
            </w:pPr>
            <w:r w:rsidRPr="005E5B5B">
              <w:rPr>
                <w:sz w:val="16"/>
                <w:szCs w:val="16"/>
                <w:lang w:eastAsia="zh-CN"/>
              </w:rPr>
              <w:t>16.5.0</w:t>
            </w:r>
          </w:p>
        </w:tc>
      </w:tr>
      <w:tr w:rsidR="005E5B5B" w:rsidRPr="005E5B5B" w14:paraId="0950FD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2BB3D3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27E45B"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970698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88E25AF" w14:textId="77777777" w:rsidR="005E5B5B" w:rsidRPr="005E5B5B" w:rsidRDefault="005E5B5B" w:rsidP="005E5B5B">
            <w:pPr>
              <w:pStyle w:val="TAC"/>
              <w:rPr>
                <w:sz w:val="16"/>
                <w:szCs w:val="16"/>
                <w:lang w:eastAsia="zh-CN"/>
              </w:rPr>
            </w:pPr>
            <w:r w:rsidRPr="005E5B5B">
              <w:rPr>
                <w:sz w:val="16"/>
                <w:szCs w:val="16"/>
                <w:lang w:eastAsia="zh-CN"/>
              </w:rPr>
              <w:t>0321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486D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5A88F3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E8BDB1E"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62046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D27BC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32B352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BA23BBC"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DA61B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9E429E3" w14:textId="77777777" w:rsidR="005E5B5B" w:rsidRPr="005E5B5B" w:rsidRDefault="005E5B5B" w:rsidP="005E5B5B">
            <w:pPr>
              <w:pStyle w:val="TAC"/>
              <w:rPr>
                <w:sz w:val="16"/>
                <w:szCs w:val="16"/>
                <w:lang w:eastAsia="zh-CN"/>
              </w:rPr>
            </w:pPr>
            <w:r w:rsidRPr="005E5B5B">
              <w:rPr>
                <w:sz w:val="16"/>
                <w:szCs w:val="16"/>
                <w:lang w:eastAsia="zh-CN"/>
              </w:rPr>
              <w:t>0322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27B2F8"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B09B533"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E794EF3" w14:textId="77777777" w:rsidR="005E5B5B" w:rsidRPr="005E5B5B" w:rsidRDefault="005E5B5B" w:rsidP="005E5B5B">
            <w:pPr>
              <w:pStyle w:val="TAL"/>
              <w:rPr>
                <w:sz w:val="16"/>
                <w:szCs w:val="16"/>
              </w:rPr>
            </w:pPr>
            <w:r w:rsidRPr="005E5B5B">
              <w:rPr>
                <w:sz w:val="16"/>
                <w:szCs w:val="16"/>
              </w:rPr>
              <w:t>Correct on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D6AFE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86791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88129C"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3ED931"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11F039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D8B88E" w14:textId="77777777" w:rsidR="005E5B5B" w:rsidRPr="005E5B5B" w:rsidRDefault="005E5B5B" w:rsidP="005E5B5B">
            <w:pPr>
              <w:pStyle w:val="TAC"/>
              <w:rPr>
                <w:sz w:val="16"/>
                <w:szCs w:val="16"/>
                <w:lang w:eastAsia="zh-CN"/>
              </w:rPr>
            </w:pPr>
            <w:r w:rsidRPr="005E5B5B">
              <w:rPr>
                <w:sz w:val="16"/>
                <w:szCs w:val="16"/>
                <w:lang w:eastAsia="zh-CN"/>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2CE21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EBA4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D123889" w14:textId="77777777" w:rsidR="005E5B5B" w:rsidRPr="005E5B5B" w:rsidRDefault="005E5B5B" w:rsidP="005E5B5B">
            <w:pPr>
              <w:pStyle w:val="TAL"/>
              <w:rPr>
                <w:sz w:val="16"/>
                <w:szCs w:val="16"/>
              </w:rPr>
            </w:pPr>
            <w:r w:rsidRPr="005E5B5B">
              <w:rPr>
                <w:sz w:val="16"/>
                <w:szCs w:val="16"/>
              </w:rPr>
              <w:t>Correct the openAPI definition for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F0FB38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E51E6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51F337"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AEC5B3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74762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SP-200730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6E62F27" w14:textId="77777777" w:rsidR="005E5B5B" w:rsidRPr="005E5B5B" w:rsidRDefault="005E5B5B" w:rsidP="005E5B5B">
            <w:pPr>
              <w:pStyle w:val="TAC"/>
              <w:rPr>
                <w:sz w:val="16"/>
                <w:szCs w:val="16"/>
                <w:lang w:eastAsia="zh-CN"/>
              </w:rPr>
            </w:pPr>
            <w:r w:rsidRPr="005E5B5B">
              <w:rPr>
                <w:sz w:val="16"/>
                <w:szCs w:val="16"/>
                <w:lang w:eastAsia="zh-CN"/>
              </w:rPr>
              <w:t>0325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ABDBB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718A85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7FFCA22" w14:textId="77777777" w:rsidR="005E5B5B" w:rsidRPr="005E5B5B" w:rsidRDefault="005E5B5B" w:rsidP="005E5B5B">
            <w:pPr>
              <w:pStyle w:val="TAL"/>
              <w:rPr>
                <w:sz w:val="16"/>
                <w:szCs w:val="16"/>
              </w:rPr>
            </w:pPr>
            <w:r w:rsidRPr="005E5B5B">
              <w:rPr>
                <w:sz w:val="16"/>
                <w:szCs w:val="16"/>
              </w:rPr>
              <w:t>Correct on frequency related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FA45B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CB0FC0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01FF7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2B1B16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5F0639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228514C" w14:textId="77777777" w:rsidR="005E5B5B" w:rsidRPr="005E5B5B" w:rsidRDefault="005E5B5B" w:rsidP="005E5B5B">
            <w:pPr>
              <w:pStyle w:val="TAC"/>
              <w:rPr>
                <w:sz w:val="16"/>
                <w:szCs w:val="16"/>
                <w:lang w:eastAsia="zh-CN"/>
              </w:rPr>
            </w:pPr>
            <w:r w:rsidRPr="005E5B5B">
              <w:rPr>
                <w:sz w:val="16"/>
                <w:szCs w:val="16"/>
                <w:lang w:eastAsia="zh-CN"/>
              </w:rPr>
              <w:t>0329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C39D1D"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E6F2678"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923A7A0"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2A3C0"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8087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CC26FDE"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4A55E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0CEC9A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1BB942" w14:textId="77777777" w:rsidR="005E5B5B" w:rsidRPr="005E5B5B" w:rsidRDefault="005E5B5B" w:rsidP="005E5B5B">
            <w:pPr>
              <w:pStyle w:val="TAC"/>
              <w:rPr>
                <w:sz w:val="16"/>
                <w:szCs w:val="16"/>
                <w:lang w:eastAsia="zh-CN"/>
              </w:rPr>
            </w:pPr>
            <w:r w:rsidRPr="005E5B5B">
              <w:rPr>
                <w:sz w:val="16"/>
                <w:szCs w:val="16"/>
                <w:lang w:eastAsia="zh-CN"/>
              </w:rPr>
              <w:t>0330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A9ED06C"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9AEA8F5"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4A428" w14:textId="77777777" w:rsidR="005E5B5B" w:rsidRPr="005E5B5B" w:rsidRDefault="005E5B5B" w:rsidP="005E5B5B">
            <w:pPr>
              <w:pStyle w:val="TAL"/>
              <w:rPr>
                <w:sz w:val="16"/>
                <w:szCs w:val="16"/>
              </w:rPr>
            </w:pPr>
            <w:r w:rsidRPr="005E5B5B">
              <w:rPr>
                <w:sz w:val="16"/>
                <w:szCs w:val="16"/>
              </w:rPr>
              <w:t>Add IOC for predefined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6A749C"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510E6C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888466F"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F0307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2506BC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44166C" w14:textId="77777777" w:rsidR="005E5B5B" w:rsidRPr="005E5B5B" w:rsidRDefault="005E5B5B" w:rsidP="005E5B5B">
            <w:pPr>
              <w:pStyle w:val="TAC"/>
              <w:rPr>
                <w:sz w:val="16"/>
                <w:szCs w:val="16"/>
                <w:lang w:eastAsia="zh-CN"/>
              </w:rPr>
            </w:pPr>
            <w:r w:rsidRPr="005E5B5B">
              <w:rPr>
                <w:sz w:val="16"/>
                <w:szCs w:val="16"/>
                <w:lang w:eastAsia="zh-CN"/>
              </w:rPr>
              <w:t>0331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1D189B"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45D763"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64CC15" w14:textId="77777777" w:rsidR="005E5B5B" w:rsidRPr="005E5B5B" w:rsidRDefault="005E5B5B" w:rsidP="005E5B5B">
            <w:pPr>
              <w:pStyle w:val="TAL"/>
              <w:rPr>
                <w:sz w:val="16"/>
                <w:szCs w:val="16"/>
              </w:rPr>
            </w:pPr>
            <w:r w:rsidRPr="005E5B5B">
              <w:rPr>
                <w:sz w:val="16"/>
                <w:szCs w:val="16"/>
              </w:rPr>
              <w:t>Enable PCF to support configurable 5QIs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F5F04F"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CC576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47175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FA5102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A696F2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9D8F911" w14:textId="77777777" w:rsidR="005E5B5B" w:rsidRPr="005E5B5B" w:rsidRDefault="005E5B5B" w:rsidP="005E5B5B">
            <w:pPr>
              <w:pStyle w:val="TAC"/>
              <w:rPr>
                <w:sz w:val="16"/>
                <w:szCs w:val="16"/>
                <w:lang w:eastAsia="zh-CN"/>
              </w:rPr>
            </w:pPr>
            <w:r w:rsidRPr="005E5B5B">
              <w:rPr>
                <w:sz w:val="16"/>
                <w:szCs w:val="16"/>
                <w:lang w:eastAsia="zh-CN"/>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D7BDD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69BCC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FE8F8C" w14:textId="77777777" w:rsidR="005E5B5B" w:rsidRPr="005E5B5B" w:rsidRDefault="005E5B5B" w:rsidP="005E5B5B">
            <w:pPr>
              <w:pStyle w:val="TAL"/>
              <w:rPr>
                <w:sz w:val="16"/>
                <w:szCs w:val="16"/>
              </w:rPr>
            </w:pPr>
            <w:r w:rsidRPr="005E5B5B">
              <w:rPr>
                <w:sz w:val="16"/>
                <w:szCs w:val="16"/>
              </w:rPr>
              <w:t>Add IOC for dynamic 5QIs - stage 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D5C3CD"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6BB0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FD1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066AF8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E699DA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4D1B296" w14:textId="77777777" w:rsidR="005E5B5B" w:rsidRPr="005E5B5B" w:rsidRDefault="005E5B5B" w:rsidP="005E5B5B">
            <w:pPr>
              <w:pStyle w:val="TAC"/>
              <w:rPr>
                <w:sz w:val="16"/>
                <w:szCs w:val="16"/>
                <w:lang w:eastAsia="zh-CN"/>
              </w:rPr>
            </w:pPr>
            <w:r w:rsidRPr="005E5B5B">
              <w:rPr>
                <w:sz w:val="16"/>
                <w:szCs w:val="16"/>
                <w:lang w:eastAsia="zh-CN"/>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BBCF0B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A6AAC17"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958B683" w14:textId="77777777" w:rsidR="005E5B5B" w:rsidRPr="005E5B5B" w:rsidRDefault="005E5B5B" w:rsidP="005E5B5B">
            <w:pPr>
              <w:pStyle w:val="TAL"/>
              <w:rPr>
                <w:sz w:val="16"/>
                <w:szCs w:val="16"/>
              </w:rPr>
            </w:pPr>
            <w:r w:rsidRPr="005E5B5B">
              <w:rPr>
                <w:sz w:val="16"/>
                <w:szCs w:val="16"/>
              </w:rPr>
              <w:t>Add IOC for dynamic 5QIs -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B5E965B"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BD5F1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02C44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55526F"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48556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0010D3" w14:textId="77777777" w:rsidR="005E5B5B" w:rsidRPr="005E5B5B" w:rsidRDefault="005E5B5B" w:rsidP="005E5B5B">
            <w:pPr>
              <w:pStyle w:val="TAC"/>
              <w:rPr>
                <w:sz w:val="16"/>
                <w:szCs w:val="16"/>
                <w:lang w:eastAsia="zh-CN"/>
              </w:rPr>
            </w:pPr>
            <w:r w:rsidRPr="005E5B5B">
              <w:rPr>
                <w:sz w:val="16"/>
                <w:szCs w:val="16"/>
                <w:lang w:eastAsia="zh-CN"/>
              </w:rPr>
              <w:t>0334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25D6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615D784"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EF9A51D" w14:textId="77777777" w:rsidR="005E5B5B" w:rsidRPr="005E5B5B" w:rsidRDefault="005E5B5B" w:rsidP="005E5B5B">
            <w:pPr>
              <w:pStyle w:val="TAL"/>
              <w:rPr>
                <w:sz w:val="16"/>
                <w:szCs w:val="16"/>
              </w:rPr>
            </w:pPr>
            <w:r w:rsidRPr="005E5B5B">
              <w:rPr>
                <w:sz w:val="16"/>
                <w:szCs w:val="16"/>
              </w:rPr>
              <w:t>Add TCE mapping info in GNBCUCPFunction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403249"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B830D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AA837D"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D8344D2"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FF43A8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7753769" w14:textId="77777777" w:rsidR="005E5B5B" w:rsidRPr="005E5B5B" w:rsidRDefault="005E5B5B" w:rsidP="005E5B5B">
            <w:pPr>
              <w:pStyle w:val="TAC"/>
              <w:rPr>
                <w:sz w:val="16"/>
                <w:szCs w:val="16"/>
                <w:lang w:eastAsia="zh-CN"/>
              </w:rPr>
            </w:pPr>
            <w:r w:rsidRPr="005E5B5B">
              <w:rPr>
                <w:sz w:val="16"/>
                <w:szCs w:val="16"/>
                <w:lang w:eastAsia="zh-CN"/>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6DB9B1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1D9F3C2"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69460D" w14:textId="77777777" w:rsidR="005E5B5B" w:rsidRPr="005E5B5B" w:rsidRDefault="005E5B5B" w:rsidP="005E5B5B">
            <w:pPr>
              <w:pStyle w:val="TAL"/>
              <w:rPr>
                <w:sz w:val="16"/>
                <w:szCs w:val="16"/>
              </w:rPr>
            </w:pPr>
            <w:r w:rsidRPr="005E5B5B">
              <w:rPr>
                <w:sz w:val="16"/>
                <w:szCs w:val="16"/>
              </w:rPr>
              <w:t>Add TCE mapping info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B11BC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2380717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9BE25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046E94A"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7092D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8BF70CC" w14:textId="77777777" w:rsidR="005E5B5B" w:rsidRPr="005E5B5B" w:rsidRDefault="005E5B5B" w:rsidP="005E5B5B">
            <w:pPr>
              <w:pStyle w:val="TAC"/>
              <w:rPr>
                <w:sz w:val="16"/>
                <w:szCs w:val="16"/>
                <w:lang w:eastAsia="zh-CN"/>
              </w:rPr>
            </w:pPr>
            <w:r w:rsidRPr="005E5B5B">
              <w:rPr>
                <w:sz w:val="16"/>
                <w:szCs w:val="16"/>
                <w:lang w:eastAsia="zh-CN"/>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56F84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A7FC88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33C01B7" w14:textId="77777777" w:rsidR="005E5B5B" w:rsidRPr="005E5B5B" w:rsidRDefault="005E5B5B" w:rsidP="005E5B5B">
            <w:pPr>
              <w:pStyle w:val="TAL"/>
              <w:rPr>
                <w:sz w:val="16"/>
                <w:szCs w:val="16"/>
              </w:rPr>
            </w:pPr>
            <w:r w:rsidRPr="005E5B5B">
              <w:rPr>
                <w:sz w:val="16"/>
                <w:szCs w:val="16"/>
              </w:rPr>
              <w:t>Add missing definitions for perfReq</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01A7ED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0498CB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8CE18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4B3E97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0FEDF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28187C" w14:textId="77777777" w:rsidR="005E5B5B" w:rsidRPr="005E5B5B" w:rsidRDefault="005E5B5B" w:rsidP="005E5B5B">
            <w:pPr>
              <w:pStyle w:val="TAC"/>
              <w:rPr>
                <w:sz w:val="16"/>
                <w:szCs w:val="16"/>
                <w:lang w:eastAsia="zh-CN"/>
              </w:rPr>
            </w:pPr>
            <w:r w:rsidRPr="005E5B5B">
              <w:rPr>
                <w:sz w:val="16"/>
                <w:szCs w:val="16"/>
                <w:lang w:eastAsia="zh-CN"/>
              </w:rPr>
              <w:t>0338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40100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B3EB9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5618374" w14:textId="77777777" w:rsidR="005E5B5B" w:rsidRPr="005E5B5B" w:rsidRDefault="005E5B5B" w:rsidP="005E5B5B">
            <w:pPr>
              <w:pStyle w:val="TAL"/>
              <w:rPr>
                <w:sz w:val="16"/>
                <w:szCs w:val="16"/>
              </w:rPr>
            </w:pPr>
            <w:r w:rsidRPr="005E5B5B">
              <w:rPr>
                <w:sz w:val="16"/>
                <w:szCs w:val="16"/>
              </w:rPr>
              <w:t>Delete supportedAccessTech to align with GST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CC831"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953F1F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C2F2B1"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5E5554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A06657A"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26FF8EC" w14:textId="77777777" w:rsidR="005E5B5B" w:rsidRPr="005E5B5B" w:rsidRDefault="005E5B5B" w:rsidP="005E5B5B">
            <w:pPr>
              <w:pStyle w:val="TAC"/>
              <w:rPr>
                <w:sz w:val="16"/>
                <w:szCs w:val="16"/>
                <w:lang w:eastAsia="zh-CN"/>
              </w:rPr>
            </w:pPr>
            <w:r w:rsidRPr="005E5B5B">
              <w:rPr>
                <w:sz w:val="16"/>
                <w:szCs w:val="16"/>
                <w:lang w:eastAsia="zh-CN"/>
              </w:rPr>
              <w:t>0339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AD5C7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C0F5D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2A3B3A4" w14:textId="77777777" w:rsidR="005E5B5B" w:rsidRPr="005E5B5B" w:rsidRDefault="005E5B5B" w:rsidP="005E5B5B">
            <w:pPr>
              <w:pStyle w:val="TAL"/>
              <w:rPr>
                <w:sz w:val="16"/>
                <w:szCs w:val="16"/>
              </w:rPr>
            </w:pPr>
            <w:r w:rsidRPr="005E5B5B">
              <w:rPr>
                <w:sz w:val="16"/>
                <w:szCs w:val="16"/>
              </w:rPr>
              <w:t>Correction on duplicated annex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2F4416"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698205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763F6A" w14:textId="77777777" w:rsidR="005E5B5B" w:rsidRPr="005E5B5B" w:rsidRDefault="005E5B5B" w:rsidP="005E5B5B">
            <w:pPr>
              <w:pStyle w:val="TAC"/>
              <w:rPr>
                <w:sz w:val="16"/>
                <w:szCs w:val="16"/>
                <w:lang w:eastAsia="zh-CN"/>
              </w:rPr>
            </w:pPr>
            <w:r w:rsidRPr="005E5B5B">
              <w:rPr>
                <w:sz w:val="16"/>
                <w:szCs w:val="16"/>
                <w:lang w:eastAsia="zh-CN"/>
              </w:rPr>
              <w:lastRenderedPageBreak/>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76B7F4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1FEA25C"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A7558D" w14:textId="77777777" w:rsidR="005E5B5B" w:rsidRPr="005E5B5B" w:rsidRDefault="005E5B5B" w:rsidP="005E5B5B">
            <w:pPr>
              <w:pStyle w:val="TAC"/>
              <w:rPr>
                <w:sz w:val="16"/>
                <w:szCs w:val="16"/>
                <w:lang w:eastAsia="zh-CN"/>
              </w:rPr>
            </w:pPr>
            <w:r w:rsidRPr="005E5B5B">
              <w:rPr>
                <w:sz w:val="16"/>
                <w:szCs w:val="16"/>
                <w:lang w:eastAsia="zh-CN"/>
              </w:rPr>
              <w:t>0345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89C98D"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706236E"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89FA86" w14:textId="77777777" w:rsidR="005E5B5B" w:rsidRPr="005E5B5B" w:rsidRDefault="005E5B5B" w:rsidP="005E5B5B">
            <w:pPr>
              <w:pStyle w:val="TAL"/>
              <w:rPr>
                <w:sz w:val="16"/>
                <w:szCs w:val="16"/>
              </w:rPr>
            </w:pPr>
            <w:r w:rsidRPr="005E5B5B">
              <w:rPr>
                <w:sz w:val="16"/>
                <w:szCs w:val="16"/>
              </w:rPr>
              <w:t>Update NRM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5C85B4"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AA959D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C1A3DA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5BB332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9A5A3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8D94C2" w14:textId="77777777" w:rsidR="005E5B5B" w:rsidRPr="005E5B5B" w:rsidRDefault="005E5B5B" w:rsidP="005E5B5B">
            <w:pPr>
              <w:pStyle w:val="TAC"/>
              <w:rPr>
                <w:sz w:val="16"/>
                <w:szCs w:val="16"/>
                <w:lang w:eastAsia="zh-CN"/>
              </w:rPr>
            </w:pPr>
            <w:r w:rsidRPr="005E5B5B">
              <w:rPr>
                <w:sz w:val="16"/>
                <w:szCs w:val="16"/>
                <w:lang w:eastAsia="zh-CN"/>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90A70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4647522"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CEE7F2E" w14:textId="77777777" w:rsidR="005E5B5B" w:rsidRPr="005E5B5B" w:rsidRDefault="005E5B5B" w:rsidP="005E5B5B">
            <w:pPr>
              <w:pStyle w:val="TAL"/>
              <w:rPr>
                <w:sz w:val="16"/>
                <w:szCs w:val="16"/>
              </w:rPr>
            </w:pPr>
            <w:r w:rsidRPr="005E5B5B">
              <w:rPr>
                <w:sz w:val="16"/>
                <w:szCs w:val="16"/>
              </w:rPr>
              <w:t>Deleting SupportedAccessTech - Stage 3 - XML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1DBC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0EDAEC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DE8E400"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A7FABBD"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EEC666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E2130E5" w14:textId="77777777" w:rsidR="005E5B5B" w:rsidRPr="005E5B5B" w:rsidRDefault="005E5B5B" w:rsidP="005E5B5B">
            <w:pPr>
              <w:pStyle w:val="TAC"/>
              <w:rPr>
                <w:sz w:val="16"/>
                <w:szCs w:val="16"/>
                <w:lang w:eastAsia="zh-CN"/>
              </w:rPr>
            </w:pPr>
            <w:r w:rsidRPr="005E5B5B">
              <w:rPr>
                <w:sz w:val="16"/>
                <w:szCs w:val="16"/>
                <w:lang w:eastAsia="zh-CN"/>
              </w:rPr>
              <w:t>0368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A5D92D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D801AC"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3C51825" w14:textId="77777777" w:rsidR="005E5B5B" w:rsidRPr="005E5B5B" w:rsidRDefault="005E5B5B" w:rsidP="005E5B5B">
            <w:pPr>
              <w:pStyle w:val="TAL"/>
              <w:rPr>
                <w:sz w:val="16"/>
                <w:szCs w:val="16"/>
              </w:rPr>
            </w:pPr>
            <w:r w:rsidRPr="005E5B5B">
              <w:rPr>
                <w:sz w:val="16"/>
                <w:szCs w:val="16"/>
              </w:rPr>
              <w:t>Add relation between transport and application level endpoints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3C3C9A"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465E7E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95698B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A2D02D7"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BD2B69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DB39972" w14:textId="77777777" w:rsidR="005E5B5B" w:rsidRPr="005E5B5B" w:rsidRDefault="005E5B5B" w:rsidP="005E5B5B">
            <w:pPr>
              <w:pStyle w:val="TAC"/>
              <w:rPr>
                <w:sz w:val="16"/>
                <w:szCs w:val="16"/>
                <w:lang w:eastAsia="zh-CN"/>
              </w:rPr>
            </w:pPr>
            <w:r w:rsidRPr="005E5B5B">
              <w:rPr>
                <w:sz w:val="16"/>
                <w:szCs w:val="16"/>
                <w:lang w:eastAsia="zh-CN"/>
              </w:rPr>
              <w:t>0369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E1275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523DD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BF1D2FF" w14:textId="77777777" w:rsidR="005E5B5B" w:rsidRPr="005E5B5B" w:rsidRDefault="005E5B5B" w:rsidP="005E5B5B">
            <w:pPr>
              <w:pStyle w:val="TAL"/>
              <w:rPr>
                <w:sz w:val="16"/>
                <w:szCs w:val="16"/>
              </w:rPr>
            </w:pPr>
            <w:r w:rsidRPr="005E5B5B">
              <w:rPr>
                <w:sz w:val="16"/>
                <w:szCs w:val="16"/>
              </w:rPr>
              <w:t>Add relation between transport and application level endpoints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384FE8"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0271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21D5628"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A7F0344"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5AD0D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ADEC658" w14:textId="77777777" w:rsidR="005E5B5B" w:rsidRPr="005E5B5B" w:rsidRDefault="005E5B5B" w:rsidP="005E5B5B">
            <w:pPr>
              <w:pStyle w:val="TAC"/>
              <w:rPr>
                <w:sz w:val="16"/>
                <w:szCs w:val="16"/>
                <w:lang w:eastAsia="zh-CN"/>
              </w:rPr>
            </w:pPr>
            <w:r w:rsidRPr="005E5B5B">
              <w:rPr>
                <w:sz w:val="16"/>
                <w:szCs w:val="16"/>
                <w:lang w:eastAsia="zh-CN"/>
              </w:rPr>
              <w:t>0370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6BFFC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D3F442A"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F26C9D0" w14:textId="77777777" w:rsidR="005E5B5B" w:rsidRPr="005E5B5B" w:rsidRDefault="005E5B5B" w:rsidP="005E5B5B">
            <w:pPr>
              <w:pStyle w:val="TAL"/>
              <w:rPr>
                <w:sz w:val="16"/>
                <w:szCs w:val="16"/>
              </w:rPr>
            </w:pPr>
            <w:r w:rsidRPr="005E5B5B">
              <w:rPr>
                <w:sz w:val="16"/>
                <w:szCs w:val="16"/>
              </w:rPr>
              <w:t>Cleanup stage 2 editorial issue and stage 3 yaml error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190023"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7D75C9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5617B9"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FD8FBD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41FC3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8766C2E" w14:textId="77777777" w:rsidR="005E5B5B" w:rsidRPr="005E5B5B" w:rsidRDefault="005E5B5B" w:rsidP="005E5B5B">
            <w:pPr>
              <w:pStyle w:val="TAC"/>
              <w:rPr>
                <w:sz w:val="16"/>
                <w:szCs w:val="16"/>
                <w:lang w:eastAsia="zh-CN"/>
              </w:rPr>
            </w:pPr>
            <w:r w:rsidRPr="005E5B5B">
              <w:rPr>
                <w:sz w:val="16"/>
                <w:szCs w:val="16"/>
                <w:lang w:eastAsia="zh-CN"/>
              </w:rPr>
              <w:t>0371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20E7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3504665"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9A93CE6" w14:textId="77777777" w:rsidR="005E5B5B" w:rsidRPr="005E5B5B" w:rsidRDefault="005E5B5B" w:rsidP="005E5B5B">
            <w:pPr>
              <w:pStyle w:val="TAL"/>
              <w:rPr>
                <w:sz w:val="16"/>
                <w:szCs w:val="16"/>
              </w:rPr>
            </w:pPr>
            <w:r w:rsidRPr="005E5B5B">
              <w:rPr>
                <w:sz w:val="16"/>
                <w:szCs w:val="16"/>
              </w:rPr>
              <w:t>Add clarifying note to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C9223D7" w14:textId="77777777" w:rsidR="005E5B5B" w:rsidRPr="005E5B5B" w:rsidRDefault="005E5B5B" w:rsidP="005E5B5B">
            <w:pPr>
              <w:pStyle w:val="TAL"/>
              <w:rPr>
                <w:sz w:val="16"/>
                <w:szCs w:val="16"/>
                <w:lang w:eastAsia="zh-CN"/>
              </w:rPr>
            </w:pPr>
            <w:r w:rsidRPr="005E5B5B">
              <w:rPr>
                <w:sz w:val="16"/>
                <w:szCs w:val="16"/>
                <w:lang w:eastAsia="zh-CN"/>
              </w:rPr>
              <w:t>16.6.0</w:t>
            </w:r>
          </w:p>
        </w:tc>
      </w:tr>
      <w:tr w:rsidR="005E5B5B" w:rsidRPr="005E5B5B" w14:paraId="3F65AE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63D12"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C51A498"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32438E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SP-200752</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A6EB87" w14:textId="77777777" w:rsidR="005E5B5B" w:rsidRPr="005E5B5B" w:rsidRDefault="005E5B5B" w:rsidP="005E5B5B">
            <w:pPr>
              <w:pStyle w:val="TAC"/>
              <w:rPr>
                <w:sz w:val="16"/>
                <w:szCs w:val="16"/>
                <w:lang w:eastAsia="zh-CN"/>
              </w:rPr>
            </w:pPr>
            <w:r w:rsidRPr="005E5B5B">
              <w:rPr>
                <w:sz w:val="16"/>
                <w:szCs w:val="16"/>
                <w:lang w:eastAsia="zh-CN"/>
              </w:rPr>
              <w:t>0337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A6611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6E6F73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5A790C2" w14:textId="77777777" w:rsidR="005E5B5B" w:rsidRPr="005E5B5B" w:rsidRDefault="005E5B5B" w:rsidP="005E5B5B">
            <w:pPr>
              <w:pStyle w:val="TAL"/>
              <w:rPr>
                <w:sz w:val="16"/>
                <w:szCs w:val="16"/>
              </w:rPr>
            </w:pPr>
            <w:r w:rsidRPr="005E5B5B">
              <w:rPr>
                <w:sz w:val="16"/>
                <w:szCs w:val="16"/>
              </w:rPr>
              <w:t>Add the MLB support indicator in NRcellrelation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696C1F"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F989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AEA7B96"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093FC70"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8317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9DDDAB" w14:textId="77777777" w:rsidR="005E5B5B" w:rsidRPr="005E5B5B" w:rsidRDefault="005E5B5B" w:rsidP="005E5B5B">
            <w:pPr>
              <w:pStyle w:val="TAC"/>
              <w:rPr>
                <w:sz w:val="16"/>
                <w:szCs w:val="16"/>
                <w:lang w:eastAsia="zh-CN"/>
              </w:rPr>
            </w:pPr>
            <w:r w:rsidRPr="005E5B5B">
              <w:rPr>
                <w:sz w:val="16"/>
                <w:szCs w:val="16"/>
                <w:lang w:eastAsia="zh-CN"/>
              </w:rPr>
              <w:t>0341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4DE19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1D4D42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CDB6B4D" w14:textId="77777777" w:rsidR="005E5B5B" w:rsidRPr="005E5B5B" w:rsidRDefault="005E5B5B" w:rsidP="005E5B5B">
            <w:pPr>
              <w:pStyle w:val="TAL"/>
              <w:rPr>
                <w:sz w:val="16"/>
                <w:szCs w:val="16"/>
              </w:rPr>
            </w:pPr>
            <w:r w:rsidRPr="005E5B5B">
              <w:rPr>
                <w:sz w:val="16"/>
                <w:szCs w:val="16"/>
              </w:rPr>
              <w:t>Update maxNumberofConns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B05D5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70BCC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1DDF5A"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50E5B56"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2D2AB5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SP-200749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03EBD1" w14:textId="77777777" w:rsidR="005E5B5B" w:rsidRPr="005E5B5B" w:rsidRDefault="005E5B5B" w:rsidP="005E5B5B">
            <w:pPr>
              <w:pStyle w:val="TAC"/>
              <w:rPr>
                <w:sz w:val="16"/>
                <w:szCs w:val="16"/>
                <w:lang w:eastAsia="zh-CN"/>
              </w:rPr>
            </w:pPr>
            <w:r w:rsidRPr="005E5B5B">
              <w:rPr>
                <w:sz w:val="16"/>
                <w:szCs w:val="16"/>
                <w:lang w:eastAsia="zh-CN"/>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C7A882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3C5B766"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19BA98" w14:textId="77777777" w:rsidR="005E5B5B" w:rsidRPr="005E5B5B" w:rsidRDefault="005E5B5B" w:rsidP="005E5B5B">
            <w:pPr>
              <w:pStyle w:val="TAL"/>
              <w:rPr>
                <w:sz w:val="16"/>
                <w:szCs w:val="16"/>
              </w:rPr>
            </w:pPr>
            <w:r w:rsidRPr="005E5B5B">
              <w:rPr>
                <w:sz w:val="16"/>
                <w:szCs w:val="16"/>
              </w:rPr>
              <w:t>Add NB-IoT support in ServiceProfile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D181A7C"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427ADF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802183" w14:textId="77777777" w:rsidR="005E5B5B" w:rsidRPr="005E5B5B" w:rsidRDefault="005E5B5B" w:rsidP="005E5B5B">
            <w:pPr>
              <w:pStyle w:val="TAC"/>
              <w:rPr>
                <w:sz w:val="16"/>
                <w:szCs w:val="16"/>
                <w:lang w:eastAsia="zh-CN"/>
              </w:rPr>
            </w:pPr>
            <w:r w:rsidRPr="005E5B5B">
              <w:rPr>
                <w:sz w:val="16"/>
                <w:szCs w:val="16"/>
                <w:lang w:eastAsia="zh-CN"/>
              </w:rPr>
              <w:t>2020-09</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2924CD3" w14:textId="77777777" w:rsidR="005E5B5B" w:rsidRPr="005E5B5B" w:rsidRDefault="005E5B5B" w:rsidP="005E5B5B">
            <w:pPr>
              <w:pStyle w:val="TAC"/>
              <w:rPr>
                <w:sz w:val="16"/>
                <w:szCs w:val="16"/>
                <w:lang w:eastAsia="zh-CN"/>
              </w:rPr>
            </w:pPr>
            <w:r w:rsidRPr="005E5B5B">
              <w:rPr>
                <w:sz w:val="16"/>
                <w:szCs w:val="16"/>
                <w:lang w:eastAsia="zh-CN"/>
              </w:rPr>
              <w:t>SA#89-e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199F0E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SP-200729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9BB94E0" w14:textId="77777777" w:rsidR="005E5B5B" w:rsidRPr="005E5B5B" w:rsidRDefault="005E5B5B" w:rsidP="005E5B5B">
            <w:pPr>
              <w:pStyle w:val="TAC"/>
              <w:rPr>
                <w:sz w:val="16"/>
                <w:szCs w:val="16"/>
                <w:lang w:eastAsia="zh-CN"/>
              </w:rPr>
            </w:pPr>
            <w:r w:rsidRPr="005E5B5B">
              <w:rPr>
                <w:sz w:val="16"/>
                <w:szCs w:val="16"/>
                <w:lang w:eastAsia="zh-CN"/>
              </w:rPr>
              <w:t>0366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4B2FBE"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B7341BF"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AE1F4B" w14:textId="77777777" w:rsidR="005E5B5B" w:rsidRPr="005E5B5B" w:rsidRDefault="005E5B5B" w:rsidP="005E5B5B">
            <w:pPr>
              <w:pStyle w:val="TAL"/>
              <w:rPr>
                <w:sz w:val="16"/>
                <w:szCs w:val="16"/>
              </w:rPr>
            </w:pPr>
            <w:r w:rsidRPr="005E5B5B">
              <w:rPr>
                <w:sz w:val="16"/>
                <w:szCs w:val="16"/>
              </w:rPr>
              <w:t>Addition of attribute for network slice supporting maximum of data volume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F35117" w14:textId="77777777" w:rsidR="005E5B5B" w:rsidRPr="005E5B5B" w:rsidRDefault="005E5B5B" w:rsidP="005E5B5B">
            <w:pPr>
              <w:pStyle w:val="TAL"/>
              <w:rPr>
                <w:sz w:val="16"/>
                <w:szCs w:val="16"/>
                <w:lang w:eastAsia="zh-CN"/>
              </w:rPr>
            </w:pPr>
            <w:r w:rsidRPr="005E5B5B">
              <w:rPr>
                <w:sz w:val="16"/>
                <w:szCs w:val="16"/>
                <w:lang w:eastAsia="zh-CN"/>
              </w:rPr>
              <w:t>17.0.0</w:t>
            </w:r>
          </w:p>
        </w:tc>
      </w:tr>
      <w:tr w:rsidR="005E5B5B" w:rsidRPr="005E5B5B" w14:paraId="02F467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ED0E344" w14:textId="77777777" w:rsidR="005E5B5B" w:rsidRPr="005E5B5B" w:rsidRDefault="005E5B5B" w:rsidP="005E5B5B">
            <w:pPr>
              <w:pStyle w:val="TAC"/>
              <w:rPr>
                <w:sz w:val="16"/>
                <w:szCs w:val="16"/>
                <w:lang w:eastAsia="zh-CN"/>
              </w:rPr>
            </w:pPr>
            <w:r w:rsidRPr="005E5B5B">
              <w:rPr>
                <w:sz w:val="16"/>
                <w:szCs w:val="16"/>
                <w:lang w:eastAsia="zh-CN"/>
              </w:rPr>
              <w:t>2020-11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B95B3" w14:textId="77777777" w:rsidR="005E5B5B" w:rsidRPr="005E5B5B" w:rsidRDefault="005E5B5B" w:rsidP="005E5B5B">
            <w:pPr>
              <w:pStyle w:val="TAC"/>
              <w:rPr>
                <w:sz w:val="16"/>
                <w:szCs w:val="16"/>
                <w:lang w:eastAsia="zh-CN"/>
              </w:rPr>
            </w:pP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9AC062"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32699"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CA1DB"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5A4C70"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0334485" w14:textId="77777777" w:rsidR="005E5B5B" w:rsidRPr="005E5B5B" w:rsidRDefault="005E5B5B" w:rsidP="005E5B5B">
            <w:pPr>
              <w:pStyle w:val="TAL"/>
              <w:rPr>
                <w:sz w:val="16"/>
                <w:szCs w:val="16"/>
              </w:rPr>
            </w:pPr>
            <w:r w:rsidRPr="005E5B5B">
              <w:rPr>
                <w:sz w:val="16"/>
                <w:szCs w:val="16"/>
              </w:rPr>
              <w:t>No technical changes. Cleanup of diverse issues in order to improve performance of the file: hidden XML, watermarks,etc..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D8885E" w14:textId="77777777" w:rsidR="005E5B5B" w:rsidRPr="005E5B5B" w:rsidRDefault="005E5B5B" w:rsidP="005E5B5B">
            <w:pPr>
              <w:pStyle w:val="TAL"/>
              <w:rPr>
                <w:sz w:val="16"/>
                <w:szCs w:val="16"/>
                <w:lang w:eastAsia="zh-CN"/>
              </w:rPr>
            </w:pPr>
            <w:r w:rsidRPr="005E5B5B">
              <w:rPr>
                <w:sz w:val="16"/>
                <w:szCs w:val="16"/>
                <w:lang w:eastAsia="zh-CN"/>
              </w:rPr>
              <w:t>17.0.1</w:t>
            </w:r>
          </w:p>
        </w:tc>
      </w:tr>
      <w:tr w:rsidR="005E5B5B" w:rsidRPr="005E5B5B" w14:paraId="6B525D5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52ABC4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85AD17"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A4E05E0"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E4436E5" w14:textId="77777777" w:rsidR="005E5B5B" w:rsidRPr="005E5B5B" w:rsidRDefault="005E5B5B" w:rsidP="005E5B5B">
            <w:pPr>
              <w:pStyle w:val="TAC"/>
              <w:rPr>
                <w:sz w:val="16"/>
                <w:szCs w:val="16"/>
                <w:lang w:eastAsia="zh-CN"/>
              </w:rPr>
            </w:pPr>
            <w:r w:rsidRPr="005E5B5B">
              <w:rPr>
                <w:sz w:val="16"/>
                <w:szCs w:val="16"/>
                <w:lang w:eastAsia="zh-CN"/>
              </w:rPr>
              <w:t>0380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9FAC4D5"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45E10D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7B8226D" w14:textId="77777777" w:rsidR="005E5B5B" w:rsidRPr="005E5B5B" w:rsidRDefault="005E5B5B" w:rsidP="005E5B5B">
            <w:pPr>
              <w:pStyle w:val="TAL"/>
              <w:rPr>
                <w:sz w:val="16"/>
                <w:szCs w:val="16"/>
              </w:rPr>
            </w:pPr>
            <w:r w:rsidRPr="005E5B5B">
              <w:rPr>
                <w:sz w:val="16"/>
                <w:szCs w:val="16"/>
              </w:rPr>
              <w:t>Correct the definition for configurable5QI and dynamic5QI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0D9D24"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D52FD1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1D3EF2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A89B00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341EF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SP-201066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D93E82E" w14:textId="77777777" w:rsidR="005E5B5B" w:rsidRPr="005E5B5B" w:rsidRDefault="005E5B5B" w:rsidP="005E5B5B">
            <w:pPr>
              <w:pStyle w:val="TAC"/>
              <w:rPr>
                <w:sz w:val="16"/>
                <w:szCs w:val="16"/>
                <w:lang w:eastAsia="zh-CN"/>
              </w:rPr>
            </w:pPr>
            <w:r w:rsidRPr="005E5B5B">
              <w:rPr>
                <w:sz w:val="16"/>
                <w:szCs w:val="16"/>
                <w:lang w:eastAsia="zh-CN"/>
              </w:rPr>
              <w:t>0382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E3F04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97C4A4"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35FCBC0" w14:textId="77777777" w:rsidR="005E5B5B" w:rsidRPr="005E5B5B" w:rsidRDefault="005E5B5B" w:rsidP="005E5B5B">
            <w:pPr>
              <w:pStyle w:val="TAL"/>
              <w:rPr>
                <w:sz w:val="16"/>
                <w:szCs w:val="16"/>
              </w:rPr>
            </w:pPr>
            <w:r w:rsidRPr="005E5B5B">
              <w:rPr>
                <w:sz w:val="16"/>
                <w:szCs w:val="16"/>
              </w:rPr>
              <w:t>Change RACH control attributes from beam to cell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D186E79"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9921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3C4FD4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734778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2DAA33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8B3D2F7" w14:textId="77777777" w:rsidR="005E5B5B" w:rsidRPr="005E5B5B" w:rsidRDefault="005E5B5B" w:rsidP="005E5B5B">
            <w:pPr>
              <w:pStyle w:val="TAC"/>
              <w:rPr>
                <w:sz w:val="16"/>
                <w:szCs w:val="16"/>
                <w:lang w:eastAsia="zh-CN"/>
              </w:rPr>
            </w:pPr>
            <w:r w:rsidRPr="005E5B5B">
              <w:rPr>
                <w:sz w:val="16"/>
                <w:szCs w:val="16"/>
                <w:lang w:eastAsia="zh-CN"/>
              </w:rPr>
              <w:t>0384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B115BC"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559BBC7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29AF687" w14:textId="77777777" w:rsidR="005E5B5B" w:rsidRPr="005E5B5B" w:rsidRDefault="005E5B5B" w:rsidP="005E5B5B">
            <w:pPr>
              <w:pStyle w:val="TAL"/>
              <w:rPr>
                <w:sz w:val="16"/>
                <w:szCs w:val="16"/>
              </w:rPr>
            </w:pPr>
            <w:r w:rsidRPr="005E5B5B">
              <w:rPr>
                <w:sz w:val="16"/>
                <w:szCs w:val="16"/>
              </w:rPr>
              <w:t>Move Distributed RACH control IOC from CU to DU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F0813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4CE57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3969B7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3D5E0BF"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F1BB6AF"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53C335D" w14:textId="77777777" w:rsidR="005E5B5B" w:rsidRPr="005E5B5B" w:rsidRDefault="005E5B5B" w:rsidP="005E5B5B">
            <w:pPr>
              <w:pStyle w:val="TAC"/>
              <w:rPr>
                <w:sz w:val="16"/>
                <w:szCs w:val="16"/>
                <w:lang w:eastAsia="zh-CN"/>
              </w:rPr>
            </w:pPr>
            <w:r w:rsidRPr="005E5B5B">
              <w:rPr>
                <w:sz w:val="16"/>
                <w:szCs w:val="16"/>
                <w:lang w:eastAsia="zh-CN"/>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18B3DD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5CF5C4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1F1327F2" w14:textId="77777777" w:rsidR="005E5B5B" w:rsidRPr="005E5B5B" w:rsidRDefault="005E5B5B" w:rsidP="005E5B5B">
            <w:pPr>
              <w:pStyle w:val="TAL"/>
              <w:rPr>
                <w:sz w:val="16"/>
                <w:szCs w:val="16"/>
              </w:rPr>
            </w:pPr>
            <w:r w:rsidRPr="005E5B5B">
              <w:rPr>
                <w:sz w:val="16"/>
                <w:szCs w:val="16"/>
              </w:rPr>
              <w:t>Move Distributed PCI control IOC from DU to CU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F02BD5"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E6C20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B077F9D"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9B7811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FE09E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3A29CC" w14:textId="77777777" w:rsidR="005E5B5B" w:rsidRPr="005E5B5B" w:rsidRDefault="005E5B5B" w:rsidP="005E5B5B">
            <w:pPr>
              <w:pStyle w:val="TAC"/>
              <w:rPr>
                <w:sz w:val="16"/>
                <w:szCs w:val="16"/>
                <w:lang w:eastAsia="zh-CN"/>
              </w:rPr>
            </w:pPr>
            <w:r w:rsidRPr="005E5B5B">
              <w:rPr>
                <w:sz w:val="16"/>
                <w:szCs w:val="16"/>
                <w:lang w:eastAsia="zh-CN"/>
              </w:rPr>
              <w:t>0388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2377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BF6F7EC"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C91DFD7" w14:textId="77777777" w:rsidR="005E5B5B" w:rsidRPr="005E5B5B" w:rsidRDefault="005E5B5B" w:rsidP="005E5B5B">
            <w:pPr>
              <w:pStyle w:val="TAL"/>
              <w:rPr>
                <w:sz w:val="16"/>
                <w:szCs w:val="16"/>
              </w:rPr>
            </w:pPr>
            <w:r w:rsidRPr="005E5B5B">
              <w:rPr>
                <w:sz w:val="16"/>
                <w:szCs w:val="16"/>
              </w:rPr>
              <w:t>Correction of cell neighbour relations related attributes in openAPI solution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452368"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8600C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2C7DC8"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6E22B9C"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AFE43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FD355C5" w14:textId="77777777" w:rsidR="005E5B5B" w:rsidRPr="005E5B5B" w:rsidRDefault="005E5B5B" w:rsidP="005E5B5B">
            <w:pPr>
              <w:pStyle w:val="TAC"/>
              <w:rPr>
                <w:sz w:val="16"/>
                <w:szCs w:val="16"/>
                <w:lang w:eastAsia="zh-CN"/>
              </w:rPr>
            </w:pPr>
            <w:r w:rsidRPr="005E5B5B">
              <w:rPr>
                <w:sz w:val="16"/>
                <w:szCs w:val="16"/>
                <w:lang w:eastAsia="zh-CN"/>
              </w:rPr>
              <w:t>0393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8E3218"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F24A02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7B20E569"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0DE6E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E86627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7C0EA0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EDEDECA"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15D9D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SP-201057</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1C5269F7" w14:textId="77777777" w:rsidR="005E5B5B" w:rsidRPr="005E5B5B" w:rsidRDefault="005E5B5B" w:rsidP="005E5B5B">
            <w:pPr>
              <w:pStyle w:val="TAC"/>
              <w:rPr>
                <w:sz w:val="16"/>
                <w:szCs w:val="16"/>
                <w:lang w:eastAsia="zh-CN"/>
              </w:rPr>
            </w:pPr>
            <w:r w:rsidRPr="005E5B5B">
              <w:rPr>
                <w:sz w:val="16"/>
                <w:szCs w:val="16"/>
                <w:lang w:eastAsia="zh-CN"/>
              </w:rPr>
              <w:t>0395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B7FB61"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D33792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ABAA601" w14:textId="77777777" w:rsidR="005E5B5B" w:rsidRPr="005E5B5B" w:rsidRDefault="005E5B5B" w:rsidP="005E5B5B">
            <w:pPr>
              <w:pStyle w:val="TAL"/>
              <w:rPr>
                <w:sz w:val="16"/>
                <w:szCs w:val="16"/>
              </w:rPr>
            </w:pPr>
            <w:r w:rsidRPr="005E5B5B">
              <w:rPr>
                <w:sz w:val="16"/>
                <w:szCs w:val="16"/>
              </w:rPr>
              <w:t>Correct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7F44FC"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8D33C6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C773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F6B98B"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53902CE"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72D7599" w14:textId="77777777" w:rsidR="005E5B5B" w:rsidRPr="005E5B5B" w:rsidRDefault="005E5B5B" w:rsidP="005E5B5B">
            <w:pPr>
              <w:pStyle w:val="TAC"/>
              <w:rPr>
                <w:sz w:val="16"/>
                <w:szCs w:val="16"/>
                <w:lang w:eastAsia="zh-CN"/>
              </w:rPr>
            </w:pPr>
            <w:r w:rsidRPr="005E5B5B">
              <w:rPr>
                <w:sz w:val="16"/>
                <w:szCs w:val="16"/>
                <w:lang w:eastAsia="zh-CN"/>
              </w:rPr>
              <w:t>0399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05437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2FA717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CDED8E4" w14:textId="77777777" w:rsidR="005E5B5B" w:rsidRPr="005E5B5B" w:rsidRDefault="005E5B5B" w:rsidP="005E5B5B">
            <w:pPr>
              <w:pStyle w:val="TAL"/>
              <w:rPr>
                <w:sz w:val="16"/>
                <w:szCs w:val="16"/>
              </w:rPr>
            </w:pPr>
            <w:r w:rsidRPr="005E5B5B">
              <w:rPr>
                <w:sz w:val="16"/>
                <w:szCs w:val="16"/>
              </w:rPr>
              <w:t>Fix description related to service profile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C33586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328B77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C07B0F"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653DA0CD"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84EB4B7"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777498" w14:textId="77777777" w:rsidR="005E5B5B" w:rsidRPr="005E5B5B" w:rsidRDefault="005E5B5B" w:rsidP="005E5B5B">
            <w:pPr>
              <w:pStyle w:val="TAC"/>
              <w:rPr>
                <w:sz w:val="16"/>
                <w:szCs w:val="16"/>
                <w:lang w:eastAsia="zh-CN"/>
              </w:rPr>
            </w:pPr>
            <w:r w:rsidRPr="005E5B5B">
              <w:rPr>
                <w:sz w:val="16"/>
                <w:szCs w:val="16"/>
                <w:lang w:eastAsia="zh-CN"/>
              </w:rPr>
              <w:t>0405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C0DA30"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C7F3DA7"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86CFDD1" w14:textId="77777777" w:rsidR="005E5B5B" w:rsidRPr="005E5B5B" w:rsidRDefault="005E5B5B" w:rsidP="005E5B5B">
            <w:pPr>
              <w:pStyle w:val="TAL"/>
              <w:rPr>
                <w:sz w:val="16"/>
                <w:szCs w:val="16"/>
              </w:rPr>
            </w:pPr>
            <w:r w:rsidRPr="005E5B5B">
              <w:rPr>
                <w:sz w:val="16"/>
                <w:szCs w:val="16"/>
              </w:rPr>
              <w:t>Add containment relationship for network slice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8522612"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5FB92B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B611B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7692244"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75474F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E177DD8" w14:textId="77777777" w:rsidR="005E5B5B" w:rsidRPr="005E5B5B" w:rsidRDefault="005E5B5B" w:rsidP="005E5B5B">
            <w:pPr>
              <w:pStyle w:val="TAC"/>
              <w:rPr>
                <w:sz w:val="16"/>
                <w:szCs w:val="16"/>
                <w:lang w:eastAsia="zh-CN"/>
              </w:rPr>
            </w:pPr>
            <w:r w:rsidRPr="005E5B5B">
              <w:rPr>
                <w:sz w:val="16"/>
                <w:szCs w:val="16"/>
                <w:lang w:eastAsia="zh-CN"/>
              </w:rPr>
              <w:t>0406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43B31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E3966B9"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B268EFD" w14:textId="77777777" w:rsidR="005E5B5B" w:rsidRPr="005E5B5B" w:rsidRDefault="005E5B5B" w:rsidP="005E5B5B">
            <w:pPr>
              <w:pStyle w:val="TAL"/>
              <w:rPr>
                <w:sz w:val="16"/>
                <w:szCs w:val="16"/>
              </w:rPr>
            </w:pPr>
            <w:r w:rsidRPr="005E5B5B">
              <w:rPr>
                <w:sz w:val="16"/>
                <w:szCs w:val="16"/>
              </w:rPr>
              <w:t>Add containment relationship for network slice IOCs stage 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485A33"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E1BB3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DCC3F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BEDD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5846E0A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SP-201045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2259D45" w14:textId="77777777" w:rsidR="005E5B5B" w:rsidRPr="005E5B5B" w:rsidRDefault="005E5B5B" w:rsidP="005E5B5B">
            <w:pPr>
              <w:pStyle w:val="TAC"/>
              <w:rPr>
                <w:sz w:val="16"/>
                <w:szCs w:val="16"/>
                <w:lang w:eastAsia="zh-CN"/>
              </w:rPr>
            </w:pPr>
            <w:r w:rsidRPr="005E5B5B">
              <w:rPr>
                <w:sz w:val="16"/>
                <w:szCs w:val="16"/>
                <w:lang w:eastAsia="zh-CN"/>
              </w:rPr>
              <w:t>0407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0F2CC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9364196" w14:textId="77777777" w:rsidR="005E5B5B" w:rsidRPr="005E5B5B" w:rsidRDefault="005E5B5B" w:rsidP="005E5B5B">
            <w:pPr>
              <w:pStyle w:val="TAL"/>
              <w:rPr>
                <w:rFonts w:cs="Arial"/>
                <w:sz w:val="16"/>
                <w:szCs w:val="16"/>
                <w:lang w:eastAsia="zh-CN"/>
              </w:rPr>
            </w:pPr>
            <w:r w:rsidRPr="005E5B5B">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217EE92B" w14:textId="77777777" w:rsidR="005E5B5B" w:rsidRPr="005E5B5B" w:rsidRDefault="005E5B5B" w:rsidP="005E5B5B">
            <w:pPr>
              <w:pStyle w:val="TAL"/>
              <w:rPr>
                <w:sz w:val="16"/>
                <w:szCs w:val="16"/>
              </w:rPr>
            </w:pPr>
            <w:r w:rsidRPr="005E5B5B">
              <w:rPr>
                <w:sz w:val="16"/>
                <w:szCs w:val="16"/>
              </w:rPr>
              <w:t>Add subclause reference of MRO related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C3C9A6"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46DB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7C33429"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6B4D4E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2574FE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AA0D8B6" w14:textId="77777777" w:rsidR="005E5B5B" w:rsidRPr="005E5B5B" w:rsidRDefault="005E5B5B" w:rsidP="005E5B5B">
            <w:pPr>
              <w:pStyle w:val="TAC"/>
              <w:rPr>
                <w:sz w:val="16"/>
                <w:szCs w:val="16"/>
                <w:lang w:eastAsia="zh-CN"/>
              </w:rPr>
            </w:pPr>
            <w:r w:rsidRPr="005E5B5B">
              <w:rPr>
                <w:sz w:val="16"/>
                <w:szCs w:val="16"/>
                <w:lang w:eastAsia="zh-CN"/>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A693C3"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C7F6AE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F35935C" w14:textId="77777777" w:rsidR="005E5B5B" w:rsidRPr="005E5B5B" w:rsidRDefault="005E5B5B" w:rsidP="005E5B5B">
            <w:pPr>
              <w:pStyle w:val="TAL"/>
              <w:rPr>
                <w:sz w:val="16"/>
                <w:szCs w:val="16"/>
              </w:rPr>
            </w:pPr>
            <w:r w:rsidRPr="005E5B5B">
              <w:rPr>
                <w:sz w:val="16"/>
                <w:szCs w:val="16"/>
              </w:rPr>
              <w:t>Correction of NRM YANG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63101A"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1566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F9F35E6"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9E3809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7C7DD24"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97B9D32" w14:textId="77777777" w:rsidR="005E5B5B" w:rsidRPr="005E5B5B" w:rsidRDefault="005E5B5B" w:rsidP="005E5B5B">
            <w:pPr>
              <w:pStyle w:val="TAC"/>
              <w:rPr>
                <w:sz w:val="16"/>
                <w:szCs w:val="16"/>
                <w:lang w:eastAsia="zh-CN"/>
              </w:rPr>
            </w:pPr>
            <w:r w:rsidRPr="005E5B5B">
              <w:rPr>
                <w:sz w:val="16"/>
                <w:szCs w:val="16"/>
                <w:lang w:eastAsia="zh-CN"/>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4A6F6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10A01C35"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66DEAA" w14:textId="77777777" w:rsidR="005E5B5B" w:rsidRPr="005E5B5B" w:rsidRDefault="005E5B5B" w:rsidP="005E5B5B">
            <w:pPr>
              <w:pStyle w:val="TAL"/>
              <w:rPr>
                <w:sz w:val="16"/>
                <w:szCs w:val="16"/>
              </w:rPr>
            </w:pPr>
            <w:r w:rsidRPr="005E5B5B">
              <w:rPr>
                <w:sz w:val="16"/>
                <w:szCs w:val="16"/>
              </w:rPr>
              <w:t>YANG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790F8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125B1C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BD4ACF7"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58FC6F00"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673B2E5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SP-201056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46D8330" w14:textId="77777777" w:rsidR="005E5B5B" w:rsidRPr="005E5B5B" w:rsidRDefault="005E5B5B" w:rsidP="005E5B5B">
            <w:pPr>
              <w:pStyle w:val="TAC"/>
              <w:rPr>
                <w:sz w:val="16"/>
                <w:szCs w:val="16"/>
                <w:lang w:eastAsia="zh-CN"/>
              </w:rPr>
            </w:pPr>
            <w:r w:rsidRPr="005E5B5B">
              <w:rPr>
                <w:sz w:val="16"/>
                <w:szCs w:val="16"/>
                <w:lang w:eastAsia="zh-CN"/>
              </w:rPr>
              <w:t>0414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4EC27F"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08857DA"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99F3E9A" w14:textId="77777777" w:rsidR="005E5B5B" w:rsidRPr="005E5B5B" w:rsidRDefault="005E5B5B" w:rsidP="005E5B5B">
            <w:pPr>
              <w:pStyle w:val="TAL"/>
              <w:rPr>
                <w:sz w:val="16"/>
                <w:szCs w:val="16"/>
              </w:rPr>
            </w:pPr>
            <w:r w:rsidRPr="005E5B5B">
              <w:rPr>
                <w:sz w:val="16"/>
                <w:szCs w:val="16"/>
              </w:rPr>
              <w:t>Add serviceProfileId and sliceProfileId to stage 3 yaml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31962E"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04DD00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C5AB681"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F185398"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34BDB29"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023B825" w14:textId="77777777" w:rsidR="005E5B5B" w:rsidRPr="005E5B5B" w:rsidRDefault="005E5B5B" w:rsidP="005E5B5B">
            <w:pPr>
              <w:pStyle w:val="TAC"/>
              <w:rPr>
                <w:sz w:val="16"/>
                <w:szCs w:val="16"/>
                <w:lang w:eastAsia="zh-CN"/>
              </w:rPr>
            </w:pPr>
            <w:r w:rsidRPr="005E5B5B">
              <w:rPr>
                <w:sz w:val="16"/>
                <w:szCs w:val="16"/>
                <w:lang w:eastAsia="zh-CN"/>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55C2DD9"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2C579F79"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88D9CEE" w14:textId="77777777" w:rsidR="005E5B5B" w:rsidRPr="005E5B5B" w:rsidRDefault="005E5B5B" w:rsidP="005E5B5B">
            <w:pPr>
              <w:pStyle w:val="TAL"/>
              <w:rPr>
                <w:sz w:val="16"/>
                <w:szCs w:val="16"/>
              </w:rPr>
            </w:pPr>
            <w:r w:rsidRPr="005E5B5B">
              <w:rPr>
                <w:sz w:val="16"/>
                <w:szCs w:val="16"/>
              </w:rPr>
              <w:t>Update notifyThresholdCrossing to be a common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CA243D"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67477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67B9F0"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F54E475"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6CD462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C092481" w14:textId="77777777" w:rsidR="005E5B5B" w:rsidRPr="005E5B5B" w:rsidRDefault="005E5B5B" w:rsidP="005E5B5B">
            <w:pPr>
              <w:pStyle w:val="TAC"/>
              <w:rPr>
                <w:sz w:val="16"/>
                <w:szCs w:val="16"/>
                <w:lang w:eastAsia="zh-CN"/>
              </w:rPr>
            </w:pPr>
            <w:r w:rsidRPr="005E5B5B">
              <w:rPr>
                <w:sz w:val="16"/>
                <w:szCs w:val="16"/>
                <w:lang w:eastAsia="zh-CN"/>
              </w:rPr>
              <w:t>0421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CA36B7"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79A1D9C0"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512BA1B2" w14:textId="77777777" w:rsidR="005E5B5B" w:rsidRPr="005E5B5B" w:rsidRDefault="005E5B5B" w:rsidP="005E5B5B">
            <w:pPr>
              <w:pStyle w:val="TAL"/>
              <w:rPr>
                <w:sz w:val="16"/>
                <w:szCs w:val="16"/>
              </w:rPr>
            </w:pPr>
            <w:r w:rsidRPr="005E5B5B">
              <w:rPr>
                <w:sz w:val="16"/>
                <w:szCs w:val="16"/>
              </w:rPr>
              <w:t>pLMNInfoList faulty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E708C0"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767A3B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4C7E82" w14:textId="77777777" w:rsidR="005E5B5B" w:rsidRPr="005E5B5B" w:rsidRDefault="005E5B5B" w:rsidP="005E5B5B">
            <w:pPr>
              <w:pStyle w:val="TAC"/>
              <w:rPr>
                <w:sz w:val="16"/>
                <w:szCs w:val="16"/>
                <w:lang w:eastAsia="zh-CN"/>
              </w:rPr>
            </w:pPr>
            <w:r w:rsidRPr="005E5B5B">
              <w:rPr>
                <w:sz w:val="16"/>
                <w:szCs w:val="16"/>
                <w:lang w:eastAsia="zh-CN"/>
              </w:rPr>
              <w:t>2020-12</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009E0351" w14:textId="77777777" w:rsidR="005E5B5B" w:rsidRPr="005E5B5B" w:rsidRDefault="005E5B5B" w:rsidP="005E5B5B">
            <w:pPr>
              <w:pStyle w:val="TAC"/>
              <w:rPr>
                <w:sz w:val="16"/>
                <w:szCs w:val="16"/>
                <w:lang w:eastAsia="zh-CN"/>
              </w:rPr>
            </w:pPr>
            <w:r w:rsidRPr="005E5B5B">
              <w:rPr>
                <w:sz w:val="16"/>
                <w:szCs w:val="16"/>
                <w:lang w:eastAsia="zh-CN"/>
              </w:rPr>
              <w:t>SA#90e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8F1F5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SP-201089</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5713AE3" w14:textId="77777777" w:rsidR="005E5B5B" w:rsidRPr="005E5B5B" w:rsidRDefault="005E5B5B" w:rsidP="005E5B5B">
            <w:pPr>
              <w:pStyle w:val="TAC"/>
              <w:rPr>
                <w:sz w:val="16"/>
                <w:szCs w:val="16"/>
                <w:lang w:eastAsia="zh-CN"/>
              </w:rPr>
            </w:pPr>
            <w:r w:rsidRPr="005E5B5B">
              <w:rPr>
                <w:sz w:val="16"/>
                <w:szCs w:val="16"/>
                <w:lang w:eastAsia="zh-CN"/>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ECC61E"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D795AD2"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39DEFAD" w14:textId="77777777" w:rsidR="005E5B5B" w:rsidRPr="005E5B5B" w:rsidRDefault="005E5B5B" w:rsidP="005E5B5B">
            <w:pPr>
              <w:pStyle w:val="TAL"/>
              <w:rPr>
                <w:sz w:val="16"/>
                <w:szCs w:val="16"/>
              </w:rPr>
            </w:pPr>
            <w:r w:rsidRPr="005E5B5B">
              <w:rPr>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007AF7" w14:textId="77777777" w:rsidR="005E5B5B" w:rsidRPr="005E5B5B" w:rsidRDefault="005E5B5B" w:rsidP="005E5B5B">
            <w:pPr>
              <w:pStyle w:val="TAL"/>
              <w:rPr>
                <w:sz w:val="16"/>
                <w:szCs w:val="16"/>
                <w:lang w:eastAsia="zh-CN"/>
              </w:rPr>
            </w:pPr>
            <w:r w:rsidRPr="005E5B5B">
              <w:rPr>
                <w:sz w:val="16"/>
                <w:szCs w:val="16"/>
                <w:lang w:eastAsia="zh-CN"/>
              </w:rPr>
              <w:t>17.1.0</w:t>
            </w:r>
          </w:p>
        </w:tc>
      </w:tr>
      <w:tr w:rsidR="005E5B5B" w:rsidRPr="005E5B5B" w14:paraId="27179B6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A4E90E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31948F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3C1189F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7E6BF32" w14:textId="77777777" w:rsidR="005E5B5B" w:rsidRPr="005E5B5B" w:rsidRDefault="005E5B5B" w:rsidP="005E5B5B">
            <w:pPr>
              <w:pStyle w:val="TAC"/>
              <w:rPr>
                <w:sz w:val="16"/>
                <w:szCs w:val="16"/>
                <w:lang w:eastAsia="zh-CN"/>
              </w:rPr>
            </w:pPr>
            <w:r w:rsidRPr="005E5B5B">
              <w:rPr>
                <w:sz w:val="16"/>
                <w:szCs w:val="16"/>
                <w:lang w:eastAsia="zh-CN"/>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19B4F"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1EFFDBE"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6EE625E8" w14:textId="77777777" w:rsidR="005E5B5B" w:rsidRPr="005E5B5B" w:rsidRDefault="005E5B5B" w:rsidP="005E5B5B">
            <w:pPr>
              <w:pStyle w:val="TAL"/>
              <w:rPr>
                <w:sz w:val="16"/>
                <w:szCs w:val="16"/>
              </w:rPr>
            </w:pPr>
            <w:r w:rsidRPr="005E5B5B">
              <w:rPr>
                <w:sz w:val="16"/>
                <w:szCs w:val="16"/>
              </w:rPr>
              <w:t>Correction on Dynamic5QISet IOC based on LS reply from SA2</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924DB"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6B9E44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FB2BBCD"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6DB9672"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1274745"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AE5C9DA" w14:textId="77777777" w:rsidR="005E5B5B" w:rsidRPr="005E5B5B" w:rsidRDefault="005E5B5B" w:rsidP="005E5B5B">
            <w:pPr>
              <w:pStyle w:val="TAC"/>
              <w:rPr>
                <w:sz w:val="16"/>
                <w:szCs w:val="16"/>
                <w:lang w:eastAsia="zh-CN"/>
              </w:rPr>
            </w:pPr>
            <w:r w:rsidRPr="005E5B5B">
              <w:rPr>
                <w:sz w:val="16"/>
                <w:szCs w:val="16"/>
                <w:lang w:eastAsia="zh-CN"/>
              </w:rPr>
              <w:t>0435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C7D9B58" w14:textId="77777777" w:rsidR="005E5B5B" w:rsidRPr="005E5B5B" w:rsidRDefault="005E5B5B" w:rsidP="005E5B5B">
            <w:pPr>
              <w:pStyle w:val="TAC"/>
              <w:rPr>
                <w:sz w:val="16"/>
                <w:szCs w:val="16"/>
                <w:lang w:eastAsia="zh-CN"/>
              </w:rPr>
            </w:pPr>
            <w:r w:rsidRPr="005E5B5B">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39BD5A8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3046EBE6" w14:textId="77777777" w:rsidR="005E5B5B" w:rsidRPr="005E5B5B" w:rsidRDefault="005E5B5B" w:rsidP="005E5B5B">
            <w:pPr>
              <w:pStyle w:val="TAL"/>
              <w:rPr>
                <w:sz w:val="16"/>
                <w:szCs w:val="16"/>
              </w:rPr>
            </w:pPr>
            <w:r w:rsidRPr="005E5B5B">
              <w:rPr>
                <w:sz w:val="16"/>
                <w:szCs w:val="16"/>
              </w:rPr>
              <w:t>Correct the NF name in definition of EP_NgU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BD49DE3"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51D162E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78722E"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4BC133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4DE1281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1CBC07D" w14:textId="77777777" w:rsidR="005E5B5B" w:rsidRPr="005E5B5B" w:rsidRDefault="005E5B5B" w:rsidP="005E5B5B">
            <w:pPr>
              <w:pStyle w:val="TAC"/>
              <w:rPr>
                <w:sz w:val="16"/>
                <w:szCs w:val="16"/>
                <w:lang w:eastAsia="zh-CN"/>
              </w:rPr>
            </w:pPr>
            <w:r w:rsidRPr="005E5B5B">
              <w:rPr>
                <w:sz w:val="16"/>
                <w:szCs w:val="16"/>
                <w:lang w:eastAsia="zh-CN"/>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0A455DA"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B7E48E4"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6BF0B41" w14:textId="77777777" w:rsidR="005E5B5B" w:rsidRPr="005E5B5B" w:rsidRDefault="005E5B5B" w:rsidP="005E5B5B">
            <w:pPr>
              <w:pStyle w:val="TAL"/>
              <w:rPr>
                <w:sz w:val="16"/>
                <w:szCs w:val="16"/>
              </w:rPr>
            </w:pPr>
            <w:r w:rsidRPr="005E5B5B">
              <w:rPr>
                <w:sz w:val="16"/>
                <w:szCs w:val="16"/>
              </w:rPr>
              <w:t>Add missing inheritance description information in the attribute definition for several IOCs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A1F6778"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D851D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8CBF881"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74095CBA"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2637530B"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SP-210153</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3379900F" w14:textId="77777777" w:rsidR="005E5B5B" w:rsidRPr="005E5B5B" w:rsidRDefault="005E5B5B" w:rsidP="005E5B5B">
            <w:pPr>
              <w:pStyle w:val="TAC"/>
              <w:rPr>
                <w:sz w:val="16"/>
                <w:szCs w:val="16"/>
                <w:lang w:eastAsia="zh-CN"/>
              </w:rPr>
            </w:pPr>
            <w:r w:rsidRPr="005E5B5B">
              <w:rPr>
                <w:sz w:val="16"/>
                <w:szCs w:val="16"/>
                <w:lang w:eastAsia="zh-CN"/>
              </w:rPr>
              <w:t>0442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58BA"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90CA23"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1A77025" w14:textId="77777777" w:rsidR="005E5B5B" w:rsidRPr="005E5B5B" w:rsidRDefault="005E5B5B" w:rsidP="005E5B5B">
            <w:pPr>
              <w:pStyle w:val="TAL"/>
              <w:rPr>
                <w:sz w:val="16"/>
                <w:szCs w:val="16"/>
              </w:rPr>
            </w:pPr>
            <w:r w:rsidRPr="005E5B5B">
              <w:rPr>
                <w:noProof/>
                <w:sz w:val="16"/>
                <w:szCs w:val="16"/>
              </w:rPr>
              <w:t>Correct multiplicity issue for several attributes of NR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85DD3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61DE1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6CC0FB2"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2D82CA7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0D9EDCB1"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28521C5" w14:textId="77777777" w:rsidR="005E5B5B" w:rsidRPr="005E5B5B" w:rsidRDefault="005E5B5B" w:rsidP="005E5B5B">
            <w:pPr>
              <w:pStyle w:val="TAC"/>
              <w:rPr>
                <w:sz w:val="16"/>
                <w:szCs w:val="16"/>
                <w:lang w:eastAsia="zh-CN"/>
              </w:rPr>
            </w:pPr>
            <w:r w:rsidRPr="005E5B5B">
              <w:rPr>
                <w:sz w:val="16"/>
                <w:szCs w:val="16"/>
                <w:lang w:eastAsia="zh-CN"/>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6D4BE2" w14:textId="77777777" w:rsidR="005E5B5B" w:rsidRPr="005E5B5B" w:rsidRDefault="005E5B5B" w:rsidP="005E5B5B">
            <w:pPr>
              <w:pStyle w:val="TAC"/>
              <w:rPr>
                <w:sz w:val="16"/>
                <w:szCs w:val="16"/>
                <w:lang w:eastAsia="zh-CN"/>
              </w:rPr>
            </w:pPr>
            <w:r w:rsidRPr="005E5B5B">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4404FFF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0EDCAD9B" w14:textId="77777777" w:rsidR="005E5B5B" w:rsidRPr="005E5B5B" w:rsidRDefault="005E5B5B" w:rsidP="005E5B5B">
            <w:pPr>
              <w:pStyle w:val="TAL"/>
              <w:rPr>
                <w:noProof/>
                <w:sz w:val="16"/>
                <w:szCs w:val="16"/>
              </w:rPr>
            </w:pPr>
            <w:r w:rsidRPr="005E5B5B">
              <w:rPr>
                <w:noProof/>
                <w:sz w:val="16"/>
                <w:szCs w:val="16"/>
              </w:rPr>
              <w:t>Fix containment relationship for EP_Transport IOC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FCC4FC"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33D66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36C185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14EDA0BD"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7B3C26E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DAC9D18" w14:textId="77777777" w:rsidR="005E5B5B" w:rsidRPr="005E5B5B" w:rsidRDefault="005E5B5B" w:rsidP="005E5B5B">
            <w:pPr>
              <w:pStyle w:val="TAC"/>
              <w:rPr>
                <w:sz w:val="16"/>
                <w:szCs w:val="16"/>
                <w:lang w:eastAsia="zh-CN"/>
              </w:rPr>
            </w:pPr>
            <w:r w:rsidRPr="005E5B5B">
              <w:rPr>
                <w:sz w:val="16"/>
                <w:szCs w:val="16"/>
                <w:lang w:eastAsia="zh-CN"/>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37842"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6FF9744F" w14:textId="77777777" w:rsidR="005E5B5B" w:rsidRPr="005E5B5B" w:rsidRDefault="005E5B5B" w:rsidP="005E5B5B">
            <w:pPr>
              <w:pStyle w:val="TAL"/>
              <w:rPr>
                <w:rFonts w:cs="Arial"/>
                <w:sz w:val="16"/>
                <w:szCs w:val="16"/>
                <w:lang w:eastAsia="zh-CN"/>
              </w:rPr>
            </w:pPr>
            <w:r w:rsidRPr="005E5B5B">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FEFF01C" w14:textId="77777777" w:rsidR="005E5B5B" w:rsidRPr="005E5B5B" w:rsidRDefault="005E5B5B" w:rsidP="005E5B5B">
            <w:pPr>
              <w:pStyle w:val="TAL"/>
              <w:rPr>
                <w:noProof/>
                <w:sz w:val="16"/>
                <w:szCs w:val="16"/>
              </w:rPr>
            </w:pPr>
            <w:r w:rsidRPr="005E5B5B">
              <w:rPr>
                <w:noProof/>
                <w:sz w:val="16"/>
                <w:szCs w:val="16"/>
              </w:rPr>
              <w:t>Remove the XML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2DB544A"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115A22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9FE6CF"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hideMark/>
          </w:tcPr>
          <w:p w14:paraId="3266416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hideMark/>
          </w:tcPr>
          <w:p w14:paraId="17E8F593"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SP-210144</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F21CF5C" w14:textId="77777777" w:rsidR="005E5B5B" w:rsidRPr="005E5B5B" w:rsidRDefault="005E5B5B" w:rsidP="005E5B5B">
            <w:pPr>
              <w:pStyle w:val="TAC"/>
              <w:rPr>
                <w:sz w:val="16"/>
                <w:szCs w:val="16"/>
                <w:lang w:eastAsia="zh-CN"/>
              </w:rPr>
            </w:pPr>
            <w:r w:rsidRPr="005E5B5B">
              <w:rPr>
                <w:sz w:val="16"/>
                <w:szCs w:val="16"/>
                <w:lang w:eastAsia="zh-CN"/>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F1CD6C9"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hideMark/>
          </w:tcPr>
          <w:p w14:paraId="0068B91C" w14:textId="77777777" w:rsidR="005E5B5B" w:rsidRPr="005E5B5B" w:rsidRDefault="005E5B5B" w:rsidP="005E5B5B">
            <w:pPr>
              <w:pStyle w:val="TAL"/>
              <w:rPr>
                <w:rFonts w:cs="Arial"/>
                <w:sz w:val="16"/>
                <w:szCs w:val="16"/>
                <w:lang w:eastAsia="zh-CN"/>
              </w:rPr>
            </w:pPr>
            <w:r w:rsidRPr="005E5B5B">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hideMark/>
          </w:tcPr>
          <w:p w14:paraId="4C9223B7" w14:textId="77777777" w:rsidR="005E5B5B" w:rsidRPr="005E5B5B" w:rsidRDefault="005E5B5B" w:rsidP="005E5B5B">
            <w:pPr>
              <w:pStyle w:val="TAL"/>
              <w:rPr>
                <w:noProof/>
                <w:sz w:val="16"/>
                <w:szCs w:val="16"/>
              </w:rPr>
            </w:pPr>
            <w:r w:rsidRPr="005E5B5B">
              <w:rPr>
                <w:noProof/>
                <w:sz w:val="16"/>
                <w:szCs w:val="16"/>
              </w:rPr>
              <w:t>Update the information model definitions for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D70F455"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5B338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E5408C"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EA10E0"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964F4D"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CDC12" w14:textId="77777777" w:rsidR="005E5B5B" w:rsidRPr="005E5B5B" w:rsidRDefault="005E5B5B" w:rsidP="005E5B5B">
            <w:pPr>
              <w:pStyle w:val="TAC"/>
              <w:rPr>
                <w:sz w:val="16"/>
                <w:szCs w:val="16"/>
                <w:lang w:eastAsia="zh-CN"/>
              </w:rPr>
            </w:pPr>
            <w:r w:rsidRPr="005E5B5B">
              <w:rPr>
                <w:sz w:val="16"/>
                <w:szCs w:val="16"/>
                <w:lang w:eastAsia="zh-CN"/>
              </w:rPr>
              <w:t>0461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360A0"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DEC768"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C94CAE2" w14:textId="77777777" w:rsidR="005E5B5B" w:rsidRPr="005E5B5B" w:rsidRDefault="005E5B5B" w:rsidP="005E5B5B">
            <w:pPr>
              <w:pStyle w:val="TAL"/>
              <w:rPr>
                <w:sz w:val="16"/>
                <w:szCs w:val="16"/>
              </w:rPr>
            </w:pPr>
            <w:r w:rsidRPr="005E5B5B">
              <w:rPr>
                <w:sz w:val="16"/>
                <w:szCs w:val="16"/>
              </w:rPr>
              <w:t>Update of the PCI and DESManagementFunction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7FB5E"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9AC44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9E14B4"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68D32A8"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DD14D8"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59D0D" w14:textId="77777777" w:rsidR="005E5B5B" w:rsidRPr="005E5B5B" w:rsidRDefault="005E5B5B" w:rsidP="005E5B5B">
            <w:pPr>
              <w:pStyle w:val="TAC"/>
              <w:rPr>
                <w:sz w:val="16"/>
                <w:szCs w:val="16"/>
                <w:lang w:eastAsia="zh-CN"/>
              </w:rPr>
            </w:pPr>
            <w:r w:rsidRPr="005E5B5B">
              <w:rPr>
                <w:sz w:val="16"/>
                <w:szCs w:val="16"/>
                <w:lang w:eastAsia="zh-CN"/>
              </w:rPr>
              <w:t>0467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6DBDB" w14:textId="77777777" w:rsidR="005E5B5B" w:rsidRPr="005E5B5B" w:rsidRDefault="005E5B5B" w:rsidP="005E5B5B">
            <w:pPr>
              <w:pStyle w:val="TAC"/>
              <w:rPr>
                <w:sz w:val="16"/>
                <w:szCs w:val="16"/>
                <w:lang w:eastAsia="zh-CN"/>
              </w:rPr>
            </w:pPr>
            <w:r w:rsidRPr="005E5B5B">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D3C1F"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F849C0" w14:textId="77777777" w:rsidR="005E5B5B" w:rsidRPr="005E5B5B" w:rsidRDefault="005E5B5B" w:rsidP="005E5B5B">
            <w:pPr>
              <w:pStyle w:val="TAL"/>
              <w:rPr>
                <w:sz w:val="16"/>
                <w:szCs w:val="16"/>
              </w:rPr>
            </w:pPr>
            <w:r w:rsidRPr="005E5B5B">
              <w:rPr>
                <w:sz w:val="16"/>
                <w:szCs w:val="16"/>
              </w:rPr>
              <w:t>Correction to NSI and NSSI state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3872"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4BD6646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C35F75"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31F049"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DFD6"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6DAE0" w14:textId="77777777" w:rsidR="005E5B5B" w:rsidRPr="005E5B5B" w:rsidRDefault="005E5B5B" w:rsidP="005E5B5B">
            <w:pPr>
              <w:pStyle w:val="TAC"/>
              <w:rPr>
                <w:sz w:val="16"/>
                <w:szCs w:val="16"/>
                <w:lang w:eastAsia="zh-CN"/>
              </w:rPr>
            </w:pPr>
            <w:r w:rsidRPr="005E5B5B">
              <w:rPr>
                <w:sz w:val="16"/>
                <w:szCs w:val="16"/>
                <w:lang w:eastAsia="zh-CN"/>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9DD1"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E179D"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BCE72E" w14:textId="77777777" w:rsidR="005E5B5B" w:rsidRPr="005E5B5B" w:rsidRDefault="005E5B5B" w:rsidP="005E5B5B">
            <w:pPr>
              <w:pStyle w:val="TAL"/>
              <w:rPr>
                <w:sz w:val="16"/>
                <w:szCs w:val="16"/>
              </w:rPr>
            </w:pPr>
            <w:r w:rsidRPr="005E5B5B">
              <w:rPr>
                <w:sz w:val="16"/>
                <w:szCs w:val="16"/>
              </w:rPr>
              <w:fldChar w:fldCharType="begin"/>
            </w:r>
            <w:r w:rsidRPr="005E5B5B">
              <w:rPr>
                <w:sz w:val="16"/>
                <w:szCs w:val="16"/>
              </w:rPr>
              <w:instrText xml:space="preserve"> DOCPROPERTY  CrTitle  \* MERGEFORMAT </w:instrText>
            </w:r>
            <w:r w:rsidRPr="005E5B5B">
              <w:rPr>
                <w:sz w:val="16"/>
                <w:szCs w:val="16"/>
              </w:rPr>
              <w:fldChar w:fldCharType="separate"/>
            </w:r>
            <w:r w:rsidRPr="005E5B5B">
              <w:rPr>
                <w:sz w:val="16"/>
                <w:szCs w:val="16"/>
              </w:rPr>
              <w:t>YANG compilation error and missing stage 2 corrections</w:t>
            </w:r>
            <w:r w:rsidRPr="005E5B5B">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DC75F"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0548D6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D76610"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73640E"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D24AD2" w14:textId="77777777" w:rsidR="005E5B5B" w:rsidRPr="005E5B5B" w:rsidRDefault="005E5B5B" w:rsidP="005E5B5B">
            <w:pPr>
              <w:pStyle w:val="TAC"/>
              <w:rPr>
                <w:rFonts w:cs="Arial"/>
                <w:sz w:val="16"/>
                <w:szCs w:val="16"/>
                <w:lang w:eastAsia="zh-CN"/>
              </w:rPr>
            </w:pPr>
            <w:r w:rsidRPr="005E5B5B">
              <w:rPr>
                <w:rFonts w:cs="Arial"/>
                <w:sz w:val="16"/>
                <w:szCs w:val="16"/>
                <w:lang w:eastAsia="zh-CN"/>
              </w:rPr>
              <w:t>SP-210146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D3D0C" w14:textId="77777777" w:rsidR="005E5B5B" w:rsidRPr="005E5B5B" w:rsidRDefault="005E5B5B" w:rsidP="005E5B5B">
            <w:pPr>
              <w:pStyle w:val="TAC"/>
              <w:rPr>
                <w:sz w:val="16"/>
                <w:szCs w:val="16"/>
                <w:lang w:eastAsia="zh-CN"/>
              </w:rPr>
            </w:pPr>
            <w:r w:rsidRPr="005E5B5B">
              <w:rPr>
                <w:sz w:val="16"/>
                <w:szCs w:val="16"/>
                <w:lang w:eastAsia="zh-CN"/>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BB844" w14:textId="77777777" w:rsidR="005E5B5B" w:rsidRPr="005E5B5B" w:rsidRDefault="005E5B5B" w:rsidP="005E5B5B">
            <w:pPr>
              <w:pStyle w:val="TAC"/>
              <w:rPr>
                <w:sz w:val="16"/>
                <w:szCs w:val="16"/>
                <w:lang w:eastAsia="zh-CN"/>
              </w:rPr>
            </w:pPr>
            <w:r w:rsidRPr="005E5B5B">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8910C6" w14:textId="77777777" w:rsidR="005E5B5B" w:rsidRPr="005E5B5B" w:rsidRDefault="005E5B5B" w:rsidP="005E5B5B">
            <w:pPr>
              <w:pStyle w:val="TAL"/>
              <w:rPr>
                <w:rFonts w:cs="Arial"/>
                <w:sz w:val="16"/>
                <w:szCs w:val="16"/>
                <w:lang w:eastAsia="zh-CN"/>
              </w:rPr>
            </w:pPr>
            <w:r w:rsidRPr="005E5B5B">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455505F" w14:textId="77777777" w:rsidR="005E5B5B" w:rsidRPr="005E5B5B" w:rsidRDefault="005E5B5B" w:rsidP="005E5B5B">
            <w:pPr>
              <w:pStyle w:val="TAL"/>
              <w:rPr>
                <w:noProof/>
                <w:sz w:val="16"/>
                <w:szCs w:val="16"/>
              </w:rPr>
            </w:pPr>
            <w:r w:rsidRPr="00521F0B">
              <w:rPr>
                <w:noProof/>
                <w:sz w:val="16"/>
                <w:szCs w:val="16"/>
              </w:rPr>
              <w:t>Fix compilation and other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418D" w14:textId="77777777" w:rsidR="005E5B5B" w:rsidRPr="005E5B5B" w:rsidRDefault="005E5B5B" w:rsidP="005E5B5B">
            <w:pPr>
              <w:pStyle w:val="TAL"/>
              <w:rPr>
                <w:sz w:val="16"/>
                <w:szCs w:val="16"/>
                <w:lang w:eastAsia="zh-CN"/>
              </w:rPr>
            </w:pPr>
            <w:r w:rsidRPr="005E5B5B">
              <w:rPr>
                <w:sz w:val="16"/>
                <w:szCs w:val="16"/>
                <w:lang w:eastAsia="zh-CN"/>
              </w:rPr>
              <w:t>17.2.0</w:t>
            </w:r>
          </w:p>
        </w:tc>
      </w:tr>
      <w:tr w:rsidR="005E5B5B" w:rsidRPr="005E5B5B" w14:paraId="7D8F692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C241D8" w14:textId="77777777" w:rsidR="005E5B5B" w:rsidRPr="005E5B5B" w:rsidRDefault="005E5B5B" w:rsidP="005E5B5B">
            <w:pPr>
              <w:pStyle w:val="TAC"/>
              <w:rPr>
                <w:sz w:val="16"/>
                <w:szCs w:val="16"/>
                <w:lang w:eastAsia="zh-CN"/>
              </w:rPr>
            </w:pPr>
            <w:r w:rsidRPr="005E5B5B">
              <w:rPr>
                <w:sz w:val="16"/>
                <w:szCs w:val="16"/>
                <w:lang w:eastAsia="zh-CN"/>
              </w:rPr>
              <w:t>2021-03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56504F7" w14:textId="77777777" w:rsidR="005E5B5B" w:rsidRPr="005E5B5B" w:rsidRDefault="005E5B5B" w:rsidP="005E5B5B">
            <w:pPr>
              <w:pStyle w:val="TAC"/>
              <w:rPr>
                <w:sz w:val="16"/>
                <w:szCs w:val="16"/>
                <w:lang w:eastAsia="zh-CN"/>
              </w:rPr>
            </w:pPr>
            <w:r w:rsidRPr="005E5B5B">
              <w:rPr>
                <w:sz w:val="16"/>
                <w:szCs w:val="16"/>
                <w:lang w:eastAsia="zh-CN"/>
              </w:rPr>
              <w:t>SA#91e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7C3731" w14:textId="77777777" w:rsidR="005E5B5B" w:rsidRPr="005E5B5B" w:rsidRDefault="005E5B5B" w:rsidP="005E5B5B">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5E4D3C" w14:textId="77777777" w:rsidR="005E5B5B" w:rsidRPr="005E5B5B" w:rsidRDefault="005E5B5B" w:rsidP="005E5B5B">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5C8FF" w14:textId="77777777" w:rsidR="005E5B5B" w:rsidRPr="005E5B5B" w:rsidRDefault="005E5B5B" w:rsidP="005E5B5B">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BC9C14" w14:textId="77777777" w:rsidR="005E5B5B" w:rsidRPr="005E5B5B" w:rsidRDefault="005E5B5B" w:rsidP="005E5B5B">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7BC8302" w14:textId="77777777" w:rsidR="005E5B5B" w:rsidRPr="00521F0B" w:rsidRDefault="005E5B5B" w:rsidP="005E5B5B">
            <w:pPr>
              <w:pStyle w:val="TAL"/>
              <w:rPr>
                <w:noProof/>
                <w:sz w:val="16"/>
                <w:szCs w:val="16"/>
              </w:rPr>
            </w:pPr>
            <w:r w:rsidRPr="00521F0B">
              <w:rPr>
                <w:noProof/>
                <w:sz w:val="16"/>
                <w:szCs w:val="16"/>
              </w:rPr>
              <w:t>Fixing CR implementation error in E.5.13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FAB21B" w14:textId="77777777" w:rsidR="005E5B5B" w:rsidRPr="005E5B5B" w:rsidRDefault="005E5B5B" w:rsidP="005E5B5B">
            <w:pPr>
              <w:pStyle w:val="TAL"/>
              <w:rPr>
                <w:sz w:val="16"/>
                <w:szCs w:val="16"/>
                <w:lang w:eastAsia="zh-CN"/>
              </w:rPr>
            </w:pPr>
            <w:r w:rsidRPr="005E5B5B">
              <w:rPr>
                <w:sz w:val="16"/>
                <w:szCs w:val="16"/>
                <w:lang w:eastAsia="zh-CN"/>
              </w:rPr>
              <w:t>17.2.1</w:t>
            </w:r>
          </w:p>
        </w:tc>
      </w:tr>
      <w:tr w:rsidR="008B2B2E" w:rsidRPr="005E5B5B" w14:paraId="135B1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2D3738" w14:textId="3247B628" w:rsidR="008B2B2E" w:rsidRPr="005E5B5B" w:rsidRDefault="008B2B2E" w:rsidP="005E5B5B">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AC3F7A" w14:textId="1D776115" w:rsidR="008B2B2E" w:rsidRPr="005E5B5B" w:rsidRDefault="008B2B2E" w:rsidP="005E5B5B">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0C06E3" w14:textId="66C0D2A9" w:rsidR="008B2B2E" w:rsidRPr="005E5B5B" w:rsidRDefault="008B2B2E" w:rsidP="005E5B5B">
            <w:pPr>
              <w:pStyle w:val="TAC"/>
              <w:rPr>
                <w:rFonts w:cs="Arial"/>
                <w:sz w:val="16"/>
                <w:szCs w:val="16"/>
                <w:lang w:eastAsia="zh-CN"/>
              </w:rPr>
            </w:pPr>
            <w:r>
              <w:rPr>
                <w:rFonts w:cs="Arial"/>
                <w:sz w:val="16"/>
                <w:szCs w:val="16"/>
                <w:lang w:eastAsia="zh-CN"/>
              </w:rPr>
              <w:t>SP-210407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70E497" w14:textId="05D6BE78" w:rsidR="008B2B2E" w:rsidRPr="005E5B5B" w:rsidRDefault="008B2B2E" w:rsidP="005E5B5B">
            <w:pPr>
              <w:pStyle w:val="TAC"/>
              <w:rPr>
                <w:sz w:val="16"/>
                <w:szCs w:val="16"/>
                <w:lang w:eastAsia="zh-CN"/>
              </w:rPr>
            </w:pPr>
            <w:r>
              <w:rPr>
                <w:sz w:val="16"/>
                <w:szCs w:val="16"/>
                <w:lang w:eastAsia="zh-CN"/>
              </w:rPr>
              <w:t>0430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E628D" w14:textId="1A55AC01" w:rsidR="008B2B2E" w:rsidRPr="005E5B5B" w:rsidRDefault="008B2B2E" w:rsidP="005E5B5B">
            <w:pPr>
              <w:pStyle w:val="TAC"/>
              <w:rPr>
                <w:sz w:val="16"/>
                <w:szCs w:val="16"/>
                <w:lang w:eastAsia="zh-CN"/>
              </w:rPr>
            </w:pPr>
            <w:r>
              <w:rPr>
                <w:sz w:val="16"/>
                <w:szCs w:val="16"/>
                <w:lang w:eastAsia="zh-CN"/>
              </w:rPr>
              <w:t>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179210" w14:textId="63B474DC" w:rsidR="008B2B2E" w:rsidRPr="005E5B5B" w:rsidRDefault="008B2B2E" w:rsidP="005E5B5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4B5DA9" w14:textId="11DCC8F1" w:rsidR="008B2B2E" w:rsidRPr="00521F0B" w:rsidRDefault="008B2B2E" w:rsidP="005E5B5B">
            <w:pPr>
              <w:pStyle w:val="TAL"/>
              <w:rPr>
                <w:noProof/>
                <w:sz w:val="16"/>
                <w:szCs w:val="16"/>
              </w:rPr>
            </w:pPr>
            <w:r w:rsidRPr="00521F0B">
              <w:rPr>
                <w:noProof/>
                <w:sz w:val="16"/>
                <w:szCs w:val="16"/>
              </w:rPr>
              <w:t>Correction of ServiceProfile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4DAD0" w14:textId="2A268A55" w:rsidR="008B2B2E" w:rsidRPr="005E5B5B" w:rsidRDefault="008B2B2E" w:rsidP="005E5B5B">
            <w:pPr>
              <w:pStyle w:val="TAL"/>
              <w:rPr>
                <w:sz w:val="16"/>
                <w:szCs w:val="16"/>
                <w:lang w:eastAsia="zh-CN"/>
              </w:rPr>
            </w:pPr>
            <w:r>
              <w:rPr>
                <w:sz w:val="16"/>
                <w:szCs w:val="16"/>
                <w:lang w:eastAsia="zh-CN"/>
              </w:rPr>
              <w:t>17.3.0</w:t>
            </w:r>
          </w:p>
        </w:tc>
      </w:tr>
      <w:tr w:rsidR="00235D51" w:rsidRPr="005E5B5B" w14:paraId="1DB68D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C24327" w14:textId="449CDAFE" w:rsidR="00235D51" w:rsidRDefault="00235D51" w:rsidP="00235D51">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9707E2" w14:textId="508A2135" w:rsidR="00235D51" w:rsidRDefault="00235D51" w:rsidP="00235D51">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65C57" w14:textId="4F393792" w:rsidR="00235D51" w:rsidRDefault="00235D51" w:rsidP="00235D51">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15D62" w14:textId="1A5EF8AA" w:rsidR="00235D51" w:rsidRDefault="00235D51" w:rsidP="00235D51">
            <w:pPr>
              <w:pStyle w:val="TAC"/>
              <w:rPr>
                <w:sz w:val="16"/>
                <w:szCs w:val="16"/>
                <w:lang w:eastAsia="zh-CN"/>
              </w:rPr>
            </w:pPr>
            <w:r>
              <w:rPr>
                <w:sz w:val="16"/>
                <w:szCs w:val="16"/>
                <w:lang w:eastAsia="zh-CN"/>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8421C" w14:textId="48765E1C" w:rsidR="00235D51" w:rsidRDefault="00235D51" w:rsidP="00235D5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9CE6EA" w14:textId="00053589" w:rsidR="00235D51" w:rsidRDefault="00235D51" w:rsidP="00235D5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53886F" w14:textId="4DFF7917" w:rsidR="00235D51" w:rsidRPr="00521F0B" w:rsidRDefault="00235D51" w:rsidP="00235D51">
            <w:pPr>
              <w:pStyle w:val="TAL"/>
              <w:rPr>
                <w:noProof/>
                <w:sz w:val="16"/>
                <w:szCs w:val="16"/>
              </w:rPr>
            </w:pPr>
            <w:r w:rsidRPr="00521F0B">
              <w:rPr>
                <w:noProof/>
                <w:sz w:val="16"/>
                <w:szCs w:val="16"/>
              </w:rPr>
              <w:t>Add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5D3AE" w14:textId="2554F413" w:rsidR="00235D51" w:rsidRDefault="00235D51" w:rsidP="00235D51">
            <w:pPr>
              <w:pStyle w:val="TAL"/>
              <w:rPr>
                <w:sz w:val="16"/>
                <w:szCs w:val="16"/>
                <w:lang w:eastAsia="zh-CN"/>
              </w:rPr>
            </w:pPr>
            <w:r>
              <w:rPr>
                <w:sz w:val="16"/>
                <w:szCs w:val="16"/>
                <w:lang w:eastAsia="zh-CN"/>
              </w:rPr>
              <w:t>17.3.0</w:t>
            </w:r>
          </w:p>
        </w:tc>
      </w:tr>
      <w:tr w:rsidR="007B1496" w:rsidRPr="005E5B5B" w14:paraId="559429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922B60" w14:textId="2FF75819" w:rsidR="007B1496" w:rsidRDefault="007B1496" w:rsidP="007B149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96CF94" w14:textId="3EFB8D66" w:rsidR="007B1496" w:rsidRDefault="007B1496" w:rsidP="007B149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A6221A" w14:textId="4C523581" w:rsidR="007B1496" w:rsidRDefault="007B1496" w:rsidP="007B1496">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72844" w14:textId="3C329B3C" w:rsidR="007B1496" w:rsidRDefault="007B1496" w:rsidP="007B1496">
            <w:pPr>
              <w:pStyle w:val="TAC"/>
              <w:rPr>
                <w:sz w:val="16"/>
                <w:szCs w:val="16"/>
                <w:lang w:eastAsia="zh-CN"/>
              </w:rPr>
            </w:pPr>
            <w:r>
              <w:rPr>
                <w:sz w:val="16"/>
                <w:szCs w:val="16"/>
                <w:lang w:eastAsia="zh-CN"/>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0BD53" w14:textId="75628A4C" w:rsidR="007B1496" w:rsidRDefault="007B1496" w:rsidP="007B149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7C0678" w14:textId="711458A7" w:rsidR="007B1496" w:rsidRDefault="007B1496" w:rsidP="007B149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112A65" w14:textId="1177B27C" w:rsidR="007B1496" w:rsidRPr="00235D51" w:rsidRDefault="007B1496" w:rsidP="007B1496">
            <w:pPr>
              <w:pStyle w:val="TAL"/>
              <w:rPr>
                <w:noProof/>
                <w:sz w:val="16"/>
                <w:szCs w:val="16"/>
              </w:rPr>
            </w:pPr>
            <w:r>
              <w:rPr>
                <w:noProof/>
                <w:sz w:val="16"/>
                <w:szCs w:val="16"/>
              </w:rPr>
              <w:t>OpenAPI of adding positioning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9447D2" w14:textId="0C503264" w:rsidR="007B1496" w:rsidRDefault="007B1496" w:rsidP="007B1496">
            <w:pPr>
              <w:pStyle w:val="TAL"/>
              <w:rPr>
                <w:sz w:val="16"/>
                <w:szCs w:val="16"/>
                <w:lang w:eastAsia="zh-CN"/>
              </w:rPr>
            </w:pPr>
            <w:r>
              <w:rPr>
                <w:sz w:val="16"/>
                <w:szCs w:val="16"/>
                <w:lang w:eastAsia="zh-CN"/>
              </w:rPr>
              <w:t>17.3.0</w:t>
            </w:r>
          </w:p>
        </w:tc>
      </w:tr>
      <w:tr w:rsidR="006B72ED" w:rsidRPr="005E5B5B" w14:paraId="4ADDFA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08141B" w14:textId="24315C96" w:rsidR="006B72ED" w:rsidRDefault="006B72ED" w:rsidP="006B72ED">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F849A4" w14:textId="14B9BED6" w:rsidR="006B72ED" w:rsidRDefault="006B72ED" w:rsidP="006B72ED">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2DFFC2" w14:textId="34DAD123" w:rsidR="006B72ED" w:rsidRDefault="006B72ED" w:rsidP="006B72ED">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6D85" w14:textId="1D5A3592" w:rsidR="006B72ED" w:rsidRDefault="006B72ED" w:rsidP="006B72ED">
            <w:pPr>
              <w:pStyle w:val="TAC"/>
              <w:rPr>
                <w:sz w:val="16"/>
                <w:szCs w:val="16"/>
                <w:lang w:eastAsia="zh-CN"/>
              </w:rPr>
            </w:pPr>
            <w:r>
              <w:rPr>
                <w:sz w:val="16"/>
                <w:szCs w:val="16"/>
                <w:lang w:eastAsia="zh-CN"/>
              </w:rPr>
              <w:t>0481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B826C" w14:textId="28C5DD9C" w:rsidR="006B72ED" w:rsidRDefault="006B72ED" w:rsidP="006B72E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B753DB" w14:textId="49D36CA8" w:rsidR="006B72ED" w:rsidRDefault="006B72ED" w:rsidP="006B72E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18E4AF" w14:textId="40D75D14" w:rsidR="006B72ED" w:rsidRDefault="006B72ED" w:rsidP="006B72ED">
            <w:pPr>
              <w:pStyle w:val="TAL"/>
              <w:rPr>
                <w:sz w:val="16"/>
                <w:szCs w:val="16"/>
              </w:rPr>
            </w:pPr>
            <w:r w:rsidRPr="00521F0B">
              <w:rPr>
                <w:sz w:val="16"/>
                <w:szCs w:val="16"/>
              </w:rPr>
              <w:t>Add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9C52D" w14:textId="5371CFC5" w:rsidR="006B72ED" w:rsidRDefault="006B72ED" w:rsidP="006B72ED">
            <w:pPr>
              <w:pStyle w:val="TAL"/>
              <w:rPr>
                <w:sz w:val="16"/>
                <w:szCs w:val="16"/>
                <w:lang w:eastAsia="zh-CN"/>
              </w:rPr>
            </w:pPr>
            <w:r>
              <w:rPr>
                <w:sz w:val="16"/>
                <w:szCs w:val="16"/>
                <w:lang w:eastAsia="zh-CN"/>
              </w:rPr>
              <w:t>17.3.0</w:t>
            </w:r>
          </w:p>
        </w:tc>
      </w:tr>
      <w:tr w:rsidR="00D35134" w:rsidRPr="005E5B5B" w14:paraId="66BC13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4C17F3" w14:textId="5846C4D7" w:rsidR="00D35134" w:rsidRDefault="00D35134" w:rsidP="00D35134">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3FB12D" w14:textId="2DFA43EC" w:rsidR="00D35134" w:rsidRDefault="00D35134" w:rsidP="00D35134">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7CD468" w14:textId="1B92E586" w:rsidR="00D35134" w:rsidRDefault="00D35134" w:rsidP="00D35134">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D5114" w14:textId="3BF45A5A" w:rsidR="00D35134" w:rsidRDefault="00D35134" w:rsidP="00D35134">
            <w:pPr>
              <w:pStyle w:val="TAC"/>
              <w:rPr>
                <w:sz w:val="16"/>
                <w:szCs w:val="16"/>
                <w:lang w:eastAsia="zh-CN"/>
              </w:rPr>
            </w:pPr>
            <w:r>
              <w:rPr>
                <w:sz w:val="16"/>
                <w:szCs w:val="16"/>
                <w:lang w:eastAsia="zh-CN"/>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480F" w14:textId="7867C81B" w:rsidR="00D35134" w:rsidRDefault="00D35134" w:rsidP="00D351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75081E" w14:textId="58C8C1CC" w:rsidR="00D35134" w:rsidRDefault="00D35134" w:rsidP="00D3513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2C5483C" w14:textId="59822697" w:rsidR="00D35134" w:rsidRPr="00D97D56" w:rsidRDefault="00D35134" w:rsidP="00D35134">
            <w:pPr>
              <w:pStyle w:val="TAL"/>
              <w:rPr>
                <w:sz w:val="16"/>
                <w:szCs w:val="16"/>
              </w:rPr>
            </w:pPr>
            <w:r>
              <w:rPr>
                <w:sz w:val="16"/>
                <w:szCs w:val="16"/>
              </w:rPr>
              <w:t>OpenAPI of adding synchronicity support in RANSliceSubnetProfile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E2DD" w14:textId="6FAF1338" w:rsidR="00D35134" w:rsidRDefault="00D35134" w:rsidP="00D35134">
            <w:pPr>
              <w:pStyle w:val="TAL"/>
              <w:rPr>
                <w:sz w:val="16"/>
                <w:szCs w:val="16"/>
                <w:lang w:eastAsia="zh-CN"/>
              </w:rPr>
            </w:pPr>
            <w:r>
              <w:rPr>
                <w:sz w:val="16"/>
                <w:szCs w:val="16"/>
                <w:lang w:eastAsia="zh-CN"/>
              </w:rPr>
              <w:t>17.3.0</w:t>
            </w:r>
          </w:p>
        </w:tc>
      </w:tr>
      <w:tr w:rsidR="00E75B77" w:rsidRPr="005E5B5B" w14:paraId="0A50A27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8BDD17F" w14:textId="527650D4" w:rsidR="00E75B77" w:rsidRDefault="00E75B77" w:rsidP="00E75B7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B100" w14:textId="2007B06E" w:rsidR="00E75B77" w:rsidRDefault="00E75B77" w:rsidP="00E75B7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5523A" w14:textId="0020E7DA" w:rsidR="00E75B77" w:rsidRDefault="00E75B77" w:rsidP="00E75B7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02D0D" w14:textId="059C99F6" w:rsidR="00E75B77" w:rsidRDefault="00E75B77" w:rsidP="00E75B77">
            <w:pPr>
              <w:pStyle w:val="TAC"/>
              <w:rPr>
                <w:sz w:val="16"/>
                <w:szCs w:val="16"/>
                <w:lang w:eastAsia="zh-CN"/>
              </w:rPr>
            </w:pPr>
            <w:r>
              <w:rPr>
                <w:sz w:val="16"/>
                <w:szCs w:val="16"/>
                <w:lang w:eastAsia="zh-CN"/>
              </w:rPr>
              <w:t>0485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D051E" w14:textId="7318C71D" w:rsidR="00E75B77" w:rsidRDefault="00E75B77" w:rsidP="00E75B7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A2EFB" w14:textId="7DBEE2FE" w:rsidR="00E75B77" w:rsidRDefault="00E75B77" w:rsidP="00E75B7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E94048" w14:textId="541EFA96" w:rsidR="00E75B77" w:rsidRDefault="00E75B77" w:rsidP="00E75B77">
            <w:pPr>
              <w:pStyle w:val="TAL"/>
              <w:rPr>
                <w:sz w:val="16"/>
                <w:szCs w:val="16"/>
              </w:rPr>
            </w:pPr>
            <w:r>
              <w:rPr>
                <w:sz w:val="16"/>
                <w:szCs w:val="16"/>
              </w:rPr>
              <w:t>perfReq mapping to domain specific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3CF9D" w14:textId="0D2206A9" w:rsidR="00E75B77" w:rsidRDefault="00E75B77" w:rsidP="00E75B77">
            <w:pPr>
              <w:pStyle w:val="TAL"/>
              <w:rPr>
                <w:sz w:val="16"/>
                <w:szCs w:val="16"/>
                <w:lang w:eastAsia="zh-CN"/>
              </w:rPr>
            </w:pPr>
            <w:r>
              <w:rPr>
                <w:sz w:val="16"/>
                <w:szCs w:val="16"/>
                <w:lang w:eastAsia="zh-CN"/>
              </w:rPr>
              <w:t>17.3.0</w:t>
            </w:r>
          </w:p>
        </w:tc>
      </w:tr>
      <w:tr w:rsidR="009F5187" w:rsidRPr="005E5B5B" w14:paraId="3CE53D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1B5B896" w14:textId="0DB34D3A" w:rsidR="009F5187" w:rsidRPr="00521F0B" w:rsidRDefault="009F5187" w:rsidP="009F5187">
            <w:pPr>
              <w:pStyle w:val="TAC"/>
              <w:rPr>
                <w:b/>
                <w:bCs/>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7733AD" w14:textId="32A66B56" w:rsidR="009F5187" w:rsidRDefault="009F5187"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063DE0" w14:textId="35707DBC" w:rsidR="009F5187" w:rsidRDefault="009F5187" w:rsidP="009F5187">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0A5E7" w14:textId="44E4CDE4" w:rsidR="009F5187" w:rsidRDefault="009F5187" w:rsidP="009F5187">
            <w:pPr>
              <w:pStyle w:val="TAC"/>
              <w:rPr>
                <w:sz w:val="16"/>
                <w:szCs w:val="16"/>
                <w:lang w:eastAsia="zh-CN"/>
              </w:rPr>
            </w:pPr>
            <w:r>
              <w:rPr>
                <w:sz w:val="16"/>
                <w:szCs w:val="16"/>
                <w:lang w:eastAsia="zh-CN"/>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93522" w14:textId="18BB7667" w:rsidR="009F5187" w:rsidRDefault="009F5187"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282541" w14:textId="6ABA0756" w:rsidR="009F5187" w:rsidRDefault="009F5187"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52A0887" w14:textId="240AE446" w:rsidR="009F5187" w:rsidRDefault="009F5187" w:rsidP="009F5187">
            <w:pPr>
              <w:pStyle w:val="TAL"/>
              <w:rPr>
                <w:sz w:val="16"/>
                <w:szCs w:val="16"/>
              </w:rPr>
            </w:pPr>
            <w:r w:rsidRPr="00521F0B">
              <w:rPr>
                <w:sz w:val="16"/>
                <w:szCs w:val="16"/>
              </w:rPr>
              <w:t>Add reliability to CN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5FBAF" w14:textId="339836EF" w:rsidR="009F5187" w:rsidRDefault="009F5187" w:rsidP="009F5187">
            <w:pPr>
              <w:pStyle w:val="TAL"/>
              <w:rPr>
                <w:sz w:val="16"/>
                <w:szCs w:val="16"/>
                <w:lang w:eastAsia="zh-CN"/>
              </w:rPr>
            </w:pPr>
            <w:r>
              <w:rPr>
                <w:sz w:val="16"/>
                <w:szCs w:val="16"/>
                <w:lang w:eastAsia="zh-CN"/>
              </w:rPr>
              <w:t>17.3.0</w:t>
            </w:r>
          </w:p>
        </w:tc>
      </w:tr>
      <w:tr w:rsidR="002A741C" w:rsidRPr="005E5B5B" w14:paraId="114E0C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752106" w14:textId="7A396065" w:rsidR="002A741C" w:rsidRDefault="002A741C" w:rsidP="009F5187">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809981" w14:textId="0633FEC7" w:rsidR="002A741C" w:rsidRDefault="002A741C" w:rsidP="009F5187">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8DB7CA" w14:textId="06E89EBA" w:rsidR="002A741C" w:rsidRDefault="002A741C" w:rsidP="009F5187">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096A1" w14:textId="69F87A5F" w:rsidR="002A741C" w:rsidRDefault="002A741C" w:rsidP="009F5187">
            <w:pPr>
              <w:pStyle w:val="TAC"/>
              <w:rPr>
                <w:sz w:val="16"/>
                <w:szCs w:val="16"/>
                <w:lang w:eastAsia="zh-CN"/>
              </w:rPr>
            </w:pPr>
            <w:r>
              <w:rPr>
                <w:sz w:val="16"/>
                <w:szCs w:val="16"/>
                <w:lang w:eastAsia="zh-CN"/>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F5497" w14:textId="6D7A3150" w:rsidR="002A741C" w:rsidRDefault="00130BCA" w:rsidP="009F51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CCDDE1" w14:textId="2497F73E" w:rsidR="002A741C" w:rsidRDefault="002A741C" w:rsidP="009F518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68BCFB" w14:textId="36B2F776" w:rsidR="002A741C" w:rsidRPr="009F5187" w:rsidRDefault="002A741C" w:rsidP="009F5187">
            <w:pPr>
              <w:pStyle w:val="TAL"/>
              <w:rPr>
                <w:sz w:val="16"/>
                <w:szCs w:val="16"/>
              </w:rPr>
            </w:pPr>
            <w:r>
              <w:rPr>
                <w:sz w:val="16"/>
                <w:szCs w:val="16"/>
              </w:rPr>
              <w:t>Enhancement of NRM definition for the NWDAF -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6C485" w14:textId="5C506F27" w:rsidR="002A741C" w:rsidRDefault="002A741C" w:rsidP="009F5187">
            <w:pPr>
              <w:pStyle w:val="TAL"/>
              <w:rPr>
                <w:sz w:val="16"/>
                <w:szCs w:val="16"/>
                <w:lang w:eastAsia="zh-CN"/>
              </w:rPr>
            </w:pPr>
            <w:r>
              <w:rPr>
                <w:sz w:val="16"/>
                <w:szCs w:val="16"/>
                <w:lang w:eastAsia="zh-CN"/>
              </w:rPr>
              <w:t>17.3.0</w:t>
            </w:r>
          </w:p>
        </w:tc>
      </w:tr>
      <w:tr w:rsidR="00130BCA" w:rsidRPr="005E5B5B" w14:paraId="1F8F20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8F9BD0" w14:textId="4FA4F878" w:rsidR="00130BCA" w:rsidRDefault="00130BCA"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5969E7" w14:textId="06DCE39F" w:rsidR="00130BCA" w:rsidRDefault="00130BCA"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40C020" w14:textId="6314FDF0" w:rsidR="00130BCA" w:rsidRDefault="00130BCA"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7531B" w14:textId="074B99FC" w:rsidR="00130BCA" w:rsidRDefault="00130BCA" w:rsidP="00130BCA">
            <w:pPr>
              <w:pStyle w:val="TAC"/>
              <w:rPr>
                <w:sz w:val="16"/>
                <w:szCs w:val="16"/>
                <w:lang w:eastAsia="zh-CN"/>
              </w:rPr>
            </w:pPr>
            <w:r>
              <w:rPr>
                <w:sz w:val="16"/>
                <w:szCs w:val="16"/>
                <w:lang w:eastAsia="zh-CN"/>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C1797" w14:textId="5291DD31" w:rsidR="00130BCA" w:rsidRDefault="00130BCA"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81BB17" w14:textId="40DF8AD3" w:rsidR="00130BCA" w:rsidRDefault="00130BCA"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36D3E" w14:textId="5973DBEB" w:rsidR="00130BCA" w:rsidRDefault="00130BCA" w:rsidP="00130BCA">
            <w:pPr>
              <w:pStyle w:val="TAL"/>
              <w:rPr>
                <w:noProof/>
                <w:sz w:val="16"/>
                <w:szCs w:val="16"/>
              </w:rPr>
            </w:pPr>
            <w:r w:rsidRPr="00521F0B">
              <w:rPr>
                <w:noProof/>
                <w:sz w:val="16"/>
                <w:szCs w:val="16"/>
              </w:rPr>
              <w:t>OpenAPI Enhancement of NRM definition for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E886" w14:textId="3C1AAA9E" w:rsidR="00130BCA" w:rsidRDefault="00130BCA" w:rsidP="00130BCA">
            <w:pPr>
              <w:pStyle w:val="TAL"/>
              <w:rPr>
                <w:sz w:val="16"/>
                <w:szCs w:val="16"/>
                <w:lang w:eastAsia="zh-CN"/>
              </w:rPr>
            </w:pPr>
            <w:r>
              <w:rPr>
                <w:sz w:val="16"/>
                <w:szCs w:val="16"/>
                <w:lang w:eastAsia="zh-CN"/>
              </w:rPr>
              <w:t>17.3.0</w:t>
            </w:r>
          </w:p>
        </w:tc>
      </w:tr>
      <w:tr w:rsidR="00D47FEB" w:rsidRPr="005E5B5B" w14:paraId="4D488C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AE1B09" w14:textId="733AE333" w:rsidR="00D47FEB" w:rsidRDefault="00D47FEB"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00E78" w14:textId="352B0015" w:rsidR="00D47FEB" w:rsidRDefault="00D47FEB"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80881" w14:textId="36FB8B1A" w:rsidR="00D47FEB" w:rsidRDefault="00D47FEB" w:rsidP="00130BCA">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B20E5" w14:textId="1919686F" w:rsidR="00D47FEB" w:rsidRDefault="00D47FEB" w:rsidP="00130BCA">
            <w:pPr>
              <w:pStyle w:val="TAC"/>
              <w:rPr>
                <w:sz w:val="16"/>
                <w:szCs w:val="16"/>
                <w:lang w:eastAsia="zh-CN"/>
              </w:rPr>
            </w:pPr>
            <w:r>
              <w:rPr>
                <w:sz w:val="16"/>
                <w:szCs w:val="16"/>
                <w:lang w:eastAsia="zh-CN"/>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9B78C" w14:textId="5DD5D706" w:rsidR="00D47FEB" w:rsidRDefault="00D47FEB" w:rsidP="00130BC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F36534" w14:textId="70639285" w:rsidR="00D47FEB" w:rsidRDefault="00D47FEB" w:rsidP="00130BC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7E5296" w14:textId="04E2006B" w:rsidR="00D47FEB" w:rsidRPr="00130BCA" w:rsidRDefault="00D47FEB" w:rsidP="00130BCA">
            <w:pPr>
              <w:pStyle w:val="TAL"/>
              <w:rPr>
                <w:noProof/>
                <w:sz w:val="16"/>
                <w:szCs w:val="16"/>
              </w:rPr>
            </w:pPr>
            <w:r>
              <w:rPr>
                <w:noProof/>
                <w:sz w:val="16"/>
                <w:szCs w:val="16"/>
              </w:rPr>
              <w:t>Correct the description for GNBDUFunction and EP_NgC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2FE09" w14:textId="44973363" w:rsidR="00D47FEB" w:rsidRDefault="00D47FEB" w:rsidP="00130BCA">
            <w:pPr>
              <w:pStyle w:val="TAL"/>
              <w:rPr>
                <w:sz w:val="16"/>
                <w:szCs w:val="16"/>
                <w:lang w:eastAsia="zh-CN"/>
              </w:rPr>
            </w:pPr>
            <w:r>
              <w:rPr>
                <w:sz w:val="16"/>
                <w:szCs w:val="16"/>
                <w:lang w:eastAsia="zh-CN"/>
              </w:rPr>
              <w:t>17.3.0</w:t>
            </w:r>
          </w:p>
        </w:tc>
      </w:tr>
      <w:tr w:rsidR="00417B5E" w:rsidRPr="005E5B5B" w14:paraId="14D398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85F278" w14:textId="149422A0" w:rsidR="00417B5E" w:rsidRDefault="00417B5E"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B3CA5F" w14:textId="12011371" w:rsidR="00417B5E" w:rsidRDefault="00417B5E"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67841D" w14:textId="67F24BB6" w:rsidR="00417B5E" w:rsidRDefault="00417B5E" w:rsidP="00130BCA">
            <w:pPr>
              <w:pStyle w:val="TAC"/>
              <w:rPr>
                <w:rFonts w:cs="Arial"/>
                <w:sz w:val="16"/>
                <w:szCs w:val="16"/>
                <w:lang w:eastAsia="zh-CN"/>
              </w:rPr>
            </w:pPr>
            <w:r>
              <w:rPr>
                <w:rFonts w:cs="Arial"/>
                <w:sz w:val="16"/>
                <w:szCs w:val="16"/>
                <w:lang w:eastAsia="zh-CN"/>
              </w:rPr>
              <w:t>SP-210401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43210" w14:textId="7A15C994" w:rsidR="00417B5E" w:rsidRDefault="00417B5E" w:rsidP="00130BCA">
            <w:pPr>
              <w:pStyle w:val="TAC"/>
              <w:rPr>
                <w:sz w:val="16"/>
                <w:szCs w:val="16"/>
                <w:lang w:eastAsia="zh-CN"/>
              </w:rPr>
            </w:pPr>
            <w:r>
              <w:rPr>
                <w:sz w:val="16"/>
                <w:szCs w:val="16"/>
                <w:lang w:eastAsia="zh-CN"/>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16E73" w14:textId="13757077" w:rsidR="00417B5E" w:rsidRDefault="00417B5E" w:rsidP="00130BC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6F510" w14:textId="0C50BB85" w:rsidR="00417B5E" w:rsidRDefault="00417B5E" w:rsidP="00130BC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6444FF" w14:textId="1785F71F" w:rsidR="00417B5E" w:rsidRDefault="00417B5E" w:rsidP="00130BCA">
            <w:pPr>
              <w:pStyle w:val="TAL"/>
              <w:rPr>
                <w:noProof/>
                <w:sz w:val="16"/>
                <w:szCs w:val="16"/>
              </w:rPr>
            </w:pPr>
            <w:r>
              <w:rPr>
                <w:noProof/>
                <w:sz w:val="16"/>
                <w:szCs w:val="16"/>
              </w:rPr>
              <w:t>Improve the readability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7D0D7" w14:textId="3DB42189" w:rsidR="00417B5E" w:rsidRDefault="00417B5E" w:rsidP="00130BCA">
            <w:pPr>
              <w:pStyle w:val="TAL"/>
              <w:rPr>
                <w:sz w:val="16"/>
                <w:szCs w:val="16"/>
                <w:lang w:eastAsia="zh-CN"/>
              </w:rPr>
            </w:pPr>
            <w:r>
              <w:rPr>
                <w:sz w:val="16"/>
                <w:szCs w:val="16"/>
                <w:lang w:eastAsia="zh-CN"/>
              </w:rPr>
              <w:t>17.3.0</w:t>
            </w:r>
          </w:p>
        </w:tc>
      </w:tr>
      <w:tr w:rsidR="00D471A7" w:rsidRPr="005E5B5B" w14:paraId="10D0A8E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47BBC7" w14:textId="2FEB86D9" w:rsidR="00D471A7" w:rsidRDefault="00D471A7" w:rsidP="00130BC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FB7E37" w14:textId="79A0F4C4" w:rsidR="00D471A7" w:rsidRDefault="00D471A7" w:rsidP="00130BC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25AAF2" w14:textId="5F634D62" w:rsidR="00D471A7" w:rsidRDefault="00D471A7" w:rsidP="00130BCA">
            <w:pPr>
              <w:pStyle w:val="TAC"/>
              <w:rPr>
                <w:rFonts w:cs="Arial"/>
                <w:sz w:val="16"/>
                <w:szCs w:val="16"/>
                <w:lang w:eastAsia="zh-CN"/>
              </w:rPr>
            </w:pPr>
            <w:r>
              <w:rPr>
                <w:rFonts w:cs="Arial"/>
                <w:sz w:val="16"/>
                <w:szCs w:val="16"/>
                <w:lang w:eastAsia="zh-CN"/>
              </w:rPr>
              <w:t>SP-210465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BCAC6" w14:textId="17365DB7" w:rsidR="00D471A7" w:rsidRDefault="00D471A7" w:rsidP="00130BCA">
            <w:pPr>
              <w:pStyle w:val="TAC"/>
              <w:rPr>
                <w:sz w:val="16"/>
                <w:szCs w:val="16"/>
                <w:lang w:eastAsia="zh-CN"/>
              </w:rPr>
            </w:pPr>
            <w:r>
              <w:rPr>
                <w:sz w:val="16"/>
                <w:szCs w:val="16"/>
                <w:lang w:eastAsia="zh-CN"/>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EE500" w14:textId="2FC4AD80" w:rsidR="00D471A7" w:rsidRDefault="00D471A7" w:rsidP="00130BCA">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E3E706" w14:textId="7DBE6789" w:rsidR="00D471A7" w:rsidRDefault="00D471A7" w:rsidP="00130BC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22A998" w14:textId="1405A273" w:rsidR="00D471A7" w:rsidRDefault="00D471A7" w:rsidP="00130BCA">
            <w:pPr>
              <w:pStyle w:val="TAL"/>
              <w:rPr>
                <w:noProof/>
                <w:sz w:val="16"/>
                <w:szCs w:val="16"/>
              </w:rPr>
            </w:pPr>
            <w:r>
              <w:rPr>
                <w:noProof/>
                <w:sz w:val="16"/>
                <w:szCs w:val="16"/>
              </w:rPr>
              <w:t>Add energyEfficiency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12F3" w14:textId="5189F15D" w:rsidR="00D471A7" w:rsidRDefault="00D471A7" w:rsidP="00130BCA">
            <w:pPr>
              <w:pStyle w:val="TAL"/>
              <w:rPr>
                <w:sz w:val="16"/>
                <w:szCs w:val="16"/>
                <w:lang w:eastAsia="zh-CN"/>
              </w:rPr>
            </w:pPr>
            <w:r>
              <w:rPr>
                <w:sz w:val="16"/>
                <w:szCs w:val="16"/>
                <w:lang w:eastAsia="zh-CN"/>
              </w:rPr>
              <w:t>17.3.0</w:t>
            </w:r>
          </w:p>
        </w:tc>
      </w:tr>
      <w:tr w:rsidR="002D2B40" w:rsidRPr="005E5B5B" w14:paraId="312AE47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E4ABC2" w14:textId="60FBA040" w:rsidR="002D2B40" w:rsidRDefault="002D2B40"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D9DE1BC" w14:textId="303FA326" w:rsidR="002D2B40" w:rsidRDefault="002D2B40"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E99BDF" w14:textId="6976537A" w:rsidR="002D2B40" w:rsidRDefault="002D2B40" w:rsidP="002D2B40">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DAB28" w14:textId="5F2B40CC" w:rsidR="002D2B40" w:rsidRDefault="002D2B40" w:rsidP="002D2B40">
            <w:pPr>
              <w:pStyle w:val="TAC"/>
              <w:rPr>
                <w:sz w:val="16"/>
                <w:szCs w:val="16"/>
                <w:lang w:eastAsia="zh-CN"/>
              </w:rPr>
            </w:pPr>
            <w:r>
              <w:rPr>
                <w:sz w:val="16"/>
                <w:szCs w:val="16"/>
                <w:lang w:eastAsia="zh-CN"/>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BDBCD" w14:textId="1961BDDC" w:rsidR="002D2B40" w:rsidRDefault="002D2B40"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DBF8C7" w14:textId="55BD5C0A" w:rsidR="002D2B40" w:rsidRDefault="002D2B40" w:rsidP="002D2B4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E3B1B3" w14:textId="54F34FCE" w:rsidR="002D2B40" w:rsidRDefault="002D2B40" w:rsidP="002D2B40">
            <w:pPr>
              <w:pStyle w:val="TAL"/>
              <w:rPr>
                <w:noProof/>
                <w:sz w:val="16"/>
                <w:szCs w:val="16"/>
              </w:rPr>
            </w:pPr>
            <w:r w:rsidRPr="00521F0B">
              <w:rPr>
                <w:noProof/>
                <w:sz w:val="16"/>
                <w:szCs w:val="16"/>
              </w:rPr>
              <w:t>enhance 5GC NRM to support network slice admission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4FDD7" w14:textId="636D314C" w:rsidR="002D2B40" w:rsidRDefault="002D2B40" w:rsidP="002D2B40">
            <w:pPr>
              <w:pStyle w:val="TAL"/>
              <w:rPr>
                <w:sz w:val="16"/>
                <w:szCs w:val="16"/>
                <w:lang w:eastAsia="zh-CN"/>
              </w:rPr>
            </w:pPr>
            <w:r>
              <w:rPr>
                <w:sz w:val="16"/>
                <w:szCs w:val="16"/>
                <w:lang w:eastAsia="zh-CN"/>
              </w:rPr>
              <w:t>17.3.0</w:t>
            </w:r>
          </w:p>
        </w:tc>
      </w:tr>
      <w:tr w:rsidR="00804D81" w:rsidRPr="005E5B5B" w14:paraId="1DF279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3B00D4" w14:textId="7A1B8605" w:rsidR="00804D81" w:rsidRDefault="00804D81" w:rsidP="002D2B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9BA166" w14:textId="0CF16FE5" w:rsidR="00804D81" w:rsidRDefault="00804D81" w:rsidP="002D2B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8BC4D5" w14:textId="7737D1CD" w:rsidR="00804D81" w:rsidRDefault="00804D81" w:rsidP="002D2B40">
            <w:pPr>
              <w:pStyle w:val="TAC"/>
              <w:rPr>
                <w:rFonts w:cs="Arial"/>
                <w:sz w:val="16"/>
                <w:szCs w:val="16"/>
                <w:lang w:eastAsia="zh-CN"/>
              </w:rPr>
            </w:pPr>
            <w:r>
              <w:rPr>
                <w:rFonts w:cs="Arial"/>
                <w:sz w:val="16"/>
                <w:szCs w:val="16"/>
                <w:lang w:eastAsia="zh-CN"/>
              </w:rPr>
              <w:t>SP-21</w:t>
            </w:r>
            <w:r w:rsidR="003F2415">
              <w:rPr>
                <w:rFonts w:cs="Arial"/>
                <w:sz w:val="16"/>
                <w:szCs w:val="16"/>
                <w:lang w:eastAsia="zh-CN"/>
              </w:rPr>
              <w:t>0</w:t>
            </w:r>
            <w:r>
              <w:rPr>
                <w:rFonts w:cs="Arial"/>
                <w:sz w:val="16"/>
                <w:szCs w:val="16"/>
                <w:lang w:eastAsia="zh-CN"/>
              </w:rPr>
              <w:t>407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B061B" w14:textId="0EB9A1E6" w:rsidR="00804D81" w:rsidRDefault="00804D81" w:rsidP="002D2B40">
            <w:pPr>
              <w:pStyle w:val="TAC"/>
              <w:rPr>
                <w:sz w:val="16"/>
                <w:szCs w:val="16"/>
                <w:lang w:eastAsia="zh-CN"/>
              </w:rPr>
            </w:pPr>
            <w:r>
              <w:rPr>
                <w:sz w:val="16"/>
                <w:szCs w:val="16"/>
                <w:lang w:eastAsia="zh-CN"/>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614D9" w14:textId="34C1FD01" w:rsidR="00804D81" w:rsidRDefault="00804D81" w:rsidP="002D2B4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8A96E7" w14:textId="41C71102" w:rsidR="00804D81" w:rsidRDefault="00804D81" w:rsidP="002D2B4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C2675" w14:textId="2EB72FBA" w:rsidR="00804D81" w:rsidRPr="00804D81" w:rsidRDefault="00804D81" w:rsidP="002D2B40">
            <w:pPr>
              <w:pStyle w:val="TAL"/>
              <w:rPr>
                <w:noProof/>
                <w:sz w:val="16"/>
                <w:szCs w:val="16"/>
              </w:rPr>
            </w:pPr>
            <w:r>
              <w:rPr>
                <w:noProof/>
                <w:sz w:val="16"/>
                <w:szCs w:val="16"/>
              </w:rPr>
              <w:t>Add note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C5129" w14:textId="440D044B" w:rsidR="00804D81" w:rsidRDefault="00804D81" w:rsidP="002D2B40">
            <w:pPr>
              <w:pStyle w:val="TAL"/>
              <w:rPr>
                <w:sz w:val="16"/>
                <w:szCs w:val="16"/>
                <w:lang w:eastAsia="zh-CN"/>
              </w:rPr>
            </w:pPr>
            <w:r>
              <w:rPr>
                <w:sz w:val="16"/>
                <w:szCs w:val="16"/>
                <w:lang w:eastAsia="zh-CN"/>
              </w:rPr>
              <w:t>17.3.0</w:t>
            </w:r>
          </w:p>
        </w:tc>
      </w:tr>
      <w:tr w:rsidR="00E576AF" w:rsidRPr="005E5B5B" w14:paraId="69251B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3BD83F" w14:textId="4FA9F481" w:rsidR="00E576AF" w:rsidRDefault="00E576AF"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5E3D741" w14:textId="4615CAD6" w:rsidR="00E576AF" w:rsidRDefault="00E576AF"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C5C7E1" w14:textId="03C2CB05" w:rsidR="00E576AF" w:rsidRDefault="00E576AF" w:rsidP="00E576AF">
            <w:pPr>
              <w:pStyle w:val="TAC"/>
              <w:rPr>
                <w:rFonts w:cs="Arial"/>
                <w:sz w:val="16"/>
                <w:szCs w:val="16"/>
                <w:lang w:eastAsia="zh-CN"/>
              </w:rPr>
            </w:pPr>
            <w:r>
              <w:rPr>
                <w:rFonts w:cs="Arial"/>
                <w:sz w:val="16"/>
                <w:szCs w:val="16"/>
                <w:lang w:eastAsia="zh-CN"/>
              </w:rPr>
              <w:t>SP-2104</w:t>
            </w:r>
            <w:r w:rsidR="00C46993">
              <w:rPr>
                <w:rFonts w:cs="Arial"/>
                <w:sz w:val="16"/>
                <w:szCs w:val="16"/>
                <w:lang w:eastAsia="zh-CN"/>
              </w:rPr>
              <w:t>6</w:t>
            </w:r>
            <w:r>
              <w:rPr>
                <w:rFonts w:cs="Arial"/>
                <w:sz w:val="16"/>
                <w:szCs w:val="16"/>
                <w:lang w:eastAsia="zh-CN"/>
              </w:rPr>
              <w:t>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91F8D3" w14:textId="3F59119C" w:rsidR="00E576AF" w:rsidRDefault="00E576AF" w:rsidP="00E576AF">
            <w:pPr>
              <w:pStyle w:val="TAC"/>
              <w:rPr>
                <w:sz w:val="16"/>
                <w:szCs w:val="16"/>
                <w:lang w:eastAsia="zh-CN"/>
              </w:rPr>
            </w:pPr>
            <w:r>
              <w:rPr>
                <w:sz w:val="16"/>
                <w:szCs w:val="16"/>
                <w:lang w:eastAsia="zh-CN"/>
              </w:rPr>
              <w:t>0499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39AAE" w14:textId="020B24AD" w:rsidR="00E576AF" w:rsidRDefault="00E576AF"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51F1EF" w14:textId="5F306619" w:rsidR="00E576AF" w:rsidRDefault="00E576AF" w:rsidP="00E576A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BB26E2" w14:textId="08399CE6" w:rsidR="00E576AF" w:rsidRDefault="00E576AF" w:rsidP="00E576AF">
            <w:pPr>
              <w:pStyle w:val="TAL"/>
              <w:rPr>
                <w:noProof/>
                <w:sz w:val="16"/>
                <w:szCs w:val="16"/>
              </w:rPr>
            </w:pPr>
            <w:r>
              <w:rPr>
                <w:noProof/>
                <w:sz w:val="16"/>
                <w:szCs w:val="16"/>
              </w:rPr>
              <w:t>Inclusive language review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F6367" w14:textId="7EB5A456" w:rsidR="00E576AF" w:rsidRDefault="00E576AF" w:rsidP="00E576AF">
            <w:pPr>
              <w:pStyle w:val="TAL"/>
              <w:rPr>
                <w:sz w:val="16"/>
                <w:szCs w:val="16"/>
                <w:lang w:eastAsia="zh-CN"/>
              </w:rPr>
            </w:pPr>
            <w:r>
              <w:rPr>
                <w:sz w:val="16"/>
                <w:szCs w:val="16"/>
                <w:lang w:eastAsia="zh-CN"/>
              </w:rPr>
              <w:t>17.3.0</w:t>
            </w:r>
          </w:p>
        </w:tc>
      </w:tr>
      <w:tr w:rsidR="007529C0" w:rsidRPr="005E5B5B" w14:paraId="5C62C4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4577663" w14:textId="54251463" w:rsidR="007529C0" w:rsidRDefault="007529C0" w:rsidP="00E576A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657899" w14:textId="2D8BF5FA" w:rsidR="007529C0" w:rsidRDefault="007529C0" w:rsidP="00E576A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D06E1C" w14:textId="053CB8F3" w:rsidR="007529C0" w:rsidRDefault="007529C0" w:rsidP="00E576AF">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CEAA2" w14:textId="39B004D0" w:rsidR="007529C0" w:rsidRDefault="007529C0" w:rsidP="00E576AF">
            <w:pPr>
              <w:pStyle w:val="TAC"/>
              <w:rPr>
                <w:sz w:val="16"/>
                <w:szCs w:val="16"/>
                <w:lang w:eastAsia="zh-CN"/>
              </w:rPr>
            </w:pPr>
            <w:r>
              <w:rPr>
                <w:sz w:val="16"/>
                <w:szCs w:val="16"/>
                <w:lang w:eastAsia="zh-CN"/>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2271C" w14:textId="3CA05A5C" w:rsidR="007529C0" w:rsidRDefault="007529C0" w:rsidP="00E576A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834A57" w14:textId="079FBBED" w:rsidR="007529C0" w:rsidRDefault="007529C0" w:rsidP="00E576A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BC7DE78" w14:textId="105B3D52" w:rsidR="007529C0" w:rsidRDefault="007529C0" w:rsidP="00E576AF">
            <w:pPr>
              <w:pStyle w:val="TAL"/>
              <w:rPr>
                <w:noProof/>
                <w:sz w:val="16"/>
                <w:szCs w:val="16"/>
              </w:rPr>
            </w:pPr>
            <w:r>
              <w:rPr>
                <w:noProof/>
                <w:sz w:val="16"/>
                <w:szCs w:val="16"/>
              </w:rPr>
              <w:t>Fix editorial issue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E8CF7" w14:textId="631E5AC8" w:rsidR="007529C0" w:rsidRDefault="007529C0" w:rsidP="00E576AF">
            <w:pPr>
              <w:pStyle w:val="TAL"/>
              <w:rPr>
                <w:sz w:val="16"/>
                <w:szCs w:val="16"/>
                <w:lang w:eastAsia="zh-CN"/>
              </w:rPr>
            </w:pPr>
            <w:r>
              <w:rPr>
                <w:sz w:val="16"/>
                <w:szCs w:val="16"/>
                <w:lang w:eastAsia="zh-CN"/>
              </w:rPr>
              <w:t>17.3.0</w:t>
            </w:r>
          </w:p>
        </w:tc>
      </w:tr>
      <w:tr w:rsidR="00434A86" w:rsidRPr="005E5B5B" w14:paraId="117E7D7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19DC08" w14:textId="47720BE3" w:rsidR="00434A86" w:rsidRDefault="00434A86"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41AFB4B" w14:textId="7D3EF008" w:rsidR="00434A86" w:rsidRDefault="00434A86"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2744AA" w14:textId="328A6ED8" w:rsidR="00434A86" w:rsidRDefault="00434A86"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E20" w14:textId="0F203C53" w:rsidR="00434A86" w:rsidRDefault="00434A86" w:rsidP="00434A86">
            <w:pPr>
              <w:pStyle w:val="TAC"/>
              <w:rPr>
                <w:sz w:val="16"/>
                <w:szCs w:val="16"/>
                <w:lang w:eastAsia="zh-CN"/>
              </w:rPr>
            </w:pPr>
            <w:r>
              <w:rPr>
                <w:sz w:val="16"/>
                <w:szCs w:val="16"/>
                <w:lang w:eastAsia="zh-CN"/>
              </w:rPr>
              <w:t>0503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F63A" w14:textId="62B7061B" w:rsidR="00434A86" w:rsidRDefault="00434A86"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AD62E" w14:textId="22721E5D" w:rsidR="00434A86" w:rsidRDefault="00434A86" w:rsidP="00434A86">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6764A6" w14:textId="1A16AE94" w:rsidR="00434A86" w:rsidRDefault="00434A86" w:rsidP="00434A86">
            <w:pPr>
              <w:pStyle w:val="TAL"/>
              <w:rPr>
                <w:noProof/>
                <w:sz w:val="16"/>
                <w:szCs w:val="16"/>
              </w:rPr>
            </w:pPr>
            <w:r w:rsidRPr="00521F0B">
              <w:rPr>
                <w:noProof/>
                <w:sz w:val="16"/>
                <w:szCs w:val="16"/>
              </w:rPr>
              <w:t>fix inheritance relation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D0826" w14:textId="05FE33EA" w:rsidR="00434A86" w:rsidRDefault="00434A86" w:rsidP="00434A86">
            <w:pPr>
              <w:pStyle w:val="TAL"/>
              <w:rPr>
                <w:sz w:val="16"/>
                <w:szCs w:val="16"/>
                <w:lang w:eastAsia="zh-CN"/>
              </w:rPr>
            </w:pPr>
            <w:r>
              <w:rPr>
                <w:sz w:val="16"/>
                <w:szCs w:val="16"/>
                <w:lang w:eastAsia="zh-CN"/>
              </w:rPr>
              <w:t>17.3.0</w:t>
            </w:r>
          </w:p>
        </w:tc>
      </w:tr>
      <w:tr w:rsidR="00352BF2" w:rsidRPr="005E5B5B" w14:paraId="582A52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5683FA" w14:textId="6AB6CF12" w:rsidR="00352BF2" w:rsidRDefault="00352BF2" w:rsidP="00434A86">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11D7EC" w14:textId="0232CE85" w:rsidR="00352BF2" w:rsidRDefault="00352BF2" w:rsidP="00434A86">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956B39" w14:textId="4CE00CA1" w:rsidR="00352BF2" w:rsidRDefault="00352BF2" w:rsidP="00434A86">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5887" w14:textId="17E9881D" w:rsidR="00352BF2" w:rsidRDefault="00352BF2" w:rsidP="00434A86">
            <w:pPr>
              <w:pStyle w:val="TAC"/>
              <w:rPr>
                <w:sz w:val="16"/>
                <w:szCs w:val="16"/>
                <w:lang w:eastAsia="zh-CN"/>
              </w:rPr>
            </w:pPr>
            <w:r>
              <w:rPr>
                <w:sz w:val="16"/>
                <w:szCs w:val="16"/>
                <w:lang w:eastAsia="zh-CN"/>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3FF66" w14:textId="362146EB" w:rsidR="00352BF2" w:rsidRDefault="00AE2308" w:rsidP="00434A8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D9A30D" w14:textId="5A057754" w:rsidR="00352BF2" w:rsidRDefault="00352BF2" w:rsidP="00434A86">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511000" w14:textId="3CCC94D2" w:rsidR="00352BF2" w:rsidRPr="00352BF2" w:rsidRDefault="00352BF2" w:rsidP="00434A86">
            <w:pPr>
              <w:pStyle w:val="TAL"/>
              <w:rPr>
                <w:noProof/>
                <w:sz w:val="16"/>
                <w:szCs w:val="16"/>
              </w:rPr>
            </w:pPr>
            <w:r>
              <w:rPr>
                <w:noProof/>
                <w:sz w:val="16"/>
                <w:szCs w:val="16"/>
              </w:rPr>
              <w:t>Correction of 5QI definitions in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FA785" w14:textId="3EF22557" w:rsidR="00352BF2" w:rsidRDefault="00352BF2" w:rsidP="00434A86">
            <w:pPr>
              <w:pStyle w:val="TAL"/>
              <w:rPr>
                <w:sz w:val="16"/>
                <w:szCs w:val="16"/>
                <w:lang w:eastAsia="zh-CN"/>
              </w:rPr>
            </w:pPr>
            <w:r>
              <w:rPr>
                <w:sz w:val="16"/>
                <w:szCs w:val="16"/>
                <w:lang w:eastAsia="zh-CN"/>
              </w:rPr>
              <w:t>17.3.0</w:t>
            </w:r>
          </w:p>
        </w:tc>
      </w:tr>
      <w:tr w:rsidR="002879FF" w:rsidRPr="005E5B5B" w14:paraId="4AE13CA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9C90C6" w14:textId="3DDFBE89" w:rsidR="002879FF" w:rsidRDefault="002879FF" w:rsidP="002879FF">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6AABD0" w14:textId="4B9D63A3" w:rsidR="002879FF" w:rsidRDefault="002879FF" w:rsidP="002879FF">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4E00A9" w14:textId="07CB8FD6" w:rsidR="002879FF" w:rsidRDefault="002879FF" w:rsidP="002879FF">
            <w:pPr>
              <w:pStyle w:val="TAC"/>
              <w:rPr>
                <w:rFonts w:cs="Arial"/>
                <w:sz w:val="16"/>
                <w:szCs w:val="16"/>
                <w:lang w:eastAsia="zh-CN"/>
              </w:rPr>
            </w:pPr>
            <w:r>
              <w:rPr>
                <w:rFonts w:cs="Arial"/>
                <w:sz w:val="16"/>
                <w:szCs w:val="16"/>
                <w:lang w:eastAsia="zh-CN"/>
              </w:rPr>
              <w:t>SP-210410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C32C7" w14:textId="63E0547B" w:rsidR="002879FF" w:rsidRDefault="002879FF" w:rsidP="002879FF">
            <w:pPr>
              <w:pStyle w:val="TAC"/>
              <w:rPr>
                <w:sz w:val="16"/>
                <w:szCs w:val="16"/>
                <w:lang w:eastAsia="zh-CN"/>
              </w:rPr>
            </w:pPr>
            <w:r>
              <w:rPr>
                <w:sz w:val="16"/>
                <w:szCs w:val="16"/>
                <w:lang w:eastAsia="zh-CN"/>
              </w:rPr>
              <w:t>0508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4DEE6" w14:textId="51D0B5BE" w:rsidR="002879FF" w:rsidRDefault="002879FF" w:rsidP="002879FF">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D7F8E4" w14:textId="7A7F8412" w:rsidR="002879FF" w:rsidRDefault="002879FF" w:rsidP="002879F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742CC7" w14:textId="149C0499" w:rsidR="002879FF" w:rsidRDefault="002879FF" w:rsidP="002879FF">
            <w:pPr>
              <w:pStyle w:val="TAL"/>
              <w:rPr>
                <w:noProof/>
                <w:sz w:val="16"/>
                <w:szCs w:val="16"/>
              </w:rPr>
            </w:pPr>
            <w:r>
              <w:rPr>
                <w:noProof/>
                <w:sz w:val="16"/>
                <w:szCs w:val="16"/>
              </w:rPr>
              <w:t>Correction on mapping GST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A1FD" w14:textId="010A7643" w:rsidR="002879FF" w:rsidRDefault="002879FF" w:rsidP="002879FF">
            <w:pPr>
              <w:pStyle w:val="TAL"/>
              <w:rPr>
                <w:sz w:val="16"/>
                <w:szCs w:val="16"/>
                <w:lang w:eastAsia="zh-CN"/>
              </w:rPr>
            </w:pPr>
            <w:r>
              <w:rPr>
                <w:sz w:val="16"/>
                <w:szCs w:val="16"/>
                <w:lang w:eastAsia="zh-CN"/>
              </w:rPr>
              <w:t>17.3.0</w:t>
            </w:r>
          </w:p>
        </w:tc>
      </w:tr>
      <w:tr w:rsidR="00460140" w:rsidRPr="005E5B5B" w14:paraId="1466D6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91AE3C" w14:textId="48352385" w:rsidR="00460140" w:rsidRDefault="00460140" w:rsidP="00460140">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D615F3" w14:textId="39A084DA" w:rsidR="00460140" w:rsidRDefault="00460140" w:rsidP="00460140">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150989" w14:textId="74828C09" w:rsidR="00460140" w:rsidRDefault="00460140" w:rsidP="00460140">
            <w:pPr>
              <w:pStyle w:val="TAC"/>
              <w:rPr>
                <w:rFonts w:cs="Arial"/>
                <w:sz w:val="16"/>
                <w:szCs w:val="16"/>
                <w:lang w:eastAsia="zh-CN"/>
              </w:rPr>
            </w:pPr>
            <w:r>
              <w:rPr>
                <w:rFonts w:cs="Arial"/>
                <w:sz w:val="16"/>
                <w:szCs w:val="16"/>
                <w:lang w:eastAsia="zh-CN"/>
              </w:rPr>
              <w:t>SP-210411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B82CB" w14:textId="6374A202" w:rsidR="00460140" w:rsidRDefault="00460140" w:rsidP="00460140">
            <w:pPr>
              <w:pStyle w:val="TAC"/>
              <w:rPr>
                <w:sz w:val="16"/>
                <w:szCs w:val="16"/>
                <w:lang w:eastAsia="zh-CN"/>
              </w:rPr>
            </w:pPr>
            <w:r>
              <w:rPr>
                <w:sz w:val="16"/>
                <w:szCs w:val="16"/>
                <w:lang w:eastAsia="zh-CN"/>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57E2A" w14:textId="76C55DCA" w:rsidR="00460140" w:rsidRDefault="00460140" w:rsidP="0046014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75D1A0" w14:textId="3BCA4F81" w:rsidR="00460140" w:rsidRDefault="00460140" w:rsidP="0046014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79BB9" w14:textId="7A817773" w:rsidR="00460140" w:rsidRDefault="00460140" w:rsidP="00460140">
            <w:pPr>
              <w:pStyle w:val="TAL"/>
              <w:rPr>
                <w:noProof/>
                <w:sz w:val="16"/>
                <w:szCs w:val="16"/>
              </w:rPr>
            </w:pPr>
            <w:r>
              <w:rPr>
                <w:noProof/>
                <w:sz w:val="16"/>
                <w:szCs w:val="16"/>
              </w:rPr>
              <w:t xml:space="preserve">Correct inconsistencies in definitions around network slice management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DF5AE" w14:textId="27DEE9EE" w:rsidR="00460140" w:rsidRDefault="00460140" w:rsidP="00460140">
            <w:pPr>
              <w:pStyle w:val="TAL"/>
              <w:rPr>
                <w:sz w:val="16"/>
                <w:szCs w:val="16"/>
                <w:lang w:eastAsia="zh-CN"/>
              </w:rPr>
            </w:pPr>
            <w:r>
              <w:rPr>
                <w:sz w:val="16"/>
                <w:szCs w:val="16"/>
                <w:lang w:eastAsia="zh-CN"/>
              </w:rPr>
              <w:t>17.3.0</w:t>
            </w:r>
          </w:p>
        </w:tc>
      </w:tr>
      <w:tr w:rsidR="00791AFA" w:rsidRPr="005E5B5B" w14:paraId="1DD2E26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7C07E3A" w14:textId="3E4557F9" w:rsidR="00791AFA" w:rsidRDefault="00791AFA" w:rsidP="00791AFA">
            <w:pPr>
              <w:pStyle w:val="TAC"/>
              <w:rPr>
                <w:sz w:val="16"/>
                <w:szCs w:val="16"/>
                <w:lang w:eastAsia="zh-CN"/>
              </w:rPr>
            </w:pPr>
            <w:r>
              <w:rPr>
                <w:sz w:val="16"/>
                <w:szCs w:val="16"/>
                <w:lang w:eastAsia="zh-CN"/>
              </w:rPr>
              <w:t>2021-06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B755C7" w14:textId="054CC646" w:rsidR="00791AFA" w:rsidRDefault="00791AFA" w:rsidP="00791AFA">
            <w:pPr>
              <w:pStyle w:val="TAC"/>
              <w:rPr>
                <w:sz w:val="16"/>
                <w:szCs w:val="16"/>
                <w:lang w:eastAsia="zh-CN"/>
              </w:rPr>
            </w:pPr>
            <w:r>
              <w:rPr>
                <w:sz w:val="16"/>
                <w:szCs w:val="16"/>
                <w:lang w:eastAsia="zh-CN"/>
              </w:rPr>
              <w:t>SA#92e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62A3EA" w14:textId="5B7AA7D1" w:rsidR="00791AFA" w:rsidRDefault="00791AFA" w:rsidP="00791AFA">
            <w:pPr>
              <w:pStyle w:val="TAC"/>
              <w:rPr>
                <w:rFonts w:cs="Arial"/>
                <w:sz w:val="16"/>
                <w:szCs w:val="16"/>
                <w:lang w:eastAsia="zh-CN"/>
              </w:rPr>
            </w:pPr>
            <w:r>
              <w:rPr>
                <w:rFonts w:cs="Arial"/>
                <w:sz w:val="16"/>
                <w:szCs w:val="16"/>
                <w:lang w:eastAsia="zh-CN"/>
              </w:rPr>
              <w:t>SP-210406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6FBCA" w14:textId="2C789795" w:rsidR="00791AFA" w:rsidRDefault="00791AFA" w:rsidP="00791AFA">
            <w:pPr>
              <w:pStyle w:val="TAC"/>
              <w:rPr>
                <w:sz w:val="16"/>
                <w:szCs w:val="16"/>
                <w:lang w:eastAsia="zh-CN"/>
              </w:rPr>
            </w:pPr>
            <w:r>
              <w:rPr>
                <w:sz w:val="16"/>
                <w:szCs w:val="16"/>
                <w:lang w:eastAsia="zh-CN"/>
              </w:rPr>
              <w:t>0514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61534" w14:textId="33609922" w:rsidR="00791AFA" w:rsidRDefault="00791AFA" w:rsidP="00791AF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4834CC" w14:textId="53C514FA" w:rsidR="00791AFA" w:rsidRDefault="00791AFA"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1E45D6" w14:textId="285D4B95" w:rsidR="00791AFA" w:rsidRDefault="00791AFA" w:rsidP="00791AFA">
            <w:pPr>
              <w:pStyle w:val="TAL"/>
              <w:rPr>
                <w:noProof/>
                <w:sz w:val="16"/>
                <w:szCs w:val="16"/>
              </w:rPr>
            </w:pPr>
            <w:r>
              <w:rPr>
                <w:noProof/>
                <w:sz w:val="16"/>
                <w:szCs w:val="16"/>
              </w:rPr>
              <w:t>Correction to definition for domain centralized SON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9E068" w14:textId="15BB85CD" w:rsidR="00791AFA" w:rsidRDefault="00791AFA" w:rsidP="00791AFA">
            <w:pPr>
              <w:pStyle w:val="TAL"/>
              <w:rPr>
                <w:sz w:val="16"/>
                <w:szCs w:val="16"/>
                <w:lang w:eastAsia="zh-CN"/>
              </w:rPr>
            </w:pPr>
            <w:r>
              <w:rPr>
                <w:sz w:val="16"/>
                <w:szCs w:val="16"/>
                <w:lang w:eastAsia="zh-CN"/>
              </w:rPr>
              <w:t>17.3.0</w:t>
            </w:r>
          </w:p>
        </w:tc>
      </w:tr>
      <w:tr w:rsidR="009B23A6" w:rsidRPr="005E5B5B" w14:paraId="2A5ADA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933FD" w14:textId="39394028" w:rsidR="009B23A6" w:rsidRDefault="009B23A6"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C3458" w14:textId="2F95A1EB" w:rsidR="009B23A6" w:rsidRDefault="009B23A6"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810017" w14:textId="6F6EFEB8" w:rsidR="009B23A6" w:rsidRDefault="00437E28" w:rsidP="00791AFA">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D5063" w14:textId="355D41F8" w:rsidR="009B23A6" w:rsidRDefault="009B23A6" w:rsidP="00791AFA">
            <w:pPr>
              <w:pStyle w:val="TAC"/>
              <w:rPr>
                <w:sz w:val="16"/>
                <w:szCs w:val="16"/>
                <w:lang w:eastAsia="zh-CN"/>
              </w:rPr>
            </w:pPr>
            <w:r>
              <w:rPr>
                <w:sz w:val="16"/>
                <w:szCs w:val="16"/>
                <w:lang w:eastAsia="zh-CN"/>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499" w14:textId="2356CCCA" w:rsidR="009B23A6" w:rsidRDefault="009B23A6"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B7403" w14:textId="6305A5F6" w:rsidR="009B23A6" w:rsidRDefault="009B23A6"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E53EF" w14:textId="664AFFDC" w:rsidR="009B23A6" w:rsidRDefault="009B23A6" w:rsidP="00791AFA">
            <w:pPr>
              <w:pStyle w:val="TAL"/>
              <w:rPr>
                <w:noProof/>
                <w:sz w:val="16"/>
                <w:szCs w:val="16"/>
              </w:rPr>
            </w:pPr>
            <w:r>
              <w:rPr>
                <w:noProof/>
                <w:sz w:val="16"/>
                <w:szCs w:val="16"/>
              </w:rPr>
              <w:t>YANG NR-NRM model structure repair and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6BE2F" w14:textId="0E364426" w:rsidR="009B23A6" w:rsidRDefault="009B23A6" w:rsidP="00791AFA">
            <w:pPr>
              <w:pStyle w:val="TAL"/>
              <w:rPr>
                <w:sz w:val="16"/>
                <w:szCs w:val="16"/>
                <w:lang w:eastAsia="zh-CN"/>
              </w:rPr>
            </w:pPr>
            <w:r>
              <w:rPr>
                <w:sz w:val="16"/>
                <w:szCs w:val="16"/>
                <w:lang w:eastAsia="zh-CN"/>
              </w:rPr>
              <w:t>17.4.0</w:t>
            </w:r>
          </w:p>
        </w:tc>
      </w:tr>
      <w:tr w:rsidR="00A91C8B" w:rsidRPr="005E5B5B" w14:paraId="212C7B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8D6BF1" w14:textId="429C91AA" w:rsidR="00A91C8B" w:rsidRDefault="00A91C8B" w:rsidP="00791AFA">
            <w:pPr>
              <w:pStyle w:val="TAC"/>
              <w:rPr>
                <w:sz w:val="16"/>
                <w:szCs w:val="16"/>
                <w:lang w:eastAsia="zh-CN"/>
              </w:rPr>
            </w:pPr>
            <w:r>
              <w:rPr>
                <w:sz w:val="16"/>
                <w:szCs w:val="16"/>
                <w:lang w:eastAsia="zh-CN"/>
              </w:rPr>
              <w:lastRenderedPageBreak/>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72A96E" w14:textId="0B8D05EC" w:rsidR="00A91C8B" w:rsidRDefault="00A91C8B"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DAD999" w14:textId="62DCBDD6" w:rsidR="00A91C8B" w:rsidRDefault="00A91C8B" w:rsidP="00791AF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DA8724" w14:textId="6E89667F" w:rsidR="00A91C8B" w:rsidRDefault="00A91C8B" w:rsidP="00791AFA">
            <w:pPr>
              <w:pStyle w:val="TAC"/>
              <w:rPr>
                <w:sz w:val="16"/>
                <w:szCs w:val="16"/>
                <w:lang w:eastAsia="zh-CN"/>
              </w:rPr>
            </w:pPr>
            <w:r>
              <w:rPr>
                <w:sz w:val="16"/>
                <w:szCs w:val="16"/>
                <w:lang w:eastAsia="zh-CN"/>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F51A3" w14:textId="069B2D4A" w:rsidR="00A91C8B" w:rsidRDefault="00A91C8B"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BA0E0" w14:textId="503FD5C5" w:rsidR="00A91C8B" w:rsidRDefault="00A91C8B" w:rsidP="00791AFA">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076FDE" w14:textId="53A368CD" w:rsidR="00A91C8B" w:rsidRDefault="00A91C8B" w:rsidP="00791AFA">
            <w:pPr>
              <w:pStyle w:val="TAL"/>
              <w:rPr>
                <w:noProof/>
                <w:sz w:val="16"/>
                <w:szCs w:val="16"/>
              </w:rPr>
            </w:pPr>
            <w:r>
              <w:rPr>
                <w:noProof/>
                <w:sz w:val="16"/>
                <w:szCs w:val="16"/>
              </w:rPr>
              <w:t>Use of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B5DDB" w14:textId="70B06D01" w:rsidR="00A91C8B" w:rsidRDefault="00A91C8B" w:rsidP="00791AFA">
            <w:pPr>
              <w:pStyle w:val="TAL"/>
              <w:rPr>
                <w:sz w:val="16"/>
                <w:szCs w:val="16"/>
                <w:lang w:eastAsia="zh-CN"/>
              </w:rPr>
            </w:pPr>
            <w:r>
              <w:rPr>
                <w:sz w:val="16"/>
                <w:szCs w:val="16"/>
                <w:lang w:eastAsia="zh-CN"/>
              </w:rPr>
              <w:t>17.4.0</w:t>
            </w:r>
          </w:p>
        </w:tc>
      </w:tr>
      <w:tr w:rsidR="006175EF" w:rsidRPr="005E5B5B" w14:paraId="4177DF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C26BC8" w14:textId="2ED3B9CA" w:rsidR="006175EF" w:rsidRDefault="006175EF" w:rsidP="00791AF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D83DD" w14:textId="0B8B3D13" w:rsidR="006175EF" w:rsidRDefault="006175EF" w:rsidP="00791AF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1A89591" w14:textId="26C5222E" w:rsidR="006175EF" w:rsidRDefault="006175EF" w:rsidP="00791AFA">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EC52C" w14:textId="6EEFF3D7" w:rsidR="006175EF" w:rsidRDefault="006175EF" w:rsidP="00791AFA">
            <w:pPr>
              <w:pStyle w:val="TAC"/>
              <w:rPr>
                <w:sz w:val="16"/>
                <w:szCs w:val="16"/>
                <w:lang w:eastAsia="zh-CN"/>
              </w:rPr>
            </w:pPr>
            <w:r>
              <w:rPr>
                <w:sz w:val="16"/>
                <w:szCs w:val="16"/>
                <w:lang w:eastAsia="zh-CN"/>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F1F98" w14:textId="3D0D7DC2" w:rsidR="006175EF" w:rsidRDefault="006175EF" w:rsidP="00791A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BF8BC" w14:textId="57591755" w:rsidR="006175EF" w:rsidRDefault="006175EF" w:rsidP="00791A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92416E" w14:textId="4712AA12" w:rsidR="006175EF" w:rsidRDefault="006175EF" w:rsidP="00791AFA">
            <w:pPr>
              <w:pStyle w:val="TAL"/>
              <w:rPr>
                <w:noProof/>
                <w:sz w:val="16"/>
                <w:szCs w:val="16"/>
              </w:rPr>
            </w:pPr>
            <w:r>
              <w:rPr>
                <w:noProof/>
                <w:sz w:val="16"/>
                <w:szCs w:val="16"/>
              </w:rPr>
              <w:t>Deprecate Top-Attr and use Top instead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4D97A" w14:textId="338207AF" w:rsidR="006175EF" w:rsidRDefault="006175EF" w:rsidP="00791AFA">
            <w:pPr>
              <w:pStyle w:val="TAL"/>
              <w:rPr>
                <w:sz w:val="16"/>
                <w:szCs w:val="16"/>
                <w:lang w:eastAsia="zh-CN"/>
              </w:rPr>
            </w:pPr>
            <w:r>
              <w:rPr>
                <w:sz w:val="16"/>
                <w:szCs w:val="16"/>
                <w:lang w:eastAsia="zh-CN"/>
              </w:rPr>
              <w:t>17.4.0</w:t>
            </w:r>
          </w:p>
        </w:tc>
      </w:tr>
      <w:tr w:rsidR="00E22903" w:rsidRPr="005E5B5B" w14:paraId="570D1B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F4FC0" w14:textId="2CD30675" w:rsidR="00E22903" w:rsidRDefault="00E22903" w:rsidP="00E2290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63531D" w14:textId="36AB7658" w:rsidR="00E22903" w:rsidRDefault="00E22903" w:rsidP="00E2290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785B9E" w14:textId="284702A6" w:rsidR="00E22903" w:rsidRDefault="00E22903" w:rsidP="00E2290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FC5AA" w14:textId="5A90770B" w:rsidR="00E22903" w:rsidRDefault="00E22903" w:rsidP="00E22903">
            <w:pPr>
              <w:pStyle w:val="TAC"/>
              <w:rPr>
                <w:sz w:val="16"/>
                <w:szCs w:val="16"/>
                <w:lang w:eastAsia="zh-CN"/>
              </w:rPr>
            </w:pPr>
            <w:r>
              <w:rPr>
                <w:sz w:val="16"/>
                <w:szCs w:val="16"/>
                <w:lang w:eastAsia="zh-CN"/>
              </w:rPr>
              <w:t>0524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F01F7" w14:textId="269B66FD" w:rsidR="00E22903" w:rsidRDefault="00E22903" w:rsidP="00E229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6B608F" w14:textId="26906A72" w:rsidR="00E22903" w:rsidRDefault="00E22903" w:rsidP="00E229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64234B" w14:textId="5F9D38BC" w:rsidR="00E22903" w:rsidRDefault="00E22903" w:rsidP="00E22903">
            <w:pPr>
              <w:pStyle w:val="TAL"/>
              <w:rPr>
                <w:noProof/>
                <w:sz w:val="16"/>
                <w:szCs w:val="16"/>
              </w:rPr>
            </w:pPr>
            <w:r>
              <w:rPr>
                <w:noProof/>
                <w:sz w:val="16"/>
                <w:szCs w:val="16"/>
              </w:rPr>
              <w:t>Fix incorrect attributes inheritance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AC9D0" w14:textId="25F159B9" w:rsidR="00E22903" w:rsidRDefault="00E22903" w:rsidP="00E22903">
            <w:pPr>
              <w:pStyle w:val="TAL"/>
              <w:rPr>
                <w:sz w:val="16"/>
                <w:szCs w:val="16"/>
                <w:lang w:eastAsia="zh-CN"/>
              </w:rPr>
            </w:pPr>
            <w:r>
              <w:rPr>
                <w:sz w:val="16"/>
                <w:szCs w:val="16"/>
                <w:lang w:eastAsia="zh-CN"/>
              </w:rPr>
              <w:t>17.4.0</w:t>
            </w:r>
          </w:p>
        </w:tc>
      </w:tr>
      <w:tr w:rsidR="00945873" w:rsidRPr="005E5B5B" w14:paraId="5AF407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E3B430" w14:textId="194032C1" w:rsidR="00945873" w:rsidRDefault="00945873"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44C83" w14:textId="4EE7DAAC" w:rsidR="00945873" w:rsidRDefault="00945873"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78047A" w14:textId="31267E2A" w:rsidR="00945873" w:rsidRDefault="00945873" w:rsidP="00945873">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695B" w14:textId="117DECEF" w:rsidR="00945873" w:rsidRDefault="00945873" w:rsidP="00945873">
            <w:pPr>
              <w:pStyle w:val="TAC"/>
              <w:rPr>
                <w:sz w:val="16"/>
                <w:szCs w:val="16"/>
                <w:lang w:eastAsia="zh-CN"/>
              </w:rPr>
            </w:pPr>
            <w:r>
              <w:rPr>
                <w:sz w:val="16"/>
                <w:szCs w:val="16"/>
                <w:lang w:eastAsia="zh-CN"/>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81E8" w14:textId="26F75595" w:rsidR="00945873" w:rsidRDefault="00945873" w:rsidP="0094587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125D73" w14:textId="799AF6EA" w:rsidR="00945873" w:rsidRDefault="00945873"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997D926" w14:textId="075D9EC5" w:rsidR="00945873" w:rsidRDefault="00945873" w:rsidP="00945873">
            <w:pPr>
              <w:pStyle w:val="TAL"/>
              <w:rPr>
                <w:noProof/>
                <w:sz w:val="16"/>
                <w:szCs w:val="16"/>
              </w:rPr>
            </w:pPr>
            <w:r w:rsidRPr="007E12B2">
              <w:rPr>
                <w:noProof/>
                <w:sz w:val="16"/>
                <w:szCs w:val="16"/>
              </w:rPr>
              <w:t>Add survival time to CNSliceProfile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25A03" w14:textId="6BD39460" w:rsidR="00945873" w:rsidRDefault="00945873" w:rsidP="00945873">
            <w:pPr>
              <w:pStyle w:val="TAL"/>
              <w:rPr>
                <w:sz w:val="16"/>
                <w:szCs w:val="16"/>
                <w:lang w:eastAsia="zh-CN"/>
              </w:rPr>
            </w:pPr>
            <w:r>
              <w:rPr>
                <w:sz w:val="16"/>
                <w:szCs w:val="16"/>
                <w:lang w:eastAsia="zh-CN"/>
              </w:rPr>
              <w:t>17.4.0</w:t>
            </w:r>
          </w:p>
        </w:tc>
      </w:tr>
      <w:tr w:rsidR="00D93A32" w:rsidRPr="005E5B5B" w14:paraId="5011D3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941DAD" w14:textId="56DE14F9" w:rsidR="00D93A32" w:rsidRDefault="00D93A32" w:rsidP="0094587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433FCE" w14:textId="20D768D4" w:rsidR="00D93A32" w:rsidRDefault="00D93A32" w:rsidP="0094587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F38006" w14:textId="120A701F" w:rsidR="00D93A32" w:rsidRDefault="00D93A32" w:rsidP="00945873">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35D3E" w14:textId="7EB44931" w:rsidR="00D93A32" w:rsidRDefault="00D93A32" w:rsidP="00945873">
            <w:pPr>
              <w:pStyle w:val="TAC"/>
              <w:rPr>
                <w:sz w:val="16"/>
                <w:szCs w:val="16"/>
                <w:lang w:eastAsia="zh-CN"/>
              </w:rPr>
            </w:pPr>
            <w:r>
              <w:rPr>
                <w:sz w:val="16"/>
                <w:szCs w:val="16"/>
                <w:lang w:eastAsia="zh-CN"/>
              </w:rPr>
              <w:t>0526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CDF0D" w14:textId="00585F1E" w:rsidR="00D93A32" w:rsidRDefault="00D93A32" w:rsidP="0094587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25D329" w14:textId="62D30F78" w:rsidR="00D93A32" w:rsidRDefault="00D93A32" w:rsidP="0094587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2292C6" w14:textId="2587672D" w:rsidR="00D93A32" w:rsidRPr="00D93A32" w:rsidRDefault="00D93A32" w:rsidP="00945873">
            <w:pPr>
              <w:pStyle w:val="TAL"/>
              <w:rPr>
                <w:noProof/>
                <w:sz w:val="16"/>
                <w:szCs w:val="16"/>
              </w:rPr>
            </w:pPr>
            <w:r>
              <w:rPr>
                <w:noProof/>
                <w:sz w:val="16"/>
                <w:szCs w:val="16"/>
              </w:rPr>
              <w:t>Add NRM IOC definitions for N5, N70 and N71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AFB0" w14:textId="1BBE0E32" w:rsidR="00D93A32" w:rsidRDefault="00D93A32" w:rsidP="00945873">
            <w:pPr>
              <w:pStyle w:val="TAL"/>
              <w:rPr>
                <w:sz w:val="16"/>
                <w:szCs w:val="16"/>
                <w:lang w:eastAsia="zh-CN"/>
              </w:rPr>
            </w:pPr>
            <w:r>
              <w:rPr>
                <w:sz w:val="16"/>
                <w:szCs w:val="16"/>
                <w:lang w:eastAsia="zh-CN"/>
              </w:rPr>
              <w:t>17.4.0</w:t>
            </w:r>
          </w:p>
        </w:tc>
      </w:tr>
      <w:tr w:rsidR="00540DE5" w:rsidRPr="005E5B5B" w14:paraId="19CCBC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5CF953A" w14:textId="1637E7A7" w:rsidR="00540DE5" w:rsidRDefault="00540DE5" w:rsidP="00540DE5">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9C974E" w14:textId="79BEAF1B" w:rsidR="00540DE5" w:rsidRDefault="00540DE5" w:rsidP="00540DE5">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655EE2" w14:textId="627CFBF5" w:rsidR="00540DE5" w:rsidRDefault="00540DE5" w:rsidP="00540DE5">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5CBE1" w14:textId="50589C1C" w:rsidR="00540DE5" w:rsidRDefault="00540DE5" w:rsidP="00540DE5">
            <w:pPr>
              <w:pStyle w:val="TAC"/>
              <w:rPr>
                <w:sz w:val="16"/>
                <w:szCs w:val="16"/>
                <w:lang w:eastAsia="zh-CN"/>
              </w:rPr>
            </w:pPr>
            <w:r>
              <w:rPr>
                <w:sz w:val="16"/>
                <w:szCs w:val="16"/>
                <w:lang w:eastAsia="zh-CN"/>
              </w:rPr>
              <w:t>0527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B7765" w14:textId="7269BADB" w:rsidR="00540DE5" w:rsidRDefault="00540DE5" w:rsidP="00540DE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400C86" w14:textId="5D3257D9" w:rsidR="00540DE5" w:rsidRDefault="00540DE5" w:rsidP="00540DE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D384F" w14:textId="75CD135C" w:rsidR="00540DE5" w:rsidRDefault="00540DE5" w:rsidP="00540DE5">
            <w:pPr>
              <w:pStyle w:val="TAL"/>
              <w:rPr>
                <w:noProof/>
                <w:sz w:val="16"/>
                <w:szCs w:val="16"/>
              </w:rPr>
            </w:pPr>
            <w:r w:rsidRPr="007E12B2">
              <w:rPr>
                <w:noProof/>
                <w:sz w:val="16"/>
                <w:szCs w:val="16"/>
              </w:rPr>
              <w:t>Adding NRM for N33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216B" w14:textId="2AFA79C2" w:rsidR="00540DE5" w:rsidRDefault="00540DE5" w:rsidP="00540DE5">
            <w:pPr>
              <w:pStyle w:val="TAL"/>
              <w:rPr>
                <w:sz w:val="16"/>
                <w:szCs w:val="16"/>
                <w:lang w:eastAsia="zh-CN"/>
              </w:rPr>
            </w:pPr>
            <w:r>
              <w:rPr>
                <w:sz w:val="16"/>
                <w:szCs w:val="16"/>
                <w:lang w:eastAsia="zh-CN"/>
              </w:rPr>
              <w:t>17.4.0</w:t>
            </w:r>
          </w:p>
        </w:tc>
      </w:tr>
      <w:tr w:rsidR="00561D99" w:rsidRPr="005E5B5B" w14:paraId="79329C3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3E87" w14:textId="25A0DDB4" w:rsidR="00561D99" w:rsidRDefault="00561D99" w:rsidP="00561D9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4AF8141" w14:textId="2765FA84" w:rsidR="00561D99" w:rsidRDefault="00561D99" w:rsidP="00561D9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FE8E02" w14:textId="2F57904C" w:rsidR="00561D99" w:rsidRDefault="00561D99" w:rsidP="00561D9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A8BB6" w14:textId="36F8BBDA" w:rsidR="00561D99" w:rsidRDefault="00561D99" w:rsidP="00561D99">
            <w:pPr>
              <w:pStyle w:val="TAC"/>
              <w:rPr>
                <w:sz w:val="16"/>
                <w:szCs w:val="16"/>
                <w:lang w:eastAsia="zh-CN"/>
              </w:rPr>
            </w:pPr>
            <w:r>
              <w:rPr>
                <w:sz w:val="16"/>
                <w:szCs w:val="16"/>
                <w:lang w:eastAsia="zh-CN"/>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EACAC" w14:textId="0928B78E" w:rsidR="00561D99" w:rsidRDefault="00561D99" w:rsidP="00561D9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62F703" w14:textId="491E281B" w:rsidR="00561D99" w:rsidRDefault="00561D99" w:rsidP="00561D9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8AAEE3A" w14:textId="7922AC74" w:rsidR="00561D99" w:rsidRPr="00540DE5" w:rsidRDefault="00561D99" w:rsidP="00561D99">
            <w:pPr>
              <w:pStyle w:val="TAL"/>
              <w:rPr>
                <w:noProof/>
                <w:sz w:val="16"/>
                <w:szCs w:val="16"/>
              </w:rPr>
            </w:pPr>
            <w:r>
              <w:rPr>
                <w:noProof/>
                <w:sz w:val="16"/>
                <w:szCs w:val="16"/>
              </w:rPr>
              <w:t>Enhance 5GC NRM to support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2137D" w14:textId="3AF7CFBA" w:rsidR="00561D99" w:rsidRDefault="00561D99" w:rsidP="00561D99">
            <w:pPr>
              <w:pStyle w:val="TAL"/>
              <w:rPr>
                <w:sz w:val="16"/>
                <w:szCs w:val="16"/>
                <w:lang w:eastAsia="zh-CN"/>
              </w:rPr>
            </w:pPr>
            <w:r>
              <w:rPr>
                <w:sz w:val="16"/>
                <w:szCs w:val="16"/>
                <w:lang w:eastAsia="zh-CN"/>
              </w:rPr>
              <w:t>17.4.0</w:t>
            </w:r>
          </w:p>
        </w:tc>
      </w:tr>
      <w:tr w:rsidR="00707341" w:rsidRPr="005E5B5B" w14:paraId="43C165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A105AD" w14:textId="6B9E4E21" w:rsidR="00707341" w:rsidRDefault="00707341" w:rsidP="0070734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63A147" w14:textId="3328299F" w:rsidR="00707341" w:rsidRDefault="00707341" w:rsidP="0070734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2EFC0F" w14:textId="1659B265" w:rsidR="00707341" w:rsidRDefault="00707341" w:rsidP="0070734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88812" w14:textId="6E6C3F63" w:rsidR="00707341" w:rsidRDefault="00707341" w:rsidP="00707341">
            <w:pPr>
              <w:pStyle w:val="TAC"/>
              <w:rPr>
                <w:sz w:val="16"/>
                <w:szCs w:val="16"/>
                <w:lang w:eastAsia="zh-CN"/>
              </w:rPr>
            </w:pPr>
            <w:r>
              <w:rPr>
                <w:sz w:val="16"/>
                <w:szCs w:val="16"/>
                <w:lang w:eastAsia="zh-CN"/>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8CBFE" w14:textId="49C8ACBB" w:rsidR="00707341" w:rsidRDefault="00707341" w:rsidP="0070734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16A49E" w14:textId="32974DD6" w:rsidR="00707341" w:rsidRDefault="00707341" w:rsidP="0070734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FB616F8" w14:textId="04FDD9AD" w:rsidR="00707341" w:rsidRDefault="00707341" w:rsidP="00707341">
            <w:pPr>
              <w:pStyle w:val="TAL"/>
              <w:rPr>
                <w:noProof/>
                <w:sz w:val="16"/>
                <w:szCs w:val="16"/>
              </w:rPr>
            </w:pPr>
            <w:r w:rsidRPr="000C1EB7">
              <w:rPr>
                <w:noProof/>
                <w:sz w:val="16"/>
                <w:szCs w:val="16"/>
              </w:rPr>
              <w:t>Remove the attribute definition which is not used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9BEC34" w14:textId="26C6BA33" w:rsidR="00707341" w:rsidRDefault="00707341" w:rsidP="00707341">
            <w:pPr>
              <w:pStyle w:val="TAL"/>
              <w:rPr>
                <w:sz w:val="16"/>
                <w:szCs w:val="16"/>
                <w:lang w:eastAsia="zh-CN"/>
              </w:rPr>
            </w:pPr>
            <w:r>
              <w:rPr>
                <w:sz w:val="16"/>
                <w:szCs w:val="16"/>
                <w:lang w:eastAsia="zh-CN"/>
              </w:rPr>
              <w:t>17.4.0</w:t>
            </w:r>
          </w:p>
        </w:tc>
      </w:tr>
      <w:tr w:rsidR="000C1EB7" w:rsidRPr="005E5B5B" w14:paraId="0AE6FB6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E2BA52" w14:textId="4F81B788" w:rsidR="000C1EB7" w:rsidRDefault="000C1EB7" w:rsidP="000C1EB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12D04D" w14:textId="3E6ABEDD" w:rsidR="000C1EB7" w:rsidRDefault="000C1EB7" w:rsidP="000C1EB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E0532" w14:textId="2B20941C" w:rsidR="000C1EB7" w:rsidRDefault="000C1EB7" w:rsidP="000C1EB7">
            <w:pPr>
              <w:pStyle w:val="TAC"/>
              <w:rPr>
                <w:rFonts w:cs="Arial"/>
                <w:sz w:val="16"/>
                <w:szCs w:val="16"/>
                <w:lang w:eastAsia="zh-CN"/>
              </w:rPr>
            </w:pPr>
            <w:r>
              <w:rPr>
                <w:rFonts w:cs="Arial"/>
                <w:sz w:val="16"/>
                <w:szCs w:val="16"/>
                <w:lang w:eastAsia="zh-CN"/>
              </w:rPr>
              <w:t>SP-210882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A263C" w14:textId="1EECBCC9" w:rsidR="000C1EB7" w:rsidRDefault="000C1EB7" w:rsidP="000C1EB7">
            <w:pPr>
              <w:pStyle w:val="TAC"/>
              <w:rPr>
                <w:sz w:val="16"/>
                <w:szCs w:val="16"/>
                <w:lang w:eastAsia="zh-CN"/>
              </w:rPr>
            </w:pPr>
            <w:r>
              <w:rPr>
                <w:sz w:val="16"/>
                <w:szCs w:val="16"/>
                <w:lang w:eastAsia="zh-CN"/>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981D2" w14:textId="7B1331C0" w:rsidR="000C1EB7" w:rsidRDefault="000C1EB7" w:rsidP="000C1E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462DB5" w14:textId="2A687E93" w:rsidR="000C1EB7" w:rsidRDefault="000C1EB7" w:rsidP="000C1EB7">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54391F" w14:textId="13AC7011" w:rsidR="000C1EB7" w:rsidRPr="000C1EB7" w:rsidRDefault="000C1EB7" w:rsidP="000C1EB7">
            <w:pPr>
              <w:pStyle w:val="TAL"/>
              <w:rPr>
                <w:noProof/>
                <w:sz w:val="16"/>
                <w:szCs w:val="16"/>
              </w:rPr>
            </w:pPr>
            <w:r w:rsidRPr="007E12B2">
              <w:rPr>
                <w:noProof/>
                <w:sz w:val="16"/>
                <w:szCs w:val="16"/>
              </w:rPr>
              <w:t>Add NPN Identity on NR cell to support access control for NPN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00EDD" w14:textId="17A1590F" w:rsidR="000C1EB7" w:rsidRDefault="000C1EB7" w:rsidP="000C1EB7">
            <w:pPr>
              <w:pStyle w:val="TAL"/>
              <w:rPr>
                <w:sz w:val="16"/>
                <w:szCs w:val="16"/>
                <w:lang w:eastAsia="zh-CN"/>
              </w:rPr>
            </w:pPr>
            <w:r>
              <w:rPr>
                <w:sz w:val="16"/>
                <w:szCs w:val="16"/>
                <w:lang w:eastAsia="zh-CN"/>
              </w:rPr>
              <w:t>17.4.0</w:t>
            </w:r>
          </w:p>
        </w:tc>
      </w:tr>
      <w:tr w:rsidR="000D73BB" w:rsidRPr="005E5B5B" w14:paraId="24B093E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847115" w14:textId="2526CA74" w:rsidR="000D73BB" w:rsidRDefault="000D73BB"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2F265" w14:textId="5C318D32" w:rsidR="000D73BB" w:rsidRDefault="000D73BB"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49D645" w14:textId="158BAF47" w:rsidR="000D73BB" w:rsidRDefault="000D73BB" w:rsidP="000D73B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DFD24" w14:textId="432C2097" w:rsidR="000D73BB" w:rsidRDefault="000D73BB" w:rsidP="000D73BB">
            <w:pPr>
              <w:pStyle w:val="TAC"/>
              <w:rPr>
                <w:sz w:val="16"/>
                <w:szCs w:val="16"/>
                <w:lang w:eastAsia="zh-CN"/>
              </w:rPr>
            </w:pPr>
            <w:r>
              <w:rPr>
                <w:sz w:val="16"/>
                <w:szCs w:val="16"/>
                <w:lang w:eastAsia="zh-CN"/>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53361" w14:textId="6BF055E5" w:rsidR="000D73BB" w:rsidRDefault="000D73BB"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210042" w14:textId="18845883" w:rsidR="000D73BB" w:rsidRDefault="000D73BB" w:rsidP="000D73B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13ACBC" w14:textId="25560749" w:rsidR="000D73BB" w:rsidRPr="00B45033" w:rsidRDefault="000D73BB" w:rsidP="000D73BB">
            <w:pPr>
              <w:pStyle w:val="TAL"/>
              <w:rPr>
                <w:noProof/>
                <w:sz w:val="16"/>
                <w:szCs w:val="16"/>
              </w:rPr>
            </w:pPr>
            <w:r>
              <w:rPr>
                <w:noProof/>
                <w:sz w:val="16"/>
                <w:szCs w:val="16"/>
              </w:rPr>
              <w:t>Fix the issue caused by the updated NetworkSliceSubnet inheritence relationship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66A16" w14:textId="57B56939" w:rsidR="000D73BB" w:rsidRDefault="000D73BB" w:rsidP="000D73BB">
            <w:pPr>
              <w:pStyle w:val="TAL"/>
              <w:rPr>
                <w:sz w:val="16"/>
                <w:szCs w:val="16"/>
                <w:lang w:eastAsia="zh-CN"/>
              </w:rPr>
            </w:pPr>
            <w:r>
              <w:rPr>
                <w:sz w:val="16"/>
                <w:szCs w:val="16"/>
                <w:lang w:eastAsia="zh-CN"/>
              </w:rPr>
              <w:t>17.4.0</w:t>
            </w:r>
          </w:p>
        </w:tc>
      </w:tr>
      <w:tr w:rsidR="00DF65AD" w:rsidRPr="005E5B5B" w14:paraId="6E4161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E9AB2C" w14:textId="5D4A9B07" w:rsidR="00DF65AD" w:rsidRDefault="00DF65AD" w:rsidP="000D73B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589A6B" w14:textId="122A310A" w:rsidR="00DF65AD" w:rsidRDefault="00DF65AD" w:rsidP="000D73B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28AFC5" w14:textId="5086DE83" w:rsidR="00DF65AD" w:rsidRDefault="00DF65AD" w:rsidP="000D73BB">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BFB8C" w14:textId="4965EE92" w:rsidR="00DF65AD" w:rsidRDefault="00DF65AD" w:rsidP="000D73BB">
            <w:pPr>
              <w:pStyle w:val="TAC"/>
              <w:rPr>
                <w:sz w:val="16"/>
                <w:szCs w:val="16"/>
                <w:lang w:eastAsia="zh-CN"/>
              </w:rPr>
            </w:pPr>
            <w:r>
              <w:rPr>
                <w:sz w:val="16"/>
                <w:szCs w:val="16"/>
                <w:lang w:eastAsia="zh-CN"/>
              </w:rPr>
              <w:t>0535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E01AD" w14:textId="12EF305C" w:rsidR="00DF65AD" w:rsidRDefault="00DF65AD" w:rsidP="000D73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331F30" w14:textId="2924E631" w:rsidR="00DF65AD" w:rsidRDefault="00DF65AD" w:rsidP="000D73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40705F" w14:textId="6AFAFCCF" w:rsidR="00DF65AD" w:rsidRDefault="00DF65AD" w:rsidP="000D73BB">
            <w:pPr>
              <w:pStyle w:val="TAL"/>
              <w:rPr>
                <w:noProof/>
                <w:sz w:val="16"/>
                <w:szCs w:val="16"/>
              </w:rPr>
            </w:pPr>
            <w:r>
              <w:rPr>
                <w:noProof/>
                <w:sz w:val="16"/>
                <w:szCs w:val="16"/>
              </w:rPr>
              <w:t>Update logicInterfaceId of EP_transport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3B0C6" w14:textId="5F5A9A0D" w:rsidR="00DF65AD" w:rsidRDefault="00DF65AD" w:rsidP="000D73BB">
            <w:pPr>
              <w:pStyle w:val="TAL"/>
              <w:rPr>
                <w:sz w:val="16"/>
                <w:szCs w:val="16"/>
                <w:lang w:eastAsia="zh-CN"/>
              </w:rPr>
            </w:pPr>
            <w:r>
              <w:rPr>
                <w:sz w:val="16"/>
                <w:szCs w:val="16"/>
                <w:lang w:eastAsia="zh-CN"/>
              </w:rPr>
              <w:t>17.4.0</w:t>
            </w:r>
          </w:p>
        </w:tc>
      </w:tr>
      <w:tr w:rsidR="0007066A" w:rsidRPr="005E5B5B" w14:paraId="0FF739B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43DCCBF" w14:textId="1DCD19C0" w:rsidR="0007066A" w:rsidRDefault="0007066A" w:rsidP="0007066A">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4A02A" w14:textId="60619D49" w:rsidR="0007066A" w:rsidRDefault="0007066A" w:rsidP="0007066A">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E150DD" w14:textId="60519655" w:rsidR="0007066A" w:rsidRDefault="0007066A" w:rsidP="0007066A">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7ED73" w14:textId="56EA10A6" w:rsidR="0007066A" w:rsidRDefault="0007066A" w:rsidP="0007066A">
            <w:pPr>
              <w:pStyle w:val="TAC"/>
              <w:rPr>
                <w:sz w:val="16"/>
                <w:szCs w:val="16"/>
                <w:lang w:eastAsia="zh-CN"/>
              </w:rPr>
            </w:pPr>
            <w:r>
              <w:rPr>
                <w:sz w:val="16"/>
                <w:szCs w:val="16"/>
                <w:lang w:eastAsia="zh-CN"/>
              </w:rPr>
              <w:t>0539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D3356" w14:textId="6C8D9FDF" w:rsidR="0007066A" w:rsidRDefault="0007066A" w:rsidP="0007066A">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F74CEB" w14:textId="103B199D" w:rsidR="0007066A" w:rsidRDefault="0007066A" w:rsidP="0007066A">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4EDC1D" w14:textId="5DCFB120" w:rsidR="0007066A" w:rsidRDefault="0007066A" w:rsidP="0007066A">
            <w:pPr>
              <w:pStyle w:val="TAL"/>
              <w:rPr>
                <w:noProof/>
                <w:sz w:val="16"/>
                <w:szCs w:val="16"/>
              </w:rPr>
            </w:pPr>
            <w:r w:rsidRPr="007E12B2">
              <w:rPr>
                <w:noProof/>
                <w:sz w:val="16"/>
                <w:szCs w:val="16"/>
              </w:rPr>
              <w:t>Add radio spectrum support in slicing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F3167" w14:textId="4C25E201" w:rsidR="0007066A" w:rsidRDefault="0007066A" w:rsidP="0007066A">
            <w:pPr>
              <w:pStyle w:val="TAL"/>
              <w:rPr>
                <w:sz w:val="16"/>
                <w:szCs w:val="16"/>
                <w:lang w:eastAsia="zh-CN"/>
              </w:rPr>
            </w:pPr>
            <w:r>
              <w:rPr>
                <w:sz w:val="16"/>
                <w:szCs w:val="16"/>
                <w:lang w:eastAsia="zh-CN"/>
              </w:rPr>
              <w:t>17.4.0</w:t>
            </w:r>
          </w:p>
        </w:tc>
      </w:tr>
      <w:tr w:rsidR="00FF2ABC" w:rsidRPr="005E5B5B" w14:paraId="29EBE7A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684F0A" w14:textId="5A225CC3" w:rsidR="00FF2ABC" w:rsidRDefault="00FF2ABC" w:rsidP="00FF2ABC">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AD10A2" w14:textId="734D8B0A" w:rsidR="00FF2ABC" w:rsidRDefault="00FF2ABC" w:rsidP="00FF2ABC">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463D87E" w14:textId="5BB32A95" w:rsidR="00FF2ABC" w:rsidRDefault="00FF2ABC" w:rsidP="00FF2ABC">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511BE" w14:textId="0949470C" w:rsidR="00FF2ABC" w:rsidRDefault="00FF2ABC" w:rsidP="00FF2ABC">
            <w:pPr>
              <w:pStyle w:val="TAC"/>
              <w:rPr>
                <w:sz w:val="16"/>
                <w:szCs w:val="16"/>
                <w:lang w:eastAsia="zh-CN"/>
              </w:rPr>
            </w:pPr>
            <w:r>
              <w:rPr>
                <w:sz w:val="16"/>
                <w:szCs w:val="16"/>
                <w:lang w:eastAsia="zh-CN"/>
              </w:rPr>
              <w:t>0542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69A2B" w14:textId="72C8EAB7" w:rsidR="00FF2ABC" w:rsidRDefault="00FF2ABC" w:rsidP="00FF2AB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C50590" w14:textId="7FE20976" w:rsidR="00FF2ABC" w:rsidRDefault="00FF2ABC" w:rsidP="00FF2AB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734A05" w14:textId="0594AE1D" w:rsidR="00FF2ABC" w:rsidRPr="00FF2ABC" w:rsidRDefault="00FF2ABC" w:rsidP="00FF2ABC">
            <w:pPr>
              <w:pStyle w:val="TAL"/>
              <w:rPr>
                <w:noProof/>
                <w:sz w:val="16"/>
                <w:szCs w:val="16"/>
              </w:rPr>
            </w:pPr>
            <w:r>
              <w:rPr>
                <w:noProof/>
                <w:sz w:val="16"/>
                <w:szCs w:val="16"/>
              </w:rPr>
              <w:t>Update maxPktSize and determinComm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B5A16" w14:textId="7C54B00A" w:rsidR="00FF2ABC" w:rsidRDefault="00FF2ABC" w:rsidP="00FF2ABC">
            <w:pPr>
              <w:pStyle w:val="TAL"/>
              <w:rPr>
                <w:sz w:val="16"/>
                <w:szCs w:val="16"/>
                <w:lang w:eastAsia="zh-CN"/>
              </w:rPr>
            </w:pPr>
            <w:r>
              <w:rPr>
                <w:sz w:val="16"/>
                <w:szCs w:val="16"/>
                <w:lang w:eastAsia="zh-CN"/>
              </w:rPr>
              <w:t>17.4.0</w:t>
            </w:r>
          </w:p>
        </w:tc>
      </w:tr>
      <w:tr w:rsidR="00B6631E" w:rsidRPr="005E5B5B" w14:paraId="248A1A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06661A" w14:textId="6CCAD403" w:rsidR="00B6631E" w:rsidRDefault="00B6631E" w:rsidP="00B6631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87C6B1" w14:textId="3C3475B8" w:rsidR="00B6631E" w:rsidRDefault="00B6631E" w:rsidP="00B6631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ADE4693" w14:textId="228AFC94" w:rsidR="00B6631E" w:rsidRDefault="00B6631E" w:rsidP="00B6631E">
            <w:pPr>
              <w:pStyle w:val="TAC"/>
              <w:rPr>
                <w:rFonts w:cs="Arial"/>
                <w:sz w:val="16"/>
                <w:szCs w:val="16"/>
                <w:lang w:eastAsia="zh-CN"/>
              </w:rPr>
            </w:pPr>
            <w:r>
              <w:rPr>
                <w:rFonts w:cs="Arial"/>
                <w:sz w:val="16"/>
                <w:szCs w:val="16"/>
                <w:lang w:eastAsia="zh-CN"/>
              </w:rPr>
              <w:t>SP-210870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639CF" w14:textId="24767B32" w:rsidR="00B6631E" w:rsidRDefault="00B6631E" w:rsidP="00B6631E">
            <w:pPr>
              <w:pStyle w:val="TAC"/>
              <w:rPr>
                <w:sz w:val="16"/>
                <w:szCs w:val="16"/>
                <w:lang w:eastAsia="zh-CN"/>
              </w:rPr>
            </w:pPr>
            <w:r>
              <w:rPr>
                <w:sz w:val="16"/>
                <w:szCs w:val="16"/>
                <w:lang w:eastAsia="zh-CN"/>
              </w:rPr>
              <w:t>0543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4B430" w14:textId="7060F6AB" w:rsidR="00B6631E" w:rsidRDefault="00B6631E" w:rsidP="00B6631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213DD3" w14:textId="52E3DF3A" w:rsidR="00B6631E" w:rsidRDefault="00B6631E" w:rsidP="00B6631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4D9DD3" w14:textId="5861DA6A" w:rsidR="00B6631E" w:rsidRDefault="00B6631E" w:rsidP="00B6631E">
            <w:pPr>
              <w:pStyle w:val="TAL"/>
              <w:rPr>
                <w:noProof/>
                <w:sz w:val="16"/>
                <w:szCs w:val="16"/>
              </w:rPr>
            </w:pPr>
            <w:r w:rsidRPr="007E12B2">
              <w:rPr>
                <w:noProof/>
                <w:sz w:val="16"/>
                <w:szCs w:val="16"/>
              </w:rPr>
              <w:t>Remove obsolete coverageArea attribute in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C56C9" w14:textId="109A1A55" w:rsidR="00B6631E" w:rsidRDefault="00B6631E" w:rsidP="00B6631E">
            <w:pPr>
              <w:pStyle w:val="TAL"/>
              <w:rPr>
                <w:sz w:val="16"/>
                <w:szCs w:val="16"/>
                <w:lang w:eastAsia="zh-CN"/>
              </w:rPr>
            </w:pPr>
            <w:r>
              <w:rPr>
                <w:sz w:val="16"/>
                <w:szCs w:val="16"/>
                <w:lang w:eastAsia="zh-CN"/>
              </w:rPr>
              <w:t>17.4.0</w:t>
            </w:r>
          </w:p>
        </w:tc>
      </w:tr>
      <w:tr w:rsidR="00712C08" w:rsidRPr="005E5B5B" w14:paraId="76943A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E57840" w14:textId="2FA5563D" w:rsidR="00712C08" w:rsidRDefault="00712C08" w:rsidP="00712C0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431202" w14:textId="74EA2837" w:rsidR="00712C08" w:rsidRDefault="00712C08" w:rsidP="00712C0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1699A2" w14:textId="2451ECCA" w:rsidR="00712C08" w:rsidRDefault="00712C08" w:rsidP="00712C08">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0E3EC" w14:textId="624D4B85" w:rsidR="00712C08" w:rsidRDefault="00712C08" w:rsidP="00712C08">
            <w:pPr>
              <w:pStyle w:val="TAC"/>
              <w:rPr>
                <w:sz w:val="16"/>
                <w:szCs w:val="16"/>
                <w:lang w:eastAsia="zh-CN"/>
              </w:rPr>
            </w:pPr>
            <w:r>
              <w:rPr>
                <w:sz w:val="16"/>
                <w:szCs w:val="16"/>
                <w:lang w:eastAsia="zh-CN"/>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4A92D" w14:textId="4A57061B" w:rsidR="00712C08" w:rsidRDefault="00712C08" w:rsidP="00712C08">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DB1863" w14:textId="0B6FE8D0" w:rsidR="00712C08" w:rsidRDefault="00712C08" w:rsidP="00712C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435D51" w14:textId="31767730" w:rsidR="00712C08" w:rsidRPr="00712C08" w:rsidRDefault="00712C08" w:rsidP="00712C08">
            <w:pPr>
              <w:pStyle w:val="TAL"/>
              <w:rPr>
                <w:noProof/>
                <w:sz w:val="16"/>
                <w:szCs w:val="16"/>
              </w:rPr>
            </w:pPr>
            <w:r>
              <w:rPr>
                <w:noProof/>
                <w:sz w:val="16"/>
                <w:szCs w:val="16"/>
              </w:rPr>
              <w:t>Correction for attribute description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5FAD9D" w14:textId="4369221C" w:rsidR="00712C08" w:rsidRDefault="00712C08" w:rsidP="00712C08">
            <w:pPr>
              <w:pStyle w:val="TAL"/>
              <w:rPr>
                <w:sz w:val="16"/>
                <w:szCs w:val="16"/>
                <w:lang w:eastAsia="zh-CN"/>
              </w:rPr>
            </w:pPr>
            <w:r>
              <w:rPr>
                <w:sz w:val="16"/>
                <w:szCs w:val="16"/>
                <w:lang w:eastAsia="zh-CN"/>
              </w:rPr>
              <w:t>17.4.0</w:t>
            </w:r>
          </w:p>
        </w:tc>
      </w:tr>
      <w:tr w:rsidR="006D3AA1" w:rsidRPr="005E5B5B" w14:paraId="4D22C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E22C48" w14:textId="4A1DA1CE" w:rsidR="006D3AA1" w:rsidRDefault="006D3AA1" w:rsidP="006D3AA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C9847F" w14:textId="6DD53A05" w:rsidR="006D3AA1" w:rsidRDefault="006D3AA1" w:rsidP="006D3AA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FECDAC4" w14:textId="400798C3" w:rsidR="006D3AA1" w:rsidRDefault="006D3AA1" w:rsidP="006D3AA1">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1A137" w14:textId="42D65F19" w:rsidR="006D3AA1" w:rsidRDefault="006D3AA1" w:rsidP="006D3AA1">
            <w:pPr>
              <w:pStyle w:val="TAC"/>
              <w:rPr>
                <w:sz w:val="16"/>
                <w:szCs w:val="16"/>
                <w:lang w:eastAsia="zh-CN"/>
              </w:rPr>
            </w:pPr>
            <w:r>
              <w:rPr>
                <w:sz w:val="16"/>
                <w:szCs w:val="16"/>
                <w:lang w:eastAsia="zh-CN"/>
              </w:rPr>
              <w:t>0547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9951" w14:textId="350B2537" w:rsidR="006D3AA1" w:rsidRDefault="006D3AA1" w:rsidP="006D3AA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08634" w14:textId="0A59FF9E" w:rsidR="006D3AA1" w:rsidRDefault="006D3AA1" w:rsidP="006D3AA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C94133" w14:textId="191686E4" w:rsidR="006D3AA1" w:rsidRDefault="006D3AA1" w:rsidP="006D3AA1">
            <w:pPr>
              <w:pStyle w:val="TAL"/>
              <w:rPr>
                <w:noProof/>
                <w:sz w:val="16"/>
                <w:szCs w:val="16"/>
              </w:rPr>
            </w:pPr>
            <w:r>
              <w:rPr>
                <w:noProof/>
                <w:sz w:val="16"/>
                <w:szCs w:val="16"/>
              </w:rPr>
              <w:t>Correcion of YAML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D6FFDE" w14:textId="588E8756" w:rsidR="006D3AA1" w:rsidRDefault="006D3AA1" w:rsidP="006D3AA1">
            <w:pPr>
              <w:pStyle w:val="TAL"/>
              <w:rPr>
                <w:sz w:val="16"/>
                <w:szCs w:val="16"/>
                <w:lang w:eastAsia="zh-CN"/>
              </w:rPr>
            </w:pPr>
            <w:r>
              <w:rPr>
                <w:sz w:val="16"/>
                <w:szCs w:val="16"/>
                <w:lang w:eastAsia="zh-CN"/>
              </w:rPr>
              <w:t>17.4.0</w:t>
            </w:r>
          </w:p>
        </w:tc>
      </w:tr>
      <w:tr w:rsidR="00A37029" w:rsidRPr="005E5B5B" w14:paraId="18372C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E19266" w14:textId="17BB8C6D" w:rsidR="00A37029" w:rsidRDefault="00A37029" w:rsidP="00A3702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1BA18E4" w14:textId="1106F590" w:rsidR="00A37029" w:rsidRDefault="00A37029" w:rsidP="00A3702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59A165" w14:textId="55464EE5" w:rsidR="00A37029" w:rsidRDefault="00A37029" w:rsidP="00A37029">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16CDF" w14:textId="76302FDC" w:rsidR="00A37029" w:rsidRDefault="00A37029" w:rsidP="00A37029">
            <w:pPr>
              <w:pStyle w:val="TAC"/>
              <w:rPr>
                <w:sz w:val="16"/>
                <w:szCs w:val="16"/>
                <w:lang w:eastAsia="zh-CN"/>
              </w:rPr>
            </w:pPr>
            <w:r>
              <w:rPr>
                <w:sz w:val="16"/>
                <w:szCs w:val="16"/>
                <w:lang w:eastAsia="zh-CN"/>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A5DEF" w14:textId="3D5339FD" w:rsidR="00A37029" w:rsidRDefault="00A37029" w:rsidP="00A3702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C27923" w14:textId="25C23ADC" w:rsidR="00A37029" w:rsidRDefault="00A37029" w:rsidP="00A370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ADE8FE" w14:textId="179F6798" w:rsidR="00A37029" w:rsidRDefault="00A37029" w:rsidP="00A37029">
            <w:pPr>
              <w:pStyle w:val="TAL"/>
              <w:rPr>
                <w:noProof/>
                <w:sz w:val="16"/>
                <w:szCs w:val="16"/>
              </w:rPr>
            </w:pPr>
            <w:r>
              <w:rPr>
                <w:noProof/>
                <w:sz w:val="16"/>
                <w:szCs w:val="16"/>
              </w:rPr>
              <w:t xml:space="preserve">Revise description of NextHopInfo and qosProfileRefList attribute in EP_transport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0115F" w14:textId="6EC37B02" w:rsidR="00A37029" w:rsidRDefault="00A37029" w:rsidP="00A37029">
            <w:pPr>
              <w:pStyle w:val="TAL"/>
              <w:rPr>
                <w:sz w:val="16"/>
                <w:szCs w:val="16"/>
                <w:lang w:eastAsia="zh-CN"/>
              </w:rPr>
            </w:pPr>
            <w:r>
              <w:rPr>
                <w:sz w:val="16"/>
                <w:szCs w:val="16"/>
                <w:lang w:eastAsia="zh-CN"/>
              </w:rPr>
              <w:t>17.4.0</w:t>
            </w:r>
          </w:p>
        </w:tc>
      </w:tr>
      <w:tr w:rsidR="00FD0337" w:rsidRPr="005E5B5B" w14:paraId="50DC08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49FD4D" w14:textId="242E65C5" w:rsidR="00FD0337" w:rsidRDefault="00FD0337" w:rsidP="00FD0337">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872840" w14:textId="2302F821" w:rsidR="00FD0337" w:rsidRDefault="00FD0337" w:rsidP="00FD0337">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1FD858" w14:textId="5BB4052D" w:rsidR="00FD0337" w:rsidRDefault="00FD0337" w:rsidP="00FD0337">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B918B" w14:textId="0769C2EE" w:rsidR="00FD0337" w:rsidRDefault="00FD0337" w:rsidP="00FD0337">
            <w:pPr>
              <w:pStyle w:val="TAC"/>
              <w:rPr>
                <w:sz w:val="16"/>
                <w:szCs w:val="16"/>
                <w:lang w:eastAsia="zh-CN"/>
              </w:rPr>
            </w:pPr>
            <w:r>
              <w:rPr>
                <w:sz w:val="16"/>
                <w:szCs w:val="16"/>
                <w:lang w:eastAsia="zh-CN"/>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B58B7" w14:textId="7F67DF34" w:rsidR="00FD0337" w:rsidRDefault="00FD0337" w:rsidP="00FD033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172872" w14:textId="1D8767C8" w:rsidR="00FD0337" w:rsidRDefault="00FD0337" w:rsidP="00FD0337">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774739" w14:textId="53352E51" w:rsidR="00FD0337" w:rsidRDefault="00FD0337" w:rsidP="00FD0337">
            <w:pPr>
              <w:pStyle w:val="TAL"/>
              <w:rPr>
                <w:noProof/>
                <w:sz w:val="16"/>
                <w:szCs w:val="16"/>
              </w:rPr>
            </w:pPr>
            <w:r>
              <w:rPr>
                <w:noProof/>
                <w:sz w:val="16"/>
                <w:szCs w:val="16"/>
              </w:rPr>
              <w:t>Update resourceType PRB for UL (Uplink) and DL (Downlink)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43D2F" w14:textId="7481D799" w:rsidR="00FD0337" w:rsidRDefault="00FD0337" w:rsidP="00FD0337">
            <w:pPr>
              <w:pStyle w:val="TAL"/>
              <w:rPr>
                <w:sz w:val="16"/>
                <w:szCs w:val="16"/>
                <w:lang w:eastAsia="zh-CN"/>
              </w:rPr>
            </w:pPr>
            <w:r>
              <w:rPr>
                <w:sz w:val="16"/>
                <w:szCs w:val="16"/>
                <w:lang w:eastAsia="zh-CN"/>
              </w:rPr>
              <w:t>17.4.0</w:t>
            </w:r>
          </w:p>
        </w:tc>
      </w:tr>
      <w:tr w:rsidR="00310E22" w:rsidRPr="005E5B5B" w14:paraId="3AB980C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F916BC" w14:textId="51888A96" w:rsidR="00310E22" w:rsidRDefault="00310E22" w:rsidP="00310E2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E9E68B" w14:textId="7E39792D" w:rsidR="00310E22" w:rsidRDefault="00310E22" w:rsidP="00310E2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3E1779" w14:textId="7E8BAE65" w:rsidR="00310E22" w:rsidRDefault="00310E22" w:rsidP="00310E22">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17408B" w14:textId="5559134D" w:rsidR="00310E22" w:rsidRDefault="00310E22" w:rsidP="00310E22">
            <w:pPr>
              <w:pStyle w:val="TAC"/>
              <w:rPr>
                <w:sz w:val="16"/>
                <w:szCs w:val="16"/>
                <w:lang w:eastAsia="zh-CN"/>
              </w:rPr>
            </w:pPr>
            <w:r>
              <w:rPr>
                <w:sz w:val="16"/>
                <w:szCs w:val="16"/>
                <w:lang w:eastAsia="zh-CN"/>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3E830" w14:textId="55464F4E" w:rsidR="00310E22" w:rsidRDefault="00310E22" w:rsidP="00310E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BF7584" w14:textId="055D577B" w:rsidR="00310E22" w:rsidRDefault="00310E22" w:rsidP="00310E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0C415C" w14:textId="1A51FDD5" w:rsidR="00310E22" w:rsidRDefault="00310E22" w:rsidP="00310E22">
            <w:pPr>
              <w:pStyle w:val="TAL"/>
              <w:rPr>
                <w:noProof/>
                <w:sz w:val="16"/>
                <w:szCs w:val="16"/>
              </w:rPr>
            </w:pPr>
            <w:r w:rsidRPr="007E12B2">
              <w:rPr>
                <w:noProof/>
                <w:sz w:val="16"/>
                <w:szCs w:val="16"/>
              </w:rPr>
              <w:fldChar w:fldCharType="begin"/>
            </w:r>
            <w:r w:rsidRPr="007E12B2">
              <w:rPr>
                <w:noProof/>
                <w:sz w:val="16"/>
                <w:szCs w:val="16"/>
              </w:rPr>
              <w:instrText xml:space="preserve"> DOCPROPERTY  CrTitle  \* MERGEFORMAT </w:instrText>
            </w:r>
            <w:r w:rsidRPr="007E12B2">
              <w:rPr>
                <w:noProof/>
                <w:sz w:val="16"/>
                <w:szCs w:val="16"/>
              </w:rPr>
              <w:fldChar w:fldCharType="separate"/>
            </w:r>
            <w:r w:rsidRPr="007E12B2">
              <w:rPr>
                <w:noProof/>
                <w:sz w:val="16"/>
                <w:szCs w:val="16"/>
              </w:rPr>
              <w:t>Correction of ServiceProfile</w:t>
            </w:r>
            <w:r w:rsidRPr="007E12B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462A6" w14:textId="4E122273" w:rsidR="00310E22" w:rsidRDefault="00310E22" w:rsidP="00310E22">
            <w:pPr>
              <w:pStyle w:val="TAL"/>
              <w:rPr>
                <w:sz w:val="16"/>
                <w:szCs w:val="16"/>
                <w:lang w:eastAsia="zh-CN"/>
              </w:rPr>
            </w:pPr>
            <w:r>
              <w:rPr>
                <w:sz w:val="16"/>
                <w:szCs w:val="16"/>
                <w:lang w:eastAsia="zh-CN"/>
              </w:rPr>
              <w:t>17.4.0</w:t>
            </w:r>
          </w:p>
        </w:tc>
      </w:tr>
      <w:tr w:rsidR="00126E21" w:rsidRPr="005E5B5B" w14:paraId="4001EDA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B1E527" w14:textId="26FFF0EB" w:rsidR="00126E21" w:rsidRDefault="00126E21"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B0BA05" w14:textId="43CA269C" w:rsidR="00126E21" w:rsidRDefault="00126E21"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DD3C25" w14:textId="2B6BC717" w:rsidR="00126E21" w:rsidRDefault="00126E21" w:rsidP="00126E21">
            <w:pPr>
              <w:pStyle w:val="TAC"/>
              <w:rPr>
                <w:rFonts w:cs="Arial"/>
                <w:sz w:val="16"/>
                <w:szCs w:val="16"/>
                <w:lang w:eastAsia="zh-CN"/>
              </w:rPr>
            </w:pPr>
            <w:r>
              <w:rPr>
                <w:rFonts w:cs="Arial"/>
                <w:sz w:val="16"/>
                <w:szCs w:val="16"/>
                <w:lang w:eastAsia="zh-CN"/>
              </w:rPr>
              <w:t>SP-210887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90141" w14:textId="5AD6CFC3" w:rsidR="00126E21" w:rsidRDefault="00126E21" w:rsidP="00126E21">
            <w:pPr>
              <w:pStyle w:val="TAC"/>
              <w:rPr>
                <w:sz w:val="16"/>
                <w:szCs w:val="16"/>
                <w:lang w:eastAsia="zh-CN"/>
              </w:rPr>
            </w:pPr>
            <w:r>
              <w:rPr>
                <w:sz w:val="16"/>
                <w:szCs w:val="16"/>
                <w:lang w:eastAsia="zh-CN"/>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DBBA" w14:textId="7DED4500" w:rsidR="00126E21" w:rsidRDefault="00126E21"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0A7427E" w14:textId="127D170D" w:rsidR="00126E21" w:rsidRDefault="00126E21" w:rsidP="00126E21">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AEA008" w14:textId="75720B52" w:rsidR="00126E21" w:rsidRPr="00126E21" w:rsidRDefault="00126E21" w:rsidP="00126E21">
            <w:pPr>
              <w:pStyle w:val="TAL"/>
              <w:rPr>
                <w:noProof/>
                <w:sz w:val="16"/>
                <w:szCs w:val="16"/>
              </w:rPr>
            </w:pPr>
            <w:r w:rsidRPr="007E12B2">
              <w:rPr>
                <w:noProof/>
                <w:sz w:val="16"/>
                <w:szCs w:val="16"/>
              </w:rPr>
              <w:t>Enhance 5G Core AMF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E3EF5" w14:textId="39C90BEE" w:rsidR="00126E21" w:rsidRDefault="00126E21" w:rsidP="00126E21">
            <w:pPr>
              <w:pStyle w:val="TAL"/>
              <w:rPr>
                <w:sz w:val="16"/>
                <w:szCs w:val="16"/>
                <w:lang w:eastAsia="zh-CN"/>
              </w:rPr>
            </w:pPr>
            <w:r>
              <w:rPr>
                <w:sz w:val="16"/>
                <w:szCs w:val="16"/>
                <w:lang w:eastAsia="zh-CN"/>
              </w:rPr>
              <w:t>17.4.0</w:t>
            </w:r>
          </w:p>
        </w:tc>
      </w:tr>
      <w:tr w:rsidR="00890338" w:rsidRPr="005E5B5B" w14:paraId="506C36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4C8546" w14:textId="6286B358" w:rsidR="00890338" w:rsidRDefault="00890338" w:rsidP="00126E21">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A1BA2D" w14:textId="649B2796" w:rsidR="00890338" w:rsidRDefault="00890338" w:rsidP="00126E21">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7031FB" w14:textId="08181768" w:rsidR="00890338" w:rsidRDefault="00890338" w:rsidP="00126E21">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37A8" w14:textId="143F11C6" w:rsidR="00890338" w:rsidRDefault="00890338" w:rsidP="00126E21">
            <w:pPr>
              <w:pStyle w:val="TAC"/>
              <w:rPr>
                <w:sz w:val="16"/>
                <w:szCs w:val="16"/>
                <w:lang w:eastAsia="zh-CN"/>
              </w:rPr>
            </w:pPr>
            <w:r>
              <w:rPr>
                <w:sz w:val="16"/>
                <w:szCs w:val="16"/>
                <w:lang w:eastAsia="zh-CN"/>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62131" w14:textId="69E569D8" w:rsidR="00890338" w:rsidRDefault="00890338" w:rsidP="00126E2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E423A0" w14:textId="0F9C41C8" w:rsidR="00890338" w:rsidRDefault="00890338" w:rsidP="00126E2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8378E43" w14:textId="6E6710C2" w:rsidR="00890338" w:rsidRPr="00890338" w:rsidRDefault="00890338" w:rsidP="00126E21">
            <w:pPr>
              <w:pStyle w:val="TAL"/>
              <w:rPr>
                <w:noProof/>
                <w:sz w:val="16"/>
                <w:szCs w:val="16"/>
              </w:rPr>
            </w:pPr>
            <w:r>
              <w:rPr>
                <w:noProof/>
                <w:sz w:val="16"/>
                <w:szCs w:val="16"/>
              </w:rPr>
              <w:t>Remove isINEF attribute from NEFFunction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971B7" w14:textId="5663FC46" w:rsidR="00890338" w:rsidRDefault="00890338" w:rsidP="00126E21">
            <w:pPr>
              <w:pStyle w:val="TAL"/>
              <w:rPr>
                <w:sz w:val="16"/>
                <w:szCs w:val="16"/>
                <w:lang w:eastAsia="zh-CN"/>
              </w:rPr>
            </w:pPr>
            <w:r>
              <w:rPr>
                <w:sz w:val="16"/>
                <w:szCs w:val="16"/>
                <w:lang w:eastAsia="zh-CN"/>
              </w:rPr>
              <w:t>17.4.0</w:t>
            </w:r>
          </w:p>
        </w:tc>
      </w:tr>
      <w:tr w:rsidR="003944F4" w:rsidRPr="005E5B5B" w14:paraId="7A98B7F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B4D9C9E" w14:textId="4FD57157" w:rsidR="003944F4" w:rsidRDefault="003944F4" w:rsidP="003944F4">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E4EE2" w14:textId="4A69F9E3" w:rsidR="003944F4" w:rsidRDefault="003944F4" w:rsidP="003944F4">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A52D1C" w14:textId="60756293" w:rsidR="003944F4" w:rsidRDefault="003944F4" w:rsidP="003944F4">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C0727F" w14:textId="128B3112" w:rsidR="003944F4" w:rsidRDefault="003944F4" w:rsidP="003944F4">
            <w:pPr>
              <w:pStyle w:val="TAC"/>
              <w:rPr>
                <w:sz w:val="16"/>
                <w:szCs w:val="16"/>
                <w:lang w:eastAsia="zh-CN"/>
              </w:rPr>
            </w:pPr>
            <w:r>
              <w:rPr>
                <w:sz w:val="16"/>
                <w:szCs w:val="16"/>
                <w:lang w:eastAsia="zh-CN"/>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55E7B" w14:textId="1D31103E" w:rsidR="003944F4" w:rsidRDefault="003944F4" w:rsidP="003944F4">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36878C" w14:textId="4EED7B4E" w:rsidR="003944F4" w:rsidRDefault="003944F4" w:rsidP="003944F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AF128" w14:textId="288A8759" w:rsidR="003944F4" w:rsidRDefault="003944F4" w:rsidP="003944F4">
            <w:pPr>
              <w:pStyle w:val="TAL"/>
              <w:rPr>
                <w:noProof/>
                <w:sz w:val="16"/>
                <w:szCs w:val="16"/>
              </w:rPr>
            </w:pPr>
            <w:r>
              <w:rPr>
                <w:noProof/>
                <w:sz w:val="16"/>
                <w:szCs w:val="16"/>
              </w:rPr>
              <w:t>YANG updates to correct YANG merging problems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26991" w14:textId="0FD434C2" w:rsidR="003944F4" w:rsidRDefault="003944F4" w:rsidP="003944F4">
            <w:pPr>
              <w:pStyle w:val="TAL"/>
              <w:rPr>
                <w:sz w:val="16"/>
                <w:szCs w:val="16"/>
                <w:lang w:eastAsia="zh-CN"/>
              </w:rPr>
            </w:pPr>
            <w:r>
              <w:rPr>
                <w:sz w:val="16"/>
                <w:szCs w:val="16"/>
                <w:lang w:eastAsia="zh-CN"/>
              </w:rPr>
              <w:t>17.4.0</w:t>
            </w:r>
          </w:p>
        </w:tc>
      </w:tr>
      <w:tr w:rsidR="00B72933" w:rsidRPr="005E5B5B" w14:paraId="03A7EF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61D8C7" w14:textId="5D55304D" w:rsidR="00B72933" w:rsidRDefault="00B72933" w:rsidP="00B72933">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C63EBC" w14:textId="282AD3D0" w:rsidR="00B72933" w:rsidRDefault="00B72933" w:rsidP="00B72933">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17043" w14:textId="27017A3D" w:rsidR="00B72933" w:rsidRDefault="00B72933" w:rsidP="00B72933">
            <w:pPr>
              <w:pStyle w:val="TAC"/>
              <w:rPr>
                <w:rFonts w:cs="Arial"/>
                <w:sz w:val="16"/>
                <w:szCs w:val="16"/>
                <w:lang w:eastAsia="zh-CN"/>
              </w:rPr>
            </w:pPr>
            <w:r>
              <w:rPr>
                <w:rFonts w:cs="Arial"/>
                <w:sz w:val="16"/>
                <w:szCs w:val="16"/>
                <w:lang w:eastAsia="zh-CN"/>
              </w:rPr>
              <w:t>SP-210885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C9C7F" w14:textId="0C9EF39B" w:rsidR="00B72933" w:rsidRDefault="00B72933" w:rsidP="00B72933">
            <w:pPr>
              <w:pStyle w:val="TAC"/>
              <w:rPr>
                <w:sz w:val="16"/>
                <w:szCs w:val="16"/>
                <w:lang w:eastAsia="zh-CN"/>
              </w:rPr>
            </w:pPr>
            <w:r>
              <w:rPr>
                <w:sz w:val="16"/>
                <w:szCs w:val="16"/>
                <w:lang w:eastAsia="zh-CN"/>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977D" w14:textId="48F42CD7" w:rsidR="00B72933" w:rsidRDefault="00B72933" w:rsidP="00B7293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3C9111" w14:textId="1C411609" w:rsidR="00B72933" w:rsidRDefault="00B72933" w:rsidP="00B7293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96205B" w14:textId="2D7ABB01" w:rsidR="00B72933" w:rsidRDefault="00B72933" w:rsidP="00B72933">
            <w:pPr>
              <w:pStyle w:val="TAL"/>
              <w:rPr>
                <w:noProof/>
                <w:sz w:val="16"/>
                <w:szCs w:val="16"/>
              </w:rPr>
            </w:pPr>
            <w:r w:rsidRPr="007E12B2">
              <w:rPr>
                <w:noProof/>
                <w:sz w:val="16"/>
                <w:szCs w:val="16"/>
              </w:rPr>
              <w:t>Fix inconsistent clauses and attributes used in TS 38.211 and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3FB2E" w14:textId="5A478C5D" w:rsidR="00B72933" w:rsidRDefault="00B72933" w:rsidP="00B72933">
            <w:pPr>
              <w:pStyle w:val="TAL"/>
              <w:rPr>
                <w:sz w:val="16"/>
                <w:szCs w:val="16"/>
                <w:lang w:eastAsia="zh-CN"/>
              </w:rPr>
            </w:pPr>
            <w:r>
              <w:rPr>
                <w:sz w:val="16"/>
                <w:szCs w:val="16"/>
                <w:lang w:eastAsia="zh-CN"/>
              </w:rPr>
              <w:t>17.4.0</w:t>
            </w:r>
          </w:p>
        </w:tc>
      </w:tr>
      <w:tr w:rsidR="005371DB" w:rsidRPr="005E5B5B" w14:paraId="28F6F16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0731DB5" w14:textId="24989BEB" w:rsidR="005371DB" w:rsidRDefault="005371DB" w:rsidP="005371DB">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479D59" w14:textId="0DA25E7D" w:rsidR="005371DB" w:rsidRDefault="005371DB" w:rsidP="005371DB">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6C04B8" w14:textId="61A3CEDD" w:rsidR="005371DB" w:rsidRDefault="005371DB" w:rsidP="005371DB">
            <w:pPr>
              <w:pStyle w:val="TAC"/>
              <w:rPr>
                <w:rFonts w:cs="Arial"/>
                <w:sz w:val="16"/>
                <w:szCs w:val="16"/>
                <w:lang w:eastAsia="zh-CN"/>
              </w:rPr>
            </w:pPr>
            <w:r>
              <w:rPr>
                <w:rFonts w:cs="Arial"/>
                <w:sz w:val="16"/>
                <w:szCs w:val="16"/>
                <w:lang w:eastAsia="zh-CN"/>
              </w:rPr>
              <w:t>SP-210871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FDF930" w14:textId="168A329B" w:rsidR="005371DB" w:rsidRDefault="005371DB" w:rsidP="005371DB">
            <w:pPr>
              <w:pStyle w:val="TAC"/>
              <w:rPr>
                <w:sz w:val="16"/>
                <w:szCs w:val="16"/>
                <w:lang w:eastAsia="zh-CN"/>
              </w:rPr>
            </w:pPr>
            <w:r>
              <w:rPr>
                <w:sz w:val="16"/>
                <w:szCs w:val="16"/>
                <w:lang w:eastAsia="zh-CN"/>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D60F5" w14:textId="579A001C" w:rsidR="005371DB" w:rsidRDefault="005371DB" w:rsidP="005371D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8D6B86" w14:textId="70B74EDB" w:rsidR="005371DB" w:rsidRDefault="005371DB" w:rsidP="005371D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62C953" w14:textId="4C99A98F" w:rsidR="005371DB" w:rsidRPr="005371DB" w:rsidRDefault="005371DB" w:rsidP="005371DB">
            <w:pPr>
              <w:pStyle w:val="TAL"/>
              <w:rPr>
                <w:noProof/>
                <w:sz w:val="16"/>
                <w:szCs w:val="16"/>
              </w:rPr>
            </w:pPr>
            <w:r>
              <w:rPr>
                <w:noProof/>
                <w:sz w:val="16"/>
                <w:szCs w:val="16"/>
              </w:rPr>
              <w:t>Moving RIM monitoring related attributes to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2403A" w14:textId="54DAAC26" w:rsidR="005371DB" w:rsidRDefault="005371DB" w:rsidP="005371DB">
            <w:pPr>
              <w:pStyle w:val="TAL"/>
              <w:rPr>
                <w:sz w:val="16"/>
                <w:szCs w:val="16"/>
                <w:lang w:eastAsia="zh-CN"/>
              </w:rPr>
            </w:pPr>
            <w:r>
              <w:rPr>
                <w:sz w:val="16"/>
                <w:szCs w:val="16"/>
                <w:lang w:eastAsia="zh-CN"/>
              </w:rPr>
              <w:t>17.4.0</w:t>
            </w:r>
          </w:p>
        </w:tc>
      </w:tr>
      <w:tr w:rsidR="006420D8" w:rsidRPr="005E5B5B" w14:paraId="681BF8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9FBDC6" w14:textId="14077080" w:rsidR="006420D8" w:rsidRDefault="006420D8" w:rsidP="006420D8">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3FFFB6" w14:textId="7C73A24F" w:rsidR="006420D8" w:rsidRDefault="006420D8" w:rsidP="006420D8">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41DE74" w14:textId="48A35B4C" w:rsidR="006420D8" w:rsidRDefault="006420D8" w:rsidP="006420D8">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FF35E" w14:textId="32716585" w:rsidR="006420D8" w:rsidRDefault="006420D8" w:rsidP="006420D8">
            <w:pPr>
              <w:pStyle w:val="TAC"/>
              <w:rPr>
                <w:sz w:val="16"/>
                <w:szCs w:val="16"/>
                <w:lang w:eastAsia="zh-CN"/>
              </w:rPr>
            </w:pPr>
            <w:r>
              <w:rPr>
                <w:sz w:val="16"/>
                <w:szCs w:val="16"/>
                <w:lang w:eastAsia="zh-CN"/>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80DEE" w14:textId="00B7EB8B" w:rsidR="006420D8" w:rsidRDefault="006420D8" w:rsidP="006420D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B2074" w14:textId="1FC37F73" w:rsidR="006420D8" w:rsidRDefault="006420D8" w:rsidP="006420D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08D670" w14:textId="6F2BECC4" w:rsidR="006420D8" w:rsidRDefault="006420D8" w:rsidP="006420D8">
            <w:pPr>
              <w:pStyle w:val="TAL"/>
              <w:rPr>
                <w:noProof/>
                <w:sz w:val="16"/>
                <w:szCs w:val="16"/>
              </w:rPr>
            </w:pPr>
            <w:r>
              <w:rPr>
                <w:noProof/>
                <w:sz w:val="16"/>
                <w:szCs w:val="16"/>
              </w:rPr>
              <w:t>Extend NRM fragment to support EP_transport for mid-haul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7476E" w14:textId="3AD514F2" w:rsidR="006420D8" w:rsidRDefault="006420D8" w:rsidP="006420D8">
            <w:pPr>
              <w:pStyle w:val="TAL"/>
              <w:rPr>
                <w:sz w:val="16"/>
                <w:szCs w:val="16"/>
                <w:lang w:eastAsia="zh-CN"/>
              </w:rPr>
            </w:pPr>
            <w:r>
              <w:rPr>
                <w:sz w:val="16"/>
                <w:szCs w:val="16"/>
                <w:lang w:eastAsia="zh-CN"/>
              </w:rPr>
              <w:t>17.4.0</w:t>
            </w:r>
          </w:p>
        </w:tc>
      </w:tr>
      <w:tr w:rsidR="00AB7F9E" w:rsidRPr="005E5B5B" w14:paraId="14B6E4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630EA" w14:textId="47631A5A" w:rsidR="00AB7F9E" w:rsidRDefault="00AB7F9E" w:rsidP="00AB7F9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F6C27" w14:textId="3FF6B760" w:rsidR="00AB7F9E" w:rsidRDefault="00AB7F9E" w:rsidP="00AB7F9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A50AA1" w14:textId="2DC4A33D" w:rsidR="00AB7F9E" w:rsidRDefault="00AB7F9E" w:rsidP="00AB7F9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5A312" w14:textId="518B3841" w:rsidR="00AB7F9E" w:rsidRDefault="00AB7F9E" w:rsidP="00AB7F9E">
            <w:pPr>
              <w:pStyle w:val="TAC"/>
              <w:rPr>
                <w:sz w:val="16"/>
                <w:szCs w:val="16"/>
                <w:lang w:eastAsia="zh-CN"/>
              </w:rPr>
            </w:pPr>
            <w:r>
              <w:rPr>
                <w:sz w:val="16"/>
                <w:szCs w:val="16"/>
                <w:lang w:eastAsia="zh-CN"/>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C88C" w14:textId="62B4AEB3" w:rsidR="00AB7F9E" w:rsidRDefault="00AB7F9E" w:rsidP="00AB7F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2388FD" w14:textId="158E6C80" w:rsidR="00AB7F9E" w:rsidRDefault="00AB7F9E" w:rsidP="00AB7F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4B1B7D" w14:textId="5911E21A" w:rsidR="00AB7F9E" w:rsidRDefault="00AB7F9E" w:rsidP="00AB7F9E">
            <w:pPr>
              <w:pStyle w:val="TAL"/>
              <w:rPr>
                <w:noProof/>
                <w:sz w:val="16"/>
                <w:szCs w:val="16"/>
              </w:rPr>
            </w:pPr>
            <w:r>
              <w:rPr>
                <w:noProof/>
                <w:sz w:val="16"/>
                <w:szCs w:val="16"/>
              </w:rPr>
              <w:t xml:space="preserve">Enhance 5G Core managed NF Profile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A727C" w14:textId="22BC5E44" w:rsidR="00AB7F9E" w:rsidRDefault="00AB7F9E" w:rsidP="00AB7F9E">
            <w:pPr>
              <w:pStyle w:val="TAL"/>
              <w:rPr>
                <w:sz w:val="16"/>
                <w:szCs w:val="16"/>
                <w:lang w:eastAsia="zh-CN"/>
              </w:rPr>
            </w:pPr>
            <w:r>
              <w:rPr>
                <w:sz w:val="16"/>
                <w:szCs w:val="16"/>
                <w:lang w:eastAsia="zh-CN"/>
              </w:rPr>
              <w:t>17.4.0</w:t>
            </w:r>
          </w:p>
        </w:tc>
      </w:tr>
      <w:tr w:rsidR="00AD5262" w:rsidRPr="005E5B5B" w14:paraId="0C122F0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F4EE9C" w14:textId="30A1BF6F" w:rsidR="00AD5262" w:rsidRDefault="00AD5262" w:rsidP="00AD5262">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72A8DF" w14:textId="4839D426" w:rsidR="00AD5262" w:rsidRDefault="00AD5262" w:rsidP="00AD5262">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53074" w14:textId="4B0C8FB8" w:rsidR="00AD5262" w:rsidRDefault="00AD5262" w:rsidP="00AD5262">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E0A9E1" w14:textId="415E888C" w:rsidR="00AD5262" w:rsidRDefault="00AD5262" w:rsidP="00AD5262">
            <w:pPr>
              <w:pStyle w:val="TAC"/>
              <w:rPr>
                <w:sz w:val="16"/>
                <w:szCs w:val="16"/>
                <w:lang w:eastAsia="zh-CN"/>
              </w:rPr>
            </w:pPr>
            <w:r>
              <w:rPr>
                <w:sz w:val="16"/>
                <w:szCs w:val="16"/>
                <w:lang w:eastAsia="zh-CN"/>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E2117A" w14:textId="0EB05D04" w:rsidR="00AD5262" w:rsidRDefault="00AD5262" w:rsidP="00AD526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C54F02" w14:textId="08CDF8DE" w:rsidR="00AD5262" w:rsidRDefault="00AD5262" w:rsidP="00AD526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74E9D3" w14:textId="51F0EFF0" w:rsidR="00AD5262" w:rsidRDefault="00AD5262" w:rsidP="00AD5262">
            <w:pPr>
              <w:pStyle w:val="TAL"/>
              <w:rPr>
                <w:noProof/>
                <w:sz w:val="16"/>
                <w:szCs w:val="16"/>
              </w:rPr>
            </w:pPr>
            <w:r>
              <w:rPr>
                <w:noProof/>
                <w:sz w:val="16"/>
                <w:szCs w:val="16"/>
              </w:rPr>
              <w:t xml:space="preserve">Delete AMFInfo datatype in NRM fragment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B2549" w14:textId="5D32CF92" w:rsidR="00AD5262" w:rsidRDefault="00AD5262" w:rsidP="00AD5262">
            <w:pPr>
              <w:pStyle w:val="TAL"/>
              <w:rPr>
                <w:sz w:val="16"/>
                <w:szCs w:val="16"/>
                <w:lang w:eastAsia="zh-CN"/>
              </w:rPr>
            </w:pPr>
            <w:r>
              <w:rPr>
                <w:sz w:val="16"/>
                <w:szCs w:val="16"/>
                <w:lang w:eastAsia="zh-CN"/>
              </w:rPr>
              <w:t>17.4.0</w:t>
            </w:r>
          </w:p>
        </w:tc>
      </w:tr>
      <w:tr w:rsidR="00B759FE" w:rsidRPr="005E5B5B" w14:paraId="29BB2E8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B3F639" w14:textId="0CF4E3E9" w:rsidR="00B759FE" w:rsidRDefault="00B759FE" w:rsidP="00B759FE">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F9AE65" w14:textId="29D82695" w:rsidR="00B759FE" w:rsidRDefault="00B759FE" w:rsidP="00B759FE">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A40951" w14:textId="1B0C3918" w:rsidR="00B759FE" w:rsidRDefault="00B759FE" w:rsidP="00B759FE">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66436" w14:textId="523F2D3C" w:rsidR="00B759FE" w:rsidRDefault="00B759FE" w:rsidP="00B759FE">
            <w:pPr>
              <w:pStyle w:val="TAC"/>
              <w:rPr>
                <w:sz w:val="16"/>
                <w:szCs w:val="16"/>
                <w:lang w:eastAsia="zh-CN"/>
              </w:rPr>
            </w:pPr>
            <w:r>
              <w:rPr>
                <w:sz w:val="16"/>
                <w:szCs w:val="16"/>
                <w:lang w:eastAsia="zh-CN"/>
              </w:rPr>
              <w:t>0566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F21CB" w14:textId="7B392A3A" w:rsidR="00B759FE" w:rsidRDefault="00B759FE" w:rsidP="00B759F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0028BB" w14:textId="74D4CE28" w:rsidR="00B759FE" w:rsidRDefault="00B759FE" w:rsidP="00B759F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792C9" w14:textId="491D826E" w:rsidR="00B759FE" w:rsidRDefault="00B759FE" w:rsidP="00B759FE">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6E9FB" w14:textId="69120BC6" w:rsidR="00B759FE" w:rsidRDefault="00B759FE" w:rsidP="00B759FE">
            <w:pPr>
              <w:pStyle w:val="TAL"/>
              <w:rPr>
                <w:sz w:val="16"/>
                <w:szCs w:val="16"/>
                <w:lang w:eastAsia="zh-CN"/>
              </w:rPr>
            </w:pPr>
            <w:r>
              <w:rPr>
                <w:sz w:val="16"/>
                <w:szCs w:val="16"/>
                <w:lang w:eastAsia="zh-CN"/>
              </w:rPr>
              <w:t>17.4.0</w:t>
            </w:r>
          </w:p>
        </w:tc>
      </w:tr>
      <w:tr w:rsidR="00767959" w:rsidRPr="005E5B5B" w14:paraId="0996C0C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BFD6524" w14:textId="776DB035" w:rsidR="00767959" w:rsidRDefault="00767959" w:rsidP="00767959">
            <w:pPr>
              <w:pStyle w:val="TAC"/>
              <w:rPr>
                <w:sz w:val="16"/>
                <w:szCs w:val="16"/>
                <w:lang w:eastAsia="zh-CN"/>
              </w:rPr>
            </w:pPr>
            <w:r>
              <w:rPr>
                <w:sz w:val="16"/>
                <w:szCs w:val="16"/>
                <w:lang w:eastAsia="zh-CN"/>
              </w:rPr>
              <w:t>2021-09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DF9F5" w14:textId="460DEA5F" w:rsidR="00767959" w:rsidRDefault="00767959" w:rsidP="00767959">
            <w:pPr>
              <w:pStyle w:val="TAC"/>
              <w:rPr>
                <w:sz w:val="16"/>
                <w:szCs w:val="16"/>
                <w:lang w:eastAsia="zh-CN"/>
              </w:rPr>
            </w:pPr>
            <w:r>
              <w:rPr>
                <w:sz w:val="16"/>
                <w:szCs w:val="16"/>
                <w:lang w:eastAsia="zh-CN"/>
              </w:rPr>
              <w:t>SA#93e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0B0AB7" w14:textId="3CAA084C" w:rsidR="00767959" w:rsidRDefault="00767959" w:rsidP="00767959">
            <w:pPr>
              <w:pStyle w:val="TAC"/>
              <w:rPr>
                <w:rFonts w:cs="Arial"/>
                <w:sz w:val="16"/>
                <w:szCs w:val="16"/>
                <w:lang w:eastAsia="zh-CN"/>
              </w:rPr>
            </w:pPr>
            <w:r>
              <w:rPr>
                <w:rFonts w:cs="Arial"/>
                <w:sz w:val="16"/>
                <w:szCs w:val="16"/>
                <w:lang w:eastAsia="zh-CN"/>
              </w:rPr>
              <w:t>SP-210867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6D8BD" w14:textId="3399A92A" w:rsidR="00767959" w:rsidRDefault="00767959" w:rsidP="00767959">
            <w:pPr>
              <w:pStyle w:val="TAC"/>
              <w:rPr>
                <w:sz w:val="16"/>
                <w:szCs w:val="16"/>
                <w:lang w:eastAsia="zh-CN"/>
              </w:rPr>
            </w:pPr>
            <w:r>
              <w:rPr>
                <w:sz w:val="16"/>
                <w:szCs w:val="16"/>
                <w:lang w:eastAsia="zh-CN"/>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7E5C" w14:textId="51729AD8" w:rsidR="00767959" w:rsidRDefault="0076795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D75FF" w14:textId="272C573C" w:rsidR="00767959" w:rsidRDefault="00767959" w:rsidP="0076795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84C207" w14:textId="11CE2528" w:rsidR="00767959" w:rsidRDefault="00767959" w:rsidP="00767959">
            <w:pPr>
              <w:pStyle w:val="TAL"/>
              <w:rPr>
                <w:noProof/>
                <w:sz w:val="16"/>
                <w:szCs w:val="16"/>
              </w:rPr>
            </w:pPr>
            <w:r>
              <w:rPr>
                <w:noProof/>
                <w:sz w:val="16"/>
                <w:szCs w:val="16"/>
              </w:rPr>
              <w:t>Add missing openAPI definition update for S5-213508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7343" w14:textId="111862EE" w:rsidR="00767959" w:rsidRDefault="00767959" w:rsidP="00767959">
            <w:pPr>
              <w:pStyle w:val="TAL"/>
              <w:rPr>
                <w:sz w:val="16"/>
                <w:szCs w:val="16"/>
                <w:lang w:eastAsia="zh-CN"/>
              </w:rPr>
            </w:pPr>
            <w:r>
              <w:rPr>
                <w:sz w:val="16"/>
                <w:szCs w:val="16"/>
                <w:lang w:eastAsia="zh-CN"/>
              </w:rPr>
              <w:t>17.4.0</w:t>
            </w:r>
          </w:p>
        </w:tc>
      </w:tr>
      <w:tr w:rsidR="00FE133A" w:rsidRPr="005E5B5B" w14:paraId="336E3D1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741E1D" w14:textId="3392A8D4" w:rsidR="00FE133A" w:rsidRDefault="00FE133A"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B42808" w14:textId="77AD67F1" w:rsidR="00FE133A" w:rsidRDefault="00FE133A"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70B184" w14:textId="1E5033C1" w:rsidR="00FE133A" w:rsidRDefault="00FE133A" w:rsidP="00767959">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7037A" w14:textId="3D00315C" w:rsidR="00FE133A" w:rsidRDefault="00FE133A" w:rsidP="00767959">
            <w:pPr>
              <w:pStyle w:val="TAC"/>
              <w:rPr>
                <w:sz w:val="16"/>
                <w:szCs w:val="16"/>
                <w:lang w:eastAsia="zh-CN"/>
              </w:rPr>
            </w:pPr>
            <w:r>
              <w:rPr>
                <w:sz w:val="16"/>
                <w:szCs w:val="16"/>
                <w:lang w:eastAsia="zh-CN"/>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D0FB9" w14:textId="4B727D86" w:rsidR="00FE133A" w:rsidRDefault="00FE133A" w:rsidP="00767959">
            <w:pPr>
              <w:pStyle w:val="TAC"/>
              <w:rPr>
                <w:sz w:val="16"/>
                <w:szCs w:val="16"/>
                <w:lang w:eastAsia="zh-CN"/>
              </w:rPr>
            </w:pPr>
            <w:r>
              <w:rPr>
                <w:sz w:val="16"/>
                <w:szCs w:val="16"/>
                <w:lang w:eastAsia="zh-CN"/>
              </w:rPr>
              <w:t>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11316" w14:textId="2A1A38CD" w:rsidR="00FE133A" w:rsidRDefault="00FE133A" w:rsidP="0076795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505F588" w14:textId="45AE3F4D" w:rsidR="00FE133A" w:rsidRDefault="00FE133A" w:rsidP="00767959">
            <w:pPr>
              <w:pStyle w:val="TAL"/>
              <w:rPr>
                <w:noProof/>
                <w:sz w:val="16"/>
                <w:szCs w:val="16"/>
              </w:rPr>
            </w:pPr>
            <w:r w:rsidRPr="000C0D25">
              <w:rPr>
                <w:noProof/>
                <w:sz w:val="16"/>
                <w:szCs w:val="16"/>
              </w:rPr>
              <w:t>Update NR NRM to support MOCN network sharing scenario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92145" w14:textId="482B7181" w:rsidR="00FE133A" w:rsidRDefault="00FE133A" w:rsidP="00767959">
            <w:pPr>
              <w:pStyle w:val="TAL"/>
              <w:rPr>
                <w:sz w:val="16"/>
                <w:szCs w:val="16"/>
                <w:lang w:eastAsia="zh-CN"/>
              </w:rPr>
            </w:pPr>
            <w:r>
              <w:rPr>
                <w:sz w:val="16"/>
                <w:szCs w:val="16"/>
                <w:lang w:eastAsia="zh-CN"/>
              </w:rPr>
              <w:t>17.5.0</w:t>
            </w:r>
          </w:p>
        </w:tc>
      </w:tr>
      <w:tr w:rsidR="00E77C29" w:rsidRPr="005E5B5B" w14:paraId="0BAD97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5A5613" w14:textId="1DA0D6AA" w:rsidR="00E77C29" w:rsidRDefault="00E77C29"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A4EE33" w14:textId="3E57F32D" w:rsidR="00E77C29" w:rsidRDefault="00E77C29"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52BF18" w14:textId="080B5962" w:rsidR="00E77C29" w:rsidRDefault="00E77C29" w:rsidP="00767959">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9C7C6" w14:textId="673B972D" w:rsidR="00E77C29" w:rsidRDefault="00E77C29" w:rsidP="00767959">
            <w:pPr>
              <w:pStyle w:val="TAC"/>
              <w:rPr>
                <w:sz w:val="16"/>
                <w:szCs w:val="16"/>
                <w:lang w:eastAsia="zh-CN"/>
              </w:rPr>
            </w:pPr>
            <w:r>
              <w:rPr>
                <w:sz w:val="16"/>
                <w:szCs w:val="16"/>
                <w:lang w:eastAsia="zh-CN"/>
              </w:rPr>
              <w:t>0571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1B86B" w14:textId="104E7B5F" w:rsidR="00E77C29" w:rsidRDefault="00E77C29" w:rsidP="0076795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CB144" w14:textId="7567B2A6" w:rsidR="00E77C29" w:rsidRDefault="00E77C29"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697A15" w14:textId="22EEA3DA" w:rsidR="00E77C29" w:rsidRPr="00FE133A" w:rsidRDefault="00E77C29" w:rsidP="00767959">
            <w:pPr>
              <w:pStyle w:val="TAL"/>
              <w:rPr>
                <w:noProof/>
                <w:sz w:val="16"/>
                <w:szCs w:val="16"/>
              </w:rPr>
            </w:pPr>
            <w:r>
              <w:rPr>
                <w:noProof/>
                <w:sz w:val="16"/>
                <w:szCs w:val="16"/>
              </w:rPr>
              <w:t>Align different (abbreviated) names for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D658C" w14:textId="3EA07FA2" w:rsidR="00E77C29" w:rsidRDefault="00E77C29" w:rsidP="00767959">
            <w:pPr>
              <w:pStyle w:val="TAL"/>
              <w:rPr>
                <w:sz w:val="16"/>
                <w:szCs w:val="16"/>
                <w:lang w:eastAsia="zh-CN"/>
              </w:rPr>
            </w:pPr>
            <w:r>
              <w:rPr>
                <w:sz w:val="16"/>
                <w:szCs w:val="16"/>
                <w:lang w:eastAsia="zh-CN"/>
              </w:rPr>
              <w:t>17.5.0</w:t>
            </w:r>
          </w:p>
        </w:tc>
      </w:tr>
      <w:tr w:rsidR="007664CB" w:rsidRPr="005E5B5B" w14:paraId="009846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C2CB32" w14:textId="6CDD3F21" w:rsidR="007664CB" w:rsidRDefault="007664CB" w:rsidP="0076795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FA199F" w14:textId="7ECBD539" w:rsidR="007664CB" w:rsidRDefault="007664CB" w:rsidP="0076795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B5EE82" w14:textId="23FF4A93" w:rsidR="007664CB" w:rsidRDefault="007664CB" w:rsidP="00767959">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BD3E8" w14:textId="6C3E6AF9" w:rsidR="007664CB" w:rsidRDefault="007664CB" w:rsidP="00767959">
            <w:pPr>
              <w:pStyle w:val="TAC"/>
              <w:rPr>
                <w:sz w:val="16"/>
                <w:szCs w:val="16"/>
                <w:lang w:eastAsia="zh-CN"/>
              </w:rPr>
            </w:pPr>
            <w:r>
              <w:rPr>
                <w:sz w:val="16"/>
                <w:szCs w:val="16"/>
                <w:lang w:eastAsia="zh-CN"/>
              </w:rPr>
              <w:t>0575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D4D96" w14:textId="1A4B9DD5" w:rsidR="007664CB" w:rsidRDefault="007664CB" w:rsidP="0076795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A65952" w14:textId="37EFCDC5" w:rsidR="007664CB" w:rsidRDefault="007664CB" w:rsidP="0076795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BD72DB" w14:textId="2C613DC6" w:rsidR="007664CB" w:rsidRDefault="007664CB" w:rsidP="00767959">
            <w:pPr>
              <w:pStyle w:val="TAL"/>
              <w:rPr>
                <w:noProof/>
                <w:sz w:val="16"/>
                <w:szCs w:val="16"/>
              </w:rPr>
            </w:pPr>
            <w:r>
              <w:rPr>
                <w:noProof/>
                <w:sz w:val="16"/>
                <w:szCs w:val="16"/>
              </w:rPr>
              <w:t xml:space="preserve">Clarify the usage of pLMNId in first entry in pLMNInfoList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C341F" w14:textId="75C327AF" w:rsidR="007664CB" w:rsidRDefault="007664CB" w:rsidP="00767959">
            <w:pPr>
              <w:pStyle w:val="TAL"/>
              <w:rPr>
                <w:sz w:val="16"/>
                <w:szCs w:val="16"/>
                <w:lang w:eastAsia="zh-CN"/>
              </w:rPr>
            </w:pPr>
            <w:r>
              <w:rPr>
                <w:sz w:val="16"/>
                <w:szCs w:val="16"/>
                <w:lang w:eastAsia="zh-CN"/>
              </w:rPr>
              <w:t>17.5.0</w:t>
            </w:r>
          </w:p>
        </w:tc>
      </w:tr>
      <w:tr w:rsidR="00CD6AE2" w:rsidRPr="005E5B5B" w14:paraId="0019A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D98848" w14:textId="62B528D3" w:rsidR="00CD6AE2" w:rsidRDefault="00CD6AE2" w:rsidP="00CD6AE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DF452" w14:textId="5AEC019D" w:rsidR="00CD6AE2" w:rsidRDefault="00CD6AE2" w:rsidP="00CD6AE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0A2B02E" w14:textId="6C1E75D3" w:rsidR="00CD6AE2" w:rsidRDefault="00CD6AE2" w:rsidP="00CD6AE2">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D85A3" w14:textId="2F36F846" w:rsidR="00CD6AE2" w:rsidRDefault="00CD6AE2" w:rsidP="00CD6AE2">
            <w:pPr>
              <w:pStyle w:val="TAC"/>
              <w:rPr>
                <w:sz w:val="16"/>
                <w:szCs w:val="16"/>
                <w:lang w:eastAsia="zh-CN"/>
              </w:rPr>
            </w:pPr>
            <w:r>
              <w:rPr>
                <w:sz w:val="16"/>
                <w:szCs w:val="16"/>
                <w:lang w:eastAsia="zh-CN"/>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AF82" w14:textId="6ADF4F46" w:rsidR="00CD6AE2" w:rsidRDefault="00CD6AE2" w:rsidP="00CD6AE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B5E5D2" w14:textId="13F112F7" w:rsidR="00CD6AE2" w:rsidRDefault="00CD6AE2" w:rsidP="00CD6AE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73E69BA" w14:textId="6D10693C" w:rsidR="00CD6AE2" w:rsidRDefault="00CD6AE2" w:rsidP="00CD6AE2">
            <w:pPr>
              <w:pStyle w:val="TAL"/>
              <w:rPr>
                <w:noProof/>
                <w:sz w:val="16"/>
                <w:szCs w:val="16"/>
              </w:rPr>
            </w:pPr>
            <w:r w:rsidRPr="000C0D25">
              <w:rPr>
                <w:noProof/>
                <w:sz w:val="16"/>
                <w:szCs w:val="16"/>
              </w:rPr>
              <w:t>Add Stage 2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E680" w14:textId="256CE17B" w:rsidR="00CD6AE2" w:rsidRDefault="00CD6AE2" w:rsidP="00CD6AE2">
            <w:pPr>
              <w:pStyle w:val="TAL"/>
              <w:rPr>
                <w:sz w:val="16"/>
                <w:szCs w:val="16"/>
                <w:lang w:eastAsia="zh-CN"/>
              </w:rPr>
            </w:pPr>
            <w:r>
              <w:rPr>
                <w:sz w:val="16"/>
                <w:szCs w:val="16"/>
                <w:lang w:eastAsia="zh-CN"/>
              </w:rPr>
              <w:t>17.5.0</w:t>
            </w:r>
          </w:p>
        </w:tc>
      </w:tr>
      <w:tr w:rsidR="00C56F98" w:rsidRPr="005E5B5B" w14:paraId="52126D0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0F39A9" w14:textId="27EDCA50" w:rsidR="00C56F98" w:rsidRDefault="00C56F98"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23B7D2" w14:textId="687722F2" w:rsidR="00C56F98" w:rsidRDefault="00C56F98"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4FF2AB" w14:textId="02A4CB85" w:rsidR="00C56F98" w:rsidRDefault="00C56F98" w:rsidP="00C56F98">
            <w:pPr>
              <w:pStyle w:val="TAC"/>
              <w:rPr>
                <w:rFonts w:cs="Arial"/>
                <w:sz w:val="16"/>
                <w:szCs w:val="16"/>
                <w:lang w:eastAsia="zh-CN"/>
              </w:rPr>
            </w:pPr>
            <w:r>
              <w:rPr>
                <w:rFonts w:cs="Arial"/>
                <w:sz w:val="16"/>
                <w:szCs w:val="16"/>
                <w:lang w:eastAsia="zh-CN"/>
              </w:rPr>
              <w:t>SP-211452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72F2" w14:textId="1C630AAB" w:rsidR="00C56F98" w:rsidRDefault="00C56F98" w:rsidP="00C56F98">
            <w:pPr>
              <w:pStyle w:val="TAC"/>
              <w:rPr>
                <w:sz w:val="16"/>
                <w:szCs w:val="16"/>
                <w:lang w:eastAsia="zh-CN"/>
              </w:rPr>
            </w:pPr>
            <w:r>
              <w:rPr>
                <w:sz w:val="16"/>
                <w:szCs w:val="16"/>
                <w:lang w:eastAsia="zh-CN"/>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F8C2D" w14:textId="0AFC03EB" w:rsidR="00C56F98" w:rsidRDefault="00C56F98" w:rsidP="00C56F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416127" w14:textId="0401EC86" w:rsidR="00C56F98" w:rsidRDefault="00C56F98" w:rsidP="00C56F9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3907F6" w14:textId="797DC348" w:rsidR="00C56F98" w:rsidRPr="00CD6AE2" w:rsidRDefault="00C56F98" w:rsidP="00C56F98">
            <w:pPr>
              <w:pStyle w:val="TAL"/>
              <w:rPr>
                <w:noProof/>
                <w:sz w:val="16"/>
                <w:szCs w:val="16"/>
              </w:rPr>
            </w:pPr>
            <w:r>
              <w:rPr>
                <w:noProof/>
                <w:sz w:val="16"/>
                <w:szCs w:val="16"/>
              </w:rPr>
              <w:t>Add Stage 3 solutions to support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F32654" w14:textId="187CB36D" w:rsidR="00C56F98" w:rsidRDefault="00C56F98" w:rsidP="00C56F98">
            <w:pPr>
              <w:pStyle w:val="TAL"/>
              <w:rPr>
                <w:sz w:val="16"/>
                <w:szCs w:val="16"/>
                <w:lang w:eastAsia="zh-CN"/>
              </w:rPr>
            </w:pPr>
            <w:r>
              <w:rPr>
                <w:sz w:val="16"/>
                <w:szCs w:val="16"/>
                <w:lang w:eastAsia="zh-CN"/>
              </w:rPr>
              <w:t>17.5.0</w:t>
            </w:r>
          </w:p>
        </w:tc>
      </w:tr>
      <w:tr w:rsidR="00A810B1" w:rsidRPr="005E5B5B" w14:paraId="7F7091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030687" w14:textId="1C97E5AF" w:rsidR="00A810B1" w:rsidRDefault="00A810B1" w:rsidP="00C56F9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1E5A43" w14:textId="0A5338BA" w:rsidR="00A810B1" w:rsidRDefault="00A810B1" w:rsidP="00C56F9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79816C" w14:textId="7C9A4EB7" w:rsidR="00A810B1" w:rsidRDefault="00A810B1" w:rsidP="00C56F9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F835" w14:textId="449A89FD" w:rsidR="00A810B1" w:rsidRDefault="00A810B1" w:rsidP="00C56F98">
            <w:pPr>
              <w:pStyle w:val="TAC"/>
              <w:rPr>
                <w:sz w:val="16"/>
                <w:szCs w:val="16"/>
                <w:lang w:eastAsia="zh-CN"/>
              </w:rPr>
            </w:pPr>
            <w:r>
              <w:rPr>
                <w:sz w:val="16"/>
                <w:szCs w:val="16"/>
                <w:lang w:eastAsia="zh-CN"/>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D946" w14:textId="3023E9A4" w:rsidR="00A810B1" w:rsidRDefault="00A810B1" w:rsidP="00C56F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385255" w14:textId="29180734" w:rsidR="00A810B1" w:rsidRDefault="00A810B1" w:rsidP="00C56F98">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BB631F" w14:textId="3AC6F917" w:rsidR="00A810B1" w:rsidRDefault="00A810B1" w:rsidP="00C56F98">
            <w:pPr>
              <w:pStyle w:val="TAL"/>
              <w:rPr>
                <w:noProof/>
                <w:sz w:val="16"/>
                <w:szCs w:val="16"/>
              </w:rPr>
            </w:pPr>
            <w:r>
              <w:rPr>
                <w:noProof/>
                <w:sz w:val="16"/>
                <w:szCs w:val="16"/>
              </w:rPr>
              <w:t>Update latency to support UL and DL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D64060" w14:textId="5E6B5DCE" w:rsidR="00A810B1" w:rsidRDefault="00A810B1" w:rsidP="00C56F98">
            <w:pPr>
              <w:pStyle w:val="TAL"/>
              <w:rPr>
                <w:sz w:val="16"/>
                <w:szCs w:val="16"/>
                <w:lang w:eastAsia="zh-CN"/>
              </w:rPr>
            </w:pPr>
            <w:r>
              <w:rPr>
                <w:sz w:val="16"/>
                <w:szCs w:val="16"/>
                <w:lang w:eastAsia="zh-CN"/>
              </w:rPr>
              <w:t>17.5.0</w:t>
            </w:r>
          </w:p>
        </w:tc>
      </w:tr>
      <w:tr w:rsidR="007A5C53" w:rsidRPr="005E5B5B" w14:paraId="58F9BD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36CCB3" w14:textId="7FDA1206" w:rsidR="007A5C53" w:rsidRDefault="007A5C53" w:rsidP="007A5C5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57D6E0" w14:textId="6BF26B5C" w:rsidR="007A5C53" w:rsidRDefault="007A5C53" w:rsidP="007A5C5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DB4623" w14:textId="379B6D89" w:rsidR="007A5C53" w:rsidRDefault="007A5C53" w:rsidP="007A5C5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1E82CF" w14:textId="126C04A7" w:rsidR="007A5C53" w:rsidRDefault="007A5C53" w:rsidP="007A5C53">
            <w:pPr>
              <w:pStyle w:val="TAC"/>
              <w:rPr>
                <w:sz w:val="16"/>
                <w:szCs w:val="16"/>
                <w:lang w:eastAsia="zh-CN"/>
              </w:rPr>
            </w:pPr>
            <w:r>
              <w:rPr>
                <w:sz w:val="16"/>
                <w:szCs w:val="16"/>
                <w:lang w:eastAsia="zh-CN"/>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D0DB9" w14:textId="45DDB3D1" w:rsidR="007A5C53" w:rsidRDefault="007A5C53" w:rsidP="007A5C5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5459D5" w14:textId="1DC4DB65" w:rsidR="007A5C53" w:rsidRDefault="007A5C53" w:rsidP="007A5C5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07223D" w14:textId="329A189E" w:rsidR="007A5C53" w:rsidRDefault="007A5C53" w:rsidP="007A5C53">
            <w:pPr>
              <w:pStyle w:val="TAL"/>
              <w:rPr>
                <w:noProof/>
                <w:sz w:val="16"/>
                <w:szCs w:val="16"/>
              </w:rPr>
            </w:pPr>
            <w:r>
              <w:rPr>
                <w:noProof/>
                <w:sz w:val="16"/>
                <w:szCs w:val="16"/>
              </w:rPr>
              <w:t>Align attribute names for CNSliceSubnetProfile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A2E" w14:textId="2C8084F2" w:rsidR="007A5C53" w:rsidRDefault="007A5C53" w:rsidP="007A5C53">
            <w:pPr>
              <w:pStyle w:val="TAL"/>
              <w:rPr>
                <w:sz w:val="16"/>
                <w:szCs w:val="16"/>
                <w:lang w:eastAsia="zh-CN"/>
              </w:rPr>
            </w:pPr>
            <w:r>
              <w:rPr>
                <w:sz w:val="16"/>
                <w:szCs w:val="16"/>
                <w:lang w:eastAsia="zh-CN"/>
              </w:rPr>
              <w:t>17.5.0</w:t>
            </w:r>
          </w:p>
        </w:tc>
      </w:tr>
      <w:tr w:rsidR="001156BB" w:rsidRPr="005E5B5B" w14:paraId="09C5664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BF21D9" w14:textId="6436C15C" w:rsidR="001156BB" w:rsidRDefault="001156BB" w:rsidP="001156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25EF8" w14:textId="23A4D04C" w:rsidR="001156BB" w:rsidRDefault="001156BB" w:rsidP="001156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822177" w14:textId="4195EB21" w:rsidR="001156BB" w:rsidRDefault="001156BB" w:rsidP="001156B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AB61C" w14:textId="38C02663" w:rsidR="001156BB" w:rsidRDefault="001156BB" w:rsidP="001156BB">
            <w:pPr>
              <w:pStyle w:val="TAC"/>
              <w:rPr>
                <w:sz w:val="16"/>
                <w:szCs w:val="16"/>
                <w:lang w:eastAsia="zh-CN"/>
              </w:rPr>
            </w:pPr>
            <w:r>
              <w:rPr>
                <w:sz w:val="16"/>
                <w:szCs w:val="16"/>
                <w:lang w:eastAsia="zh-CN"/>
              </w:rPr>
              <w:t>0580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92EE3" w14:textId="3E8D751D" w:rsidR="001156BB" w:rsidRDefault="001156BB" w:rsidP="001156B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C85E5B" w14:textId="53D2A882" w:rsidR="001156BB" w:rsidRDefault="001156BB" w:rsidP="001156B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D8A320" w14:textId="758A201D" w:rsidR="001156BB" w:rsidRDefault="001156BB" w:rsidP="001156BB">
            <w:pPr>
              <w:pStyle w:val="TAL"/>
              <w:rPr>
                <w:noProof/>
                <w:sz w:val="16"/>
                <w:szCs w:val="16"/>
              </w:rPr>
            </w:pPr>
            <w:r w:rsidRPr="000C0D25">
              <w:rPr>
                <w:noProof/>
                <w:sz w:val="16"/>
                <w:szCs w:val="16"/>
              </w:rPr>
              <w:t>YAML update for RRMPolicy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6D13A" w14:textId="6E3110AB" w:rsidR="001156BB" w:rsidRDefault="001156BB" w:rsidP="001156BB">
            <w:pPr>
              <w:pStyle w:val="TAL"/>
              <w:rPr>
                <w:sz w:val="16"/>
                <w:szCs w:val="16"/>
                <w:lang w:eastAsia="zh-CN"/>
              </w:rPr>
            </w:pPr>
            <w:r>
              <w:rPr>
                <w:sz w:val="16"/>
                <w:szCs w:val="16"/>
                <w:lang w:eastAsia="zh-CN"/>
              </w:rPr>
              <w:t>17.5.0</w:t>
            </w:r>
          </w:p>
        </w:tc>
      </w:tr>
      <w:tr w:rsidR="00CA1415" w:rsidRPr="005E5B5B" w14:paraId="6B4003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AF04A0" w14:textId="11DF1B22" w:rsidR="00CA1415" w:rsidRDefault="00CA1415" w:rsidP="00CA141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515AB1" w14:textId="37208F70" w:rsidR="00CA1415" w:rsidRDefault="00CA1415" w:rsidP="00CA141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14011" w14:textId="42AFAA6C" w:rsidR="00CA1415" w:rsidRDefault="00CA1415" w:rsidP="00CA141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3D179" w14:textId="42B957B9" w:rsidR="00CA1415" w:rsidRDefault="00CA1415" w:rsidP="00CA1415">
            <w:pPr>
              <w:pStyle w:val="TAC"/>
              <w:rPr>
                <w:sz w:val="16"/>
                <w:szCs w:val="16"/>
                <w:lang w:eastAsia="zh-CN"/>
              </w:rPr>
            </w:pPr>
            <w:r>
              <w:rPr>
                <w:sz w:val="16"/>
                <w:szCs w:val="16"/>
                <w:lang w:eastAsia="zh-CN"/>
              </w:rPr>
              <w:t>0581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7EE31" w14:textId="22F3764A" w:rsidR="00CA1415" w:rsidRDefault="00CA1415" w:rsidP="00CA141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19A279" w14:textId="359E9079" w:rsidR="00CA1415" w:rsidRDefault="00CA1415" w:rsidP="00CA1415">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7AB92C" w14:textId="5BBDBEB9" w:rsidR="00CA1415" w:rsidRPr="003A2278" w:rsidRDefault="00CA1415" w:rsidP="00CA1415">
            <w:pPr>
              <w:pStyle w:val="TAL"/>
              <w:rPr>
                <w:noProof/>
                <w:sz w:val="16"/>
                <w:szCs w:val="16"/>
              </w:rPr>
            </w:pPr>
            <w:r>
              <w:rPr>
                <w:noProof/>
                <w:sz w:val="16"/>
                <w:szCs w:val="16"/>
              </w:rPr>
              <w:t>Add attribute networkSliceSubnetType for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EB62F" w14:textId="59E5AB61" w:rsidR="00CA1415" w:rsidRDefault="00CA1415" w:rsidP="00CA1415">
            <w:pPr>
              <w:pStyle w:val="TAL"/>
              <w:rPr>
                <w:sz w:val="16"/>
                <w:szCs w:val="16"/>
                <w:lang w:eastAsia="zh-CN"/>
              </w:rPr>
            </w:pPr>
            <w:r>
              <w:rPr>
                <w:sz w:val="16"/>
                <w:szCs w:val="16"/>
                <w:lang w:eastAsia="zh-CN"/>
              </w:rPr>
              <w:t>17.5.0</w:t>
            </w:r>
          </w:p>
        </w:tc>
      </w:tr>
      <w:tr w:rsidR="00856C7E" w:rsidRPr="005E5B5B" w14:paraId="1D8CA6E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EFC8E66" w14:textId="62A8EC9F" w:rsidR="00856C7E" w:rsidRDefault="00856C7E" w:rsidP="00856C7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EFC6D5" w14:textId="058A6E8D" w:rsidR="00856C7E" w:rsidRDefault="00856C7E" w:rsidP="00856C7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ABA2D0" w14:textId="2ABFC215" w:rsidR="00856C7E" w:rsidRDefault="00856C7E" w:rsidP="00856C7E">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91B957" w14:textId="2F161067" w:rsidR="00856C7E" w:rsidRDefault="00856C7E" w:rsidP="00856C7E">
            <w:pPr>
              <w:pStyle w:val="TAC"/>
              <w:rPr>
                <w:sz w:val="16"/>
                <w:szCs w:val="16"/>
                <w:lang w:eastAsia="zh-CN"/>
              </w:rPr>
            </w:pPr>
            <w:r>
              <w:rPr>
                <w:sz w:val="16"/>
                <w:szCs w:val="16"/>
                <w:lang w:eastAsia="zh-CN"/>
              </w:rPr>
              <w:t>0582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005CA" w14:textId="7C80027A" w:rsidR="00856C7E" w:rsidRDefault="00856C7E" w:rsidP="00856C7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ADF4A" w14:textId="55EBF1F6" w:rsidR="00856C7E" w:rsidRDefault="00856C7E" w:rsidP="00856C7E">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04E99B" w14:textId="396CCB03" w:rsidR="00856C7E" w:rsidRDefault="00856C7E" w:rsidP="00856C7E">
            <w:pPr>
              <w:pStyle w:val="TAL"/>
              <w:rPr>
                <w:noProof/>
                <w:sz w:val="16"/>
                <w:szCs w:val="16"/>
              </w:rPr>
            </w:pPr>
            <w:r w:rsidRPr="000C0D25">
              <w:rPr>
                <w:noProof/>
                <w:sz w:val="16"/>
                <w:szCs w:val="16"/>
              </w:rPr>
              <w:t>Add maxnumber of PDU Sessions in NsacfInfoSnssai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2C356" w14:textId="587D33C4" w:rsidR="00856C7E" w:rsidRDefault="00856C7E" w:rsidP="00856C7E">
            <w:pPr>
              <w:pStyle w:val="TAL"/>
              <w:rPr>
                <w:sz w:val="16"/>
                <w:szCs w:val="16"/>
                <w:lang w:eastAsia="zh-CN"/>
              </w:rPr>
            </w:pPr>
            <w:r>
              <w:rPr>
                <w:sz w:val="16"/>
                <w:szCs w:val="16"/>
                <w:lang w:eastAsia="zh-CN"/>
              </w:rPr>
              <w:t>17.5.0</w:t>
            </w:r>
          </w:p>
        </w:tc>
      </w:tr>
      <w:tr w:rsidR="009951A5" w:rsidRPr="005E5B5B" w14:paraId="277325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F9BA71D" w14:textId="07794374" w:rsidR="009951A5" w:rsidRDefault="009951A5" w:rsidP="009951A5">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166FE1E" w14:textId="521D784E" w:rsidR="009951A5" w:rsidRDefault="009951A5" w:rsidP="009951A5">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2FA509" w14:textId="755D3743" w:rsidR="009951A5" w:rsidRDefault="009951A5" w:rsidP="009951A5">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AFF77" w14:textId="056C3860" w:rsidR="009951A5" w:rsidRDefault="009951A5" w:rsidP="009951A5">
            <w:pPr>
              <w:pStyle w:val="TAC"/>
              <w:rPr>
                <w:sz w:val="16"/>
                <w:szCs w:val="16"/>
                <w:lang w:eastAsia="zh-CN"/>
              </w:rPr>
            </w:pPr>
            <w:r>
              <w:rPr>
                <w:sz w:val="16"/>
                <w:szCs w:val="16"/>
                <w:lang w:eastAsia="zh-CN"/>
              </w:rPr>
              <w:t>0583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7716" w14:textId="6834C7FC" w:rsidR="009951A5" w:rsidRDefault="009951A5" w:rsidP="009951A5">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04E54" w14:textId="46E1EDAE" w:rsidR="009951A5" w:rsidRDefault="009951A5" w:rsidP="009951A5">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1F99CFE" w14:textId="06E7E4F3" w:rsidR="009951A5" w:rsidRPr="00856C7E" w:rsidRDefault="009951A5" w:rsidP="009951A5">
            <w:pPr>
              <w:pStyle w:val="TAL"/>
              <w:rPr>
                <w:noProof/>
                <w:sz w:val="16"/>
                <w:szCs w:val="16"/>
              </w:rPr>
            </w:pPr>
            <w:r>
              <w:rPr>
                <w:noProof/>
                <w:sz w:val="16"/>
                <w:szCs w:val="16"/>
              </w:rPr>
              <w:t>Add serving area information for NSACF discovery and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08AA1E" w14:textId="0E1250B0" w:rsidR="009951A5" w:rsidRDefault="009951A5" w:rsidP="009951A5">
            <w:pPr>
              <w:pStyle w:val="TAL"/>
              <w:rPr>
                <w:sz w:val="16"/>
                <w:szCs w:val="16"/>
                <w:lang w:eastAsia="zh-CN"/>
              </w:rPr>
            </w:pPr>
            <w:r>
              <w:rPr>
                <w:sz w:val="16"/>
                <w:szCs w:val="16"/>
                <w:lang w:eastAsia="zh-CN"/>
              </w:rPr>
              <w:t>17.5.0</w:t>
            </w:r>
          </w:p>
        </w:tc>
      </w:tr>
      <w:tr w:rsidR="001C7791" w:rsidRPr="005E5B5B" w14:paraId="3043BC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E822BB" w14:textId="3190E834" w:rsidR="001C7791" w:rsidRDefault="001C7791" w:rsidP="001C7791">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89155C" w14:textId="1F28EB4F" w:rsidR="001C7791" w:rsidRDefault="001C7791" w:rsidP="001C7791">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053174" w14:textId="4F9D9B17" w:rsidR="001C7791" w:rsidRDefault="001C7791" w:rsidP="001C7791">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71079" w14:textId="54F126F2" w:rsidR="001C7791" w:rsidRDefault="001C7791" w:rsidP="001C7791">
            <w:pPr>
              <w:pStyle w:val="TAC"/>
              <w:rPr>
                <w:sz w:val="16"/>
                <w:szCs w:val="16"/>
                <w:lang w:eastAsia="zh-CN"/>
              </w:rPr>
            </w:pPr>
            <w:r>
              <w:rPr>
                <w:sz w:val="16"/>
                <w:szCs w:val="16"/>
                <w:lang w:eastAsia="zh-CN"/>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FC9EC" w14:textId="59CB4742" w:rsidR="001C7791" w:rsidRDefault="001C7791" w:rsidP="001C779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024604" w14:textId="63793DF2" w:rsidR="001C7791" w:rsidRDefault="001C7791" w:rsidP="001C7791">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44D4C7" w14:textId="65EDC742" w:rsidR="001C7791" w:rsidRDefault="001C7791" w:rsidP="001C7791">
            <w:pPr>
              <w:pStyle w:val="TAL"/>
              <w:rPr>
                <w:noProof/>
                <w:sz w:val="16"/>
                <w:szCs w:val="16"/>
              </w:rPr>
            </w:pPr>
            <w:r>
              <w:rPr>
                <w:noProof/>
                <w:sz w:val="16"/>
                <w:szCs w:val="16"/>
              </w:rPr>
              <w:t>Enhance NRM to support local NEF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3C185" w14:textId="23284EB0" w:rsidR="001C7791" w:rsidRDefault="001C7791" w:rsidP="001C7791">
            <w:pPr>
              <w:pStyle w:val="TAL"/>
              <w:rPr>
                <w:sz w:val="16"/>
                <w:szCs w:val="16"/>
                <w:lang w:eastAsia="zh-CN"/>
              </w:rPr>
            </w:pPr>
            <w:r>
              <w:rPr>
                <w:sz w:val="16"/>
                <w:szCs w:val="16"/>
                <w:lang w:eastAsia="zh-CN"/>
              </w:rPr>
              <w:t>17.5.0</w:t>
            </w:r>
          </w:p>
        </w:tc>
      </w:tr>
      <w:tr w:rsidR="001B3D3C" w:rsidRPr="005E5B5B" w14:paraId="60BBDA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CB5D0A" w14:textId="21BB4157" w:rsidR="001B3D3C" w:rsidRDefault="001B3D3C" w:rsidP="001B3D3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BD0C98" w14:textId="27C66758" w:rsidR="001B3D3C" w:rsidRDefault="001B3D3C" w:rsidP="001B3D3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98F365" w14:textId="52605BA1" w:rsidR="001B3D3C" w:rsidRDefault="001B3D3C" w:rsidP="001B3D3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E2ACE" w14:textId="18F48A9E" w:rsidR="001B3D3C" w:rsidRDefault="001B3D3C" w:rsidP="001B3D3C">
            <w:pPr>
              <w:pStyle w:val="TAC"/>
              <w:rPr>
                <w:sz w:val="16"/>
                <w:szCs w:val="16"/>
                <w:lang w:eastAsia="zh-CN"/>
              </w:rPr>
            </w:pPr>
            <w:r>
              <w:rPr>
                <w:sz w:val="16"/>
                <w:szCs w:val="16"/>
                <w:lang w:eastAsia="zh-CN"/>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F4C1" w14:textId="79788FA6" w:rsidR="001B3D3C" w:rsidRDefault="001B3D3C" w:rsidP="001B3D3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C67ABC" w14:textId="2B01A118" w:rsidR="001B3D3C" w:rsidRDefault="001B3D3C" w:rsidP="001B3D3C">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5F6A58" w14:textId="753814A1" w:rsidR="001B3D3C" w:rsidRDefault="001B3D3C" w:rsidP="001B3D3C">
            <w:pPr>
              <w:pStyle w:val="TAL"/>
              <w:rPr>
                <w:noProof/>
                <w:sz w:val="16"/>
                <w:szCs w:val="16"/>
              </w:rPr>
            </w:pPr>
            <w:r>
              <w:rPr>
                <w:noProof/>
                <w:sz w:val="16"/>
                <w:szCs w:val="16"/>
              </w:rPr>
              <w:t>Update NRM to support EASDF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F891C" w14:textId="79D6D519" w:rsidR="001B3D3C" w:rsidRDefault="001B3D3C" w:rsidP="001B3D3C">
            <w:pPr>
              <w:pStyle w:val="TAL"/>
              <w:rPr>
                <w:sz w:val="16"/>
                <w:szCs w:val="16"/>
                <w:lang w:eastAsia="zh-CN"/>
              </w:rPr>
            </w:pPr>
            <w:r>
              <w:rPr>
                <w:sz w:val="16"/>
                <w:szCs w:val="16"/>
                <w:lang w:eastAsia="zh-CN"/>
              </w:rPr>
              <w:t>17.5.0</w:t>
            </w:r>
          </w:p>
        </w:tc>
      </w:tr>
      <w:tr w:rsidR="00EA0E83" w:rsidRPr="005E5B5B" w14:paraId="28CCAA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392262" w14:textId="52FD5145" w:rsidR="00EA0E83" w:rsidRDefault="00EA0E83"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1E8CD7C" w14:textId="5B23AC4A" w:rsidR="00EA0E83" w:rsidRDefault="00EA0E83"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B1FFD9E" w14:textId="548928E7" w:rsidR="00EA0E83" w:rsidRDefault="00EA0E83" w:rsidP="00EA0E83">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15BA2" w14:textId="03CB5FFD" w:rsidR="00EA0E83" w:rsidRDefault="00EA0E83" w:rsidP="00EA0E83">
            <w:pPr>
              <w:pStyle w:val="TAC"/>
              <w:rPr>
                <w:sz w:val="16"/>
                <w:szCs w:val="16"/>
                <w:lang w:eastAsia="zh-CN"/>
              </w:rPr>
            </w:pPr>
            <w:r>
              <w:rPr>
                <w:sz w:val="16"/>
                <w:szCs w:val="16"/>
                <w:lang w:eastAsia="zh-CN"/>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52966" w14:textId="2C2E2F00" w:rsidR="00EA0E83" w:rsidRDefault="00EA0E83"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81F5D5" w14:textId="151B4D14" w:rsidR="00EA0E83" w:rsidRDefault="00CD2C74" w:rsidP="00EA0E83">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C0ED07" w14:textId="737A13B5" w:rsidR="00EA0E83" w:rsidRDefault="00CD2C74" w:rsidP="00EA0E83">
            <w:pPr>
              <w:pStyle w:val="TAL"/>
              <w:rPr>
                <w:noProof/>
                <w:sz w:val="16"/>
                <w:szCs w:val="16"/>
              </w:rPr>
            </w:pPr>
            <w:r w:rsidRPr="000C0D25">
              <w:rPr>
                <w:noProof/>
                <w:sz w:val="16"/>
                <w:szCs w:val="16"/>
              </w:rPr>
              <w:t>Update relationship between GST and Network Slice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22119" w14:textId="56E7896C" w:rsidR="00EA0E83" w:rsidRDefault="00CD2C74" w:rsidP="00EA0E83">
            <w:pPr>
              <w:pStyle w:val="TAL"/>
              <w:rPr>
                <w:sz w:val="16"/>
                <w:szCs w:val="16"/>
                <w:lang w:eastAsia="zh-CN"/>
              </w:rPr>
            </w:pPr>
            <w:r>
              <w:rPr>
                <w:sz w:val="16"/>
                <w:szCs w:val="16"/>
                <w:lang w:eastAsia="zh-CN"/>
              </w:rPr>
              <w:t>17.5.0</w:t>
            </w:r>
          </w:p>
        </w:tc>
      </w:tr>
      <w:tr w:rsidR="00992B35" w:rsidRPr="005E5B5B" w14:paraId="1B8979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D2463B" w14:textId="03FE411C" w:rsidR="00992B35" w:rsidRDefault="00992B35" w:rsidP="00EA0E8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1DD433C" w14:textId="4C147802" w:rsidR="00992B35" w:rsidRDefault="00992B35" w:rsidP="00EA0E8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695406" w14:textId="5CD6D692" w:rsidR="00992B35" w:rsidRDefault="00992B35" w:rsidP="00EA0E83">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C95480" w14:textId="20849DD6" w:rsidR="00992B35" w:rsidRDefault="00992B35" w:rsidP="00EA0E83">
            <w:pPr>
              <w:pStyle w:val="TAC"/>
              <w:rPr>
                <w:sz w:val="16"/>
                <w:szCs w:val="16"/>
                <w:lang w:eastAsia="zh-CN"/>
              </w:rPr>
            </w:pPr>
            <w:r>
              <w:rPr>
                <w:sz w:val="16"/>
                <w:szCs w:val="16"/>
                <w:lang w:eastAsia="zh-CN"/>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BA90A" w14:textId="340C1B98" w:rsidR="00992B35" w:rsidRDefault="00992B35" w:rsidP="00EA0E8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50A5E4" w14:textId="2F93CC72" w:rsidR="00992B35" w:rsidRDefault="00992B35" w:rsidP="00EA0E8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F9240B" w14:textId="12F22FF8" w:rsidR="00992B35" w:rsidRPr="00CD2C74" w:rsidRDefault="00992B35" w:rsidP="00EA0E83">
            <w:pPr>
              <w:pStyle w:val="TAL"/>
              <w:rPr>
                <w:noProof/>
                <w:sz w:val="16"/>
                <w:szCs w:val="16"/>
              </w:rPr>
            </w:pPr>
            <w:r>
              <w:rPr>
                <w:noProof/>
                <w:sz w:val="16"/>
                <w:szCs w:val="16"/>
              </w:rPr>
              <w:t>cNSIId description clarificaiton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8C2E4" w14:textId="2665B40C" w:rsidR="00992B35" w:rsidRDefault="00992B35" w:rsidP="00EA0E83">
            <w:pPr>
              <w:pStyle w:val="TAL"/>
              <w:rPr>
                <w:sz w:val="16"/>
                <w:szCs w:val="16"/>
                <w:lang w:eastAsia="zh-CN"/>
              </w:rPr>
            </w:pPr>
            <w:r>
              <w:rPr>
                <w:sz w:val="16"/>
                <w:szCs w:val="16"/>
                <w:lang w:eastAsia="zh-CN"/>
              </w:rPr>
              <w:t>17.5.0</w:t>
            </w:r>
          </w:p>
        </w:tc>
      </w:tr>
      <w:tr w:rsidR="007C635D" w:rsidRPr="005E5B5B" w14:paraId="0D5062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A106EC" w14:textId="5FDFECE4" w:rsidR="007C635D" w:rsidRDefault="007C635D"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935E75" w14:textId="2C8FD499" w:rsidR="007C635D" w:rsidRDefault="007C635D"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9B765B" w14:textId="78820AFD" w:rsidR="007C635D" w:rsidRDefault="007C635D" w:rsidP="007C635D">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1888AF" w14:textId="14F96DFB" w:rsidR="007C635D" w:rsidRDefault="007C635D" w:rsidP="007C635D">
            <w:pPr>
              <w:pStyle w:val="TAC"/>
              <w:rPr>
                <w:sz w:val="16"/>
                <w:szCs w:val="16"/>
                <w:lang w:eastAsia="zh-CN"/>
              </w:rPr>
            </w:pPr>
            <w:r>
              <w:rPr>
                <w:sz w:val="16"/>
                <w:szCs w:val="16"/>
                <w:lang w:eastAsia="zh-CN"/>
              </w:rPr>
              <w:t>0591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04C5C" w14:textId="67B066A1" w:rsidR="007C635D" w:rsidRDefault="007C635D" w:rsidP="007C63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E3466" w14:textId="36A2AB76" w:rsidR="007C635D" w:rsidRDefault="007C635D" w:rsidP="007C635D">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CF1C5" w14:textId="0D6FBE92" w:rsidR="007C635D" w:rsidRDefault="007C635D" w:rsidP="007C635D">
            <w:pPr>
              <w:pStyle w:val="TAL"/>
              <w:rPr>
                <w:noProof/>
                <w:sz w:val="16"/>
                <w:szCs w:val="16"/>
              </w:rPr>
            </w:pPr>
            <w:r>
              <w:rPr>
                <w:noProof/>
                <w:sz w:val="16"/>
                <w:szCs w:val="16"/>
              </w:rPr>
              <w:t>Correct NRM for AMFRegion and 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3B556" w14:textId="496A6C6D" w:rsidR="007C635D" w:rsidRDefault="007C635D" w:rsidP="007C635D">
            <w:pPr>
              <w:pStyle w:val="TAL"/>
              <w:rPr>
                <w:sz w:val="16"/>
                <w:szCs w:val="16"/>
                <w:lang w:eastAsia="zh-CN"/>
              </w:rPr>
            </w:pPr>
            <w:r>
              <w:rPr>
                <w:sz w:val="16"/>
                <w:szCs w:val="16"/>
                <w:lang w:eastAsia="zh-CN"/>
              </w:rPr>
              <w:t>17.5.0</w:t>
            </w:r>
          </w:p>
        </w:tc>
      </w:tr>
      <w:tr w:rsidR="00FD2EF8" w:rsidRPr="005E5B5B" w14:paraId="16509E0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94889F" w14:textId="2DCBBF8C" w:rsidR="00FD2EF8" w:rsidRDefault="00FD2EF8" w:rsidP="007C635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4A1C80" w14:textId="7C80367F" w:rsidR="00FD2EF8" w:rsidRDefault="00FD2EF8" w:rsidP="007C635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33FAB9" w14:textId="0949D4D6" w:rsidR="00FD2EF8" w:rsidRDefault="00FD2EF8" w:rsidP="007C635D">
            <w:pPr>
              <w:pStyle w:val="TAC"/>
              <w:rPr>
                <w:rFonts w:cs="Arial"/>
                <w:sz w:val="16"/>
                <w:szCs w:val="16"/>
                <w:lang w:eastAsia="zh-CN"/>
              </w:rPr>
            </w:pPr>
            <w:r>
              <w:rPr>
                <w:rFonts w:cs="Arial"/>
                <w:sz w:val="16"/>
                <w:szCs w:val="16"/>
                <w:lang w:eastAsia="zh-CN"/>
              </w:rPr>
              <w:t>SP-211457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642BA" w14:textId="05F6B323" w:rsidR="00FD2EF8" w:rsidRDefault="00FD2EF8" w:rsidP="007C635D">
            <w:pPr>
              <w:pStyle w:val="TAC"/>
              <w:rPr>
                <w:sz w:val="16"/>
                <w:szCs w:val="16"/>
                <w:lang w:eastAsia="zh-CN"/>
              </w:rPr>
            </w:pPr>
            <w:r>
              <w:rPr>
                <w:sz w:val="16"/>
                <w:szCs w:val="16"/>
                <w:lang w:eastAsia="zh-CN"/>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ACA44" w14:textId="6442F7B1" w:rsidR="00FD2EF8" w:rsidRDefault="00FD2EF8" w:rsidP="007C635D">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8E4D60" w14:textId="43721B89" w:rsidR="00FD2EF8" w:rsidRDefault="00FD2EF8" w:rsidP="007C635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B17F7" w14:textId="3F568331" w:rsidR="00FD2EF8" w:rsidRDefault="00FD2EF8" w:rsidP="007C635D">
            <w:pPr>
              <w:pStyle w:val="TAL"/>
              <w:rPr>
                <w:noProof/>
                <w:sz w:val="16"/>
                <w:szCs w:val="16"/>
              </w:rPr>
            </w:pPr>
            <w:r>
              <w:rPr>
                <w:noProof/>
                <w:sz w:val="16"/>
                <w:szCs w:val="16"/>
              </w:rPr>
              <w:t>Adding transport view NRM from 5GC to EDN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35280" w14:textId="17D56BA0" w:rsidR="00FD2EF8" w:rsidRDefault="00FD2EF8" w:rsidP="007C635D">
            <w:pPr>
              <w:pStyle w:val="TAL"/>
              <w:rPr>
                <w:sz w:val="16"/>
                <w:szCs w:val="16"/>
                <w:lang w:eastAsia="zh-CN"/>
              </w:rPr>
            </w:pPr>
            <w:r>
              <w:rPr>
                <w:sz w:val="16"/>
                <w:szCs w:val="16"/>
                <w:lang w:eastAsia="zh-CN"/>
              </w:rPr>
              <w:t>17.5.0</w:t>
            </w:r>
          </w:p>
        </w:tc>
      </w:tr>
      <w:tr w:rsidR="00A277B7" w:rsidRPr="005E5B5B" w14:paraId="046812A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5882E4" w14:textId="7E7AE619" w:rsidR="00A277B7" w:rsidRDefault="00A277B7" w:rsidP="00A277B7">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A255D1" w14:textId="4BDA3FB9" w:rsidR="00A277B7" w:rsidRDefault="00A277B7" w:rsidP="00A277B7">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C32FD6" w14:textId="35CEA2DE" w:rsidR="00A277B7" w:rsidRDefault="00A277B7" w:rsidP="00A277B7">
            <w:pPr>
              <w:pStyle w:val="TAC"/>
              <w:rPr>
                <w:rFonts w:cs="Arial"/>
                <w:sz w:val="16"/>
                <w:szCs w:val="16"/>
                <w:lang w:eastAsia="zh-CN"/>
              </w:rPr>
            </w:pPr>
            <w:r>
              <w:rPr>
                <w:rFonts w:cs="Arial"/>
                <w:sz w:val="16"/>
                <w:szCs w:val="16"/>
                <w:lang w:eastAsia="zh-CN"/>
              </w:rPr>
              <w:t>SP-211462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0ED06C" w14:textId="5D6C60DC" w:rsidR="00A277B7" w:rsidRDefault="00A277B7" w:rsidP="00A277B7">
            <w:pPr>
              <w:pStyle w:val="TAC"/>
              <w:rPr>
                <w:sz w:val="16"/>
                <w:szCs w:val="16"/>
                <w:lang w:eastAsia="zh-CN"/>
              </w:rPr>
            </w:pPr>
            <w:r>
              <w:rPr>
                <w:sz w:val="16"/>
                <w:szCs w:val="16"/>
                <w:lang w:eastAsia="zh-CN"/>
              </w:rPr>
              <w:t>0595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EBB77" w14:textId="21CCC8D7" w:rsidR="00A277B7" w:rsidRDefault="00A277B7" w:rsidP="00A277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4AA438" w14:textId="4841AFAE" w:rsidR="00A277B7" w:rsidRDefault="00A277B7" w:rsidP="00A277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8A9F9B" w14:textId="09968ADD" w:rsidR="00A277B7" w:rsidRDefault="00A277B7" w:rsidP="00A277B7">
            <w:pPr>
              <w:pStyle w:val="TAL"/>
              <w:rPr>
                <w:noProof/>
                <w:sz w:val="16"/>
                <w:szCs w:val="16"/>
              </w:rPr>
            </w:pPr>
            <w:r w:rsidRPr="000C0D25">
              <w:rPr>
                <w:noProof/>
                <w:sz w:val="16"/>
                <w:szCs w:val="16"/>
              </w:rPr>
              <w:t>DMRO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9DE0B" w14:textId="65BEE04E" w:rsidR="00A277B7" w:rsidRDefault="00A277B7" w:rsidP="00A277B7">
            <w:pPr>
              <w:pStyle w:val="TAL"/>
              <w:rPr>
                <w:sz w:val="16"/>
                <w:szCs w:val="16"/>
                <w:lang w:eastAsia="zh-CN"/>
              </w:rPr>
            </w:pPr>
            <w:r>
              <w:rPr>
                <w:sz w:val="16"/>
                <w:szCs w:val="16"/>
                <w:lang w:eastAsia="zh-CN"/>
              </w:rPr>
              <w:t>17.5.0</w:t>
            </w:r>
          </w:p>
        </w:tc>
      </w:tr>
      <w:tr w:rsidR="007A1772" w:rsidRPr="005E5B5B" w14:paraId="6A1EDC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DE410C" w14:textId="3CECFF12" w:rsidR="007A1772" w:rsidRDefault="007A1772"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772539C" w14:textId="6B022449" w:rsidR="007A1772" w:rsidRDefault="007A1772"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E5108" w14:textId="45938B60" w:rsidR="007A1772" w:rsidRDefault="007A1772" w:rsidP="007A1772">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74CB7" w14:textId="39922CF6" w:rsidR="007A1772" w:rsidRDefault="007A1772" w:rsidP="007A1772">
            <w:pPr>
              <w:pStyle w:val="TAC"/>
              <w:rPr>
                <w:sz w:val="16"/>
                <w:szCs w:val="16"/>
                <w:lang w:eastAsia="zh-CN"/>
              </w:rPr>
            </w:pPr>
            <w:r>
              <w:rPr>
                <w:sz w:val="16"/>
                <w:szCs w:val="16"/>
                <w:lang w:eastAsia="zh-CN"/>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6D3C8" w14:textId="5115B856" w:rsidR="007A1772" w:rsidRDefault="007A1772"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B78E8C" w14:textId="428ABF36" w:rsidR="007A1772" w:rsidRDefault="007A1772" w:rsidP="007A1772">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E48A79" w14:textId="5AA9AD6D" w:rsidR="007A1772" w:rsidRPr="00A277B7" w:rsidRDefault="007A1772" w:rsidP="007A1772">
            <w:pPr>
              <w:pStyle w:val="TAL"/>
              <w:rPr>
                <w:noProof/>
                <w:sz w:val="16"/>
                <w:szCs w:val="16"/>
              </w:rPr>
            </w:pPr>
            <w:r>
              <w:rPr>
                <w:noProof/>
                <w:sz w:val="16"/>
                <w:szCs w:val="16"/>
              </w:rPr>
              <w:t>Introduce missing GST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0EFDD" w14:textId="099ABFCD" w:rsidR="007A1772" w:rsidRDefault="007A1772" w:rsidP="007A1772">
            <w:pPr>
              <w:pStyle w:val="TAL"/>
              <w:rPr>
                <w:sz w:val="16"/>
                <w:szCs w:val="16"/>
                <w:lang w:eastAsia="zh-CN"/>
              </w:rPr>
            </w:pPr>
            <w:r>
              <w:rPr>
                <w:sz w:val="16"/>
                <w:szCs w:val="16"/>
                <w:lang w:eastAsia="zh-CN"/>
              </w:rPr>
              <w:t>17.5.0</w:t>
            </w:r>
          </w:p>
        </w:tc>
      </w:tr>
      <w:tr w:rsidR="00332341" w:rsidRPr="005E5B5B" w14:paraId="185A70B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16AC73" w14:textId="60A3B336" w:rsidR="00332341" w:rsidRDefault="00332341" w:rsidP="007A17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E2608A" w14:textId="031F136F" w:rsidR="00332341" w:rsidRDefault="00332341" w:rsidP="007A17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09E60C7" w14:textId="438A1F74" w:rsidR="00332341" w:rsidRDefault="00332341" w:rsidP="007A17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3998C" w14:textId="7F20F061" w:rsidR="00332341" w:rsidRDefault="00332341" w:rsidP="007A1772">
            <w:pPr>
              <w:pStyle w:val="TAC"/>
              <w:rPr>
                <w:sz w:val="16"/>
                <w:szCs w:val="16"/>
                <w:lang w:eastAsia="zh-CN"/>
              </w:rPr>
            </w:pPr>
            <w:r>
              <w:rPr>
                <w:sz w:val="16"/>
                <w:szCs w:val="16"/>
                <w:lang w:eastAsia="zh-CN"/>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64EE0" w14:textId="3DC8A70E" w:rsidR="00332341" w:rsidRDefault="00332341" w:rsidP="007A17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1CB800" w14:textId="65F043D0" w:rsidR="00332341" w:rsidRDefault="00332341" w:rsidP="007A17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CB9C90" w14:textId="6BF94152" w:rsidR="00332341" w:rsidRDefault="00332341" w:rsidP="007A1772">
            <w:pPr>
              <w:pStyle w:val="TAL"/>
              <w:rPr>
                <w:noProof/>
                <w:sz w:val="16"/>
                <w:szCs w:val="16"/>
              </w:rPr>
            </w:pPr>
            <w:r>
              <w:rPr>
                <w:noProof/>
                <w:sz w:val="16"/>
                <w:szCs w:val="16"/>
              </w:rPr>
              <w:t>Enhance 5G Core managed NF Profile NRM fragment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41FB81" w14:textId="2242F83A" w:rsidR="00332341" w:rsidRDefault="00332341" w:rsidP="007A1772">
            <w:pPr>
              <w:pStyle w:val="TAL"/>
              <w:rPr>
                <w:sz w:val="16"/>
                <w:szCs w:val="16"/>
                <w:lang w:eastAsia="zh-CN"/>
              </w:rPr>
            </w:pPr>
            <w:r>
              <w:rPr>
                <w:sz w:val="16"/>
                <w:szCs w:val="16"/>
                <w:lang w:eastAsia="zh-CN"/>
              </w:rPr>
              <w:t>17.5.0</w:t>
            </w:r>
          </w:p>
        </w:tc>
      </w:tr>
      <w:tr w:rsidR="00C147B6" w:rsidRPr="005E5B5B" w14:paraId="170E033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E6F761" w14:textId="12AE4AF8" w:rsidR="00C147B6" w:rsidRDefault="00C147B6" w:rsidP="00C147B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D0A4B" w14:textId="437EBBD3" w:rsidR="00C147B6" w:rsidRDefault="00C147B6" w:rsidP="00C147B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D914" w14:textId="2067D043" w:rsidR="00C147B6" w:rsidRDefault="00C147B6" w:rsidP="00C147B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4BB98" w14:textId="1E5F5822" w:rsidR="00C147B6" w:rsidRDefault="00C147B6" w:rsidP="00C147B6">
            <w:pPr>
              <w:pStyle w:val="TAC"/>
              <w:rPr>
                <w:sz w:val="16"/>
                <w:szCs w:val="16"/>
                <w:lang w:eastAsia="zh-CN"/>
              </w:rPr>
            </w:pPr>
            <w:r>
              <w:rPr>
                <w:sz w:val="16"/>
                <w:szCs w:val="16"/>
                <w:lang w:eastAsia="zh-CN"/>
              </w:rPr>
              <w:t>0601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D7C35" w14:textId="4AC4C9AC" w:rsidR="00C147B6" w:rsidRDefault="00C147B6" w:rsidP="00C147B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2A365" w14:textId="7A79A399" w:rsidR="00C147B6" w:rsidRDefault="00C147B6" w:rsidP="00C147B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731E9F" w14:textId="5DFF1EA1" w:rsidR="00C147B6" w:rsidRDefault="00C147B6" w:rsidP="00C147B6">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5GC NRM enhancements for AMFFunction and ManagedNFProfile (Stage 3)</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ABE2A" w14:textId="12E5F58E" w:rsidR="00C147B6" w:rsidRDefault="00C147B6" w:rsidP="00C147B6">
            <w:pPr>
              <w:pStyle w:val="TAL"/>
              <w:rPr>
                <w:sz w:val="16"/>
                <w:szCs w:val="16"/>
                <w:lang w:eastAsia="zh-CN"/>
              </w:rPr>
            </w:pPr>
            <w:r>
              <w:rPr>
                <w:sz w:val="16"/>
                <w:szCs w:val="16"/>
                <w:lang w:eastAsia="zh-CN"/>
              </w:rPr>
              <w:t>17.5.0</w:t>
            </w:r>
          </w:p>
        </w:tc>
      </w:tr>
      <w:tr w:rsidR="00E03279" w:rsidRPr="005E5B5B" w14:paraId="6365A3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98F778" w14:textId="4D2D6BB6" w:rsidR="00E03279" w:rsidRDefault="00E03279" w:rsidP="00E03279">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AB837" w14:textId="628A0938" w:rsidR="00E03279" w:rsidRDefault="00E03279" w:rsidP="00E03279">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5A1F79" w14:textId="42277C46" w:rsidR="00E03279" w:rsidRDefault="00E03279" w:rsidP="00E03279">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64AC8" w14:textId="67D61CD6" w:rsidR="00E03279" w:rsidRDefault="00E03279" w:rsidP="00E03279">
            <w:pPr>
              <w:pStyle w:val="TAC"/>
              <w:rPr>
                <w:sz w:val="16"/>
                <w:szCs w:val="16"/>
                <w:lang w:eastAsia="zh-CN"/>
              </w:rPr>
            </w:pPr>
            <w:r>
              <w:rPr>
                <w:sz w:val="16"/>
                <w:szCs w:val="16"/>
                <w:lang w:eastAsia="zh-CN"/>
              </w:rPr>
              <w:t>0602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FD516" w14:textId="281AC762" w:rsidR="00E03279" w:rsidRDefault="00E03279" w:rsidP="00E0327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3EA5B3" w14:textId="4155338A" w:rsidR="00E03279" w:rsidRDefault="00E03279" w:rsidP="00E03279">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67B5D9" w14:textId="2F3E4068" w:rsidR="00E03279" w:rsidRPr="00C147B6" w:rsidRDefault="00E03279" w:rsidP="00E03279">
            <w:pPr>
              <w:pStyle w:val="TAL"/>
              <w:rPr>
                <w:noProof/>
                <w:sz w:val="16"/>
                <w:szCs w:val="16"/>
              </w:rPr>
            </w:pPr>
            <w:r>
              <w:rPr>
                <w:noProof/>
                <w:sz w:val="16"/>
                <w:szCs w:val="16"/>
              </w:rPr>
              <w:t>NR NRM additions to support 5GC enhancements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F603" w14:textId="2C98B801" w:rsidR="00E03279" w:rsidRDefault="00E03279" w:rsidP="00E03279">
            <w:pPr>
              <w:pStyle w:val="TAL"/>
              <w:rPr>
                <w:sz w:val="16"/>
                <w:szCs w:val="16"/>
                <w:lang w:eastAsia="zh-CN"/>
              </w:rPr>
            </w:pPr>
            <w:r>
              <w:rPr>
                <w:sz w:val="16"/>
                <w:szCs w:val="16"/>
                <w:lang w:eastAsia="zh-CN"/>
              </w:rPr>
              <w:t>17.5.0</w:t>
            </w:r>
          </w:p>
        </w:tc>
      </w:tr>
      <w:tr w:rsidR="00C230FA" w:rsidRPr="005E5B5B" w14:paraId="0ACBCEB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83A492" w14:textId="40EE1411" w:rsidR="00C230FA" w:rsidRDefault="00C230FA" w:rsidP="00C230FA">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4D5AB7" w14:textId="0884B914" w:rsidR="00C230FA" w:rsidRDefault="00C230FA" w:rsidP="00C230FA">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49E0AFB" w14:textId="40FD8718" w:rsidR="00C230FA" w:rsidRDefault="00C230FA" w:rsidP="00C230FA">
            <w:pPr>
              <w:pStyle w:val="TAC"/>
              <w:rPr>
                <w:rFonts w:cs="Arial"/>
                <w:sz w:val="16"/>
                <w:szCs w:val="16"/>
                <w:lang w:eastAsia="zh-CN"/>
              </w:rPr>
            </w:pPr>
            <w:r>
              <w:rPr>
                <w:rFonts w:cs="Arial"/>
                <w:sz w:val="16"/>
                <w:szCs w:val="16"/>
                <w:lang w:eastAsia="zh-CN"/>
              </w:rPr>
              <w:t>SP-211454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F342" w14:textId="48940FDF" w:rsidR="00C230FA" w:rsidRDefault="00C230FA" w:rsidP="00C230FA">
            <w:pPr>
              <w:pStyle w:val="TAC"/>
              <w:rPr>
                <w:sz w:val="16"/>
                <w:szCs w:val="16"/>
                <w:lang w:eastAsia="zh-CN"/>
              </w:rPr>
            </w:pPr>
            <w:r>
              <w:rPr>
                <w:sz w:val="16"/>
                <w:szCs w:val="16"/>
                <w:lang w:eastAsia="zh-CN"/>
              </w:rPr>
              <w:t>0604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C0E08" w14:textId="7331C2A3" w:rsidR="00C230FA" w:rsidRDefault="00C230FA" w:rsidP="00C230F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27B2" w14:textId="5704E53E" w:rsidR="00C230FA" w:rsidRDefault="00C230FA" w:rsidP="00C230F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E68286" w14:textId="0968FFCD" w:rsidR="00C230FA" w:rsidRDefault="00C230FA" w:rsidP="00C230FA">
            <w:pPr>
              <w:pStyle w:val="TAL"/>
              <w:rPr>
                <w:noProof/>
                <w:sz w:val="16"/>
                <w:szCs w:val="16"/>
              </w:rPr>
            </w:pPr>
            <w:r w:rsidRPr="00AE716E">
              <w:rPr>
                <w:noProof/>
                <w:sz w:val="16"/>
                <w:szCs w:val="16"/>
              </w:rPr>
              <w:t>Correct PLMNInfo support qualifier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A24A0" w14:textId="06DEA459" w:rsidR="00C230FA" w:rsidRDefault="00C230FA" w:rsidP="00C230FA">
            <w:pPr>
              <w:pStyle w:val="TAL"/>
              <w:rPr>
                <w:sz w:val="16"/>
                <w:szCs w:val="16"/>
                <w:lang w:eastAsia="zh-CN"/>
              </w:rPr>
            </w:pPr>
            <w:r>
              <w:rPr>
                <w:sz w:val="16"/>
                <w:szCs w:val="16"/>
                <w:lang w:eastAsia="zh-CN"/>
              </w:rPr>
              <w:t>17.5.0</w:t>
            </w:r>
          </w:p>
        </w:tc>
      </w:tr>
      <w:tr w:rsidR="00AE716E" w:rsidRPr="005E5B5B" w14:paraId="131E10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AF92700" w14:textId="562932CC" w:rsidR="00AE716E" w:rsidRDefault="00AE716E" w:rsidP="00AE716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35A0EE2" w14:textId="058EACE1" w:rsidR="00AE716E" w:rsidRDefault="00AE716E" w:rsidP="00AE716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0F9AC73" w14:textId="6D313DE0" w:rsidR="00AE716E" w:rsidRDefault="00AE716E" w:rsidP="00AE716E">
            <w:pPr>
              <w:pStyle w:val="TAC"/>
              <w:rPr>
                <w:rFonts w:cs="Arial"/>
                <w:sz w:val="16"/>
                <w:szCs w:val="16"/>
                <w:lang w:eastAsia="zh-CN"/>
              </w:rPr>
            </w:pPr>
            <w:r>
              <w:rPr>
                <w:rFonts w:cs="Arial"/>
                <w:sz w:val="16"/>
                <w:szCs w:val="16"/>
                <w:lang w:eastAsia="zh-CN"/>
              </w:rPr>
              <w:t>SP-211464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98207" w14:textId="5B4DCA5B" w:rsidR="00AE716E" w:rsidRDefault="00AE716E" w:rsidP="00AE716E">
            <w:pPr>
              <w:pStyle w:val="TAC"/>
              <w:rPr>
                <w:sz w:val="16"/>
                <w:szCs w:val="16"/>
                <w:lang w:eastAsia="zh-CN"/>
              </w:rPr>
            </w:pPr>
            <w:r>
              <w:rPr>
                <w:sz w:val="16"/>
                <w:szCs w:val="16"/>
                <w:lang w:eastAsia="zh-CN"/>
              </w:rPr>
              <w:t>0606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E46F9" w14:textId="5258D8D4" w:rsidR="00AE716E" w:rsidRDefault="00AE716E" w:rsidP="00AE716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557ED2" w14:textId="358319B4" w:rsidR="00AE716E" w:rsidRDefault="00AE716E" w:rsidP="00AE716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EF1940" w14:textId="5479E5AB" w:rsidR="00AE716E" w:rsidRPr="00AE716E" w:rsidRDefault="00AE716E" w:rsidP="00AE716E">
            <w:pPr>
              <w:pStyle w:val="TAL"/>
              <w:rPr>
                <w:noProof/>
                <w:sz w:val="16"/>
                <w:szCs w:val="16"/>
              </w:rPr>
            </w:pPr>
            <w:r w:rsidRPr="000C0D25">
              <w:rPr>
                <w:noProof/>
                <w:sz w:val="16"/>
                <w:szCs w:val="16"/>
              </w:rPr>
              <w:t>Clarify tenant relationship with ServiceProfileId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899B8" w14:textId="2C6E036B" w:rsidR="00AE716E" w:rsidRDefault="00AE716E" w:rsidP="00AE716E">
            <w:pPr>
              <w:pStyle w:val="TAL"/>
              <w:rPr>
                <w:sz w:val="16"/>
                <w:szCs w:val="16"/>
                <w:lang w:eastAsia="zh-CN"/>
              </w:rPr>
            </w:pPr>
            <w:r>
              <w:rPr>
                <w:sz w:val="16"/>
                <w:szCs w:val="16"/>
                <w:lang w:eastAsia="zh-CN"/>
              </w:rPr>
              <w:t>17.5.0</w:t>
            </w:r>
          </w:p>
        </w:tc>
      </w:tr>
      <w:tr w:rsidR="00EB65EB" w:rsidRPr="005E5B5B" w14:paraId="766885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9A5F622" w14:textId="22CDCD49" w:rsidR="00EB65EB" w:rsidRDefault="00EB65EB" w:rsidP="00EB65E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04CBE" w14:textId="4C4930ED" w:rsidR="00EB65EB" w:rsidRDefault="00EB65EB" w:rsidP="00EB65E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DECFF6B" w14:textId="3C2A4616" w:rsidR="00EB65EB" w:rsidRDefault="00EB65EB" w:rsidP="00EB65EB">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A961" w14:textId="00ABECE0" w:rsidR="00EB65EB" w:rsidRDefault="00EB65EB" w:rsidP="00EB65EB">
            <w:pPr>
              <w:pStyle w:val="TAC"/>
              <w:rPr>
                <w:sz w:val="16"/>
                <w:szCs w:val="16"/>
                <w:lang w:eastAsia="zh-CN"/>
              </w:rPr>
            </w:pPr>
            <w:r>
              <w:rPr>
                <w:sz w:val="16"/>
                <w:szCs w:val="16"/>
                <w:lang w:eastAsia="zh-CN"/>
              </w:rPr>
              <w:t>0607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1AB4E" w14:textId="5EA05BA5" w:rsidR="00EB65EB" w:rsidRDefault="00EB65EB" w:rsidP="00EB65E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5AA98" w14:textId="24A1CBD1" w:rsidR="00EB65EB" w:rsidRDefault="00EB65EB" w:rsidP="00EB65E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1E928F" w14:textId="2E01921E" w:rsidR="00EB65EB" w:rsidRPr="00AE716E" w:rsidRDefault="00EB65EB" w:rsidP="00EB65EB">
            <w:pPr>
              <w:pStyle w:val="TAL"/>
              <w:rPr>
                <w:noProof/>
                <w:sz w:val="16"/>
                <w:szCs w:val="16"/>
              </w:rPr>
            </w:pPr>
            <w:r>
              <w:rPr>
                <w:noProof/>
                <w:sz w:val="16"/>
                <w:szCs w:val="16"/>
              </w:rPr>
              <w:t>Correction of YANG Solution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97633" w14:textId="5CEA9631" w:rsidR="00EB65EB" w:rsidRDefault="00EB65EB" w:rsidP="00EB65EB">
            <w:pPr>
              <w:pStyle w:val="TAL"/>
              <w:rPr>
                <w:sz w:val="16"/>
                <w:szCs w:val="16"/>
                <w:lang w:eastAsia="zh-CN"/>
              </w:rPr>
            </w:pPr>
            <w:r>
              <w:rPr>
                <w:sz w:val="16"/>
                <w:szCs w:val="16"/>
                <w:lang w:eastAsia="zh-CN"/>
              </w:rPr>
              <w:t>17.5.0</w:t>
            </w:r>
          </w:p>
        </w:tc>
      </w:tr>
      <w:tr w:rsidR="00E3192F" w:rsidRPr="005E5B5B" w14:paraId="5C1966E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D0B23EC" w14:textId="0819D9AE" w:rsidR="00E3192F" w:rsidRDefault="00E3192F" w:rsidP="00E3192F">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6DF10C" w14:textId="62C09EE8" w:rsidR="00E3192F" w:rsidRDefault="00E3192F" w:rsidP="00E3192F">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C52ACE" w14:textId="078B294B" w:rsidR="00E3192F" w:rsidRDefault="00E3192F" w:rsidP="00E3192F">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80BAF" w14:textId="53552289" w:rsidR="00E3192F" w:rsidRDefault="00E3192F" w:rsidP="00E3192F">
            <w:pPr>
              <w:pStyle w:val="TAC"/>
              <w:rPr>
                <w:sz w:val="16"/>
                <w:szCs w:val="16"/>
                <w:lang w:eastAsia="zh-CN"/>
              </w:rPr>
            </w:pPr>
            <w:r>
              <w:rPr>
                <w:sz w:val="16"/>
                <w:szCs w:val="16"/>
                <w:lang w:eastAsia="zh-CN"/>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5132A" w14:textId="041AB432" w:rsidR="00E3192F" w:rsidRDefault="00E3192F" w:rsidP="00E3192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CFCE3" w14:textId="0F7F8E26" w:rsidR="00E3192F" w:rsidRDefault="00E3192F" w:rsidP="00E3192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16E6703" w14:textId="7855C192" w:rsidR="00E3192F" w:rsidRDefault="00E3192F" w:rsidP="00E3192F">
            <w:pPr>
              <w:pStyle w:val="TAL"/>
              <w:rPr>
                <w:noProof/>
                <w:sz w:val="16"/>
                <w:szCs w:val="16"/>
              </w:rPr>
            </w:pPr>
            <w:r w:rsidRPr="000C0D25">
              <w:rPr>
                <w:noProof/>
                <w:sz w:val="16"/>
                <w:szCs w:val="16"/>
              </w:rPr>
              <w:t>NRM for CHO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289B4" w14:textId="28E1916E" w:rsidR="00E3192F" w:rsidRDefault="00E3192F" w:rsidP="00E3192F">
            <w:pPr>
              <w:pStyle w:val="TAL"/>
              <w:rPr>
                <w:sz w:val="16"/>
                <w:szCs w:val="16"/>
                <w:lang w:eastAsia="zh-CN"/>
              </w:rPr>
            </w:pPr>
            <w:r>
              <w:rPr>
                <w:sz w:val="16"/>
                <w:szCs w:val="16"/>
                <w:lang w:eastAsia="zh-CN"/>
              </w:rPr>
              <w:t>17.5.0</w:t>
            </w:r>
          </w:p>
        </w:tc>
      </w:tr>
      <w:tr w:rsidR="00D427BE" w:rsidRPr="005E5B5B" w14:paraId="15ECD19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3C493" w14:textId="39315F9A" w:rsidR="00D427BE" w:rsidRDefault="00D427BE" w:rsidP="00D427BE">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3B91397" w14:textId="362D774E" w:rsidR="00D427BE" w:rsidRDefault="00D427BE" w:rsidP="00D427BE">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31800B" w14:textId="0B43CBD2" w:rsidR="00D427BE" w:rsidRDefault="00D427BE" w:rsidP="00D427BE">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9E6F5" w14:textId="6C988968" w:rsidR="00D427BE" w:rsidRDefault="00D427BE" w:rsidP="00D427BE">
            <w:pPr>
              <w:pStyle w:val="TAC"/>
              <w:rPr>
                <w:sz w:val="16"/>
                <w:szCs w:val="16"/>
                <w:lang w:eastAsia="zh-CN"/>
              </w:rPr>
            </w:pPr>
            <w:r>
              <w:rPr>
                <w:sz w:val="16"/>
                <w:szCs w:val="16"/>
                <w:lang w:eastAsia="zh-CN"/>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E3159" w14:textId="45C17F2A" w:rsidR="00D427BE" w:rsidRDefault="00D427BE" w:rsidP="00D427B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E8165A" w14:textId="26C2F4D2" w:rsidR="00D427BE" w:rsidRDefault="00D427BE" w:rsidP="00D427B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AE2733" w14:textId="73853016" w:rsidR="00D427BE" w:rsidRPr="00E3192F" w:rsidRDefault="00D427BE" w:rsidP="00D427BE">
            <w:pPr>
              <w:pStyle w:val="TAL"/>
              <w:rPr>
                <w:noProof/>
                <w:sz w:val="16"/>
                <w:szCs w:val="16"/>
              </w:rPr>
            </w:pPr>
            <w:r>
              <w:rPr>
                <w:noProof/>
                <w:sz w:val="16"/>
                <w:szCs w:val="16"/>
              </w:rPr>
              <w:t>NRM for CHO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CBB0" w14:textId="30A297D2" w:rsidR="00D427BE" w:rsidRDefault="00D427BE" w:rsidP="00D427BE">
            <w:pPr>
              <w:pStyle w:val="TAL"/>
              <w:rPr>
                <w:sz w:val="16"/>
                <w:szCs w:val="16"/>
                <w:lang w:eastAsia="zh-CN"/>
              </w:rPr>
            </w:pPr>
            <w:r>
              <w:rPr>
                <w:sz w:val="16"/>
                <w:szCs w:val="16"/>
                <w:lang w:eastAsia="zh-CN"/>
              </w:rPr>
              <w:t>17.5.0</w:t>
            </w:r>
          </w:p>
        </w:tc>
      </w:tr>
      <w:tr w:rsidR="00DA3E4B" w:rsidRPr="005E5B5B" w14:paraId="7184A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DAD3A" w14:textId="082E28B4" w:rsidR="00DA3E4B" w:rsidRDefault="00DA3E4B" w:rsidP="00DA3E4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6B5140" w14:textId="6DDC2760" w:rsidR="00DA3E4B" w:rsidRDefault="00DA3E4B" w:rsidP="00DA3E4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918F385" w14:textId="04D1E109" w:rsidR="00DA3E4B" w:rsidRDefault="00DA3E4B" w:rsidP="00DA3E4B">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3051D" w14:textId="1817F546" w:rsidR="00DA3E4B" w:rsidRDefault="00DA3E4B" w:rsidP="00DA3E4B">
            <w:pPr>
              <w:pStyle w:val="TAC"/>
              <w:rPr>
                <w:sz w:val="16"/>
                <w:szCs w:val="16"/>
                <w:lang w:eastAsia="zh-CN"/>
              </w:rPr>
            </w:pPr>
            <w:r>
              <w:rPr>
                <w:sz w:val="16"/>
                <w:szCs w:val="16"/>
                <w:lang w:eastAsia="zh-CN"/>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81488" w14:textId="4BA58959" w:rsidR="00DA3E4B" w:rsidRDefault="00DA3E4B" w:rsidP="00DA3E4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A88DEE" w14:textId="27367D48" w:rsidR="00DA3E4B" w:rsidRDefault="00DA3E4B" w:rsidP="00DA3E4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59CC49" w14:textId="38ED4843" w:rsidR="00DA3E4B" w:rsidRDefault="00DA3E4B" w:rsidP="00DA3E4B">
            <w:pPr>
              <w:pStyle w:val="TAL"/>
              <w:rPr>
                <w:noProof/>
                <w:sz w:val="16"/>
                <w:szCs w:val="16"/>
              </w:rPr>
            </w:pPr>
            <w:r>
              <w:rPr>
                <w:noProof/>
                <w:sz w:val="16"/>
                <w:szCs w:val="16"/>
              </w:rPr>
              <w:t>NRM for DAPS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FEEADA" w14:textId="34A183C6" w:rsidR="00DA3E4B" w:rsidRDefault="00DA3E4B" w:rsidP="00DA3E4B">
            <w:pPr>
              <w:pStyle w:val="TAL"/>
              <w:rPr>
                <w:sz w:val="16"/>
                <w:szCs w:val="16"/>
                <w:lang w:eastAsia="zh-CN"/>
              </w:rPr>
            </w:pPr>
            <w:r>
              <w:rPr>
                <w:sz w:val="16"/>
                <w:szCs w:val="16"/>
                <w:lang w:eastAsia="zh-CN"/>
              </w:rPr>
              <w:t>17.5.0</w:t>
            </w:r>
          </w:p>
        </w:tc>
      </w:tr>
      <w:tr w:rsidR="00B21E1D" w:rsidRPr="005E5B5B" w14:paraId="03484A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7B8CEF9" w14:textId="137E5C79" w:rsidR="00B21E1D" w:rsidRDefault="00B21E1D"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E9070A" w14:textId="71AE3E6F" w:rsidR="00B21E1D" w:rsidRDefault="00B21E1D"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1BFE9A4" w14:textId="449E162B" w:rsidR="00B21E1D" w:rsidRDefault="00B21E1D" w:rsidP="00B21E1D">
            <w:pPr>
              <w:pStyle w:val="TAC"/>
              <w:rPr>
                <w:rFonts w:cs="Arial"/>
                <w:sz w:val="16"/>
                <w:szCs w:val="16"/>
                <w:lang w:eastAsia="zh-CN"/>
              </w:rPr>
            </w:pPr>
            <w:r>
              <w:rPr>
                <w:rFonts w:cs="Arial"/>
                <w:sz w:val="16"/>
                <w:szCs w:val="16"/>
                <w:lang w:eastAsia="zh-CN"/>
              </w:rPr>
              <w:t>SP-211474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31EB4" w14:textId="7C3D186C" w:rsidR="00B21E1D" w:rsidRDefault="00B21E1D" w:rsidP="00B21E1D">
            <w:pPr>
              <w:pStyle w:val="TAC"/>
              <w:rPr>
                <w:sz w:val="16"/>
                <w:szCs w:val="16"/>
                <w:lang w:eastAsia="zh-CN"/>
              </w:rPr>
            </w:pPr>
            <w:r>
              <w:rPr>
                <w:sz w:val="16"/>
                <w:szCs w:val="16"/>
                <w:lang w:eastAsia="zh-CN"/>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CF68" w14:textId="50497266" w:rsidR="00B21E1D" w:rsidRDefault="00B21E1D" w:rsidP="00B21E1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8BAB7D3" w14:textId="2CB6907E" w:rsidR="00B21E1D" w:rsidRDefault="00B21E1D" w:rsidP="00B21E1D">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AFAD6" w14:textId="5958BA50" w:rsidR="00B21E1D" w:rsidRDefault="00B21E1D" w:rsidP="00B21E1D">
            <w:pPr>
              <w:pStyle w:val="TAL"/>
              <w:rPr>
                <w:noProof/>
                <w:sz w:val="16"/>
                <w:szCs w:val="16"/>
              </w:rPr>
            </w:pPr>
            <w:r w:rsidRPr="000C0D25">
              <w:rPr>
                <w:noProof/>
                <w:sz w:val="16"/>
                <w:szCs w:val="16"/>
              </w:rPr>
              <w:t>NRM for DAPS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5ADC6" w14:textId="24636D33" w:rsidR="00B21E1D" w:rsidRDefault="00B21E1D" w:rsidP="00B21E1D">
            <w:pPr>
              <w:pStyle w:val="TAL"/>
              <w:rPr>
                <w:sz w:val="16"/>
                <w:szCs w:val="16"/>
                <w:lang w:eastAsia="zh-CN"/>
              </w:rPr>
            </w:pPr>
            <w:r>
              <w:rPr>
                <w:sz w:val="16"/>
                <w:szCs w:val="16"/>
                <w:lang w:eastAsia="zh-CN"/>
              </w:rPr>
              <w:t>17.5.0</w:t>
            </w:r>
          </w:p>
        </w:tc>
      </w:tr>
      <w:tr w:rsidR="00650D67" w:rsidRPr="005E5B5B" w14:paraId="7CF43BB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ACC9C1" w14:textId="40A3F682" w:rsidR="00650D67" w:rsidRDefault="00650D67" w:rsidP="00B21E1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C4B53A" w14:textId="6D34AC05" w:rsidR="00650D67" w:rsidRDefault="00650D67" w:rsidP="00B21E1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6929D1" w14:textId="07CF21DB" w:rsidR="00650D67" w:rsidRDefault="00650D67" w:rsidP="00B21E1D">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61629" w14:textId="4ADC3E6F" w:rsidR="00650D67" w:rsidRDefault="00650D67" w:rsidP="00B21E1D">
            <w:pPr>
              <w:pStyle w:val="TAC"/>
              <w:rPr>
                <w:sz w:val="16"/>
                <w:szCs w:val="16"/>
                <w:lang w:eastAsia="zh-CN"/>
              </w:rPr>
            </w:pPr>
            <w:r>
              <w:rPr>
                <w:sz w:val="16"/>
                <w:szCs w:val="16"/>
                <w:lang w:eastAsia="zh-CN"/>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CF790" w14:textId="78BE4D19" w:rsidR="00650D67" w:rsidRDefault="00650D67" w:rsidP="00B21E1D">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F232E4" w14:textId="2ACDA5A6" w:rsidR="00650D67" w:rsidRDefault="00650D67" w:rsidP="00B21E1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973E07" w14:textId="187FB513" w:rsidR="00650D67" w:rsidRPr="00B21E1D" w:rsidRDefault="00650D67" w:rsidP="00B21E1D">
            <w:pPr>
              <w:pStyle w:val="TAL"/>
              <w:rPr>
                <w:noProof/>
                <w:sz w:val="16"/>
                <w:szCs w:val="16"/>
              </w:rPr>
            </w:pPr>
            <w:r>
              <w:rPr>
                <w:noProof/>
                <w:sz w:val="16"/>
                <w:szCs w:val="16"/>
              </w:rPr>
              <w:t>Remove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36D49" w14:textId="1BAD6648" w:rsidR="00650D67" w:rsidRDefault="00650D67" w:rsidP="00B21E1D">
            <w:pPr>
              <w:pStyle w:val="TAL"/>
              <w:rPr>
                <w:sz w:val="16"/>
                <w:szCs w:val="16"/>
                <w:lang w:eastAsia="zh-CN"/>
              </w:rPr>
            </w:pPr>
            <w:r>
              <w:rPr>
                <w:sz w:val="16"/>
                <w:szCs w:val="16"/>
                <w:lang w:eastAsia="zh-CN"/>
              </w:rPr>
              <w:t>17.5.0</w:t>
            </w:r>
          </w:p>
        </w:tc>
      </w:tr>
      <w:tr w:rsidR="000E365C" w:rsidRPr="005E5B5B" w14:paraId="3BBEFD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DD7849" w14:textId="01C1EF0F" w:rsidR="000E365C" w:rsidRDefault="000E365C" w:rsidP="000E365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5C5732" w14:textId="07FCBE96" w:rsidR="000E365C" w:rsidRDefault="000E365C"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89E85D" w14:textId="340606F2" w:rsidR="000E365C" w:rsidRDefault="000E365C" w:rsidP="000E365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41167" w14:textId="1524687E" w:rsidR="000E365C" w:rsidRDefault="000E365C" w:rsidP="000E365C">
            <w:pPr>
              <w:pStyle w:val="TAC"/>
              <w:rPr>
                <w:sz w:val="16"/>
                <w:szCs w:val="16"/>
                <w:lang w:eastAsia="zh-CN"/>
              </w:rPr>
            </w:pPr>
            <w:r>
              <w:rPr>
                <w:sz w:val="16"/>
                <w:szCs w:val="16"/>
                <w:lang w:eastAsia="zh-CN"/>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C5930" w14:textId="30C96891" w:rsidR="000E365C" w:rsidRDefault="000E365C" w:rsidP="000E36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3645D3" w14:textId="39BD3E65" w:rsidR="000E365C" w:rsidRDefault="000E365C" w:rsidP="000E36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21A31E" w14:textId="68B95C77" w:rsidR="000E365C" w:rsidRDefault="000E365C" w:rsidP="000E365C">
            <w:pPr>
              <w:pStyle w:val="TAL"/>
              <w:rPr>
                <w:noProof/>
                <w:sz w:val="16"/>
                <w:szCs w:val="16"/>
              </w:rPr>
            </w:pPr>
            <w:r w:rsidRPr="00BD568B">
              <w:rPr>
                <w:noProof/>
                <w:sz w:val="16"/>
                <w:szCs w:val="16"/>
              </w:rPr>
              <w:t>Update 5GC NRM for 5G_DDNMF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B8C37" w14:textId="05DDC483" w:rsidR="000E365C" w:rsidRDefault="000E365C" w:rsidP="000E365C">
            <w:pPr>
              <w:pStyle w:val="TAL"/>
              <w:rPr>
                <w:sz w:val="16"/>
                <w:szCs w:val="16"/>
                <w:lang w:eastAsia="zh-CN"/>
              </w:rPr>
            </w:pPr>
            <w:r>
              <w:rPr>
                <w:sz w:val="16"/>
                <w:szCs w:val="16"/>
                <w:lang w:eastAsia="zh-CN"/>
              </w:rPr>
              <w:t>17.5.0</w:t>
            </w:r>
          </w:p>
        </w:tc>
      </w:tr>
      <w:tr w:rsidR="00BD568B" w:rsidRPr="005E5B5B" w14:paraId="66EA1DC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6BBE9E" w14:textId="3E85EBA8" w:rsidR="00BD568B" w:rsidRDefault="00BD568B" w:rsidP="000E365C">
            <w:pPr>
              <w:pStyle w:val="TAC"/>
              <w:rPr>
                <w:sz w:val="16"/>
                <w:szCs w:val="16"/>
                <w:lang w:eastAsia="zh-CN"/>
              </w:rPr>
            </w:pPr>
            <w:r>
              <w:rPr>
                <w:sz w:val="16"/>
                <w:szCs w:val="16"/>
                <w:lang w:eastAsia="zh-CN"/>
              </w:rPr>
              <w:lastRenderedPageBreak/>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7C91BC" w14:textId="32AE6FFD" w:rsidR="00BD568B" w:rsidRDefault="00BD568B" w:rsidP="000E365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EFA713" w14:textId="49B55C76" w:rsidR="00BD568B" w:rsidRDefault="00BD568B" w:rsidP="000E365C">
            <w:pPr>
              <w:pStyle w:val="TAC"/>
              <w:rPr>
                <w:rFonts w:cs="Arial"/>
                <w:sz w:val="16"/>
                <w:szCs w:val="16"/>
                <w:lang w:eastAsia="zh-CN"/>
              </w:rPr>
            </w:pPr>
            <w:r>
              <w:rPr>
                <w:rFonts w:cs="Arial"/>
                <w:sz w:val="16"/>
                <w:szCs w:val="16"/>
                <w:lang w:eastAsia="zh-CN"/>
              </w:rPr>
              <w:t>SP-211463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94C36" w14:textId="0F728A52" w:rsidR="00BD568B" w:rsidRDefault="00BD568B" w:rsidP="000E365C">
            <w:pPr>
              <w:pStyle w:val="TAC"/>
              <w:rPr>
                <w:sz w:val="16"/>
                <w:szCs w:val="16"/>
                <w:lang w:eastAsia="zh-CN"/>
              </w:rPr>
            </w:pPr>
            <w:r>
              <w:rPr>
                <w:sz w:val="16"/>
                <w:szCs w:val="16"/>
                <w:lang w:eastAsia="zh-CN"/>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1D71F5" w14:textId="51804EBE" w:rsidR="00BD568B" w:rsidRDefault="00BD568B" w:rsidP="000E36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A9A2A3" w14:textId="05C6CB6B" w:rsidR="00BD568B" w:rsidRDefault="00BD568B" w:rsidP="000E365C">
            <w:pPr>
              <w:pStyle w:val="TAL"/>
              <w:rPr>
                <w:rFonts w:cs="Arial"/>
                <w:sz w:val="16"/>
                <w:szCs w:val="16"/>
                <w:lang w:eastAsia="zh-CN"/>
              </w:rPr>
            </w:pPr>
            <w:r>
              <w:rPr>
                <w:rFonts w:cs="Arial"/>
                <w:sz w:val="16"/>
                <w:szCs w:val="16"/>
                <w:lang w:eastAsia="zh-CN"/>
              </w:rPr>
              <w:t>D</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130DE" w14:textId="4DA8FEBF" w:rsidR="00BD568B" w:rsidRPr="00BD568B" w:rsidRDefault="00BD568B" w:rsidP="000E365C">
            <w:pPr>
              <w:pStyle w:val="TAL"/>
              <w:rPr>
                <w:noProof/>
                <w:sz w:val="16"/>
                <w:szCs w:val="16"/>
              </w:rPr>
            </w:pPr>
            <w:r>
              <w:rPr>
                <w:noProof/>
                <w:sz w:val="16"/>
                <w:szCs w:val="16"/>
              </w:rPr>
              <w:t>Update inclusive language modification for TS 28.541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C6C79" w14:textId="661F50D2" w:rsidR="00BD568B" w:rsidRDefault="00BD568B" w:rsidP="000E365C">
            <w:pPr>
              <w:pStyle w:val="TAL"/>
              <w:rPr>
                <w:sz w:val="16"/>
                <w:szCs w:val="16"/>
                <w:lang w:eastAsia="zh-CN"/>
              </w:rPr>
            </w:pPr>
            <w:r>
              <w:rPr>
                <w:sz w:val="16"/>
                <w:szCs w:val="16"/>
                <w:lang w:eastAsia="zh-CN"/>
              </w:rPr>
              <w:t>17.5.0</w:t>
            </w:r>
          </w:p>
        </w:tc>
      </w:tr>
      <w:tr w:rsidR="00F7356B" w:rsidRPr="005E5B5B" w14:paraId="06DAD4A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B55FB7" w14:textId="045D8FD0" w:rsidR="00F7356B" w:rsidRDefault="00F7356B"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25AB92" w14:textId="1462D39D" w:rsidR="00F7356B" w:rsidRDefault="00F7356B"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33F3CD" w14:textId="19B13C12" w:rsidR="00F7356B" w:rsidRDefault="00F7356B" w:rsidP="00F7356B">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CF1AB" w14:textId="0EF2471F" w:rsidR="00F7356B" w:rsidRDefault="00F7356B" w:rsidP="00F7356B">
            <w:pPr>
              <w:pStyle w:val="TAC"/>
              <w:rPr>
                <w:sz w:val="16"/>
                <w:szCs w:val="16"/>
                <w:lang w:eastAsia="zh-CN"/>
              </w:rPr>
            </w:pPr>
            <w:r>
              <w:rPr>
                <w:sz w:val="16"/>
                <w:szCs w:val="16"/>
                <w:lang w:eastAsia="zh-CN"/>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FD9B5" w14:textId="7F9F30B2" w:rsidR="00F7356B" w:rsidRDefault="00F7356B"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FFAB26" w14:textId="191C24F6" w:rsidR="00F7356B" w:rsidRDefault="00F7356B" w:rsidP="00F735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55CC10" w14:textId="3390A93E" w:rsidR="00F7356B" w:rsidRDefault="00F7356B" w:rsidP="00F7356B">
            <w:pPr>
              <w:pStyle w:val="TAL"/>
              <w:rPr>
                <w:noProof/>
                <w:sz w:val="16"/>
                <w:szCs w:val="16"/>
              </w:rPr>
            </w:pPr>
            <w:r w:rsidRPr="000C0D25">
              <w:rPr>
                <w:noProof/>
                <w:sz w:val="16"/>
                <w:szCs w:val="16"/>
              </w:rPr>
              <w:t>Correct the wrong reference for TS 32.160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253EF" w14:textId="5BE7351A" w:rsidR="00F7356B" w:rsidRDefault="00F7356B" w:rsidP="00F7356B">
            <w:pPr>
              <w:pStyle w:val="TAL"/>
              <w:rPr>
                <w:sz w:val="16"/>
                <w:szCs w:val="16"/>
                <w:lang w:eastAsia="zh-CN"/>
              </w:rPr>
            </w:pPr>
            <w:r>
              <w:rPr>
                <w:sz w:val="16"/>
                <w:szCs w:val="16"/>
                <w:lang w:eastAsia="zh-CN"/>
              </w:rPr>
              <w:t>17.5.0</w:t>
            </w:r>
          </w:p>
        </w:tc>
      </w:tr>
      <w:tr w:rsidR="003E3076" w:rsidRPr="005E5B5B" w14:paraId="086606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D1926CE" w14:textId="4D144FAA" w:rsidR="003E3076" w:rsidRDefault="003E3076" w:rsidP="00F7356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F25A05" w14:textId="1F410D91" w:rsidR="003E3076" w:rsidRDefault="003E3076" w:rsidP="00F7356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74399A" w14:textId="6E2D38C0" w:rsidR="003E3076" w:rsidRDefault="003E3076" w:rsidP="00F7356B">
            <w:pPr>
              <w:pStyle w:val="TAC"/>
              <w:rPr>
                <w:rFonts w:cs="Arial"/>
                <w:sz w:val="16"/>
                <w:szCs w:val="16"/>
                <w:lang w:eastAsia="zh-CN"/>
              </w:rPr>
            </w:pPr>
            <w:r>
              <w:rPr>
                <w:rFonts w:cs="Arial"/>
                <w:sz w:val="16"/>
                <w:szCs w:val="16"/>
                <w:lang w:eastAsia="zh-CN"/>
              </w:rPr>
              <w:t>SP-211471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D27CE0" w14:textId="0D80C0CF" w:rsidR="003E3076" w:rsidRDefault="003E3076" w:rsidP="00F7356B">
            <w:pPr>
              <w:pStyle w:val="TAC"/>
              <w:rPr>
                <w:sz w:val="16"/>
                <w:szCs w:val="16"/>
                <w:lang w:eastAsia="zh-CN"/>
              </w:rPr>
            </w:pPr>
            <w:r>
              <w:rPr>
                <w:sz w:val="16"/>
                <w:szCs w:val="16"/>
                <w:lang w:eastAsia="zh-CN"/>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D4C22" w14:textId="5FF5AD98" w:rsidR="003E3076" w:rsidRDefault="003E3076" w:rsidP="00F735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2E7505" w14:textId="0FD45CF9" w:rsidR="003E3076" w:rsidRDefault="003E3076" w:rsidP="00F7356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4BEAEC" w14:textId="18B395B1" w:rsidR="003E3076" w:rsidRPr="003E3076" w:rsidRDefault="003E3076" w:rsidP="00F7356B">
            <w:pPr>
              <w:pStyle w:val="TAL"/>
              <w:rPr>
                <w:noProof/>
                <w:sz w:val="16"/>
                <w:szCs w:val="16"/>
              </w:rPr>
            </w:pPr>
            <w:r>
              <w:rPr>
                <w:noProof/>
                <w:sz w:val="16"/>
                <w:szCs w:val="16"/>
              </w:rPr>
              <w:t>Add YAML solution set for NG-RAN MOCN network sharing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06315" w14:textId="2F8BBAF3" w:rsidR="003E3076" w:rsidRDefault="003E3076" w:rsidP="00F7356B">
            <w:pPr>
              <w:pStyle w:val="TAL"/>
              <w:rPr>
                <w:sz w:val="16"/>
                <w:szCs w:val="16"/>
                <w:lang w:eastAsia="zh-CN"/>
              </w:rPr>
            </w:pPr>
            <w:r>
              <w:rPr>
                <w:sz w:val="16"/>
                <w:szCs w:val="16"/>
                <w:lang w:eastAsia="zh-CN"/>
              </w:rPr>
              <w:t>17.5.0</w:t>
            </w:r>
          </w:p>
        </w:tc>
      </w:tr>
      <w:tr w:rsidR="00BE4E20" w:rsidRPr="005E5B5B" w14:paraId="79BB00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65FF8B" w14:textId="0823CA61" w:rsidR="00BE4E20" w:rsidRDefault="00BE4E20" w:rsidP="00BE4E2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00943C5" w14:textId="6017AA54" w:rsidR="00BE4E20" w:rsidRDefault="00BE4E20" w:rsidP="00BE4E2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79D952" w14:textId="3F19ECC6" w:rsidR="00BE4E20" w:rsidRDefault="00BE4E20" w:rsidP="00BE4E20">
            <w:pPr>
              <w:pStyle w:val="TAC"/>
              <w:rPr>
                <w:rFonts w:cs="Arial"/>
                <w:sz w:val="16"/>
                <w:szCs w:val="16"/>
                <w:lang w:eastAsia="zh-CN"/>
              </w:rPr>
            </w:pPr>
            <w:r>
              <w:rPr>
                <w:rFonts w:cs="Arial"/>
                <w:sz w:val="16"/>
                <w:szCs w:val="16"/>
                <w:lang w:eastAsia="zh-CN"/>
              </w:rPr>
              <w:t>SP-211472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30931" w14:textId="230F065E" w:rsidR="00BE4E20" w:rsidRDefault="00BE4E20" w:rsidP="00BE4E20">
            <w:pPr>
              <w:pStyle w:val="TAC"/>
              <w:rPr>
                <w:sz w:val="16"/>
                <w:szCs w:val="16"/>
                <w:lang w:eastAsia="zh-CN"/>
              </w:rPr>
            </w:pPr>
            <w:r>
              <w:rPr>
                <w:sz w:val="16"/>
                <w:szCs w:val="16"/>
                <w:lang w:eastAsia="zh-CN"/>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44D94" w14:textId="12740677" w:rsidR="00BE4E20" w:rsidRDefault="00BE4E20" w:rsidP="00BE4E2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B10A1E" w14:textId="0828AD32" w:rsidR="00BE4E20" w:rsidRDefault="00BE4E20" w:rsidP="00BE4E2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BDE1B8F" w14:textId="71CC19DF" w:rsidR="00BE4E20" w:rsidRDefault="00BE4E20" w:rsidP="00BE4E20">
            <w:pPr>
              <w:pStyle w:val="TAL"/>
              <w:rPr>
                <w:noProof/>
                <w:sz w:val="16"/>
                <w:szCs w:val="16"/>
              </w:rPr>
            </w:pPr>
            <w:r w:rsidRPr="000C0D25">
              <w:rPr>
                <w:noProof/>
                <w:sz w:val="16"/>
                <w:szCs w:val="16"/>
              </w:rPr>
              <w:t>Fix stage3 definition for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3FDC3" w14:textId="41D7A273" w:rsidR="00BE4E20" w:rsidRDefault="00BE4E20" w:rsidP="00BE4E20">
            <w:pPr>
              <w:pStyle w:val="TAL"/>
              <w:rPr>
                <w:sz w:val="16"/>
                <w:szCs w:val="16"/>
                <w:lang w:eastAsia="zh-CN"/>
              </w:rPr>
            </w:pPr>
            <w:r>
              <w:rPr>
                <w:sz w:val="16"/>
                <w:szCs w:val="16"/>
                <w:lang w:eastAsia="zh-CN"/>
              </w:rPr>
              <w:t>17.5.0</w:t>
            </w:r>
          </w:p>
        </w:tc>
      </w:tr>
      <w:tr w:rsidR="00A51CE8" w:rsidRPr="005E5B5B" w14:paraId="6D27616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0420B3" w14:textId="1ACFE769" w:rsidR="00A51CE8" w:rsidRDefault="00A51CE8" w:rsidP="00A51CE8">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675303" w14:textId="34ED75E5" w:rsidR="00A51CE8" w:rsidRDefault="00A51CE8" w:rsidP="00A51CE8">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E867B8" w14:textId="547786BA" w:rsidR="00A51CE8" w:rsidRDefault="00A51CE8" w:rsidP="00A51CE8">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FB836" w14:textId="71298D75" w:rsidR="00A51CE8" w:rsidRDefault="00A51CE8" w:rsidP="00A51CE8">
            <w:pPr>
              <w:pStyle w:val="TAC"/>
              <w:rPr>
                <w:sz w:val="16"/>
                <w:szCs w:val="16"/>
                <w:lang w:eastAsia="zh-CN"/>
              </w:rPr>
            </w:pPr>
            <w:r>
              <w:rPr>
                <w:sz w:val="16"/>
                <w:szCs w:val="16"/>
                <w:lang w:eastAsia="zh-CN"/>
              </w:rPr>
              <w:t>0626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ADC90" w14:textId="336DB970" w:rsidR="00A51CE8" w:rsidRDefault="00A51CE8" w:rsidP="00A51CE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DC5E33" w14:textId="43B7D2B5" w:rsidR="00A51CE8" w:rsidRDefault="00A51CE8" w:rsidP="00A51CE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1694DA" w14:textId="77AC4800" w:rsidR="00A51CE8" w:rsidRPr="00A51CE8" w:rsidRDefault="00A51CE8" w:rsidP="00A51CE8">
            <w:pPr>
              <w:pStyle w:val="TAL"/>
              <w:rPr>
                <w:noProof/>
                <w:sz w:val="16"/>
                <w:szCs w:val="16"/>
              </w:rPr>
            </w:pPr>
            <w:r>
              <w:rPr>
                <w:noProof/>
                <w:sz w:val="16"/>
                <w:szCs w:val="16"/>
              </w:rPr>
              <w:t>network slice protection on N6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97697" w14:textId="141EC027" w:rsidR="00A51CE8" w:rsidRDefault="00A51CE8" w:rsidP="00A51CE8">
            <w:pPr>
              <w:pStyle w:val="TAL"/>
              <w:rPr>
                <w:sz w:val="16"/>
                <w:szCs w:val="16"/>
                <w:lang w:eastAsia="zh-CN"/>
              </w:rPr>
            </w:pPr>
            <w:r>
              <w:rPr>
                <w:sz w:val="16"/>
                <w:szCs w:val="16"/>
                <w:lang w:eastAsia="zh-CN"/>
              </w:rPr>
              <w:t>17.5.0</w:t>
            </w:r>
          </w:p>
        </w:tc>
      </w:tr>
      <w:tr w:rsidR="007E29BB" w:rsidRPr="005E5B5B" w14:paraId="2E1240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3DE2891" w14:textId="0D371371" w:rsidR="007E29BB" w:rsidRDefault="007E29BB" w:rsidP="007E29BB">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C71C84" w14:textId="14F1A122" w:rsidR="007E29BB" w:rsidRDefault="007E29BB" w:rsidP="007E29BB">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D9DC5A0" w14:textId="01E8FB18" w:rsidR="007E29BB" w:rsidRDefault="007E29BB" w:rsidP="007E29BB">
            <w:pPr>
              <w:pStyle w:val="TAC"/>
              <w:rPr>
                <w:rFonts w:cs="Arial"/>
                <w:sz w:val="16"/>
                <w:szCs w:val="16"/>
                <w:lang w:eastAsia="zh-CN"/>
              </w:rPr>
            </w:pPr>
            <w:r>
              <w:rPr>
                <w:rFonts w:cs="Arial"/>
                <w:sz w:val="16"/>
                <w:szCs w:val="16"/>
                <w:lang w:eastAsia="zh-CN"/>
              </w:rPr>
              <w:t>SP-211466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36483" w14:textId="59FAE542" w:rsidR="007E29BB" w:rsidRDefault="007E29BB" w:rsidP="007E29BB">
            <w:pPr>
              <w:pStyle w:val="TAC"/>
              <w:rPr>
                <w:sz w:val="16"/>
                <w:szCs w:val="16"/>
                <w:lang w:eastAsia="zh-CN"/>
              </w:rPr>
            </w:pPr>
            <w:r>
              <w:rPr>
                <w:sz w:val="16"/>
                <w:szCs w:val="16"/>
                <w:lang w:eastAsia="zh-CN"/>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3EA2E" w14:textId="0E3B1D39" w:rsidR="007E29BB" w:rsidRDefault="007E29BB" w:rsidP="007E29B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DBB278" w14:textId="0CCC6802" w:rsidR="007E29BB" w:rsidRDefault="007E29BB" w:rsidP="007E29BB">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5A4B35" w14:textId="6B3E371C" w:rsidR="007E29BB" w:rsidRDefault="007E29BB" w:rsidP="007E29BB">
            <w:pPr>
              <w:pStyle w:val="TAL"/>
              <w:rPr>
                <w:noProof/>
                <w:sz w:val="16"/>
                <w:szCs w:val="16"/>
              </w:rPr>
            </w:pPr>
            <w:r>
              <w:rPr>
                <w:noProof/>
                <w:sz w:val="16"/>
                <w:szCs w:val="16"/>
              </w:rPr>
              <w:t>network slice specific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41122" w14:textId="788DBE83" w:rsidR="007E29BB" w:rsidRDefault="007E29BB" w:rsidP="007E29BB">
            <w:pPr>
              <w:pStyle w:val="TAL"/>
              <w:rPr>
                <w:sz w:val="16"/>
                <w:szCs w:val="16"/>
                <w:lang w:eastAsia="zh-CN"/>
              </w:rPr>
            </w:pPr>
            <w:r>
              <w:rPr>
                <w:sz w:val="16"/>
                <w:szCs w:val="16"/>
                <w:lang w:eastAsia="zh-CN"/>
              </w:rPr>
              <w:t>17.5.0</w:t>
            </w:r>
          </w:p>
        </w:tc>
      </w:tr>
      <w:tr w:rsidR="009475E6" w:rsidRPr="005E5B5B" w14:paraId="5D9CB8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DCEA1" w14:textId="606E0248" w:rsidR="009475E6" w:rsidRDefault="009475E6" w:rsidP="009475E6">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2C9F07" w14:textId="775A5CDE" w:rsidR="009475E6" w:rsidRDefault="009475E6" w:rsidP="009475E6">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6DD8D49" w14:textId="301FA65B" w:rsidR="009475E6" w:rsidRDefault="009475E6" w:rsidP="009475E6">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1F6C6" w14:textId="4261DDD9" w:rsidR="009475E6" w:rsidRDefault="009475E6" w:rsidP="009475E6">
            <w:pPr>
              <w:pStyle w:val="TAC"/>
              <w:rPr>
                <w:sz w:val="16"/>
                <w:szCs w:val="16"/>
                <w:lang w:eastAsia="zh-CN"/>
              </w:rPr>
            </w:pPr>
            <w:r>
              <w:rPr>
                <w:sz w:val="16"/>
                <w:szCs w:val="16"/>
                <w:lang w:eastAsia="zh-CN"/>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4C7D2" w14:textId="76B258E1" w:rsidR="009475E6" w:rsidRDefault="009475E6" w:rsidP="009475E6">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D29E7B" w14:textId="6F863FF8" w:rsidR="009475E6" w:rsidRDefault="009475E6" w:rsidP="009475E6">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68A55" w14:textId="52715E4C" w:rsidR="009475E6" w:rsidRDefault="009475E6" w:rsidP="009475E6">
            <w:pPr>
              <w:pStyle w:val="TAL"/>
              <w:rPr>
                <w:noProof/>
                <w:sz w:val="16"/>
                <w:szCs w:val="16"/>
              </w:rPr>
            </w:pPr>
            <w:r>
              <w:rPr>
                <w:noProof/>
                <w:sz w:val="16"/>
                <w:szCs w:val="16"/>
              </w:rPr>
              <w:t>Enhance NRM of UDM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BAD2" w14:textId="20ACA2B0" w:rsidR="009475E6" w:rsidRDefault="009475E6" w:rsidP="009475E6">
            <w:pPr>
              <w:pStyle w:val="TAL"/>
              <w:rPr>
                <w:sz w:val="16"/>
                <w:szCs w:val="16"/>
                <w:lang w:eastAsia="zh-CN"/>
              </w:rPr>
            </w:pPr>
            <w:r>
              <w:rPr>
                <w:sz w:val="16"/>
                <w:szCs w:val="16"/>
                <w:lang w:eastAsia="zh-CN"/>
              </w:rPr>
              <w:t>17.5.0</w:t>
            </w:r>
          </w:p>
        </w:tc>
      </w:tr>
      <w:tr w:rsidR="00CA6A6C" w:rsidRPr="005E5B5B" w14:paraId="59BA102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8B8E89" w14:textId="5209E5B5" w:rsidR="00CA6A6C" w:rsidRDefault="00CA6A6C" w:rsidP="00CA6A6C">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E81415" w14:textId="60BE262C" w:rsidR="00CA6A6C" w:rsidRDefault="00CA6A6C" w:rsidP="00CA6A6C">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1573C47" w14:textId="01EACF81" w:rsidR="00CA6A6C" w:rsidRDefault="00CA6A6C" w:rsidP="00CA6A6C">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30AF" w14:textId="5D564805" w:rsidR="00CA6A6C" w:rsidRDefault="00CA6A6C" w:rsidP="00CA6A6C">
            <w:pPr>
              <w:pStyle w:val="TAC"/>
              <w:rPr>
                <w:sz w:val="16"/>
                <w:szCs w:val="16"/>
                <w:lang w:eastAsia="zh-CN"/>
              </w:rPr>
            </w:pPr>
            <w:r>
              <w:rPr>
                <w:sz w:val="16"/>
                <w:szCs w:val="16"/>
                <w:lang w:eastAsia="zh-CN"/>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86897" w14:textId="2899115C" w:rsidR="00CA6A6C" w:rsidRDefault="00CA6A6C" w:rsidP="00CA6A6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E1397B" w14:textId="7536541A" w:rsidR="00CA6A6C" w:rsidRDefault="00CA6A6C" w:rsidP="00CA6A6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366E83E" w14:textId="50125DE1" w:rsidR="00CA6A6C" w:rsidRDefault="00CA6A6C" w:rsidP="00CA6A6C">
            <w:pPr>
              <w:pStyle w:val="TAL"/>
              <w:rPr>
                <w:noProof/>
                <w:sz w:val="16"/>
                <w:szCs w:val="16"/>
              </w:rPr>
            </w:pPr>
            <w:r>
              <w:rPr>
                <w:noProof/>
                <w:sz w:val="16"/>
                <w:szCs w:val="16"/>
              </w:rPr>
              <w:t>Stage3 Update for UPF and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87414" w14:textId="4CFC6C06" w:rsidR="00CA6A6C" w:rsidRDefault="00CA6A6C" w:rsidP="00CA6A6C">
            <w:pPr>
              <w:pStyle w:val="TAL"/>
              <w:rPr>
                <w:sz w:val="16"/>
                <w:szCs w:val="16"/>
                <w:lang w:eastAsia="zh-CN"/>
              </w:rPr>
            </w:pPr>
            <w:r>
              <w:rPr>
                <w:sz w:val="16"/>
                <w:szCs w:val="16"/>
                <w:lang w:eastAsia="zh-CN"/>
              </w:rPr>
              <w:t>17.5.0</w:t>
            </w:r>
          </w:p>
        </w:tc>
      </w:tr>
      <w:tr w:rsidR="005F1490" w:rsidRPr="005E5B5B" w14:paraId="59FB5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C5EC032" w14:textId="6DE085FD" w:rsidR="005F1490" w:rsidRDefault="005F1490" w:rsidP="005F1490">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FFF457" w14:textId="59813412" w:rsidR="005F1490" w:rsidRDefault="005F1490" w:rsidP="005F1490">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4D6D98" w14:textId="4CB77C5E" w:rsidR="005F1490" w:rsidRDefault="005F1490" w:rsidP="005F1490">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3EB4" w14:textId="0974AFEF" w:rsidR="005F1490" w:rsidRDefault="005F1490" w:rsidP="005F1490">
            <w:pPr>
              <w:pStyle w:val="TAC"/>
              <w:rPr>
                <w:sz w:val="16"/>
                <w:szCs w:val="16"/>
                <w:lang w:eastAsia="zh-CN"/>
              </w:rPr>
            </w:pPr>
            <w:r>
              <w:rPr>
                <w:sz w:val="16"/>
                <w:szCs w:val="16"/>
                <w:lang w:eastAsia="zh-CN"/>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C5B1A" w14:textId="5C8E0BD6" w:rsidR="005F1490" w:rsidRDefault="005F1490" w:rsidP="005F149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9FDADF" w14:textId="5068EA6E" w:rsidR="005F1490" w:rsidRDefault="005F1490" w:rsidP="005F149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9C828A" w14:textId="269323A2" w:rsidR="005F1490" w:rsidRDefault="005F1490" w:rsidP="005F1490">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Introduce missing attribute nRFreqRelationRef in table of attribute properties</w:t>
            </w:r>
            <w:r w:rsidRPr="000C0D25">
              <w:rPr>
                <w:noProof/>
                <w:sz w:val="16"/>
                <w:szCs w:val="16"/>
              </w:rPr>
              <w:fldChar w:fldCharType="end"/>
            </w:r>
            <w:r w:rsidRPr="000C0D25">
              <w:rPr>
                <w:noProof/>
                <w:sz w:val="16"/>
                <w:szCs w:val="16"/>
              </w:rPr>
              <w:t xml:space="preserve">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8C6B1" w14:textId="61949F31" w:rsidR="005F1490" w:rsidRDefault="005F1490" w:rsidP="005F1490">
            <w:pPr>
              <w:pStyle w:val="TAL"/>
              <w:rPr>
                <w:sz w:val="16"/>
                <w:szCs w:val="16"/>
                <w:lang w:eastAsia="zh-CN"/>
              </w:rPr>
            </w:pPr>
            <w:r>
              <w:rPr>
                <w:sz w:val="16"/>
                <w:szCs w:val="16"/>
                <w:lang w:eastAsia="zh-CN"/>
              </w:rPr>
              <w:t>17.5.0</w:t>
            </w:r>
          </w:p>
        </w:tc>
      </w:tr>
      <w:tr w:rsidR="004E1C3D" w:rsidRPr="005E5B5B" w14:paraId="1DF6DFD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7D7D43" w14:textId="22F6F941" w:rsidR="004E1C3D" w:rsidRDefault="004E1C3D" w:rsidP="004E1C3D">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3B3521" w14:textId="77C4EF87" w:rsidR="004E1C3D" w:rsidRDefault="004E1C3D" w:rsidP="004E1C3D">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71F8E5" w14:textId="1EB16116" w:rsidR="004E1C3D" w:rsidRDefault="004E1C3D" w:rsidP="004E1C3D">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65517" w14:textId="1C4F429B" w:rsidR="004E1C3D" w:rsidRDefault="004E1C3D" w:rsidP="004E1C3D">
            <w:pPr>
              <w:pStyle w:val="TAC"/>
              <w:rPr>
                <w:sz w:val="16"/>
                <w:szCs w:val="16"/>
                <w:lang w:eastAsia="zh-CN"/>
              </w:rPr>
            </w:pPr>
            <w:r>
              <w:rPr>
                <w:sz w:val="16"/>
                <w:szCs w:val="16"/>
                <w:lang w:eastAsia="zh-CN"/>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B1C6A" w14:textId="4B4BF9CF" w:rsidR="004E1C3D" w:rsidRDefault="004E1C3D" w:rsidP="004E1C3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DDC5CE" w14:textId="78ADDFA6" w:rsidR="004E1C3D" w:rsidRDefault="004E1C3D" w:rsidP="004E1C3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FA4BA0" w14:textId="7C68A124" w:rsidR="004E1C3D" w:rsidRPr="005F1490" w:rsidRDefault="004E1C3D" w:rsidP="004E1C3D">
            <w:pPr>
              <w:pStyle w:val="TAL"/>
              <w:rPr>
                <w:noProof/>
                <w:sz w:val="16"/>
                <w:szCs w:val="16"/>
              </w:rPr>
            </w:pPr>
            <w:r>
              <w:rPr>
                <w:noProof/>
                <w:sz w:val="16"/>
                <w:szCs w:val="16"/>
              </w:rPr>
              <w:t>Correct attribute in IOC NRCellRelation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40029" w14:textId="3494CA83" w:rsidR="004E1C3D" w:rsidRDefault="004E1C3D" w:rsidP="004E1C3D">
            <w:pPr>
              <w:pStyle w:val="TAL"/>
              <w:rPr>
                <w:sz w:val="16"/>
                <w:szCs w:val="16"/>
                <w:lang w:eastAsia="zh-CN"/>
              </w:rPr>
            </w:pPr>
            <w:r>
              <w:rPr>
                <w:sz w:val="16"/>
                <w:szCs w:val="16"/>
                <w:lang w:eastAsia="zh-CN"/>
              </w:rPr>
              <w:t>17.5.0</w:t>
            </w:r>
          </w:p>
        </w:tc>
      </w:tr>
      <w:tr w:rsidR="001C1A93" w:rsidRPr="005E5B5B" w14:paraId="22C47A2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B1CEA51" w14:textId="640938CE" w:rsidR="001C1A93" w:rsidRDefault="001C1A93" w:rsidP="001C1A93">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5612BF" w14:textId="50D52B80" w:rsidR="001C1A93" w:rsidRDefault="001C1A93" w:rsidP="001C1A93">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A03D4" w14:textId="1CF2A039" w:rsidR="001C1A93" w:rsidRDefault="001C1A93" w:rsidP="001C1A93">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198B5" w14:textId="2C7301AC" w:rsidR="001C1A93" w:rsidRDefault="001C1A93" w:rsidP="001C1A93">
            <w:pPr>
              <w:pStyle w:val="TAC"/>
              <w:rPr>
                <w:sz w:val="16"/>
                <w:szCs w:val="16"/>
                <w:lang w:eastAsia="zh-CN"/>
              </w:rPr>
            </w:pPr>
            <w:r>
              <w:rPr>
                <w:sz w:val="16"/>
                <w:szCs w:val="16"/>
                <w:lang w:eastAsia="zh-CN"/>
              </w:rPr>
              <w:t>0636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C3689" w14:textId="56ACDF92" w:rsidR="001C1A93" w:rsidRDefault="001C1A93" w:rsidP="001C1A9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651D5B" w14:textId="5313F06F" w:rsidR="001C1A93" w:rsidRDefault="001C1A93" w:rsidP="001C1A93">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240200" w14:textId="5B2A94D9" w:rsidR="001C1A93" w:rsidRDefault="001C1A93" w:rsidP="001C1A93">
            <w:pPr>
              <w:pStyle w:val="TAL"/>
              <w:rPr>
                <w:noProof/>
                <w:sz w:val="16"/>
                <w:szCs w:val="16"/>
              </w:rPr>
            </w:pPr>
            <w:r w:rsidRPr="000C0D25">
              <w:rPr>
                <w:noProof/>
                <w:sz w:val="16"/>
                <w:szCs w:val="16"/>
              </w:rPr>
              <w:fldChar w:fldCharType="begin"/>
            </w:r>
            <w:r w:rsidRPr="000C0D25">
              <w:rPr>
                <w:noProof/>
                <w:sz w:val="16"/>
                <w:szCs w:val="16"/>
              </w:rPr>
              <w:instrText xml:space="preserve"> DOCPROPERTY  CrTitle  \* MERGEFORMAT </w:instrText>
            </w:r>
            <w:r w:rsidRPr="000C0D25">
              <w:rPr>
                <w:noProof/>
                <w:sz w:val="16"/>
                <w:szCs w:val="16"/>
              </w:rPr>
              <w:fldChar w:fldCharType="separate"/>
            </w:r>
            <w:r w:rsidRPr="000C0D25">
              <w:rPr>
                <w:noProof/>
                <w:sz w:val="16"/>
                <w:szCs w:val="16"/>
              </w:rPr>
              <w:t>Enhance 5G Core managed NF Profile NRM fragment (Stage 2)</w:t>
            </w:r>
            <w:r w:rsidRPr="000C0D25">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DA0F3" w14:textId="338C92F1" w:rsidR="001C1A93" w:rsidRDefault="001C1A93" w:rsidP="001C1A93">
            <w:pPr>
              <w:pStyle w:val="TAL"/>
              <w:rPr>
                <w:sz w:val="16"/>
                <w:szCs w:val="16"/>
                <w:lang w:eastAsia="zh-CN"/>
              </w:rPr>
            </w:pPr>
            <w:r>
              <w:rPr>
                <w:sz w:val="16"/>
                <w:szCs w:val="16"/>
                <w:lang w:eastAsia="zh-CN"/>
              </w:rPr>
              <w:t>17.5.0</w:t>
            </w:r>
          </w:p>
        </w:tc>
      </w:tr>
      <w:tr w:rsidR="00DC0672" w:rsidRPr="005E5B5B" w14:paraId="125AE30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098576" w14:textId="43C4124E" w:rsidR="00DC0672" w:rsidRDefault="00DC0672"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151D12A" w14:textId="53FF0BDB" w:rsidR="00DC0672" w:rsidRDefault="00DC0672"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AD2152C" w14:textId="1A7A9344" w:rsidR="00DC0672" w:rsidRDefault="00DC0672" w:rsidP="00DC0672">
            <w:pPr>
              <w:pStyle w:val="TAC"/>
              <w:rPr>
                <w:rFonts w:cs="Arial"/>
                <w:sz w:val="16"/>
                <w:szCs w:val="16"/>
                <w:lang w:eastAsia="zh-CN"/>
              </w:rPr>
            </w:pPr>
            <w:r>
              <w:rPr>
                <w:rFonts w:cs="Arial"/>
                <w:sz w:val="16"/>
                <w:szCs w:val="16"/>
                <w:lang w:eastAsia="zh-CN"/>
              </w:rPr>
              <w:t>SP-211473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2F573" w14:textId="420C6C5F" w:rsidR="00DC0672" w:rsidRDefault="00DC0672" w:rsidP="00DC0672">
            <w:pPr>
              <w:pStyle w:val="TAC"/>
              <w:rPr>
                <w:sz w:val="16"/>
                <w:szCs w:val="16"/>
                <w:lang w:eastAsia="zh-CN"/>
              </w:rPr>
            </w:pPr>
            <w:r>
              <w:rPr>
                <w:sz w:val="16"/>
                <w:szCs w:val="16"/>
                <w:lang w:eastAsia="zh-CN"/>
              </w:rPr>
              <w:t>0637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F2D05" w14:textId="1430BE31" w:rsidR="00DC0672" w:rsidRDefault="00DC0672" w:rsidP="00DC067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3EF666" w14:textId="0289EE1C" w:rsidR="00DC0672" w:rsidRDefault="00DC0672" w:rsidP="00DC067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7FA23C" w14:textId="554ED7BD" w:rsidR="00DC0672" w:rsidRPr="001C1A93" w:rsidRDefault="00DC0672" w:rsidP="00DC0672">
            <w:pPr>
              <w:pStyle w:val="TAL"/>
              <w:rPr>
                <w:noProof/>
                <w:sz w:val="16"/>
                <w:szCs w:val="16"/>
              </w:rPr>
            </w:pPr>
            <w:r>
              <w:rPr>
                <w:noProof/>
                <w:sz w:val="16"/>
                <w:szCs w:val="16"/>
              </w:rPr>
              <w:t>5GC NRM enhancements for ManagedNFProfile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FC951" w14:textId="0F1E7FD6" w:rsidR="00DC0672" w:rsidRDefault="00DC0672" w:rsidP="00DC0672">
            <w:pPr>
              <w:pStyle w:val="TAL"/>
              <w:rPr>
                <w:sz w:val="16"/>
                <w:szCs w:val="16"/>
                <w:lang w:eastAsia="zh-CN"/>
              </w:rPr>
            </w:pPr>
            <w:r>
              <w:rPr>
                <w:sz w:val="16"/>
                <w:szCs w:val="16"/>
                <w:lang w:eastAsia="zh-CN"/>
              </w:rPr>
              <w:t>17.5.0</w:t>
            </w:r>
          </w:p>
        </w:tc>
      </w:tr>
      <w:tr w:rsidR="00823C4E" w:rsidRPr="005E5B5B" w14:paraId="7A189C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2B0075" w14:textId="1D4AAFCA" w:rsidR="00823C4E" w:rsidRDefault="00823C4E" w:rsidP="00DC0672">
            <w:pPr>
              <w:pStyle w:val="TAC"/>
              <w:rPr>
                <w:sz w:val="16"/>
                <w:szCs w:val="16"/>
                <w:lang w:eastAsia="zh-CN"/>
              </w:rPr>
            </w:pPr>
            <w:r>
              <w:rPr>
                <w:sz w:val="16"/>
                <w:szCs w:val="16"/>
                <w:lang w:eastAsia="zh-CN"/>
              </w:rPr>
              <w:t>2021-12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ABD6B56" w14:textId="55468CC2" w:rsidR="00823C4E" w:rsidRDefault="00823C4E" w:rsidP="00DC0672">
            <w:pPr>
              <w:pStyle w:val="TAC"/>
              <w:rPr>
                <w:sz w:val="16"/>
                <w:szCs w:val="16"/>
                <w:lang w:eastAsia="zh-CN"/>
              </w:rPr>
            </w:pPr>
            <w:r>
              <w:rPr>
                <w:sz w:val="16"/>
                <w:szCs w:val="16"/>
                <w:lang w:eastAsia="zh-CN"/>
              </w:rPr>
              <w:t>SA#94e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CB8C1E" w14:textId="68F19573" w:rsidR="00823C4E" w:rsidRDefault="00823C4E" w:rsidP="00DC0672">
            <w:pPr>
              <w:pStyle w:val="TAC"/>
              <w:rPr>
                <w:rFonts w:cs="Arial"/>
                <w:sz w:val="16"/>
                <w:szCs w:val="16"/>
                <w:lang w:eastAsia="zh-CN"/>
              </w:rPr>
            </w:pPr>
            <w:r>
              <w:rPr>
                <w:rFonts w:cs="Arial"/>
                <w:sz w:val="16"/>
                <w:szCs w:val="16"/>
                <w:lang w:eastAsia="zh-CN"/>
              </w:rPr>
              <w:t>SP-211475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B5ED8" w14:textId="4CA46559" w:rsidR="00823C4E" w:rsidRDefault="00823C4E" w:rsidP="00DC0672">
            <w:pPr>
              <w:pStyle w:val="TAC"/>
              <w:rPr>
                <w:sz w:val="16"/>
                <w:szCs w:val="16"/>
                <w:lang w:eastAsia="zh-CN"/>
              </w:rPr>
            </w:pPr>
            <w:r>
              <w:rPr>
                <w:sz w:val="16"/>
                <w:szCs w:val="16"/>
                <w:lang w:eastAsia="zh-CN"/>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27FBB" w14:textId="3B3BDF19" w:rsidR="00823C4E" w:rsidRDefault="00823C4E"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EAD4C3" w14:textId="7F18CB22" w:rsidR="00823C4E" w:rsidRDefault="00823C4E" w:rsidP="00DC067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0F14702" w14:textId="2D816C80" w:rsidR="00823C4E" w:rsidRDefault="00823C4E" w:rsidP="00DC0672">
            <w:pPr>
              <w:pStyle w:val="TAL"/>
              <w:rPr>
                <w:noProof/>
                <w:sz w:val="16"/>
                <w:szCs w:val="16"/>
              </w:rPr>
            </w:pPr>
            <w:r>
              <w:rPr>
                <w:noProof/>
                <w:sz w:val="16"/>
                <w:szCs w:val="16"/>
              </w:rPr>
              <w:t>Correct spelling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DEF79" w14:textId="6EB4228D" w:rsidR="00823C4E" w:rsidRDefault="00823C4E" w:rsidP="00DC0672">
            <w:pPr>
              <w:pStyle w:val="TAL"/>
              <w:rPr>
                <w:sz w:val="16"/>
                <w:szCs w:val="16"/>
                <w:lang w:eastAsia="zh-CN"/>
              </w:rPr>
            </w:pPr>
            <w:r>
              <w:rPr>
                <w:sz w:val="16"/>
                <w:szCs w:val="16"/>
                <w:lang w:eastAsia="zh-CN"/>
              </w:rPr>
              <w:t>17.5.0</w:t>
            </w:r>
          </w:p>
        </w:tc>
      </w:tr>
      <w:tr w:rsidR="001D468E" w:rsidRPr="005E5B5B" w14:paraId="4A635A0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69C972" w14:textId="2999FB9A" w:rsidR="001D468E" w:rsidRDefault="001D468E"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61D875" w14:textId="367F3479" w:rsidR="001D468E" w:rsidRDefault="001D468E"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B9C343" w14:textId="39FB0642" w:rsidR="001D468E" w:rsidRDefault="001D468E" w:rsidP="00DC0672">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4DB7A" w14:textId="2697091E" w:rsidR="001D468E" w:rsidRDefault="001D468E" w:rsidP="00DC0672">
            <w:pPr>
              <w:pStyle w:val="TAC"/>
              <w:rPr>
                <w:sz w:val="16"/>
                <w:szCs w:val="16"/>
                <w:lang w:eastAsia="zh-CN"/>
              </w:rPr>
            </w:pPr>
            <w:r>
              <w:rPr>
                <w:sz w:val="16"/>
                <w:szCs w:val="16"/>
                <w:lang w:eastAsia="zh-CN"/>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8DCC" w14:textId="0B458A8F" w:rsidR="001D468E" w:rsidRDefault="001D468E" w:rsidP="00DC067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0809C" w14:textId="05E14E71" w:rsidR="001D468E" w:rsidRDefault="001D468E" w:rsidP="00DC0672">
            <w:pPr>
              <w:pStyle w:val="TAL"/>
              <w:rPr>
                <w:rFonts w:cs="Arial"/>
                <w:sz w:val="16"/>
                <w:szCs w:val="16"/>
                <w:lang w:eastAsia="zh-CN"/>
              </w:rPr>
            </w:pPr>
            <w:r>
              <w:rPr>
                <w:rFonts w:cs="Arial"/>
                <w:sz w:val="16"/>
                <w:szCs w:val="16"/>
                <w:lang w:eastAsia="zh-CN"/>
              </w:rPr>
              <w:t>C</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F2AEAD" w14:textId="52D71841" w:rsidR="001D468E" w:rsidRDefault="001D468E" w:rsidP="00DC0672">
            <w:pPr>
              <w:pStyle w:val="TAL"/>
              <w:rPr>
                <w:noProof/>
                <w:sz w:val="16"/>
                <w:szCs w:val="16"/>
              </w:rPr>
            </w:pPr>
            <w:r w:rsidRPr="004F0D5C">
              <w:rPr>
                <w:noProof/>
                <w:sz w:val="16"/>
                <w:szCs w:val="16"/>
              </w:rPr>
              <w:t>Update maximumDeviationHoTrigger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23D9B3" w14:textId="6CD9DB15" w:rsidR="001D468E" w:rsidRDefault="001D468E" w:rsidP="00DC0672">
            <w:pPr>
              <w:pStyle w:val="TAL"/>
              <w:rPr>
                <w:sz w:val="16"/>
                <w:szCs w:val="16"/>
                <w:lang w:eastAsia="zh-CN"/>
              </w:rPr>
            </w:pPr>
            <w:r>
              <w:rPr>
                <w:sz w:val="16"/>
                <w:szCs w:val="16"/>
                <w:lang w:eastAsia="zh-CN"/>
              </w:rPr>
              <w:t>17.6.0</w:t>
            </w:r>
          </w:p>
        </w:tc>
      </w:tr>
      <w:tr w:rsidR="0063713A" w:rsidRPr="005E5B5B" w14:paraId="6E99A4D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03462A" w14:textId="1755EEDA" w:rsidR="0063713A" w:rsidRDefault="0063713A" w:rsidP="00DC067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A7A442" w14:textId="56B8E8C0" w:rsidR="0063713A" w:rsidRDefault="0063713A" w:rsidP="00DC067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8553A24" w14:textId="0E8FCA6D" w:rsidR="0063713A" w:rsidRDefault="0063713A" w:rsidP="00DC0672">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A43977" w14:textId="7723BAE7" w:rsidR="0063713A" w:rsidRDefault="0063713A" w:rsidP="00DC0672">
            <w:pPr>
              <w:pStyle w:val="TAC"/>
              <w:rPr>
                <w:sz w:val="16"/>
                <w:szCs w:val="16"/>
                <w:lang w:eastAsia="zh-CN"/>
              </w:rPr>
            </w:pPr>
            <w:r>
              <w:rPr>
                <w:sz w:val="16"/>
                <w:szCs w:val="16"/>
                <w:lang w:eastAsia="zh-CN"/>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D6185" w14:textId="3F225C25" w:rsidR="0063713A" w:rsidRDefault="0063713A" w:rsidP="00DC067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31C9B" w14:textId="40821F21" w:rsidR="0063713A" w:rsidRDefault="0063713A" w:rsidP="00DC067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DFD58B9" w14:textId="6C6E1136" w:rsidR="0063713A" w:rsidRPr="001D468E" w:rsidRDefault="0063713A" w:rsidP="00DC0672">
            <w:pPr>
              <w:pStyle w:val="TAL"/>
              <w:rPr>
                <w:noProof/>
                <w:sz w:val="16"/>
                <w:szCs w:val="16"/>
              </w:rPr>
            </w:pPr>
            <w:r>
              <w:rPr>
                <w:noProof/>
                <w:sz w:val="16"/>
                <w:szCs w:val="16"/>
              </w:rPr>
              <w:t>Fix stage3 definition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19910" w14:textId="669D332A" w:rsidR="0063713A" w:rsidRDefault="0063713A" w:rsidP="00DC0672">
            <w:pPr>
              <w:pStyle w:val="TAL"/>
              <w:rPr>
                <w:sz w:val="16"/>
                <w:szCs w:val="16"/>
                <w:lang w:eastAsia="zh-CN"/>
              </w:rPr>
            </w:pPr>
            <w:r>
              <w:rPr>
                <w:sz w:val="16"/>
                <w:szCs w:val="16"/>
                <w:lang w:eastAsia="zh-CN"/>
              </w:rPr>
              <w:t>17.6.0</w:t>
            </w:r>
          </w:p>
        </w:tc>
      </w:tr>
      <w:tr w:rsidR="001371CE" w:rsidRPr="005E5B5B" w14:paraId="2621B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EC134B" w14:textId="08C4D587" w:rsidR="001371CE" w:rsidRDefault="001371CE" w:rsidP="001371C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EACF9E3" w14:textId="02405AC3" w:rsidR="001371CE" w:rsidRDefault="001371CE" w:rsidP="001371C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B6AE8" w14:textId="79E69F96" w:rsidR="001371CE" w:rsidRDefault="001371CE" w:rsidP="001371CE">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12045" w14:textId="290D6F89" w:rsidR="001371CE" w:rsidRDefault="001371CE" w:rsidP="001371CE">
            <w:pPr>
              <w:pStyle w:val="TAC"/>
              <w:rPr>
                <w:sz w:val="16"/>
                <w:szCs w:val="16"/>
                <w:lang w:eastAsia="zh-CN"/>
              </w:rPr>
            </w:pPr>
            <w:r>
              <w:rPr>
                <w:sz w:val="16"/>
                <w:szCs w:val="16"/>
                <w:lang w:eastAsia="zh-CN"/>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FD6AE" w14:textId="037CA1A8" w:rsidR="001371CE" w:rsidRDefault="001371CE" w:rsidP="001371C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5B7BFE" w14:textId="3EDF5F59" w:rsidR="001371CE" w:rsidRDefault="001371CE" w:rsidP="001371C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B0B49E" w14:textId="2766BD5E" w:rsidR="001371CE" w:rsidRDefault="001371CE" w:rsidP="001371CE">
            <w:pPr>
              <w:pStyle w:val="TAL"/>
              <w:rPr>
                <w:noProof/>
                <w:sz w:val="16"/>
                <w:szCs w:val="16"/>
              </w:rPr>
            </w:pPr>
            <w:r w:rsidRPr="004F0D5C">
              <w:rPr>
                <w:noProof/>
                <w:sz w:val="16"/>
                <w:szCs w:val="16"/>
              </w:rPr>
              <w:fldChar w:fldCharType="begin"/>
            </w:r>
            <w:r w:rsidRPr="004F0D5C">
              <w:rPr>
                <w:noProof/>
                <w:sz w:val="16"/>
                <w:szCs w:val="16"/>
              </w:rPr>
              <w:instrText xml:space="preserve"> DOCPROPERTY  CrTitle  \* MERGEFORMAT </w:instrText>
            </w:r>
            <w:r w:rsidRPr="004F0D5C">
              <w:rPr>
                <w:noProof/>
                <w:sz w:val="16"/>
                <w:szCs w:val="16"/>
              </w:rPr>
              <w:fldChar w:fldCharType="separate"/>
            </w:r>
            <w:r w:rsidRPr="004F0D5C">
              <w:rPr>
                <w:noProof/>
                <w:sz w:val="16"/>
                <w:szCs w:val="16"/>
              </w:rPr>
              <w:t>YANG corrections</w:t>
            </w:r>
            <w:r w:rsidRPr="004F0D5C">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DAFE6" w14:textId="7FB6E2B8" w:rsidR="001371CE" w:rsidRDefault="001371CE" w:rsidP="001371CE">
            <w:pPr>
              <w:pStyle w:val="TAL"/>
              <w:rPr>
                <w:sz w:val="16"/>
                <w:szCs w:val="16"/>
                <w:lang w:eastAsia="zh-CN"/>
              </w:rPr>
            </w:pPr>
            <w:r>
              <w:rPr>
                <w:sz w:val="16"/>
                <w:szCs w:val="16"/>
                <w:lang w:eastAsia="zh-CN"/>
              </w:rPr>
              <w:t>17.6.0</w:t>
            </w:r>
          </w:p>
        </w:tc>
      </w:tr>
      <w:tr w:rsidR="00E43C98" w:rsidRPr="005E5B5B" w14:paraId="18D48AD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DED428" w14:textId="2CDE5E40" w:rsidR="00E43C98" w:rsidRDefault="00E43C98"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7DE776" w14:textId="69D28D6C" w:rsidR="00E43C98" w:rsidRDefault="00E43C98"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B25670B" w14:textId="2B9985FB" w:rsidR="00E43C98" w:rsidRDefault="00E43C98" w:rsidP="00E43C98">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EEE48" w14:textId="548B9139" w:rsidR="00E43C98" w:rsidRDefault="00E43C98" w:rsidP="00E43C98">
            <w:pPr>
              <w:pStyle w:val="TAC"/>
              <w:rPr>
                <w:sz w:val="16"/>
                <w:szCs w:val="16"/>
                <w:lang w:eastAsia="zh-CN"/>
              </w:rPr>
            </w:pPr>
            <w:r>
              <w:rPr>
                <w:sz w:val="16"/>
                <w:szCs w:val="16"/>
                <w:lang w:eastAsia="zh-CN"/>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81F78" w14:textId="3CE1D12F" w:rsidR="00E43C98" w:rsidRDefault="00E43C98"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1BF3DF" w14:textId="55D3B299" w:rsidR="00E43C98" w:rsidRDefault="00E43C98"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676B1C" w14:textId="423B8E6C" w:rsidR="00E43C98" w:rsidRPr="001371CE" w:rsidRDefault="00E43C98" w:rsidP="00E43C98">
            <w:pPr>
              <w:pStyle w:val="TAL"/>
              <w:rPr>
                <w:noProof/>
                <w:sz w:val="16"/>
                <w:szCs w:val="16"/>
              </w:rPr>
            </w:pPr>
            <w:r>
              <w:rPr>
                <w:noProof/>
                <w:sz w:val="16"/>
                <w:szCs w:val="16"/>
              </w:rPr>
              <w:t xml:space="preserve">Fixing lists errors in AmfFunction-Single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4D463" w14:textId="09610DD6" w:rsidR="00E43C98" w:rsidRDefault="00E43C98" w:rsidP="00E43C98">
            <w:pPr>
              <w:pStyle w:val="TAL"/>
              <w:rPr>
                <w:sz w:val="16"/>
                <w:szCs w:val="16"/>
                <w:lang w:eastAsia="zh-CN"/>
              </w:rPr>
            </w:pPr>
            <w:r>
              <w:rPr>
                <w:sz w:val="16"/>
                <w:szCs w:val="16"/>
                <w:lang w:eastAsia="zh-CN"/>
              </w:rPr>
              <w:t>17.6.0</w:t>
            </w:r>
          </w:p>
        </w:tc>
      </w:tr>
      <w:tr w:rsidR="00446540" w:rsidRPr="005E5B5B" w14:paraId="0207B7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9F96CDA" w14:textId="7D167598" w:rsidR="00446540" w:rsidRDefault="00446540"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0D1EDFD" w14:textId="61AA43DA" w:rsidR="00446540" w:rsidRDefault="00446540"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A3FA6C" w14:textId="227A70D9" w:rsidR="00446540" w:rsidRDefault="00446540" w:rsidP="00E43C98">
            <w:pPr>
              <w:pStyle w:val="TAC"/>
              <w:rPr>
                <w:rFonts w:cs="Arial"/>
                <w:sz w:val="16"/>
                <w:szCs w:val="16"/>
                <w:lang w:eastAsia="zh-CN"/>
              </w:rPr>
            </w:pPr>
            <w:r>
              <w:rPr>
                <w:rFonts w:cs="Arial"/>
                <w:sz w:val="16"/>
                <w:szCs w:val="16"/>
                <w:lang w:eastAsia="zh-CN"/>
              </w:rPr>
              <w:t>SP-200176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AD048" w14:textId="7A09414F" w:rsidR="00446540" w:rsidRDefault="00446540" w:rsidP="00E43C98">
            <w:pPr>
              <w:pStyle w:val="TAC"/>
              <w:rPr>
                <w:sz w:val="16"/>
                <w:szCs w:val="16"/>
                <w:lang w:eastAsia="zh-CN"/>
              </w:rPr>
            </w:pPr>
            <w:r>
              <w:rPr>
                <w:sz w:val="16"/>
                <w:szCs w:val="16"/>
                <w:lang w:eastAsia="zh-CN"/>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4C33" w14:textId="448E40E1" w:rsidR="00446540" w:rsidRDefault="00446540" w:rsidP="00E43C9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6905B0" w14:textId="7E2D84CE" w:rsidR="00446540" w:rsidRDefault="00446540"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0BFD84" w14:textId="1EBF08D0" w:rsidR="00446540" w:rsidRDefault="00446540" w:rsidP="00E43C98">
            <w:pPr>
              <w:pStyle w:val="TAL"/>
              <w:rPr>
                <w:noProof/>
                <w:sz w:val="16"/>
                <w:szCs w:val="16"/>
              </w:rPr>
            </w:pPr>
            <w:r>
              <w:rPr>
                <w:noProof/>
                <w:sz w:val="16"/>
                <w:szCs w:val="16"/>
              </w:rPr>
              <w:t>Update RANSliceSubnetProfile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97CDB" w14:textId="33BD7D7F" w:rsidR="00446540" w:rsidRDefault="00446540" w:rsidP="00E43C98">
            <w:pPr>
              <w:pStyle w:val="TAL"/>
              <w:rPr>
                <w:sz w:val="16"/>
                <w:szCs w:val="16"/>
                <w:lang w:eastAsia="zh-CN"/>
              </w:rPr>
            </w:pPr>
            <w:r>
              <w:rPr>
                <w:sz w:val="16"/>
                <w:szCs w:val="16"/>
                <w:lang w:eastAsia="zh-CN"/>
              </w:rPr>
              <w:t>17.6.0</w:t>
            </w:r>
          </w:p>
        </w:tc>
      </w:tr>
      <w:tr w:rsidR="00BE0D9B" w:rsidRPr="005E5B5B" w14:paraId="0B4D066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E43F4E" w14:textId="24FB2EA7" w:rsidR="00BE0D9B" w:rsidRDefault="00BE0D9B" w:rsidP="00E43C9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D568C" w14:textId="53398DF7" w:rsidR="00BE0D9B" w:rsidRDefault="00BE0D9B" w:rsidP="00E43C9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DCE1014" w14:textId="0870FAE6" w:rsidR="00BE0D9B" w:rsidRDefault="00BE0D9B" w:rsidP="00E43C98">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B933B" w14:textId="1FB9433E" w:rsidR="00BE0D9B" w:rsidRDefault="00BE0D9B" w:rsidP="00E43C98">
            <w:pPr>
              <w:pStyle w:val="TAC"/>
              <w:rPr>
                <w:sz w:val="16"/>
                <w:szCs w:val="16"/>
                <w:lang w:eastAsia="zh-CN"/>
              </w:rPr>
            </w:pPr>
            <w:r>
              <w:rPr>
                <w:sz w:val="16"/>
                <w:szCs w:val="16"/>
                <w:lang w:eastAsia="zh-CN"/>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E83E" w14:textId="669B79C4" w:rsidR="00BE0D9B" w:rsidRDefault="00BE0D9B" w:rsidP="00E43C9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E97A00" w14:textId="6169BDD1" w:rsidR="00BE0D9B" w:rsidRDefault="00BE0D9B" w:rsidP="00E43C9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FA25EB" w14:textId="198AA4D7" w:rsidR="00BE0D9B" w:rsidRDefault="00BE0D9B" w:rsidP="00E43C98">
            <w:pPr>
              <w:pStyle w:val="TAL"/>
              <w:rPr>
                <w:noProof/>
                <w:sz w:val="16"/>
                <w:szCs w:val="16"/>
              </w:rPr>
            </w:pPr>
            <w:r>
              <w:rPr>
                <w:noProof/>
                <w:sz w:val="16"/>
                <w:szCs w:val="16"/>
              </w:rPr>
              <w:t>Correct NRM fragment for DMRO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D92FF" w14:textId="450BB7C3" w:rsidR="00BE0D9B" w:rsidRDefault="00BE0D9B" w:rsidP="00E43C98">
            <w:pPr>
              <w:pStyle w:val="TAL"/>
              <w:rPr>
                <w:sz w:val="16"/>
                <w:szCs w:val="16"/>
                <w:lang w:eastAsia="zh-CN"/>
              </w:rPr>
            </w:pPr>
            <w:r>
              <w:rPr>
                <w:sz w:val="16"/>
                <w:szCs w:val="16"/>
                <w:lang w:eastAsia="zh-CN"/>
              </w:rPr>
              <w:t>17.6.0</w:t>
            </w:r>
          </w:p>
        </w:tc>
      </w:tr>
      <w:tr w:rsidR="007A4452" w:rsidRPr="005E5B5B" w14:paraId="4C11075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24196C5" w14:textId="0BC0B971" w:rsidR="007A4452" w:rsidRDefault="007A4452"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41C1D3" w14:textId="7B96CDA2" w:rsidR="007A4452" w:rsidRDefault="007A4452"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B58410" w14:textId="269A646E" w:rsidR="007A4452" w:rsidRDefault="007A4452" w:rsidP="007A4452">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83D8C" w14:textId="717610E1" w:rsidR="007A4452" w:rsidRDefault="007A4452" w:rsidP="007A4452">
            <w:pPr>
              <w:pStyle w:val="TAC"/>
              <w:rPr>
                <w:sz w:val="16"/>
                <w:szCs w:val="16"/>
                <w:lang w:eastAsia="zh-CN"/>
              </w:rPr>
            </w:pPr>
            <w:r>
              <w:rPr>
                <w:sz w:val="16"/>
                <w:szCs w:val="16"/>
                <w:lang w:eastAsia="zh-CN"/>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DCE44" w14:textId="2B9E2BCC" w:rsidR="007A4452" w:rsidRDefault="007A4452"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5EFF90" w14:textId="6E030613" w:rsidR="007A4452" w:rsidRDefault="007A4452" w:rsidP="007A4452">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7F1C3D" w14:textId="5FB9A9D9" w:rsidR="007A4452" w:rsidRDefault="007A4452" w:rsidP="007A4452">
            <w:pPr>
              <w:pStyle w:val="TAL"/>
              <w:rPr>
                <w:noProof/>
                <w:sz w:val="16"/>
                <w:szCs w:val="16"/>
              </w:rPr>
            </w:pPr>
            <w:r w:rsidRPr="004F0D5C">
              <w:rPr>
                <w:noProof/>
                <w:sz w:val="16"/>
                <w:szCs w:val="16"/>
              </w:rPr>
              <w:t>Add Stage 2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6B43B3" w14:textId="6F8F6AB3" w:rsidR="007A4452" w:rsidRDefault="007A4452" w:rsidP="007A4452">
            <w:pPr>
              <w:pStyle w:val="TAL"/>
              <w:rPr>
                <w:sz w:val="16"/>
                <w:szCs w:val="16"/>
                <w:lang w:eastAsia="zh-CN"/>
              </w:rPr>
            </w:pPr>
            <w:r>
              <w:rPr>
                <w:sz w:val="16"/>
                <w:szCs w:val="16"/>
                <w:lang w:eastAsia="zh-CN"/>
              </w:rPr>
              <w:t>17.6.0</w:t>
            </w:r>
          </w:p>
        </w:tc>
      </w:tr>
      <w:tr w:rsidR="00BC2F59" w:rsidRPr="005E5B5B" w14:paraId="50599B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8F04A9" w14:textId="18C0AFD1" w:rsidR="00BC2F59" w:rsidRDefault="00BC2F59"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B2BAF0" w14:textId="3325A60A" w:rsidR="00BC2F59" w:rsidRDefault="00BC2F59"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A401C" w14:textId="2E925BD4" w:rsidR="00BC2F59" w:rsidRDefault="00BC2F59" w:rsidP="007A4452">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A517B" w14:textId="23F8D0C1" w:rsidR="00BC2F59" w:rsidRDefault="00BC2F59" w:rsidP="007A4452">
            <w:pPr>
              <w:pStyle w:val="TAC"/>
              <w:rPr>
                <w:sz w:val="16"/>
                <w:szCs w:val="16"/>
                <w:lang w:eastAsia="zh-CN"/>
              </w:rPr>
            </w:pPr>
            <w:r>
              <w:rPr>
                <w:sz w:val="16"/>
                <w:szCs w:val="16"/>
                <w:lang w:eastAsia="zh-CN"/>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4B752" w14:textId="478AFCBC" w:rsidR="00BC2F59" w:rsidRDefault="00BC2F59"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09A440" w14:textId="5A376F56" w:rsidR="00BC2F59" w:rsidRDefault="00BC2F59"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0EEEE77" w14:textId="5B2FAD6F" w:rsidR="00BC2F59" w:rsidRPr="00BC2F59" w:rsidRDefault="00BC2F59" w:rsidP="007A4452">
            <w:pPr>
              <w:pStyle w:val="TAL"/>
              <w:rPr>
                <w:noProof/>
                <w:sz w:val="16"/>
                <w:szCs w:val="16"/>
              </w:rPr>
            </w:pPr>
            <w:r>
              <w:rPr>
                <w:noProof/>
                <w:sz w:val="16"/>
                <w:szCs w:val="16"/>
              </w:rPr>
              <w:t>Update energy efficiency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EFC16" w14:textId="08CB4169" w:rsidR="00BC2F59" w:rsidRDefault="00BC2F59" w:rsidP="007A4452">
            <w:pPr>
              <w:pStyle w:val="TAL"/>
              <w:rPr>
                <w:sz w:val="16"/>
                <w:szCs w:val="16"/>
                <w:lang w:eastAsia="zh-CN"/>
              </w:rPr>
            </w:pPr>
            <w:r>
              <w:rPr>
                <w:sz w:val="16"/>
                <w:szCs w:val="16"/>
                <w:lang w:eastAsia="zh-CN"/>
              </w:rPr>
              <w:t>17.6.0</w:t>
            </w:r>
          </w:p>
        </w:tc>
      </w:tr>
      <w:tr w:rsidR="00B465BD" w:rsidRPr="005E5B5B" w14:paraId="4E4EA5A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39E769" w14:textId="3A353A01" w:rsidR="00B465BD" w:rsidRDefault="00B465BD" w:rsidP="007A445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66F5FF0" w14:textId="26FEFF66" w:rsidR="00B465BD" w:rsidRDefault="00B465BD" w:rsidP="007A4452">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C06E41" w14:textId="36A4FF57" w:rsidR="00B465BD" w:rsidRDefault="00B465BD" w:rsidP="007A4452">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27506" w14:textId="191C2BFA" w:rsidR="00B465BD" w:rsidRDefault="00B465BD" w:rsidP="007A4452">
            <w:pPr>
              <w:pStyle w:val="TAC"/>
              <w:rPr>
                <w:sz w:val="16"/>
                <w:szCs w:val="16"/>
                <w:lang w:eastAsia="zh-CN"/>
              </w:rPr>
            </w:pPr>
            <w:r>
              <w:rPr>
                <w:sz w:val="16"/>
                <w:szCs w:val="16"/>
                <w:lang w:eastAsia="zh-CN"/>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56F9" w14:textId="06367C9D" w:rsidR="00B465BD" w:rsidRDefault="00B465BD" w:rsidP="007A445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F56898" w14:textId="75C5E66F" w:rsidR="00B465BD" w:rsidRDefault="00B465BD" w:rsidP="007A445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BA7CC3" w14:textId="040A2BDE" w:rsidR="00B465BD" w:rsidRDefault="00B465BD" w:rsidP="007A4452">
            <w:pPr>
              <w:pStyle w:val="TAL"/>
              <w:rPr>
                <w:noProof/>
                <w:sz w:val="16"/>
                <w:szCs w:val="16"/>
              </w:rPr>
            </w:pPr>
            <w:r>
              <w:rPr>
                <w:noProof/>
                <w:sz w:val="16"/>
                <w:szCs w:val="16"/>
              </w:rPr>
              <w:t>Alignment on NR NRM for MOCN network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3443" w14:textId="5FF265A1" w:rsidR="00B465BD" w:rsidRDefault="00B465BD" w:rsidP="007A4452">
            <w:pPr>
              <w:pStyle w:val="TAL"/>
              <w:rPr>
                <w:sz w:val="16"/>
                <w:szCs w:val="16"/>
                <w:lang w:eastAsia="zh-CN"/>
              </w:rPr>
            </w:pPr>
            <w:r>
              <w:rPr>
                <w:sz w:val="16"/>
                <w:szCs w:val="16"/>
                <w:lang w:eastAsia="zh-CN"/>
              </w:rPr>
              <w:t>17.6.0</w:t>
            </w:r>
          </w:p>
        </w:tc>
      </w:tr>
      <w:tr w:rsidR="00F81978" w:rsidRPr="005E5B5B" w14:paraId="011D78E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07BA5E" w14:textId="1852E3BE" w:rsidR="00F81978" w:rsidRDefault="00F81978"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57B65" w14:textId="3EF7B64E" w:rsidR="00F81978" w:rsidRDefault="00F81978"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DBA3F6" w14:textId="4019B6B6" w:rsidR="00F81978" w:rsidRDefault="00F81978" w:rsidP="00F81978">
            <w:pPr>
              <w:pStyle w:val="TAC"/>
              <w:rPr>
                <w:rFonts w:cs="Arial"/>
                <w:sz w:val="16"/>
                <w:szCs w:val="16"/>
                <w:lang w:eastAsia="zh-CN"/>
              </w:rPr>
            </w:pPr>
            <w:r>
              <w:rPr>
                <w:rFonts w:cs="Arial"/>
                <w:sz w:val="16"/>
                <w:szCs w:val="16"/>
                <w:lang w:eastAsia="zh-CN"/>
              </w:rPr>
              <w:t>SP-220184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DFF23" w14:textId="5AFC73D0" w:rsidR="00F81978" w:rsidRDefault="00F81978" w:rsidP="00F81978">
            <w:pPr>
              <w:pStyle w:val="TAC"/>
              <w:rPr>
                <w:sz w:val="16"/>
                <w:szCs w:val="16"/>
                <w:lang w:eastAsia="zh-CN"/>
              </w:rPr>
            </w:pPr>
            <w:r>
              <w:rPr>
                <w:sz w:val="16"/>
                <w:szCs w:val="16"/>
                <w:lang w:eastAsia="zh-CN"/>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1DBB3" w14:textId="21F3EC06" w:rsidR="00F81978" w:rsidRDefault="00F81978" w:rsidP="00F8197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7630C7" w14:textId="25B26684" w:rsidR="00F81978" w:rsidRDefault="00F81978" w:rsidP="00F81978">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33A1876" w14:textId="4D5AC867" w:rsidR="00F81978" w:rsidRDefault="00F81978" w:rsidP="00F81978">
            <w:pPr>
              <w:pStyle w:val="TAL"/>
              <w:rPr>
                <w:noProof/>
                <w:sz w:val="16"/>
                <w:szCs w:val="16"/>
              </w:rPr>
            </w:pPr>
            <w:r w:rsidRPr="004F0D5C">
              <w:rPr>
                <w:noProof/>
                <w:sz w:val="16"/>
                <w:szCs w:val="16"/>
              </w:rPr>
              <w:t>Add administrativeState attribute in NROperatorCellDU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C5C" w14:textId="57A5CCE5" w:rsidR="00F81978" w:rsidRDefault="00F81978" w:rsidP="00F81978">
            <w:pPr>
              <w:pStyle w:val="TAL"/>
              <w:rPr>
                <w:sz w:val="16"/>
                <w:szCs w:val="16"/>
                <w:lang w:eastAsia="zh-CN"/>
              </w:rPr>
            </w:pPr>
            <w:r>
              <w:rPr>
                <w:sz w:val="16"/>
                <w:szCs w:val="16"/>
                <w:lang w:eastAsia="zh-CN"/>
              </w:rPr>
              <w:t>17.6.0</w:t>
            </w:r>
          </w:p>
        </w:tc>
      </w:tr>
      <w:tr w:rsidR="00857B25" w:rsidRPr="005E5B5B" w14:paraId="59E2201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F5692A" w14:textId="52F6175A" w:rsidR="00857B25" w:rsidRDefault="00857B25" w:rsidP="00F81978">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BD03019" w14:textId="45EAC158" w:rsidR="00857B25" w:rsidRDefault="00857B25" w:rsidP="00F81978">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D1FFA1" w14:textId="2A6F56ED" w:rsidR="00857B25" w:rsidRDefault="00857B25" w:rsidP="00F81978">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8A771" w14:textId="16658B6C" w:rsidR="00857B25" w:rsidRDefault="00857B25" w:rsidP="00F81978">
            <w:pPr>
              <w:pStyle w:val="TAC"/>
              <w:rPr>
                <w:sz w:val="16"/>
                <w:szCs w:val="16"/>
                <w:lang w:eastAsia="zh-CN"/>
              </w:rPr>
            </w:pPr>
            <w:r>
              <w:rPr>
                <w:sz w:val="16"/>
                <w:szCs w:val="16"/>
                <w:lang w:eastAsia="zh-CN"/>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C7FBC" w14:textId="01ECE4E3" w:rsidR="00857B25" w:rsidRDefault="00857B25" w:rsidP="00F8197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ECCEF10" w14:textId="6C5BDD18" w:rsidR="00857B25" w:rsidRDefault="00857B25" w:rsidP="00F8197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FC399E" w14:textId="2FBAB05D" w:rsidR="00857B25" w:rsidRPr="00F81978" w:rsidRDefault="00857B25" w:rsidP="00F81978">
            <w:pPr>
              <w:pStyle w:val="TAL"/>
              <w:rPr>
                <w:noProof/>
                <w:sz w:val="16"/>
                <w:szCs w:val="16"/>
              </w:rPr>
            </w:pPr>
            <w:r>
              <w:rPr>
                <w:noProof/>
                <w:sz w:val="16"/>
                <w:szCs w:val="16"/>
              </w:rPr>
              <w:t>Remove incorrect reference to TS 22.104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B2AB4" w14:textId="126A1219" w:rsidR="00857B25" w:rsidRDefault="00857B25" w:rsidP="00F81978">
            <w:pPr>
              <w:pStyle w:val="TAL"/>
              <w:rPr>
                <w:sz w:val="16"/>
                <w:szCs w:val="16"/>
                <w:lang w:eastAsia="zh-CN"/>
              </w:rPr>
            </w:pPr>
            <w:r>
              <w:rPr>
                <w:sz w:val="16"/>
                <w:szCs w:val="16"/>
                <w:lang w:eastAsia="zh-CN"/>
              </w:rPr>
              <w:t>17.6.0</w:t>
            </w:r>
          </w:p>
        </w:tc>
      </w:tr>
      <w:tr w:rsidR="00DA5884" w:rsidRPr="005E5B5B" w14:paraId="15815FB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BF3800" w14:textId="1F4275E2" w:rsidR="00DA5884" w:rsidRDefault="00DA5884"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D45C52" w14:textId="53B1169F" w:rsidR="00DA5884" w:rsidRDefault="00DA5884"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E6AD9A" w14:textId="4E8F706E" w:rsidR="00DA5884" w:rsidRDefault="00DA5884" w:rsidP="00DA5884">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9EB181" w14:textId="2F80D965" w:rsidR="00DA5884" w:rsidRDefault="00DA5884" w:rsidP="00DA5884">
            <w:pPr>
              <w:pStyle w:val="TAC"/>
              <w:rPr>
                <w:sz w:val="16"/>
                <w:szCs w:val="16"/>
                <w:lang w:eastAsia="zh-CN"/>
              </w:rPr>
            </w:pPr>
            <w:r>
              <w:rPr>
                <w:sz w:val="16"/>
                <w:szCs w:val="16"/>
                <w:lang w:eastAsia="zh-CN"/>
              </w:rPr>
              <w:t>0658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C836B" w14:textId="6E55689C" w:rsidR="00DA5884" w:rsidRDefault="00DA5884"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1A8CBD" w14:textId="24EEE5F3" w:rsidR="00DA5884" w:rsidRDefault="00DA5884"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962BF0" w14:textId="04F6F9FB" w:rsidR="00DA5884" w:rsidRDefault="00DA5884" w:rsidP="00DA5884">
            <w:pPr>
              <w:pStyle w:val="TAL"/>
              <w:rPr>
                <w:noProof/>
                <w:sz w:val="16"/>
                <w:szCs w:val="16"/>
              </w:rPr>
            </w:pPr>
            <w:r>
              <w:rPr>
                <w:noProof/>
                <w:sz w:val="16"/>
                <w:szCs w:val="16"/>
              </w:rPr>
              <w:t>NRM enhacements for SMFFunction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208B00" w14:textId="5C18F4F7" w:rsidR="00DA5884" w:rsidRDefault="00DA5884" w:rsidP="00DA5884">
            <w:pPr>
              <w:pStyle w:val="TAL"/>
              <w:rPr>
                <w:sz w:val="16"/>
                <w:szCs w:val="16"/>
                <w:lang w:eastAsia="zh-CN"/>
              </w:rPr>
            </w:pPr>
            <w:r>
              <w:rPr>
                <w:sz w:val="16"/>
                <w:szCs w:val="16"/>
                <w:lang w:eastAsia="zh-CN"/>
              </w:rPr>
              <w:t>17.6.0</w:t>
            </w:r>
          </w:p>
        </w:tc>
      </w:tr>
      <w:tr w:rsidR="000B227D" w:rsidRPr="005E5B5B" w14:paraId="49778E5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EA422A" w14:textId="0A9D8E4F" w:rsidR="000B227D" w:rsidRDefault="000B227D" w:rsidP="00DA5884">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FF8FE0F" w14:textId="59691E3A" w:rsidR="000B227D" w:rsidRDefault="000B227D" w:rsidP="00DA5884">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E372CC9" w14:textId="1A97774F" w:rsidR="000B227D" w:rsidRDefault="000B227D" w:rsidP="00DA5884">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E02B9" w14:textId="4FD89C65" w:rsidR="000B227D" w:rsidRDefault="000B227D" w:rsidP="00DA5884">
            <w:pPr>
              <w:pStyle w:val="TAC"/>
              <w:rPr>
                <w:sz w:val="16"/>
                <w:szCs w:val="16"/>
                <w:lang w:eastAsia="zh-CN"/>
              </w:rPr>
            </w:pPr>
            <w:r>
              <w:rPr>
                <w:sz w:val="16"/>
                <w:szCs w:val="16"/>
                <w:lang w:eastAsia="zh-CN"/>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B35AB" w14:textId="1A6E2C8A" w:rsidR="000B227D" w:rsidRDefault="000B227D" w:rsidP="00DA588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C6BF62" w14:textId="58787AE2" w:rsidR="000B227D" w:rsidRDefault="000B227D" w:rsidP="00DA5884">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A8D968" w14:textId="1E5CA8AD" w:rsidR="000B227D" w:rsidRDefault="000B227D" w:rsidP="00DA5884">
            <w:pPr>
              <w:pStyle w:val="TAL"/>
              <w:rPr>
                <w:noProof/>
                <w:sz w:val="16"/>
                <w:szCs w:val="16"/>
              </w:rPr>
            </w:pPr>
            <w:r>
              <w:rPr>
                <w:noProof/>
                <w:sz w:val="16"/>
                <w:szCs w:val="16"/>
              </w:rPr>
              <w:t>Add C-SON CCO NRM model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95D93" w14:textId="4882FF19" w:rsidR="000B227D" w:rsidRDefault="000B227D" w:rsidP="00DA5884">
            <w:pPr>
              <w:pStyle w:val="TAL"/>
              <w:rPr>
                <w:sz w:val="16"/>
                <w:szCs w:val="16"/>
                <w:lang w:eastAsia="zh-CN"/>
              </w:rPr>
            </w:pPr>
            <w:r>
              <w:rPr>
                <w:sz w:val="16"/>
                <w:szCs w:val="16"/>
                <w:lang w:eastAsia="zh-CN"/>
              </w:rPr>
              <w:t>17.6.0</w:t>
            </w:r>
          </w:p>
        </w:tc>
      </w:tr>
      <w:tr w:rsidR="003928BF" w:rsidRPr="005E5B5B" w14:paraId="649AC62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C42E27" w14:textId="20B03337" w:rsidR="003928BF" w:rsidRDefault="003928BF"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72B5AF8" w14:textId="22A97A2F" w:rsidR="003928BF" w:rsidRDefault="003928BF"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54DBCE7" w14:textId="1C7D3FA5" w:rsidR="003928BF" w:rsidRDefault="003928BF" w:rsidP="003928BF">
            <w:pPr>
              <w:pStyle w:val="TAC"/>
              <w:rPr>
                <w:rFonts w:cs="Arial"/>
                <w:sz w:val="16"/>
                <w:szCs w:val="16"/>
                <w:lang w:eastAsia="zh-CN"/>
              </w:rPr>
            </w:pPr>
            <w:r>
              <w:rPr>
                <w:rFonts w:cs="Arial"/>
                <w:sz w:val="16"/>
                <w:szCs w:val="16"/>
                <w:lang w:eastAsia="zh-CN"/>
              </w:rPr>
              <w:t>SP-220182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4B779" w14:textId="107B66F7" w:rsidR="003928BF" w:rsidRDefault="003928BF" w:rsidP="003928BF">
            <w:pPr>
              <w:pStyle w:val="TAC"/>
              <w:rPr>
                <w:sz w:val="16"/>
                <w:szCs w:val="16"/>
                <w:lang w:eastAsia="zh-CN"/>
              </w:rPr>
            </w:pPr>
            <w:r>
              <w:rPr>
                <w:sz w:val="16"/>
                <w:szCs w:val="16"/>
                <w:lang w:eastAsia="zh-CN"/>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F505D" w14:textId="03BE6593" w:rsidR="003928BF" w:rsidRDefault="003928BF"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8AA420" w14:textId="7AD54424" w:rsidR="003928BF" w:rsidRDefault="003928BF" w:rsidP="003928BF">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C75420" w14:textId="6FB06B4E" w:rsidR="003928BF" w:rsidRDefault="003928BF" w:rsidP="003928BF">
            <w:pPr>
              <w:pStyle w:val="TAL"/>
              <w:rPr>
                <w:noProof/>
                <w:sz w:val="16"/>
                <w:szCs w:val="16"/>
              </w:rPr>
            </w:pPr>
            <w:r>
              <w:rPr>
                <w:noProof/>
                <w:sz w:val="16"/>
                <w:szCs w:val="16"/>
              </w:rPr>
              <w:t>Add C-SON CCO NRM model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351EC" w14:textId="7E6C6851" w:rsidR="003928BF" w:rsidRDefault="003928BF" w:rsidP="003928BF">
            <w:pPr>
              <w:pStyle w:val="TAL"/>
              <w:rPr>
                <w:sz w:val="16"/>
                <w:szCs w:val="16"/>
                <w:lang w:eastAsia="zh-CN"/>
              </w:rPr>
            </w:pPr>
            <w:r>
              <w:rPr>
                <w:sz w:val="16"/>
                <w:szCs w:val="16"/>
                <w:lang w:eastAsia="zh-CN"/>
              </w:rPr>
              <w:t>17.6.0</w:t>
            </w:r>
          </w:p>
        </w:tc>
      </w:tr>
      <w:tr w:rsidR="00C016F3" w:rsidRPr="005E5B5B" w14:paraId="019A5BE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A639FAB" w14:textId="19C47993" w:rsidR="00C016F3" w:rsidRDefault="00C016F3" w:rsidP="003928BF">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F15311" w14:textId="2178A8EA" w:rsidR="00C016F3" w:rsidRDefault="00C016F3" w:rsidP="003928BF">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70C74E3" w14:textId="0720CDA7" w:rsidR="00C016F3" w:rsidRDefault="00C016F3" w:rsidP="003928BF">
            <w:pPr>
              <w:pStyle w:val="TAC"/>
              <w:rPr>
                <w:rFonts w:cs="Arial"/>
                <w:sz w:val="16"/>
                <w:szCs w:val="16"/>
                <w:lang w:eastAsia="zh-CN"/>
              </w:rPr>
            </w:pPr>
            <w:r>
              <w:rPr>
                <w:rFonts w:cs="Arial"/>
                <w:sz w:val="16"/>
                <w:szCs w:val="16"/>
                <w:lang w:eastAsia="zh-CN"/>
              </w:rPr>
              <w:t>SP-220176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ED0DC5" w14:textId="1A8297D4" w:rsidR="00C016F3" w:rsidRDefault="00C016F3" w:rsidP="003928BF">
            <w:pPr>
              <w:pStyle w:val="TAC"/>
              <w:rPr>
                <w:sz w:val="16"/>
                <w:szCs w:val="16"/>
                <w:lang w:eastAsia="zh-CN"/>
              </w:rPr>
            </w:pPr>
            <w:r>
              <w:rPr>
                <w:sz w:val="16"/>
                <w:szCs w:val="16"/>
                <w:lang w:eastAsia="zh-CN"/>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83A" w14:textId="77F270BE" w:rsidR="00C016F3" w:rsidRDefault="00C016F3" w:rsidP="003928B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E63B64" w14:textId="5AC1CC44" w:rsidR="00C016F3" w:rsidRDefault="00C016F3" w:rsidP="003928BF">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A812625" w14:textId="0C1DE995" w:rsidR="00C016F3" w:rsidRDefault="00C016F3" w:rsidP="003928BF">
            <w:pPr>
              <w:pStyle w:val="TAL"/>
              <w:rPr>
                <w:noProof/>
                <w:sz w:val="16"/>
                <w:szCs w:val="16"/>
              </w:rPr>
            </w:pPr>
            <w:r>
              <w:rPr>
                <w:noProof/>
                <w:sz w:val="16"/>
                <w:szCs w:val="16"/>
              </w:rPr>
              <w:t xml:space="preserve">Clean up of eMA5SLA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149D5" w14:textId="537A4915" w:rsidR="00C016F3" w:rsidRDefault="00C016F3" w:rsidP="003928BF">
            <w:pPr>
              <w:pStyle w:val="TAL"/>
              <w:rPr>
                <w:sz w:val="16"/>
                <w:szCs w:val="16"/>
                <w:lang w:eastAsia="zh-CN"/>
              </w:rPr>
            </w:pPr>
            <w:r>
              <w:rPr>
                <w:sz w:val="16"/>
                <w:szCs w:val="16"/>
                <w:lang w:eastAsia="zh-CN"/>
              </w:rPr>
              <w:t>17.6.0</w:t>
            </w:r>
          </w:p>
        </w:tc>
      </w:tr>
      <w:tr w:rsidR="007E55A9" w:rsidRPr="005E5B5B" w14:paraId="7853906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07C40A" w14:textId="22037C0B" w:rsidR="007E55A9" w:rsidRDefault="007E55A9" w:rsidP="007E55A9">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8F87A23" w14:textId="7ABA6CD0" w:rsidR="007E55A9" w:rsidRDefault="007E55A9" w:rsidP="007E55A9">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F728DFE" w14:textId="7019D6B7" w:rsidR="007E55A9" w:rsidRDefault="007E55A9" w:rsidP="007E55A9">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E3E17" w14:textId="05D4EBCE" w:rsidR="007E55A9" w:rsidRDefault="007E55A9" w:rsidP="007E55A9">
            <w:pPr>
              <w:pStyle w:val="TAC"/>
              <w:rPr>
                <w:sz w:val="16"/>
                <w:szCs w:val="16"/>
                <w:lang w:eastAsia="zh-CN"/>
              </w:rPr>
            </w:pPr>
            <w:r>
              <w:rPr>
                <w:sz w:val="16"/>
                <w:szCs w:val="16"/>
                <w:lang w:eastAsia="zh-CN"/>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0B2B9" w14:textId="5466F548" w:rsidR="007E55A9" w:rsidRDefault="007E55A9" w:rsidP="007E55A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B55026" w14:textId="0CDCB4E2" w:rsidR="007E55A9" w:rsidRDefault="007E55A9" w:rsidP="007E55A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BD0C60E" w14:textId="0D18760C" w:rsidR="007E55A9" w:rsidRDefault="007E55A9" w:rsidP="007E55A9">
            <w:pPr>
              <w:pStyle w:val="TAL"/>
              <w:rPr>
                <w:noProof/>
                <w:sz w:val="16"/>
                <w:szCs w:val="16"/>
              </w:rPr>
            </w:pPr>
            <w:r w:rsidRPr="004F0D5C">
              <w:rPr>
                <w:noProof/>
                <w:sz w:val="16"/>
                <w:szCs w:val="16"/>
              </w:rPr>
              <w:t>Update 5G NRM to solve CR clash in Figure 5.2.1.2-2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AD17D" w14:textId="6C0A5263" w:rsidR="007E55A9" w:rsidRDefault="007E55A9" w:rsidP="007E55A9">
            <w:pPr>
              <w:pStyle w:val="TAL"/>
              <w:rPr>
                <w:sz w:val="16"/>
                <w:szCs w:val="16"/>
                <w:lang w:eastAsia="zh-CN"/>
              </w:rPr>
            </w:pPr>
            <w:r>
              <w:rPr>
                <w:sz w:val="16"/>
                <w:szCs w:val="16"/>
                <w:lang w:eastAsia="zh-CN"/>
              </w:rPr>
              <w:t>17.6.0</w:t>
            </w:r>
          </w:p>
        </w:tc>
      </w:tr>
      <w:tr w:rsidR="00C9299E" w:rsidRPr="005E5B5B" w14:paraId="48F4A2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8E35FC" w14:textId="6C0D939A" w:rsidR="00C9299E" w:rsidRDefault="00C9299E"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FB9E62E" w14:textId="5FE46F9B" w:rsidR="00C9299E" w:rsidRDefault="00C9299E"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C04030" w14:textId="0E6CBB65" w:rsidR="00C9299E" w:rsidRDefault="00C9299E" w:rsidP="00C9299E">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B443C" w14:textId="12E28F4E" w:rsidR="00C9299E" w:rsidRDefault="00C9299E" w:rsidP="00C9299E">
            <w:pPr>
              <w:pStyle w:val="TAC"/>
              <w:rPr>
                <w:sz w:val="16"/>
                <w:szCs w:val="16"/>
                <w:lang w:eastAsia="zh-CN"/>
              </w:rPr>
            </w:pPr>
            <w:r>
              <w:rPr>
                <w:sz w:val="16"/>
                <w:szCs w:val="16"/>
                <w:lang w:eastAsia="zh-CN"/>
              </w:rPr>
              <w:t>0670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809E" w14:textId="5A54998D" w:rsidR="00C9299E" w:rsidRDefault="00C9299E" w:rsidP="00C9299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430E6" w14:textId="0D71804D" w:rsidR="00C9299E" w:rsidRDefault="00C9299E" w:rsidP="00C9299E">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94B900" w14:textId="68215938" w:rsidR="00C9299E" w:rsidRPr="007E55A9" w:rsidRDefault="00C9299E" w:rsidP="00C9299E">
            <w:pPr>
              <w:pStyle w:val="TAL"/>
              <w:rPr>
                <w:noProof/>
                <w:sz w:val="16"/>
                <w:szCs w:val="16"/>
              </w:rPr>
            </w:pPr>
            <w:r>
              <w:rPr>
                <w:noProof/>
                <w:sz w:val="16"/>
                <w:szCs w:val="16"/>
              </w:rPr>
              <w:t>NRM enhancements for the SMFFunction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A1FD9" w14:textId="4142771D" w:rsidR="00C9299E" w:rsidRDefault="00C9299E" w:rsidP="00C9299E">
            <w:pPr>
              <w:pStyle w:val="TAL"/>
              <w:rPr>
                <w:sz w:val="16"/>
                <w:szCs w:val="16"/>
                <w:lang w:eastAsia="zh-CN"/>
              </w:rPr>
            </w:pPr>
            <w:r>
              <w:rPr>
                <w:sz w:val="16"/>
                <w:szCs w:val="16"/>
                <w:lang w:eastAsia="zh-CN"/>
              </w:rPr>
              <w:t>17.6.0</w:t>
            </w:r>
          </w:p>
        </w:tc>
      </w:tr>
      <w:tr w:rsidR="00CF21C5" w:rsidRPr="005E5B5B" w14:paraId="624BAD1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DBBDED" w14:textId="0C3C184F" w:rsidR="00CF21C5" w:rsidRDefault="00CF21C5" w:rsidP="00C9299E">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2120C68" w14:textId="787D5714" w:rsidR="00CF21C5" w:rsidRDefault="00CF21C5" w:rsidP="00C9299E">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972CD6A" w14:textId="07CC439C" w:rsidR="00CF21C5" w:rsidRDefault="00CF21C5" w:rsidP="00C9299E">
            <w:pPr>
              <w:pStyle w:val="TAC"/>
              <w:rPr>
                <w:rFonts w:cs="Arial"/>
                <w:sz w:val="16"/>
                <w:szCs w:val="16"/>
                <w:lang w:eastAsia="zh-CN"/>
              </w:rPr>
            </w:pPr>
            <w:r>
              <w:rPr>
                <w:rFonts w:cs="Arial"/>
                <w:sz w:val="16"/>
                <w:szCs w:val="16"/>
                <w:lang w:eastAsia="zh-CN"/>
              </w:rPr>
              <w:t>SP-220178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F6154" w14:textId="4C3F0DEB" w:rsidR="00CF21C5" w:rsidRDefault="00CF21C5" w:rsidP="00C9299E">
            <w:pPr>
              <w:pStyle w:val="TAC"/>
              <w:rPr>
                <w:sz w:val="16"/>
                <w:szCs w:val="16"/>
                <w:lang w:eastAsia="zh-CN"/>
              </w:rPr>
            </w:pPr>
            <w:r>
              <w:rPr>
                <w:sz w:val="16"/>
                <w:szCs w:val="16"/>
                <w:lang w:eastAsia="zh-CN"/>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5BD3D" w14:textId="3BF1A25E" w:rsidR="00CF21C5" w:rsidRDefault="00CF21C5" w:rsidP="00C9299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B9B24F" w14:textId="4457FCA5" w:rsidR="00CF21C5" w:rsidRDefault="00CF21C5" w:rsidP="00C9299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FA8925" w14:textId="2F7BD98B" w:rsidR="00CF21C5" w:rsidRDefault="00CF21C5" w:rsidP="00C9299E">
            <w:pPr>
              <w:pStyle w:val="TAL"/>
              <w:rPr>
                <w:noProof/>
                <w:sz w:val="16"/>
                <w:szCs w:val="16"/>
              </w:rPr>
            </w:pPr>
            <w:r>
              <w:rPr>
                <w:noProof/>
                <w:sz w:val="16"/>
                <w:szCs w:val="16"/>
              </w:rPr>
              <w:t xml:space="preserve">Correct YANG Network Slice NRM solution set reference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6C2171" w14:textId="2686E9A8" w:rsidR="00CF21C5" w:rsidRDefault="00CF21C5" w:rsidP="00C9299E">
            <w:pPr>
              <w:pStyle w:val="TAL"/>
              <w:rPr>
                <w:sz w:val="16"/>
                <w:szCs w:val="16"/>
                <w:lang w:eastAsia="zh-CN"/>
              </w:rPr>
            </w:pPr>
            <w:r>
              <w:rPr>
                <w:sz w:val="16"/>
                <w:szCs w:val="16"/>
                <w:lang w:eastAsia="zh-CN"/>
              </w:rPr>
              <w:t>17.6.0</w:t>
            </w:r>
          </w:p>
        </w:tc>
      </w:tr>
      <w:tr w:rsidR="004F20B7" w:rsidRPr="005E5B5B" w14:paraId="7CAD19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E60CB8" w14:textId="17BC3D88" w:rsidR="004F20B7" w:rsidRDefault="004F20B7"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682B98C" w14:textId="2B914560" w:rsidR="004F20B7" w:rsidRDefault="004F20B7"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150D5E" w14:textId="371A1DCC" w:rsidR="004F20B7" w:rsidRDefault="004F20B7" w:rsidP="004F20B7">
            <w:pPr>
              <w:pStyle w:val="TAC"/>
              <w:rPr>
                <w:rFonts w:cs="Arial"/>
                <w:sz w:val="16"/>
                <w:szCs w:val="16"/>
                <w:lang w:eastAsia="zh-CN"/>
              </w:rPr>
            </w:pPr>
            <w:r>
              <w:rPr>
                <w:rFonts w:cs="Arial"/>
                <w:sz w:val="16"/>
                <w:szCs w:val="16"/>
                <w:lang w:eastAsia="zh-CN"/>
              </w:rPr>
              <w:t>SP-200168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EC35C" w14:textId="3DFFB2D4" w:rsidR="004F20B7" w:rsidRDefault="004F20B7" w:rsidP="004F20B7">
            <w:pPr>
              <w:pStyle w:val="TAC"/>
              <w:rPr>
                <w:sz w:val="16"/>
                <w:szCs w:val="16"/>
                <w:lang w:eastAsia="zh-CN"/>
              </w:rPr>
            </w:pPr>
            <w:r>
              <w:rPr>
                <w:sz w:val="16"/>
                <w:szCs w:val="16"/>
                <w:lang w:eastAsia="zh-CN"/>
              </w:rPr>
              <w:t>0674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99623" w14:textId="5A549EA1" w:rsidR="004F20B7" w:rsidRDefault="004F20B7" w:rsidP="004F20B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517DF9" w14:textId="3C4FC177" w:rsidR="004F20B7" w:rsidRDefault="004F20B7" w:rsidP="004F20B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5AC1AE" w14:textId="3AE0C787" w:rsidR="004F20B7" w:rsidRDefault="004F20B7" w:rsidP="004F20B7">
            <w:pPr>
              <w:pStyle w:val="TAL"/>
              <w:rPr>
                <w:noProof/>
                <w:sz w:val="16"/>
                <w:szCs w:val="16"/>
              </w:rPr>
            </w:pPr>
            <w:r>
              <w:rPr>
                <w:noProof/>
                <w:sz w:val="16"/>
                <w:szCs w:val="16"/>
              </w:rPr>
              <w:t>Update 5GC NRM for 5G_DDNMF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4EC60" w14:textId="041BA3A4" w:rsidR="004F20B7" w:rsidRDefault="004F20B7" w:rsidP="004F20B7">
            <w:pPr>
              <w:pStyle w:val="TAL"/>
              <w:rPr>
                <w:sz w:val="16"/>
                <w:szCs w:val="16"/>
                <w:lang w:eastAsia="zh-CN"/>
              </w:rPr>
            </w:pPr>
            <w:r>
              <w:rPr>
                <w:sz w:val="16"/>
                <w:szCs w:val="16"/>
                <w:lang w:eastAsia="zh-CN"/>
              </w:rPr>
              <w:t>17.6.0</w:t>
            </w:r>
          </w:p>
        </w:tc>
      </w:tr>
      <w:tr w:rsidR="00E52C36" w:rsidRPr="005E5B5B" w14:paraId="07659F2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BD099C7" w14:textId="609834AC" w:rsidR="00E52C36" w:rsidRDefault="00E52C36" w:rsidP="004F20B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CA85E34" w14:textId="4A299495" w:rsidR="00E52C36" w:rsidRDefault="00E52C36" w:rsidP="004F20B7">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32D4D9" w14:textId="308BB8E2" w:rsidR="00E52C36" w:rsidRDefault="00E52C36" w:rsidP="004F20B7">
            <w:pPr>
              <w:pStyle w:val="TAC"/>
              <w:rPr>
                <w:rFonts w:cs="Arial"/>
                <w:sz w:val="16"/>
                <w:szCs w:val="16"/>
                <w:lang w:eastAsia="zh-CN"/>
              </w:rPr>
            </w:pPr>
            <w:r>
              <w:rPr>
                <w:rFonts w:cs="Arial"/>
                <w:sz w:val="16"/>
                <w:szCs w:val="16"/>
                <w:lang w:eastAsia="zh-CN"/>
              </w:rPr>
              <w:t>SP-220179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1C484C" w14:textId="53FA1966" w:rsidR="00E52C36" w:rsidRDefault="00E52C36" w:rsidP="004F20B7">
            <w:pPr>
              <w:pStyle w:val="TAC"/>
              <w:rPr>
                <w:sz w:val="16"/>
                <w:szCs w:val="16"/>
                <w:lang w:eastAsia="zh-CN"/>
              </w:rPr>
            </w:pPr>
            <w:r>
              <w:rPr>
                <w:sz w:val="16"/>
                <w:szCs w:val="16"/>
                <w:lang w:eastAsia="zh-CN"/>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E5FAE" w14:textId="5C62DC92" w:rsidR="00E52C36" w:rsidRDefault="00E52C36" w:rsidP="004F20B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796868" w14:textId="47F45D1A" w:rsidR="00E52C36" w:rsidRDefault="00E52C36" w:rsidP="004F20B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DA74196" w14:textId="35697D13" w:rsidR="00E52C36" w:rsidRDefault="00E52C36" w:rsidP="004F20B7">
            <w:pPr>
              <w:pStyle w:val="TAL"/>
              <w:rPr>
                <w:noProof/>
                <w:sz w:val="16"/>
                <w:szCs w:val="16"/>
              </w:rPr>
            </w:pPr>
            <w:r>
              <w:rPr>
                <w:noProof/>
                <w:sz w:val="16"/>
                <w:szCs w:val="16"/>
              </w:rPr>
              <w:t>Correct YANG mapping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BEF3D" w14:textId="6511208A" w:rsidR="00E52C36" w:rsidRDefault="00E52C36" w:rsidP="004F20B7">
            <w:pPr>
              <w:pStyle w:val="TAL"/>
              <w:rPr>
                <w:sz w:val="16"/>
                <w:szCs w:val="16"/>
                <w:lang w:eastAsia="zh-CN"/>
              </w:rPr>
            </w:pPr>
            <w:r>
              <w:rPr>
                <w:sz w:val="16"/>
                <w:szCs w:val="16"/>
                <w:lang w:eastAsia="zh-CN"/>
              </w:rPr>
              <w:t>17.6.0</w:t>
            </w:r>
          </w:p>
        </w:tc>
      </w:tr>
      <w:tr w:rsidR="00BC621A" w:rsidRPr="005E5B5B" w14:paraId="121BF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FA4E3C" w14:textId="0AB20296" w:rsidR="00BC621A" w:rsidRDefault="00BC621A" w:rsidP="00BC621A">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9849D0" w14:textId="6A19F394" w:rsidR="00BC621A" w:rsidRDefault="00BC621A" w:rsidP="00BC621A">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546756" w14:textId="6C2E154C" w:rsidR="00BC621A" w:rsidRDefault="00846A31" w:rsidP="00BC621A">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D1F9D" w14:textId="2C691361" w:rsidR="00BC621A" w:rsidRDefault="00846A31" w:rsidP="00BC621A">
            <w:pPr>
              <w:pStyle w:val="TAC"/>
              <w:rPr>
                <w:sz w:val="16"/>
                <w:szCs w:val="16"/>
                <w:lang w:eastAsia="zh-CN"/>
              </w:rPr>
            </w:pPr>
            <w:r>
              <w:rPr>
                <w:sz w:val="16"/>
                <w:szCs w:val="16"/>
                <w:lang w:eastAsia="zh-CN"/>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2ADEB" w14:textId="56194009" w:rsidR="00BC621A" w:rsidRDefault="00846A31" w:rsidP="00BC621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6C8B7" w14:textId="21BA8445" w:rsidR="00BC621A" w:rsidRDefault="00846A31" w:rsidP="00BC621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75F051A" w14:textId="2BAAE95A" w:rsidR="00BC621A" w:rsidRDefault="00846A31" w:rsidP="00BC621A">
            <w:pPr>
              <w:pStyle w:val="TAL"/>
              <w:rPr>
                <w:noProof/>
                <w:sz w:val="16"/>
                <w:szCs w:val="16"/>
              </w:rPr>
            </w:pPr>
            <w:r w:rsidRPr="00CF0310">
              <w:rPr>
                <w:noProof/>
                <w:sz w:val="16"/>
                <w:szCs w:val="16"/>
              </w:rPr>
              <w:t>Correct NR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36A25" w14:textId="2A439AD1" w:rsidR="00BC621A" w:rsidRDefault="00846A31" w:rsidP="00BC621A">
            <w:pPr>
              <w:pStyle w:val="TAL"/>
              <w:rPr>
                <w:sz w:val="16"/>
                <w:szCs w:val="16"/>
                <w:lang w:eastAsia="zh-CN"/>
              </w:rPr>
            </w:pPr>
            <w:r>
              <w:rPr>
                <w:sz w:val="16"/>
                <w:szCs w:val="16"/>
                <w:lang w:eastAsia="zh-CN"/>
              </w:rPr>
              <w:t>17.6.0</w:t>
            </w:r>
          </w:p>
        </w:tc>
      </w:tr>
      <w:tr w:rsidR="00CF0310" w:rsidRPr="005E5B5B" w14:paraId="09946B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29D9E6" w14:textId="1DDBF645" w:rsidR="00CF0310" w:rsidRDefault="00CF0310" w:rsidP="00CF031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98FB3C" w14:textId="1A83640D" w:rsidR="00CF0310" w:rsidRDefault="00CF0310" w:rsidP="00CF031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BEB0CDC" w14:textId="6EAEA8D9" w:rsidR="00CF0310" w:rsidRDefault="00CF0310" w:rsidP="00CF031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90227" w14:textId="7317682E" w:rsidR="00CF0310" w:rsidRDefault="00CF0310" w:rsidP="00CF0310">
            <w:pPr>
              <w:pStyle w:val="TAC"/>
              <w:rPr>
                <w:sz w:val="16"/>
                <w:szCs w:val="16"/>
                <w:lang w:eastAsia="zh-CN"/>
              </w:rPr>
            </w:pPr>
            <w:r>
              <w:rPr>
                <w:sz w:val="16"/>
                <w:szCs w:val="16"/>
                <w:lang w:eastAsia="zh-CN"/>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46EC8" w14:textId="21FD23AC" w:rsidR="00CF0310" w:rsidRDefault="00CF0310" w:rsidP="00CF031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B59D" w14:textId="5F2BEE5B" w:rsidR="00CF0310" w:rsidRDefault="00CF0310" w:rsidP="00CF031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EE62265" w14:textId="1D2ACA90" w:rsidR="00CF0310" w:rsidRPr="00CF0310" w:rsidRDefault="00CF0310" w:rsidP="00CF0310">
            <w:pPr>
              <w:pStyle w:val="TAL"/>
              <w:rPr>
                <w:noProof/>
                <w:sz w:val="16"/>
                <w:szCs w:val="16"/>
              </w:rPr>
            </w:pPr>
            <w:r>
              <w:rPr>
                <w:noProof/>
                <w:sz w:val="16"/>
                <w:szCs w:val="16"/>
              </w:rPr>
              <w:t>Correct 5GC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27F24" w14:textId="4B4C2360" w:rsidR="00CF0310" w:rsidRDefault="00CF0310" w:rsidP="00CF0310">
            <w:pPr>
              <w:pStyle w:val="TAL"/>
              <w:rPr>
                <w:sz w:val="16"/>
                <w:szCs w:val="16"/>
                <w:lang w:eastAsia="zh-CN"/>
              </w:rPr>
            </w:pPr>
            <w:r>
              <w:rPr>
                <w:sz w:val="16"/>
                <w:szCs w:val="16"/>
                <w:lang w:eastAsia="zh-CN"/>
              </w:rPr>
              <w:t>17.6.0</w:t>
            </w:r>
          </w:p>
        </w:tc>
      </w:tr>
      <w:tr w:rsidR="006E17D0" w:rsidRPr="005E5B5B" w14:paraId="2CB112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CF93D0" w14:textId="07463CDD" w:rsidR="006E17D0" w:rsidRDefault="006E17D0"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666F54" w14:textId="2C999200" w:rsidR="006E17D0" w:rsidRDefault="006E17D0"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C9980D" w14:textId="1A82C7D2" w:rsidR="006E17D0" w:rsidRDefault="006E17D0" w:rsidP="006E17D0">
            <w:pPr>
              <w:pStyle w:val="TAC"/>
              <w:rPr>
                <w:rFonts w:cs="Arial"/>
                <w:sz w:val="16"/>
                <w:szCs w:val="16"/>
                <w:lang w:eastAsia="zh-CN"/>
              </w:rPr>
            </w:pPr>
            <w:r>
              <w:rPr>
                <w:rFonts w:cs="Arial"/>
                <w:sz w:val="16"/>
                <w:szCs w:val="16"/>
                <w:lang w:eastAsia="zh-CN"/>
              </w:rPr>
              <w:t>SP-220168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D67C" w14:textId="33AB457E" w:rsidR="006E17D0" w:rsidRDefault="006E17D0" w:rsidP="006E17D0">
            <w:pPr>
              <w:pStyle w:val="TAC"/>
              <w:rPr>
                <w:sz w:val="16"/>
                <w:szCs w:val="16"/>
                <w:lang w:eastAsia="zh-CN"/>
              </w:rPr>
            </w:pPr>
            <w:r>
              <w:rPr>
                <w:sz w:val="16"/>
                <w:szCs w:val="16"/>
                <w:lang w:eastAsia="zh-CN"/>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30986" w14:textId="4C95CE1C" w:rsidR="006E17D0" w:rsidRDefault="006E17D0"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10F2D" w14:textId="2A10F21F" w:rsidR="006E17D0" w:rsidRDefault="006E17D0"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6025B5" w14:textId="205226B9" w:rsidR="006E17D0" w:rsidRDefault="006E17D0" w:rsidP="006E17D0">
            <w:pPr>
              <w:pStyle w:val="TAL"/>
              <w:rPr>
                <w:noProof/>
                <w:sz w:val="16"/>
                <w:szCs w:val="16"/>
              </w:rPr>
            </w:pPr>
            <w:r w:rsidRPr="004F0D5C">
              <w:rPr>
                <w:noProof/>
                <w:sz w:val="16"/>
                <w:szCs w:val="16"/>
              </w:rPr>
              <w:t>Correct Network Slicing YAML in TS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939468" w14:textId="31A0BE67" w:rsidR="006E17D0" w:rsidRDefault="006E17D0" w:rsidP="006E17D0">
            <w:pPr>
              <w:pStyle w:val="TAL"/>
              <w:rPr>
                <w:sz w:val="16"/>
                <w:szCs w:val="16"/>
                <w:lang w:eastAsia="zh-CN"/>
              </w:rPr>
            </w:pPr>
            <w:r>
              <w:rPr>
                <w:sz w:val="16"/>
                <w:szCs w:val="16"/>
                <w:lang w:eastAsia="zh-CN"/>
              </w:rPr>
              <w:t>17.6.0</w:t>
            </w:r>
          </w:p>
        </w:tc>
      </w:tr>
      <w:tr w:rsidR="009D1152" w:rsidRPr="005E5B5B" w14:paraId="70C8F51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6392050" w14:textId="686E4E83" w:rsidR="009D1152" w:rsidRDefault="009D1152"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99A429" w14:textId="6AC6E06A" w:rsidR="009D1152" w:rsidRDefault="009D1152" w:rsidP="006E17D0">
            <w:pPr>
              <w:pStyle w:val="TAC"/>
              <w:rPr>
                <w:sz w:val="16"/>
                <w:szCs w:val="16"/>
                <w:lang w:eastAsia="zh-CN"/>
              </w:rPr>
            </w:pPr>
            <w:r>
              <w:rPr>
                <w:sz w:val="16"/>
                <w:szCs w:val="16"/>
                <w:lang w:eastAsia="zh-CN"/>
              </w:rPr>
              <w:t>SA#95e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3B7F8E" w14:textId="360E2292" w:rsidR="009D1152" w:rsidRDefault="009D1152" w:rsidP="006E17D0">
            <w:pPr>
              <w:pStyle w:val="TAC"/>
              <w:rPr>
                <w:rFonts w:cs="Arial"/>
                <w:sz w:val="16"/>
                <w:szCs w:val="16"/>
                <w:lang w:eastAsia="zh-CN"/>
              </w:rPr>
            </w:pPr>
            <w:r>
              <w:rPr>
                <w:rFonts w:cs="Arial"/>
                <w:sz w:val="16"/>
                <w:szCs w:val="16"/>
                <w:lang w:eastAsia="zh-CN"/>
              </w:rPr>
              <w:t>SP-220173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92913" w14:textId="3F5CE84C" w:rsidR="009D1152" w:rsidRDefault="009D1152" w:rsidP="006E17D0">
            <w:pPr>
              <w:pStyle w:val="TAC"/>
              <w:rPr>
                <w:sz w:val="16"/>
                <w:szCs w:val="16"/>
                <w:lang w:eastAsia="zh-CN"/>
              </w:rPr>
            </w:pPr>
            <w:r>
              <w:rPr>
                <w:sz w:val="16"/>
                <w:szCs w:val="16"/>
                <w:lang w:eastAsia="zh-CN"/>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9AA79" w14:textId="7A7F4698" w:rsidR="009D1152" w:rsidRDefault="009D1152" w:rsidP="006E17D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9DC55E" w14:textId="23DAF239" w:rsidR="009D1152" w:rsidRDefault="009D1152" w:rsidP="006E17D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A95FB8" w14:textId="770F3103" w:rsidR="009D1152" w:rsidRPr="009D1152" w:rsidRDefault="009D1152" w:rsidP="006E17D0">
            <w:pPr>
              <w:pStyle w:val="TAL"/>
              <w:rPr>
                <w:noProof/>
                <w:sz w:val="16"/>
                <w:szCs w:val="16"/>
              </w:rPr>
            </w:pPr>
            <w:r>
              <w:rPr>
                <w:noProof/>
                <w:sz w:val="16"/>
                <w:szCs w:val="16"/>
              </w:rPr>
              <w:t>Add Stage 3 solutions to support ECM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9F501" w14:textId="16799C8A" w:rsidR="009D1152" w:rsidRDefault="009D1152" w:rsidP="006E17D0">
            <w:pPr>
              <w:pStyle w:val="TAL"/>
              <w:rPr>
                <w:sz w:val="16"/>
                <w:szCs w:val="16"/>
                <w:lang w:eastAsia="zh-CN"/>
              </w:rPr>
            </w:pPr>
            <w:r>
              <w:rPr>
                <w:sz w:val="16"/>
                <w:szCs w:val="16"/>
                <w:lang w:eastAsia="zh-CN"/>
              </w:rPr>
              <w:t>17.6.0</w:t>
            </w:r>
          </w:p>
        </w:tc>
      </w:tr>
      <w:tr w:rsidR="00FC5C0F" w:rsidRPr="005E5B5B" w14:paraId="0A2513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599A3E" w14:textId="4B665E1D" w:rsidR="00FC5C0F" w:rsidRDefault="00FC5C0F" w:rsidP="006E17D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B7F2293" w14:textId="10D0B2DA" w:rsidR="00FC5C0F" w:rsidRDefault="00FC5C0F" w:rsidP="006E17D0">
            <w:pPr>
              <w:pStyle w:val="TAC"/>
              <w:rPr>
                <w:sz w:val="16"/>
                <w:szCs w:val="16"/>
                <w:lang w:eastAsia="zh-CN"/>
              </w:rPr>
            </w:pPr>
            <w:r>
              <w:rPr>
                <w:sz w:val="16"/>
                <w:szCs w:val="16"/>
                <w:lang w:eastAsia="zh-CN"/>
              </w:rPr>
              <w:t>SA#9</w:t>
            </w:r>
            <w:r w:rsidR="00841BB0">
              <w:rPr>
                <w:sz w:val="16"/>
                <w:szCs w:val="16"/>
                <w:lang w:eastAsia="zh-CN"/>
              </w:rPr>
              <w:t>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5E4A61" w14:textId="77C3D708" w:rsidR="00FC5C0F" w:rsidRDefault="00FC5C0F" w:rsidP="006E17D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83125" w14:textId="719AFE22" w:rsidR="00FC5C0F" w:rsidRDefault="00FC5C0F" w:rsidP="006E17D0">
            <w:pPr>
              <w:pStyle w:val="TAC"/>
              <w:rPr>
                <w:sz w:val="16"/>
                <w:szCs w:val="16"/>
                <w:lang w:eastAsia="zh-CN"/>
              </w:rPr>
            </w:pPr>
            <w:r>
              <w:rPr>
                <w:sz w:val="16"/>
                <w:szCs w:val="16"/>
                <w:lang w:eastAsia="zh-CN"/>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24457" w14:textId="3F1B0656" w:rsidR="00FC5C0F" w:rsidRDefault="00FC5C0F" w:rsidP="006E17D0">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E486A9" w14:textId="3D4E8B1F" w:rsidR="00FC5C0F" w:rsidRDefault="00FC5C0F" w:rsidP="006E17D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30EDF0F" w14:textId="6DD03B6E" w:rsidR="00FC5C0F" w:rsidRDefault="00FC5C0F" w:rsidP="006E17D0">
            <w:pPr>
              <w:pStyle w:val="TAL"/>
              <w:rPr>
                <w:noProof/>
                <w:sz w:val="16"/>
                <w:szCs w:val="16"/>
              </w:rPr>
            </w:pPr>
            <w:r>
              <w:rPr>
                <w:noProof/>
                <w:sz w:val="16"/>
                <w:szCs w:val="16"/>
              </w:rPr>
              <w:t>Update Figure L.2.1 and accompanying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FF7E0" w14:textId="316A0AEC" w:rsidR="00FC5C0F" w:rsidRDefault="00FC5C0F" w:rsidP="006E17D0">
            <w:pPr>
              <w:pStyle w:val="TAL"/>
              <w:rPr>
                <w:sz w:val="16"/>
                <w:szCs w:val="16"/>
                <w:lang w:eastAsia="zh-CN"/>
              </w:rPr>
            </w:pPr>
            <w:r>
              <w:rPr>
                <w:sz w:val="16"/>
                <w:szCs w:val="16"/>
                <w:lang w:eastAsia="zh-CN"/>
              </w:rPr>
              <w:t>17.</w:t>
            </w:r>
            <w:r w:rsidR="00143D68">
              <w:rPr>
                <w:sz w:val="16"/>
                <w:szCs w:val="16"/>
                <w:lang w:eastAsia="zh-CN"/>
              </w:rPr>
              <w:t>7</w:t>
            </w:r>
            <w:r>
              <w:rPr>
                <w:sz w:val="16"/>
                <w:szCs w:val="16"/>
                <w:lang w:eastAsia="zh-CN"/>
              </w:rPr>
              <w:t>.0</w:t>
            </w:r>
          </w:p>
        </w:tc>
      </w:tr>
      <w:tr w:rsidR="00841BB0" w:rsidRPr="005E5B5B" w14:paraId="063304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89476E9" w14:textId="6E4CB80A"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A2D43C" w14:textId="4C31BC47"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4EAEB" w14:textId="2CCF25D6" w:rsidR="00841BB0" w:rsidRDefault="00841BB0" w:rsidP="00841BB0">
            <w:pPr>
              <w:pStyle w:val="TAC"/>
              <w:rPr>
                <w:rFonts w:cs="Arial"/>
                <w:sz w:val="16"/>
                <w:szCs w:val="16"/>
                <w:lang w:eastAsia="zh-CN"/>
              </w:rPr>
            </w:pPr>
            <w:r>
              <w:rPr>
                <w:rFonts w:cs="Arial"/>
                <w:sz w:val="16"/>
                <w:szCs w:val="16"/>
                <w:lang w:eastAsia="zh-CN"/>
              </w:rPr>
              <w:t>SP-220508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53395" w14:textId="05E8F580" w:rsidR="00841BB0" w:rsidRDefault="00841BB0" w:rsidP="00841BB0">
            <w:pPr>
              <w:pStyle w:val="TAC"/>
              <w:rPr>
                <w:sz w:val="16"/>
                <w:szCs w:val="16"/>
                <w:lang w:eastAsia="zh-CN"/>
              </w:rPr>
            </w:pPr>
            <w:r>
              <w:rPr>
                <w:sz w:val="16"/>
                <w:szCs w:val="16"/>
                <w:lang w:eastAsia="zh-CN"/>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8987E" w14:textId="1BCE4FD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BF10E8" w14:textId="1974B59A"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F88D25" w14:textId="32CB02C0" w:rsidR="00841BB0" w:rsidRDefault="00841BB0" w:rsidP="00841BB0">
            <w:pPr>
              <w:pStyle w:val="TAL"/>
              <w:rPr>
                <w:noProof/>
                <w:sz w:val="16"/>
                <w:szCs w:val="16"/>
              </w:rPr>
            </w:pPr>
            <w:r>
              <w:rPr>
                <w:noProof/>
                <w:sz w:val="16"/>
                <w:szCs w:val="16"/>
              </w:rPr>
              <w:t>Correct maximumDeviationHoTrigger for D-LBO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B7778" w14:textId="2B10C0A4" w:rsidR="00841BB0" w:rsidRDefault="00841BB0" w:rsidP="00841BB0">
            <w:pPr>
              <w:pStyle w:val="TAL"/>
              <w:rPr>
                <w:sz w:val="16"/>
                <w:szCs w:val="16"/>
                <w:lang w:eastAsia="zh-CN"/>
              </w:rPr>
            </w:pPr>
            <w:r w:rsidRPr="0072219B">
              <w:rPr>
                <w:sz w:val="16"/>
                <w:szCs w:val="16"/>
                <w:lang w:eastAsia="zh-CN"/>
              </w:rPr>
              <w:t>17.7.0</w:t>
            </w:r>
          </w:p>
        </w:tc>
      </w:tr>
      <w:tr w:rsidR="00841BB0" w:rsidRPr="005E5B5B" w14:paraId="76F5AC6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9A693" w14:textId="49E461E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C8390F" w14:textId="3CBB2D0B"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C41BE40" w14:textId="7B90085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2C9A3B" w14:textId="3B93D80A" w:rsidR="00841BB0" w:rsidRDefault="00841BB0" w:rsidP="00841BB0">
            <w:pPr>
              <w:pStyle w:val="TAC"/>
              <w:rPr>
                <w:sz w:val="16"/>
                <w:szCs w:val="16"/>
                <w:lang w:eastAsia="zh-CN"/>
              </w:rPr>
            </w:pPr>
            <w:r>
              <w:rPr>
                <w:sz w:val="16"/>
                <w:szCs w:val="16"/>
                <w:lang w:eastAsia="zh-CN"/>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5A260" w14:textId="249C71B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9D307A8" w14:textId="6A588032"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D97625" w14:textId="6CDEB8AC" w:rsidR="00841BB0" w:rsidRDefault="00841BB0" w:rsidP="00841BB0">
            <w:pPr>
              <w:pStyle w:val="TAL"/>
              <w:rPr>
                <w:noProof/>
                <w:sz w:val="16"/>
                <w:szCs w:val="16"/>
              </w:rPr>
            </w:pPr>
            <w:r>
              <w:rPr>
                <w:noProof/>
                <w:sz w:val="16"/>
                <w:szCs w:val="16"/>
              </w:rPr>
              <w:t>Diagram fix for NRM fragment for RRM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65988" w14:textId="73BBD430" w:rsidR="00841BB0" w:rsidRDefault="00841BB0" w:rsidP="00841BB0">
            <w:pPr>
              <w:pStyle w:val="TAL"/>
              <w:rPr>
                <w:sz w:val="16"/>
                <w:szCs w:val="16"/>
                <w:lang w:eastAsia="zh-CN"/>
              </w:rPr>
            </w:pPr>
            <w:r w:rsidRPr="0072219B">
              <w:rPr>
                <w:sz w:val="16"/>
                <w:szCs w:val="16"/>
                <w:lang w:eastAsia="zh-CN"/>
              </w:rPr>
              <w:t>17.7.0</w:t>
            </w:r>
          </w:p>
        </w:tc>
      </w:tr>
      <w:tr w:rsidR="00841BB0" w:rsidRPr="005E5B5B" w14:paraId="1DF7437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6F0595" w14:textId="31E2E8E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35EDBD" w14:textId="07C823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EE1F83" w14:textId="720860E4"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3BB2BE" w14:textId="48B3535C" w:rsidR="00841BB0" w:rsidRDefault="00841BB0" w:rsidP="00841BB0">
            <w:pPr>
              <w:pStyle w:val="TAC"/>
              <w:rPr>
                <w:sz w:val="16"/>
                <w:szCs w:val="16"/>
                <w:lang w:eastAsia="zh-CN"/>
              </w:rPr>
            </w:pPr>
            <w:r>
              <w:rPr>
                <w:sz w:val="16"/>
                <w:szCs w:val="16"/>
                <w:lang w:eastAsia="zh-CN"/>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4E7D0" w14:textId="4CC46CA0"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7DC04C" w14:textId="4D941FF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147041E" w14:textId="7643E09A" w:rsidR="00841BB0" w:rsidRDefault="00841BB0" w:rsidP="00841BB0">
            <w:pPr>
              <w:pStyle w:val="TAL"/>
              <w:rPr>
                <w:noProof/>
                <w:sz w:val="16"/>
                <w:szCs w:val="16"/>
              </w:rPr>
            </w:pPr>
            <w:r>
              <w:rPr>
                <w:noProof/>
                <w:sz w:val="16"/>
                <w:szCs w:val="16"/>
              </w:rPr>
              <w:t xml:space="preserve">Fixing OpenAPI Discoverability issue in stage 3 5gcNrm.yaml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5CAF1" w14:textId="240425AE" w:rsidR="00841BB0" w:rsidRDefault="00841BB0" w:rsidP="00841BB0">
            <w:pPr>
              <w:pStyle w:val="TAL"/>
              <w:rPr>
                <w:sz w:val="16"/>
                <w:szCs w:val="16"/>
                <w:lang w:eastAsia="zh-CN"/>
              </w:rPr>
            </w:pPr>
            <w:r w:rsidRPr="0072219B">
              <w:rPr>
                <w:sz w:val="16"/>
                <w:szCs w:val="16"/>
                <w:lang w:eastAsia="zh-CN"/>
              </w:rPr>
              <w:t>17.7.0</w:t>
            </w:r>
          </w:p>
        </w:tc>
      </w:tr>
      <w:tr w:rsidR="00841BB0" w:rsidRPr="005E5B5B" w14:paraId="384590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3B8279" w14:textId="5FB435B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0919A0" w14:textId="4E263B35"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328D569" w14:textId="278B1B38"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8FDF27" w14:textId="6E67D70E" w:rsidR="00841BB0" w:rsidRDefault="00841BB0" w:rsidP="00841BB0">
            <w:pPr>
              <w:pStyle w:val="TAC"/>
              <w:rPr>
                <w:sz w:val="16"/>
                <w:szCs w:val="16"/>
                <w:lang w:eastAsia="zh-CN"/>
              </w:rPr>
            </w:pPr>
            <w:r>
              <w:rPr>
                <w:sz w:val="16"/>
                <w:szCs w:val="16"/>
                <w:lang w:eastAsia="zh-CN"/>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DC58" w14:textId="6D84841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C1FB81" w14:textId="4B183047"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DA4E0B" w14:textId="0E89E9F8" w:rsidR="00841BB0" w:rsidRDefault="00841BB0" w:rsidP="00841BB0">
            <w:pPr>
              <w:pStyle w:val="TAL"/>
              <w:rPr>
                <w:noProof/>
                <w:sz w:val="16"/>
                <w:szCs w:val="16"/>
              </w:rPr>
            </w:pPr>
            <w:r>
              <w:rPr>
                <w:noProof/>
                <w:sz w:val="16"/>
                <w:szCs w:val="16"/>
              </w:rPr>
              <w:t xml:space="preserve">Fixing OpenAPI Discoverability issue in stage 3-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F0CF18" w14:textId="2BBA4688" w:rsidR="00841BB0" w:rsidRDefault="00841BB0" w:rsidP="00841BB0">
            <w:pPr>
              <w:pStyle w:val="TAL"/>
              <w:rPr>
                <w:sz w:val="16"/>
                <w:szCs w:val="16"/>
                <w:lang w:eastAsia="zh-CN"/>
              </w:rPr>
            </w:pPr>
            <w:r w:rsidRPr="0072219B">
              <w:rPr>
                <w:sz w:val="16"/>
                <w:szCs w:val="16"/>
                <w:lang w:eastAsia="zh-CN"/>
              </w:rPr>
              <w:t>17.7.0</w:t>
            </w:r>
          </w:p>
        </w:tc>
      </w:tr>
      <w:tr w:rsidR="00841BB0" w:rsidRPr="005E5B5B" w14:paraId="3DD39B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AB3669E" w14:textId="7A05379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F74A93D" w14:textId="2430A6ED"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98D944D" w14:textId="75E80143" w:rsidR="00841BB0" w:rsidRDefault="00841BB0" w:rsidP="00841BB0">
            <w:pPr>
              <w:pStyle w:val="TAC"/>
              <w:rPr>
                <w:rFonts w:cs="Arial"/>
                <w:sz w:val="16"/>
                <w:szCs w:val="16"/>
                <w:lang w:eastAsia="zh-CN"/>
              </w:rPr>
            </w:pPr>
            <w:r>
              <w:rPr>
                <w:rFonts w:cs="Arial"/>
                <w:sz w:val="16"/>
                <w:szCs w:val="16"/>
                <w:lang w:eastAsia="zh-CN"/>
              </w:rPr>
              <w:t>SP-220497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F33A7" w14:textId="7CD7B737" w:rsidR="00841BB0" w:rsidRDefault="00841BB0" w:rsidP="00841BB0">
            <w:pPr>
              <w:pStyle w:val="TAC"/>
              <w:rPr>
                <w:sz w:val="16"/>
                <w:szCs w:val="16"/>
                <w:lang w:eastAsia="zh-CN"/>
              </w:rPr>
            </w:pPr>
            <w:r>
              <w:rPr>
                <w:sz w:val="16"/>
                <w:szCs w:val="16"/>
                <w:lang w:eastAsia="zh-CN"/>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D53CD" w14:textId="6606997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4B9E9" w14:textId="0D25432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4D02B3" w14:textId="760DFD70" w:rsidR="00841BB0" w:rsidRDefault="00841BB0" w:rsidP="00841BB0">
            <w:pPr>
              <w:pStyle w:val="TAL"/>
              <w:rPr>
                <w:noProof/>
                <w:sz w:val="16"/>
                <w:szCs w:val="16"/>
              </w:rPr>
            </w:pPr>
            <w:r>
              <w:rPr>
                <w:noProof/>
                <w:sz w:val="16"/>
                <w:szCs w:val="16"/>
              </w:rPr>
              <w:t xml:space="preserve">Fixing OpenAPI Discoverability issue in stage 3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D6BF6" w14:textId="79808B91" w:rsidR="00841BB0" w:rsidRDefault="00841BB0" w:rsidP="00841BB0">
            <w:pPr>
              <w:pStyle w:val="TAL"/>
              <w:rPr>
                <w:sz w:val="16"/>
                <w:szCs w:val="16"/>
                <w:lang w:eastAsia="zh-CN"/>
              </w:rPr>
            </w:pPr>
            <w:r w:rsidRPr="0072219B">
              <w:rPr>
                <w:sz w:val="16"/>
                <w:szCs w:val="16"/>
                <w:lang w:eastAsia="zh-CN"/>
              </w:rPr>
              <w:t>17.7.0</w:t>
            </w:r>
          </w:p>
        </w:tc>
      </w:tr>
      <w:tr w:rsidR="00841BB0" w:rsidRPr="005E5B5B" w14:paraId="5CD4E9F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86B0793" w14:textId="6F2188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0E5CF4" w14:textId="53771FB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10F294" w14:textId="37683440"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6EE02" w14:textId="6838858D" w:rsidR="00841BB0" w:rsidRDefault="00841BB0" w:rsidP="00841BB0">
            <w:pPr>
              <w:pStyle w:val="TAC"/>
              <w:rPr>
                <w:sz w:val="16"/>
                <w:szCs w:val="16"/>
                <w:lang w:eastAsia="zh-CN"/>
              </w:rPr>
            </w:pPr>
            <w:r>
              <w:rPr>
                <w:sz w:val="16"/>
                <w:szCs w:val="16"/>
                <w:lang w:eastAsia="zh-CN"/>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59F31" w14:textId="4DE134F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C8D3D3" w14:textId="162D27C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01E5" w14:textId="15EBCDBD" w:rsidR="00841BB0" w:rsidRDefault="00841BB0" w:rsidP="00841BB0">
            <w:pPr>
              <w:pStyle w:val="TAL"/>
              <w:rPr>
                <w:noProof/>
                <w:sz w:val="16"/>
                <w:szCs w:val="16"/>
              </w:rPr>
            </w:pPr>
            <w:r>
              <w:rPr>
                <w:noProof/>
                <w:sz w:val="16"/>
                <w:szCs w:val="16"/>
              </w:rPr>
              <w:t>CT OpenAPI file relative-path URI references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1C8988" w14:textId="1C090BB2" w:rsidR="00841BB0" w:rsidRDefault="00841BB0" w:rsidP="00841BB0">
            <w:pPr>
              <w:pStyle w:val="TAL"/>
              <w:rPr>
                <w:sz w:val="16"/>
                <w:szCs w:val="16"/>
                <w:lang w:eastAsia="zh-CN"/>
              </w:rPr>
            </w:pPr>
            <w:r w:rsidRPr="0072219B">
              <w:rPr>
                <w:sz w:val="16"/>
                <w:szCs w:val="16"/>
                <w:lang w:eastAsia="zh-CN"/>
              </w:rPr>
              <w:t>17.7.0</w:t>
            </w:r>
          </w:p>
        </w:tc>
      </w:tr>
      <w:tr w:rsidR="00841BB0" w:rsidRPr="005E5B5B" w14:paraId="701A93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7F69EC" w14:textId="46A70AFB"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C0F6AF6" w14:textId="22127F7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6872C53" w14:textId="7E8E226C"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BC0E2C" w14:textId="282C8897" w:rsidR="00841BB0" w:rsidRDefault="00841BB0" w:rsidP="00841BB0">
            <w:pPr>
              <w:pStyle w:val="TAC"/>
              <w:rPr>
                <w:sz w:val="16"/>
                <w:szCs w:val="16"/>
                <w:lang w:eastAsia="zh-CN"/>
              </w:rPr>
            </w:pPr>
            <w:r>
              <w:rPr>
                <w:sz w:val="16"/>
                <w:szCs w:val="16"/>
                <w:lang w:eastAsia="zh-CN"/>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8734A" w14:textId="1B553D1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EBDEC3" w14:textId="1CD9BF7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CDA281" w14:textId="13B2525E" w:rsidR="00841BB0" w:rsidRDefault="00841BB0" w:rsidP="00841BB0">
            <w:pPr>
              <w:pStyle w:val="TAL"/>
              <w:rPr>
                <w:noProof/>
                <w:sz w:val="16"/>
                <w:szCs w:val="16"/>
              </w:rPr>
            </w:pPr>
            <w:r>
              <w:rPr>
                <w:noProof/>
                <w:sz w:val="16"/>
                <w:szCs w:val="16"/>
              </w:rPr>
              <w:t xml:space="preserve">Fixing a few issues with attribute related to nextHopInfoList in EP_transport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E329" w14:textId="684FCE8B" w:rsidR="00841BB0" w:rsidRDefault="00841BB0" w:rsidP="00841BB0">
            <w:pPr>
              <w:pStyle w:val="TAL"/>
              <w:rPr>
                <w:sz w:val="16"/>
                <w:szCs w:val="16"/>
                <w:lang w:eastAsia="zh-CN"/>
              </w:rPr>
            </w:pPr>
            <w:r w:rsidRPr="0072219B">
              <w:rPr>
                <w:sz w:val="16"/>
                <w:szCs w:val="16"/>
                <w:lang w:eastAsia="zh-CN"/>
              </w:rPr>
              <w:t>17.7.0</w:t>
            </w:r>
          </w:p>
        </w:tc>
      </w:tr>
      <w:tr w:rsidR="00841BB0" w:rsidRPr="005E5B5B" w14:paraId="198EB76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A48388" w14:textId="131EA6F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056C429" w14:textId="3AAFA2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B024DF" w14:textId="3B92BBAD"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35FE4" w14:textId="6D0AE6FB" w:rsidR="00841BB0" w:rsidRDefault="00841BB0" w:rsidP="00841BB0">
            <w:pPr>
              <w:pStyle w:val="TAC"/>
              <w:rPr>
                <w:sz w:val="16"/>
                <w:szCs w:val="16"/>
                <w:lang w:eastAsia="zh-CN"/>
              </w:rPr>
            </w:pPr>
            <w:r>
              <w:rPr>
                <w:sz w:val="16"/>
                <w:szCs w:val="16"/>
                <w:lang w:eastAsia="zh-CN"/>
              </w:rPr>
              <w:t>0698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2A8C9" w14:textId="3E4F7E95"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1203A1" w14:textId="4BA77ED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92224CE" w14:textId="2C16C372" w:rsidR="00841BB0" w:rsidRDefault="00841BB0" w:rsidP="00841BB0">
            <w:pPr>
              <w:pStyle w:val="TAL"/>
              <w:rPr>
                <w:noProof/>
                <w:sz w:val="16"/>
                <w:szCs w:val="16"/>
              </w:rPr>
            </w:pPr>
            <w:r>
              <w:rPr>
                <w:noProof/>
                <w:sz w:val="16"/>
                <w:szCs w:val="16"/>
              </w:rPr>
              <w:t>OpenAPI file name and dependence change for 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AF390" w14:textId="1AE2564D" w:rsidR="00841BB0" w:rsidRPr="0072219B" w:rsidRDefault="00841BB0" w:rsidP="00841BB0">
            <w:pPr>
              <w:pStyle w:val="TAL"/>
              <w:rPr>
                <w:sz w:val="16"/>
                <w:szCs w:val="16"/>
                <w:lang w:eastAsia="zh-CN"/>
              </w:rPr>
            </w:pPr>
            <w:r>
              <w:rPr>
                <w:sz w:val="16"/>
                <w:szCs w:val="16"/>
                <w:lang w:eastAsia="zh-CN"/>
              </w:rPr>
              <w:t>17.7.0</w:t>
            </w:r>
          </w:p>
        </w:tc>
      </w:tr>
      <w:tr w:rsidR="00841BB0" w:rsidRPr="005E5B5B" w14:paraId="05B0EE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3BBD8A" w14:textId="6FCC37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E31ACC" w14:textId="7EE71B0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E87B868" w14:textId="6B2E2A5F"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A65BE" w14:textId="0C443C68" w:rsidR="00841BB0" w:rsidRDefault="00841BB0" w:rsidP="00841BB0">
            <w:pPr>
              <w:pStyle w:val="TAC"/>
              <w:rPr>
                <w:sz w:val="16"/>
                <w:szCs w:val="16"/>
                <w:lang w:eastAsia="zh-CN"/>
              </w:rPr>
            </w:pPr>
            <w:r>
              <w:rPr>
                <w:sz w:val="16"/>
                <w:szCs w:val="16"/>
                <w:lang w:eastAsia="zh-CN"/>
              </w:rPr>
              <w:t>0699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DFC86" w14:textId="7068103C"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2D53A1" w14:textId="3BBE4243"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E351D" w14:textId="73CE8E19" w:rsidR="00841BB0" w:rsidRDefault="00841BB0" w:rsidP="00841BB0">
            <w:pPr>
              <w:pStyle w:val="TAL"/>
              <w:rPr>
                <w:noProof/>
                <w:sz w:val="16"/>
                <w:szCs w:val="16"/>
              </w:rPr>
            </w:pPr>
            <w:r>
              <w:rPr>
                <w:noProof/>
                <w:sz w:val="16"/>
                <w:szCs w:val="16"/>
              </w:rPr>
              <w:t xml:space="preserve">OpenAPI file name and dependence change for nrNrm.yaml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8430C" w14:textId="05162F93" w:rsidR="00841BB0" w:rsidRDefault="00841BB0" w:rsidP="00841BB0">
            <w:pPr>
              <w:pStyle w:val="TAL"/>
              <w:rPr>
                <w:sz w:val="16"/>
                <w:szCs w:val="16"/>
                <w:lang w:eastAsia="zh-CN"/>
              </w:rPr>
            </w:pPr>
            <w:r>
              <w:rPr>
                <w:sz w:val="16"/>
                <w:szCs w:val="16"/>
                <w:lang w:eastAsia="zh-CN"/>
              </w:rPr>
              <w:t>17.7.0</w:t>
            </w:r>
          </w:p>
        </w:tc>
      </w:tr>
      <w:tr w:rsidR="00841BB0" w:rsidRPr="005E5B5B" w14:paraId="79EF9A4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B1A924" w14:textId="77FF18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B27649" w14:textId="03043EB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70AECD" w14:textId="1C8373EA"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EED7FA" w14:textId="1E9D2822" w:rsidR="00841BB0" w:rsidRDefault="00841BB0" w:rsidP="00841BB0">
            <w:pPr>
              <w:pStyle w:val="TAC"/>
              <w:rPr>
                <w:sz w:val="16"/>
                <w:szCs w:val="16"/>
                <w:lang w:eastAsia="zh-CN"/>
              </w:rPr>
            </w:pPr>
            <w:r>
              <w:rPr>
                <w:sz w:val="16"/>
                <w:szCs w:val="16"/>
                <w:lang w:eastAsia="zh-CN"/>
              </w:rPr>
              <w:t>0700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E03BB4" w14:textId="7FE7D8B2"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56D5" w14:textId="1D2718CF"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931FB1" w14:textId="22FE4947" w:rsidR="00841BB0" w:rsidRDefault="00841BB0" w:rsidP="00841BB0">
            <w:pPr>
              <w:pStyle w:val="TAL"/>
              <w:rPr>
                <w:noProof/>
                <w:sz w:val="16"/>
                <w:szCs w:val="16"/>
              </w:rPr>
            </w:pPr>
            <w:r>
              <w:rPr>
                <w:noProof/>
                <w:sz w:val="16"/>
                <w:szCs w:val="16"/>
              </w:rPr>
              <w:t xml:space="preserve">OpenAPI file name and dependence change for sliceNrm.yaml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39BDE" w14:textId="2509FE68" w:rsidR="00841BB0" w:rsidRDefault="00841BB0" w:rsidP="00841BB0">
            <w:pPr>
              <w:pStyle w:val="TAL"/>
              <w:rPr>
                <w:sz w:val="16"/>
                <w:szCs w:val="16"/>
                <w:lang w:eastAsia="zh-CN"/>
              </w:rPr>
            </w:pPr>
            <w:r>
              <w:rPr>
                <w:sz w:val="16"/>
                <w:szCs w:val="16"/>
                <w:lang w:eastAsia="zh-CN"/>
              </w:rPr>
              <w:t>17.7.0</w:t>
            </w:r>
          </w:p>
        </w:tc>
      </w:tr>
      <w:tr w:rsidR="00841BB0" w:rsidRPr="005E5B5B" w14:paraId="348802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40B9C" w14:textId="60C710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6E202F" w14:textId="54E60F3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D593FA" w14:textId="6A24CFF7"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9A9CAF" w14:textId="2C64DD8C" w:rsidR="00841BB0" w:rsidRDefault="00841BB0" w:rsidP="00841BB0">
            <w:pPr>
              <w:pStyle w:val="TAC"/>
              <w:rPr>
                <w:sz w:val="16"/>
                <w:szCs w:val="16"/>
                <w:lang w:eastAsia="zh-CN"/>
              </w:rPr>
            </w:pPr>
            <w:r>
              <w:rPr>
                <w:sz w:val="16"/>
                <w:szCs w:val="16"/>
                <w:lang w:eastAsia="zh-CN"/>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9CEA0" w14:textId="2D3C3C2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F89CEE" w14:textId="52CA2F4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910E8" w14:textId="6B8FF42D" w:rsidR="00841BB0" w:rsidRDefault="00841BB0" w:rsidP="00841BB0">
            <w:pPr>
              <w:pStyle w:val="TAL"/>
              <w:rPr>
                <w:noProof/>
                <w:sz w:val="16"/>
                <w:szCs w:val="16"/>
              </w:rPr>
            </w:pPr>
            <w:r>
              <w:rPr>
                <w:noProof/>
                <w:sz w:val="16"/>
                <w:szCs w:val="16"/>
              </w:rPr>
              <w:t>Correction to RRMPolicy_ IOC reference in RRMPolicyRatio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A61D6" w14:textId="6AB7F713" w:rsidR="00841BB0" w:rsidRDefault="00841BB0" w:rsidP="00841BB0">
            <w:pPr>
              <w:pStyle w:val="TAL"/>
              <w:rPr>
                <w:sz w:val="16"/>
                <w:szCs w:val="16"/>
                <w:lang w:eastAsia="zh-CN"/>
              </w:rPr>
            </w:pPr>
            <w:r>
              <w:rPr>
                <w:sz w:val="16"/>
                <w:szCs w:val="16"/>
                <w:lang w:eastAsia="zh-CN"/>
              </w:rPr>
              <w:t>17.7.0</w:t>
            </w:r>
          </w:p>
        </w:tc>
      </w:tr>
      <w:tr w:rsidR="00841BB0" w:rsidRPr="005E5B5B" w14:paraId="4C2EB3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4D8C253" w14:textId="369F63DC"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AA3D586" w14:textId="18E1FDE2"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A435AB0" w14:textId="12F36C88" w:rsidR="00841BB0" w:rsidRDefault="00841BB0" w:rsidP="00841BB0">
            <w:pPr>
              <w:pStyle w:val="TAC"/>
              <w:rPr>
                <w:rFonts w:cs="Arial"/>
                <w:sz w:val="16"/>
                <w:szCs w:val="16"/>
                <w:lang w:eastAsia="zh-CN"/>
              </w:rPr>
            </w:pPr>
            <w:r>
              <w:rPr>
                <w:rFonts w:cs="Arial"/>
                <w:sz w:val="16"/>
                <w:szCs w:val="16"/>
                <w:lang w:eastAsia="zh-CN"/>
              </w:rPr>
              <w:t>SP-220498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ABFB8" w14:textId="2CAD55A0" w:rsidR="00841BB0" w:rsidRDefault="00841BB0" w:rsidP="00841BB0">
            <w:pPr>
              <w:pStyle w:val="TAC"/>
              <w:rPr>
                <w:sz w:val="16"/>
                <w:szCs w:val="16"/>
                <w:lang w:eastAsia="zh-CN"/>
              </w:rPr>
            </w:pPr>
            <w:r>
              <w:rPr>
                <w:sz w:val="16"/>
                <w:szCs w:val="16"/>
                <w:lang w:eastAsia="zh-CN"/>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CF02" w14:textId="66165564"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A75F69" w14:textId="290672B6"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D041743" w14:textId="725F12C6" w:rsidR="00841BB0" w:rsidRDefault="00841BB0" w:rsidP="00841BB0">
            <w:pPr>
              <w:pStyle w:val="TAL"/>
              <w:rPr>
                <w:noProof/>
                <w:sz w:val="16"/>
                <w:szCs w:val="16"/>
              </w:rPr>
            </w:pPr>
            <w:r>
              <w:rPr>
                <w:noProof/>
                <w:sz w:val="16"/>
                <w:szCs w:val="16"/>
              </w:rPr>
              <w:t>Add attribute properties for NetworkSliceSubnet attribute priorityLabel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3032" w14:textId="7B08C8C9" w:rsidR="00841BB0" w:rsidRDefault="00841BB0" w:rsidP="00841BB0">
            <w:pPr>
              <w:pStyle w:val="TAL"/>
              <w:rPr>
                <w:sz w:val="16"/>
                <w:szCs w:val="16"/>
                <w:lang w:eastAsia="zh-CN"/>
              </w:rPr>
            </w:pPr>
            <w:r>
              <w:rPr>
                <w:sz w:val="16"/>
                <w:szCs w:val="16"/>
                <w:lang w:eastAsia="zh-CN"/>
              </w:rPr>
              <w:t>17.7.0</w:t>
            </w:r>
          </w:p>
        </w:tc>
      </w:tr>
      <w:tr w:rsidR="00841BB0" w:rsidRPr="005E5B5B" w14:paraId="28140B4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071860" w14:textId="2400D8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3EEC1A" w14:textId="30D5963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F45106" w14:textId="653A6A0D"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53A22" w14:textId="28A20DDA" w:rsidR="00841BB0" w:rsidRDefault="00841BB0" w:rsidP="00841BB0">
            <w:pPr>
              <w:pStyle w:val="TAC"/>
              <w:rPr>
                <w:sz w:val="16"/>
                <w:szCs w:val="16"/>
                <w:lang w:eastAsia="zh-CN"/>
              </w:rPr>
            </w:pPr>
            <w:r>
              <w:rPr>
                <w:sz w:val="16"/>
                <w:szCs w:val="16"/>
                <w:lang w:eastAsia="zh-CN"/>
              </w:rPr>
              <w:t>0705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3F3DB" w14:textId="75AA04C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4EF9AA" w14:textId="556BB869"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CCD82F" w14:textId="1617EBF3" w:rsidR="00841BB0" w:rsidRDefault="00841BB0" w:rsidP="00841BB0">
            <w:pPr>
              <w:pStyle w:val="TAL"/>
              <w:rPr>
                <w:noProof/>
                <w:sz w:val="16"/>
                <w:szCs w:val="16"/>
              </w:rPr>
            </w:pPr>
            <w:r>
              <w:rPr>
                <w:noProof/>
                <w:sz w:val="16"/>
                <w:szCs w:val="16"/>
              </w:rPr>
              <w:t>Fix to change Support Qualifier to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E4C5C" w14:textId="15C27E8C" w:rsidR="00841BB0" w:rsidRDefault="00841BB0" w:rsidP="00841BB0">
            <w:pPr>
              <w:pStyle w:val="TAL"/>
              <w:rPr>
                <w:sz w:val="16"/>
                <w:szCs w:val="16"/>
                <w:lang w:eastAsia="zh-CN"/>
              </w:rPr>
            </w:pPr>
            <w:r>
              <w:rPr>
                <w:sz w:val="16"/>
                <w:szCs w:val="16"/>
                <w:lang w:eastAsia="zh-CN"/>
              </w:rPr>
              <w:t>17.7.0</w:t>
            </w:r>
          </w:p>
        </w:tc>
      </w:tr>
      <w:tr w:rsidR="00841BB0" w:rsidRPr="005E5B5B" w14:paraId="445E169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78AA890" w14:textId="68961EF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71788D" w14:textId="0CF101B8"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2A83B3" w14:textId="3D8A8A6A"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0B58FE" w14:textId="02FFBDC1" w:rsidR="00841BB0" w:rsidRDefault="00841BB0" w:rsidP="00841BB0">
            <w:pPr>
              <w:pStyle w:val="TAC"/>
              <w:rPr>
                <w:sz w:val="16"/>
                <w:szCs w:val="16"/>
                <w:lang w:eastAsia="zh-CN"/>
              </w:rPr>
            </w:pPr>
            <w:r>
              <w:rPr>
                <w:sz w:val="16"/>
                <w:szCs w:val="16"/>
                <w:lang w:eastAsia="zh-CN"/>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08EC" w14:textId="5547427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FD414B" w14:textId="60D95C8F"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BEA1F3" w14:textId="3813D7A5" w:rsidR="00841BB0" w:rsidRDefault="00841BB0" w:rsidP="00841BB0">
            <w:pPr>
              <w:pStyle w:val="TAL"/>
              <w:rPr>
                <w:noProof/>
                <w:sz w:val="16"/>
                <w:szCs w:val="16"/>
              </w:rPr>
            </w:pPr>
            <w:r>
              <w:rPr>
                <w:noProof/>
                <w:sz w:val="16"/>
                <w:szCs w:val="16"/>
              </w:rPr>
              <w:t>Define LogicInterfaceInfo datatype and fix attribute properties for logicInterfaceInfo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7E0F7" w14:textId="3DD4085E" w:rsidR="00841BB0" w:rsidRDefault="00841BB0" w:rsidP="00841BB0">
            <w:pPr>
              <w:pStyle w:val="TAL"/>
              <w:rPr>
                <w:sz w:val="16"/>
                <w:szCs w:val="16"/>
                <w:lang w:eastAsia="zh-CN"/>
              </w:rPr>
            </w:pPr>
            <w:r>
              <w:rPr>
                <w:sz w:val="16"/>
                <w:szCs w:val="16"/>
                <w:lang w:eastAsia="zh-CN"/>
              </w:rPr>
              <w:t>17.7.0</w:t>
            </w:r>
          </w:p>
        </w:tc>
      </w:tr>
      <w:tr w:rsidR="00841BB0" w:rsidRPr="005E5B5B" w14:paraId="7E513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F5CC92" w14:textId="0D35579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B5C5B7" w14:textId="14DBB0BC"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F0506" w14:textId="12E117D9" w:rsidR="00841BB0" w:rsidRDefault="00841BB0" w:rsidP="00841BB0">
            <w:pPr>
              <w:pStyle w:val="TAC"/>
              <w:rPr>
                <w:rFonts w:cs="Arial"/>
                <w:sz w:val="16"/>
                <w:szCs w:val="16"/>
                <w:lang w:eastAsia="zh-CN"/>
              </w:rPr>
            </w:pPr>
            <w:r>
              <w:rPr>
                <w:rFonts w:cs="Arial"/>
                <w:sz w:val="16"/>
                <w:szCs w:val="16"/>
                <w:lang w:eastAsia="zh-CN"/>
              </w:rPr>
              <w:t>SP-220564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0A7A6" w14:textId="16DD0575" w:rsidR="00841BB0" w:rsidRDefault="00841BB0" w:rsidP="00841BB0">
            <w:pPr>
              <w:pStyle w:val="TAC"/>
              <w:rPr>
                <w:sz w:val="16"/>
                <w:szCs w:val="16"/>
                <w:lang w:eastAsia="zh-CN"/>
              </w:rPr>
            </w:pPr>
            <w:r>
              <w:rPr>
                <w:sz w:val="16"/>
                <w:szCs w:val="16"/>
                <w:lang w:eastAsia="zh-CN"/>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576E" w14:textId="4EF5B62A"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4305C9" w14:textId="77A7B4F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2419603" w14:textId="548F1E7B" w:rsidR="00841BB0" w:rsidRDefault="00841BB0" w:rsidP="00841BB0">
            <w:pPr>
              <w:pStyle w:val="TAL"/>
              <w:rPr>
                <w:noProof/>
                <w:sz w:val="16"/>
                <w:szCs w:val="16"/>
              </w:rPr>
            </w:pPr>
            <w:r>
              <w:rPr>
                <w:noProof/>
                <w:sz w:val="16"/>
                <w:szCs w:val="16"/>
              </w:rPr>
              <w:t xml:space="preserve">Fixing attribute properties for ServiceProfile attribute networkSliceSharingIndicator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4A817" w14:textId="59B07E70" w:rsidR="00841BB0" w:rsidRDefault="00841BB0" w:rsidP="00841BB0">
            <w:pPr>
              <w:pStyle w:val="TAL"/>
              <w:rPr>
                <w:sz w:val="16"/>
                <w:szCs w:val="16"/>
                <w:lang w:eastAsia="zh-CN"/>
              </w:rPr>
            </w:pPr>
            <w:r>
              <w:rPr>
                <w:sz w:val="16"/>
                <w:szCs w:val="16"/>
                <w:lang w:eastAsia="zh-CN"/>
              </w:rPr>
              <w:t>17.7.0</w:t>
            </w:r>
          </w:p>
        </w:tc>
      </w:tr>
      <w:tr w:rsidR="00841BB0" w:rsidRPr="005E5B5B" w14:paraId="07185A9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9B60" w14:textId="7A5A63C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A99647" w14:textId="4B17DB5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7F70AEC" w14:textId="75432DAF"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AAD24" w14:textId="58465218" w:rsidR="00841BB0" w:rsidRDefault="00841BB0" w:rsidP="00841BB0">
            <w:pPr>
              <w:pStyle w:val="TAC"/>
              <w:rPr>
                <w:sz w:val="16"/>
                <w:szCs w:val="16"/>
                <w:lang w:eastAsia="zh-CN"/>
              </w:rPr>
            </w:pPr>
            <w:r>
              <w:rPr>
                <w:sz w:val="16"/>
                <w:szCs w:val="16"/>
                <w:lang w:eastAsia="zh-CN"/>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1AC4" w14:textId="2E4A54B8"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EC9F22" w14:textId="4D57171D"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A18B3B" w14:textId="5AD41784" w:rsidR="00841BB0" w:rsidRDefault="00841BB0" w:rsidP="00841BB0">
            <w:pPr>
              <w:pStyle w:val="TAL"/>
              <w:rPr>
                <w:noProof/>
                <w:sz w:val="16"/>
                <w:szCs w:val="16"/>
              </w:rPr>
            </w:pPr>
            <w:r w:rsidRPr="00F66AE2">
              <w:rPr>
                <w:noProof/>
                <w:sz w:val="16"/>
                <w:szCs w:val="16"/>
              </w:rPr>
              <w:fldChar w:fldCharType="begin"/>
            </w:r>
            <w:r w:rsidRPr="00F66AE2">
              <w:rPr>
                <w:noProof/>
                <w:sz w:val="16"/>
                <w:szCs w:val="16"/>
              </w:rPr>
              <w:instrText xml:space="preserve"> DOCPROPERTY  CrTitle  \* MERGEFORMAT </w:instrText>
            </w:r>
            <w:r w:rsidRPr="00F66AE2">
              <w:rPr>
                <w:noProof/>
                <w:sz w:val="16"/>
                <w:szCs w:val="16"/>
              </w:rPr>
              <w:fldChar w:fldCharType="separate"/>
            </w:r>
            <w:r w:rsidRPr="00F66AE2">
              <w:rPr>
                <w:noProof/>
                <w:sz w:val="16"/>
                <w:szCs w:val="16"/>
              </w:rPr>
              <w:t>Correct isOrdered-isUnique for multivalue attributes</w:t>
            </w:r>
            <w:r w:rsidRPr="00F66AE2">
              <w:rPr>
                <w:noProof/>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6732E4" w14:textId="12550253" w:rsidR="00841BB0" w:rsidRDefault="00841BB0" w:rsidP="00841BB0">
            <w:pPr>
              <w:pStyle w:val="TAL"/>
              <w:rPr>
                <w:sz w:val="16"/>
                <w:szCs w:val="16"/>
                <w:lang w:eastAsia="zh-CN"/>
              </w:rPr>
            </w:pPr>
            <w:r>
              <w:rPr>
                <w:sz w:val="16"/>
                <w:szCs w:val="16"/>
                <w:lang w:eastAsia="zh-CN"/>
              </w:rPr>
              <w:t>17.7.0</w:t>
            </w:r>
          </w:p>
        </w:tc>
      </w:tr>
      <w:tr w:rsidR="00841BB0" w:rsidRPr="005E5B5B" w14:paraId="13E53A6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6F38798" w14:textId="5BFDDCC7"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A57E81" w14:textId="6D455CAF"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F2DBC0" w14:textId="2A454DEE"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53A20" w14:textId="79689E32" w:rsidR="00841BB0" w:rsidRDefault="00841BB0" w:rsidP="00841BB0">
            <w:pPr>
              <w:pStyle w:val="TAC"/>
              <w:rPr>
                <w:sz w:val="16"/>
                <w:szCs w:val="16"/>
                <w:lang w:eastAsia="zh-CN"/>
              </w:rPr>
            </w:pPr>
            <w:r>
              <w:rPr>
                <w:sz w:val="16"/>
                <w:szCs w:val="16"/>
                <w:lang w:eastAsia="zh-CN"/>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3D49C" w14:textId="6B337CB0" w:rsidR="00841BB0" w:rsidRDefault="00841BB0" w:rsidP="00841BB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04F98" w14:textId="7FE3B210"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A6A5BC7" w14:textId="3895B44F" w:rsidR="00841BB0" w:rsidRPr="00F66AE2" w:rsidRDefault="00841BB0" w:rsidP="00841BB0">
            <w:pPr>
              <w:pStyle w:val="TAL"/>
              <w:rPr>
                <w:noProof/>
                <w:sz w:val="16"/>
                <w:szCs w:val="16"/>
              </w:rPr>
            </w:pPr>
            <w:r>
              <w:rPr>
                <w:noProof/>
                <w:sz w:val="16"/>
                <w:szCs w:val="16"/>
              </w:rPr>
              <w:t>Network slice subnet provider capability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FA7CE" w14:textId="42468CF8" w:rsidR="00841BB0" w:rsidRDefault="00841BB0" w:rsidP="00841BB0">
            <w:pPr>
              <w:pStyle w:val="TAL"/>
              <w:rPr>
                <w:sz w:val="16"/>
                <w:szCs w:val="16"/>
                <w:lang w:eastAsia="zh-CN"/>
              </w:rPr>
            </w:pPr>
            <w:r>
              <w:rPr>
                <w:sz w:val="16"/>
                <w:szCs w:val="16"/>
                <w:lang w:eastAsia="zh-CN"/>
              </w:rPr>
              <w:t>17.7.0</w:t>
            </w:r>
          </w:p>
        </w:tc>
      </w:tr>
      <w:tr w:rsidR="00841BB0" w:rsidRPr="005E5B5B" w14:paraId="28289E0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15265D" w14:textId="3944482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6D8A97" w14:textId="19019080"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6A7D4D" w14:textId="6183833C"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5C087" w14:textId="741F06C9" w:rsidR="00841BB0" w:rsidRDefault="00841BB0" w:rsidP="00841BB0">
            <w:pPr>
              <w:pStyle w:val="TAC"/>
              <w:rPr>
                <w:sz w:val="16"/>
                <w:szCs w:val="16"/>
                <w:lang w:eastAsia="zh-CN"/>
              </w:rPr>
            </w:pPr>
            <w:r>
              <w:rPr>
                <w:sz w:val="16"/>
                <w:szCs w:val="16"/>
                <w:lang w:eastAsia="zh-CN"/>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7AE71" w14:textId="69C807A1"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7C161E" w14:textId="6DBF20EE"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6965DF" w14:textId="567EBE71" w:rsidR="00841BB0" w:rsidRDefault="00841BB0" w:rsidP="00841BB0">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6084A" w14:textId="0EBF96FE" w:rsidR="00841BB0" w:rsidRDefault="00841BB0" w:rsidP="00841BB0">
            <w:pPr>
              <w:pStyle w:val="TAL"/>
              <w:rPr>
                <w:sz w:val="16"/>
                <w:szCs w:val="16"/>
                <w:lang w:eastAsia="zh-CN"/>
              </w:rPr>
            </w:pPr>
            <w:r>
              <w:rPr>
                <w:sz w:val="16"/>
                <w:szCs w:val="16"/>
                <w:lang w:eastAsia="zh-CN"/>
              </w:rPr>
              <w:t>17.7.0</w:t>
            </w:r>
          </w:p>
        </w:tc>
      </w:tr>
      <w:tr w:rsidR="00841BB0" w:rsidRPr="005E5B5B" w14:paraId="0F443A1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3B5FD5" w14:textId="0AA8255F"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D81831" w14:textId="6C1139C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24D0E9" w14:textId="0EC0479D" w:rsidR="00841BB0" w:rsidRDefault="00841BB0" w:rsidP="00841BB0">
            <w:pPr>
              <w:pStyle w:val="TAC"/>
              <w:rPr>
                <w:rFonts w:cs="Arial"/>
                <w:sz w:val="16"/>
                <w:szCs w:val="16"/>
                <w:lang w:eastAsia="zh-CN"/>
              </w:rPr>
            </w:pPr>
            <w:r>
              <w:rPr>
                <w:rFonts w:cs="Arial"/>
                <w:sz w:val="16"/>
                <w:szCs w:val="16"/>
                <w:lang w:eastAsia="zh-CN"/>
              </w:rPr>
              <w:t>SP-220507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4EE" w14:textId="52AF74D3" w:rsidR="00841BB0" w:rsidRDefault="00841BB0" w:rsidP="00841BB0">
            <w:pPr>
              <w:pStyle w:val="TAC"/>
              <w:rPr>
                <w:sz w:val="16"/>
                <w:szCs w:val="16"/>
                <w:lang w:eastAsia="zh-CN"/>
              </w:rPr>
            </w:pPr>
            <w:r>
              <w:rPr>
                <w:sz w:val="16"/>
                <w:szCs w:val="16"/>
                <w:lang w:eastAsia="zh-CN"/>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592B8" w14:textId="3021989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3A88E5" w14:textId="13E7E62C"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A269F9" w14:textId="59CDC5BD" w:rsidR="00841BB0" w:rsidRDefault="00841BB0" w:rsidP="00841BB0">
            <w:pPr>
              <w:pStyle w:val="TAL"/>
              <w:rPr>
                <w:noProof/>
                <w:sz w:val="16"/>
                <w:szCs w:val="16"/>
              </w:rPr>
            </w:pPr>
            <w:r w:rsidRPr="00876986">
              <w:rPr>
                <w:noProof/>
                <w:sz w:val="16"/>
                <w:szCs w:val="16"/>
              </w:rPr>
              <w:t>Correction on attribute latency of SubnetProfiles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83274" w14:textId="6C1100DB" w:rsidR="00841BB0" w:rsidRDefault="00841BB0" w:rsidP="00841BB0">
            <w:pPr>
              <w:pStyle w:val="TAL"/>
              <w:rPr>
                <w:sz w:val="16"/>
                <w:szCs w:val="16"/>
                <w:lang w:eastAsia="zh-CN"/>
              </w:rPr>
            </w:pPr>
            <w:r>
              <w:rPr>
                <w:sz w:val="16"/>
                <w:szCs w:val="16"/>
                <w:lang w:eastAsia="zh-CN"/>
              </w:rPr>
              <w:t>17.7.0</w:t>
            </w:r>
          </w:p>
        </w:tc>
      </w:tr>
      <w:tr w:rsidR="00841BB0" w:rsidRPr="005E5B5B" w14:paraId="6B2ADB3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FD5C688" w14:textId="662942D1"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2E1458" w14:textId="6BE2080A"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DCF2BA4" w14:textId="4501991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A0AD7" w14:textId="5C9449DD" w:rsidR="00841BB0" w:rsidRDefault="00841BB0" w:rsidP="00841BB0">
            <w:pPr>
              <w:pStyle w:val="TAC"/>
              <w:rPr>
                <w:sz w:val="16"/>
                <w:szCs w:val="16"/>
                <w:lang w:eastAsia="zh-CN"/>
              </w:rPr>
            </w:pPr>
            <w:r>
              <w:rPr>
                <w:sz w:val="16"/>
                <w:szCs w:val="16"/>
                <w:lang w:eastAsia="zh-CN"/>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ED943" w14:textId="72E37862"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B19C42" w14:textId="3B8DE535"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C45D4D" w14:textId="677C136A" w:rsidR="00841BB0" w:rsidRPr="00876986" w:rsidRDefault="00841BB0" w:rsidP="00841BB0">
            <w:pPr>
              <w:pStyle w:val="TAL"/>
              <w:rPr>
                <w:noProof/>
                <w:sz w:val="16"/>
                <w:szCs w:val="16"/>
              </w:rPr>
            </w:pPr>
            <w:r>
              <w:rPr>
                <w:noProof/>
                <w:sz w:val="16"/>
                <w:szCs w:val="16"/>
              </w:rPr>
              <w:t>Correction on minor errors in nrNRM.yaml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C3E32" w14:textId="65DF6121" w:rsidR="00841BB0" w:rsidRDefault="00841BB0" w:rsidP="00841BB0">
            <w:pPr>
              <w:pStyle w:val="TAL"/>
              <w:rPr>
                <w:sz w:val="16"/>
                <w:szCs w:val="16"/>
                <w:lang w:eastAsia="zh-CN"/>
              </w:rPr>
            </w:pPr>
            <w:r>
              <w:rPr>
                <w:sz w:val="16"/>
                <w:szCs w:val="16"/>
                <w:lang w:eastAsia="zh-CN"/>
              </w:rPr>
              <w:t>17.7.0</w:t>
            </w:r>
          </w:p>
        </w:tc>
      </w:tr>
      <w:tr w:rsidR="00841BB0" w:rsidRPr="005E5B5B" w14:paraId="7754A4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6C10CD" w14:textId="052C39B5"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CD73B2" w14:textId="595B60F1"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9DC4ABC" w14:textId="5CE14C9E" w:rsidR="00841BB0" w:rsidRDefault="00841BB0" w:rsidP="00841BB0">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BC452" w14:textId="07B94F4C" w:rsidR="00841BB0" w:rsidRDefault="00841BB0" w:rsidP="00841BB0">
            <w:pPr>
              <w:pStyle w:val="TAC"/>
              <w:rPr>
                <w:sz w:val="16"/>
                <w:szCs w:val="16"/>
                <w:lang w:eastAsia="zh-CN"/>
              </w:rPr>
            </w:pPr>
            <w:r>
              <w:rPr>
                <w:sz w:val="16"/>
                <w:szCs w:val="16"/>
                <w:lang w:eastAsia="zh-CN"/>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5635" w14:textId="55E46CFC"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EF9E" w14:textId="2831F904" w:rsidR="00841BB0" w:rsidRDefault="00841BB0" w:rsidP="00841BB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BF5B5C" w14:textId="29019837" w:rsidR="00841BB0" w:rsidRDefault="00841BB0" w:rsidP="00841BB0">
            <w:pPr>
              <w:pStyle w:val="TAL"/>
              <w:rPr>
                <w:noProof/>
                <w:sz w:val="16"/>
                <w:szCs w:val="16"/>
              </w:rPr>
            </w:pPr>
            <w:r>
              <w:rPr>
                <w:noProof/>
                <w:sz w:val="16"/>
                <w:szCs w:val="16"/>
              </w:rPr>
              <w:t>Correction on the attribution definition in the wrong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0C5E5" w14:textId="58714497" w:rsidR="00841BB0" w:rsidRDefault="00841BB0" w:rsidP="00841BB0">
            <w:pPr>
              <w:pStyle w:val="TAL"/>
              <w:rPr>
                <w:sz w:val="16"/>
                <w:szCs w:val="16"/>
                <w:lang w:eastAsia="zh-CN"/>
              </w:rPr>
            </w:pPr>
            <w:r>
              <w:rPr>
                <w:sz w:val="16"/>
                <w:szCs w:val="16"/>
                <w:lang w:eastAsia="zh-CN"/>
              </w:rPr>
              <w:t>17.7.0</w:t>
            </w:r>
          </w:p>
        </w:tc>
      </w:tr>
      <w:tr w:rsidR="00841BB0" w:rsidRPr="005E5B5B" w14:paraId="6FA433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3E7CA7" w14:textId="09608864"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040F127" w14:textId="21A2DA64"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67040E2" w14:textId="3B1F2280" w:rsidR="00841BB0" w:rsidRDefault="00841BB0" w:rsidP="00841BB0">
            <w:pPr>
              <w:pStyle w:val="TAC"/>
              <w:rPr>
                <w:rFonts w:cs="Arial"/>
                <w:sz w:val="16"/>
                <w:szCs w:val="16"/>
                <w:lang w:eastAsia="zh-CN"/>
              </w:rPr>
            </w:pPr>
            <w:r>
              <w:rPr>
                <w:rFonts w:cs="Arial"/>
                <w:sz w:val="16"/>
                <w:szCs w:val="16"/>
                <w:lang w:eastAsia="zh-CN"/>
              </w:rPr>
              <w:t>SP-220499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5DE2A" w14:textId="7C2755CD" w:rsidR="00841BB0" w:rsidRDefault="00841BB0" w:rsidP="00841BB0">
            <w:pPr>
              <w:pStyle w:val="TAC"/>
              <w:rPr>
                <w:sz w:val="16"/>
                <w:szCs w:val="16"/>
                <w:lang w:eastAsia="zh-CN"/>
              </w:rPr>
            </w:pPr>
            <w:r>
              <w:rPr>
                <w:sz w:val="16"/>
                <w:szCs w:val="16"/>
                <w:lang w:eastAsia="zh-CN"/>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8D6B6" w14:textId="68E11DA9"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B1DBDC" w14:textId="5596563F" w:rsidR="00841BB0" w:rsidRDefault="00841BB0" w:rsidP="00841BB0">
            <w:pPr>
              <w:pStyle w:val="TAL"/>
              <w:rPr>
                <w:rFonts w:cs="Arial"/>
                <w:sz w:val="16"/>
                <w:szCs w:val="16"/>
                <w:lang w:eastAsia="zh-CN"/>
              </w:rPr>
            </w:pPr>
            <w:r>
              <w:rPr>
                <w:rFonts w:cs="Arial"/>
                <w:sz w:val="16"/>
                <w:szCs w:val="16"/>
                <w:lang w:eastAsia="zh-CN"/>
              </w:rPr>
              <w:t>B</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4C554C" w14:textId="3A2D743E" w:rsidR="00841BB0" w:rsidRDefault="00841BB0" w:rsidP="00841BB0">
            <w:pPr>
              <w:pStyle w:val="TAL"/>
              <w:rPr>
                <w:noProof/>
                <w:sz w:val="16"/>
                <w:szCs w:val="16"/>
              </w:rPr>
            </w:pPr>
            <w:r>
              <w:rPr>
                <w:noProof/>
                <w:sz w:val="16"/>
                <w:szCs w:val="16"/>
              </w:rPr>
              <w:t>Add feasibility check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11E4C" w14:textId="36876A23" w:rsidR="00841BB0" w:rsidRDefault="00841BB0" w:rsidP="00841BB0">
            <w:pPr>
              <w:pStyle w:val="TAL"/>
              <w:rPr>
                <w:sz w:val="16"/>
                <w:szCs w:val="16"/>
                <w:lang w:eastAsia="zh-CN"/>
              </w:rPr>
            </w:pPr>
            <w:r>
              <w:rPr>
                <w:sz w:val="16"/>
                <w:szCs w:val="16"/>
                <w:lang w:eastAsia="zh-CN"/>
              </w:rPr>
              <w:t>17.7.0</w:t>
            </w:r>
          </w:p>
        </w:tc>
      </w:tr>
      <w:tr w:rsidR="00841BB0" w:rsidRPr="005E5B5B" w14:paraId="31F9446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D08888" w14:textId="3838EAA8" w:rsidR="00841BB0" w:rsidRDefault="00841BB0" w:rsidP="00841BB0">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128918" w14:textId="7FA0E3D3" w:rsidR="00841BB0" w:rsidRDefault="00841BB0" w:rsidP="00841BB0">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62246B2" w14:textId="667C161B" w:rsidR="00841BB0" w:rsidRDefault="00841BB0" w:rsidP="00841BB0">
            <w:pPr>
              <w:pStyle w:val="TAC"/>
              <w:rPr>
                <w:rFonts w:cs="Arial"/>
                <w:sz w:val="16"/>
                <w:szCs w:val="16"/>
                <w:lang w:eastAsia="zh-CN"/>
              </w:rPr>
            </w:pPr>
            <w:r>
              <w:rPr>
                <w:rFonts w:cs="Arial"/>
                <w:sz w:val="16"/>
                <w:szCs w:val="16"/>
                <w:lang w:eastAsia="zh-CN"/>
              </w:rPr>
              <w:t>SP-220509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FEE07F" w14:textId="2863C56B" w:rsidR="00841BB0" w:rsidRDefault="00841BB0" w:rsidP="00841BB0">
            <w:pPr>
              <w:pStyle w:val="TAC"/>
              <w:rPr>
                <w:sz w:val="16"/>
                <w:szCs w:val="16"/>
                <w:lang w:eastAsia="zh-CN"/>
              </w:rPr>
            </w:pPr>
            <w:r>
              <w:rPr>
                <w:sz w:val="16"/>
                <w:szCs w:val="16"/>
                <w:lang w:eastAsia="zh-CN"/>
              </w:rPr>
              <w:t>0723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74D10" w14:textId="16997237" w:rsidR="00841BB0" w:rsidRDefault="00841BB0" w:rsidP="00841BB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54525A" w14:textId="17BF6161" w:rsidR="00841BB0" w:rsidRDefault="00841BB0" w:rsidP="00841BB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E823FA" w14:textId="3C19033B" w:rsidR="00841BB0" w:rsidRDefault="00841BB0" w:rsidP="00841BB0">
            <w:pPr>
              <w:pStyle w:val="TAL"/>
              <w:rPr>
                <w:noProof/>
                <w:sz w:val="16"/>
                <w:szCs w:val="16"/>
              </w:rPr>
            </w:pPr>
            <w:r w:rsidRPr="004B7FED">
              <w:rPr>
                <w:noProof/>
                <w:sz w:val="16"/>
                <w:szCs w:val="16"/>
              </w:rPr>
              <w:t>Address the unnecessary reference for the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9337E" w14:textId="2B3C51B4" w:rsidR="00841BB0" w:rsidRDefault="00841BB0" w:rsidP="00841BB0">
            <w:pPr>
              <w:pStyle w:val="TAL"/>
              <w:rPr>
                <w:sz w:val="16"/>
                <w:szCs w:val="16"/>
                <w:lang w:eastAsia="zh-CN"/>
              </w:rPr>
            </w:pPr>
            <w:r>
              <w:rPr>
                <w:sz w:val="16"/>
                <w:szCs w:val="16"/>
                <w:lang w:eastAsia="zh-CN"/>
              </w:rPr>
              <w:t>17.7.0</w:t>
            </w:r>
          </w:p>
        </w:tc>
      </w:tr>
      <w:tr w:rsidR="00DA0497" w:rsidRPr="005E5B5B" w14:paraId="0277C9E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2679CE" w14:textId="48883CA0" w:rsidR="00DA0497" w:rsidRDefault="00DA0497" w:rsidP="00DA0497">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1BB2C6" w14:textId="52731497" w:rsidR="00DA0497" w:rsidRDefault="00DA0497" w:rsidP="00DA0497">
            <w:pPr>
              <w:pStyle w:val="TAC"/>
              <w:rPr>
                <w:sz w:val="16"/>
                <w:szCs w:val="16"/>
                <w:lang w:eastAsia="zh-CN"/>
              </w:rPr>
            </w:pPr>
            <w:r w:rsidRPr="00167A90">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1A60EB9" w14:textId="6CFA95E6" w:rsidR="00DA0497" w:rsidRDefault="00DA0497" w:rsidP="00DA0497">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FC346" w14:textId="2D29A66C" w:rsidR="00DA0497" w:rsidRDefault="00DA0497" w:rsidP="00DA0497">
            <w:pPr>
              <w:pStyle w:val="TAC"/>
              <w:rPr>
                <w:sz w:val="16"/>
                <w:szCs w:val="16"/>
                <w:lang w:eastAsia="zh-CN"/>
              </w:rPr>
            </w:pPr>
            <w:r>
              <w:rPr>
                <w:sz w:val="16"/>
                <w:szCs w:val="16"/>
                <w:lang w:eastAsia="zh-CN"/>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315C5" w14:textId="603B8021" w:rsidR="00DA0497" w:rsidRDefault="00DA0497" w:rsidP="00DA049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6E908" w14:textId="38258472" w:rsidR="00DA0497" w:rsidRDefault="00DA0497" w:rsidP="00DA049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468FCE" w14:textId="26D54EC4" w:rsidR="00DA0497" w:rsidRPr="004B7FED" w:rsidRDefault="00DA0497" w:rsidP="00DA0497">
            <w:pPr>
              <w:pStyle w:val="TAL"/>
              <w:rPr>
                <w:noProof/>
                <w:sz w:val="16"/>
                <w:szCs w:val="16"/>
              </w:rPr>
            </w:pPr>
            <w:r>
              <w:rPr>
                <w:noProof/>
                <w:sz w:val="16"/>
                <w:szCs w:val="16"/>
              </w:rPr>
              <w:t>Fix BWP association in NRCellDU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798A6" w14:textId="2728BDDF" w:rsidR="00DA0497" w:rsidRDefault="00DA0497" w:rsidP="00DA0497">
            <w:pPr>
              <w:pStyle w:val="TAL"/>
              <w:rPr>
                <w:sz w:val="16"/>
                <w:szCs w:val="16"/>
                <w:lang w:eastAsia="zh-CN"/>
              </w:rPr>
            </w:pPr>
            <w:r>
              <w:rPr>
                <w:sz w:val="16"/>
                <w:szCs w:val="16"/>
                <w:lang w:eastAsia="zh-CN"/>
              </w:rPr>
              <w:t>17.7.0</w:t>
            </w:r>
          </w:p>
        </w:tc>
      </w:tr>
      <w:tr w:rsidR="000D2E02" w:rsidRPr="005E5B5B" w14:paraId="1B1A5E5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7C73146" w14:textId="5DA32C2A" w:rsidR="000D2E02" w:rsidRDefault="000D2E02" w:rsidP="000D2E02">
            <w:pPr>
              <w:pStyle w:val="TAC"/>
              <w:rPr>
                <w:sz w:val="16"/>
                <w:szCs w:val="16"/>
                <w:lang w:eastAsia="zh-CN"/>
              </w:rPr>
            </w:pPr>
            <w:r>
              <w:rPr>
                <w:sz w:val="16"/>
                <w:szCs w:val="16"/>
                <w:lang w:eastAsia="zh-CN"/>
              </w:rPr>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FBA1848" w14:textId="57E2364D" w:rsidR="000D2E02" w:rsidRPr="00167A90" w:rsidRDefault="000D2E02" w:rsidP="000D2E0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142516E" w14:textId="60F94072" w:rsidR="000D2E02" w:rsidRDefault="000D2E02" w:rsidP="000D2E0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C98B" w14:textId="5F87C4B1" w:rsidR="000D2E02" w:rsidRDefault="000D2E02" w:rsidP="000D2E02">
            <w:pPr>
              <w:pStyle w:val="TAC"/>
              <w:rPr>
                <w:sz w:val="16"/>
                <w:szCs w:val="16"/>
                <w:lang w:eastAsia="zh-CN"/>
              </w:rPr>
            </w:pPr>
            <w:r>
              <w:rPr>
                <w:sz w:val="16"/>
                <w:szCs w:val="16"/>
                <w:lang w:eastAsia="zh-CN"/>
              </w:rPr>
              <w:t>0729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2B881" w14:textId="4EFD606C" w:rsidR="000D2E02" w:rsidRDefault="000D2E02" w:rsidP="000D2E0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7D12FE" w14:textId="7BE16B9E" w:rsidR="000D2E02" w:rsidRDefault="000D2E02" w:rsidP="000D2E0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B4E63DA" w14:textId="6ED8B96A" w:rsidR="000D2E02" w:rsidRDefault="000D2E02" w:rsidP="000D2E02">
            <w:pPr>
              <w:pStyle w:val="TAL"/>
              <w:rPr>
                <w:noProof/>
                <w:sz w:val="16"/>
                <w:szCs w:val="16"/>
              </w:rPr>
            </w:pPr>
            <w:r>
              <w:rPr>
                <w:noProof/>
                <w:sz w:val="16"/>
                <w:szCs w:val="16"/>
              </w:rPr>
              <w:t>Update 5QI set description - YANG module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98A46" w14:textId="2B0CEBAC" w:rsidR="000D2E02" w:rsidRDefault="000D2E02" w:rsidP="000D2E02">
            <w:pPr>
              <w:pStyle w:val="TAL"/>
              <w:rPr>
                <w:sz w:val="16"/>
                <w:szCs w:val="16"/>
                <w:lang w:eastAsia="zh-CN"/>
              </w:rPr>
            </w:pPr>
            <w:r>
              <w:rPr>
                <w:sz w:val="16"/>
                <w:szCs w:val="16"/>
                <w:lang w:eastAsia="zh-CN"/>
              </w:rPr>
              <w:t>17.7.0</w:t>
            </w:r>
          </w:p>
        </w:tc>
      </w:tr>
      <w:tr w:rsidR="00651EF2" w:rsidRPr="005E5B5B" w14:paraId="3AF1D3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CACC04" w14:textId="6A504397" w:rsidR="00651EF2" w:rsidRDefault="00651EF2" w:rsidP="00651EF2">
            <w:pPr>
              <w:pStyle w:val="TAC"/>
              <w:rPr>
                <w:sz w:val="16"/>
                <w:szCs w:val="16"/>
                <w:lang w:eastAsia="zh-CN"/>
              </w:rPr>
            </w:pPr>
            <w:r>
              <w:rPr>
                <w:sz w:val="16"/>
                <w:szCs w:val="16"/>
                <w:lang w:eastAsia="zh-CN"/>
              </w:rPr>
              <w:lastRenderedPageBreak/>
              <w:t>2022-03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016855" w14:textId="243DE6FA" w:rsidR="00651EF2" w:rsidRDefault="00651EF2" w:rsidP="00651EF2">
            <w:pPr>
              <w:pStyle w:val="TAC"/>
              <w:rPr>
                <w:sz w:val="16"/>
                <w:szCs w:val="16"/>
                <w:lang w:eastAsia="zh-CN"/>
              </w:rPr>
            </w:pPr>
            <w:r>
              <w:rPr>
                <w:sz w:val="16"/>
                <w:szCs w:val="16"/>
                <w:lang w:eastAsia="zh-CN"/>
              </w:rPr>
              <w:t>SA#96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0C452B" w14:textId="28A34DD1" w:rsidR="00651EF2" w:rsidRDefault="00651EF2" w:rsidP="00651EF2">
            <w:pPr>
              <w:pStyle w:val="TAC"/>
              <w:rPr>
                <w:rFonts w:cs="Arial"/>
                <w:sz w:val="16"/>
                <w:szCs w:val="16"/>
                <w:lang w:eastAsia="zh-CN"/>
              </w:rPr>
            </w:pPr>
            <w:r>
              <w:rPr>
                <w:rFonts w:cs="Arial"/>
                <w:sz w:val="16"/>
                <w:szCs w:val="16"/>
                <w:lang w:eastAsia="zh-CN"/>
              </w:rPr>
              <w:t>SP-220510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6569E" w14:textId="0DBCFC8B" w:rsidR="00651EF2" w:rsidRDefault="00651EF2" w:rsidP="00651EF2">
            <w:pPr>
              <w:pStyle w:val="TAC"/>
              <w:rPr>
                <w:sz w:val="16"/>
                <w:szCs w:val="16"/>
                <w:lang w:eastAsia="zh-CN"/>
              </w:rPr>
            </w:pPr>
            <w:r>
              <w:rPr>
                <w:sz w:val="16"/>
                <w:szCs w:val="16"/>
                <w:lang w:eastAsia="zh-CN"/>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B6A1" w14:textId="41E0FFC3" w:rsidR="00651EF2" w:rsidRDefault="00651EF2"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6C000D" w14:textId="4DCD53FB" w:rsidR="00651EF2" w:rsidRDefault="00651EF2" w:rsidP="00651EF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14ACA16" w14:textId="11CF71C5" w:rsidR="00651EF2" w:rsidRDefault="00651EF2" w:rsidP="00651EF2">
            <w:pPr>
              <w:pStyle w:val="TAL"/>
              <w:rPr>
                <w:noProof/>
                <w:sz w:val="16"/>
                <w:szCs w:val="16"/>
              </w:rPr>
            </w:pPr>
            <w:r>
              <w:rPr>
                <w:noProof/>
                <w:sz w:val="16"/>
                <w:szCs w:val="16"/>
              </w:rPr>
              <w:t>Update 5QI set reference attribute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7A640" w14:textId="494A721D" w:rsidR="00651EF2" w:rsidRDefault="00651EF2" w:rsidP="00651EF2">
            <w:pPr>
              <w:pStyle w:val="TAL"/>
              <w:rPr>
                <w:sz w:val="16"/>
                <w:szCs w:val="16"/>
                <w:lang w:eastAsia="zh-CN"/>
              </w:rPr>
            </w:pPr>
            <w:r>
              <w:rPr>
                <w:sz w:val="16"/>
                <w:szCs w:val="16"/>
                <w:lang w:eastAsia="zh-CN"/>
              </w:rPr>
              <w:t>17.7.0</w:t>
            </w:r>
          </w:p>
        </w:tc>
      </w:tr>
      <w:tr w:rsidR="00C11654" w:rsidRPr="005E5B5B" w14:paraId="6BB3B13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02B679A" w14:textId="02E2DE86" w:rsidR="00C11654" w:rsidRDefault="00C11654"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C325D5B" w14:textId="059C7710" w:rsidR="00C11654" w:rsidRDefault="00C11654"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3440CE" w14:textId="2A2C9D73" w:rsidR="00C11654" w:rsidRDefault="00C11654"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6E305" w14:textId="6193134F" w:rsidR="00C11654" w:rsidRDefault="00C11654" w:rsidP="00651EF2">
            <w:pPr>
              <w:pStyle w:val="TAC"/>
              <w:rPr>
                <w:sz w:val="16"/>
                <w:szCs w:val="16"/>
                <w:lang w:eastAsia="zh-CN"/>
              </w:rPr>
            </w:pPr>
            <w:r>
              <w:rPr>
                <w:sz w:val="16"/>
                <w:szCs w:val="16"/>
                <w:lang w:eastAsia="zh-CN"/>
              </w:rPr>
              <w:t>0740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01BE5" w14:textId="7EEAB613" w:rsidR="00C11654" w:rsidRDefault="00C11654"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1AFB4F" w14:textId="7FB2FAF4" w:rsidR="00C11654" w:rsidRDefault="00C11654"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27B461" w14:textId="422E3B15" w:rsidR="00C11654" w:rsidRDefault="00C11654" w:rsidP="00651EF2">
            <w:pPr>
              <w:pStyle w:val="TAL"/>
              <w:rPr>
                <w:noProof/>
                <w:sz w:val="16"/>
                <w:szCs w:val="16"/>
              </w:rPr>
            </w:pPr>
            <w:r>
              <w:rPr>
                <w:noProof/>
                <w:sz w:val="16"/>
                <w:szCs w:val="16"/>
              </w:rPr>
              <w:t xml:space="preserve">FiveQICharacteristics inheritance issue and reference issue in stage 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FCD4C" w14:textId="1DB760EA" w:rsidR="00C11654" w:rsidRDefault="00C11654" w:rsidP="00651EF2">
            <w:pPr>
              <w:pStyle w:val="TAL"/>
              <w:rPr>
                <w:sz w:val="16"/>
                <w:szCs w:val="16"/>
                <w:lang w:eastAsia="zh-CN"/>
              </w:rPr>
            </w:pPr>
            <w:r>
              <w:rPr>
                <w:sz w:val="16"/>
                <w:szCs w:val="16"/>
                <w:lang w:eastAsia="zh-CN"/>
              </w:rPr>
              <w:t>17.8.0</w:t>
            </w:r>
          </w:p>
        </w:tc>
      </w:tr>
      <w:tr w:rsidR="002C290E" w:rsidRPr="005E5B5B" w14:paraId="10C0339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41A4E7C" w14:textId="3886D5AF" w:rsidR="002C290E" w:rsidRDefault="002C290E"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41B0BC" w14:textId="27C06129" w:rsidR="002C290E" w:rsidRDefault="002C290E"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325CCEC" w14:textId="3389A7BA" w:rsidR="002C290E" w:rsidRDefault="002C290E" w:rsidP="00651EF2">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37585" w14:textId="54E9D6DD" w:rsidR="002C290E" w:rsidRDefault="002C290E" w:rsidP="00651EF2">
            <w:pPr>
              <w:pStyle w:val="TAC"/>
              <w:rPr>
                <w:sz w:val="16"/>
                <w:szCs w:val="16"/>
                <w:lang w:eastAsia="zh-CN"/>
              </w:rPr>
            </w:pPr>
            <w:r>
              <w:rPr>
                <w:sz w:val="16"/>
                <w:szCs w:val="16"/>
                <w:lang w:eastAsia="zh-CN"/>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033E1" w14:textId="469BD641" w:rsidR="002C290E" w:rsidRDefault="002C290E" w:rsidP="00651EF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42F9EF" w14:textId="72EE0221" w:rsidR="002C290E" w:rsidRDefault="002C290E"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7B0C54" w14:textId="0A4EB416" w:rsidR="002C290E" w:rsidRDefault="002C290E" w:rsidP="00651EF2">
            <w:pPr>
              <w:pStyle w:val="TAL"/>
              <w:rPr>
                <w:noProof/>
                <w:sz w:val="16"/>
                <w:szCs w:val="16"/>
              </w:rPr>
            </w:pPr>
            <w:r>
              <w:rPr>
                <w:noProof/>
                <w:sz w:val="16"/>
                <w:szCs w:val="16"/>
              </w:rPr>
              <w:t>Fix inconsistency in AMFFunction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4EFCB" w14:textId="5B68682E" w:rsidR="002C290E" w:rsidRDefault="002C290E" w:rsidP="00651EF2">
            <w:pPr>
              <w:pStyle w:val="TAL"/>
              <w:rPr>
                <w:sz w:val="16"/>
                <w:szCs w:val="16"/>
                <w:lang w:eastAsia="zh-CN"/>
              </w:rPr>
            </w:pPr>
            <w:r>
              <w:rPr>
                <w:sz w:val="16"/>
                <w:szCs w:val="16"/>
                <w:lang w:eastAsia="zh-CN"/>
              </w:rPr>
              <w:t>17.8.0</w:t>
            </w:r>
          </w:p>
        </w:tc>
      </w:tr>
      <w:tr w:rsidR="00D97633" w:rsidRPr="005E5B5B" w14:paraId="4A673A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39CD38" w14:textId="752FD2F2" w:rsidR="00D97633" w:rsidRDefault="00D97633" w:rsidP="00651EF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782AA99" w14:textId="46BC7EC2" w:rsidR="00D97633" w:rsidRDefault="00D97633" w:rsidP="00651EF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AD76D79" w14:textId="58884B86" w:rsidR="00D97633" w:rsidRDefault="00D97633" w:rsidP="00651EF2">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8F9626" w14:textId="0EDF1EF1" w:rsidR="00D97633" w:rsidRDefault="00D97633" w:rsidP="00651EF2">
            <w:pPr>
              <w:pStyle w:val="TAC"/>
              <w:rPr>
                <w:sz w:val="16"/>
                <w:szCs w:val="16"/>
                <w:lang w:eastAsia="zh-CN"/>
              </w:rPr>
            </w:pPr>
            <w:r>
              <w:rPr>
                <w:sz w:val="16"/>
                <w:szCs w:val="16"/>
                <w:lang w:eastAsia="zh-CN"/>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FE574" w14:textId="06129777" w:rsidR="00D97633" w:rsidRDefault="00D97633" w:rsidP="00651EF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926F15" w14:textId="243B0BA9" w:rsidR="00D97633" w:rsidRDefault="00D97633" w:rsidP="00651EF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DBC273C" w14:textId="5F3CC111" w:rsidR="00D97633" w:rsidRDefault="00D97633" w:rsidP="00651EF2">
            <w:pPr>
              <w:pStyle w:val="TAL"/>
              <w:rPr>
                <w:noProof/>
                <w:sz w:val="16"/>
                <w:szCs w:val="16"/>
              </w:rPr>
            </w:pPr>
            <w:r>
              <w:rPr>
                <w:noProof/>
                <w:sz w:val="16"/>
                <w:szCs w:val="16"/>
              </w:rPr>
              <w:t>Correction to DESManagementFunction and CESManagementFunction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A01E4" w14:textId="1C0BA9B3" w:rsidR="00D97633" w:rsidRDefault="00D97633" w:rsidP="00651EF2">
            <w:pPr>
              <w:pStyle w:val="TAL"/>
              <w:rPr>
                <w:sz w:val="16"/>
                <w:szCs w:val="16"/>
                <w:lang w:eastAsia="zh-CN"/>
              </w:rPr>
            </w:pPr>
            <w:r>
              <w:rPr>
                <w:sz w:val="16"/>
                <w:szCs w:val="16"/>
                <w:lang w:eastAsia="zh-CN"/>
              </w:rPr>
              <w:t>17.8.0</w:t>
            </w:r>
          </w:p>
        </w:tc>
      </w:tr>
      <w:tr w:rsidR="00827E5D" w:rsidRPr="005E5B5B" w14:paraId="4E6D96F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3DF44B" w14:textId="5D4609A0" w:rsidR="00827E5D" w:rsidRDefault="00827E5D" w:rsidP="00827E5D">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D1C31A" w14:textId="62EC3549" w:rsidR="00827E5D" w:rsidRDefault="00827E5D" w:rsidP="00827E5D">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369ED3" w14:textId="09214EA2" w:rsidR="00827E5D" w:rsidRDefault="00827E5D" w:rsidP="00827E5D">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7F173" w14:textId="32A7C79A" w:rsidR="00827E5D" w:rsidRDefault="00827E5D" w:rsidP="00827E5D">
            <w:pPr>
              <w:pStyle w:val="TAC"/>
              <w:rPr>
                <w:sz w:val="16"/>
                <w:szCs w:val="16"/>
                <w:lang w:eastAsia="zh-CN"/>
              </w:rPr>
            </w:pPr>
            <w:r>
              <w:rPr>
                <w:sz w:val="16"/>
                <w:szCs w:val="16"/>
                <w:lang w:eastAsia="zh-CN"/>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7698B9" w14:textId="67A218FC" w:rsidR="00827E5D" w:rsidRDefault="00827E5D" w:rsidP="00827E5D">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CDEA24" w14:textId="74CBE5F9" w:rsidR="00827E5D" w:rsidRDefault="00827E5D" w:rsidP="00827E5D">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9C475D" w14:textId="0C9A34F4" w:rsidR="00827E5D" w:rsidRDefault="00827E5D" w:rsidP="00827E5D">
            <w:pPr>
              <w:pStyle w:val="TAL"/>
              <w:rPr>
                <w:noProof/>
                <w:sz w:val="16"/>
                <w:szCs w:val="16"/>
              </w:rPr>
            </w:pPr>
            <w:r>
              <w:rPr>
                <w:noProof/>
                <w:sz w:val="16"/>
                <w:szCs w:val="16"/>
              </w:rPr>
              <w:t xml:space="preserve">Correction to serviceType attribute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6A7DEB" w14:textId="6A25404E" w:rsidR="00827E5D" w:rsidRDefault="00827E5D" w:rsidP="00827E5D">
            <w:pPr>
              <w:pStyle w:val="TAL"/>
              <w:rPr>
                <w:sz w:val="16"/>
                <w:szCs w:val="16"/>
                <w:lang w:eastAsia="zh-CN"/>
              </w:rPr>
            </w:pPr>
            <w:r>
              <w:rPr>
                <w:sz w:val="16"/>
                <w:szCs w:val="16"/>
                <w:lang w:eastAsia="zh-CN"/>
              </w:rPr>
              <w:t>17.8.0</w:t>
            </w:r>
          </w:p>
        </w:tc>
      </w:tr>
      <w:tr w:rsidR="00734D7C" w:rsidRPr="005E5B5B" w14:paraId="46708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02129B7" w14:textId="66AF5E9B" w:rsidR="00734D7C" w:rsidRDefault="00734D7C" w:rsidP="00734D7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34A1B22" w14:textId="70CD502D" w:rsidR="00734D7C" w:rsidRDefault="00734D7C" w:rsidP="00734D7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FFD666" w14:textId="3569D274" w:rsidR="00734D7C" w:rsidRDefault="00734D7C" w:rsidP="00734D7C">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0C1DF" w14:textId="4CB843EA" w:rsidR="00734D7C" w:rsidRDefault="00734D7C" w:rsidP="00734D7C">
            <w:pPr>
              <w:pStyle w:val="TAC"/>
              <w:rPr>
                <w:sz w:val="16"/>
                <w:szCs w:val="16"/>
                <w:lang w:eastAsia="zh-CN"/>
              </w:rPr>
            </w:pPr>
            <w:r>
              <w:rPr>
                <w:sz w:val="16"/>
                <w:szCs w:val="16"/>
                <w:lang w:eastAsia="zh-CN"/>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A7867" w14:textId="5D691D00" w:rsidR="00734D7C" w:rsidRDefault="00734D7C" w:rsidP="00734D7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9F2F1" w14:textId="6DB3901E" w:rsidR="00734D7C" w:rsidRDefault="00734D7C" w:rsidP="00734D7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49D433" w14:textId="2A9DC0B2" w:rsidR="00734D7C" w:rsidRDefault="00734D7C" w:rsidP="00734D7C">
            <w:pPr>
              <w:pStyle w:val="TAL"/>
              <w:rPr>
                <w:noProof/>
                <w:sz w:val="16"/>
                <w:szCs w:val="16"/>
              </w:rPr>
            </w:pPr>
            <w:r>
              <w:rPr>
                <w:noProof/>
                <w:sz w:val="16"/>
                <w:szCs w:val="16"/>
              </w:rPr>
              <w:t>Update stage2 and stage3 definition for FeasibilityCheckAndReservationJob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EA1C3" w14:textId="535388AD" w:rsidR="00734D7C" w:rsidRDefault="00734D7C" w:rsidP="00734D7C">
            <w:pPr>
              <w:pStyle w:val="TAL"/>
              <w:rPr>
                <w:sz w:val="16"/>
                <w:szCs w:val="16"/>
                <w:lang w:eastAsia="zh-CN"/>
              </w:rPr>
            </w:pPr>
            <w:r>
              <w:rPr>
                <w:sz w:val="16"/>
                <w:szCs w:val="16"/>
                <w:lang w:eastAsia="zh-CN"/>
              </w:rPr>
              <w:t>17.8.0</w:t>
            </w:r>
          </w:p>
        </w:tc>
      </w:tr>
      <w:tr w:rsidR="00FB3096" w:rsidRPr="005E5B5B" w14:paraId="325D50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1D9646" w14:textId="40F27AEE" w:rsidR="00FB3096" w:rsidRDefault="00FB3096"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AE706" w14:textId="3162D2DB" w:rsidR="00FB3096" w:rsidRDefault="00FB3096"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CB17" w14:textId="0339B473" w:rsidR="00FB3096" w:rsidRDefault="00FB3096" w:rsidP="00FB3096">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4F937" w14:textId="65DC7242" w:rsidR="00FB3096" w:rsidRDefault="00FB3096" w:rsidP="00FB3096">
            <w:pPr>
              <w:pStyle w:val="TAC"/>
              <w:rPr>
                <w:sz w:val="16"/>
                <w:szCs w:val="16"/>
                <w:lang w:eastAsia="zh-CN"/>
              </w:rPr>
            </w:pPr>
            <w:r>
              <w:rPr>
                <w:sz w:val="16"/>
                <w:szCs w:val="16"/>
                <w:lang w:eastAsia="zh-CN"/>
              </w:rPr>
              <w:t>0759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96DE0" w14:textId="1D2EF268" w:rsidR="00FB3096" w:rsidRDefault="00FB3096"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58FB5F" w14:textId="4B0096E3" w:rsidR="00FB3096" w:rsidRDefault="00FB3096"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FB052E9" w14:textId="2A194719" w:rsidR="00FB3096" w:rsidRDefault="00FB3096" w:rsidP="00FB3096">
            <w:pPr>
              <w:pStyle w:val="TAL"/>
              <w:rPr>
                <w:noProof/>
                <w:sz w:val="16"/>
                <w:szCs w:val="16"/>
              </w:rPr>
            </w:pPr>
            <w:r>
              <w:rPr>
                <w:noProof/>
                <w:sz w:val="16"/>
                <w:szCs w:val="16"/>
              </w:rPr>
              <w:t>Add missing notifyMOIChanges in configuration notification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9A7F6" w14:textId="5E32E098" w:rsidR="00FB3096" w:rsidRDefault="00FB3096" w:rsidP="00FB3096">
            <w:pPr>
              <w:pStyle w:val="TAL"/>
              <w:rPr>
                <w:sz w:val="16"/>
                <w:szCs w:val="16"/>
                <w:lang w:eastAsia="zh-CN"/>
              </w:rPr>
            </w:pPr>
            <w:r>
              <w:rPr>
                <w:sz w:val="16"/>
                <w:szCs w:val="16"/>
                <w:lang w:eastAsia="zh-CN"/>
              </w:rPr>
              <w:t>17.8.0</w:t>
            </w:r>
          </w:p>
        </w:tc>
      </w:tr>
      <w:tr w:rsidR="00AD4A94" w:rsidRPr="005E5B5B" w14:paraId="095BC8B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6C1340" w14:textId="212F1687" w:rsidR="00AD4A94" w:rsidRDefault="00AD4A94" w:rsidP="00FB3096">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D2B711D" w14:textId="268005EC" w:rsidR="00AD4A94" w:rsidRDefault="00AD4A94" w:rsidP="00FB3096">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69F50D5" w14:textId="1533D277" w:rsidR="00AD4A94" w:rsidRDefault="00AD4A94" w:rsidP="00FB3096">
            <w:pPr>
              <w:pStyle w:val="TAC"/>
              <w:rPr>
                <w:rFonts w:cs="Arial"/>
                <w:sz w:val="16"/>
                <w:szCs w:val="16"/>
                <w:lang w:eastAsia="zh-CN"/>
              </w:rPr>
            </w:pPr>
            <w:r>
              <w:rPr>
                <w:rFonts w:cs="Arial"/>
                <w:sz w:val="16"/>
                <w:szCs w:val="16"/>
                <w:lang w:eastAsia="zh-CN"/>
              </w:rPr>
              <w:t>SP-220861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CD96B" w14:textId="71AD9C3F" w:rsidR="00AD4A94" w:rsidRDefault="00AD4A94" w:rsidP="00FB3096">
            <w:pPr>
              <w:pStyle w:val="TAC"/>
              <w:rPr>
                <w:sz w:val="16"/>
                <w:szCs w:val="16"/>
                <w:lang w:eastAsia="zh-CN"/>
              </w:rPr>
            </w:pPr>
            <w:r>
              <w:rPr>
                <w:sz w:val="16"/>
                <w:szCs w:val="16"/>
                <w:lang w:eastAsia="zh-CN"/>
              </w:rPr>
              <w:t>0761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D8FC7" w14:textId="158A8EEF" w:rsidR="00AD4A94" w:rsidRDefault="00AD4A94" w:rsidP="00FB3096">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6177B7" w14:textId="582BD3E8" w:rsidR="00AD4A94" w:rsidRDefault="00AD4A94" w:rsidP="00FB3096">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3AB10D" w14:textId="12881F54" w:rsidR="00AD4A94" w:rsidRDefault="00AD4A94" w:rsidP="00FB3096">
            <w:pPr>
              <w:pStyle w:val="TAL"/>
              <w:rPr>
                <w:noProof/>
                <w:sz w:val="16"/>
                <w:szCs w:val="16"/>
              </w:rPr>
            </w:pPr>
            <w:r>
              <w:rPr>
                <w:noProof/>
                <w:sz w:val="16"/>
                <w:szCs w:val="16"/>
              </w:rPr>
              <w:t>Correction on two SLA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7119F" w14:textId="5A4C316A" w:rsidR="00AD4A94" w:rsidRDefault="00AD4A94" w:rsidP="00FB3096">
            <w:pPr>
              <w:pStyle w:val="TAL"/>
              <w:rPr>
                <w:sz w:val="16"/>
                <w:szCs w:val="16"/>
                <w:lang w:eastAsia="zh-CN"/>
              </w:rPr>
            </w:pPr>
            <w:r>
              <w:rPr>
                <w:sz w:val="16"/>
                <w:szCs w:val="16"/>
                <w:lang w:eastAsia="zh-CN"/>
              </w:rPr>
              <w:t>17.8.0</w:t>
            </w:r>
          </w:p>
        </w:tc>
      </w:tr>
      <w:tr w:rsidR="00820164" w:rsidRPr="005E5B5B" w14:paraId="74D811A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FBA3BC" w14:textId="202AF4E3" w:rsidR="00820164" w:rsidRDefault="00820164" w:rsidP="00820164">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3C526C6" w14:textId="2B01769E" w:rsidR="00820164" w:rsidRDefault="00820164" w:rsidP="00820164">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D6D2FFE" w14:textId="24A9CB42" w:rsidR="00820164" w:rsidRDefault="00820164" w:rsidP="00820164">
            <w:pPr>
              <w:pStyle w:val="TAC"/>
              <w:rPr>
                <w:rFonts w:cs="Arial"/>
                <w:sz w:val="16"/>
                <w:szCs w:val="16"/>
                <w:lang w:eastAsia="zh-CN"/>
              </w:rPr>
            </w:pPr>
            <w:r>
              <w:rPr>
                <w:rFonts w:cs="Arial"/>
                <w:sz w:val="16"/>
                <w:szCs w:val="16"/>
                <w:lang w:eastAsia="zh-CN"/>
              </w:rPr>
              <w:t>SP-220859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6EBFE" w14:textId="46596752" w:rsidR="00820164" w:rsidRDefault="00820164" w:rsidP="00820164">
            <w:pPr>
              <w:pStyle w:val="TAC"/>
              <w:rPr>
                <w:sz w:val="16"/>
                <w:szCs w:val="16"/>
                <w:lang w:eastAsia="zh-CN"/>
              </w:rPr>
            </w:pPr>
            <w:r>
              <w:rPr>
                <w:sz w:val="16"/>
                <w:szCs w:val="16"/>
                <w:lang w:eastAsia="zh-CN"/>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840C2" w14:textId="42C71E68" w:rsidR="00820164" w:rsidRDefault="00820164" w:rsidP="0082016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492DA0" w14:textId="7B61A99B" w:rsidR="00820164" w:rsidRDefault="00820164" w:rsidP="00820164">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683EE0" w14:textId="698EA85E" w:rsidR="00820164" w:rsidRDefault="00820164" w:rsidP="00820164">
            <w:pPr>
              <w:pStyle w:val="TAL"/>
              <w:rPr>
                <w:noProof/>
                <w:sz w:val="16"/>
                <w:szCs w:val="16"/>
              </w:rPr>
            </w:pPr>
            <w:r>
              <w:rPr>
                <w:noProof/>
                <w:sz w:val="16"/>
                <w:szCs w:val="16"/>
              </w:rPr>
              <w:t>Update EASDF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0D27D" w14:textId="786C83B3" w:rsidR="00820164" w:rsidRDefault="00820164" w:rsidP="00820164">
            <w:pPr>
              <w:pStyle w:val="TAL"/>
              <w:rPr>
                <w:sz w:val="16"/>
                <w:szCs w:val="16"/>
                <w:lang w:eastAsia="zh-CN"/>
              </w:rPr>
            </w:pPr>
            <w:r>
              <w:rPr>
                <w:sz w:val="16"/>
                <w:szCs w:val="16"/>
                <w:lang w:eastAsia="zh-CN"/>
              </w:rPr>
              <w:t>17.8.0</w:t>
            </w:r>
          </w:p>
        </w:tc>
      </w:tr>
      <w:tr w:rsidR="00D4451C" w:rsidRPr="005E5B5B" w14:paraId="31CF94E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1488EE4" w14:textId="038FEF2F" w:rsidR="00D4451C" w:rsidRDefault="00D4451C" w:rsidP="00D4451C">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9E9A38" w14:textId="43D79752" w:rsidR="00D4451C" w:rsidRDefault="00D4451C" w:rsidP="00D4451C">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8F2492" w14:textId="03E8D142" w:rsidR="00D4451C" w:rsidRDefault="00D4451C" w:rsidP="00D4451C">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AC0CB" w14:textId="5FC383FF" w:rsidR="00D4451C" w:rsidRDefault="00D4451C" w:rsidP="00D4451C">
            <w:pPr>
              <w:pStyle w:val="TAC"/>
              <w:rPr>
                <w:sz w:val="16"/>
                <w:szCs w:val="16"/>
                <w:lang w:eastAsia="zh-CN"/>
              </w:rPr>
            </w:pPr>
            <w:r>
              <w:rPr>
                <w:sz w:val="16"/>
                <w:szCs w:val="16"/>
                <w:lang w:eastAsia="zh-CN"/>
              </w:rPr>
              <w:t>0768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F7BA" w14:textId="574D3918" w:rsidR="00D4451C" w:rsidRDefault="00D4451C" w:rsidP="00D4451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65517" w14:textId="7759A3A2" w:rsidR="00D4451C" w:rsidRDefault="00D4451C" w:rsidP="00D4451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D9B27E1" w14:textId="00EFA46C" w:rsidR="00D4451C" w:rsidRDefault="00D4451C" w:rsidP="00D4451C">
            <w:pPr>
              <w:pStyle w:val="TAL"/>
              <w:rPr>
                <w:noProof/>
                <w:sz w:val="16"/>
                <w:szCs w:val="16"/>
              </w:rPr>
            </w:pPr>
            <w:r>
              <w:rPr>
                <w:noProof/>
                <w:sz w:val="16"/>
                <w:szCs w:val="16"/>
              </w:rPr>
              <w:t>Correction to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59205" w14:textId="7C696055" w:rsidR="00D4451C" w:rsidRDefault="00D4451C" w:rsidP="00D4451C">
            <w:pPr>
              <w:pStyle w:val="TAL"/>
              <w:rPr>
                <w:sz w:val="16"/>
                <w:szCs w:val="16"/>
                <w:lang w:eastAsia="zh-CN"/>
              </w:rPr>
            </w:pPr>
            <w:r>
              <w:rPr>
                <w:sz w:val="16"/>
                <w:szCs w:val="16"/>
                <w:lang w:eastAsia="zh-CN"/>
              </w:rPr>
              <w:t>17.8.0</w:t>
            </w:r>
          </w:p>
        </w:tc>
      </w:tr>
      <w:tr w:rsidR="00F73351" w:rsidRPr="005E5B5B" w14:paraId="5E0537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D3F9BE" w14:textId="09323CC1" w:rsidR="00F73351" w:rsidRDefault="00F73351" w:rsidP="00F73351">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B20C8FC" w14:textId="6751619F" w:rsidR="00F73351" w:rsidRDefault="00F73351" w:rsidP="00F73351">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3CB5904" w14:textId="1140D5FC" w:rsidR="00F73351" w:rsidRDefault="00F73351" w:rsidP="00F73351">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D6C0" w14:textId="74324F5E" w:rsidR="00F73351" w:rsidRDefault="00F73351" w:rsidP="00F73351">
            <w:pPr>
              <w:pStyle w:val="TAC"/>
              <w:rPr>
                <w:sz w:val="16"/>
                <w:szCs w:val="16"/>
                <w:lang w:eastAsia="zh-CN"/>
              </w:rPr>
            </w:pPr>
            <w:r>
              <w:rPr>
                <w:sz w:val="16"/>
                <w:szCs w:val="16"/>
                <w:lang w:eastAsia="zh-CN"/>
              </w:rPr>
              <w:t>0769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57DF6" w14:textId="49F5A452" w:rsidR="00F73351" w:rsidRDefault="00F73351" w:rsidP="00F73351">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C0E03BC" w14:textId="762E0FDF" w:rsidR="00F73351" w:rsidRDefault="00F73351" w:rsidP="00F7335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0B21412" w14:textId="5C7AE56E" w:rsidR="00F73351" w:rsidRDefault="00F73351" w:rsidP="00F73351">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C909" w14:textId="2943911D" w:rsidR="00F73351" w:rsidRDefault="00F73351" w:rsidP="00F73351">
            <w:pPr>
              <w:pStyle w:val="TAL"/>
              <w:rPr>
                <w:sz w:val="16"/>
                <w:szCs w:val="16"/>
                <w:lang w:eastAsia="zh-CN"/>
              </w:rPr>
            </w:pPr>
            <w:r>
              <w:rPr>
                <w:sz w:val="16"/>
                <w:szCs w:val="16"/>
                <w:lang w:eastAsia="zh-CN"/>
              </w:rPr>
              <w:t>17.8.0</w:t>
            </w:r>
          </w:p>
        </w:tc>
      </w:tr>
      <w:tr w:rsidR="00B60B87" w:rsidRPr="005E5B5B" w14:paraId="70E892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CF2741A" w14:textId="254D8B05" w:rsidR="00B60B87" w:rsidRDefault="00B60B87" w:rsidP="00B60B87">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5CCBAF" w14:textId="2ADB0D91" w:rsidR="00B60B87" w:rsidRDefault="00B60B87" w:rsidP="00B60B87">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EFEC1EE" w14:textId="7BE3DDCB" w:rsidR="00B60B87" w:rsidRDefault="00B60B87" w:rsidP="00B60B87">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9AA2" w14:textId="517512A4" w:rsidR="00B60B87" w:rsidRDefault="00B60B87" w:rsidP="00B60B87">
            <w:pPr>
              <w:pStyle w:val="TAC"/>
              <w:rPr>
                <w:sz w:val="16"/>
                <w:szCs w:val="16"/>
                <w:lang w:eastAsia="zh-CN"/>
              </w:rPr>
            </w:pPr>
            <w:r>
              <w:rPr>
                <w:sz w:val="16"/>
                <w:szCs w:val="16"/>
                <w:lang w:eastAsia="zh-CN"/>
              </w:rPr>
              <w:t>0771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30428" w14:textId="5A29523C" w:rsidR="00B60B87" w:rsidRDefault="00B60B87" w:rsidP="00B60B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533B11" w14:textId="2DC8300C" w:rsidR="00B60B87" w:rsidRDefault="00B60B87" w:rsidP="00B60B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0DA80E" w14:textId="2735D065" w:rsidR="00B60B87" w:rsidRDefault="00B60B87" w:rsidP="00B60B87">
            <w:pPr>
              <w:pStyle w:val="TAL"/>
              <w:rPr>
                <w:noProof/>
                <w:sz w:val="16"/>
                <w:szCs w:val="16"/>
              </w:rPr>
            </w:pPr>
            <w:r>
              <w:rPr>
                <w:noProof/>
                <w:sz w:val="16"/>
                <w:szCs w:val="16"/>
              </w:rPr>
              <w:t>Add missing attributes n6Protection and nssaaSupport defined in CNSliceSubnetProfile to TopSliceSubnetProfile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519B8" w14:textId="7F5E7A61" w:rsidR="00B60B87" w:rsidRDefault="00B60B87" w:rsidP="00B60B87">
            <w:pPr>
              <w:pStyle w:val="TAL"/>
              <w:rPr>
                <w:sz w:val="16"/>
                <w:szCs w:val="16"/>
                <w:lang w:eastAsia="zh-CN"/>
              </w:rPr>
            </w:pPr>
            <w:r>
              <w:rPr>
                <w:sz w:val="16"/>
                <w:szCs w:val="16"/>
                <w:lang w:eastAsia="zh-CN"/>
              </w:rPr>
              <w:t>17.8.0</w:t>
            </w:r>
          </w:p>
        </w:tc>
      </w:tr>
      <w:tr w:rsidR="00B51548" w:rsidRPr="005E5B5B" w14:paraId="2F02C68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676C5BF" w14:textId="1887C267" w:rsidR="00B51548" w:rsidRDefault="00B51548" w:rsidP="00B51548">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8D0BE1" w14:textId="2B399F38" w:rsidR="00B51548" w:rsidRDefault="00B51548" w:rsidP="00B51548">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0D61E6" w14:textId="2803BF3C" w:rsidR="00B51548" w:rsidRDefault="00B51548" w:rsidP="00B51548">
            <w:pPr>
              <w:pStyle w:val="TAC"/>
              <w:rPr>
                <w:rFonts w:cs="Arial"/>
                <w:sz w:val="16"/>
                <w:szCs w:val="16"/>
                <w:lang w:eastAsia="zh-CN"/>
              </w:rPr>
            </w:pPr>
            <w:r>
              <w:rPr>
                <w:rFonts w:cs="Arial"/>
                <w:sz w:val="16"/>
                <w:szCs w:val="16"/>
                <w:lang w:eastAsia="zh-CN"/>
              </w:rPr>
              <w:t>SP-220849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718003" w14:textId="637D87AD" w:rsidR="00B51548" w:rsidRDefault="00B51548" w:rsidP="00B51548">
            <w:pPr>
              <w:pStyle w:val="TAC"/>
              <w:rPr>
                <w:sz w:val="16"/>
                <w:szCs w:val="16"/>
                <w:lang w:eastAsia="zh-CN"/>
              </w:rPr>
            </w:pPr>
            <w:r>
              <w:rPr>
                <w:sz w:val="16"/>
                <w:szCs w:val="16"/>
                <w:lang w:eastAsia="zh-CN"/>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8A332" w14:textId="3FE8FB6F" w:rsidR="00B51548" w:rsidRDefault="00B51548" w:rsidP="00B51548">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A9802B" w14:textId="481A0B31" w:rsidR="00B51548" w:rsidRDefault="00B51548" w:rsidP="00B5154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AA6C4A3" w14:textId="7A646B7E" w:rsidR="00B51548" w:rsidRDefault="00B51548" w:rsidP="00B51548">
            <w:pPr>
              <w:pStyle w:val="TAL"/>
              <w:rPr>
                <w:noProof/>
                <w:sz w:val="16"/>
                <w:szCs w:val="16"/>
              </w:rPr>
            </w:pPr>
            <w:r>
              <w:rPr>
                <w:noProof/>
                <w:sz w:val="16"/>
                <w:szCs w:val="16"/>
              </w:rPr>
              <w:t>fix TaiList issues in stage 3 in TS28541_5gcNrm.yaml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2AB4E" w14:textId="3DF27B1C" w:rsidR="00B51548" w:rsidRDefault="00B51548" w:rsidP="00B51548">
            <w:pPr>
              <w:pStyle w:val="TAL"/>
              <w:rPr>
                <w:sz w:val="16"/>
                <w:szCs w:val="16"/>
                <w:lang w:eastAsia="zh-CN"/>
              </w:rPr>
            </w:pPr>
            <w:r>
              <w:rPr>
                <w:sz w:val="16"/>
                <w:szCs w:val="16"/>
                <w:lang w:eastAsia="zh-CN"/>
              </w:rPr>
              <w:t>17.8.0</w:t>
            </w:r>
          </w:p>
        </w:tc>
      </w:tr>
      <w:tr w:rsidR="00260822" w:rsidRPr="005E5B5B" w14:paraId="27459E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E4FDF01" w14:textId="69037EED" w:rsidR="00260822" w:rsidRDefault="00260822" w:rsidP="00260822">
            <w:pPr>
              <w:pStyle w:val="TAC"/>
              <w:rPr>
                <w:sz w:val="16"/>
                <w:szCs w:val="16"/>
                <w:lang w:eastAsia="zh-CN"/>
              </w:rPr>
            </w:pPr>
            <w:r>
              <w:rPr>
                <w:sz w:val="16"/>
                <w:szCs w:val="16"/>
                <w:lang w:eastAsia="zh-CN"/>
              </w:rPr>
              <w:t>2022-09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B13EA" w14:textId="46293120" w:rsidR="00260822" w:rsidRDefault="00260822" w:rsidP="00260822">
            <w:pPr>
              <w:pStyle w:val="TAC"/>
              <w:rPr>
                <w:sz w:val="16"/>
                <w:szCs w:val="16"/>
                <w:lang w:eastAsia="zh-CN"/>
              </w:rPr>
            </w:pPr>
            <w:r>
              <w:rPr>
                <w:sz w:val="16"/>
                <w:szCs w:val="16"/>
                <w:lang w:eastAsia="zh-CN"/>
              </w:rPr>
              <w:t>SA#97e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A7B6DF" w14:textId="77777777" w:rsidR="00260822" w:rsidRDefault="00260822" w:rsidP="00260822">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F7210" w14:textId="77777777" w:rsidR="00260822" w:rsidRDefault="00260822" w:rsidP="0026082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79C9D" w14:textId="77777777" w:rsidR="00260822" w:rsidRDefault="00260822" w:rsidP="00260822">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F013D8" w14:textId="77777777" w:rsidR="00260822" w:rsidRDefault="00260822" w:rsidP="00260822">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361304" w14:textId="79F33CAD" w:rsidR="00260822" w:rsidRDefault="00260822" w:rsidP="00260822">
            <w:pPr>
              <w:pStyle w:val="TAL"/>
              <w:rPr>
                <w:noProof/>
                <w:sz w:val="16"/>
                <w:szCs w:val="16"/>
              </w:rPr>
            </w:pPr>
            <w:r>
              <w:rPr>
                <w:noProof/>
                <w:sz w:val="16"/>
                <w:szCs w:val="16"/>
              </w:rPr>
              <w:t>Alignment with code in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48094" w14:textId="21C8E6FD" w:rsidR="00260822" w:rsidRDefault="00260822" w:rsidP="00260822">
            <w:pPr>
              <w:pStyle w:val="TAL"/>
              <w:rPr>
                <w:sz w:val="16"/>
                <w:szCs w:val="16"/>
                <w:lang w:eastAsia="zh-CN"/>
              </w:rPr>
            </w:pPr>
            <w:r>
              <w:rPr>
                <w:sz w:val="16"/>
                <w:szCs w:val="16"/>
                <w:lang w:eastAsia="zh-CN"/>
              </w:rPr>
              <w:t>17.8.1</w:t>
            </w:r>
          </w:p>
        </w:tc>
      </w:tr>
      <w:tr w:rsidR="007A1F2F" w:rsidRPr="005E5B5B" w14:paraId="676A005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5C2096" w14:textId="799BEECA" w:rsidR="007A1F2F" w:rsidRDefault="007A1F2F"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5AC189" w14:textId="0EBD86F4" w:rsidR="007A1F2F" w:rsidRDefault="007A1F2F"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BF4A3C" w14:textId="1BA54771" w:rsidR="007A1F2F" w:rsidRDefault="007A1F2F"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FB2BF" w14:textId="61F98667" w:rsidR="007A1F2F" w:rsidRDefault="007A1F2F" w:rsidP="00260822">
            <w:pPr>
              <w:pStyle w:val="TAC"/>
              <w:rPr>
                <w:sz w:val="16"/>
                <w:szCs w:val="16"/>
                <w:lang w:eastAsia="zh-CN"/>
              </w:rPr>
            </w:pPr>
            <w:r>
              <w:rPr>
                <w:sz w:val="16"/>
                <w:szCs w:val="16"/>
                <w:lang w:eastAsia="zh-CN"/>
              </w:rPr>
              <w:t>0786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C90E2D" w14:textId="3CA618E6" w:rsidR="007A1F2F" w:rsidRDefault="007A1F2F" w:rsidP="00260822">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17E16" w14:textId="4B161695" w:rsidR="007A1F2F" w:rsidRDefault="007A1F2F"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BECC24" w14:textId="5AD54AEE" w:rsidR="007A1F2F" w:rsidRDefault="007A1F2F" w:rsidP="00260822">
            <w:pPr>
              <w:pStyle w:val="TAL"/>
              <w:rPr>
                <w:noProof/>
                <w:sz w:val="16"/>
                <w:szCs w:val="16"/>
              </w:rPr>
            </w:pPr>
            <w:r>
              <w:rPr>
                <w:noProof/>
                <w:sz w:val="16"/>
                <w:szCs w:val="16"/>
              </w:rPr>
              <w:t>YANG Corrections in Word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A32C1" w14:textId="5076A58D" w:rsidR="007A1F2F" w:rsidRDefault="007A1F2F" w:rsidP="00260822">
            <w:pPr>
              <w:pStyle w:val="TAL"/>
              <w:rPr>
                <w:sz w:val="16"/>
                <w:szCs w:val="16"/>
                <w:lang w:eastAsia="zh-CN"/>
              </w:rPr>
            </w:pPr>
            <w:r>
              <w:rPr>
                <w:sz w:val="16"/>
                <w:szCs w:val="16"/>
                <w:lang w:eastAsia="zh-CN"/>
              </w:rPr>
              <w:t>17.9.0</w:t>
            </w:r>
          </w:p>
        </w:tc>
      </w:tr>
      <w:tr w:rsidR="00F96ACA" w:rsidRPr="005E5B5B" w14:paraId="6340728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749CBB9" w14:textId="3A7700A9" w:rsidR="00F96ACA" w:rsidRDefault="00F96ACA"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5194828" w14:textId="026115C9" w:rsidR="00F96ACA" w:rsidRDefault="00F96ACA"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F1F91A" w14:textId="5FCA950A" w:rsidR="00F96ACA" w:rsidRDefault="00F96ACA" w:rsidP="00260822">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E3ABA" w14:textId="6F9640AD" w:rsidR="00F96ACA" w:rsidRDefault="00F96ACA" w:rsidP="00260822">
            <w:pPr>
              <w:pStyle w:val="TAC"/>
              <w:rPr>
                <w:sz w:val="16"/>
                <w:szCs w:val="16"/>
                <w:lang w:eastAsia="zh-CN"/>
              </w:rPr>
            </w:pPr>
            <w:r>
              <w:rPr>
                <w:sz w:val="16"/>
                <w:szCs w:val="16"/>
                <w:lang w:eastAsia="zh-CN"/>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FDB12" w14:textId="072679AB" w:rsidR="00F96ACA" w:rsidRDefault="00F96ACA" w:rsidP="00260822">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411CA" w14:textId="71904269" w:rsidR="00F96ACA" w:rsidRDefault="00F96ACA" w:rsidP="00260822">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97B3A77" w14:textId="1ED56416" w:rsidR="00F96ACA" w:rsidRDefault="00F96ACA" w:rsidP="00260822">
            <w:pPr>
              <w:pStyle w:val="TAL"/>
              <w:rPr>
                <w:noProof/>
                <w:sz w:val="16"/>
                <w:szCs w:val="16"/>
              </w:rPr>
            </w:pPr>
            <w:r>
              <w:rPr>
                <w:noProof/>
                <w:sz w:val="16"/>
                <w:szCs w:val="16"/>
              </w:rPr>
              <w:t xml:space="preserve">Correcting name of nSInstanceId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EB707" w14:textId="22BC1445" w:rsidR="00F96ACA" w:rsidRDefault="00F96ACA" w:rsidP="00260822">
            <w:pPr>
              <w:pStyle w:val="TAL"/>
              <w:rPr>
                <w:sz w:val="16"/>
                <w:szCs w:val="16"/>
                <w:lang w:eastAsia="zh-CN"/>
              </w:rPr>
            </w:pPr>
            <w:r>
              <w:rPr>
                <w:sz w:val="16"/>
                <w:szCs w:val="16"/>
                <w:lang w:eastAsia="zh-CN"/>
              </w:rPr>
              <w:t>17.9.0</w:t>
            </w:r>
          </w:p>
        </w:tc>
      </w:tr>
      <w:tr w:rsidR="0011077C" w:rsidRPr="005E5B5B" w14:paraId="67231AB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71C422" w14:textId="48C491E2" w:rsidR="0011077C" w:rsidRDefault="0011077C" w:rsidP="00260822">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7E13C2" w14:textId="381D55CE" w:rsidR="0011077C" w:rsidRDefault="0011077C" w:rsidP="00260822">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C8D749" w14:textId="5B21FB30" w:rsidR="0011077C" w:rsidRDefault="0011077C" w:rsidP="00260822">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F7F53E" w14:textId="5DA161B5" w:rsidR="0011077C" w:rsidRDefault="0011077C" w:rsidP="00260822">
            <w:pPr>
              <w:pStyle w:val="TAC"/>
              <w:rPr>
                <w:sz w:val="16"/>
                <w:szCs w:val="16"/>
                <w:lang w:eastAsia="zh-CN"/>
              </w:rPr>
            </w:pPr>
            <w:r>
              <w:rPr>
                <w:sz w:val="16"/>
                <w:szCs w:val="16"/>
                <w:lang w:eastAsia="zh-CN"/>
              </w:rPr>
              <w:t>0802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830C0" w14:textId="71135E51" w:rsidR="0011077C" w:rsidRDefault="0011077C" w:rsidP="00260822">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31ECE" w14:textId="62A6932B" w:rsidR="0011077C" w:rsidRDefault="0011077C" w:rsidP="00260822">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6816B47" w14:textId="6CB831D6" w:rsidR="0011077C" w:rsidRDefault="0011077C" w:rsidP="00260822">
            <w:pPr>
              <w:pStyle w:val="TAL"/>
              <w:rPr>
                <w:noProof/>
                <w:sz w:val="16"/>
                <w:szCs w:val="16"/>
              </w:rPr>
            </w:pPr>
            <w:r>
              <w:rPr>
                <w:noProof/>
                <w:sz w:val="16"/>
                <w:szCs w:val="16"/>
              </w:rPr>
              <w:t xml:space="preserve">Correction to multiplicity of relation between NetworkSlice IOC and NetworkSliceSubnet IOC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FD3D3D" w14:textId="12D09905" w:rsidR="0011077C" w:rsidRDefault="0011077C" w:rsidP="00260822">
            <w:pPr>
              <w:pStyle w:val="TAL"/>
              <w:rPr>
                <w:sz w:val="16"/>
                <w:szCs w:val="16"/>
                <w:lang w:eastAsia="zh-CN"/>
              </w:rPr>
            </w:pPr>
            <w:r>
              <w:rPr>
                <w:sz w:val="16"/>
                <w:szCs w:val="16"/>
                <w:lang w:eastAsia="zh-CN"/>
              </w:rPr>
              <w:t>17.9.0</w:t>
            </w:r>
          </w:p>
        </w:tc>
      </w:tr>
      <w:tr w:rsidR="00837EE7" w:rsidRPr="005E5B5B" w14:paraId="3565DB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C1078FC" w14:textId="1FA384B7" w:rsidR="00837EE7" w:rsidRDefault="00837EE7" w:rsidP="00837EE7">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FE2D98" w14:textId="5F271C92" w:rsidR="00837EE7" w:rsidRDefault="00837EE7" w:rsidP="00837EE7">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27F616" w14:textId="00A34514" w:rsidR="00837EE7" w:rsidRDefault="00837EE7" w:rsidP="00837EE7">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889F9" w14:textId="26DAF99C" w:rsidR="00837EE7" w:rsidRDefault="00837EE7" w:rsidP="00837EE7">
            <w:pPr>
              <w:pStyle w:val="TAC"/>
              <w:rPr>
                <w:sz w:val="16"/>
                <w:szCs w:val="16"/>
                <w:lang w:eastAsia="zh-CN"/>
              </w:rPr>
            </w:pPr>
            <w:r>
              <w:rPr>
                <w:sz w:val="16"/>
                <w:szCs w:val="16"/>
                <w:lang w:eastAsia="zh-CN"/>
              </w:rPr>
              <w:t>0805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20973" w14:textId="45A32012" w:rsidR="00837EE7" w:rsidRDefault="00837EE7" w:rsidP="00837EE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13B26" w14:textId="3A45F686" w:rsidR="00837EE7" w:rsidRDefault="00837EE7" w:rsidP="00837EE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0A6E764" w14:textId="490BD21A" w:rsidR="00837EE7" w:rsidRDefault="00837EE7" w:rsidP="00837EE7">
            <w:pPr>
              <w:pStyle w:val="TAL"/>
              <w:rPr>
                <w:noProof/>
                <w:sz w:val="16"/>
                <w:szCs w:val="16"/>
              </w:rPr>
            </w:pPr>
            <w:r>
              <w:rPr>
                <w:noProof/>
                <w:sz w:val="16"/>
                <w:szCs w:val="16"/>
              </w:rPr>
              <w:t>Correction to GSMA NG 116 reference for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79ED9" w14:textId="72A7690F" w:rsidR="00837EE7" w:rsidRDefault="00837EE7" w:rsidP="00837EE7">
            <w:pPr>
              <w:pStyle w:val="TAL"/>
              <w:rPr>
                <w:sz w:val="16"/>
                <w:szCs w:val="16"/>
                <w:lang w:eastAsia="zh-CN"/>
              </w:rPr>
            </w:pPr>
            <w:r>
              <w:rPr>
                <w:sz w:val="16"/>
                <w:szCs w:val="16"/>
                <w:lang w:eastAsia="zh-CN"/>
              </w:rPr>
              <w:t>17.9.0</w:t>
            </w:r>
          </w:p>
        </w:tc>
      </w:tr>
      <w:tr w:rsidR="00636C03" w:rsidRPr="005E5B5B" w14:paraId="60D581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577FC55" w14:textId="79D6AE4B"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182CE8" w14:textId="3BE9716D"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57FACED" w14:textId="5430D550"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9E8A0" w14:textId="0BDC361F" w:rsidR="00636C03" w:rsidRDefault="00636C03" w:rsidP="00636C03">
            <w:pPr>
              <w:pStyle w:val="TAC"/>
              <w:rPr>
                <w:sz w:val="16"/>
                <w:szCs w:val="16"/>
                <w:lang w:eastAsia="zh-CN"/>
              </w:rPr>
            </w:pPr>
            <w:r>
              <w:rPr>
                <w:sz w:val="16"/>
                <w:szCs w:val="16"/>
                <w:lang w:eastAsia="zh-CN"/>
              </w:rPr>
              <w:t>0808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E0497" w14:textId="3310ADE6"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02CCC0" w14:textId="7C3A3553" w:rsidR="00636C03" w:rsidRDefault="00636C03" w:rsidP="00636C03">
            <w:pPr>
              <w:pStyle w:val="TAL"/>
              <w:rPr>
                <w:rFonts w:cs="Arial"/>
                <w:sz w:val="16"/>
                <w:szCs w:val="16"/>
                <w:lang w:eastAsia="zh-CN"/>
              </w:rPr>
            </w:pPr>
            <w:r>
              <w:rPr>
                <w:rFonts w:cs="Arial"/>
                <w:sz w:val="16"/>
                <w:szCs w:val="16"/>
                <w:lang w:eastAsia="zh-CN"/>
              </w:rPr>
              <w:t xml:space="preserve">A </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75CEED" w14:textId="488A7945" w:rsidR="00636C03" w:rsidRDefault="00636C03" w:rsidP="00636C03">
            <w:pPr>
              <w:pStyle w:val="TAL"/>
              <w:rPr>
                <w:noProof/>
                <w:sz w:val="16"/>
                <w:szCs w:val="16"/>
              </w:rPr>
            </w:pPr>
            <w:r>
              <w:rPr>
                <w:noProof/>
                <w:sz w:val="16"/>
                <w:szCs w:val="16"/>
              </w:rPr>
              <w:t>Correction to ServiceProfile attribute v2XCommModels name in YAML defintion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172B" w14:textId="4DA81BDE" w:rsidR="00636C03" w:rsidRDefault="00636C03" w:rsidP="00636C03">
            <w:pPr>
              <w:pStyle w:val="TAL"/>
              <w:rPr>
                <w:sz w:val="16"/>
                <w:szCs w:val="16"/>
                <w:lang w:eastAsia="zh-CN"/>
              </w:rPr>
            </w:pPr>
            <w:r>
              <w:rPr>
                <w:sz w:val="16"/>
                <w:szCs w:val="16"/>
                <w:lang w:eastAsia="zh-CN"/>
              </w:rPr>
              <w:t>17.9.0</w:t>
            </w:r>
          </w:p>
        </w:tc>
      </w:tr>
      <w:tr w:rsidR="00636C03" w:rsidRPr="005E5B5B" w14:paraId="27A303C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5FD7F" w14:textId="33D3BF95" w:rsidR="00636C03" w:rsidRDefault="00636C03"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CAB1CE" w14:textId="5D699802" w:rsidR="00636C03" w:rsidRDefault="00636C03"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13D5F3" w14:textId="77990BEE" w:rsidR="00636C03" w:rsidRDefault="00636C03" w:rsidP="00636C03">
            <w:pPr>
              <w:pStyle w:val="TAC"/>
              <w:rPr>
                <w:rFonts w:cs="Arial"/>
                <w:sz w:val="16"/>
                <w:szCs w:val="16"/>
                <w:lang w:eastAsia="zh-CN"/>
              </w:rPr>
            </w:pPr>
            <w:r>
              <w:rPr>
                <w:rFonts w:cs="Arial"/>
                <w:sz w:val="16"/>
                <w:szCs w:val="16"/>
                <w:lang w:eastAsia="zh-CN"/>
              </w:rPr>
              <w:t>SP-221169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381E6" w14:textId="495D8269" w:rsidR="00636C03" w:rsidRDefault="00636C03" w:rsidP="00636C03">
            <w:pPr>
              <w:pStyle w:val="TAC"/>
              <w:rPr>
                <w:sz w:val="16"/>
                <w:szCs w:val="16"/>
                <w:lang w:eastAsia="zh-CN"/>
              </w:rPr>
            </w:pPr>
            <w:r>
              <w:rPr>
                <w:sz w:val="16"/>
                <w:szCs w:val="16"/>
                <w:lang w:eastAsia="zh-CN"/>
              </w:rPr>
              <w:t>0811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B3E5B" w14:textId="56BB49D3" w:rsidR="00636C03" w:rsidRDefault="00636C03" w:rsidP="00636C03">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B3EED1" w14:textId="6D4FCB2B" w:rsidR="00636C03" w:rsidRDefault="00636C03"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DDA5E2" w14:textId="05E0FC78" w:rsidR="00636C03" w:rsidRDefault="00636C03" w:rsidP="00636C03">
            <w:pPr>
              <w:pStyle w:val="TAL"/>
              <w:rPr>
                <w:noProof/>
                <w:sz w:val="16"/>
                <w:szCs w:val="16"/>
              </w:rPr>
            </w:pPr>
            <w:r>
              <w:rPr>
                <w:noProof/>
                <w:sz w:val="16"/>
                <w:szCs w:val="16"/>
              </w:rPr>
              <w:t>Correction to inconsistencies in GNBCUCPFunction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1C6C4" w14:textId="74A9DBE0" w:rsidR="00636C03" w:rsidRDefault="00636C03" w:rsidP="00636C03">
            <w:pPr>
              <w:pStyle w:val="TAL"/>
              <w:rPr>
                <w:sz w:val="16"/>
                <w:szCs w:val="16"/>
                <w:lang w:eastAsia="zh-CN"/>
              </w:rPr>
            </w:pPr>
            <w:r>
              <w:rPr>
                <w:sz w:val="16"/>
                <w:szCs w:val="16"/>
                <w:lang w:eastAsia="zh-CN"/>
              </w:rPr>
              <w:t>17.9.0</w:t>
            </w:r>
          </w:p>
        </w:tc>
      </w:tr>
      <w:tr w:rsidR="00540197" w:rsidRPr="005E5B5B" w14:paraId="795EB1F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FE70270" w14:textId="40DF103A" w:rsidR="00540197" w:rsidRDefault="00540197" w:rsidP="00636C03">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C55516F" w14:textId="487E4854" w:rsidR="00540197" w:rsidRDefault="00540197" w:rsidP="00636C03">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0220BDA" w14:textId="4933242A" w:rsidR="00540197" w:rsidRDefault="00540197" w:rsidP="00636C03">
            <w:pPr>
              <w:pStyle w:val="TAC"/>
              <w:rPr>
                <w:rFonts w:cs="Arial"/>
                <w:sz w:val="16"/>
                <w:szCs w:val="16"/>
                <w:lang w:eastAsia="zh-CN"/>
              </w:rPr>
            </w:pPr>
            <w:r>
              <w:rPr>
                <w:rFonts w:cs="Arial"/>
                <w:sz w:val="16"/>
                <w:szCs w:val="16"/>
                <w:lang w:eastAsia="zh-CN"/>
              </w:rPr>
              <w:t>SP-221173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DA633" w14:textId="58AC0497" w:rsidR="00540197" w:rsidRDefault="00540197" w:rsidP="00636C03">
            <w:pPr>
              <w:pStyle w:val="TAC"/>
              <w:rPr>
                <w:sz w:val="16"/>
                <w:szCs w:val="16"/>
                <w:lang w:eastAsia="zh-CN"/>
              </w:rPr>
            </w:pPr>
            <w:r>
              <w:rPr>
                <w:sz w:val="16"/>
                <w:szCs w:val="16"/>
                <w:lang w:eastAsia="zh-CN"/>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DE40C" w14:textId="549FFA8B" w:rsidR="00540197" w:rsidRDefault="00540197" w:rsidP="00636C03">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325AF3" w14:textId="0A2BEB59" w:rsidR="00540197" w:rsidRDefault="00540197" w:rsidP="00636C03">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CD81E20" w14:textId="0F2B1C4A" w:rsidR="00540197" w:rsidRDefault="00540197" w:rsidP="00636C03">
            <w:pPr>
              <w:pStyle w:val="TAL"/>
              <w:rPr>
                <w:noProof/>
                <w:sz w:val="16"/>
                <w:szCs w:val="16"/>
              </w:rPr>
            </w:pPr>
            <w:r>
              <w:rPr>
                <w:noProof/>
                <w:sz w:val="16"/>
                <w:szCs w:val="16"/>
              </w:rPr>
              <w:t xml:space="preserve">Adding YANG begin and End markers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8A996" w14:textId="156669EB" w:rsidR="00540197" w:rsidRDefault="00540197" w:rsidP="00636C03">
            <w:pPr>
              <w:pStyle w:val="TAL"/>
              <w:rPr>
                <w:sz w:val="16"/>
                <w:szCs w:val="16"/>
                <w:lang w:eastAsia="zh-CN"/>
              </w:rPr>
            </w:pPr>
            <w:r>
              <w:rPr>
                <w:sz w:val="16"/>
                <w:szCs w:val="16"/>
                <w:lang w:eastAsia="zh-CN"/>
              </w:rPr>
              <w:t>17.9.0</w:t>
            </w:r>
          </w:p>
        </w:tc>
      </w:tr>
      <w:tr w:rsidR="006608A0" w:rsidRPr="005E5B5B" w14:paraId="26E62CA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AE6839F" w14:textId="674C05DE" w:rsidR="006608A0" w:rsidRDefault="006608A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544BCC" w14:textId="6A89F182" w:rsidR="006608A0" w:rsidRDefault="006608A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EC8D34" w14:textId="607F2A9A" w:rsidR="006608A0" w:rsidRDefault="006608A0"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1D14B" w14:textId="564FA295" w:rsidR="006608A0" w:rsidRDefault="006608A0" w:rsidP="006608A0">
            <w:pPr>
              <w:pStyle w:val="TAC"/>
              <w:rPr>
                <w:sz w:val="16"/>
                <w:szCs w:val="16"/>
                <w:lang w:eastAsia="zh-CN"/>
              </w:rPr>
            </w:pPr>
            <w:r>
              <w:rPr>
                <w:sz w:val="16"/>
                <w:szCs w:val="16"/>
                <w:lang w:eastAsia="zh-CN"/>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6F613" w14:textId="1EF80D8D" w:rsidR="006608A0" w:rsidRDefault="006608A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B09DA" w14:textId="21813AFC" w:rsidR="006608A0" w:rsidRDefault="006608A0"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C5A698" w14:textId="7A8B6C5A" w:rsidR="006608A0" w:rsidRDefault="006608A0" w:rsidP="006608A0">
            <w:pPr>
              <w:pStyle w:val="TAL"/>
              <w:rPr>
                <w:noProof/>
                <w:sz w:val="16"/>
                <w:szCs w:val="16"/>
              </w:rPr>
            </w:pPr>
            <w:r>
              <w:rPr>
                <w:noProof/>
                <w:sz w:val="16"/>
                <w:szCs w:val="16"/>
              </w:rPr>
              <w:t>Address Editor's Note for the description of FeasibilityCheckAndReservationJob (6.3.9)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94EA1C" w14:textId="71AD8633" w:rsidR="006608A0" w:rsidRDefault="006608A0" w:rsidP="006608A0">
            <w:pPr>
              <w:pStyle w:val="TAL"/>
              <w:rPr>
                <w:sz w:val="16"/>
                <w:szCs w:val="16"/>
                <w:lang w:eastAsia="zh-CN"/>
              </w:rPr>
            </w:pPr>
            <w:r>
              <w:rPr>
                <w:sz w:val="16"/>
                <w:szCs w:val="16"/>
                <w:lang w:eastAsia="zh-CN"/>
              </w:rPr>
              <w:t>17.9.0</w:t>
            </w:r>
          </w:p>
        </w:tc>
      </w:tr>
      <w:tr w:rsidR="00CA77E3" w:rsidRPr="005E5B5B" w14:paraId="603BCD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AD82ECF" w14:textId="7157CA1B" w:rsidR="00CA77E3" w:rsidRDefault="00CA77E3"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2887FAF" w14:textId="4FF17308" w:rsidR="00CA77E3" w:rsidRDefault="00CA77E3"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97372B" w14:textId="4A5BD3CF" w:rsidR="00CA77E3" w:rsidRDefault="00CA77E3" w:rsidP="006608A0">
            <w:pPr>
              <w:pStyle w:val="TAC"/>
              <w:rPr>
                <w:rFonts w:cs="Arial"/>
                <w:sz w:val="16"/>
                <w:szCs w:val="16"/>
                <w:lang w:eastAsia="zh-CN"/>
              </w:rPr>
            </w:pPr>
            <w:r>
              <w:rPr>
                <w:rFonts w:cs="Arial"/>
                <w:sz w:val="16"/>
                <w:szCs w:val="16"/>
                <w:lang w:eastAsia="zh-CN"/>
              </w:rPr>
              <w:t>SP-221180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C10E4" w14:textId="0EB6918D" w:rsidR="00CA77E3" w:rsidRDefault="00CA77E3" w:rsidP="006608A0">
            <w:pPr>
              <w:pStyle w:val="TAC"/>
              <w:rPr>
                <w:sz w:val="16"/>
                <w:szCs w:val="16"/>
                <w:lang w:eastAsia="zh-CN"/>
              </w:rPr>
            </w:pPr>
            <w:r>
              <w:rPr>
                <w:sz w:val="16"/>
                <w:szCs w:val="16"/>
                <w:lang w:eastAsia="zh-CN"/>
              </w:rPr>
              <w:t>0821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0AB01" w14:textId="012083C6" w:rsidR="00CA77E3" w:rsidRDefault="00CA77E3"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FD3DB3" w14:textId="622998DA" w:rsidR="00CA77E3" w:rsidRDefault="00CA77E3"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4CB15" w14:textId="6E83196D" w:rsidR="00CA77E3" w:rsidRDefault="00CA77E3" w:rsidP="006608A0">
            <w:pPr>
              <w:pStyle w:val="TAL"/>
              <w:rPr>
                <w:noProof/>
                <w:sz w:val="16"/>
                <w:szCs w:val="16"/>
              </w:rPr>
            </w:pPr>
            <w:r>
              <w:rPr>
                <w:noProof/>
                <w:sz w:val="16"/>
                <w:szCs w:val="16"/>
              </w:rPr>
              <w:t>Correct the definition for cellLocalId to support MOCN network sharing sceanrio (6.3.11)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F89F2" w14:textId="12450709" w:rsidR="00CA77E3" w:rsidRDefault="00CA77E3" w:rsidP="006608A0">
            <w:pPr>
              <w:pStyle w:val="TAL"/>
              <w:rPr>
                <w:sz w:val="16"/>
                <w:szCs w:val="16"/>
                <w:lang w:eastAsia="zh-CN"/>
              </w:rPr>
            </w:pPr>
            <w:r>
              <w:rPr>
                <w:sz w:val="16"/>
                <w:szCs w:val="16"/>
                <w:lang w:eastAsia="zh-CN"/>
              </w:rPr>
              <w:t>17.9.0</w:t>
            </w:r>
          </w:p>
        </w:tc>
      </w:tr>
      <w:tr w:rsidR="00662D82" w:rsidRPr="005E5B5B" w14:paraId="4D12E78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CEB912" w14:textId="69486441" w:rsidR="00662D82" w:rsidRDefault="00662D82"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9EB29E" w14:textId="193AFF63" w:rsidR="00662D82" w:rsidRDefault="00662D82"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373164" w14:textId="21FCB7A4" w:rsidR="00662D82" w:rsidRDefault="00662D82" w:rsidP="006608A0">
            <w:pPr>
              <w:pStyle w:val="TAC"/>
              <w:rPr>
                <w:rFonts w:cs="Arial"/>
                <w:sz w:val="16"/>
                <w:szCs w:val="16"/>
                <w:lang w:eastAsia="zh-CN"/>
              </w:rPr>
            </w:pPr>
            <w:r>
              <w:rPr>
                <w:rFonts w:cs="Arial"/>
                <w:sz w:val="16"/>
                <w:szCs w:val="16"/>
                <w:lang w:eastAsia="zh-CN"/>
              </w:rPr>
              <w:t>SP-221181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E8293" w14:textId="66B7F777" w:rsidR="00662D82" w:rsidRDefault="00662D82" w:rsidP="006608A0">
            <w:pPr>
              <w:pStyle w:val="TAC"/>
              <w:rPr>
                <w:sz w:val="16"/>
                <w:szCs w:val="16"/>
                <w:lang w:eastAsia="zh-CN"/>
              </w:rPr>
            </w:pPr>
            <w:r>
              <w:rPr>
                <w:sz w:val="16"/>
                <w:szCs w:val="16"/>
                <w:lang w:eastAsia="zh-CN"/>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4128D" w14:textId="470EA2C7" w:rsidR="00662D82" w:rsidRDefault="00662D82"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987A33" w14:textId="42A23583" w:rsidR="00662D82" w:rsidRDefault="00662D82"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94BB3D" w14:textId="62ABFC08" w:rsidR="00662D82" w:rsidRDefault="00662D82" w:rsidP="006608A0">
            <w:pPr>
              <w:pStyle w:val="TAL"/>
              <w:rPr>
                <w:noProof/>
                <w:sz w:val="16"/>
                <w:szCs w:val="16"/>
              </w:rPr>
            </w:pPr>
            <w:r>
              <w:rPr>
                <w:noProof/>
                <w:sz w:val="16"/>
                <w:szCs w:val="16"/>
              </w:rPr>
              <w:t>Correct the misalignment information between stage2 and stage3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FDC4A" w14:textId="34EAA482" w:rsidR="00662D82" w:rsidRDefault="00662D82" w:rsidP="006608A0">
            <w:pPr>
              <w:pStyle w:val="TAL"/>
              <w:rPr>
                <w:sz w:val="16"/>
                <w:szCs w:val="16"/>
                <w:lang w:eastAsia="zh-CN"/>
              </w:rPr>
            </w:pPr>
            <w:r>
              <w:rPr>
                <w:sz w:val="16"/>
                <w:szCs w:val="16"/>
                <w:lang w:eastAsia="zh-CN"/>
              </w:rPr>
              <w:t>17.9.0</w:t>
            </w:r>
          </w:p>
        </w:tc>
      </w:tr>
      <w:tr w:rsidR="004C335F" w:rsidRPr="005E5B5B" w14:paraId="1A2D7F9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981FAE0" w14:textId="5E85A6A4" w:rsidR="004C335F" w:rsidRDefault="004C335F"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8250FE" w14:textId="4856BE0A" w:rsidR="004C335F" w:rsidRDefault="004C335F"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6A1683" w14:textId="45F5C8D0" w:rsidR="004C335F" w:rsidRDefault="004C335F" w:rsidP="006608A0">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E6B32" w14:textId="05150A6D" w:rsidR="004C335F" w:rsidRDefault="004C335F" w:rsidP="006608A0">
            <w:pPr>
              <w:pStyle w:val="TAC"/>
              <w:rPr>
                <w:sz w:val="16"/>
                <w:szCs w:val="16"/>
                <w:lang w:eastAsia="zh-CN"/>
              </w:rPr>
            </w:pPr>
            <w:r>
              <w:rPr>
                <w:sz w:val="16"/>
                <w:szCs w:val="16"/>
                <w:lang w:eastAsia="zh-CN"/>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31B35" w14:textId="4173D715" w:rsidR="004C335F" w:rsidRDefault="004C335F" w:rsidP="006608A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B878304" w14:textId="205237F8" w:rsidR="004C335F" w:rsidRDefault="004C335F" w:rsidP="006608A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8BA0439" w14:textId="41A3D1E7" w:rsidR="004C335F" w:rsidRDefault="004C335F" w:rsidP="006608A0">
            <w:pPr>
              <w:pStyle w:val="TAL"/>
              <w:rPr>
                <w:noProof/>
                <w:sz w:val="16"/>
                <w:szCs w:val="16"/>
              </w:rPr>
            </w:pPr>
            <w:r>
              <w:rPr>
                <w:noProof/>
                <w:sz w:val="16"/>
                <w:szCs w:val="16"/>
              </w:rPr>
              <w:t>Replacing Support Qualifier with 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0DB64" w14:textId="7AFF30EF" w:rsidR="004C335F" w:rsidRDefault="004C335F" w:rsidP="006608A0">
            <w:pPr>
              <w:pStyle w:val="TAL"/>
              <w:rPr>
                <w:sz w:val="16"/>
                <w:szCs w:val="16"/>
                <w:lang w:eastAsia="zh-CN"/>
              </w:rPr>
            </w:pPr>
            <w:r>
              <w:rPr>
                <w:sz w:val="16"/>
                <w:szCs w:val="16"/>
                <w:lang w:eastAsia="zh-CN"/>
              </w:rPr>
              <w:t>17.9.0</w:t>
            </w:r>
          </w:p>
        </w:tc>
      </w:tr>
      <w:tr w:rsidR="00320C90" w:rsidRPr="005E5B5B" w14:paraId="0C2D7F8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97D8B7" w14:textId="4881D461" w:rsidR="00320C90" w:rsidRDefault="00320C90" w:rsidP="006608A0">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961BEEC" w14:textId="37BD5685" w:rsidR="00320C90" w:rsidRDefault="00320C90" w:rsidP="006608A0">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5E6206E" w14:textId="499B1F6F" w:rsidR="00320C90" w:rsidRDefault="00320C90" w:rsidP="006608A0">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6D463" w14:textId="2D4D59D3" w:rsidR="00320C90" w:rsidRDefault="00320C90" w:rsidP="006608A0">
            <w:pPr>
              <w:pStyle w:val="TAC"/>
              <w:rPr>
                <w:sz w:val="16"/>
                <w:szCs w:val="16"/>
                <w:lang w:eastAsia="zh-CN"/>
              </w:rPr>
            </w:pPr>
            <w:r>
              <w:rPr>
                <w:sz w:val="16"/>
                <w:szCs w:val="16"/>
                <w:lang w:eastAsia="zh-CN"/>
              </w:rPr>
              <w:t>0835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E84D3" w14:textId="242BB31E" w:rsidR="00320C90" w:rsidRDefault="00320C90" w:rsidP="006608A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FA6899" w14:textId="34DB026F" w:rsidR="00320C90" w:rsidRDefault="00320C90" w:rsidP="006608A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58B762B" w14:textId="041595A2" w:rsidR="00320C90" w:rsidRDefault="00320C90" w:rsidP="006608A0">
            <w:pPr>
              <w:pStyle w:val="TAL"/>
              <w:rPr>
                <w:noProof/>
                <w:sz w:val="16"/>
                <w:szCs w:val="16"/>
              </w:rPr>
            </w:pPr>
            <w:r>
              <w:rPr>
                <w:noProof/>
                <w:sz w:val="16"/>
                <w:szCs w:val="16"/>
              </w:rPr>
              <w:t>Consistency in use of servAttrCom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13F7D" w14:textId="32B75059" w:rsidR="00320C90" w:rsidRDefault="00320C90" w:rsidP="006608A0">
            <w:pPr>
              <w:pStyle w:val="TAL"/>
              <w:rPr>
                <w:sz w:val="16"/>
                <w:szCs w:val="16"/>
                <w:lang w:eastAsia="zh-CN"/>
              </w:rPr>
            </w:pPr>
            <w:r>
              <w:rPr>
                <w:sz w:val="16"/>
                <w:szCs w:val="16"/>
                <w:lang w:eastAsia="zh-CN"/>
              </w:rPr>
              <w:t>17.9.0</w:t>
            </w:r>
          </w:p>
        </w:tc>
      </w:tr>
      <w:tr w:rsidR="009C0E34" w:rsidRPr="005E5B5B" w14:paraId="5F5BFE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63B386" w14:textId="674A7268" w:rsidR="009C0E34" w:rsidRDefault="009C0E34" w:rsidP="009C0E34">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EB1A15" w14:textId="2E13F69E" w:rsidR="009C0E34" w:rsidRDefault="009C0E34" w:rsidP="009C0E34">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95481E0" w14:textId="65E49848" w:rsidR="009C0E34" w:rsidRDefault="009C0E34" w:rsidP="009C0E34">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75DF2" w14:textId="00EB81B2" w:rsidR="009C0E34" w:rsidRDefault="009C0E34" w:rsidP="009C0E34">
            <w:pPr>
              <w:pStyle w:val="TAC"/>
              <w:rPr>
                <w:sz w:val="16"/>
                <w:szCs w:val="16"/>
                <w:lang w:eastAsia="zh-CN"/>
              </w:rPr>
            </w:pPr>
            <w:r>
              <w:rPr>
                <w:sz w:val="16"/>
                <w:szCs w:val="16"/>
                <w:lang w:eastAsia="zh-CN"/>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BD226" w14:textId="24611B4D" w:rsidR="009C0E34" w:rsidRDefault="009C0E34" w:rsidP="009C0E34">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A9CF5B" w14:textId="731E9E53" w:rsidR="009C0E34" w:rsidRDefault="009C0E34" w:rsidP="009C0E34">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4777A" w14:textId="1838435D" w:rsidR="009C0E34" w:rsidRDefault="009C0E34" w:rsidP="009C0E34">
            <w:pPr>
              <w:pStyle w:val="TAL"/>
              <w:rPr>
                <w:noProof/>
                <w:sz w:val="16"/>
                <w:szCs w:val="16"/>
              </w:rPr>
            </w:pPr>
            <w:r>
              <w:rPr>
                <w:noProof/>
                <w:sz w:val="16"/>
                <w:szCs w:val="16"/>
              </w:rPr>
              <w:t>Correct kPIList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85D9D" w14:textId="553655FF" w:rsidR="009C0E34" w:rsidRDefault="009C0E34" w:rsidP="009C0E34">
            <w:pPr>
              <w:pStyle w:val="TAL"/>
              <w:rPr>
                <w:sz w:val="16"/>
                <w:szCs w:val="16"/>
                <w:lang w:eastAsia="zh-CN"/>
              </w:rPr>
            </w:pPr>
            <w:r>
              <w:rPr>
                <w:sz w:val="16"/>
                <w:szCs w:val="16"/>
                <w:lang w:eastAsia="zh-CN"/>
              </w:rPr>
              <w:t>17.9.0</w:t>
            </w:r>
          </w:p>
        </w:tc>
      </w:tr>
      <w:tr w:rsidR="0066405C" w:rsidRPr="005E5B5B" w14:paraId="0B569F3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5629C53" w14:textId="1525EB47" w:rsidR="0066405C" w:rsidRDefault="0066405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13E5E2" w14:textId="6ABFB96A" w:rsidR="0066405C" w:rsidRDefault="0066405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D66DEC0" w14:textId="0D0AE1AA" w:rsidR="0066405C" w:rsidRDefault="0066405C" w:rsidP="0066405C">
            <w:pPr>
              <w:pStyle w:val="TAC"/>
              <w:rPr>
                <w:rFonts w:cs="Arial"/>
                <w:sz w:val="16"/>
                <w:szCs w:val="16"/>
                <w:lang w:eastAsia="zh-CN"/>
              </w:rPr>
            </w:pPr>
            <w:r>
              <w:rPr>
                <w:rFonts w:cs="Arial"/>
                <w:sz w:val="16"/>
                <w:szCs w:val="16"/>
                <w:lang w:eastAsia="zh-CN"/>
              </w:rPr>
              <w:t>SP-221182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C48CF" w14:textId="44FBCAD6" w:rsidR="0066405C" w:rsidRDefault="0066405C" w:rsidP="0066405C">
            <w:pPr>
              <w:pStyle w:val="TAC"/>
              <w:rPr>
                <w:sz w:val="16"/>
                <w:szCs w:val="16"/>
                <w:lang w:eastAsia="zh-CN"/>
              </w:rPr>
            </w:pPr>
            <w:r>
              <w:rPr>
                <w:sz w:val="16"/>
                <w:szCs w:val="16"/>
                <w:lang w:eastAsia="zh-CN"/>
              </w:rPr>
              <w:t>0841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21DF8" w14:textId="69B9D855" w:rsidR="0066405C" w:rsidRDefault="0066405C" w:rsidP="0066405C">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4474CE" w14:textId="22A6D1A7" w:rsidR="0066405C" w:rsidRDefault="0066405C" w:rsidP="0066405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41E823" w14:textId="5DE94544" w:rsidR="0066405C" w:rsidRDefault="0066405C" w:rsidP="0066405C">
            <w:pPr>
              <w:pStyle w:val="TAL"/>
              <w:rPr>
                <w:noProof/>
                <w:sz w:val="16"/>
                <w:szCs w:val="16"/>
              </w:rPr>
            </w:pPr>
            <w:r>
              <w:rPr>
                <w:noProof/>
                <w:sz w:val="16"/>
                <w:szCs w:val="16"/>
              </w:rPr>
              <w:t>Correct periodicityList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8233" w14:textId="435F58F4" w:rsidR="0066405C" w:rsidRDefault="0066405C" w:rsidP="0066405C">
            <w:pPr>
              <w:pStyle w:val="TAL"/>
              <w:rPr>
                <w:sz w:val="16"/>
                <w:szCs w:val="16"/>
                <w:lang w:eastAsia="zh-CN"/>
              </w:rPr>
            </w:pPr>
            <w:r>
              <w:rPr>
                <w:sz w:val="16"/>
                <w:szCs w:val="16"/>
                <w:lang w:eastAsia="zh-CN"/>
              </w:rPr>
              <w:t>17.9.0</w:t>
            </w:r>
          </w:p>
        </w:tc>
      </w:tr>
      <w:tr w:rsidR="005D26CC" w:rsidRPr="005E5B5B" w14:paraId="57862C7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B2AB8A4" w14:textId="5164659C" w:rsidR="005D26CC" w:rsidRDefault="005D26CC" w:rsidP="0066405C">
            <w:pPr>
              <w:pStyle w:val="TAC"/>
              <w:rPr>
                <w:sz w:val="16"/>
                <w:szCs w:val="16"/>
                <w:lang w:eastAsia="zh-CN"/>
              </w:rPr>
            </w:pPr>
            <w:r>
              <w:rPr>
                <w:sz w:val="16"/>
                <w:szCs w:val="16"/>
                <w:lang w:eastAsia="zh-CN"/>
              </w:rPr>
              <w:t>2023-01</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A3CA7" w14:textId="139AFB19" w:rsidR="005D26CC" w:rsidRDefault="005D26CC" w:rsidP="0066405C">
            <w:pPr>
              <w:pStyle w:val="TAC"/>
              <w:rPr>
                <w:sz w:val="16"/>
                <w:szCs w:val="16"/>
                <w:lang w:eastAsia="zh-CN"/>
              </w:rPr>
            </w:pPr>
            <w:r>
              <w:rPr>
                <w:sz w:val="16"/>
                <w:szCs w:val="16"/>
                <w:lang w:eastAsia="zh-CN"/>
              </w:rPr>
              <w:t>SA#98e</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F59AAD" w14:textId="7822CA91" w:rsidR="005D26CC" w:rsidRDefault="005D26CC" w:rsidP="0066405C">
            <w:pPr>
              <w:pStyle w:val="TAC"/>
              <w:rPr>
                <w:rFonts w:cs="Arial"/>
                <w:sz w:val="16"/>
                <w:szCs w:val="16"/>
                <w:lang w:eastAsia="zh-CN"/>
              </w:rPr>
            </w:pPr>
            <w:r>
              <w:rPr>
                <w:rFonts w:cs="Arial"/>
                <w:sz w:val="16"/>
                <w:szCs w:val="16"/>
                <w:lang w:eastAsia="zh-CN"/>
              </w:rPr>
              <w:t>SP-221167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BA7AD" w14:textId="7D8F6C3B" w:rsidR="005D26CC" w:rsidRDefault="005D26CC" w:rsidP="0066405C">
            <w:pPr>
              <w:pStyle w:val="TAC"/>
              <w:rPr>
                <w:sz w:val="16"/>
                <w:szCs w:val="16"/>
                <w:lang w:eastAsia="zh-CN"/>
              </w:rPr>
            </w:pPr>
            <w:r>
              <w:rPr>
                <w:sz w:val="16"/>
                <w:szCs w:val="16"/>
                <w:lang w:eastAsia="zh-CN"/>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86F8" w14:textId="3956A86B" w:rsidR="005D26CC" w:rsidRDefault="005D26CC" w:rsidP="0066405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F299F5" w14:textId="135E66A7" w:rsidR="005D26CC" w:rsidRDefault="005D26CC"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30918E1" w14:textId="11450B53" w:rsidR="005D26CC" w:rsidRDefault="005D26CC" w:rsidP="0066405C">
            <w:pPr>
              <w:pStyle w:val="TAL"/>
              <w:rPr>
                <w:noProof/>
                <w:sz w:val="16"/>
                <w:szCs w:val="16"/>
              </w:rPr>
            </w:pPr>
            <w:r>
              <w:rPr>
                <w:noProof/>
                <w:sz w:val="16"/>
                <w:szCs w:val="16"/>
              </w:rPr>
              <w:t>Correct network slice state management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0C5784" w14:textId="71DC8DD2" w:rsidR="005D26CC" w:rsidRDefault="005D26CC" w:rsidP="0066405C">
            <w:pPr>
              <w:pStyle w:val="TAL"/>
              <w:rPr>
                <w:sz w:val="16"/>
                <w:szCs w:val="16"/>
                <w:lang w:eastAsia="zh-CN"/>
              </w:rPr>
            </w:pPr>
            <w:r>
              <w:rPr>
                <w:sz w:val="16"/>
                <w:szCs w:val="16"/>
                <w:lang w:eastAsia="zh-CN"/>
              </w:rPr>
              <w:t>17.9.0</w:t>
            </w:r>
          </w:p>
        </w:tc>
      </w:tr>
      <w:tr w:rsidR="00FA6395" w:rsidRPr="005E5B5B" w14:paraId="0D0E886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EA38D" w14:textId="462D24B2" w:rsidR="00FA6395" w:rsidRDefault="00FA6395" w:rsidP="0066405C">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A535E3" w14:textId="1DEC7C45" w:rsidR="00FA6395" w:rsidRDefault="00FA6395" w:rsidP="0066405C">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1108C1" w14:textId="44233288" w:rsidR="00FA6395" w:rsidRDefault="00FA6395" w:rsidP="0066405C">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8BF0" w14:textId="602A45CC" w:rsidR="00FA6395" w:rsidRDefault="00FA6395" w:rsidP="0066405C">
            <w:pPr>
              <w:pStyle w:val="TAC"/>
              <w:rPr>
                <w:sz w:val="16"/>
                <w:szCs w:val="16"/>
                <w:lang w:eastAsia="zh-CN"/>
              </w:rPr>
            </w:pPr>
            <w:r>
              <w:rPr>
                <w:sz w:val="16"/>
                <w:szCs w:val="16"/>
                <w:lang w:eastAsia="zh-CN"/>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A3606" w14:textId="1DD1DE41" w:rsidR="00FA6395" w:rsidRDefault="00FA6395" w:rsidP="0066405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877B18" w14:textId="4346038E" w:rsidR="00FA6395" w:rsidRDefault="00FA6395" w:rsidP="0066405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98A054F" w14:textId="4525AFF4" w:rsidR="00FA6395" w:rsidRDefault="00FA6395" w:rsidP="0066405C">
            <w:pPr>
              <w:pStyle w:val="TAL"/>
              <w:rPr>
                <w:noProof/>
                <w:sz w:val="16"/>
                <w:szCs w:val="16"/>
              </w:rPr>
            </w:pPr>
            <w:r>
              <w:rPr>
                <w:noProof/>
                <w:sz w:val="16"/>
                <w:szCs w:val="16"/>
              </w:rPr>
              <w:t>Fix missing reference to mid-haul interface for EP Transport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A8D61" w14:textId="7308AF3E" w:rsidR="00FA6395" w:rsidRDefault="00FA6395" w:rsidP="0066405C">
            <w:pPr>
              <w:pStyle w:val="TAL"/>
              <w:rPr>
                <w:sz w:val="16"/>
                <w:szCs w:val="16"/>
                <w:lang w:eastAsia="zh-CN"/>
              </w:rPr>
            </w:pPr>
            <w:r>
              <w:rPr>
                <w:sz w:val="16"/>
                <w:szCs w:val="16"/>
                <w:lang w:eastAsia="zh-CN"/>
              </w:rPr>
              <w:t>17.10.0</w:t>
            </w:r>
          </w:p>
        </w:tc>
      </w:tr>
      <w:tr w:rsidR="00D238DA" w:rsidRPr="005E5B5B" w14:paraId="2FB415D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9D2313" w14:textId="2AB72762" w:rsidR="00D238DA" w:rsidRDefault="00D238DA"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25790DB" w14:textId="4F6EB69D" w:rsidR="00D238DA" w:rsidRDefault="00D238DA"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5CEC30" w14:textId="4E093B6D" w:rsidR="00D238DA" w:rsidRDefault="00D238DA" w:rsidP="00D238DA">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DDC3FB" w14:textId="59FA7072" w:rsidR="00D238DA" w:rsidRDefault="00D238DA" w:rsidP="00D238DA">
            <w:pPr>
              <w:pStyle w:val="TAC"/>
              <w:rPr>
                <w:sz w:val="16"/>
                <w:szCs w:val="16"/>
                <w:lang w:eastAsia="zh-CN"/>
              </w:rPr>
            </w:pPr>
            <w:r>
              <w:rPr>
                <w:sz w:val="16"/>
                <w:szCs w:val="16"/>
                <w:lang w:eastAsia="zh-CN"/>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44628" w14:textId="00D0B1A5" w:rsidR="00D238DA" w:rsidRDefault="00D238DA"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F43B6F" w14:textId="484690C1" w:rsidR="00D238DA" w:rsidRDefault="00D238DA" w:rsidP="00D238DA">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798CF11" w14:textId="766C8B20" w:rsidR="00D238DA" w:rsidRDefault="00D238DA" w:rsidP="00D238DA">
            <w:pPr>
              <w:pStyle w:val="TAL"/>
              <w:rPr>
                <w:noProof/>
                <w:sz w:val="16"/>
                <w:szCs w:val="16"/>
              </w:rPr>
            </w:pPr>
            <w:r>
              <w:rPr>
                <w:noProof/>
                <w:sz w:val="16"/>
                <w:szCs w:val="16"/>
              </w:rPr>
              <w:t xml:space="preserve">Fix duplicated SST attribute in RANSliceSubnetProfile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C8C6D" w14:textId="3CBF91E8" w:rsidR="00D238DA" w:rsidRDefault="00D238DA" w:rsidP="00D238DA">
            <w:pPr>
              <w:pStyle w:val="TAL"/>
              <w:rPr>
                <w:sz w:val="16"/>
                <w:szCs w:val="16"/>
                <w:lang w:eastAsia="zh-CN"/>
              </w:rPr>
            </w:pPr>
            <w:r>
              <w:rPr>
                <w:sz w:val="16"/>
                <w:szCs w:val="16"/>
                <w:lang w:eastAsia="zh-CN"/>
              </w:rPr>
              <w:t>17.10.0</w:t>
            </w:r>
          </w:p>
        </w:tc>
      </w:tr>
      <w:tr w:rsidR="007F6AE5" w:rsidRPr="005E5B5B" w14:paraId="22F8F0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34CBCA" w14:textId="433FC6F5" w:rsidR="007F6AE5" w:rsidRDefault="007F6AE5" w:rsidP="00D238DA">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7AE917" w14:textId="00C07F72" w:rsidR="007F6AE5" w:rsidRDefault="007F6AE5" w:rsidP="00D238DA">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4CCFA1" w14:textId="34AEDB6B" w:rsidR="007F6AE5" w:rsidRDefault="007F6AE5" w:rsidP="00D238DA">
            <w:pPr>
              <w:pStyle w:val="TAC"/>
              <w:rPr>
                <w:rFonts w:cs="Arial"/>
                <w:sz w:val="16"/>
                <w:szCs w:val="16"/>
                <w:lang w:eastAsia="zh-CN"/>
              </w:rPr>
            </w:pPr>
            <w:r>
              <w:rPr>
                <w:rFonts w:cs="Arial"/>
                <w:sz w:val="16"/>
                <w:szCs w:val="16"/>
                <w:lang w:eastAsia="zh-CN"/>
              </w:rPr>
              <w:t>SP-230199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616C6" w14:textId="30C1EA93" w:rsidR="007F6AE5" w:rsidRDefault="007F6AE5" w:rsidP="00D238DA">
            <w:pPr>
              <w:pStyle w:val="TAC"/>
              <w:rPr>
                <w:sz w:val="16"/>
                <w:szCs w:val="16"/>
                <w:lang w:eastAsia="zh-CN"/>
              </w:rPr>
            </w:pPr>
            <w:r>
              <w:rPr>
                <w:sz w:val="16"/>
                <w:szCs w:val="16"/>
                <w:lang w:eastAsia="zh-CN"/>
              </w:rPr>
              <w:t>0866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4881E" w14:textId="2C6F9018" w:rsidR="007F6AE5" w:rsidRDefault="007F6AE5" w:rsidP="00D238DA">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7C6A6BD" w14:textId="0E8BA0AE" w:rsidR="007F6AE5" w:rsidRDefault="007F6AE5" w:rsidP="00D238DA">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F77136" w14:textId="1CDA2329" w:rsidR="007F6AE5" w:rsidRDefault="007F6AE5" w:rsidP="00D238DA">
            <w:pPr>
              <w:pStyle w:val="TAL"/>
              <w:rPr>
                <w:noProof/>
                <w:sz w:val="16"/>
                <w:szCs w:val="16"/>
              </w:rPr>
            </w:pPr>
            <w:r>
              <w:rPr>
                <w:noProof/>
                <w:sz w:val="16"/>
                <w:szCs w:val="16"/>
              </w:rPr>
              <w:t>remove redundant stage 3 definition for Mnc and PlmnId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EE235" w14:textId="035C3748" w:rsidR="007F6AE5" w:rsidRDefault="007F6AE5" w:rsidP="00D238DA">
            <w:pPr>
              <w:pStyle w:val="TAL"/>
              <w:rPr>
                <w:sz w:val="16"/>
                <w:szCs w:val="16"/>
                <w:lang w:eastAsia="zh-CN"/>
              </w:rPr>
            </w:pPr>
            <w:r>
              <w:rPr>
                <w:sz w:val="16"/>
                <w:szCs w:val="16"/>
                <w:lang w:eastAsia="zh-CN"/>
              </w:rPr>
              <w:t>17.10.0</w:t>
            </w:r>
          </w:p>
        </w:tc>
      </w:tr>
      <w:tr w:rsidR="00EB7D9B" w:rsidRPr="005E5B5B" w14:paraId="17375FF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4DD61F1" w14:textId="4268730C" w:rsidR="00EB7D9B" w:rsidRDefault="00EB7D9B"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C0332F8" w14:textId="3C126CAD" w:rsidR="00EB7D9B" w:rsidRDefault="00EB7D9B"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C71476" w14:textId="26B99211" w:rsidR="00EB7D9B" w:rsidRDefault="00EB7D9B" w:rsidP="00EB7D9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8A778" w14:textId="2E3B0500" w:rsidR="00EB7D9B" w:rsidRDefault="00EB7D9B" w:rsidP="00EB7D9B">
            <w:pPr>
              <w:pStyle w:val="TAC"/>
              <w:rPr>
                <w:sz w:val="16"/>
                <w:szCs w:val="16"/>
                <w:lang w:eastAsia="zh-CN"/>
              </w:rPr>
            </w:pPr>
            <w:r>
              <w:rPr>
                <w:sz w:val="16"/>
                <w:szCs w:val="16"/>
                <w:lang w:eastAsia="zh-CN"/>
              </w:rPr>
              <w:t>0869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D6DB3" w14:textId="6EAEA773" w:rsidR="00EB7D9B" w:rsidRDefault="00EB7D9B" w:rsidP="00EB7D9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965453" w14:textId="63397E7B" w:rsidR="00EB7D9B" w:rsidRDefault="00EB7D9B"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2DEE5D" w14:textId="44CBF998" w:rsidR="00EB7D9B" w:rsidRDefault="00EB7D9B" w:rsidP="00EB7D9B">
            <w:pPr>
              <w:pStyle w:val="TAL"/>
              <w:rPr>
                <w:noProof/>
                <w:sz w:val="16"/>
                <w:szCs w:val="16"/>
              </w:rPr>
            </w:pPr>
            <w:r>
              <w:rPr>
                <w:noProof/>
                <w:sz w:val="16"/>
                <w:szCs w:val="16"/>
              </w:rPr>
              <w:t>Fix IpAddr definition and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E2326" w14:textId="337AACE0" w:rsidR="00EB7D9B" w:rsidRDefault="00EB7D9B" w:rsidP="00EB7D9B">
            <w:pPr>
              <w:pStyle w:val="TAL"/>
              <w:rPr>
                <w:sz w:val="16"/>
                <w:szCs w:val="16"/>
                <w:lang w:eastAsia="zh-CN"/>
              </w:rPr>
            </w:pPr>
            <w:r>
              <w:rPr>
                <w:sz w:val="16"/>
                <w:szCs w:val="16"/>
                <w:lang w:eastAsia="zh-CN"/>
              </w:rPr>
              <w:t>17.10.0</w:t>
            </w:r>
          </w:p>
        </w:tc>
      </w:tr>
      <w:tr w:rsidR="00A241CA" w:rsidRPr="005E5B5B" w14:paraId="37CD8A4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DF9479" w14:textId="633E451E" w:rsidR="00A241CA" w:rsidRDefault="00A241CA" w:rsidP="00EB7D9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C4FC5B8" w14:textId="66EE77BF" w:rsidR="00A241CA" w:rsidRDefault="00A241CA" w:rsidP="00EB7D9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60DC90" w14:textId="57ECA11B" w:rsidR="00A241CA" w:rsidRDefault="00A241CA" w:rsidP="00EB7D9B">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A6D68" w14:textId="56137D87" w:rsidR="00A241CA" w:rsidRDefault="00A241CA" w:rsidP="00EB7D9B">
            <w:pPr>
              <w:pStyle w:val="TAC"/>
              <w:rPr>
                <w:sz w:val="16"/>
                <w:szCs w:val="16"/>
                <w:lang w:eastAsia="zh-CN"/>
              </w:rPr>
            </w:pPr>
            <w:r>
              <w:rPr>
                <w:sz w:val="16"/>
                <w:szCs w:val="16"/>
                <w:lang w:eastAsia="zh-CN"/>
              </w:rPr>
              <w:t>0871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441A9B" w14:textId="1EBD8ADD" w:rsidR="00A241CA" w:rsidRDefault="00A241CA" w:rsidP="00EB7D9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BD6E78" w14:textId="547078FF" w:rsidR="00A241CA" w:rsidRDefault="00A241CA" w:rsidP="00EB7D9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443DA58" w14:textId="6E343F04" w:rsidR="00A241CA" w:rsidRDefault="00A241CA" w:rsidP="00EB7D9B">
            <w:pPr>
              <w:pStyle w:val="TAL"/>
              <w:rPr>
                <w:noProof/>
                <w:sz w:val="16"/>
                <w:szCs w:val="16"/>
              </w:rPr>
            </w:pPr>
            <w:r>
              <w:rPr>
                <w:noProof/>
                <w:sz w:val="16"/>
                <w:szCs w:val="16"/>
              </w:rPr>
              <w:t>ManagedNFProfile stage3 not consistent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1C3943" w14:textId="7BE3847A" w:rsidR="00A241CA" w:rsidRDefault="00A241CA" w:rsidP="00EB7D9B">
            <w:pPr>
              <w:pStyle w:val="TAL"/>
              <w:rPr>
                <w:sz w:val="16"/>
                <w:szCs w:val="16"/>
                <w:lang w:eastAsia="zh-CN"/>
              </w:rPr>
            </w:pPr>
            <w:r>
              <w:rPr>
                <w:sz w:val="16"/>
                <w:szCs w:val="16"/>
                <w:lang w:eastAsia="zh-CN"/>
              </w:rPr>
              <w:t>17.10.0</w:t>
            </w:r>
          </w:p>
        </w:tc>
      </w:tr>
      <w:tr w:rsidR="00D84608" w:rsidRPr="005E5B5B" w14:paraId="04CC07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75660B" w14:textId="2236779A" w:rsidR="00D84608" w:rsidRDefault="00D84608"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ED87E54" w14:textId="1E97238B" w:rsidR="00D84608" w:rsidRDefault="00D84608"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73172F" w14:textId="618DBFEB" w:rsidR="00D84608" w:rsidRDefault="00D84608" w:rsidP="00D84608">
            <w:pPr>
              <w:pStyle w:val="TAC"/>
              <w:rPr>
                <w:rFonts w:cs="Arial"/>
                <w:sz w:val="16"/>
                <w:szCs w:val="16"/>
                <w:lang w:eastAsia="zh-CN"/>
              </w:rPr>
            </w:pPr>
            <w:r>
              <w:rPr>
                <w:rFonts w:cs="Arial"/>
                <w:sz w:val="16"/>
                <w:szCs w:val="16"/>
                <w:lang w:eastAsia="zh-CN"/>
              </w:rPr>
              <w:t>SP-230207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4D4887" w14:textId="11234448" w:rsidR="00D84608" w:rsidRDefault="00D84608" w:rsidP="00D84608">
            <w:pPr>
              <w:pStyle w:val="TAC"/>
              <w:rPr>
                <w:sz w:val="16"/>
                <w:szCs w:val="16"/>
                <w:lang w:eastAsia="zh-CN"/>
              </w:rPr>
            </w:pPr>
            <w:r>
              <w:rPr>
                <w:sz w:val="16"/>
                <w:szCs w:val="16"/>
                <w:lang w:eastAsia="zh-CN"/>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56CF" w14:textId="286DAD8B" w:rsidR="00D84608" w:rsidRDefault="00D84608"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E30F07" w14:textId="3DFA5731" w:rsidR="00D84608" w:rsidRDefault="00D84608" w:rsidP="00D84608">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C4527C" w14:textId="5767ABC8" w:rsidR="00D84608" w:rsidRDefault="00D84608" w:rsidP="00D84608">
            <w:pPr>
              <w:pStyle w:val="TAL"/>
              <w:rPr>
                <w:noProof/>
                <w:sz w:val="16"/>
                <w:szCs w:val="16"/>
              </w:rPr>
            </w:pPr>
            <w:r>
              <w:rPr>
                <w:noProof/>
                <w:sz w:val="16"/>
                <w:szCs w:val="16"/>
              </w:rPr>
              <w:t>Correct issues for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622B" w14:textId="26E807A3" w:rsidR="00D84608" w:rsidRDefault="00D84608" w:rsidP="00D84608">
            <w:pPr>
              <w:pStyle w:val="TAL"/>
              <w:rPr>
                <w:sz w:val="16"/>
                <w:szCs w:val="16"/>
                <w:lang w:eastAsia="zh-CN"/>
              </w:rPr>
            </w:pPr>
            <w:r>
              <w:rPr>
                <w:sz w:val="16"/>
                <w:szCs w:val="16"/>
                <w:lang w:eastAsia="zh-CN"/>
              </w:rPr>
              <w:t>17.10.0</w:t>
            </w:r>
          </w:p>
        </w:tc>
      </w:tr>
      <w:tr w:rsidR="00A24499" w:rsidRPr="005E5B5B" w14:paraId="3D1EA1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553D78" w14:textId="5B141CE0" w:rsidR="00A24499" w:rsidRDefault="00A24499" w:rsidP="00D84608">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2405FF" w14:textId="2DA491F8" w:rsidR="00A24499" w:rsidRDefault="00A24499" w:rsidP="00D84608">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070CEF" w14:textId="06A2F2BF" w:rsidR="00A24499" w:rsidRDefault="00A24499" w:rsidP="00D84608">
            <w:pPr>
              <w:pStyle w:val="TAC"/>
              <w:rPr>
                <w:rFonts w:cs="Arial"/>
                <w:sz w:val="16"/>
                <w:szCs w:val="16"/>
                <w:lang w:eastAsia="zh-CN"/>
              </w:rPr>
            </w:pPr>
            <w:r>
              <w:rPr>
                <w:rFonts w:cs="Arial"/>
                <w:sz w:val="16"/>
                <w:szCs w:val="16"/>
                <w:lang w:eastAsia="zh-CN"/>
              </w:rPr>
              <w:t>SP-230200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880C10" w14:textId="4DEFA586" w:rsidR="00A24499" w:rsidRDefault="00A24499" w:rsidP="00D84608">
            <w:pPr>
              <w:pStyle w:val="TAC"/>
              <w:rPr>
                <w:sz w:val="16"/>
                <w:szCs w:val="16"/>
                <w:lang w:eastAsia="zh-CN"/>
              </w:rPr>
            </w:pPr>
            <w:r>
              <w:rPr>
                <w:sz w:val="16"/>
                <w:szCs w:val="16"/>
                <w:lang w:eastAsia="zh-CN"/>
              </w:rPr>
              <w:t>0880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7031" w14:textId="1076593C" w:rsidR="00A24499" w:rsidRDefault="00A24499" w:rsidP="00D84608">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33F259" w14:textId="60915E10" w:rsidR="00A24499" w:rsidRDefault="00A24499" w:rsidP="00D84608">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7E5256A" w14:textId="7AC33BA1" w:rsidR="00A24499" w:rsidRDefault="00A24499" w:rsidP="00D84608">
            <w:pPr>
              <w:pStyle w:val="TAL"/>
              <w:rPr>
                <w:noProof/>
                <w:sz w:val="16"/>
                <w:szCs w:val="16"/>
              </w:rPr>
            </w:pPr>
            <w:r>
              <w:rPr>
                <w:noProof/>
                <w:sz w:val="16"/>
                <w:szCs w:val="16"/>
              </w:rPr>
              <w:t>Clarify Monut information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90842" w14:textId="7039CB36" w:rsidR="00A24499" w:rsidRDefault="00A24499" w:rsidP="00D84608">
            <w:pPr>
              <w:pStyle w:val="TAL"/>
              <w:rPr>
                <w:sz w:val="16"/>
                <w:szCs w:val="16"/>
                <w:lang w:eastAsia="zh-CN"/>
              </w:rPr>
            </w:pPr>
            <w:r>
              <w:rPr>
                <w:sz w:val="16"/>
                <w:szCs w:val="16"/>
                <w:lang w:eastAsia="zh-CN"/>
              </w:rPr>
              <w:t>17.10.0</w:t>
            </w:r>
          </w:p>
        </w:tc>
      </w:tr>
      <w:tr w:rsidR="00273D6B" w:rsidRPr="005E5B5B" w14:paraId="31AAB70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E45F867" w14:textId="7D3CD644" w:rsidR="00273D6B" w:rsidRDefault="00273D6B" w:rsidP="00273D6B">
            <w:pPr>
              <w:pStyle w:val="TAC"/>
              <w:rPr>
                <w:sz w:val="16"/>
                <w:szCs w:val="16"/>
                <w:lang w:eastAsia="zh-CN"/>
              </w:rPr>
            </w:pPr>
            <w:r>
              <w:rPr>
                <w:sz w:val="16"/>
                <w:szCs w:val="16"/>
                <w:lang w:eastAsia="zh-CN"/>
              </w:rPr>
              <w:t>2023-03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5740E3" w14:textId="21F4F487" w:rsidR="00273D6B" w:rsidRDefault="00273D6B" w:rsidP="00273D6B">
            <w:pPr>
              <w:pStyle w:val="TAC"/>
              <w:rPr>
                <w:sz w:val="16"/>
                <w:szCs w:val="16"/>
                <w:lang w:eastAsia="zh-CN"/>
              </w:rPr>
            </w:pPr>
            <w:r>
              <w:rPr>
                <w:sz w:val="16"/>
                <w:szCs w:val="16"/>
                <w:lang w:eastAsia="zh-CN"/>
              </w:rPr>
              <w:t>SA#99</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7612A85" w14:textId="29263534" w:rsidR="00273D6B" w:rsidRDefault="00273D6B" w:rsidP="00273D6B">
            <w:pPr>
              <w:pStyle w:val="TAC"/>
              <w:rPr>
                <w:rFonts w:cs="Arial"/>
                <w:sz w:val="16"/>
                <w:szCs w:val="16"/>
                <w:lang w:eastAsia="zh-CN"/>
              </w:rPr>
            </w:pPr>
            <w:r>
              <w:rPr>
                <w:rFonts w:cs="Arial"/>
                <w:sz w:val="16"/>
                <w:szCs w:val="16"/>
                <w:lang w:eastAsia="zh-CN"/>
              </w:rPr>
              <w:t>SP-230196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8F2ED" w14:textId="488567D9" w:rsidR="00273D6B" w:rsidRDefault="00273D6B" w:rsidP="00273D6B">
            <w:pPr>
              <w:pStyle w:val="TAC"/>
              <w:rPr>
                <w:sz w:val="16"/>
                <w:szCs w:val="16"/>
                <w:lang w:eastAsia="zh-CN"/>
              </w:rPr>
            </w:pPr>
            <w:r>
              <w:rPr>
                <w:sz w:val="16"/>
                <w:szCs w:val="16"/>
                <w:lang w:eastAsia="zh-CN"/>
              </w:rPr>
              <w:t>0889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5A4B" w14:textId="7FF3BF68" w:rsidR="00273D6B" w:rsidRDefault="00273D6B" w:rsidP="00273D6B">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0D42D" w14:textId="1FB49AAC" w:rsidR="00273D6B" w:rsidRDefault="00273D6B"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2F88F86" w14:textId="38106E61" w:rsidR="00273D6B" w:rsidRDefault="00273D6B" w:rsidP="00273D6B">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A6E4F8" w14:textId="3976CA82" w:rsidR="00273D6B" w:rsidRDefault="00273D6B" w:rsidP="00273D6B">
            <w:pPr>
              <w:pStyle w:val="TAL"/>
              <w:rPr>
                <w:sz w:val="16"/>
                <w:szCs w:val="16"/>
                <w:lang w:eastAsia="zh-CN"/>
              </w:rPr>
            </w:pPr>
            <w:r>
              <w:rPr>
                <w:sz w:val="16"/>
                <w:szCs w:val="16"/>
                <w:lang w:eastAsia="zh-CN"/>
              </w:rPr>
              <w:t>17.10.0</w:t>
            </w:r>
          </w:p>
        </w:tc>
      </w:tr>
      <w:tr w:rsidR="00A45A86" w:rsidRPr="005E5B5B" w14:paraId="2673D1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CB9B13A" w14:textId="74E16990" w:rsidR="00A45A86" w:rsidRDefault="00A45A86"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AD0BF41" w14:textId="0F488778" w:rsidR="00A45A86" w:rsidRDefault="00A45A86"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54621DD" w14:textId="1F308BA1" w:rsidR="00A45A86" w:rsidRDefault="00A45A86" w:rsidP="00273D6B">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E01DD" w14:textId="595626A5" w:rsidR="00A45A86" w:rsidRDefault="00A45A86" w:rsidP="00273D6B">
            <w:pPr>
              <w:pStyle w:val="TAC"/>
              <w:rPr>
                <w:sz w:val="16"/>
                <w:szCs w:val="16"/>
                <w:lang w:eastAsia="zh-CN"/>
              </w:rPr>
            </w:pPr>
            <w:r>
              <w:rPr>
                <w:sz w:val="16"/>
                <w:szCs w:val="16"/>
                <w:lang w:eastAsia="zh-CN"/>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4850" w14:textId="23639232" w:rsidR="00A45A86" w:rsidRDefault="00A45A86" w:rsidP="00273D6B">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E4F46A" w14:textId="2ACA137A" w:rsidR="00A45A86" w:rsidRDefault="00A45A86"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8147B3" w14:textId="06586706" w:rsidR="00A45A86" w:rsidRDefault="00A45A86" w:rsidP="00273D6B">
            <w:pPr>
              <w:pStyle w:val="TAL"/>
              <w:rPr>
                <w:noProof/>
                <w:sz w:val="16"/>
                <w:szCs w:val="16"/>
              </w:rPr>
            </w:pPr>
            <w:r>
              <w:rPr>
                <w:noProof/>
                <w:sz w:val="16"/>
                <w:szCs w:val="16"/>
              </w:rPr>
              <w:t>Correction to dCHOControl by adding definition to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8528C" w14:textId="30B6BF0D" w:rsidR="00A45A86" w:rsidRDefault="00A45A86" w:rsidP="00273D6B">
            <w:pPr>
              <w:pStyle w:val="TAL"/>
              <w:rPr>
                <w:sz w:val="16"/>
                <w:szCs w:val="16"/>
                <w:lang w:eastAsia="zh-CN"/>
              </w:rPr>
            </w:pPr>
            <w:r>
              <w:rPr>
                <w:sz w:val="16"/>
                <w:szCs w:val="16"/>
                <w:lang w:eastAsia="zh-CN"/>
              </w:rPr>
              <w:t>17.11.0</w:t>
            </w:r>
          </w:p>
        </w:tc>
      </w:tr>
      <w:tr w:rsidR="00CE1E6F" w:rsidRPr="005E5B5B" w14:paraId="5AFDBAA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E9B0AA" w14:textId="52EFB6F2" w:rsidR="00CE1E6F" w:rsidRDefault="00CE1E6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2B2F37" w14:textId="514A46EB" w:rsidR="00CE1E6F" w:rsidRDefault="00CE1E6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9BF396F" w14:textId="6D914CC2" w:rsidR="00CE1E6F" w:rsidRDefault="00CE1E6F" w:rsidP="00273D6B">
            <w:pPr>
              <w:pStyle w:val="TAC"/>
              <w:rPr>
                <w:rFonts w:cs="Arial"/>
                <w:sz w:val="16"/>
                <w:szCs w:val="16"/>
                <w:lang w:eastAsia="zh-CN"/>
              </w:rPr>
            </w:pPr>
            <w:r>
              <w:rPr>
                <w:rFonts w:cs="Arial"/>
                <w:sz w:val="16"/>
                <w:szCs w:val="16"/>
                <w:lang w:eastAsia="zh-CN"/>
              </w:rPr>
              <w:t>SP-230681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B12E5" w14:textId="1BE6B3CA" w:rsidR="00CE1E6F" w:rsidRDefault="00CE1E6F" w:rsidP="00273D6B">
            <w:pPr>
              <w:pStyle w:val="TAC"/>
              <w:rPr>
                <w:sz w:val="16"/>
                <w:szCs w:val="16"/>
                <w:lang w:eastAsia="zh-CN"/>
              </w:rPr>
            </w:pPr>
            <w:r>
              <w:rPr>
                <w:sz w:val="16"/>
                <w:szCs w:val="16"/>
                <w:lang w:eastAsia="zh-CN"/>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09E2E" w14:textId="2572A399" w:rsidR="00CE1E6F" w:rsidRDefault="00CE1E6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210D05" w14:textId="6CA34B0B" w:rsidR="00CE1E6F" w:rsidRDefault="00CE1E6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5FD6F82" w14:textId="68528D4B" w:rsidR="00CE1E6F" w:rsidRDefault="00CE1E6F" w:rsidP="00273D6B">
            <w:pPr>
              <w:pStyle w:val="TAL"/>
              <w:rPr>
                <w:noProof/>
                <w:sz w:val="16"/>
                <w:szCs w:val="16"/>
              </w:rPr>
            </w:pPr>
            <w:r>
              <w:rPr>
                <w:noProof/>
                <w:sz w:val="16"/>
                <w:szCs w:val="16"/>
              </w:rPr>
              <w:t>Correction to multiplicity definition to nRPciList and stage 3 implementation of both NRPciList and CSonPciList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AB76E9" w14:textId="64AA0220" w:rsidR="00CE1E6F" w:rsidRDefault="00CE1E6F" w:rsidP="00273D6B">
            <w:pPr>
              <w:pStyle w:val="TAL"/>
              <w:rPr>
                <w:sz w:val="16"/>
                <w:szCs w:val="16"/>
                <w:lang w:eastAsia="zh-CN"/>
              </w:rPr>
            </w:pPr>
            <w:r>
              <w:rPr>
                <w:sz w:val="16"/>
                <w:szCs w:val="16"/>
                <w:lang w:eastAsia="zh-CN"/>
              </w:rPr>
              <w:t>17.11.0</w:t>
            </w:r>
          </w:p>
        </w:tc>
      </w:tr>
      <w:tr w:rsidR="00941F9F" w:rsidRPr="005E5B5B" w14:paraId="7FD7D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707A81B" w14:textId="16C8A7E3" w:rsidR="00941F9F" w:rsidRDefault="00941F9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914E9" w14:textId="2ADD77EC" w:rsidR="00941F9F" w:rsidRDefault="00941F9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340735" w14:textId="7208271E" w:rsidR="00941F9F" w:rsidRDefault="00941F9F" w:rsidP="00273D6B">
            <w:pPr>
              <w:pStyle w:val="TAC"/>
              <w:rPr>
                <w:rFonts w:cs="Arial"/>
                <w:sz w:val="16"/>
                <w:szCs w:val="16"/>
                <w:lang w:eastAsia="zh-CN"/>
              </w:rPr>
            </w:pPr>
            <w:r>
              <w:rPr>
                <w:rFonts w:cs="Arial"/>
                <w:sz w:val="16"/>
                <w:szCs w:val="16"/>
                <w:lang w:eastAsia="zh-CN"/>
              </w:rPr>
              <w:t>SP-230648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570EB" w14:textId="5A46CCA5" w:rsidR="00941F9F" w:rsidRDefault="00941F9F" w:rsidP="00273D6B">
            <w:pPr>
              <w:pStyle w:val="TAC"/>
              <w:rPr>
                <w:sz w:val="16"/>
                <w:szCs w:val="16"/>
                <w:lang w:eastAsia="zh-CN"/>
              </w:rPr>
            </w:pPr>
            <w:r>
              <w:rPr>
                <w:sz w:val="16"/>
                <w:szCs w:val="16"/>
                <w:lang w:eastAsia="zh-CN"/>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9BA18" w14:textId="65796177" w:rsidR="00941F9F" w:rsidRDefault="00941F9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4F293" w14:textId="2D8BE405" w:rsidR="00941F9F" w:rsidRDefault="00941F9F" w:rsidP="00273D6B">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0AD2A9" w14:textId="07B4E120" w:rsidR="00941F9F" w:rsidRDefault="00941F9F" w:rsidP="00273D6B">
            <w:pPr>
              <w:pStyle w:val="TAL"/>
              <w:rPr>
                <w:noProof/>
                <w:sz w:val="16"/>
                <w:szCs w:val="16"/>
              </w:rPr>
            </w:pPr>
            <w:r>
              <w:rPr>
                <w:noProof/>
                <w:sz w:val="16"/>
                <w:szCs w:val="16"/>
              </w:rPr>
              <w:t>Clean up of incorrect use of  multiplicity isOrdered isUnique and isNullable in attribute properties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06E64" w14:textId="41A0B7EC" w:rsidR="00941F9F" w:rsidRDefault="00941F9F" w:rsidP="00273D6B">
            <w:pPr>
              <w:pStyle w:val="TAL"/>
              <w:rPr>
                <w:sz w:val="16"/>
                <w:szCs w:val="16"/>
                <w:lang w:eastAsia="zh-CN"/>
              </w:rPr>
            </w:pPr>
            <w:r>
              <w:rPr>
                <w:sz w:val="16"/>
                <w:szCs w:val="16"/>
                <w:lang w:eastAsia="zh-CN"/>
              </w:rPr>
              <w:t>17.11.0</w:t>
            </w:r>
          </w:p>
        </w:tc>
      </w:tr>
      <w:tr w:rsidR="00471F7F" w:rsidRPr="005E5B5B" w14:paraId="230F3BC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B058B6" w14:textId="1A752241" w:rsidR="00471F7F" w:rsidRDefault="00471F7F" w:rsidP="00273D6B">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4820DF" w14:textId="1AAFCCBD" w:rsidR="00471F7F" w:rsidRDefault="00471F7F" w:rsidP="00273D6B">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B21F449" w14:textId="5AB50F1D" w:rsidR="00471F7F" w:rsidRDefault="00471F7F" w:rsidP="00273D6B">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5764E" w14:textId="6627357D" w:rsidR="00471F7F" w:rsidRDefault="00471F7F" w:rsidP="00273D6B">
            <w:pPr>
              <w:pStyle w:val="TAC"/>
              <w:rPr>
                <w:sz w:val="16"/>
                <w:szCs w:val="16"/>
                <w:lang w:eastAsia="zh-CN"/>
              </w:rPr>
            </w:pPr>
            <w:r>
              <w:rPr>
                <w:sz w:val="16"/>
                <w:szCs w:val="16"/>
                <w:lang w:eastAsia="zh-CN"/>
              </w:rPr>
              <w:t>0909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84376" w14:textId="5C4B90BC" w:rsidR="00471F7F" w:rsidRDefault="00471F7F" w:rsidP="00273D6B">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00D763" w14:textId="4061AFCF" w:rsidR="00471F7F" w:rsidRDefault="00471F7F" w:rsidP="00273D6B">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953E2C7" w14:textId="05D85232" w:rsidR="00471F7F" w:rsidRDefault="00471F7F" w:rsidP="00273D6B">
            <w:pPr>
              <w:pStyle w:val="TAL"/>
              <w:rPr>
                <w:noProof/>
                <w:sz w:val="16"/>
                <w:szCs w:val="16"/>
              </w:rPr>
            </w:pPr>
            <w:r>
              <w:rPr>
                <w:noProof/>
                <w:sz w:val="16"/>
                <w:szCs w:val="16"/>
              </w:rPr>
              <w:t>Correct the feasibility check and resource reservation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FE920" w14:textId="44AB9D50" w:rsidR="00471F7F" w:rsidRDefault="00471F7F" w:rsidP="00273D6B">
            <w:pPr>
              <w:pStyle w:val="TAL"/>
              <w:rPr>
                <w:sz w:val="16"/>
                <w:szCs w:val="16"/>
                <w:lang w:eastAsia="zh-CN"/>
              </w:rPr>
            </w:pPr>
            <w:r>
              <w:rPr>
                <w:sz w:val="16"/>
                <w:szCs w:val="16"/>
                <w:lang w:eastAsia="zh-CN"/>
              </w:rPr>
              <w:t>17.11.0</w:t>
            </w:r>
          </w:p>
        </w:tc>
      </w:tr>
      <w:tr w:rsidR="00295EFC" w:rsidRPr="005E5B5B" w14:paraId="5FFE160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966392D" w14:textId="31A00799" w:rsidR="00295EFC" w:rsidRDefault="00295EFC" w:rsidP="00295EFC">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1AC3FDA" w14:textId="6350587D" w:rsidR="00295EFC" w:rsidRDefault="00295EFC" w:rsidP="00295EFC">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1A5321" w14:textId="1D63AF83" w:rsidR="00295EFC" w:rsidRDefault="00295EFC" w:rsidP="00295EFC">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F3F706" w14:textId="0AEBFB0A" w:rsidR="00295EFC" w:rsidRDefault="00295EFC" w:rsidP="00295EFC">
            <w:pPr>
              <w:pStyle w:val="TAC"/>
              <w:rPr>
                <w:sz w:val="16"/>
                <w:szCs w:val="16"/>
                <w:lang w:eastAsia="zh-CN"/>
              </w:rPr>
            </w:pPr>
            <w:r>
              <w:rPr>
                <w:sz w:val="16"/>
                <w:szCs w:val="16"/>
                <w:lang w:eastAsia="zh-CN"/>
              </w:rPr>
              <w:t>0911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87972" w14:textId="1D7945CB" w:rsidR="00295EFC" w:rsidRDefault="00295EFC" w:rsidP="00295EF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337E335" w14:textId="078D4BDE" w:rsidR="00295EFC" w:rsidRDefault="00295EFC" w:rsidP="00295EF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142518" w14:textId="2DF403E8" w:rsidR="00295EFC" w:rsidRDefault="00295EFC" w:rsidP="00295EFC">
            <w:pPr>
              <w:pStyle w:val="TAL"/>
              <w:rPr>
                <w:noProof/>
                <w:sz w:val="16"/>
                <w:szCs w:val="16"/>
              </w:rPr>
            </w:pPr>
            <w:r>
              <w:rPr>
                <w:noProof/>
                <w:sz w:val="16"/>
                <w:szCs w:val="16"/>
              </w:rPr>
              <w:t xml:space="preserve">Correct issues for NR NRM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FF671" w14:textId="2502BE6A" w:rsidR="00295EFC" w:rsidRDefault="00295EFC" w:rsidP="00295EFC">
            <w:pPr>
              <w:pStyle w:val="TAL"/>
              <w:rPr>
                <w:sz w:val="16"/>
                <w:szCs w:val="16"/>
                <w:lang w:eastAsia="zh-CN"/>
              </w:rPr>
            </w:pPr>
            <w:r>
              <w:rPr>
                <w:sz w:val="16"/>
                <w:szCs w:val="16"/>
                <w:lang w:eastAsia="zh-CN"/>
              </w:rPr>
              <w:t>17.11.0</w:t>
            </w:r>
          </w:p>
        </w:tc>
      </w:tr>
      <w:tr w:rsidR="003A0D67" w:rsidRPr="005E5B5B" w14:paraId="1B66167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9F77B07" w14:textId="36790B1B" w:rsidR="003A0D67" w:rsidRDefault="003A0D6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6377636" w14:textId="5CABDAE8" w:rsidR="003A0D67" w:rsidRDefault="003A0D6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8BED812" w14:textId="1BA75374" w:rsidR="003A0D67" w:rsidRDefault="003A0D67" w:rsidP="003A0D67">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741E4E" w14:textId="4CCAE437" w:rsidR="003A0D67" w:rsidRDefault="003A0D67" w:rsidP="003A0D67">
            <w:pPr>
              <w:pStyle w:val="TAC"/>
              <w:rPr>
                <w:sz w:val="16"/>
                <w:szCs w:val="16"/>
                <w:lang w:eastAsia="zh-CN"/>
              </w:rPr>
            </w:pPr>
            <w:r>
              <w:rPr>
                <w:sz w:val="16"/>
                <w:szCs w:val="16"/>
                <w:lang w:eastAsia="zh-CN"/>
              </w:rPr>
              <w:t>0913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B6229" w14:textId="44736DE0" w:rsidR="003A0D67" w:rsidRDefault="003A0D6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8B1B835" w14:textId="2854FF00" w:rsidR="003A0D67" w:rsidRDefault="003A0D6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4F47FB9" w14:textId="60BBB170" w:rsidR="003A0D67" w:rsidRDefault="003A0D67" w:rsidP="003A0D67">
            <w:pPr>
              <w:pStyle w:val="TAL"/>
              <w:rPr>
                <w:noProof/>
                <w:sz w:val="16"/>
                <w:szCs w:val="16"/>
              </w:rPr>
            </w:pPr>
            <w:r>
              <w:rPr>
                <w:noProof/>
                <w:sz w:val="16"/>
                <w:szCs w:val="16"/>
              </w:rPr>
              <w:t>Update SliceNRM YAML to align with stage2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D4DE6E" w14:textId="2F4E90DA" w:rsidR="003A0D67" w:rsidRDefault="003A0D67" w:rsidP="003A0D67">
            <w:pPr>
              <w:pStyle w:val="TAL"/>
              <w:rPr>
                <w:sz w:val="16"/>
                <w:szCs w:val="16"/>
                <w:lang w:eastAsia="zh-CN"/>
              </w:rPr>
            </w:pPr>
            <w:r>
              <w:rPr>
                <w:sz w:val="16"/>
                <w:szCs w:val="16"/>
                <w:lang w:eastAsia="zh-CN"/>
              </w:rPr>
              <w:t>17.11.0</w:t>
            </w:r>
          </w:p>
        </w:tc>
      </w:tr>
      <w:tr w:rsidR="00AB2257" w:rsidRPr="005E5B5B" w14:paraId="499B147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6294253" w14:textId="5D6D8B53" w:rsidR="00AB2257" w:rsidRDefault="00AB2257" w:rsidP="003A0D6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E25A2D" w14:textId="4E86C46C" w:rsidR="00AB2257" w:rsidRDefault="00AB2257" w:rsidP="003A0D6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1AA12AB" w14:textId="6E5320CC" w:rsidR="00AB2257" w:rsidRDefault="00AB2257" w:rsidP="003A0D67">
            <w:pPr>
              <w:pStyle w:val="TAC"/>
              <w:rPr>
                <w:rFonts w:cs="Arial"/>
                <w:sz w:val="16"/>
                <w:szCs w:val="16"/>
                <w:lang w:eastAsia="zh-CN"/>
              </w:rPr>
            </w:pPr>
            <w:r>
              <w:rPr>
                <w:rFonts w:cs="Arial"/>
                <w:sz w:val="16"/>
                <w:szCs w:val="16"/>
                <w:lang w:eastAsia="zh-CN"/>
              </w:rPr>
              <w:t>SP-230649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AE4F1" w14:textId="09D5ABB8" w:rsidR="00AB2257" w:rsidRDefault="00AB2257" w:rsidP="003A0D67">
            <w:pPr>
              <w:pStyle w:val="TAC"/>
              <w:rPr>
                <w:sz w:val="16"/>
                <w:szCs w:val="16"/>
                <w:lang w:eastAsia="zh-CN"/>
              </w:rPr>
            </w:pPr>
            <w:r>
              <w:rPr>
                <w:sz w:val="16"/>
                <w:szCs w:val="16"/>
                <w:lang w:eastAsia="zh-CN"/>
              </w:rPr>
              <w:t>0915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DBB95" w14:textId="7E913E6F" w:rsidR="00AB2257" w:rsidRDefault="00AB2257" w:rsidP="003A0D6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22084A" w14:textId="374ABA2B" w:rsidR="00AB2257" w:rsidRDefault="00AB2257" w:rsidP="003A0D6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EA4CB76" w14:textId="27D979B5" w:rsidR="00AB2257" w:rsidRDefault="00AB2257" w:rsidP="003A0D67">
            <w:pPr>
              <w:pStyle w:val="TAL"/>
              <w:rPr>
                <w:noProof/>
                <w:sz w:val="16"/>
                <w:szCs w:val="16"/>
              </w:rPr>
            </w:pPr>
            <w:r>
              <w:rPr>
                <w:noProof/>
                <w:sz w:val="16"/>
                <w:szCs w:val="16"/>
              </w:rPr>
              <w:t>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E39C5" w14:textId="66049F02" w:rsidR="00AB2257" w:rsidRDefault="00AB2257" w:rsidP="003A0D67">
            <w:pPr>
              <w:pStyle w:val="TAL"/>
              <w:rPr>
                <w:sz w:val="16"/>
                <w:szCs w:val="16"/>
                <w:lang w:eastAsia="zh-CN"/>
              </w:rPr>
            </w:pPr>
            <w:r>
              <w:rPr>
                <w:sz w:val="16"/>
                <w:szCs w:val="16"/>
                <w:lang w:eastAsia="zh-CN"/>
              </w:rPr>
              <w:t>17.11.0</w:t>
            </w:r>
          </w:p>
        </w:tc>
      </w:tr>
      <w:tr w:rsidR="00CF1EC1" w:rsidRPr="005E5B5B" w14:paraId="0EF1F3A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15C51E" w14:textId="731E0332" w:rsidR="00CF1EC1" w:rsidRDefault="00CF1EC1" w:rsidP="00CF1EC1">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80B27" w14:textId="616D7CB7" w:rsidR="00CF1EC1" w:rsidRDefault="00CF1EC1" w:rsidP="00CF1EC1">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C10CFBA" w14:textId="483C049F" w:rsidR="00CF1EC1" w:rsidRDefault="00CF1EC1" w:rsidP="00CF1EC1">
            <w:pPr>
              <w:pStyle w:val="TAC"/>
              <w:rPr>
                <w:rFonts w:cs="Arial"/>
                <w:sz w:val="16"/>
                <w:szCs w:val="16"/>
                <w:lang w:eastAsia="zh-CN"/>
              </w:rPr>
            </w:pPr>
            <w:r>
              <w:rPr>
                <w:rFonts w:cs="Arial"/>
                <w:sz w:val="16"/>
                <w:szCs w:val="16"/>
                <w:lang w:eastAsia="zh-CN"/>
              </w:rPr>
              <w:t>SP-230658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DF673" w14:textId="650C94AB" w:rsidR="00CF1EC1" w:rsidRDefault="00CF1EC1" w:rsidP="00CF1EC1">
            <w:pPr>
              <w:pStyle w:val="TAC"/>
              <w:rPr>
                <w:sz w:val="16"/>
                <w:szCs w:val="16"/>
                <w:lang w:eastAsia="zh-CN"/>
              </w:rPr>
            </w:pPr>
            <w:r>
              <w:rPr>
                <w:sz w:val="16"/>
                <w:szCs w:val="16"/>
                <w:lang w:eastAsia="zh-CN"/>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4787E" w14:textId="3DACD0DB" w:rsidR="00CF1EC1" w:rsidRDefault="00CF1EC1" w:rsidP="00CF1EC1">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EF1DAA" w14:textId="711B8ED7" w:rsidR="00CF1EC1" w:rsidRDefault="00CF1EC1" w:rsidP="00CF1EC1">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351DCD2" w14:textId="1E1A0E55" w:rsidR="00CF1EC1" w:rsidRDefault="00CF1EC1" w:rsidP="00CF1EC1">
            <w:pPr>
              <w:pStyle w:val="TAL"/>
              <w:rPr>
                <w:noProof/>
                <w:sz w:val="16"/>
                <w:szCs w:val="16"/>
              </w:rPr>
            </w:pPr>
            <w:r>
              <w:rPr>
                <w:noProof/>
                <w:sz w:val="16"/>
                <w:szCs w:val="16"/>
              </w:rPr>
              <w:t>Fixing coverageArea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4ADF" w14:textId="6F39F78B" w:rsidR="00CF1EC1" w:rsidRDefault="00CF1EC1" w:rsidP="00CF1EC1">
            <w:pPr>
              <w:pStyle w:val="TAL"/>
              <w:rPr>
                <w:sz w:val="16"/>
                <w:szCs w:val="16"/>
                <w:lang w:eastAsia="zh-CN"/>
              </w:rPr>
            </w:pPr>
            <w:r>
              <w:rPr>
                <w:sz w:val="16"/>
                <w:szCs w:val="16"/>
                <w:lang w:eastAsia="zh-CN"/>
              </w:rPr>
              <w:t>17.11.0</w:t>
            </w:r>
          </w:p>
        </w:tc>
      </w:tr>
      <w:tr w:rsidR="004F5587" w:rsidRPr="005E5B5B" w14:paraId="5DF9D48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CDE6B64" w14:textId="1F9667CC" w:rsidR="004F5587" w:rsidRDefault="004F5587" w:rsidP="004F5587">
            <w:pPr>
              <w:pStyle w:val="TAC"/>
              <w:rPr>
                <w:sz w:val="16"/>
                <w:szCs w:val="16"/>
                <w:lang w:eastAsia="zh-CN"/>
              </w:rPr>
            </w:pPr>
            <w:r>
              <w:rPr>
                <w:sz w:val="16"/>
                <w:szCs w:val="16"/>
                <w:lang w:eastAsia="zh-CN"/>
              </w:rPr>
              <w:t>2023-06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BCAC426" w14:textId="6818C749" w:rsidR="004F5587" w:rsidRDefault="004F5587" w:rsidP="004F5587">
            <w:pPr>
              <w:pStyle w:val="TAC"/>
              <w:rPr>
                <w:sz w:val="16"/>
                <w:szCs w:val="16"/>
                <w:lang w:eastAsia="zh-CN"/>
              </w:rPr>
            </w:pPr>
            <w:r>
              <w:rPr>
                <w:sz w:val="16"/>
                <w:szCs w:val="16"/>
                <w:lang w:eastAsia="zh-CN"/>
              </w:rPr>
              <w:t>SA#100</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CD3EA81" w14:textId="77777777" w:rsidR="004F5587" w:rsidRDefault="004F5587" w:rsidP="004F5587">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824B6" w14:textId="77777777" w:rsidR="004F5587" w:rsidRDefault="004F5587" w:rsidP="004F5587">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54FC0" w14:textId="77777777" w:rsidR="004F5587" w:rsidRDefault="004F5587" w:rsidP="004F5587">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D17FB3" w14:textId="77777777" w:rsidR="004F5587" w:rsidRDefault="004F5587" w:rsidP="004F5587">
            <w:pPr>
              <w:pStyle w:val="TAL"/>
              <w:rPr>
                <w:rFonts w:cs="Arial"/>
                <w:sz w:val="16"/>
                <w:szCs w:val="16"/>
                <w:lang w:eastAsia="zh-CN"/>
              </w:rPr>
            </w:pP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1CAEBF" w14:textId="64A47650" w:rsidR="004F5587" w:rsidRDefault="004F5587" w:rsidP="004F5587">
            <w:pPr>
              <w:pStyle w:val="TAL"/>
              <w:rPr>
                <w:noProof/>
                <w:sz w:val="16"/>
                <w:szCs w:val="16"/>
              </w:rPr>
            </w:pPr>
            <w:r>
              <w:rPr>
                <w:noProof/>
                <w:sz w:val="16"/>
                <w:szCs w:val="16"/>
              </w:rPr>
              <w:t>Corrections of CR implementation erros in YANG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8C27B" w14:textId="297F17A1" w:rsidR="004F5587" w:rsidRDefault="004F5587" w:rsidP="004F5587">
            <w:pPr>
              <w:pStyle w:val="TAL"/>
              <w:rPr>
                <w:sz w:val="16"/>
                <w:szCs w:val="16"/>
                <w:lang w:eastAsia="zh-CN"/>
              </w:rPr>
            </w:pPr>
            <w:r>
              <w:rPr>
                <w:sz w:val="16"/>
                <w:szCs w:val="16"/>
                <w:lang w:eastAsia="zh-CN"/>
              </w:rPr>
              <w:t>17.11.1</w:t>
            </w:r>
          </w:p>
        </w:tc>
      </w:tr>
      <w:tr w:rsidR="00692250" w:rsidRPr="005E5B5B" w14:paraId="5342C32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F0AC62" w14:textId="4346C6B4" w:rsidR="00692250" w:rsidRDefault="00692250"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3120238" w14:textId="0D41BF0F" w:rsidR="00692250" w:rsidRDefault="00692250"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4EBF748" w14:textId="4E3E8DA0" w:rsidR="00692250" w:rsidRDefault="00507DBC" w:rsidP="004F5587">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764B" w14:textId="2E4B69DB" w:rsidR="00692250" w:rsidRDefault="00692250" w:rsidP="004F5587">
            <w:pPr>
              <w:pStyle w:val="TAC"/>
              <w:rPr>
                <w:sz w:val="16"/>
                <w:szCs w:val="16"/>
                <w:lang w:eastAsia="zh-CN"/>
              </w:rPr>
            </w:pPr>
            <w:r>
              <w:rPr>
                <w:sz w:val="16"/>
                <w:szCs w:val="16"/>
                <w:lang w:eastAsia="zh-CN"/>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92617" w14:textId="1E28D45F" w:rsidR="00692250" w:rsidRDefault="00692250"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D70A28" w14:textId="1F6803E0" w:rsidR="00692250" w:rsidRDefault="00692250"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BAD9D84" w14:textId="74696729" w:rsidR="00692250" w:rsidRDefault="00692250" w:rsidP="004F5587">
            <w:pPr>
              <w:pStyle w:val="TAL"/>
              <w:rPr>
                <w:noProof/>
                <w:sz w:val="16"/>
                <w:szCs w:val="16"/>
              </w:rPr>
            </w:pPr>
            <w:r>
              <w:rPr>
                <w:noProof/>
                <w:sz w:val="16"/>
                <w:szCs w:val="16"/>
              </w:rPr>
              <w:t>YANG Corrections 28.541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08387" w14:textId="0AA79858" w:rsidR="00692250" w:rsidRDefault="00692250" w:rsidP="004F5587">
            <w:pPr>
              <w:pStyle w:val="TAL"/>
              <w:rPr>
                <w:sz w:val="16"/>
                <w:szCs w:val="16"/>
                <w:lang w:eastAsia="zh-CN"/>
              </w:rPr>
            </w:pPr>
            <w:r>
              <w:rPr>
                <w:sz w:val="16"/>
                <w:szCs w:val="16"/>
                <w:lang w:eastAsia="zh-CN"/>
              </w:rPr>
              <w:t>17.12.0</w:t>
            </w:r>
          </w:p>
        </w:tc>
      </w:tr>
      <w:tr w:rsidR="005202F4" w:rsidRPr="005E5B5B" w14:paraId="29B2E9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2F0DECE" w14:textId="4FA860ED" w:rsidR="005202F4" w:rsidRDefault="005202F4"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DA0559C" w14:textId="099B4E6D" w:rsidR="005202F4" w:rsidRDefault="005202F4"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01142A" w14:textId="6B568EAA" w:rsidR="005202F4" w:rsidRDefault="005202F4"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F8EEF" w14:textId="261C5569" w:rsidR="005202F4" w:rsidRDefault="005202F4" w:rsidP="004F5587">
            <w:pPr>
              <w:pStyle w:val="TAC"/>
              <w:rPr>
                <w:sz w:val="16"/>
                <w:szCs w:val="16"/>
                <w:lang w:eastAsia="zh-CN"/>
              </w:rPr>
            </w:pPr>
            <w:r>
              <w:rPr>
                <w:sz w:val="16"/>
                <w:szCs w:val="16"/>
                <w:lang w:eastAsia="zh-CN"/>
              </w:rPr>
              <w:t>0941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B5472" w14:textId="28055E42" w:rsidR="005202F4" w:rsidRDefault="005202F4"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73695D" w14:textId="70FDDDE5" w:rsidR="005202F4" w:rsidRDefault="005202F4"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E9DE75B" w14:textId="563684D0" w:rsidR="005202F4" w:rsidRDefault="005202F4" w:rsidP="004F5587">
            <w:pPr>
              <w:pStyle w:val="TAL"/>
              <w:rPr>
                <w:noProof/>
                <w:sz w:val="16"/>
                <w:szCs w:val="16"/>
              </w:rPr>
            </w:pPr>
            <w:r>
              <w:rPr>
                <w:noProof/>
                <w:sz w:val="16"/>
                <w:szCs w:val="16"/>
              </w:rPr>
              <w:t>Correct attribute name for indication of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16E58" w14:textId="04920BB0" w:rsidR="005202F4" w:rsidRDefault="005202F4" w:rsidP="004F5587">
            <w:pPr>
              <w:pStyle w:val="TAL"/>
              <w:rPr>
                <w:sz w:val="16"/>
                <w:szCs w:val="16"/>
                <w:lang w:eastAsia="zh-CN"/>
              </w:rPr>
            </w:pPr>
            <w:r>
              <w:rPr>
                <w:sz w:val="16"/>
                <w:szCs w:val="16"/>
                <w:lang w:eastAsia="zh-CN"/>
              </w:rPr>
              <w:t>17.12.0</w:t>
            </w:r>
          </w:p>
        </w:tc>
      </w:tr>
      <w:tr w:rsidR="008B227C" w:rsidRPr="005E5B5B" w14:paraId="70460BE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3482BF2" w14:textId="4A442A96" w:rsidR="008B227C" w:rsidRDefault="008B227C"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2CAA1C7" w14:textId="34228BD8" w:rsidR="008B227C" w:rsidRDefault="008B227C"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AD3858" w14:textId="476719FC" w:rsidR="008B227C" w:rsidRDefault="008B227C" w:rsidP="004F5587">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754C6" w14:textId="2C5B9EA8" w:rsidR="008B227C" w:rsidRDefault="008B227C" w:rsidP="004F5587">
            <w:pPr>
              <w:pStyle w:val="TAC"/>
              <w:rPr>
                <w:sz w:val="16"/>
                <w:szCs w:val="16"/>
                <w:lang w:eastAsia="zh-CN"/>
              </w:rPr>
            </w:pPr>
            <w:r>
              <w:rPr>
                <w:sz w:val="16"/>
                <w:szCs w:val="16"/>
                <w:lang w:eastAsia="zh-CN"/>
              </w:rPr>
              <w:t>0943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BEA5F" w14:textId="51E26DEB" w:rsidR="008B227C" w:rsidRDefault="008B227C" w:rsidP="004F5587">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3B326E" w14:textId="769FB6DF" w:rsidR="008B227C" w:rsidRDefault="008B227C" w:rsidP="004F5587">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20A595C" w14:textId="6837756E" w:rsidR="008B227C" w:rsidRDefault="008B227C" w:rsidP="004F5587">
            <w:pPr>
              <w:pStyle w:val="TAL"/>
              <w:rPr>
                <w:noProof/>
                <w:sz w:val="16"/>
                <w:szCs w:val="16"/>
              </w:rPr>
            </w:pPr>
            <w:r>
              <w:rPr>
                <w:noProof/>
                <w:sz w:val="16"/>
                <w:szCs w:val="16"/>
              </w:rPr>
              <w:t>Correct attribute name for frequency prediction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7D" w14:textId="32A0F6DF" w:rsidR="008B227C" w:rsidRDefault="008B227C" w:rsidP="004F5587">
            <w:pPr>
              <w:pStyle w:val="TAL"/>
              <w:rPr>
                <w:sz w:val="16"/>
                <w:szCs w:val="16"/>
                <w:lang w:eastAsia="zh-CN"/>
              </w:rPr>
            </w:pPr>
            <w:r>
              <w:rPr>
                <w:sz w:val="16"/>
                <w:szCs w:val="16"/>
                <w:lang w:eastAsia="zh-CN"/>
              </w:rPr>
              <w:t>17.12.0</w:t>
            </w:r>
          </w:p>
        </w:tc>
      </w:tr>
      <w:tr w:rsidR="00907D5A" w:rsidRPr="005E5B5B" w14:paraId="2F11364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1F59440" w14:textId="425C4285" w:rsidR="00907D5A" w:rsidRDefault="00907D5A" w:rsidP="004F5587">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5451ADD" w14:textId="6870C467" w:rsidR="00907D5A" w:rsidRDefault="00907D5A" w:rsidP="004F5587">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24724B" w14:textId="7D81C83A" w:rsidR="00907D5A" w:rsidRDefault="00907D5A" w:rsidP="004F5587">
            <w:pPr>
              <w:pStyle w:val="TAC"/>
              <w:rPr>
                <w:rFonts w:cs="Arial"/>
                <w:sz w:val="16"/>
                <w:szCs w:val="16"/>
                <w:lang w:eastAsia="zh-CN"/>
              </w:rPr>
            </w:pPr>
            <w:r>
              <w:rPr>
                <w:rFonts w:cs="Arial"/>
                <w:sz w:val="16"/>
                <w:szCs w:val="16"/>
                <w:lang w:eastAsia="zh-CN"/>
              </w:rPr>
              <w:t>SP-230964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17134" w14:textId="492B8653" w:rsidR="00907D5A" w:rsidRDefault="00907D5A" w:rsidP="004F5587">
            <w:pPr>
              <w:pStyle w:val="TAC"/>
              <w:rPr>
                <w:sz w:val="16"/>
                <w:szCs w:val="16"/>
                <w:lang w:eastAsia="zh-CN"/>
              </w:rPr>
            </w:pPr>
            <w:r>
              <w:rPr>
                <w:sz w:val="16"/>
                <w:szCs w:val="16"/>
                <w:lang w:eastAsia="zh-CN"/>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9615" w14:textId="25CCEF00" w:rsidR="00907D5A" w:rsidRDefault="00907D5A" w:rsidP="004F5587">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AA7454" w14:textId="41F9AC77" w:rsidR="00907D5A" w:rsidRDefault="00907D5A" w:rsidP="004F5587">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23D860A" w14:textId="225A266D" w:rsidR="00907D5A" w:rsidRDefault="00907D5A" w:rsidP="004F5587">
            <w:pPr>
              <w:pStyle w:val="TAL"/>
              <w:rPr>
                <w:noProof/>
                <w:sz w:val="16"/>
                <w:szCs w:val="16"/>
              </w:rPr>
            </w:pPr>
            <w:r>
              <w:rPr>
                <w:noProof/>
                <w:sz w:val="16"/>
                <w:szCs w:val="16"/>
              </w:rPr>
              <w:t>Update Annex L with mapping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4C316F" w14:textId="7780EB3A" w:rsidR="00907D5A" w:rsidRDefault="00907D5A" w:rsidP="004F5587">
            <w:pPr>
              <w:pStyle w:val="TAL"/>
              <w:rPr>
                <w:sz w:val="16"/>
                <w:szCs w:val="16"/>
                <w:lang w:eastAsia="zh-CN"/>
              </w:rPr>
            </w:pPr>
            <w:r>
              <w:rPr>
                <w:sz w:val="16"/>
                <w:szCs w:val="16"/>
                <w:lang w:eastAsia="zh-CN"/>
              </w:rPr>
              <w:t>17.12.0</w:t>
            </w:r>
          </w:p>
        </w:tc>
      </w:tr>
      <w:tr w:rsidR="00CE7629" w:rsidRPr="005E5B5B" w14:paraId="3BD9CB3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02405D" w14:textId="2D55E56F" w:rsidR="00CE7629" w:rsidRDefault="00CE7629"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96C22A6" w14:textId="534F8EBE" w:rsidR="00CE7629" w:rsidRDefault="00CE7629"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7A2599" w14:textId="7E6C7811" w:rsidR="00CE7629" w:rsidRDefault="00CE7629" w:rsidP="00CE7629">
            <w:pPr>
              <w:pStyle w:val="TAC"/>
              <w:rPr>
                <w:rFonts w:cs="Arial"/>
                <w:sz w:val="16"/>
                <w:szCs w:val="16"/>
                <w:lang w:eastAsia="zh-CN"/>
              </w:rPr>
            </w:pPr>
            <w:r>
              <w:rPr>
                <w:rFonts w:cs="Arial"/>
                <w:sz w:val="16"/>
                <w:szCs w:val="16"/>
                <w:lang w:eastAsia="zh-CN"/>
              </w:rPr>
              <w:t>SP-230953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162FC" w14:textId="2E23EA70" w:rsidR="00CE7629" w:rsidRDefault="00CE7629" w:rsidP="00CE7629">
            <w:pPr>
              <w:pStyle w:val="TAC"/>
              <w:rPr>
                <w:sz w:val="16"/>
                <w:szCs w:val="16"/>
                <w:lang w:eastAsia="zh-CN"/>
              </w:rPr>
            </w:pPr>
            <w:r>
              <w:rPr>
                <w:sz w:val="16"/>
                <w:szCs w:val="16"/>
                <w:lang w:eastAsia="zh-CN"/>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F0F87" w14:textId="32E5953E" w:rsidR="00CE7629" w:rsidRDefault="00CE7629"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436770" w14:textId="2C9B3B19" w:rsidR="00CE7629" w:rsidRDefault="00CE7629" w:rsidP="00CE762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BE412C5" w14:textId="5A37042C" w:rsidR="00CE7629" w:rsidRDefault="00CE7629" w:rsidP="00CE7629">
            <w:pPr>
              <w:pStyle w:val="TAL"/>
              <w:rPr>
                <w:noProof/>
                <w:sz w:val="16"/>
                <w:szCs w:val="16"/>
              </w:rPr>
            </w:pPr>
            <w:r>
              <w:rPr>
                <w:noProof/>
                <w:sz w:val="16"/>
                <w:szCs w:val="16"/>
              </w:rPr>
              <w:t>Update reference to GST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0FCA9" w14:textId="0BA800E0" w:rsidR="00CE7629" w:rsidRDefault="00CE7629" w:rsidP="00CE7629">
            <w:pPr>
              <w:pStyle w:val="TAL"/>
              <w:rPr>
                <w:sz w:val="16"/>
                <w:szCs w:val="16"/>
                <w:lang w:eastAsia="zh-CN"/>
              </w:rPr>
            </w:pPr>
            <w:r>
              <w:rPr>
                <w:sz w:val="16"/>
                <w:szCs w:val="16"/>
                <w:lang w:eastAsia="zh-CN"/>
              </w:rPr>
              <w:t>17.12.0</w:t>
            </w:r>
          </w:p>
        </w:tc>
      </w:tr>
      <w:tr w:rsidR="00B8026E" w:rsidRPr="005E5B5B" w14:paraId="5E5B53C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ADF5AE" w14:textId="70AA4312" w:rsidR="00B8026E" w:rsidRDefault="00B8026E" w:rsidP="00CE762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B70714" w14:textId="4EDC0FCF" w:rsidR="00B8026E" w:rsidRDefault="00B8026E" w:rsidP="00CE762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0974F33" w14:textId="5EFF8411" w:rsidR="00B8026E" w:rsidRDefault="00B8026E" w:rsidP="00CE762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C63591" w14:textId="6B576538" w:rsidR="00B8026E" w:rsidRDefault="00B8026E" w:rsidP="00CE7629">
            <w:pPr>
              <w:pStyle w:val="TAC"/>
              <w:rPr>
                <w:sz w:val="16"/>
                <w:szCs w:val="16"/>
                <w:lang w:eastAsia="zh-CN"/>
              </w:rPr>
            </w:pPr>
            <w:r>
              <w:rPr>
                <w:sz w:val="16"/>
                <w:szCs w:val="16"/>
                <w:lang w:eastAsia="zh-CN"/>
              </w:rPr>
              <w:t>0954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1AD94" w14:textId="12D2FA33" w:rsidR="00B8026E" w:rsidRDefault="00B8026E" w:rsidP="00CE762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6CDF8F" w14:textId="42D53CE3" w:rsidR="00B8026E" w:rsidRDefault="00B8026E" w:rsidP="00CE762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4C92DCB" w14:textId="23788104" w:rsidR="00B8026E" w:rsidRDefault="00B8026E" w:rsidP="00CE7629">
            <w:pPr>
              <w:pStyle w:val="TAL"/>
              <w:rPr>
                <w:noProof/>
                <w:sz w:val="16"/>
                <w:szCs w:val="16"/>
              </w:rPr>
            </w:pPr>
            <w:r>
              <w:rPr>
                <w:noProof/>
                <w:sz w:val="16"/>
                <w:szCs w:val="16"/>
              </w:rPr>
              <w:t>Correction to type defintion of coverageAreaTAList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EE8B1A" w14:textId="1844811C" w:rsidR="00B8026E" w:rsidRDefault="00B8026E" w:rsidP="00CE7629">
            <w:pPr>
              <w:pStyle w:val="TAL"/>
              <w:rPr>
                <w:sz w:val="16"/>
                <w:szCs w:val="16"/>
                <w:lang w:eastAsia="zh-CN"/>
              </w:rPr>
            </w:pPr>
            <w:r>
              <w:rPr>
                <w:sz w:val="16"/>
                <w:szCs w:val="16"/>
                <w:lang w:eastAsia="zh-CN"/>
              </w:rPr>
              <w:t>17.12.0</w:t>
            </w:r>
          </w:p>
        </w:tc>
      </w:tr>
      <w:tr w:rsidR="007614AE" w:rsidRPr="005E5B5B" w14:paraId="65D1029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794FA5" w14:textId="1E5CAF06" w:rsidR="007614AE" w:rsidRDefault="007614AE" w:rsidP="007614AE">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7F13866" w14:textId="64B3490D" w:rsidR="007614AE" w:rsidRDefault="007614AE" w:rsidP="007614AE">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C0D5129" w14:textId="611E3A40" w:rsidR="007614AE" w:rsidRDefault="007614AE" w:rsidP="007614AE">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F5CE6" w14:textId="4D0669B0" w:rsidR="007614AE" w:rsidRDefault="007614AE" w:rsidP="007614AE">
            <w:pPr>
              <w:pStyle w:val="TAC"/>
              <w:rPr>
                <w:sz w:val="16"/>
                <w:szCs w:val="16"/>
                <w:lang w:eastAsia="zh-CN"/>
              </w:rPr>
            </w:pPr>
            <w:r>
              <w:rPr>
                <w:sz w:val="16"/>
                <w:szCs w:val="16"/>
                <w:lang w:eastAsia="zh-CN"/>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BB694" w14:textId="0A116958" w:rsidR="007614AE" w:rsidRDefault="007614AE" w:rsidP="007614A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280922" w14:textId="590317BB" w:rsidR="007614AE" w:rsidRDefault="007614AE" w:rsidP="007614A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EF32E20" w14:textId="3B05F306" w:rsidR="007614AE" w:rsidRDefault="007614AE" w:rsidP="007614AE">
            <w:pPr>
              <w:pStyle w:val="TAL"/>
              <w:rPr>
                <w:noProof/>
                <w:sz w:val="16"/>
                <w:szCs w:val="16"/>
              </w:rPr>
            </w:pPr>
            <w:r>
              <w:rPr>
                <w:noProof/>
                <w:sz w:val="16"/>
                <w:szCs w:val="16"/>
              </w:rPr>
              <w:t>Removing redundant Tai definition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D541F" w14:textId="5D9CBA13" w:rsidR="007614AE" w:rsidRDefault="007614AE" w:rsidP="007614AE">
            <w:pPr>
              <w:pStyle w:val="TAL"/>
              <w:rPr>
                <w:sz w:val="16"/>
                <w:szCs w:val="16"/>
                <w:lang w:eastAsia="zh-CN"/>
              </w:rPr>
            </w:pPr>
            <w:r>
              <w:rPr>
                <w:sz w:val="16"/>
                <w:szCs w:val="16"/>
                <w:lang w:eastAsia="zh-CN"/>
              </w:rPr>
              <w:t>17.12.0</w:t>
            </w:r>
          </w:p>
        </w:tc>
      </w:tr>
      <w:tr w:rsidR="001D55EF" w:rsidRPr="005E5B5B" w14:paraId="185BAE3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7FCBBA" w14:textId="10385426" w:rsidR="001D55EF" w:rsidRDefault="001D55EF" w:rsidP="001D55EF">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8B760CF" w14:textId="5C00DE31" w:rsidR="001D55EF" w:rsidRDefault="001D55EF" w:rsidP="001D55EF">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09AE8E" w14:textId="39D56724" w:rsidR="001D55EF" w:rsidRDefault="001D55EF" w:rsidP="001D55EF">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7A50C2" w14:textId="2858D3F8" w:rsidR="001D55EF" w:rsidRDefault="001D55EF" w:rsidP="001D55EF">
            <w:pPr>
              <w:pStyle w:val="TAC"/>
              <w:rPr>
                <w:sz w:val="16"/>
                <w:szCs w:val="16"/>
                <w:lang w:eastAsia="zh-CN"/>
              </w:rPr>
            </w:pPr>
            <w:r>
              <w:rPr>
                <w:sz w:val="16"/>
                <w:szCs w:val="16"/>
                <w:lang w:eastAsia="zh-CN"/>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78EDC8" w14:textId="72C8A696" w:rsidR="001D55EF" w:rsidRDefault="001D55EF" w:rsidP="001D55EF">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46DA30" w14:textId="16ABAC00" w:rsidR="001D55EF" w:rsidRDefault="001D55EF" w:rsidP="001D55EF">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2D36AF" w14:textId="58260043" w:rsidR="001D55EF" w:rsidRDefault="001D55EF" w:rsidP="001D55EF">
            <w:pPr>
              <w:pStyle w:val="TAL"/>
              <w:rPr>
                <w:noProof/>
                <w:sz w:val="16"/>
                <w:szCs w:val="16"/>
              </w:rPr>
            </w:pPr>
            <w:r>
              <w:rPr>
                <w:noProof/>
                <w:sz w:val="16"/>
                <w:szCs w:val="16"/>
              </w:rPr>
              <w:t>Fix small inconsistent issues in stage2, typo in stage 2 and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7A9D9" w14:textId="31561E82" w:rsidR="001D55EF" w:rsidRDefault="001D55EF" w:rsidP="001D55EF">
            <w:pPr>
              <w:pStyle w:val="TAL"/>
              <w:rPr>
                <w:sz w:val="16"/>
                <w:szCs w:val="16"/>
                <w:lang w:eastAsia="zh-CN"/>
              </w:rPr>
            </w:pPr>
            <w:r>
              <w:rPr>
                <w:sz w:val="16"/>
                <w:szCs w:val="16"/>
                <w:lang w:eastAsia="zh-CN"/>
              </w:rPr>
              <w:t>17.12.0</w:t>
            </w:r>
          </w:p>
        </w:tc>
      </w:tr>
      <w:tr w:rsidR="00130F91" w:rsidRPr="005E5B5B" w14:paraId="2505C93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68873F" w14:textId="6A04AEAD" w:rsidR="00130F91" w:rsidRDefault="00130F91" w:rsidP="00130F91">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195A12" w14:textId="50AE0B12" w:rsidR="00130F91" w:rsidRDefault="00130F91" w:rsidP="00130F91">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EA14ABF" w14:textId="69441BE4" w:rsidR="00130F91" w:rsidRDefault="00130F91" w:rsidP="00130F91">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D2B92" w14:textId="3FEBA4C7" w:rsidR="00130F91" w:rsidRDefault="00130F91" w:rsidP="00130F91">
            <w:pPr>
              <w:pStyle w:val="TAC"/>
              <w:rPr>
                <w:sz w:val="16"/>
                <w:szCs w:val="16"/>
                <w:lang w:eastAsia="zh-CN"/>
              </w:rPr>
            </w:pPr>
            <w:r>
              <w:rPr>
                <w:sz w:val="16"/>
                <w:szCs w:val="16"/>
                <w:lang w:eastAsia="zh-CN"/>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3FE" w14:textId="4E1D4E11" w:rsidR="00130F91" w:rsidRDefault="00130F91" w:rsidP="00130F91">
            <w:pPr>
              <w:pStyle w:val="TAC"/>
              <w:rPr>
                <w:sz w:val="16"/>
                <w:szCs w:val="16"/>
                <w:lang w:eastAsia="zh-CN"/>
              </w:rPr>
            </w:pPr>
            <w:r>
              <w:rPr>
                <w:sz w:val="16"/>
                <w:szCs w:val="16"/>
                <w:lang w:eastAsia="zh-CN"/>
              </w:rPr>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31ECF4" w14:textId="5548D1F8" w:rsidR="00130F91" w:rsidRDefault="00130F91" w:rsidP="00130F91">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C5C12C6" w14:textId="725FCDFD" w:rsidR="00130F91" w:rsidRDefault="00130F91" w:rsidP="00130F91">
            <w:pPr>
              <w:pStyle w:val="TAL"/>
              <w:rPr>
                <w:noProof/>
                <w:sz w:val="16"/>
                <w:szCs w:val="16"/>
              </w:rPr>
            </w:pPr>
            <w:r>
              <w:rPr>
                <w:noProof/>
                <w:sz w:val="16"/>
                <w:szCs w:val="16"/>
              </w:rPr>
              <w:t>Fix a few inheritance diagram issues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49105F" w14:textId="105251FB" w:rsidR="00130F91" w:rsidRDefault="00130F91" w:rsidP="00130F91">
            <w:pPr>
              <w:pStyle w:val="TAL"/>
              <w:rPr>
                <w:sz w:val="16"/>
                <w:szCs w:val="16"/>
                <w:lang w:eastAsia="zh-CN"/>
              </w:rPr>
            </w:pPr>
            <w:r>
              <w:rPr>
                <w:sz w:val="16"/>
                <w:szCs w:val="16"/>
                <w:lang w:eastAsia="zh-CN"/>
              </w:rPr>
              <w:t>17.12.0</w:t>
            </w:r>
          </w:p>
        </w:tc>
      </w:tr>
      <w:tr w:rsidR="00B91D89" w:rsidRPr="005E5B5B" w14:paraId="1773F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05FE222" w14:textId="57492191" w:rsidR="00B91D89" w:rsidRDefault="00B91D89"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7300F4" w14:textId="2B99914B" w:rsidR="00B91D89" w:rsidRDefault="00B91D89"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F858E0" w14:textId="51DE7CCD" w:rsidR="00B91D89" w:rsidRDefault="00B91D89" w:rsidP="00B91D89">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40C0" w14:textId="3D67A703" w:rsidR="00B91D89" w:rsidRDefault="00B91D89" w:rsidP="00B91D89">
            <w:pPr>
              <w:pStyle w:val="TAC"/>
              <w:rPr>
                <w:sz w:val="16"/>
                <w:szCs w:val="16"/>
                <w:lang w:eastAsia="zh-CN"/>
              </w:rPr>
            </w:pPr>
            <w:r>
              <w:rPr>
                <w:sz w:val="16"/>
                <w:szCs w:val="16"/>
                <w:lang w:eastAsia="zh-CN"/>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EC224" w14:textId="4C7F03D8" w:rsidR="00B91D89" w:rsidRDefault="00B91D89" w:rsidP="00B91D89">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AC859" w14:textId="3FC34292" w:rsidR="00B91D89" w:rsidRDefault="00B91D89" w:rsidP="00B91D89">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8350666" w14:textId="40DDB15B" w:rsidR="00B91D89" w:rsidRDefault="00B91D89" w:rsidP="00B91D89">
            <w:pPr>
              <w:pStyle w:val="TAL"/>
              <w:rPr>
                <w:noProof/>
                <w:sz w:val="16"/>
                <w:szCs w:val="16"/>
              </w:rPr>
            </w:pPr>
            <w:r>
              <w:rPr>
                <w:noProof/>
                <w:sz w:val="16"/>
                <w:szCs w:val="16"/>
              </w:rPr>
              <w:t>Update RRMPolicyRatio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371DC" w14:textId="13E9D37E" w:rsidR="00B91D89" w:rsidRDefault="00B91D89" w:rsidP="00B91D89">
            <w:pPr>
              <w:pStyle w:val="TAL"/>
              <w:rPr>
                <w:sz w:val="16"/>
                <w:szCs w:val="16"/>
                <w:lang w:eastAsia="zh-CN"/>
              </w:rPr>
            </w:pPr>
            <w:r>
              <w:rPr>
                <w:sz w:val="16"/>
                <w:szCs w:val="16"/>
                <w:lang w:eastAsia="zh-CN"/>
              </w:rPr>
              <w:t>17.12.0</w:t>
            </w:r>
          </w:p>
        </w:tc>
      </w:tr>
      <w:tr w:rsidR="0040260E" w:rsidRPr="005E5B5B" w14:paraId="4572F32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22FB2A1" w14:textId="65E6FC87" w:rsidR="0040260E" w:rsidRDefault="0040260E" w:rsidP="00B91D89">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E4C6A5" w14:textId="6972AD51" w:rsidR="0040260E" w:rsidRDefault="0040260E" w:rsidP="00B91D89">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5A580F6" w14:textId="067860DE" w:rsidR="0040260E" w:rsidRDefault="0040260E" w:rsidP="00B91D89">
            <w:pPr>
              <w:pStyle w:val="TAC"/>
              <w:rPr>
                <w:rFonts w:cs="Arial"/>
                <w:sz w:val="16"/>
                <w:szCs w:val="16"/>
                <w:lang w:eastAsia="zh-CN"/>
              </w:rPr>
            </w:pPr>
            <w:r>
              <w:rPr>
                <w:rFonts w:cs="Arial"/>
                <w:sz w:val="16"/>
                <w:szCs w:val="16"/>
                <w:lang w:eastAsia="zh-CN"/>
              </w:rPr>
              <w:t>SP-230944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108C1" w14:textId="6F6FFA4E" w:rsidR="0040260E" w:rsidRDefault="0040260E" w:rsidP="00B91D89">
            <w:pPr>
              <w:pStyle w:val="TAC"/>
              <w:rPr>
                <w:sz w:val="16"/>
                <w:szCs w:val="16"/>
                <w:lang w:eastAsia="zh-CN"/>
              </w:rPr>
            </w:pPr>
            <w:r>
              <w:rPr>
                <w:sz w:val="16"/>
                <w:szCs w:val="16"/>
                <w:lang w:eastAsia="zh-CN"/>
              </w:rPr>
              <w:t>0980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98E1D" w14:textId="35E2622C" w:rsidR="0040260E" w:rsidRDefault="0040260E" w:rsidP="00B91D89">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D9247" w14:textId="48DCF1C0" w:rsidR="0040260E" w:rsidRDefault="0040260E" w:rsidP="00B91D89">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C179EB" w14:textId="4762C9E7" w:rsidR="0040260E" w:rsidRDefault="0040260E" w:rsidP="00B91D89">
            <w:pPr>
              <w:pStyle w:val="TAL"/>
              <w:rPr>
                <w:noProof/>
                <w:sz w:val="16"/>
                <w:szCs w:val="16"/>
              </w:rPr>
            </w:pPr>
            <w:r>
              <w:rPr>
                <w:noProof/>
                <w:sz w:val="16"/>
                <w:szCs w:val="16"/>
              </w:rPr>
              <w:t>Fix wrong annex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F1B30" w14:textId="46D2AA97" w:rsidR="0040260E" w:rsidRDefault="0040260E" w:rsidP="00B91D89">
            <w:pPr>
              <w:pStyle w:val="TAL"/>
              <w:rPr>
                <w:sz w:val="16"/>
                <w:szCs w:val="16"/>
                <w:lang w:eastAsia="zh-CN"/>
              </w:rPr>
            </w:pPr>
            <w:r>
              <w:rPr>
                <w:sz w:val="16"/>
                <w:szCs w:val="16"/>
                <w:lang w:eastAsia="zh-CN"/>
              </w:rPr>
              <w:t>17.12.0</w:t>
            </w:r>
          </w:p>
        </w:tc>
      </w:tr>
      <w:tr w:rsidR="007B3D9C" w:rsidRPr="005E5B5B" w14:paraId="588AC3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554D8D" w14:textId="5E8DF2CA" w:rsidR="007B3D9C" w:rsidRDefault="007B3D9C" w:rsidP="007B3D9C">
            <w:pPr>
              <w:pStyle w:val="TAC"/>
              <w:rPr>
                <w:sz w:val="16"/>
                <w:szCs w:val="16"/>
                <w:lang w:eastAsia="zh-CN"/>
              </w:rPr>
            </w:pPr>
            <w:r>
              <w:rPr>
                <w:sz w:val="16"/>
                <w:szCs w:val="16"/>
                <w:lang w:eastAsia="zh-CN"/>
              </w:rPr>
              <w:lastRenderedPageBreak/>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8CFE67" w14:textId="06A81178" w:rsidR="007B3D9C" w:rsidRDefault="007B3D9C"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B0889A3" w14:textId="730B27C8" w:rsidR="007B3D9C" w:rsidRDefault="007B3D9C" w:rsidP="007B3D9C">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5125A" w14:textId="78B2D326" w:rsidR="007B3D9C" w:rsidRDefault="007B3D9C" w:rsidP="007B3D9C">
            <w:pPr>
              <w:pStyle w:val="TAC"/>
              <w:rPr>
                <w:sz w:val="16"/>
                <w:szCs w:val="16"/>
                <w:lang w:eastAsia="zh-CN"/>
              </w:rPr>
            </w:pPr>
            <w:r>
              <w:rPr>
                <w:sz w:val="16"/>
                <w:szCs w:val="16"/>
                <w:lang w:eastAsia="zh-CN"/>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BBE4" w14:textId="77777777" w:rsidR="007B3D9C" w:rsidRDefault="007B3D9C" w:rsidP="007B3D9C">
            <w:pPr>
              <w:pStyle w:val="TAC"/>
              <w:rPr>
                <w:sz w:val="16"/>
                <w:szCs w:val="16"/>
                <w:lang w:eastAsia="zh-CN"/>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4E18AF" w14:textId="7F5B5F99" w:rsidR="007B3D9C" w:rsidRDefault="007B3D9C"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C15B8FC" w14:textId="6F6F6817" w:rsidR="007B3D9C" w:rsidRDefault="007B3D9C" w:rsidP="007B3D9C">
            <w:pPr>
              <w:pStyle w:val="TAL"/>
              <w:rPr>
                <w:noProof/>
                <w:sz w:val="16"/>
                <w:szCs w:val="16"/>
              </w:rPr>
            </w:pPr>
            <w:r>
              <w:rPr>
                <w:noProof/>
                <w:sz w:val="16"/>
                <w:szCs w:val="16"/>
              </w:rPr>
              <w:t>Remove duplicated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652FF" w14:textId="1FF92FC5" w:rsidR="007B3D9C" w:rsidRDefault="007B3D9C" w:rsidP="007B3D9C">
            <w:pPr>
              <w:pStyle w:val="TAL"/>
              <w:rPr>
                <w:sz w:val="16"/>
                <w:szCs w:val="16"/>
                <w:lang w:eastAsia="zh-CN"/>
              </w:rPr>
            </w:pPr>
            <w:r>
              <w:rPr>
                <w:sz w:val="16"/>
                <w:szCs w:val="16"/>
                <w:lang w:eastAsia="zh-CN"/>
              </w:rPr>
              <w:t>17.12.0</w:t>
            </w:r>
          </w:p>
        </w:tc>
      </w:tr>
      <w:tr w:rsidR="00A36F47" w:rsidRPr="005E5B5B" w14:paraId="5AD17F3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5313D2" w14:textId="320951DE" w:rsidR="00A36F47" w:rsidRDefault="00A36F47"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22C3CF3" w14:textId="2A968E09" w:rsidR="00A36F47" w:rsidRDefault="00A36F47"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62B1210" w14:textId="2602FBDF" w:rsidR="00A36F47" w:rsidRDefault="00A36F47" w:rsidP="007B3D9C">
            <w:pPr>
              <w:pStyle w:val="TAC"/>
              <w:rPr>
                <w:rFonts w:cs="Arial"/>
                <w:sz w:val="16"/>
                <w:szCs w:val="16"/>
                <w:lang w:eastAsia="zh-CN"/>
              </w:rPr>
            </w:pPr>
            <w:r>
              <w:rPr>
                <w:rFonts w:cs="Arial"/>
                <w:sz w:val="16"/>
                <w:szCs w:val="16"/>
                <w:lang w:eastAsia="zh-CN"/>
              </w:rPr>
              <w:t>SP-230965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0DD35" w14:textId="6CD3C7AF" w:rsidR="00A36F47" w:rsidRDefault="00A36F47" w:rsidP="007B3D9C">
            <w:pPr>
              <w:pStyle w:val="TAC"/>
              <w:rPr>
                <w:sz w:val="16"/>
                <w:szCs w:val="16"/>
                <w:lang w:eastAsia="zh-CN"/>
              </w:rPr>
            </w:pPr>
            <w:r>
              <w:rPr>
                <w:sz w:val="16"/>
                <w:szCs w:val="16"/>
                <w:lang w:eastAsia="zh-CN"/>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31B97" w14:textId="13A06B4E" w:rsidR="00A36F47" w:rsidRDefault="00A36F47" w:rsidP="007B3D9C">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162176" w14:textId="0C414404" w:rsidR="00A36F47" w:rsidRDefault="00A36F47" w:rsidP="007B3D9C">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0E68C8" w14:textId="1FCEBF5F" w:rsidR="00A36F47" w:rsidRDefault="00A36F47" w:rsidP="007B3D9C">
            <w:pPr>
              <w:pStyle w:val="TAL"/>
              <w:rPr>
                <w:noProof/>
                <w:sz w:val="16"/>
                <w:szCs w:val="16"/>
              </w:rPr>
            </w:pPr>
            <w:r>
              <w:rPr>
                <w:noProof/>
                <w:sz w:val="16"/>
                <w:szCs w:val="16"/>
              </w:rPr>
              <w:t>Correct issues for NRM fragment for NG-RAN MOCN sharing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6B459" w14:textId="70FC306F" w:rsidR="00A36F47" w:rsidRDefault="00A36F47" w:rsidP="007B3D9C">
            <w:pPr>
              <w:pStyle w:val="TAL"/>
              <w:rPr>
                <w:sz w:val="16"/>
                <w:szCs w:val="16"/>
                <w:lang w:eastAsia="zh-CN"/>
              </w:rPr>
            </w:pPr>
            <w:r>
              <w:rPr>
                <w:sz w:val="16"/>
                <w:szCs w:val="16"/>
                <w:lang w:eastAsia="zh-CN"/>
              </w:rPr>
              <w:t>17.12.0</w:t>
            </w:r>
          </w:p>
        </w:tc>
      </w:tr>
      <w:tr w:rsidR="00054C0E" w:rsidRPr="005E5B5B" w14:paraId="0CD7B9B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CB02C4" w14:textId="4AFB5A8C" w:rsidR="00054C0E" w:rsidRDefault="00054C0E" w:rsidP="007B3D9C">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35DE36" w14:textId="27CD7CE2" w:rsidR="00054C0E" w:rsidRDefault="00054C0E" w:rsidP="007B3D9C">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89AA29E" w14:textId="6CD9329C" w:rsidR="00054C0E" w:rsidRDefault="00054C0E" w:rsidP="007B3D9C">
            <w:pPr>
              <w:pStyle w:val="TAC"/>
              <w:rPr>
                <w:rFonts w:cs="Arial"/>
                <w:sz w:val="16"/>
                <w:szCs w:val="16"/>
                <w:lang w:eastAsia="zh-CN"/>
              </w:rPr>
            </w:pPr>
            <w:r>
              <w:rPr>
                <w:rFonts w:cs="Arial"/>
                <w:sz w:val="16"/>
                <w:szCs w:val="16"/>
                <w:lang w:eastAsia="zh-CN"/>
              </w:rPr>
              <w:t>SP-230958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81E9" w14:textId="113CC3A5" w:rsidR="00054C0E" w:rsidRDefault="00054C0E" w:rsidP="007B3D9C">
            <w:pPr>
              <w:pStyle w:val="TAC"/>
              <w:rPr>
                <w:sz w:val="16"/>
                <w:szCs w:val="16"/>
                <w:lang w:eastAsia="zh-CN"/>
              </w:rPr>
            </w:pPr>
            <w:r>
              <w:rPr>
                <w:sz w:val="16"/>
                <w:szCs w:val="16"/>
                <w:lang w:eastAsia="zh-CN"/>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D7A73" w14:textId="632A46BD" w:rsidR="00054C0E" w:rsidRDefault="00054C0E" w:rsidP="007B3D9C">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5F4718" w14:textId="67E8AA88" w:rsidR="00054C0E" w:rsidRDefault="00054C0E" w:rsidP="007B3D9C">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6376233" w14:textId="56064236" w:rsidR="00054C0E" w:rsidRDefault="00054C0E" w:rsidP="007B3D9C">
            <w:pPr>
              <w:pStyle w:val="TAL"/>
              <w:rPr>
                <w:noProof/>
                <w:sz w:val="16"/>
                <w:szCs w:val="16"/>
              </w:rPr>
            </w:pPr>
            <w:r>
              <w:rPr>
                <w:noProof/>
                <w:sz w:val="16"/>
                <w:szCs w:val="16"/>
              </w:rPr>
              <w:t>Correct the issues for the attribute with the ENUM type for network slicing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0962" w14:textId="19E2DFFA" w:rsidR="00054C0E" w:rsidRDefault="00054C0E" w:rsidP="007B3D9C">
            <w:pPr>
              <w:pStyle w:val="TAL"/>
              <w:rPr>
                <w:sz w:val="16"/>
                <w:szCs w:val="16"/>
                <w:lang w:eastAsia="zh-CN"/>
              </w:rPr>
            </w:pPr>
            <w:r>
              <w:rPr>
                <w:sz w:val="16"/>
                <w:szCs w:val="16"/>
                <w:lang w:eastAsia="zh-CN"/>
              </w:rPr>
              <w:t>17.12.0</w:t>
            </w:r>
          </w:p>
        </w:tc>
      </w:tr>
      <w:tr w:rsidR="00BD4550" w:rsidRPr="005E5B5B" w14:paraId="0760A84A" w14:textId="77777777" w:rsidTr="00F8232E">
        <w:trPr>
          <w:trHeight w:val="47"/>
        </w:trPr>
        <w:tc>
          <w:tcPr>
            <w:tcW w:w="801" w:type="dxa"/>
            <w:tcBorders>
              <w:top w:val="single" w:sz="6" w:space="0" w:color="auto"/>
              <w:left w:val="single" w:sz="6" w:space="0" w:color="auto"/>
              <w:bottom w:val="single" w:sz="6" w:space="0" w:color="auto"/>
              <w:right w:val="single" w:sz="6" w:space="0" w:color="auto"/>
            </w:tcBorders>
            <w:shd w:val="solid" w:color="FFFFFF" w:fill="auto"/>
          </w:tcPr>
          <w:p w14:paraId="6A919FCD" w14:textId="2224C1E0" w:rsidR="00BD4550" w:rsidRDefault="00BD4550"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FAC5A2E" w14:textId="772E818B" w:rsidR="00BD4550" w:rsidRDefault="00BD4550"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C8754" w14:textId="68C7F462" w:rsidR="00BD4550" w:rsidRDefault="00BD4550" w:rsidP="00BD4550">
            <w:pPr>
              <w:pStyle w:val="TAC"/>
              <w:rPr>
                <w:rFonts w:cs="Arial"/>
                <w:sz w:val="16"/>
                <w:szCs w:val="16"/>
                <w:lang w:eastAsia="zh-CN"/>
              </w:rPr>
            </w:pPr>
            <w:r>
              <w:rPr>
                <w:rFonts w:cs="Arial"/>
                <w:sz w:val="16"/>
                <w:szCs w:val="16"/>
                <w:lang w:eastAsia="zh-CN"/>
              </w:rPr>
              <w:t>SP-230941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B07BA7" w14:textId="4E2CA329" w:rsidR="00BD4550" w:rsidRDefault="00BD4550" w:rsidP="00BD4550">
            <w:pPr>
              <w:pStyle w:val="TAC"/>
              <w:rPr>
                <w:sz w:val="16"/>
                <w:szCs w:val="16"/>
                <w:lang w:eastAsia="zh-CN"/>
              </w:rPr>
            </w:pPr>
            <w:r>
              <w:rPr>
                <w:sz w:val="16"/>
                <w:szCs w:val="16"/>
                <w:lang w:eastAsia="zh-CN"/>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4A337" w14:textId="217C4ADE" w:rsidR="00BD4550" w:rsidRDefault="00BD4550" w:rsidP="00BD4550">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763E0A" w14:textId="3850DA80" w:rsidR="00BD4550" w:rsidRDefault="00BD4550" w:rsidP="00BD4550">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36BCEF" w14:textId="10DB2EA7" w:rsidR="00BD4550" w:rsidRDefault="00BD4550" w:rsidP="00BD4550">
            <w:pPr>
              <w:pStyle w:val="TAL"/>
              <w:rPr>
                <w:noProof/>
                <w:sz w:val="16"/>
                <w:szCs w:val="16"/>
              </w:rPr>
            </w:pPr>
            <w:r>
              <w:rPr>
                <w:noProof/>
                <w:sz w:val="16"/>
                <w:szCs w:val="16"/>
              </w:rPr>
              <w:t>Correction on DeterministicComm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AD23F" w14:textId="43998174" w:rsidR="00BD4550" w:rsidRDefault="00BD4550" w:rsidP="00BD4550">
            <w:pPr>
              <w:pStyle w:val="TAL"/>
              <w:rPr>
                <w:sz w:val="16"/>
                <w:szCs w:val="16"/>
                <w:lang w:eastAsia="zh-CN"/>
              </w:rPr>
            </w:pPr>
            <w:r>
              <w:rPr>
                <w:sz w:val="16"/>
                <w:szCs w:val="16"/>
                <w:lang w:eastAsia="zh-CN"/>
              </w:rPr>
              <w:t>17.12.0</w:t>
            </w:r>
          </w:p>
        </w:tc>
      </w:tr>
      <w:tr w:rsidR="009F55B1" w:rsidRPr="005E5B5B" w14:paraId="46270C4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97FE8" w14:textId="630EBAD6" w:rsidR="009F55B1" w:rsidRDefault="009F55B1" w:rsidP="00BD4550">
            <w:pPr>
              <w:pStyle w:val="TAC"/>
              <w:rPr>
                <w:sz w:val="16"/>
                <w:szCs w:val="16"/>
                <w:lang w:eastAsia="zh-CN"/>
              </w:rPr>
            </w:pPr>
            <w:r>
              <w:rPr>
                <w:sz w:val="16"/>
                <w:szCs w:val="16"/>
                <w:lang w:eastAsia="zh-CN"/>
              </w:rPr>
              <w:t>2023-09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1CF1AD" w14:textId="472282AD" w:rsidR="009F55B1" w:rsidRDefault="009F55B1" w:rsidP="00BD4550">
            <w:pPr>
              <w:pStyle w:val="TAC"/>
              <w:rPr>
                <w:sz w:val="16"/>
                <w:szCs w:val="16"/>
                <w:lang w:eastAsia="zh-CN"/>
              </w:rPr>
            </w:pPr>
            <w:r>
              <w:rPr>
                <w:sz w:val="16"/>
                <w:szCs w:val="16"/>
                <w:lang w:eastAsia="zh-CN"/>
              </w:rPr>
              <w:t>SA#101</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2704034" w14:textId="459D273F" w:rsidR="009F55B1" w:rsidRDefault="009F55B1" w:rsidP="00BD4550">
            <w:pPr>
              <w:pStyle w:val="TAC"/>
              <w:rPr>
                <w:rFonts w:cs="Arial"/>
                <w:sz w:val="16"/>
                <w:szCs w:val="16"/>
                <w:lang w:eastAsia="zh-CN"/>
              </w:rPr>
            </w:pPr>
            <w:r>
              <w:rPr>
                <w:rFonts w:cs="Arial"/>
                <w:sz w:val="16"/>
                <w:szCs w:val="16"/>
                <w:lang w:eastAsia="zh-CN"/>
              </w:rPr>
              <w:t>SP-230949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5BFA3D" w14:textId="11FC0602" w:rsidR="009F55B1" w:rsidRDefault="009F55B1" w:rsidP="00BD4550">
            <w:pPr>
              <w:pStyle w:val="TAC"/>
              <w:rPr>
                <w:sz w:val="16"/>
                <w:szCs w:val="16"/>
                <w:lang w:eastAsia="zh-CN"/>
              </w:rPr>
            </w:pPr>
            <w:r>
              <w:rPr>
                <w:sz w:val="16"/>
                <w:szCs w:val="16"/>
                <w:lang w:eastAsia="zh-CN"/>
              </w:rPr>
              <w:t>0998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BA67D" w14:textId="0C7F486E" w:rsidR="009F55B1" w:rsidRDefault="009F55B1" w:rsidP="00BD4550">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4EE951" w14:textId="0A0A654D" w:rsidR="009F55B1" w:rsidRDefault="009F55B1" w:rsidP="00BD4550">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259B572" w14:textId="4BDCFD6F" w:rsidR="009F55B1" w:rsidRDefault="009F55B1" w:rsidP="00BD4550">
            <w:pPr>
              <w:pStyle w:val="TAL"/>
              <w:rPr>
                <w:noProof/>
                <w:sz w:val="16"/>
                <w:szCs w:val="16"/>
              </w:rPr>
            </w:pPr>
            <w:r>
              <w:rPr>
                <w:noProof/>
                <w:sz w:val="16"/>
                <w:szCs w:val="16"/>
              </w:rPr>
              <w:t xml:space="preserve">Correction of EcmConnectionInfo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2BB45" w14:textId="77F36995" w:rsidR="009F55B1" w:rsidRDefault="009F55B1" w:rsidP="00BD4550">
            <w:pPr>
              <w:pStyle w:val="TAL"/>
              <w:rPr>
                <w:sz w:val="16"/>
                <w:szCs w:val="16"/>
                <w:lang w:eastAsia="zh-CN"/>
              </w:rPr>
            </w:pPr>
            <w:r>
              <w:rPr>
                <w:sz w:val="16"/>
                <w:szCs w:val="16"/>
                <w:lang w:eastAsia="zh-CN"/>
              </w:rPr>
              <w:t>17.12.0</w:t>
            </w:r>
          </w:p>
        </w:tc>
      </w:tr>
      <w:tr w:rsidR="00F8232E" w:rsidRPr="005E5B5B" w14:paraId="2636BFC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4E7AC2" w14:textId="1D693C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C81D6C" w14:textId="6934410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1D93DF" w14:textId="01C01D0B"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EB179" w14:textId="14AF5784" w:rsidR="00F8232E" w:rsidRDefault="00F8232E" w:rsidP="00F8232E">
            <w:pPr>
              <w:pStyle w:val="TAC"/>
              <w:rPr>
                <w:sz w:val="16"/>
                <w:szCs w:val="16"/>
                <w:lang w:eastAsia="zh-CN"/>
              </w:rPr>
            </w:pPr>
            <w:r>
              <w:rPr>
                <w:sz w:val="16"/>
                <w:szCs w:val="16"/>
                <w:lang w:eastAsia="zh-CN"/>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B322B" w14:textId="25BD13F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072D7" w14:textId="61B36FE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26611" w14:textId="3BD8B8DA" w:rsidR="00F8232E" w:rsidRDefault="00F8232E" w:rsidP="00F8232E">
            <w:pPr>
              <w:pStyle w:val="TAL"/>
              <w:rPr>
                <w:noProof/>
                <w:sz w:val="16"/>
                <w:szCs w:val="16"/>
              </w:rPr>
            </w:pPr>
            <w:r>
              <w:rPr>
                <w:noProof/>
                <w:sz w:val="16"/>
                <w:szCs w:val="16"/>
              </w:rPr>
              <w:t>TS28.541 Rel17 correction to stage3 of NROperatorCellDU containment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26A5A" w14:textId="04384510" w:rsidR="00F8232E" w:rsidRDefault="00F8232E" w:rsidP="00F8232E">
            <w:pPr>
              <w:pStyle w:val="TAL"/>
              <w:rPr>
                <w:sz w:val="16"/>
                <w:szCs w:val="16"/>
                <w:lang w:eastAsia="zh-CN"/>
              </w:rPr>
            </w:pPr>
            <w:r>
              <w:rPr>
                <w:sz w:val="16"/>
                <w:szCs w:val="16"/>
                <w:lang w:eastAsia="zh-CN"/>
              </w:rPr>
              <w:t>17.13.0</w:t>
            </w:r>
          </w:p>
        </w:tc>
      </w:tr>
      <w:tr w:rsidR="00F8232E" w:rsidRPr="005E5B5B" w14:paraId="04D7F1A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6D4D9DC" w14:textId="6B5DDAD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EB6B42D" w14:textId="0AA282F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22AE15E" w14:textId="4226D67C"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147D69" w14:textId="178805FE" w:rsidR="00F8232E" w:rsidRDefault="00F8232E" w:rsidP="00F8232E">
            <w:pPr>
              <w:pStyle w:val="TAC"/>
              <w:rPr>
                <w:sz w:val="16"/>
                <w:szCs w:val="16"/>
                <w:lang w:eastAsia="zh-CN"/>
              </w:rPr>
            </w:pPr>
            <w:r>
              <w:rPr>
                <w:sz w:val="16"/>
                <w:szCs w:val="16"/>
                <w:lang w:eastAsia="zh-CN"/>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BE9B4" w14:textId="585AB23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17FF3" w14:textId="2A73089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9F653CA" w14:textId="1A1DA6A8" w:rsidR="00F8232E" w:rsidRDefault="00F8232E" w:rsidP="00F8232E">
            <w:pPr>
              <w:pStyle w:val="TAL"/>
              <w:rPr>
                <w:noProof/>
                <w:sz w:val="16"/>
                <w:szCs w:val="16"/>
              </w:rPr>
            </w:pPr>
            <w:r>
              <w:rPr>
                <w:noProof/>
                <w:sz w:val="16"/>
                <w:szCs w:val="16"/>
              </w:rPr>
              <w:t>TS28.541 Rel17 correction to NPNIdentity stage2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1CF0" w14:textId="7E8F4309" w:rsidR="00F8232E" w:rsidRDefault="00F8232E" w:rsidP="00F8232E">
            <w:pPr>
              <w:pStyle w:val="TAL"/>
              <w:rPr>
                <w:sz w:val="16"/>
                <w:szCs w:val="16"/>
                <w:lang w:eastAsia="zh-CN"/>
              </w:rPr>
            </w:pPr>
            <w:r>
              <w:rPr>
                <w:sz w:val="16"/>
                <w:szCs w:val="16"/>
                <w:lang w:eastAsia="zh-CN"/>
              </w:rPr>
              <w:t>17.13.0</w:t>
            </w:r>
          </w:p>
        </w:tc>
      </w:tr>
      <w:tr w:rsidR="00F8232E" w:rsidRPr="005E5B5B" w14:paraId="26C7A9B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84AF6CF" w14:textId="54C6FD9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EEB45F4" w14:textId="70FB6C75"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E78AEB" w14:textId="66FF2252"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914CB" w14:textId="787CC634" w:rsidR="00F8232E" w:rsidRDefault="00F8232E" w:rsidP="00F8232E">
            <w:pPr>
              <w:pStyle w:val="TAC"/>
              <w:rPr>
                <w:sz w:val="16"/>
                <w:szCs w:val="16"/>
                <w:lang w:eastAsia="zh-CN"/>
              </w:rPr>
            </w:pPr>
            <w:r>
              <w:rPr>
                <w:sz w:val="16"/>
                <w:szCs w:val="16"/>
                <w:lang w:eastAsia="zh-CN"/>
              </w:rPr>
              <w:t>1040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F64CB" w14:textId="65CCA2E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3AB0A9" w14:textId="7692C5BE"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983955" w14:textId="77B908F3" w:rsidR="00F8232E" w:rsidRDefault="00F8232E" w:rsidP="00F8232E">
            <w:pPr>
              <w:pStyle w:val="TAL"/>
              <w:rPr>
                <w:noProof/>
                <w:sz w:val="16"/>
                <w:szCs w:val="16"/>
              </w:rPr>
            </w:pPr>
            <w:r>
              <w:rPr>
                <w:noProof/>
                <w:sz w:val="16"/>
                <w:szCs w:val="16"/>
              </w:rPr>
              <w:t>TS28.541 Rel17 correction to data type property for 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4820" w14:textId="10994718" w:rsidR="00F8232E" w:rsidRDefault="00F8232E" w:rsidP="00F8232E">
            <w:pPr>
              <w:pStyle w:val="TAL"/>
              <w:rPr>
                <w:sz w:val="16"/>
                <w:szCs w:val="16"/>
                <w:lang w:eastAsia="zh-CN"/>
              </w:rPr>
            </w:pPr>
            <w:r>
              <w:rPr>
                <w:sz w:val="16"/>
                <w:szCs w:val="16"/>
                <w:lang w:eastAsia="zh-CN"/>
              </w:rPr>
              <w:t>17.13.0</w:t>
            </w:r>
          </w:p>
        </w:tc>
      </w:tr>
      <w:tr w:rsidR="00F8232E" w:rsidRPr="005E5B5B" w14:paraId="214E562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AF8BB88" w14:textId="4A9A903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33F078D" w14:textId="269B5AC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411A070" w14:textId="64D49B5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4B7F7" w14:textId="30F68B77" w:rsidR="00F8232E" w:rsidRDefault="00F8232E" w:rsidP="00F8232E">
            <w:pPr>
              <w:pStyle w:val="TAC"/>
              <w:rPr>
                <w:sz w:val="16"/>
                <w:szCs w:val="16"/>
                <w:lang w:eastAsia="zh-CN"/>
              </w:rPr>
            </w:pPr>
            <w:r>
              <w:rPr>
                <w:sz w:val="16"/>
                <w:szCs w:val="16"/>
                <w:lang w:eastAsia="zh-CN"/>
              </w:rPr>
              <w:t>1042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238F4" w14:textId="7D5121C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5FA149" w14:textId="2C89CF6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BB53A6" w14:textId="3DE72D17" w:rsidR="00F8232E" w:rsidRDefault="00F8232E" w:rsidP="00F8232E">
            <w:pPr>
              <w:pStyle w:val="TAL"/>
              <w:rPr>
                <w:noProof/>
                <w:sz w:val="16"/>
                <w:szCs w:val="16"/>
              </w:rPr>
            </w:pPr>
            <w:r>
              <w:rPr>
                <w:noProof/>
                <w:sz w:val="16"/>
                <w:szCs w:val="16"/>
              </w:rPr>
              <w:t>Rel-17 CR 28.541 YANG Corrections and inVariant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4D0E3" w14:textId="68B99070" w:rsidR="00F8232E" w:rsidRDefault="00F8232E" w:rsidP="00F8232E">
            <w:pPr>
              <w:pStyle w:val="TAL"/>
              <w:rPr>
                <w:sz w:val="16"/>
                <w:szCs w:val="16"/>
                <w:lang w:eastAsia="zh-CN"/>
              </w:rPr>
            </w:pPr>
            <w:r>
              <w:rPr>
                <w:sz w:val="16"/>
                <w:szCs w:val="16"/>
                <w:lang w:eastAsia="zh-CN"/>
              </w:rPr>
              <w:t>17.13.0</w:t>
            </w:r>
          </w:p>
        </w:tc>
      </w:tr>
      <w:tr w:rsidR="00F8232E" w:rsidRPr="005E5B5B" w14:paraId="4185674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574D6AA" w14:textId="35D70D6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E5BFCEB" w14:textId="16299A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028FF2" w14:textId="4B5987D1"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9292D" w14:textId="552981FD" w:rsidR="00F8232E" w:rsidRDefault="00F8232E" w:rsidP="00F8232E">
            <w:pPr>
              <w:pStyle w:val="TAC"/>
              <w:rPr>
                <w:sz w:val="16"/>
                <w:szCs w:val="16"/>
                <w:lang w:eastAsia="zh-CN"/>
              </w:rPr>
            </w:pPr>
            <w:r>
              <w:rPr>
                <w:sz w:val="16"/>
                <w:szCs w:val="16"/>
                <w:lang w:eastAsia="zh-CN"/>
              </w:rPr>
              <w:t>1044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DA3A1" w14:textId="346CA578"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CB09C4" w14:textId="4714CF4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427978" w14:textId="046092BD" w:rsidR="00F8232E" w:rsidRDefault="00F8232E" w:rsidP="00F8232E">
            <w:pPr>
              <w:pStyle w:val="TAL"/>
              <w:rPr>
                <w:noProof/>
                <w:sz w:val="16"/>
                <w:szCs w:val="16"/>
              </w:rPr>
            </w:pPr>
            <w:r>
              <w:rPr>
                <w:noProof/>
                <w:sz w:val="16"/>
                <w:szCs w:val="16"/>
              </w:rPr>
              <w:t>Rel-17 CR TS 28.541 Correct issues for the attribute with the ENUM type for NR NRM fragment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3AE58E" w14:textId="07EA1C21" w:rsidR="00F8232E" w:rsidRDefault="00F8232E" w:rsidP="00F8232E">
            <w:pPr>
              <w:pStyle w:val="TAL"/>
              <w:rPr>
                <w:sz w:val="16"/>
                <w:szCs w:val="16"/>
                <w:lang w:eastAsia="zh-CN"/>
              </w:rPr>
            </w:pPr>
            <w:r>
              <w:rPr>
                <w:sz w:val="16"/>
                <w:szCs w:val="16"/>
                <w:lang w:eastAsia="zh-CN"/>
              </w:rPr>
              <w:t>17.13.0</w:t>
            </w:r>
          </w:p>
        </w:tc>
      </w:tr>
      <w:tr w:rsidR="00F8232E" w:rsidRPr="005E5B5B" w14:paraId="07ADA78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C33C557" w14:textId="2C008032" w:rsidR="00F8232E" w:rsidRDefault="00F8232E" w:rsidP="00F8232E">
            <w:pPr>
              <w:pStyle w:val="TAC"/>
              <w:rPr>
                <w:sz w:val="16"/>
                <w:szCs w:val="16"/>
                <w:lang w:eastAsia="zh-CN"/>
              </w:rPr>
            </w:pPr>
            <w:bookmarkStart w:id="126" w:name="_Hlk155878726"/>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26641D" w14:textId="2A42C0B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0DB6748" w14:textId="44BC43E1"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5F838" w14:textId="5DE77841" w:rsidR="00F8232E" w:rsidRDefault="00F8232E" w:rsidP="00F8232E">
            <w:pPr>
              <w:pStyle w:val="TAC"/>
              <w:rPr>
                <w:sz w:val="16"/>
                <w:szCs w:val="16"/>
                <w:lang w:eastAsia="zh-CN"/>
              </w:rPr>
            </w:pPr>
            <w:r>
              <w:rPr>
                <w:sz w:val="16"/>
                <w:szCs w:val="16"/>
                <w:lang w:eastAsia="zh-CN"/>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45A0" w14:textId="13FD3EAA"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BD753" w14:textId="7559CC8E"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E080F2" w14:textId="5169D131" w:rsidR="00F8232E" w:rsidRDefault="00F8232E" w:rsidP="00F8232E">
            <w:pPr>
              <w:pStyle w:val="TAL"/>
              <w:rPr>
                <w:noProof/>
                <w:sz w:val="16"/>
                <w:szCs w:val="16"/>
              </w:rPr>
            </w:pPr>
            <w:r>
              <w:rPr>
                <w:noProof/>
                <w:sz w:val="16"/>
                <w:szCs w:val="16"/>
              </w:rPr>
              <w:t>Correction of yang code for sliceprofile – MCC: 2</w:t>
            </w:r>
            <w:r w:rsidRPr="003854D7">
              <w:rPr>
                <w:noProof/>
                <w:sz w:val="16"/>
                <w:szCs w:val="16"/>
                <w:vertAlign w:val="superscript"/>
              </w:rPr>
              <w:t>nd</w:t>
            </w:r>
            <w:r>
              <w:rPr>
                <w:noProof/>
                <w:sz w:val="16"/>
                <w:szCs w:val="16"/>
              </w:rPr>
              <w:t xml:space="preserve"> change could not be implemented since clause </w:t>
            </w:r>
            <w:r w:rsidRPr="003854D7">
              <w:rPr>
                <w:noProof/>
                <w:sz w:val="16"/>
                <w:szCs w:val="16"/>
              </w:rPr>
              <w:t>5.3.164</w:t>
            </w:r>
            <w:r>
              <w:rPr>
                <w:noProof/>
                <w:sz w:val="16"/>
                <w:szCs w:val="16"/>
              </w:rPr>
              <w:t xml:space="preserve"> does not exist.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65B5" w14:textId="31516207" w:rsidR="00F8232E" w:rsidRDefault="00F8232E" w:rsidP="00F8232E">
            <w:pPr>
              <w:pStyle w:val="TAL"/>
              <w:rPr>
                <w:sz w:val="16"/>
                <w:szCs w:val="16"/>
                <w:lang w:eastAsia="zh-CN"/>
              </w:rPr>
            </w:pPr>
            <w:r>
              <w:rPr>
                <w:sz w:val="16"/>
                <w:szCs w:val="16"/>
                <w:lang w:eastAsia="zh-CN"/>
              </w:rPr>
              <w:t>17.13.0</w:t>
            </w:r>
          </w:p>
        </w:tc>
      </w:tr>
      <w:tr w:rsidR="00F8232E" w:rsidRPr="005E5B5B" w14:paraId="17DB2E3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175EC9D" w14:textId="4E89755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402FF34" w14:textId="0A6821C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2054243" w14:textId="0584D83F"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BCC0B" w14:textId="57E51447" w:rsidR="00F8232E" w:rsidRDefault="00F8232E" w:rsidP="00F8232E">
            <w:pPr>
              <w:pStyle w:val="TAC"/>
              <w:rPr>
                <w:sz w:val="16"/>
                <w:szCs w:val="16"/>
                <w:lang w:eastAsia="zh-CN"/>
              </w:rPr>
            </w:pPr>
            <w:r>
              <w:rPr>
                <w:sz w:val="16"/>
                <w:szCs w:val="16"/>
                <w:lang w:eastAsia="zh-CN"/>
              </w:rPr>
              <w:t>1062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FBBAE" w14:textId="0A47D61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AFDB74" w14:textId="00ECF23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F82B16E" w14:textId="1D151B39" w:rsidR="00F8232E" w:rsidRDefault="00F8232E" w:rsidP="00F8232E">
            <w:pPr>
              <w:pStyle w:val="TAL"/>
              <w:rPr>
                <w:noProof/>
                <w:sz w:val="16"/>
                <w:szCs w:val="16"/>
              </w:rPr>
            </w:pPr>
            <w:r>
              <w:rPr>
                <w:noProof/>
                <w:sz w:val="16"/>
                <w:szCs w:val="16"/>
              </w:rPr>
              <w:t>TS28.541 Rel17 correction to NSSF interface between NWDAF and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D9CF4" w14:textId="4DC21B1F" w:rsidR="00F8232E" w:rsidRDefault="00F8232E" w:rsidP="00F8232E">
            <w:pPr>
              <w:pStyle w:val="TAL"/>
              <w:rPr>
                <w:sz w:val="16"/>
                <w:szCs w:val="16"/>
                <w:lang w:eastAsia="zh-CN"/>
              </w:rPr>
            </w:pPr>
            <w:r>
              <w:rPr>
                <w:sz w:val="16"/>
                <w:szCs w:val="16"/>
                <w:lang w:eastAsia="zh-CN"/>
              </w:rPr>
              <w:t>17.13.0</w:t>
            </w:r>
          </w:p>
        </w:tc>
      </w:tr>
      <w:tr w:rsidR="00F8232E" w:rsidRPr="005E5B5B" w14:paraId="022D55F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DC4070C" w14:textId="20479343"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44F2105" w14:textId="74E9437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B25F22" w14:textId="5468A3A1"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7C88" w14:textId="33CDF9B5" w:rsidR="00F8232E" w:rsidRDefault="00F8232E" w:rsidP="00F8232E">
            <w:pPr>
              <w:pStyle w:val="TAC"/>
              <w:rPr>
                <w:sz w:val="16"/>
                <w:szCs w:val="16"/>
                <w:lang w:eastAsia="zh-CN"/>
              </w:rPr>
            </w:pPr>
            <w:r>
              <w:rPr>
                <w:sz w:val="16"/>
                <w:szCs w:val="16"/>
                <w:lang w:eastAsia="zh-CN"/>
              </w:rPr>
              <w:t>1065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E5DCC" w14:textId="7FF167B2"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F146A1" w14:textId="6B241AC9"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02F8181" w14:textId="63248C6D" w:rsidR="00F8232E" w:rsidRDefault="00F8232E" w:rsidP="00F8232E">
            <w:pPr>
              <w:pStyle w:val="TAL"/>
              <w:rPr>
                <w:noProof/>
                <w:sz w:val="16"/>
                <w:szCs w:val="16"/>
              </w:rPr>
            </w:pPr>
            <w:r>
              <w:rPr>
                <w:noProof/>
                <w:sz w:val="16"/>
                <w:szCs w:val="16"/>
              </w:rPr>
              <w:t>TS28.541 Rel17 correction to DRACHOptimizationFunction stage 3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04CF" w14:textId="0C2C11BC" w:rsidR="00F8232E" w:rsidRDefault="00F8232E" w:rsidP="00F8232E">
            <w:pPr>
              <w:pStyle w:val="TAL"/>
              <w:rPr>
                <w:sz w:val="16"/>
                <w:szCs w:val="16"/>
                <w:lang w:eastAsia="zh-CN"/>
              </w:rPr>
            </w:pPr>
            <w:r>
              <w:rPr>
                <w:sz w:val="16"/>
                <w:szCs w:val="16"/>
                <w:lang w:eastAsia="zh-CN"/>
              </w:rPr>
              <w:t>17.13.0</w:t>
            </w:r>
          </w:p>
        </w:tc>
      </w:tr>
      <w:tr w:rsidR="00F8232E" w:rsidRPr="005E5B5B" w14:paraId="410DC4B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8A83EF4" w14:textId="483F9257"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983DC07" w14:textId="49DDFDD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9CB3AA" w14:textId="4D5A40E9" w:rsidR="00F8232E" w:rsidRDefault="00F8232E" w:rsidP="00F8232E">
            <w:pPr>
              <w:pStyle w:val="TAC"/>
              <w:rPr>
                <w:rFonts w:cs="Arial"/>
                <w:sz w:val="16"/>
                <w:szCs w:val="16"/>
                <w:lang w:eastAsia="zh-CN"/>
              </w:rPr>
            </w:pPr>
            <w:r w:rsidRPr="00F8232E">
              <w:rPr>
                <w:rFonts w:cs="Arial"/>
                <w:sz w:val="16"/>
                <w:szCs w:val="16"/>
                <w:lang w:eastAsia="zh-CN"/>
              </w:rPr>
              <w:t>SP-231487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5404B" w14:textId="646083C3" w:rsidR="00F8232E" w:rsidRDefault="00F8232E" w:rsidP="00F8232E">
            <w:pPr>
              <w:pStyle w:val="TAC"/>
              <w:rPr>
                <w:sz w:val="16"/>
                <w:szCs w:val="16"/>
                <w:lang w:eastAsia="zh-CN"/>
              </w:rPr>
            </w:pPr>
            <w:r>
              <w:rPr>
                <w:sz w:val="16"/>
                <w:szCs w:val="16"/>
                <w:lang w:eastAsia="zh-CN"/>
              </w:rPr>
              <w:t>1068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07EA7" w14:textId="65ABBB6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277475" w14:textId="08428B3C"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AAB714B" w14:textId="7BE44493" w:rsidR="00F8232E" w:rsidRDefault="00F8232E" w:rsidP="00F8232E">
            <w:pPr>
              <w:pStyle w:val="TAL"/>
              <w:rPr>
                <w:noProof/>
                <w:sz w:val="16"/>
                <w:szCs w:val="16"/>
              </w:rPr>
            </w:pPr>
            <w:r>
              <w:rPr>
                <w:noProof/>
                <w:sz w:val="16"/>
                <w:szCs w:val="16"/>
              </w:rPr>
              <w:t>TS28.541 Rel17 correction to 5GC resourceType allowed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5F3FB" w14:textId="7F27BC0D" w:rsidR="00F8232E" w:rsidRDefault="00F8232E" w:rsidP="00F8232E">
            <w:pPr>
              <w:pStyle w:val="TAL"/>
              <w:rPr>
                <w:sz w:val="16"/>
                <w:szCs w:val="16"/>
                <w:lang w:eastAsia="zh-CN"/>
              </w:rPr>
            </w:pPr>
            <w:r>
              <w:rPr>
                <w:sz w:val="16"/>
                <w:szCs w:val="16"/>
                <w:lang w:eastAsia="zh-CN"/>
              </w:rPr>
              <w:t>17.13.0</w:t>
            </w:r>
          </w:p>
        </w:tc>
      </w:tr>
      <w:tr w:rsidR="00F8232E" w:rsidRPr="005E5B5B" w14:paraId="5B460F5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1C7D8A9" w14:textId="29C80CE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ACF7E1F" w14:textId="7AA38A2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2643FA" w14:textId="1A791A4A"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AAA0E" w14:textId="6EF8CA25" w:rsidR="00F8232E" w:rsidRDefault="00F8232E" w:rsidP="00F8232E">
            <w:pPr>
              <w:pStyle w:val="TAC"/>
              <w:rPr>
                <w:sz w:val="16"/>
                <w:szCs w:val="16"/>
                <w:lang w:eastAsia="zh-CN"/>
              </w:rPr>
            </w:pPr>
            <w:r>
              <w:rPr>
                <w:sz w:val="16"/>
                <w:szCs w:val="16"/>
                <w:lang w:eastAsia="zh-CN"/>
              </w:rPr>
              <w:t>1070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ACBED" w14:textId="596FD990"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DE3212" w14:textId="32FA475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339077" w14:textId="468FF999" w:rsidR="00F8232E" w:rsidRDefault="00F8232E" w:rsidP="00F8232E">
            <w:pPr>
              <w:pStyle w:val="TAL"/>
              <w:rPr>
                <w:noProof/>
                <w:sz w:val="16"/>
                <w:szCs w:val="16"/>
              </w:rPr>
            </w:pPr>
            <w:r>
              <w:rPr>
                <w:noProof/>
                <w:sz w:val="16"/>
                <w:szCs w:val="16"/>
              </w:rPr>
              <w:t>Rel-17 CR TS 28.541 Corrections to servAttrCom attribute in DelayTolerance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9FA59" w14:textId="1C673B60" w:rsidR="00F8232E" w:rsidRDefault="00F8232E" w:rsidP="00F8232E">
            <w:pPr>
              <w:pStyle w:val="TAL"/>
              <w:rPr>
                <w:sz w:val="16"/>
                <w:szCs w:val="16"/>
                <w:lang w:eastAsia="zh-CN"/>
              </w:rPr>
            </w:pPr>
            <w:r>
              <w:rPr>
                <w:sz w:val="16"/>
                <w:szCs w:val="16"/>
                <w:lang w:eastAsia="zh-CN"/>
              </w:rPr>
              <w:t>17.13.0</w:t>
            </w:r>
          </w:p>
        </w:tc>
      </w:tr>
      <w:tr w:rsidR="00F8232E" w:rsidRPr="005E5B5B" w14:paraId="782FAE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EAFD81" w14:textId="58548BA2"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90C3153" w14:textId="3E7DB1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CD39D5" w14:textId="32F25516"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3083CF" w14:textId="77217B6A" w:rsidR="00F8232E" w:rsidRDefault="00F8232E" w:rsidP="00F8232E">
            <w:pPr>
              <w:pStyle w:val="TAC"/>
              <w:rPr>
                <w:sz w:val="16"/>
                <w:szCs w:val="16"/>
                <w:lang w:eastAsia="zh-CN"/>
              </w:rPr>
            </w:pPr>
            <w:r>
              <w:rPr>
                <w:sz w:val="16"/>
                <w:szCs w:val="16"/>
                <w:lang w:eastAsia="zh-CN"/>
              </w:rPr>
              <w:t>1071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D7777" w14:textId="5A88892B"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1CCCD9" w14:textId="4303139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7EB78A6" w14:textId="68140B1B" w:rsidR="00F8232E" w:rsidRDefault="00F8232E" w:rsidP="00F8232E">
            <w:pPr>
              <w:pStyle w:val="TAL"/>
              <w:rPr>
                <w:noProof/>
                <w:sz w:val="16"/>
                <w:szCs w:val="16"/>
              </w:rPr>
            </w:pPr>
            <w:r>
              <w:rPr>
                <w:noProof/>
                <w:sz w:val="16"/>
                <w:szCs w:val="16"/>
              </w:rPr>
              <w:t>Rel-17 CR TS 28.541 Corrections to servAttrCom attribute in DeterministicComm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04DA5" w14:textId="63FAF6EE" w:rsidR="00F8232E" w:rsidRDefault="00F8232E" w:rsidP="00F8232E">
            <w:pPr>
              <w:pStyle w:val="TAL"/>
              <w:rPr>
                <w:sz w:val="16"/>
                <w:szCs w:val="16"/>
                <w:lang w:eastAsia="zh-CN"/>
              </w:rPr>
            </w:pPr>
            <w:r>
              <w:rPr>
                <w:sz w:val="16"/>
                <w:szCs w:val="16"/>
                <w:lang w:eastAsia="zh-CN"/>
              </w:rPr>
              <w:t>17.13.0</w:t>
            </w:r>
          </w:p>
        </w:tc>
      </w:tr>
      <w:tr w:rsidR="00F8232E" w:rsidRPr="005E5B5B" w14:paraId="127F153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D6A8F2" w14:textId="305E210C"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1C2EE4" w14:textId="26268E12"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D3FDF01" w14:textId="15B6FC6B"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B2512" w14:textId="302511AC" w:rsidR="00F8232E" w:rsidRDefault="00F8232E" w:rsidP="00F8232E">
            <w:pPr>
              <w:pStyle w:val="TAC"/>
              <w:rPr>
                <w:sz w:val="16"/>
                <w:szCs w:val="16"/>
                <w:lang w:eastAsia="zh-CN"/>
              </w:rPr>
            </w:pPr>
            <w:r>
              <w:rPr>
                <w:sz w:val="16"/>
                <w:szCs w:val="16"/>
                <w:lang w:eastAsia="zh-CN"/>
              </w:rPr>
              <w:t>1072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9F92F" w14:textId="1923B1C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C94B27" w14:textId="0966EA6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554F129" w14:textId="4C3BD247" w:rsidR="00F8232E" w:rsidRDefault="00F8232E" w:rsidP="00F8232E">
            <w:pPr>
              <w:pStyle w:val="TAL"/>
              <w:rPr>
                <w:noProof/>
                <w:sz w:val="16"/>
                <w:szCs w:val="16"/>
              </w:rPr>
            </w:pPr>
            <w:r>
              <w:rPr>
                <w:noProof/>
                <w:sz w:val="16"/>
                <w:szCs w:val="16"/>
              </w:rPr>
              <w:t>Rel-17 CR TS 28.541 Corrections to servAttrCom attribute in XLThpt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6B24" w14:textId="2DFECB9B" w:rsidR="00F8232E" w:rsidRDefault="00F8232E" w:rsidP="00F8232E">
            <w:pPr>
              <w:pStyle w:val="TAL"/>
              <w:rPr>
                <w:sz w:val="16"/>
                <w:szCs w:val="16"/>
                <w:lang w:eastAsia="zh-CN"/>
              </w:rPr>
            </w:pPr>
            <w:r>
              <w:rPr>
                <w:sz w:val="16"/>
                <w:szCs w:val="16"/>
                <w:lang w:eastAsia="zh-CN"/>
              </w:rPr>
              <w:t>17.13.0</w:t>
            </w:r>
          </w:p>
        </w:tc>
      </w:tr>
      <w:tr w:rsidR="00F8232E" w:rsidRPr="005E5B5B" w14:paraId="6A287F8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E2F2C94" w14:textId="2EB0369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CE2399" w14:textId="392AA6E1"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9388BE8" w14:textId="27FE5D07"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5C2FB4" w14:textId="3450DAC8" w:rsidR="00F8232E" w:rsidRDefault="00F8232E" w:rsidP="00F8232E">
            <w:pPr>
              <w:pStyle w:val="TAC"/>
              <w:rPr>
                <w:sz w:val="16"/>
                <w:szCs w:val="16"/>
                <w:lang w:eastAsia="zh-CN"/>
              </w:rPr>
            </w:pPr>
            <w:r>
              <w:rPr>
                <w:sz w:val="16"/>
                <w:szCs w:val="16"/>
                <w:lang w:eastAsia="zh-CN"/>
              </w:rPr>
              <w:t>1073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EDFDD" w14:textId="1CE60AB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FEE21A" w14:textId="4035E31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34B77F" w14:textId="6E552C83" w:rsidR="00F8232E" w:rsidRDefault="00F8232E" w:rsidP="00F8232E">
            <w:pPr>
              <w:pStyle w:val="TAL"/>
              <w:rPr>
                <w:noProof/>
                <w:sz w:val="16"/>
                <w:szCs w:val="16"/>
              </w:rPr>
            </w:pPr>
            <w:r>
              <w:rPr>
                <w:noProof/>
                <w:sz w:val="16"/>
                <w:szCs w:val="16"/>
              </w:rPr>
              <w:t>Rel-17 CR TS 28.541 Corrections to servAttrCom attribute in MaxPktSize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03185" w14:textId="54998AE9" w:rsidR="00F8232E" w:rsidRDefault="00F8232E" w:rsidP="00F8232E">
            <w:pPr>
              <w:pStyle w:val="TAL"/>
              <w:rPr>
                <w:sz w:val="16"/>
                <w:szCs w:val="16"/>
                <w:lang w:eastAsia="zh-CN"/>
              </w:rPr>
            </w:pPr>
            <w:r>
              <w:rPr>
                <w:sz w:val="16"/>
                <w:szCs w:val="16"/>
                <w:lang w:eastAsia="zh-CN"/>
              </w:rPr>
              <w:t>17.13.0</w:t>
            </w:r>
          </w:p>
        </w:tc>
      </w:tr>
      <w:tr w:rsidR="00F8232E" w:rsidRPr="005E5B5B" w14:paraId="652F639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06AADFA" w14:textId="660B8EC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7A10D1E" w14:textId="647292EF"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880DB57" w14:textId="6443AC4F"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B6F3A" w14:textId="1A7BBEB5" w:rsidR="00F8232E" w:rsidRDefault="00F8232E" w:rsidP="00F8232E">
            <w:pPr>
              <w:pStyle w:val="TAC"/>
              <w:rPr>
                <w:sz w:val="16"/>
                <w:szCs w:val="16"/>
                <w:lang w:eastAsia="zh-CN"/>
              </w:rPr>
            </w:pPr>
            <w:r>
              <w:rPr>
                <w:sz w:val="16"/>
                <w:szCs w:val="16"/>
                <w:lang w:eastAsia="zh-CN"/>
              </w:rPr>
              <w:t>1074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6B6A6" w14:textId="184FDE1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E9C916" w14:textId="4B0855B3"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1D40F1C" w14:textId="19CC8E18" w:rsidR="00F8232E" w:rsidRDefault="00F8232E" w:rsidP="00F8232E">
            <w:pPr>
              <w:pStyle w:val="TAL"/>
              <w:rPr>
                <w:noProof/>
                <w:sz w:val="16"/>
                <w:szCs w:val="16"/>
              </w:rPr>
            </w:pPr>
            <w:r>
              <w:rPr>
                <w:noProof/>
                <w:sz w:val="16"/>
                <w:szCs w:val="16"/>
              </w:rPr>
              <w:t>Rel-17 CR TS 28.541 Corrections to servAttrCom attribute in MaxNumberofPDUSessions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6EE6" w14:textId="5773EEEE" w:rsidR="00F8232E" w:rsidRDefault="00F8232E" w:rsidP="00F8232E">
            <w:pPr>
              <w:pStyle w:val="TAL"/>
              <w:rPr>
                <w:sz w:val="16"/>
                <w:szCs w:val="16"/>
                <w:lang w:eastAsia="zh-CN"/>
              </w:rPr>
            </w:pPr>
            <w:r>
              <w:rPr>
                <w:sz w:val="16"/>
                <w:szCs w:val="16"/>
                <w:lang w:eastAsia="zh-CN"/>
              </w:rPr>
              <w:t>17.13.0</w:t>
            </w:r>
          </w:p>
        </w:tc>
      </w:tr>
      <w:tr w:rsidR="00F8232E" w:rsidRPr="005E5B5B" w14:paraId="1C1B493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B983B83" w14:textId="5DD3791F"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A2FF0DF" w14:textId="14DA8D6E"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C388482" w14:textId="13363994"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065D7" w14:textId="1F706F68" w:rsidR="00F8232E" w:rsidRDefault="00F8232E" w:rsidP="00F8232E">
            <w:pPr>
              <w:pStyle w:val="TAC"/>
              <w:rPr>
                <w:sz w:val="16"/>
                <w:szCs w:val="16"/>
                <w:lang w:eastAsia="zh-CN"/>
              </w:rPr>
            </w:pPr>
            <w:r>
              <w:rPr>
                <w:sz w:val="16"/>
                <w:szCs w:val="16"/>
                <w:lang w:eastAsia="zh-CN"/>
              </w:rPr>
              <w:t>1075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FB144" w14:textId="376EB65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902E1C" w14:textId="2D55B4A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145A8B0" w14:textId="4BFFE8A5" w:rsidR="00F8232E" w:rsidRDefault="00F8232E" w:rsidP="00F8232E">
            <w:pPr>
              <w:pStyle w:val="TAL"/>
              <w:rPr>
                <w:noProof/>
                <w:sz w:val="16"/>
                <w:szCs w:val="16"/>
              </w:rPr>
            </w:pPr>
            <w:r>
              <w:rPr>
                <w:noProof/>
                <w:sz w:val="16"/>
                <w:szCs w:val="16"/>
              </w:rPr>
              <w:t>Rel-17 CR TS 28.541 Corrections to servAttrCom attribute in KPIMonitoring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52A7A" w14:textId="338CDF74" w:rsidR="00F8232E" w:rsidRDefault="00F8232E" w:rsidP="00F8232E">
            <w:pPr>
              <w:pStyle w:val="TAL"/>
              <w:rPr>
                <w:sz w:val="16"/>
                <w:szCs w:val="16"/>
                <w:lang w:eastAsia="zh-CN"/>
              </w:rPr>
            </w:pPr>
            <w:r>
              <w:rPr>
                <w:sz w:val="16"/>
                <w:szCs w:val="16"/>
                <w:lang w:eastAsia="zh-CN"/>
              </w:rPr>
              <w:t>17.13.0</w:t>
            </w:r>
          </w:p>
        </w:tc>
      </w:tr>
      <w:tr w:rsidR="00F8232E" w:rsidRPr="005E5B5B" w14:paraId="12D4FB7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38DFB0D" w14:textId="0FC0DAA8"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8E4FE43" w14:textId="74911640"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FB1054" w14:textId="224BA54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4500" w14:textId="7D0F906E" w:rsidR="00F8232E" w:rsidRDefault="00F8232E" w:rsidP="00F8232E">
            <w:pPr>
              <w:pStyle w:val="TAC"/>
              <w:rPr>
                <w:sz w:val="16"/>
                <w:szCs w:val="16"/>
                <w:lang w:eastAsia="zh-CN"/>
              </w:rPr>
            </w:pPr>
            <w:r>
              <w:rPr>
                <w:sz w:val="16"/>
                <w:szCs w:val="16"/>
                <w:lang w:eastAsia="zh-CN"/>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ECB6" w14:textId="5924BD7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1AE88C" w14:textId="7185D25A"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C580205" w14:textId="35E3A927" w:rsidR="00F8232E" w:rsidRDefault="00F8232E" w:rsidP="00F8232E">
            <w:pPr>
              <w:pStyle w:val="TAL"/>
              <w:rPr>
                <w:noProof/>
                <w:sz w:val="16"/>
                <w:szCs w:val="16"/>
              </w:rPr>
            </w:pPr>
            <w:r>
              <w:rPr>
                <w:noProof/>
                <w:sz w:val="16"/>
                <w:szCs w:val="16"/>
              </w:rPr>
              <w:t>Rel-17 CR TS 28.541 Corrections to servAttrCom attribute in TermDensity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27EBD" w14:textId="79DD0AB7" w:rsidR="00F8232E" w:rsidRDefault="00F8232E" w:rsidP="00F8232E">
            <w:pPr>
              <w:pStyle w:val="TAL"/>
              <w:rPr>
                <w:sz w:val="16"/>
                <w:szCs w:val="16"/>
                <w:lang w:eastAsia="zh-CN"/>
              </w:rPr>
            </w:pPr>
            <w:r>
              <w:rPr>
                <w:sz w:val="16"/>
                <w:szCs w:val="16"/>
                <w:lang w:eastAsia="zh-CN"/>
              </w:rPr>
              <w:t>17.13.0</w:t>
            </w:r>
          </w:p>
        </w:tc>
      </w:tr>
      <w:tr w:rsidR="00F8232E" w:rsidRPr="005E5B5B" w14:paraId="34FF4D8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0DABC4" w14:textId="414D8E0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836156" w14:textId="574F856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9DFA3" w14:textId="4B11603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516F4" w14:textId="20BDA3DA" w:rsidR="00F8232E" w:rsidRDefault="00F8232E" w:rsidP="00F8232E">
            <w:pPr>
              <w:pStyle w:val="TAC"/>
              <w:rPr>
                <w:sz w:val="16"/>
                <w:szCs w:val="16"/>
                <w:lang w:eastAsia="zh-CN"/>
              </w:rPr>
            </w:pPr>
            <w:r>
              <w:rPr>
                <w:sz w:val="16"/>
                <w:szCs w:val="16"/>
                <w:lang w:eastAsia="zh-CN"/>
              </w:rPr>
              <w:t>1077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E64F6" w14:textId="26439719"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C3EE6E" w14:textId="0A0856B4"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9EF397" w14:textId="7CF2E8D7" w:rsidR="00F8232E" w:rsidRDefault="00F8232E" w:rsidP="00F8232E">
            <w:pPr>
              <w:pStyle w:val="TAL"/>
              <w:rPr>
                <w:noProof/>
                <w:sz w:val="16"/>
                <w:szCs w:val="16"/>
              </w:rPr>
            </w:pPr>
            <w:r>
              <w:rPr>
                <w:noProof/>
                <w:sz w:val="16"/>
                <w:szCs w:val="16"/>
              </w:rPr>
              <w:t>Rel-17 CR TS 28.541 Corrections to servAttrCom attribute in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3A4A0" w14:textId="0DDB7BD1" w:rsidR="00F8232E" w:rsidRDefault="00F8232E" w:rsidP="00F8232E">
            <w:pPr>
              <w:pStyle w:val="TAL"/>
              <w:rPr>
                <w:sz w:val="16"/>
                <w:szCs w:val="16"/>
                <w:lang w:eastAsia="zh-CN"/>
              </w:rPr>
            </w:pPr>
            <w:r>
              <w:rPr>
                <w:sz w:val="16"/>
                <w:szCs w:val="16"/>
                <w:lang w:eastAsia="zh-CN"/>
              </w:rPr>
              <w:t>17.13.0</w:t>
            </w:r>
          </w:p>
        </w:tc>
      </w:tr>
      <w:tr w:rsidR="00F8232E" w:rsidRPr="005E5B5B" w14:paraId="0B4F6C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3BAA794" w14:textId="010D174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BB8773" w14:textId="6E4240AD"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7480078" w14:textId="74A46D93"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46F68E" w14:textId="7EB816CB" w:rsidR="00F8232E" w:rsidRDefault="00F8232E" w:rsidP="00F8232E">
            <w:pPr>
              <w:pStyle w:val="TAC"/>
              <w:rPr>
                <w:sz w:val="16"/>
                <w:szCs w:val="16"/>
                <w:lang w:eastAsia="zh-CN"/>
              </w:rPr>
            </w:pPr>
            <w:r>
              <w:rPr>
                <w:sz w:val="16"/>
                <w:szCs w:val="16"/>
                <w:lang w:eastAsia="zh-CN"/>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5BE8" w14:textId="774F6F57"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BC792" w14:textId="3D6F57B7"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D40249" w14:textId="7384CBBD" w:rsidR="00F8232E" w:rsidRDefault="00F8232E" w:rsidP="00F8232E">
            <w:pPr>
              <w:pStyle w:val="TAL"/>
              <w:rPr>
                <w:noProof/>
                <w:sz w:val="16"/>
                <w:szCs w:val="16"/>
              </w:rPr>
            </w:pPr>
            <w:r>
              <w:rPr>
                <w:noProof/>
                <w:sz w:val="16"/>
                <w:szCs w:val="16"/>
              </w:rPr>
              <w:t>Rel-17 CR TS 28.541 Corrections to servAttrCom attribute in Synchronicity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68609E" w14:textId="4888FDB5" w:rsidR="00F8232E" w:rsidRDefault="00F8232E" w:rsidP="00F8232E">
            <w:pPr>
              <w:pStyle w:val="TAL"/>
              <w:rPr>
                <w:sz w:val="16"/>
                <w:szCs w:val="16"/>
                <w:lang w:eastAsia="zh-CN"/>
              </w:rPr>
            </w:pPr>
            <w:r>
              <w:rPr>
                <w:sz w:val="16"/>
                <w:szCs w:val="16"/>
                <w:lang w:eastAsia="zh-CN"/>
              </w:rPr>
              <w:t>17.13.0</w:t>
            </w:r>
          </w:p>
        </w:tc>
      </w:tr>
      <w:tr w:rsidR="00F8232E" w:rsidRPr="005E5B5B" w14:paraId="4799A0F8"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C587B0" w14:textId="6BC112C6"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F35C02" w14:textId="68FA171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31D6FE0" w14:textId="630C9391"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9B23B" w14:textId="5D557DA3" w:rsidR="00F8232E" w:rsidRDefault="00F8232E" w:rsidP="00F8232E">
            <w:pPr>
              <w:pStyle w:val="TAC"/>
              <w:rPr>
                <w:sz w:val="16"/>
                <w:szCs w:val="16"/>
                <w:lang w:eastAsia="zh-CN"/>
              </w:rPr>
            </w:pPr>
            <w:r>
              <w:rPr>
                <w:sz w:val="16"/>
                <w:szCs w:val="16"/>
                <w:lang w:eastAsia="zh-CN"/>
              </w:rPr>
              <w:t>1079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72A59" w14:textId="33C1C8B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C0528E" w14:textId="2C3D90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72BCA3B" w14:textId="50D233E5" w:rsidR="00F8232E" w:rsidRDefault="00F8232E" w:rsidP="00F8232E">
            <w:pPr>
              <w:pStyle w:val="TAL"/>
              <w:rPr>
                <w:noProof/>
                <w:sz w:val="16"/>
                <w:szCs w:val="16"/>
              </w:rPr>
            </w:pPr>
            <w:r>
              <w:rPr>
                <w:noProof/>
                <w:sz w:val="16"/>
                <w:szCs w:val="16"/>
              </w:rPr>
              <w:t>Rel-17 CR TS 28.541 Corrections to servAttrCom attribute in EnergyEfficiency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A1F8F" w14:textId="2B1DAE96" w:rsidR="00F8232E" w:rsidRDefault="00F8232E" w:rsidP="00F8232E">
            <w:pPr>
              <w:pStyle w:val="TAL"/>
              <w:rPr>
                <w:sz w:val="16"/>
                <w:szCs w:val="16"/>
                <w:lang w:eastAsia="zh-CN"/>
              </w:rPr>
            </w:pPr>
            <w:r>
              <w:rPr>
                <w:sz w:val="16"/>
                <w:szCs w:val="16"/>
                <w:lang w:eastAsia="zh-CN"/>
              </w:rPr>
              <w:t>17.13.0</w:t>
            </w:r>
          </w:p>
        </w:tc>
      </w:tr>
      <w:tr w:rsidR="00F8232E" w:rsidRPr="005E5B5B" w14:paraId="0216E73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C48CC52" w14:textId="43B0774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FD361F2" w14:textId="63DDB4C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B615A01" w14:textId="7486028E"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B114" w14:textId="4B6CB458" w:rsidR="00F8232E" w:rsidRDefault="00F8232E" w:rsidP="00F8232E">
            <w:pPr>
              <w:pStyle w:val="TAC"/>
              <w:rPr>
                <w:sz w:val="16"/>
                <w:szCs w:val="16"/>
                <w:lang w:eastAsia="zh-CN"/>
              </w:rPr>
            </w:pPr>
            <w:r>
              <w:rPr>
                <w:sz w:val="16"/>
                <w:szCs w:val="16"/>
                <w:lang w:eastAsia="zh-CN"/>
              </w:rPr>
              <w:t>1080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842880" w14:textId="244F7873"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12A757" w14:textId="17CC9D8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4AAA3B9" w14:textId="1FC353E1" w:rsidR="00F8232E" w:rsidRDefault="00F8232E" w:rsidP="00F8232E">
            <w:pPr>
              <w:pStyle w:val="TAL"/>
              <w:rPr>
                <w:noProof/>
                <w:sz w:val="16"/>
                <w:szCs w:val="16"/>
              </w:rPr>
            </w:pPr>
            <w:r>
              <w:rPr>
                <w:noProof/>
                <w:sz w:val="16"/>
                <w:szCs w:val="16"/>
              </w:rPr>
              <w:t>Rel-17 CR TS 28.541 Corrections to servAttrCom attribute in NSSAASupport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7D86E" w14:textId="23759570" w:rsidR="00F8232E" w:rsidRDefault="00F8232E" w:rsidP="00F8232E">
            <w:pPr>
              <w:pStyle w:val="TAL"/>
              <w:rPr>
                <w:sz w:val="16"/>
                <w:szCs w:val="16"/>
                <w:lang w:eastAsia="zh-CN"/>
              </w:rPr>
            </w:pPr>
            <w:r>
              <w:rPr>
                <w:sz w:val="16"/>
                <w:szCs w:val="16"/>
                <w:lang w:eastAsia="zh-CN"/>
              </w:rPr>
              <w:t>17.13.0</w:t>
            </w:r>
          </w:p>
        </w:tc>
      </w:tr>
      <w:tr w:rsidR="00F8232E" w:rsidRPr="005E5B5B" w14:paraId="22F6BD9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5148EF0" w14:textId="6ED47C1B"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0BC39ED" w14:textId="68AA1CBB"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06D711" w14:textId="541CFC78"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59A31" w14:textId="611D14C3" w:rsidR="00F8232E" w:rsidRDefault="00F8232E" w:rsidP="00F8232E">
            <w:pPr>
              <w:pStyle w:val="TAC"/>
              <w:rPr>
                <w:sz w:val="16"/>
                <w:szCs w:val="16"/>
                <w:lang w:eastAsia="zh-CN"/>
              </w:rPr>
            </w:pPr>
            <w:r>
              <w:rPr>
                <w:sz w:val="16"/>
                <w:szCs w:val="16"/>
                <w:lang w:eastAsia="zh-CN"/>
              </w:rPr>
              <w:t>1082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92824" w14:textId="33B26D1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75947D" w14:textId="5F0F9C36"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CCE6E14" w14:textId="74E8BECC" w:rsidR="00F8232E" w:rsidRDefault="00F8232E" w:rsidP="00F8232E">
            <w:pPr>
              <w:pStyle w:val="TAL"/>
              <w:rPr>
                <w:noProof/>
                <w:sz w:val="16"/>
                <w:szCs w:val="16"/>
              </w:rPr>
            </w:pPr>
            <w:r>
              <w:rPr>
                <w:noProof/>
                <w:sz w:val="16"/>
                <w:szCs w:val="16"/>
              </w:rPr>
              <w:t>Rel-17 CR TS 28.541 Corrections to servAttrCom attribute in RadioSpectrum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61DA0B" w14:textId="1FEC89A1" w:rsidR="00F8232E" w:rsidRDefault="00F8232E" w:rsidP="00F8232E">
            <w:pPr>
              <w:pStyle w:val="TAL"/>
              <w:rPr>
                <w:sz w:val="16"/>
                <w:szCs w:val="16"/>
                <w:lang w:eastAsia="zh-CN"/>
              </w:rPr>
            </w:pPr>
            <w:r>
              <w:rPr>
                <w:sz w:val="16"/>
                <w:szCs w:val="16"/>
                <w:lang w:eastAsia="zh-CN"/>
              </w:rPr>
              <w:t>17.13.0</w:t>
            </w:r>
          </w:p>
        </w:tc>
      </w:tr>
      <w:tr w:rsidR="00F8232E" w:rsidRPr="005E5B5B" w14:paraId="042101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F857287" w14:textId="0135946E"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D8777AF" w14:textId="7F8BE4F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1078230" w14:textId="770E5D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A50F8" w14:textId="34DC1A52" w:rsidR="00F8232E" w:rsidRDefault="00F8232E" w:rsidP="00F8232E">
            <w:pPr>
              <w:pStyle w:val="TAC"/>
              <w:rPr>
                <w:sz w:val="16"/>
                <w:szCs w:val="16"/>
                <w:lang w:eastAsia="zh-CN"/>
              </w:rPr>
            </w:pPr>
            <w:r>
              <w:rPr>
                <w:sz w:val="16"/>
                <w:szCs w:val="16"/>
                <w:lang w:eastAsia="zh-CN"/>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F24B" w14:textId="7AEA9686"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7BE38F" w14:textId="149D919C"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4D5ED9F" w14:textId="7BE7DC1E" w:rsidR="00F8232E" w:rsidRDefault="00F8232E" w:rsidP="00F8232E">
            <w:pPr>
              <w:pStyle w:val="TAL"/>
              <w:rPr>
                <w:noProof/>
                <w:sz w:val="16"/>
                <w:szCs w:val="16"/>
              </w:rPr>
            </w:pPr>
            <w:r>
              <w:rPr>
                <w:noProof/>
                <w:sz w:val="16"/>
                <w:szCs w:val="16"/>
              </w:rPr>
              <w:t>Rel-17 CR TS 28.541 Corrections to servAttrCom attribute in UserMgmtOpen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9AC39" w14:textId="08F471EC" w:rsidR="00F8232E" w:rsidRDefault="00F8232E" w:rsidP="00F8232E">
            <w:pPr>
              <w:pStyle w:val="TAL"/>
              <w:rPr>
                <w:sz w:val="16"/>
                <w:szCs w:val="16"/>
                <w:lang w:eastAsia="zh-CN"/>
              </w:rPr>
            </w:pPr>
            <w:r>
              <w:rPr>
                <w:sz w:val="16"/>
                <w:szCs w:val="16"/>
                <w:lang w:eastAsia="zh-CN"/>
              </w:rPr>
              <w:t>17.13.0</w:t>
            </w:r>
          </w:p>
        </w:tc>
      </w:tr>
      <w:tr w:rsidR="00F8232E" w:rsidRPr="005E5B5B" w14:paraId="5D4A19F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1769C3B" w14:textId="5F86D200"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E546C08" w14:textId="52333D2A"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7C15EA1" w14:textId="7D1BB83C"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7F34B" w14:textId="12BE5511" w:rsidR="00F8232E" w:rsidRDefault="00F8232E" w:rsidP="00F8232E">
            <w:pPr>
              <w:pStyle w:val="TAC"/>
              <w:rPr>
                <w:sz w:val="16"/>
                <w:szCs w:val="16"/>
                <w:lang w:eastAsia="zh-CN"/>
              </w:rPr>
            </w:pPr>
            <w:r>
              <w:rPr>
                <w:sz w:val="16"/>
                <w:szCs w:val="16"/>
                <w:lang w:eastAsia="zh-CN"/>
              </w:rPr>
              <w:t>1084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D75E9" w14:textId="2AD23ABA"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415A9C" w14:textId="5E23CB55"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83E1353" w14:textId="1E3C6CF3" w:rsidR="00F8232E" w:rsidRDefault="00F8232E" w:rsidP="00F8232E">
            <w:pPr>
              <w:pStyle w:val="TAL"/>
              <w:rPr>
                <w:noProof/>
                <w:sz w:val="16"/>
                <w:szCs w:val="16"/>
              </w:rPr>
            </w:pPr>
            <w:r>
              <w:rPr>
                <w:noProof/>
                <w:sz w:val="16"/>
                <w:szCs w:val="16"/>
              </w:rPr>
              <w:t>Rel-17 CR TS 28.541 Corrections to servAttrCom attribute in V2XCommMode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82C59" w14:textId="0F2C5D6E" w:rsidR="00F8232E" w:rsidRDefault="00F8232E" w:rsidP="00F8232E">
            <w:pPr>
              <w:pStyle w:val="TAL"/>
              <w:rPr>
                <w:sz w:val="16"/>
                <w:szCs w:val="16"/>
                <w:lang w:eastAsia="zh-CN"/>
              </w:rPr>
            </w:pPr>
            <w:r>
              <w:rPr>
                <w:sz w:val="16"/>
                <w:szCs w:val="16"/>
                <w:lang w:eastAsia="zh-CN"/>
              </w:rPr>
              <w:t>17.13.0</w:t>
            </w:r>
          </w:p>
        </w:tc>
      </w:tr>
      <w:tr w:rsidR="00F8232E" w:rsidRPr="005E5B5B" w14:paraId="4C5195E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04B842" w14:textId="70F16BFA"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1D7645" w14:textId="78C84F93"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34F1B0C" w14:textId="2B77D64D" w:rsidR="00F8232E" w:rsidRDefault="00F8232E" w:rsidP="00F8232E">
            <w:pPr>
              <w:pStyle w:val="TAC"/>
              <w:rPr>
                <w:rFonts w:cs="Arial"/>
                <w:sz w:val="16"/>
                <w:szCs w:val="16"/>
                <w:lang w:eastAsia="zh-CN"/>
              </w:rPr>
            </w:pPr>
            <w:r w:rsidRPr="00F8232E">
              <w:rPr>
                <w:rFonts w:cs="Arial"/>
                <w:sz w:val="16"/>
                <w:szCs w:val="16"/>
                <w:lang w:eastAsia="zh-CN"/>
              </w:rPr>
              <w:t>SP-231493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CD5700" w14:textId="37A1C10D" w:rsidR="00F8232E" w:rsidRDefault="00F8232E" w:rsidP="00F8232E">
            <w:pPr>
              <w:pStyle w:val="TAC"/>
              <w:rPr>
                <w:sz w:val="16"/>
                <w:szCs w:val="16"/>
                <w:lang w:eastAsia="zh-CN"/>
              </w:rPr>
            </w:pPr>
            <w:r>
              <w:rPr>
                <w:sz w:val="16"/>
                <w:szCs w:val="16"/>
                <w:lang w:eastAsia="zh-CN"/>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F8B51" w14:textId="5377D2EF"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E086FB" w14:textId="36E3F20B"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5A71BE1" w14:textId="61C953F4" w:rsidR="00F8232E" w:rsidRDefault="00F8232E" w:rsidP="00F8232E">
            <w:pPr>
              <w:pStyle w:val="TAL"/>
              <w:rPr>
                <w:noProof/>
                <w:sz w:val="16"/>
                <w:szCs w:val="16"/>
              </w:rPr>
            </w:pPr>
            <w:r>
              <w:rPr>
                <w:noProof/>
                <w:sz w:val="16"/>
                <w:szCs w:val="16"/>
              </w:rPr>
              <w:t>Rel-17 CR TS 28.541 Corrections to servAttrCom attribute in NBIoT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578A2" w14:textId="03A6AE2E" w:rsidR="00F8232E" w:rsidRDefault="00F8232E" w:rsidP="00F8232E">
            <w:pPr>
              <w:pStyle w:val="TAL"/>
              <w:rPr>
                <w:sz w:val="16"/>
                <w:szCs w:val="16"/>
                <w:lang w:eastAsia="zh-CN"/>
              </w:rPr>
            </w:pPr>
            <w:r>
              <w:rPr>
                <w:sz w:val="16"/>
                <w:szCs w:val="16"/>
                <w:lang w:eastAsia="zh-CN"/>
              </w:rPr>
              <w:t>17.13.0</w:t>
            </w:r>
          </w:p>
        </w:tc>
      </w:tr>
      <w:tr w:rsidR="00F8232E" w:rsidRPr="005E5B5B" w14:paraId="62320CF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BF11692" w14:textId="3529792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AFBAE64" w14:textId="13192024"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F383" w14:textId="2F650F3B"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E9D7" w14:textId="45F2B22F" w:rsidR="00F8232E" w:rsidRDefault="00F8232E" w:rsidP="00F8232E">
            <w:pPr>
              <w:pStyle w:val="TAC"/>
              <w:rPr>
                <w:sz w:val="16"/>
                <w:szCs w:val="16"/>
                <w:lang w:eastAsia="zh-CN"/>
              </w:rPr>
            </w:pPr>
            <w:r>
              <w:rPr>
                <w:sz w:val="16"/>
                <w:szCs w:val="16"/>
                <w:lang w:eastAsia="zh-CN"/>
              </w:rPr>
              <w:t>1104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EC3AE" w14:textId="0AAA9C41"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E5DD99" w14:textId="4E3921A9"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4732C4C" w14:textId="00CD2525" w:rsidR="00F8232E" w:rsidRDefault="00F8232E" w:rsidP="00F8232E">
            <w:pPr>
              <w:pStyle w:val="TAL"/>
              <w:rPr>
                <w:noProof/>
                <w:sz w:val="16"/>
                <w:szCs w:val="16"/>
              </w:rPr>
            </w:pPr>
            <w:r>
              <w:rPr>
                <w:noProof/>
                <w:sz w:val="16"/>
                <w:szCs w:val="16"/>
              </w:rPr>
              <w:t>Rel-17 CR TS 28.541 Correct the issues for NrNrm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7720CC" w14:textId="59169A43" w:rsidR="00F8232E" w:rsidRDefault="00F8232E" w:rsidP="00F8232E">
            <w:pPr>
              <w:pStyle w:val="TAL"/>
              <w:rPr>
                <w:sz w:val="16"/>
                <w:szCs w:val="16"/>
                <w:lang w:eastAsia="zh-CN"/>
              </w:rPr>
            </w:pPr>
            <w:r>
              <w:rPr>
                <w:sz w:val="16"/>
                <w:szCs w:val="16"/>
                <w:lang w:eastAsia="zh-CN"/>
              </w:rPr>
              <w:t>17.13.0</w:t>
            </w:r>
          </w:p>
        </w:tc>
      </w:tr>
      <w:tr w:rsidR="00F8232E" w:rsidRPr="005E5B5B" w14:paraId="64520B1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BEFDB74" w14:textId="3A7FF64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BC2B494" w14:textId="5A18C15C"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965786" w14:textId="53061A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88DA3" w14:textId="02BEDB04" w:rsidR="00F8232E" w:rsidRDefault="00F8232E" w:rsidP="00F8232E">
            <w:pPr>
              <w:pStyle w:val="TAC"/>
              <w:rPr>
                <w:sz w:val="16"/>
                <w:szCs w:val="16"/>
                <w:lang w:eastAsia="zh-CN"/>
              </w:rPr>
            </w:pPr>
            <w:r>
              <w:rPr>
                <w:sz w:val="16"/>
                <w:szCs w:val="16"/>
                <w:lang w:eastAsia="zh-CN"/>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E9DDF" w14:textId="6EE4CDD7"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10B775C" w14:textId="5AB9A372"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FEEEE4B" w14:textId="1EC04460" w:rsidR="00F8232E" w:rsidRDefault="00F8232E" w:rsidP="00F8232E">
            <w:pPr>
              <w:pStyle w:val="TAL"/>
              <w:rPr>
                <w:noProof/>
                <w:sz w:val="16"/>
                <w:szCs w:val="16"/>
              </w:rPr>
            </w:pPr>
            <w:r>
              <w:rPr>
                <w:noProof/>
                <w:sz w:val="16"/>
                <w:szCs w:val="16"/>
              </w:rPr>
              <w:t>Rel-17 CR 28.541 YANG Correction of attribute type TaiGrp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8A656" w14:textId="510BE94C" w:rsidR="00F8232E" w:rsidRDefault="00F8232E" w:rsidP="00F8232E">
            <w:pPr>
              <w:pStyle w:val="TAL"/>
              <w:rPr>
                <w:sz w:val="16"/>
                <w:szCs w:val="16"/>
                <w:lang w:eastAsia="zh-CN"/>
              </w:rPr>
            </w:pPr>
            <w:r>
              <w:rPr>
                <w:sz w:val="16"/>
                <w:szCs w:val="16"/>
                <w:lang w:eastAsia="zh-CN"/>
              </w:rPr>
              <w:t>17.13.0</w:t>
            </w:r>
          </w:p>
        </w:tc>
      </w:tr>
      <w:tr w:rsidR="00F8232E" w:rsidRPr="005E5B5B" w14:paraId="48F75F9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78B140" w14:textId="551A3BB4"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434C489" w14:textId="6A715629"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647EE7" w14:textId="2C2C144E" w:rsidR="00F8232E" w:rsidRDefault="00F8232E" w:rsidP="00F8232E">
            <w:pPr>
              <w:pStyle w:val="TAC"/>
              <w:rPr>
                <w:rFonts w:cs="Arial"/>
                <w:sz w:val="16"/>
                <w:szCs w:val="16"/>
                <w:lang w:eastAsia="zh-CN"/>
              </w:rPr>
            </w:pPr>
            <w:r w:rsidRPr="00F8232E">
              <w:rPr>
                <w:rFonts w:cs="Arial"/>
                <w:sz w:val="16"/>
                <w:szCs w:val="16"/>
                <w:lang w:eastAsia="zh-CN"/>
              </w:rPr>
              <w:t>SP-231492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55A88" w14:textId="190340B5" w:rsidR="00F8232E" w:rsidRDefault="00F8232E" w:rsidP="00F8232E">
            <w:pPr>
              <w:pStyle w:val="TAC"/>
              <w:rPr>
                <w:sz w:val="16"/>
                <w:szCs w:val="16"/>
                <w:lang w:eastAsia="zh-CN"/>
              </w:rPr>
            </w:pPr>
            <w:r>
              <w:rPr>
                <w:sz w:val="16"/>
                <w:szCs w:val="16"/>
                <w:lang w:eastAsia="zh-CN"/>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EDB7C" w14:textId="2CD6231E"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471A36" w14:textId="2E0DF4B1"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AC54E53" w14:textId="6870E604" w:rsidR="00F8232E" w:rsidRDefault="00F8232E" w:rsidP="00F8232E">
            <w:pPr>
              <w:pStyle w:val="TAL"/>
              <w:rPr>
                <w:noProof/>
                <w:sz w:val="16"/>
                <w:szCs w:val="16"/>
              </w:rPr>
            </w:pPr>
            <w:r>
              <w:rPr>
                <w:noProof/>
                <w:sz w:val="16"/>
                <w:szCs w:val="16"/>
              </w:rPr>
              <w:t>Rel-17 CR 28.541 YANG Corrections (SA5#152)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AB5A6" w14:textId="4E351EBD" w:rsidR="00F8232E" w:rsidRDefault="00F8232E" w:rsidP="00F8232E">
            <w:pPr>
              <w:pStyle w:val="TAL"/>
              <w:rPr>
                <w:sz w:val="16"/>
                <w:szCs w:val="16"/>
                <w:lang w:eastAsia="zh-CN"/>
              </w:rPr>
            </w:pPr>
            <w:r>
              <w:rPr>
                <w:sz w:val="16"/>
                <w:szCs w:val="16"/>
                <w:lang w:eastAsia="zh-CN"/>
              </w:rPr>
              <w:t>17.13.0</w:t>
            </w:r>
          </w:p>
        </w:tc>
      </w:tr>
      <w:tr w:rsidR="00F8232E" w:rsidRPr="005E5B5B" w14:paraId="689FBBC9"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85E07B1" w14:textId="52F40DC5"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A5A0403" w14:textId="77C13327"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A58EAD0" w14:textId="3213B261" w:rsidR="00F8232E" w:rsidRDefault="00F8232E" w:rsidP="00F8232E">
            <w:pPr>
              <w:pStyle w:val="TAC"/>
              <w:rPr>
                <w:rFonts w:cs="Arial"/>
                <w:sz w:val="16"/>
                <w:szCs w:val="16"/>
                <w:lang w:eastAsia="zh-CN"/>
              </w:rPr>
            </w:pPr>
            <w:r w:rsidRPr="00F8232E">
              <w:rPr>
                <w:rFonts w:cs="Arial"/>
                <w:sz w:val="16"/>
                <w:szCs w:val="16"/>
                <w:lang w:eastAsia="zh-CN"/>
              </w:rPr>
              <w:t>SP-231486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513FD" w14:textId="49D45149" w:rsidR="00F8232E" w:rsidRDefault="00F8232E" w:rsidP="00F8232E">
            <w:pPr>
              <w:pStyle w:val="TAC"/>
              <w:rPr>
                <w:sz w:val="16"/>
                <w:szCs w:val="16"/>
                <w:lang w:eastAsia="zh-CN"/>
              </w:rPr>
            </w:pPr>
            <w:r>
              <w:rPr>
                <w:sz w:val="16"/>
                <w:szCs w:val="16"/>
                <w:lang w:eastAsia="zh-CN"/>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CB65D" w14:textId="713F2992" w:rsidR="00F8232E" w:rsidRDefault="00F8232E"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FCE586" w14:textId="1F2AADE4" w:rsidR="00F8232E" w:rsidRDefault="00F8232E"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FE3A6C" w14:textId="435DD460" w:rsidR="00F8232E" w:rsidRDefault="00F8232E" w:rsidP="00F8232E">
            <w:pPr>
              <w:pStyle w:val="TAL"/>
              <w:rPr>
                <w:noProof/>
                <w:sz w:val="16"/>
                <w:szCs w:val="16"/>
              </w:rPr>
            </w:pPr>
            <w:r>
              <w:rPr>
                <w:noProof/>
                <w:sz w:val="16"/>
                <w:szCs w:val="16"/>
              </w:rPr>
              <w:t>Correction of attribute properties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3F4B7" w14:textId="01A94AD5" w:rsidR="00F8232E" w:rsidRDefault="00F8232E" w:rsidP="00F8232E">
            <w:pPr>
              <w:pStyle w:val="TAL"/>
              <w:rPr>
                <w:sz w:val="16"/>
                <w:szCs w:val="16"/>
                <w:lang w:eastAsia="zh-CN"/>
              </w:rPr>
            </w:pPr>
            <w:r>
              <w:rPr>
                <w:sz w:val="16"/>
                <w:szCs w:val="16"/>
                <w:lang w:eastAsia="zh-CN"/>
              </w:rPr>
              <w:t>17.13.0</w:t>
            </w:r>
          </w:p>
        </w:tc>
      </w:tr>
      <w:tr w:rsidR="00F8232E" w:rsidRPr="005E5B5B" w14:paraId="0CE7AB9C"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D56617E" w14:textId="2EAF3F5D" w:rsidR="00F8232E" w:rsidRDefault="00F8232E" w:rsidP="00F8232E">
            <w:pPr>
              <w:pStyle w:val="TAC"/>
              <w:rPr>
                <w:sz w:val="16"/>
                <w:szCs w:val="16"/>
                <w:lang w:eastAsia="zh-CN"/>
              </w:rPr>
            </w:pPr>
            <w:r>
              <w:rPr>
                <w:sz w:val="16"/>
                <w:szCs w:val="16"/>
                <w:lang w:eastAsia="zh-CN"/>
              </w:rPr>
              <w:t>2023-12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E71F6D" w14:textId="141E9566" w:rsidR="00F8232E" w:rsidRDefault="00F8232E" w:rsidP="00F8232E">
            <w:pPr>
              <w:pStyle w:val="TAC"/>
              <w:rPr>
                <w:sz w:val="16"/>
                <w:szCs w:val="16"/>
                <w:lang w:eastAsia="zh-CN"/>
              </w:rPr>
            </w:pPr>
            <w:r>
              <w:rPr>
                <w:sz w:val="16"/>
                <w:szCs w:val="16"/>
                <w:lang w:eastAsia="zh-CN"/>
              </w:rPr>
              <w:t>SA#102</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EAD6DCB" w14:textId="38AEF600" w:rsidR="00F8232E" w:rsidRDefault="00F8232E" w:rsidP="00F8232E">
            <w:pPr>
              <w:pStyle w:val="TAC"/>
              <w:rPr>
                <w:rFonts w:cs="Arial"/>
                <w:sz w:val="16"/>
                <w:szCs w:val="16"/>
                <w:lang w:eastAsia="zh-CN"/>
              </w:rPr>
            </w:pPr>
            <w:r w:rsidRPr="00F8232E">
              <w:rPr>
                <w:rFonts w:cs="Arial"/>
                <w:sz w:val="16"/>
                <w:szCs w:val="16"/>
                <w:lang w:eastAsia="zh-CN"/>
              </w:rPr>
              <w:t>SP-231457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9CC61" w14:textId="74562FE3" w:rsidR="00F8232E" w:rsidRDefault="00F8232E" w:rsidP="00F8232E">
            <w:pPr>
              <w:pStyle w:val="TAC"/>
              <w:rPr>
                <w:sz w:val="16"/>
                <w:szCs w:val="16"/>
                <w:lang w:eastAsia="zh-CN"/>
              </w:rPr>
            </w:pPr>
            <w:r>
              <w:rPr>
                <w:sz w:val="16"/>
                <w:szCs w:val="16"/>
                <w:lang w:eastAsia="zh-CN"/>
              </w:rPr>
              <w:t>1137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7197" w14:textId="2977FC65" w:rsidR="00F8232E" w:rsidRDefault="00F8232E"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CC8B38" w14:textId="7B1A7BF0" w:rsidR="00F8232E" w:rsidRDefault="00F8232E"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05A341" w14:textId="4211B0CE" w:rsidR="00F8232E" w:rsidRDefault="00F8232E" w:rsidP="00F8232E">
            <w:pPr>
              <w:pStyle w:val="TAL"/>
              <w:rPr>
                <w:noProof/>
                <w:sz w:val="16"/>
                <w:szCs w:val="16"/>
              </w:rPr>
            </w:pPr>
            <w:r>
              <w:rPr>
                <w:noProof/>
                <w:sz w:val="16"/>
                <w:szCs w:val="16"/>
              </w:rPr>
              <w:t>Rel-17 Correct dnai and dnaiList attribute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54F27F" w14:textId="3BB8AA2D" w:rsidR="00F8232E" w:rsidRDefault="00F8232E" w:rsidP="00F8232E">
            <w:pPr>
              <w:pStyle w:val="TAL"/>
              <w:rPr>
                <w:sz w:val="16"/>
                <w:szCs w:val="16"/>
                <w:lang w:eastAsia="zh-CN"/>
              </w:rPr>
            </w:pPr>
            <w:r>
              <w:rPr>
                <w:sz w:val="16"/>
                <w:szCs w:val="16"/>
                <w:lang w:eastAsia="zh-CN"/>
              </w:rPr>
              <w:t>17.13.0</w:t>
            </w:r>
          </w:p>
        </w:tc>
      </w:tr>
      <w:tr w:rsidR="00390393" w:rsidRPr="005E5B5B" w14:paraId="64B0815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09E7E1D" w14:textId="625E8639" w:rsidR="00390393" w:rsidRDefault="00390393"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B58C845" w14:textId="5F502B92" w:rsidR="00390393" w:rsidRDefault="00390393"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807DF92" w14:textId="77777777" w:rsidR="00390393" w:rsidRPr="00F8232E" w:rsidRDefault="00390393"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8EDE8" w14:textId="21A46B57" w:rsidR="00390393" w:rsidRDefault="00390393" w:rsidP="00F8232E">
            <w:pPr>
              <w:pStyle w:val="TAC"/>
              <w:rPr>
                <w:sz w:val="16"/>
                <w:szCs w:val="16"/>
                <w:lang w:eastAsia="zh-CN"/>
              </w:rPr>
            </w:pPr>
            <w:r>
              <w:rPr>
                <w:sz w:val="16"/>
                <w:szCs w:val="16"/>
                <w:lang w:eastAsia="zh-CN"/>
              </w:rPr>
              <w:t>1144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BF84" w14:textId="3BB6A047" w:rsidR="00390393" w:rsidRDefault="00390393"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EE374" w14:textId="682F9C0E" w:rsidR="00390393" w:rsidRDefault="00390393"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888AF7" w14:textId="0582C43E" w:rsidR="00390393" w:rsidRDefault="00390393" w:rsidP="00F8232E">
            <w:pPr>
              <w:pStyle w:val="TAL"/>
              <w:rPr>
                <w:noProof/>
                <w:sz w:val="16"/>
                <w:szCs w:val="16"/>
              </w:rPr>
            </w:pPr>
            <w:r>
              <w:rPr>
                <w:noProof/>
                <w:sz w:val="16"/>
                <w:szCs w:val="16"/>
              </w:rPr>
              <w:t>Rel-17 CR TS 28.541 Clarify attribute constraints for SliceProfile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81DEB" w14:textId="04AF3B5F" w:rsidR="00390393" w:rsidRDefault="00390393" w:rsidP="00F8232E">
            <w:pPr>
              <w:pStyle w:val="TAL"/>
              <w:rPr>
                <w:sz w:val="16"/>
                <w:szCs w:val="16"/>
                <w:lang w:eastAsia="zh-CN"/>
              </w:rPr>
            </w:pPr>
            <w:r>
              <w:rPr>
                <w:sz w:val="16"/>
                <w:szCs w:val="16"/>
                <w:lang w:eastAsia="zh-CN"/>
              </w:rPr>
              <w:t>17.14.0</w:t>
            </w:r>
          </w:p>
        </w:tc>
      </w:tr>
      <w:tr w:rsidR="00583214" w:rsidRPr="005E5B5B" w14:paraId="034EE082"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F2F8975" w14:textId="7B7F636D" w:rsidR="00583214" w:rsidRDefault="00583214"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DB92F6F" w14:textId="6116442E" w:rsidR="00583214" w:rsidRDefault="00583214"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45D9EAC" w14:textId="77777777" w:rsidR="00583214" w:rsidRPr="00F8232E" w:rsidRDefault="00583214"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D154F" w14:textId="2E429505" w:rsidR="00583214" w:rsidRDefault="00583214" w:rsidP="00F8232E">
            <w:pPr>
              <w:pStyle w:val="TAC"/>
              <w:rPr>
                <w:sz w:val="16"/>
                <w:szCs w:val="16"/>
                <w:lang w:eastAsia="zh-CN"/>
              </w:rPr>
            </w:pPr>
            <w:r>
              <w:rPr>
                <w:sz w:val="16"/>
                <w:szCs w:val="16"/>
                <w:lang w:eastAsia="zh-CN"/>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75609" w14:textId="4B5BA167" w:rsidR="00583214" w:rsidRDefault="00583214"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BC650C" w14:textId="154BDC4A" w:rsidR="00583214" w:rsidRDefault="00583214"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7D45AB" w14:textId="1A4EBDA1" w:rsidR="00583214" w:rsidRDefault="00583214" w:rsidP="00F8232E">
            <w:pPr>
              <w:pStyle w:val="TAL"/>
              <w:rPr>
                <w:noProof/>
                <w:sz w:val="16"/>
                <w:szCs w:val="16"/>
              </w:rPr>
            </w:pPr>
            <w:r>
              <w:rPr>
                <w:noProof/>
                <w:sz w:val="16"/>
                <w:szCs w:val="16"/>
              </w:rPr>
              <w:t>TS28.541 Rel17 correction to QFPacketDelayThresholdsType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66F76" w14:textId="59CD8C8C" w:rsidR="00583214" w:rsidRDefault="00583214" w:rsidP="00F8232E">
            <w:pPr>
              <w:pStyle w:val="TAL"/>
              <w:rPr>
                <w:sz w:val="16"/>
                <w:szCs w:val="16"/>
                <w:lang w:eastAsia="zh-CN"/>
              </w:rPr>
            </w:pPr>
            <w:r>
              <w:rPr>
                <w:sz w:val="16"/>
                <w:szCs w:val="16"/>
                <w:lang w:eastAsia="zh-CN"/>
              </w:rPr>
              <w:t>17.14.0</w:t>
            </w:r>
          </w:p>
        </w:tc>
      </w:tr>
      <w:tr w:rsidR="00FB5AB8" w:rsidRPr="005E5B5B" w14:paraId="1C571E0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EED1196" w14:textId="570BCF4F" w:rsidR="00FB5AB8" w:rsidRDefault="00FB5AB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7C88B4B" w14:textId="7B1CDD17" w:rsidR="00FB5AB8" w:rsidRDefault="00FB5AB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394BA59" w14:textId="77777777" w:rsidR="00FB5AB8" w:rsidRPr="00F8232E" w:rsidRDefault="00FB5AB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BDDD25" w14:textId="1D5AC1EE" w:rsidR="00FB5AB8" w:rsidRDefault="00FB5AB8" w:rsidP="00F8232E">
            <w:pPr>
              <w:pStyle w:val="TAC"/>
              <w:rPr>
                <w:sz w:val="16"/>
                <w:szCs w:val="16"/>
                <w:lang w:eastAsia="zh-CN"/>
              </w:rPr>
            </w:pPr>
            <w:r>
              <w:rPr>
                <w:sz w:val="16"/>
                <w:szCs w:val="16"/>
                <w:lang w:eastAsia="zh-CN"/>
              </w:rPr>
              <w:t>1153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9B51A" w14:textId="3DCE83A1" w:rsidR="00FB5AB8" w:rsidRDefault="00FB5AB8"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05660F" w14:textId="369C8BDC" w:rsidR="00FB5AB8" w:rsidRDefault="00FB5AB8" w:rsidP="00F8232E">
            <w:pPr>
              <w:pStyle w:val="TAL"/>
              <w:rPr>
                <w:rFonts w:cs="Arial"/>
                <w:sz w:val="16"/>
                <w:szCs w:val="16"/>
                <w:lang w:eastAsia="zh-CN"/>
              </w:rPr>
            </w:pPr>
            <w:r>
              <w:rPr>
                <w:rFonts w:cs="Arial"/>
                <w:sz w:val="16"/>
                <w:szCs w:val="16"/>
                <w:lang w:eastAsia="zh-CN"/>
              </w:rP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E292F75" w14:textId="2EAE3EA1" w:rsidR="00FB5AB8" w:rsidRDefault="00FB5AB8" w:rsidP="00F8232E">
            <w:pPr>
              <w:pStyle w:val="TAL"/>
              <w:rPr>
                <w:noProof/>
                <w:sz w:val="16"/>
                <w:szCs w:val="16"/>
              </w:rPr>
            </w:pPr>
            <w:r>
              <w:rPr>
                <w:noProof/>
                <w:sz w:val="16"/>
                <w:szCs w:val="16"/>
              </w:rPr>
              <w:t>TS28.541 Rel17 corrections to ManagedFunction containment implementation in OpenAPI 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0E6576" w14:textId="6DA579CE" w:rsidR="00FB5AB8" w:rsidRDefault="00FB5AB8" w:rsidP="00F8232E">
            <w:pPr>
              <w:pStyle w:val="TAL"/>
              <w:rPr>
                <w:sz w:val="16"/>
                <w:szCs w:val="16"/>
                <w:lang w:eastAsia="zh-CN"/>
              </w:rPr>
            </w:pPr>
            <w:r>
              <w:rPr>
                <w:sz w:val="16"/>
                <w:szCs w:val="16"/>
                <w:lang w:eastAsia="zh-CN"/>
              </w:rPr>
              <w:t>17.14.0</w:t>
            </w:r>
          </w:p>
        </w:tc>
      </w:tr>
      <w:tr w:rsidR="00A0040F" w:rsidRPr="005E5B5B" w14:paraId="17FF840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6B68629" w14:textId="40787CCC" w:rsidR="00A0040F" w:rsidRDefault="00A0040F"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3458E2A" w14:textId="695874CD" w:rsidR="00A0040F" w:rsidRDefault="00A0040F"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E6BAEBC" w14:textId="77777777" w:rsidR="00A0040F" w:rsidRPr="00F8232E" w:rsidRDefault="00A0040F"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B3518" w14:textId="0185BC63" w:rsidR="00A0040F" w:rsidRDefault="00A0040F" w:rsidP="00F8232E">
            <w:pPr>
              <w:pStyle w:val="TAC"/>
              <w:rPr>
                <w:sz w:val="16"/>
                <w:szCs w:val="16"/>
                <w:lang w:eastAsia="zh-CN"/>
              </w:rPr>
            </w:pPr>
            <w:r>
              <w:rPr>
                <w:sz w:val="16"/>
                <w:szCs w:val="16"/>
                <w:lang w:eastAsia="zh-CN"/>
              </w:rPr>
              <w:t>1157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A88B" w14:textId="0298C243" w:rsidR="00A0040F" w:rsidRDefault="00A0040F" w:rsidP="00F8232E">
            <w:pPr>
              <w:pStyle w:val="TAC"/>
              <w:rPr>
                <w:sz w:val="16"/>
                <w:szCs w:val="16"/>
                <w:lang w:eastAsia="zh-CN"/>
              </w:rPr>
            </w:pPr>
            <w:r>
              <w:rPr>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9DEB9A1" w14:textId="396142D5" w:rsidR="00A0040F" w:rsidRDefault="00A0040F"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0844D39" w14:textId="634DB716" w:rsidR="00A0040F" w:rsidRDefault="00A0040F" w:rsidP="00F8232E">
            <w:pPr>
              <w:pStyle w:val="TAL"/>
              <w:rPr>
                <w:noProof/>
                <w:sz w:val="16"/>
                <w:szCs w:val="16"/>
              </w:rPr>
            </w:pPr>
            <w:r>
              <w:rPr>
                <w:noProof/>
                <w:sz w:val="16"/>
                <w:szCs w:val="16"/>
              </w:rPr>
              <w:t>Rel-17 CR TS 28.541 Correct the referece in attributes of qOffsetRangeList and beamIndex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367BD" w14:textId="3775A015" w:rsidR="00A0040F" w:rsidRDefault="00A0040F" w:rsidP="00F8232E">
            <w:pPr>
              <w:pStyle w:val="TAL"/>
              <w:rPr>
                <w:sz w:val="16"/>
                <w:szCs w:val="16"/>
                <w:lang w:eastAsia="zh-CN"/>
              </w:rPr>
            </w:pPr>
            <w:r>
              <w:rPr>
                <w:sz w:val="16"/>
                <w:szCs w:val="16"/>
                <w:lang w:eastAsia="zh-CN"/>
              </w:rPr>
              <w:t>17.14.0</w:t>
            </w:r>
          </w:p>
        </w:tc>
      </w:tr>
      <w:tr w:rsidR="00382188" w:rsidRPr="005E5B5B" w14:paraId="406084D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C4DA71" w14:textId="6014DFC4" w:rsidR="00382188" w:rsidRDefault="00382188" w:rsidP="00F8232E">
            <w:pPr>
              <w:pStyle w:val="TAC"/>
              <w:rPr>
                <w:sz w:val="16"/>
                <w:szCs w:val="16"/>
                <w:lang w:eastAsia="zh-CN"/>
              </w:rPr>
            </w:pPr>
            <w:r>
              <w:rPr>
                <w:sz w:val="16"/>
                <w:szCs w:val="16"/>
                <w:lang w:eastAsia="zh-CN"/>
              </w:rPr>
              <w:t>2024-03</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CE7A2" w14:textId="1BD93E11" w:rsidR="00382188" w:rsidRDefault="00382188" w:rsidP="00F8232E">
            <w:pPr>
              <w:pStyle w:val="TAC"/>
              <w:rPr>
                <w:sz w:val="16"/>
                <w:szCs w:val="16"/>
                <w:lang w:eastAsia="zh-CN"/>
              </w:rPr>
            </w:pPr>
            <w:r>
              <w:rPr>
                <w:sz w:val="16"/>
                <w:szCs w:val="16"/>
                <w:lang w:eastAsia="zh-CN"/>
              </w:rPr>
              <w:t>SA#103</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E4F0FBC" w14:textId="77777777" w:rsidR="00382188" w:rsidRPr="00F8232E" w:rsidRDefault="00382188" w:rsidP="00F8232E">
            <w:pPr>
              <w:pStyle w:val="TAC"/>
              <w:rPr>
                <w:rFonts w:cs="Arial"/>
                <w:sz w:val="16"/>
                <w:szCs w:val="16"/>
                <w:lang w:eastAsia="zh-CN"/>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B8FFD" w14:textId="782EE02C" w:rsidR="00382188" w:rsidRDefault="00382188" w:rsidP="00F8232E">
            <w:pPr>
              <w:pStyle w:val="TAC"/>
              <w:rPr>
                <w:sz w:val="16"/>
                <w:szCs w:val="16"/>
                <w:lang w:eastAsia="zh-CN"/>
              </w:rPr>
            </w:pPr>
            <w:r>
              <w:rPr>
                <w:sz w:val="16"/>
                <w:szCs w:val="16"/>
                <w:lang w:eastAsia="zh-CN"/>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FBDF1" w14:textId="395AFB8F" w:rsidR="00382188" w:rsidRDefault="00382188" w:rsidP="00F8232E">
            <w:pPr>
              <w:pStyle w:val="TAC"/>
              <w:rPr>
                <w:sz w:val="16"/>
                <w:szCs w:val="16"/>
                <w:lang w:eastAsia="zh-CN"/>
              </w:rPr>
            </w:pPr>
            <w:r>
              <w:rPr>
                <w:sz w:val="16"/>
                <w:szCs w:val="16"/>
                <w:lang w:eastAsia="zh-CN"/>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D6A901" w14:textId="72717549" w:rsidR="00382188" w:rsidRDefault="00382188" w:rsidP="00F8232E">
            <w:pPr>
              <w:pStyle w:val="TAL"/>
              <w:rPr>
                <w:rFonts w:cs="Arial"/>
                <w:sz w:val="16"/>
                <w:szCs w:val="16"/>
                <w:lang w:eastAsia="zh-CN"/>
              </w:rPr>
            </w:pPr>
            <w:r>
              <w:rPr>
                <w:rFonts w:cs="Arial"/>
                <w:sz w:val="16"/>
                <w:szCs w:val="16"/>
                <w:lang w:eastAsia="zh-CN"/>
              </w:rP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91E7F21" w14:textId="05AD77A5" w:rsidR="00382188" w:rsidRDefault="00382188" w:rsidP="00F8232E">
            <w:pPr>
              <w:pStyle w:val="TAL"/>
              <w:rPr>
                <w:noProof/>
                <w:sz w:val="16"/>
                <w:szCs w:val="16"/>
              </w:rPr>
            </w:pPr>
            <w:r>
              <w:rPr>
                <w:noProof/>
                <w:sz w:val="16"/>
                <w:szCs w:val="16"/>
              </w:rPr>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FE0D1" w14:textId="6AD3ADCF" w:rsidR="00382188" w:rsidRDefault="00382188" w:rsidP="00F8232E">
            <w:pPr>
              <w:pStyle w:val="TAL"/>
              <w:rPr>
                <w:sz w:val="16"/>
                <w:szCs w:val="16"/>
                <w:lang w:eastAsia="zh-CN"/>
              </w:rPr>
            </w:pPr>
            <w:r>
              <w:rPr>
                <w:sz w:val="16"/>
                <w:szCs w:val="16"/>
                <w:lang w:eastAsia="zh-CN"/>
              </w:rPr>
              <w:t>17.14.0</w:t>
            </w:r>
          </w:p>
        </w:tc>
      </w:tr>
      <w:tr w:rsidR="00017C01" w:rsidRPr="005E5B5B" w14:paraId="432F56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AF772D6" w14:textId="3FE22FCF"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1FD3D01" w14:textId="6350FB67"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1A3137" w14:textId="34C98B2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13BA" w14:textId="32EBAD0F" w:rsidR="00017C01" w:rsidRDefault="00017C01" w:rsidP="00017C01">
            <w:pPr>
              <w:pStyle w:val="TAC"/>
              <w:rPr>
                <w:sz w:val="16"/>
                <w:szCs w:val="16"/>
                <w:lang w:eastAsia="zh-CN"/>
              </w:rPr>
            </w:pPr>
            <w:r w:rsidRPr="004F74E4">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48D14" w14:textId="165AEF25"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A50F2E" w14:textId="399517F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B444C85" w14:textId="27C60B92" w:rsidR="00017C01" w:rsidRDefault="00017C01" w:rsidP="00017C01">
            <w:pPr>
              <w:pStyle w:val="TAL"/>
              <w:rPr>
                <w:noProof/>
                <w:sz w:val="16"/>
                <w:szCs w:val="16"/>
              </w:rPr>
            </w:pPr>
            <w:r w:rsidRPr="004F74E4">
              <w:t>Rel-17 CR TS 28.541 add missing attributes of ManagedNFProfile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8916A" w14:textId="73B69E87" w:rsidR="00017C01" w:rsidRDefault="00017C01" w:rsidP="00017C01">
            <w:pPr>
              <w:pStyle w:val="TAL"/>
              <w:rPr>
                <w:sz w:val="16"/>
                <w:szCs w:val="16"/>
                <w:lang w:eastAsia="zh-CN"/>
              </w:rPr>
            </w:pPr>
            <w:r w:rsidRPr="004F74E4">
              <w:t>17.15.0</w:t>
            </w:r>
          </w:p>
        </w:tc>
      </w:tr>
      <w:tr w:rsidR="00017C01" w:rsidRPr="005E5B5B" w14:paraId="36ED988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A229AF6" w14:textId="3FEC8D9D"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C9FC1C9" w14:textId="7101A184"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7D9FD95" w14:textId="669E2ADB"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2147F" w14:textId="5CDEEE98" w:rsidR="00017C01" w:rsidRDefault="00017C01" w:rsidP="00017C01">
            <w:pPr>
              <w:pStyle w:val="TAC"/>
              <w:rPr>
                <w:sz w:val="16"/>
                <w:szCs w:val="16"/>
                <w:lang w:eastAsia="zh-CN"/>
              </w:rPr>
            </w:pPr>
            <w:r w:rsidRPr="004F74E4">
              <w:t>1189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91E09" w14:textId="6F7431A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420733" w14:textId="57A1DE36"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1B17C0" w14:textId="77D691E9" w:rsidR="00017C01" w:rsidRDefault="00017C01" w:rsidP="00017C01">
            <w:pPr>
              <w:pStyle w:val="TAL"/>
              <w:rPr>
                <w:noProof/>
                <w:sz w:val="16"/>
                <w:szCs w:val="16"/>
              </w:rPr>
            </w:pPr>
            <w:r w:rsidRPr="004F74E4">
              <w:t>Rel-17 CR TS 28.541 Correct support qualifier condition in ServAttrCom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B1410" w14:textId="7DA87EBE" w:rsidR="00017C01" w:rsidRDefault="00017C01" w:rsidP="00017C01">
            <w:pPr>
              <w:pStyle w:val="TAL"/>
              <w:rPr>
                <w:sz w:val="16"/>
                <w:szCs w:val="16"/>
                <w:lang w:eastAsia="zh-CN"/>
              </w:rPr>
            </w:pPr>
            <w:r w:rsidRPr="004F74E4">
              <w:t>17.15.0</w:t>
            </w:r>
          </w:p>
        </w:tc>
      </w:tr>
      <w:tr w:rsidR="00017C01" w:rsidRPr="005E5B5B" w14:paraId="4B2E67D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7198CBA" w14:textId="44133CD4"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A38B7A7" w14:textId="311169F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CEA53B7" w14:textId="041AA6C9" w:rsidR="00017C01" w:rsidRPr="00F8232E" w:rsidRDefault="00017C01" w:rsidP="00017C01">
            <w:pPr>
              <w:pStyle w:val="TAC"/>
              <w:rPr>
                <w:rFonts w:cs="Arial"/>
                <w:sz w:val="16"/>
                <w:szCs w:val="16"/>
                <w:lang w:eastAsia="zh-CN"/>
              </w:rPr>
            </w:pPr>
            <w:r w:rsidRPr="004F74E4">
              <w:t>SP-240822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A695A" w14:textId="0D7D2B23" w:rsidR="00017C01" w:rsidRDefault="00017C01" w:rsidP="00017C01">
            <w:pPr>
              <w:pStyle w:val="TAC"/>
              <w:rPr>
                <w:sz w:val="16"/>
                <w:szCs w:val="16"/>
                <w:lang w:eastAsia="zh-CN"/>
              </w:rPr>
            </w:pPr>
            <w:r w:rsidRPr="004F74E4">
              <w:t>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85B50" w14:textId="15ECA77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4000D" w14:textId="32E0901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662D374" w14:textId="6C0392DF" w:rsidR="00017C01" w:rsidRDefault="00017C01" w:rsidP="00017C01">
            <w:pPr>
              <w:pStyle w:val="TAL"/>
              <w:rPr>
                <w:noProof/>
                <w:sz w:val="16"/>
                <w:szCs w:val="16"/>
              </w:rPr>
            </w:pPr>
            <w:r w:rsidRPr="004F74E4">
              <w:t>Rel-17 CR TS 28.541 Remove presence definition from support qualifier condition in NetworkSliceSubnet IOC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6F629" w14:textId="602665C7" w:rsidR="00017C01" w:rsidRDefault="00017C01" w:rsidP="00017C01">
            <w:pPr>
              <w:pStyle w:val="TAL"/>
              <w:rPr>
                <w:sz w:val="16"/>
                <w:szCs w:val="16"/>
                <w:lang w:eastAsia="zh-CN"/>
              </w:rPr>
            </w:pPr>
            <w:r w:rsidRPr="004F74E4">
              <w:t>17.15.0</w:t>
            </w:r>
          </w:p>
        </w:tc>
      </w:tr>
      <w:tr w:rsidR="00017C01" w:rsidRPr="005E5B5B" w14:paraId="145905DB"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2195FFB" w14:textId="3C1B6B5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283D4DB" w14:textId="02F2DA75"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689C9FF" w14:textId="39B35DCC"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71FF8" w14:textId="312223CB" w:rsidR="00017C01" w:rsidRDefault="00017C01" w:rsidP="00017C01">
            <w:pPr>
              <w:pStyle w:val="TAC"/>
              <w:rPr>
                <w:sz w:val="16"/>
                <w:szCs w:val="16"/>
                <w:lang w:eastAsia="zh-CN"/>
              </w:rPr>
            </w:pPr>
            <w:r w:rsidRPr="004F74E4">
              <w:t>1209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28E3" w14:textId="05C3F492"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57645C" w14:textId="498A460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3B1D360" w14:textId="58AC5A58" w:rsidR="00017C01" w:rsidRDefault="00017C01" w:rsidP="00017C01">
            <w:pPr>
              <w:pStyle w:val="TAL"/>
              <w:rPr>
                <w:noProof/>
                <w:sz w:val="16"/>
                <w:szCs w:val="16"/>
              </w:rPr>
            </w:pPr>
            <w:r w:rsidRPr="004F74E4">
              <w:t>TS28.541 Rel17 correction to using ENUM as dataType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6B4F5" w14:textId="6712D4D5" w:rsidR="00017C01" w:rsidRDefault="00017C01" w:rsidP="00017C01">
            <w:pPr>
              <w:pStyle w:val="TAL"/>
              <w:rPr>
                <w:sz w:val="16"/>
                <w:szCs w:val="16"/>
                <w:lang w:eastAsia="zh-CN"/>
              </w:rPr>
            </w:pPr>
            <w:r w:rsidRPr="004F74E4">
              <w:t>17.15.0</w:t>
            </w:r>
          </w:p>
        </w:tc>
      </w:tr>
      <w:tr w:rsidR="00017C01" w:rsidRPr="005E5B5B" w14:paraId="10E70E9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3B84218" w14:textId="587BDAAD" w:rsidR="00017C01" w:rsidRDefault="00017C01" w:rsidP="00017C01">
            <w:pPr>
              <w:pStyle w:val="TAC"/>
              <w:rPr>
                <w:sz w:val="16"/>
                <w:szCs w:val="16"/>
                <w:lang w:eastAsia="zh-CN"/>
              </w:rPr>
            </w:pPr>
            <w:r w:rsidRPr="004F74E4">
              <w:lastRenderedPageBreak/>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ECC6630" w14:textId="2280FCE3"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279269D" w14:textId="4972425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CB3384" w14:textId="3F68E8F0" w:rsidR="00017C01" w:rsidRDefault="00017C01" w:rsidP="00017C01">
            <w:pPr>
              <w:pStyle w:val="TAC"/>
              <w:rPr>
                <w:sz w:val="16"/>
                <w:szCs w:val="16"/>
                <w:lang w:eastAsia="zh-CN"/>
              </w:rPr>
            </w:pPr>
            <w:r w:rsidRPr="004F74E4">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45107" w14:textId="36BD2265"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55FF8" w14:textId="10DD430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DF928C" w14:textId="136212B5" w:rsidR="00017C01" w:rsidRDefault="00017C01" w:rsidP="00017C01">
            <w:pPr>
              <w:pStyle w:val="TAL"/>
              <w:rPr>
                <w:noProof/>
                <w:sz w:val="16"/>
                <w:szCs w:val="16"/>
              </w:rPr>
            </w:pPr>
            <w:r w:rsidRPr="004F74E4">
              <w:t>Rel-17 CR TS 28.541 Correct some type errors of attribute properties in 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5DC74" w14:textId="34745A15" w:rsidR="00017C01" w:rsidRDefault="00017C01" w:rsidP="00017C01">
            <w:pPr>
              <w:pStyle w:val="TAL"/>
              <w:rPr>
                <w:sz w:val="16"/>
                <w:szCs w:val="16"/>
                <w:lang w:eastAsia="zh-CN"/>
              </w:rPr>
            </w:pPr>
            <w:r w:rsidRPr="004F74E4">
              <w:t>17.15.0</w:t>
            </w:r>
          </w:p>
        </w:tc>
      </w:tr>
      <w:tr w:rsidR="00017C01" w:rsidRPr="005E5B5B" w14:paraId="476B9CB3"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45DE1D3C" w14:textId="6EB0B78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751459E4" w14:textId="0C7DEFC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8C96A87" w14:textId="5664FD4F"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889B2" w14:textId="7B56B33C" w:rsidR="00017C01" w:rsidRDefault="00017C01" w:rsidP="00017C01">
            <w:pPr>
              <w:pStyle w:val="TAC"/>
              <w:rPr>
                <w:sz w:val="16"/>
                <w:szCs w:val="16"/>
                <w:lang w:eastAsia="zh-CN"/>
              </w:rPr>
            </w:pPr>
            <w:r w:rsidRPr="004F74E4">
              <w:t>1219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74489" w14:textId="48270872"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2D1190" w14:textId="1C7BDCC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6079A54" w14:textId="56D260B7" w:rsidR="00017C01" w:rsidRDefault="00017C01" w:rsidP="00017C01">
            <w:pPr>
              <w:pStyle w:val="TAL"/>
              <w:rPr>
                <w:noProof/>
                <w:sz w:val="16"/>
                <w:szCs w:val="16"/>
              </w:rPr>
            </w:pPr>
            <w:r w:rsidRPr="004F74E4">
              <w:t>Rel-17 CR 28.541 YANG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85A42" w14:textId="5FD527D1" w:rsidR="00017C01" w:rsidRDefault="00017C01" w:rsidP="00017C01">
            <w:pPr>
              <w:pStyle w:val="TAL"/>
              <w:rPr>
                <w:sz w:val="16"/>
                <w:szCs w:val="16"/>
                <w:lang w:eastAsia="zh-CN"/>
              </w:rPr>
            </w:pPr>
            <w:r w:rsidRPr="004F74E4">
              <w:t>17.15.0</w:t>
            </w:r>
          </w:p>
        </w:tc>
      </w:tr>
      <w:tr w:rsidR="00017C01" w:rsidRPr="005E5B5B" w14:paraId="260CB8D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D26E1A" w14:textId="0F6566E1"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BD6D3EF" w14:textId="40287312"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D2E4D" w14:textId="6AD34F41"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5F579" w14:textId="47946906" w:rsidR="00017C01" w:rsidRDefault="00017C01" w:rsidP="00017C01">
            <w:pPr>
              <w:pStyle w:val="TAC"/>
              <w:rPr>
                <w:sz w:val="16"/>
                <w:szCs w:val="16"/>
                <w:lang w:eastAsia="zh-CN"/>
              </w:rPr>
            </w:pPr>
            <w:r w:rsidRPr="004F74E4">
              <w:t>1224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6F0F5" w14:textId="238DE120"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26C436" w14:textId="1502493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424A52" w14:textId="13BF8C7D" w:rsidR="00017C01" w:rsidRDefault="00017C01" w:rsidP="00017C01">
            <w:pPr>
              <w:pStyle w:val="TAL"/>
              <w:rPr>
                <w:noProof/>
                <w:sz w:val="16"/>
                <w:szCs w:val="16"/>
              </w:rPr>
            </w:pPr>
            <w:r w:rsidRPr="004F74E4">
              <w:t>Rel-17 CR TS 28.541 correction for allowedSNPNs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A0B9F" w14:textId="367D5228" w:rsidR="00017C01" w:rsidRDefault="00017C01" w:rsidP="00017C01">
            <w:pPr>
              <w:pStyle w:val="TAL"/>
              <w:rPr>
                <w:sz w:val="16"/>
                <w:szCs w:val="16"/>
                <w:lang w:eastAsia="zh-CN"/>
              </w:rPr>
            </w:pPr>
            <w:r w:rsidRPr="004F74E4">
              <w:t>17.15.0</w:t>
            </w:r>
          </w:p>
        </w:tc>
      </w:tr>
      <w:tr w:rsidR="00017C01" w:rsidRPr="005E5B5B" w14:paraId="2ECD1356"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414CE44" w14:textId="00C58B99"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D39BB01" w14:textId="35890F80"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AC7E6F6" w14:textId="66246DB4"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F43DCA" w14:textId="1E916D48" w:rsidR="00017C01" w:rsidRDefault="00017C01" w:rsidP="00017C01">
            <w:pPr>
              <w:pStyle w:val="TAC"/>
              <w:rPr>
                <w:sz w:val="16"/>
                <w:szCs w:val="16"/>
                <w:lang w:eastAsia="zh-CN"/>
              </w:rPr>
            </w:pPr>
            <w:r w:rsidRPr="004F74E4">
              <w:t>1235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F340BB" w14:textId="4C1A234B"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7114F" w14:textId="21C8E0AB"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2FF990" w14:textId="325FD398" w:rsidR="00017C01" w:rsidRDefault="00017C01" w:rsidP="00017C01">
            <w:pPr>
              <w:pStyle w:val="TAL"/>
              <w:rPr>
                <w:noProof/>
                <w:sz w:val="16"/>
                <w:szCs w:val="16"/>
              </w:rPr>
            </w:pPr>
            <w:r w:rsidRPr="004F74E4">
              <w:t>Rel-17 CR TS 28.541 Remove presence defintion from support qualifier condition in data types of network slice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5D870" w14:textId="21452F09" w:rsidR="00017C01" w:rsidRDefault="00017C01" w:rsidP="00017C01">
            <w:pPr>
              <w:pStyle w:val="TAL"/>
              <w:rPr>
                <w:sz w:val="16"/>
                <w:szCs w:val="16"/>
                <w:lang w:eastAsia="zh-CN"/>
              </w:rPr>
            </w:pPr>
            <w:r w:rsidRPr="004F74E4">
              <w:t>17.15.0</w:t>
            </w:r>
          </w:p>
        </w:tc>
      </w:tr>
      <w:tr w:rsidR="00017C01" w:rsidRPr="005E5B5B" w14:paraId="46C8C5D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0660A03" w14:textId="762A245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059ACBF1" w14:textId="49C00C2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E8E8E88" w14:textId="679FB83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EB0CD" w14:textId="756C0E91" w:rsidR="00017C01" w:rsidRDefault="00017C01" w:rsidP="00017C01">
            <w:pPr>
              <w:pStyle w:val="TAC"/>
              <w:rPr>
                <w:sz w:val="16"/>
                <w:szCs w:val="16"/>
                <w:lang w:eastAsia="zh-CN"/>
              </w:rPr>
            </w:pPr>
            <w:r w:rsidRPr="004F74E4">
              <w:t>1242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878F" w14:textId="4D77CE08" w:rsidR="00017C01" w:rsidRDefault="00017C01" w:rsidP="00017C01">
            <w:pPr>
              <w:pStyle w:val="TAC"/>
              <w:rPr>
                <w:sz w:val="16"/>
                <w:szCs w:val="16"/>
                <w:lang w:eastAsia="zh-CN"/>
              </w:rPr>
            </w:pPr>
            <w:r w:rsidRPr="004F74E4">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A3FAF" w14:textId="0827DE67"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679E209" w14:textId="7C8BD28E" w:rsidR="00017C01" w:rsidRDefault="00017C01" w:rsidP="00017C01">
            <w:pPr>
              <w:pStyle w:val="TAL"/>
              <w:rPr>
                <w:noProof/>
                <w:sz w:val="16"/>
                <w:szCs w:val="16"/>
              </w:rPr>
            </w:pPr>
            <w:r w:rsidRPr="004F74E4">
              <w:t>Rel-17 CR TS 28.541 Correct undefined dataType of attribute properties in clause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1355B" w14:textId="1B199A2F" w:rsidR="00017C01" w:rsidRDefault="00017C01" w:rsidP="00017C01">
            <w:pPr>
              <w:pStyle w:val="TAL"/>
              <w:rPr>
                <w:sz w:val="16"/>
                <w:szCs w:val="16"/>
                <w:lang w:eastAsia="zh-CN"/>
              </w:rPr>
            </w:pPr>
            <w:r w:rsidRPr="004F74E4">
              <w:t>17.15.0</w:t>
            </w:r>
          </w:p>
        </w:tc>
      </w:tr>
      <w:tr w:rsidR="00017C01" w:rsidRPr="005E5B5B" w14:paraId="1FC98FF4"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7D3B022" w14:textId="403CB5A5"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F18C08C" w14:textId="74115A1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39F9D8A" w14:textId="58BA6525"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B9971" w14:textId="01C72439" w:rsidR="00017C01" w:rsidRDefault="00017C01" w:rsidP="00017C01">
            <w:pPr>
              <w:pStyle w:val="TAC"/>
              <w:rPr>
                <w:sz w:val="16"/>
                <w:szCs w:val="16"/>
                <w:lang w:eastAsia="zh-CN"/>
              </w:rPr>
            </w:pPr>
            <w:r w:rsidRPr="004F74E4">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A4385" w14:textId="4FC541C6"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D2CF306" w14:textId="5D792312"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6073FF60" w14:textId="0B4347BA" w:rsidR="00017C01" w:rsidRDefault="00017C01" w:rsidP="00017C01">
            <w:pPr>
              <w:pStyle w:val="TAL"/>
              <w:rPr>
                <w:noProof/>
                <w:sz w:val="16"/>
                <w:szCs w:val="16"/>
              </w:rPr>
            </w:pPr>
            <w:r w:rsidRPr="004F74E4">
              <w:t>TS28.541 Rel17 correction to use 'data type' as a dataType in Attribute properties in NR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8E9AE" w14:textId="2F236A69" w:rsidR="00017C01" w:rsidRDefault="00017C01" w:rsidP="00017C01">
            <w:pPr>
              <w:pStyle w:val="TAL"/>
              <w:rPr>
                <w:sz w:val="16"/>
                <w:szCs w:val="16"/>
                <w:lang w:eastAsia="zh-CN"/>
              </w:rPr>
            </w:pPr>
            <w:r w:rsidRPr="004F74E4">
              <w:t>17.15.0</w:t>
            </w:r>
          </w:p>
        </w:tc>
      </w:tr>
      <w:tr w:rsidR="00017C01" w:rsidRPr="005E5B5B" w14:paraId="4D5B50A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1ED3257F" w14:textId="7CB60EB0"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55240B2" w14:textId="6F5E8041"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88B20C" w14:textId="176B237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357D8" w14:textId="043B7A33" w:rsidR="00017C01" w:rsidRDefault="00017C01" w:rsidP="00017C01">
            <w:pPr>
              <w:pStyle w:val="TAC"/>
              <w:rPr>
                <w:sz w:val="16"/>
                <w:szCs w:val="16"/>
                <w:lang w:eastAsia="zh-CN"/>
              </w:rPr>
            </w:pPr>
            <w:r w:rsidRPr="004F74E4">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DB902" w14:textId="78CBA953"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DF5CC4" w14:textId="382BDB33"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DF69947" w14:textId="05850BB9" w:rsidR="00017C01" w:rsidRDefault="00017C01" w:rsidP="00017C01">
            <w:pPr>
              <w:pStyle w:val="TAL"/>
              <w:rPr>
                <w:noProof/>
                <w:sz w:val="16"/>
                <w:szCs w:val="16"/>
              </w:rPr>
            </w:pPr>
            <w:r w:rsidRPr="004F74E4">
              <w:t>Rel-17 CR 28.541 correction on PredefinedPccRuleSet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31CF9" w14:textId="5C1F63AA" w:rsidR="00017C01" w:rsidRDefault="00017C01" w:rsidP="00017C01">
            <w:pPr>
              <w:pStyle w:val="TAL"/>
              <w:rPr>
                <w:sz w:val="16"/>
                <w:szCs w:val="16"/>
                <w:lang w:eastAsia="zh-CN"/>
              </w:rPr>
            </w:pPr>
            <w:r w:rsidRPr="004F74E4">
              <w:t>17.15.0</w:t>
            </w:r>
          </w:p>
        </w:tc>
      </w:tr>
      <w:tr w:rsidR="00017C01" w:rsidRPr="005E5B5B" w14:paraId="35A198EF"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60F0176" w14:textId="3B3F5816"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8B7C9D6" w14:textId="082309FB"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DC6D289" w14:textId="43428852"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7A9A9" w14:textId="6A749D16" w:rsidR="00017C01" w:rsidRDefault="00017C01" w:rsidP="00017C01">
            <w:pPr>
              <w:pStyle w:val="TAC"/>
              <w:rPr>
                <w:sz w:val="16"/>
                <w:szCs w:val="16"/>
                <w:lang w:eastAsia="zh-CN"/>
              </w:rPr>
            </w:pPr>
            <w:r w:rsidRPr="004F74E4">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494B5" w14:textId="16BB3308"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49B533" w14:textId="26A16BCF"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DB9505F" w14:textId="19B1BCFE" w:rsidR="00017C01" w:rsidRDefault="00017C01" w:rsidP="00017C01">
            <w:pPr>
              <w:pStyle w:val="TAL"/>
              <w:rPr>
                <w:noProof/>
                <w:sz w:val="16"/>
                <w:szCs w:val="16"/>
              </w:rPr>
            </w:pPr>
            <w:r w:rsidRPr="004F74E4">
              <w:t>Rel-17 CR TS 28.541 Add missing definition of RIM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D4D77" w14:textId="52AC191D" w:rsidR="00017C01" w:rsidRDefault="00017C01" w:rsidP="00017C01">
            <w:pPr>
              <w:pStyle w:val="TAL"/>
              <w:rPr>
                <w:sz w:val="16"/>
                <w:szCs w:val="16"/>
                <w:lang w:eastAsia="zh-CN"/>
              </w:rPr>
            </w:pPr>
            <w:r w:rsidRPr="004F74E4">
              <w:t>17.15.0</w:t>
            </w:r>
          </w:p>
        </w:tc>
      </w:tr>
      <w:tr w:rsidR="00017C01" w:rsidRPr="005E5B5B" w14:paraId="54F24CCE"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733D7F7C" w14:textId="2F4C5A42"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50ADB0" w14:textId="1F2F5EF6"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723F34E" w14:textId="775AB3B1" w:rsidR="00017C01" w:rsidRPr="00F8232E" w:rsidRDefault="00017C01" w:rsidP="00017C01">
            <w:pPr>
              <w:pStyle w:val="TAC"/>
              <w:rPr>
                <w:rFonts w:cs="Arial"/>
                <w:sz w:val="16"/>
                <w:szCs w:val="16"/>
                <w:lang w:eastAsia="zh-CN"/>
              </w:rPr>
            </w:pPr>
            <w:r w:rsidRPr="004F74E4">
              <w:t>SP-240814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9E448" w14:textId="6DAC9392" w:rsidR="00017C01" w:rsidRDefault="00017C01" w:rsidP="00017C01">
            <w:pPr>
              <w:pStyle w:val="TAC"/>
              <w:rPr>
                <w:sz w:val="16"/>
                <w:szCs w:val="16"/>
                <w:lang w:eastAsia="zh-CN"/>
              </w:rPr>
            </w:pPr>
            <w:r w:rsidRPr="004F74E4">
              <w:t>1259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77C0A" w14:textId="10A63510"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5E7C53" w14:textId="534E6560" w:rsidR="00017C01" w:rsidRDefault="00017C01" w:rsidP="00017C01">
            <w:pPr>
              <w:pStyle w:val="TAL"/>
              <w:rPr>
                <w:rFonts w:cs="Arial"/>
                <w:sz w:val="16"/>
                <w:szCs w:val="16"/>
                <w:lang w:eastAsia="zh-CN"/>
              </w:rPr>
            </w:pPr>
            <w:r w:rsidRPr="004F74E4">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CD45D2F" w14:textId="0194076B" w:rsidR="00017C01" w:rsidRDefault="00017C01" w:rsidP="00017C01">
            <w:pPr>
              <w:pStyle w:val="TAL"/>
              <w:rPr>
                <w:noProof/>
                <w:sz w:val="16"/>
                <w:szCs w:val="16"/>
              </w:rPr>
            </w:pPr>
            <w:r w:rsidRPr="004F74E4">
              <w:t>Rel-17 CR TS 28.541 corrections on the inconsistent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7B688" w14:textId="26ED4ACC" w:rsidR="00017C01" w:rsidRDefault="00017C01" w:rsidP="00017C01">
            <w:pPr>
              <w:pStyle w:val="TAL"/>
              <w:rPr>
                <w:sz w:val="16"/>
                <w:szCs w:val="16"/>
                <w:lang w:eastAsia="zh-CN"/>
              </w:rPr>
            </w:pPr>
            <w:r w:rsidRPr="004F74E4">
              <w:t>17.15.0</w:t>
            </w:r>
          </w:p>
        </w:tc>
      </w:tr>
      <w:tr w:rsidR="00017C01" w:rsidRPr="005E5B5B" w14:paraId="1CF0302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9E27C18" w14:textId="785B2D0E" w:rsidR="00017C01" w:rsidRDefault="00017C01" w:rsidP="00017C01">
            <w:pPr>
              <w:pStyle w:val="TAC"/>
              <w:rPr>
                <w:sz w:val="16"/>
                <w:szCs w:val="16"/>
                <w:lang w:eastAsia="zh-CN"/>
              </w:rPr>
            </w:pPr>
            <w:r w:rsidRPr="004F74E4">
              <w:t>2024-06</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0BF8E25" w14:textId="5CDC5939" w:rsidR="00017C01" w:rsidRDefault="00017C01" w:rsidP="00017C01">
            <w:pPr>
              <w:pStyle w:val="TAC"/>
              <w:rPr>
                <w:sz w:val="16"/>
                <w:szCs w:val="16"/>
                <w:lang w:eastAsia="zh-CN"/>
              </w:rPr>
            </w:pPr>
            <w:r w:rsidRPr="004F74E4">
              <w:t>SA#104</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3FBCEAB9" w14:textId="0C57CDEE" w:rsidR="00017C01" w:rsidRPr="00F8232E" w:rsidRDefault="00017C01" w:rsidP="00017C01">
            <w:pPr>
              <w:pStyle w:val="TAC"/>
              <w:rPr>
                <w:rFonts w:cs="Arial"/>
                <w:sz w:val="16"/>
                <w:szCs w:val="16"/>
                <w:lang w:eastAsia="zh-CN"/>
              </w:rPr>
            </w:pPr>
            <w:r w:rsidRPr="004F74E4">
              <w:t>SP-240804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58769" w14:textId="1F83DE5B" w:rsidR="00017C01" w:rsidRDefault="00017C01" w:rsidP="00017C01">
            <w:pPr>
              <w:pStyle w:val="TAC"/>
              <w:rPr>
                <w:sz w:val="16"/>
                <w:szCs w:val="16"/>
                <w:lang w:eastAsia="zh-CN"/>
              </w:rPr>
            </w:pPr>
            <w:r w:rsidRPr="004F74E4">
              <w:t>1268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9692" w14:textId="20F61A0F" w:rsidR="00017C01" w:rsidRDefault="00017C01" w:rsidP="00017C01">
            <w:pPr>
              <w:pStyle w:val="TAC"/>
              <w:rPr>
                <w:sz w:val="16"/>
                <w:szCs w:val="16"/>
                <w:lang w:eastAsia="zh-CN"/>
              </w:rPr>
            </w:pPr>
            <w:r w:rsidRPr="004F74E4">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A52732" w14:textId="1C52727D" w:rsidR="00017C01" w:rsidRDefault="00017C01" w:rsidP="00017C01">
            <w:pPr>
              <w:pStyle w:val="TAL"/>
              <w:rPr>
                <w:rFonts w:cs="Arial"/>
                <w:sz w:val="16"/>
                <w:szCs w:val="16"/>
                <w:lang w:eastAsia="zh-CN"/>
              </w:rPr>
            </w:pPr>
            <w:r w:rsidRPr="004F74E4">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6DD7FEE" w14:textId="21FEF25D" w:rsidR="00017C01" w:rsidRDefault="00017C01" w:rsidP="00017C01">
            <w:pPr>
              <w:pStyle w:val="TAL"/>
              <w:rPr>
                <w:noProof/>
                <w:sz w:val="16"/>
                <w:szCs w:val="16"/>
              </w:rPr>
            </w:pPr>
            <w:r w:rsidRPr="004F74E4">
              <w:t>Rel-17 CR 28.541 Add missing NRNetwork and EUTraNetwork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1B457" w14:textId="4CA4A22A" w:rsidR="00017C01" w:rsidRDefault="00017C01" w:rsidP="00017C01">
            <w:pPr>
              <w:pStyle w:val="TAL"/>
              <w:rPr>
                <w:sz w:val="16"/>
                <w:szCs w:val="16"/>
                <w:lang w:eastAsia="zh-CN"/>
              </w:rPr>
            </w:pPr>
            <w:r w:rsidRPr="004F74E4">
              <w:t>17.15.0</w:t>
            </w:r>
          </w:p>
        </w:tc>
      </w:tr>
      <w:tr w:rsidR="00AB0F3A" w:rsidRPr="005E5B5B" w14:paraId="1A26C640"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CB850CF" w14:textId="5C904D08" w:rsidR="00AB0F3A" w:rsidRPr="004F74E4" w:rsidRDefault="00AB0F3A"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600FEB3" w14:textId="26E80632" w:rsidR="00AB0F3A" w:rsidRPr="004F74E4" w:rsidRDefault="00AB0F3A"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0F37E947" w14:textId="52E095F6" w:rsidR="00AB0F3A" w:rsidRPr="004F74E4" w:rsidRDefault="00AB0F3A" w:rsidP="00017C01">
            <w:pPr>
              <w:pStyle w:val="TAC"/>
            </w:pPr>
            <w:r w:rsidRPr="00AB0F3A">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D10DF" w14:textId="2E428149" w:rsidR="00AB0F3A" w:rsidRPr="004F74E4" w:rsidRDefault="00AB0F3A" w:rsidP="00017C01">
            <w:pPr>
              <w:pStyle w:val="TAC"/>
            </w:pPr>
            <w:r>
              <w:t>1275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D312C" w14:textId="48668E2F" w:rsidR="00AB0F3A" w:rsidRPr="004F74E4" w:rsidRDefault="00AB0F3A"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D4500F" w14:textId="2169718D" w:rsidR="00AB0F3A" w:rsidRPr="004F74E4" w:rsidRDefault="00AB0F3A"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A1018A7" w14:textId="6535E4D8" w:rsidR="00AB0F3A" w:rsidRPr="004F74E4" w:rsidRDefault="00AB0F3A" w:rsidP="00017C01">
            <w:pPr>
              <w:pStyle w:val="TAL"/>
            </w:pPr>
            <w:r>
              <w:t>Rel-17 CR 28.541 Update the definition for NRNetwork and EUtraNetwork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EAA44" w14:textId="5F991C44" w:rsidR="00AB0F3A" w:rsidRPr="004F74E4" w:rsidRDefault="00AB0F3A" w:rsidP="00017C01">
            <w:pPr>
              <w:pStyle w:val="TAL"/>
            </w:pPr>
            <w:r>
              <w:t>17.16.0</w:t>
            </w:r>
          </w:p>
        </w:tc>
      </w:tr>
      <w:tr w:rsidR="00AF5059" w:rsidRPr="005E5B5B" w14:paraId="0420EC5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8F78846" w14:textId="61B2B8C1" w:rsidR="00AF5059" w:rsidRDefault="00AF5059"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B33C317" w14:textId="2066A73F" w:rsidR="00AF5059" w:rsidRDefault="00AF5059"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D02524" w14:textId="248D148F" w:rsidR="00AF5059" w:rsidRPr="00AB0F3A" w:rsidRDefault="00AF5059" w:rsidP="00017C01">
            <w:pPr>
              <w:pStyle w:val="TAC"/>
            </w:pPr>
            <w:r w:rsidRPr="00AF5059">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DC378" w14:textId="1D2ADB47" w:rsidR="00AF5059" w:rsidRDefault="00AF5059" w:rsidP="00017C01">
            <w:pPr>
              <w:pStyle w:val="TAC"/>
            </w:pPr>
            <w:r>
              <w:t>1288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0DA4A" w14:textId="102AFFE6" w:rsidR="00AF5059" w:rsidRDefault="00AF5059"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320ED" w14:textId="5CA7CA82" w:rsidR="00AF5059" w:rsidRDefault="00AF5059"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F02E7FB" w14:textId="2C10C0A8" w:rsidR="00AF5059" w:rsidRDefault="00AF5059" w:rsidP="00017C01">
            <w:pPr>
              <w:pStyle w:val="TAL"/>
            </w:pPr>
            <w:r>
              <w:t>Rel-17 CR TS 28.541 Correct the capitalisation of stereotype in figure 5.2.1.1-25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A77C1" w14:textId="19BBC84C" w:rsidR="00AF5059" w:rsidRDefault="00AF5059" w:rsidP="00017C01">
            <w:pPr>
              <w:pStyle w:val="TAL"/>
            </w:pPr>
            <w:r>
              <w:t>17.16.0</w:t>
            </w:r>
          </w:p>
        </w:tc>
      </w:tr>
      <w:tr w:rsidR="00F94C7B" w:rsidRPr="005E5B5B" w14:paraId="3E25044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5F5AE18E" w14:textId="013B448B" w:rsidR="00F94C7B" w:rsidRDefault="00F94C7B"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C8BEF0F" w14:textId="59C13347" w:rsidR="00F94C7B" w:rsidRDefault="00F94C7B"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F5EF08F" w14:textId="71E49581" w:rsidR="00F94C7B" w:rsidRPr="00AF5059" w:rsidRDefault="00F94C7B" w:rsidP="00017C01">
            <w:pPr>
              <w:pStyle w:val="TAC"/>
            </w:pPr>
            <w:r w:rsidRPr="00F94C7B">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F7D2F" w14:textId="63D92021" w:rsidR="00F94C7B" w:rsidRDefault="00F94C7B" w:rsidP="00017C01">
            <w:pPr>
              <w:pStyle w:val="TAC"/>
            </w:pPr>
            <w:r>
              <w:t>1294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48BF" w14:textId="1BB28887" w:rsidR="00F94C7B" w:rsidRDefault="00F94C7B"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9D849A" w14:textId="2B2C6428" w:rsidR="00F94C7B" w:rsidRDefault="00F94C7B"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45F4F125" w14:textId="610B2673" w:rsidR="00F94C7B" w:rsidRDefault="00F94C7B" w:rsidP="00017C01">
            <w:pPr>
              <w:pStyle w:val="TAL"/>
            </w:pPr>
            <w:r>
              <w:t>Rel-17 CR TS 28.541 Align data types for attributes rimRSMonitoringStartTime and rimRSMonitoringStopTime - Stage 2 and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D3F32E" w14:textId="03CEF468" w:rsidR="00F94C7B" w:rsidRDefault="00F94C7B" w:rsidP="00017C01">
            <w:pPr>
              <w:pStyle w:val="TAL"/>
            </w:pPr>
            <w:r>
              <w:t>17.16.0</w:t>
            </w:r>
          </w:p>
        </w:tc>
      </w:tr>
      <w:tr w:rsidR="00B774D2" w:rsidRPr="005E5B5B" w14:paraId="2ACA5615"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226DC084" w14:textId="71970CEA" w:rsidR="00B774D2" w:rsidRDefault="00B774D2"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77F58E0" w14:textId="4AD7633F" w:rsidR="00B774D2" w:rsidRDefault="00B774D2"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B8169CF" w14:textId="719F8936" w:rsidR="00B774D2" w:rsidRPr="00F94C7B" w:rsidRDefault="00B774D2" w:rsidP="00017C01">
            <w:pPr>
              <w:pStyle w:val="TAC"/>
            </w:pPr>
            <w:r w:rsidRPr="00B774D2">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C4FB45" w14:textId="440733A4" w:rsidR="00B774D2" w:rsidRDefault="00B774D2" w:rsidP="00017C01">
            <w:pPr>
              <w:pStyle w:val="TAC"/>
            </w:pPr>
            <w: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8746F" w14:textId="6354E68E" w:rsidR="00B774D2" w:rsidRDefault="00B774D2"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C7B584" w14:textId="4B1DB678" w:rsidR="00B774D2" w:rsidRDefault="00B774D2"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58B7813" w14:textId="4DEDEE1D" w:rsidR="00B774D2" w:rsidRDefault="00B774D2" w:rsidP="00017C01">
            <w:pPr>
              <w:pStyle w:val="TAL"/>
            </w:pPr>
            <w:r>
              <w:t>Rel17 correction to NFProfile used in NRFFunction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8A32C4" w14:textId="3BD4A42E" w:rsidR="00B774D2" w:rsidRDefault="00B774D2" w:rsidP="00017C01">
            <w:pPr>
              <w:pStyle w:val="TAL"/>
            </w:pPr>
            <w:r>
              <w:t>17.16.0</w:t>
            </w:r>
          </w:p>
        </w:tc>
      </w:tr>
      <w:tr w:rsidR="004B4005" w:rsidRPr="005E5B5B" w14:paraId="4CB27111"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DA0B0CF" w14:textId="3029F1C2" w:rsidR="004B4005" w:rsidRDefault="004B4005"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8ABC286" w14:textId="542C78F1" w:rsidR="004B4005" w:rsidRDefault="004B4005"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05279E7" w14:textId="2C5B7FF1" w:rsidR="004B4005" w:rsidRPr="00B774D2" w:rsidRDefault="004B4005" w:rsidP="00017C01">
            <w:pPr>
              <w:pStyle w:val="TAC"/>
            </w:pPr>
            <w:r w:rsidRPr="004B4005">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B69FD" w14:textId="49288ABE" w:rsidR="004B4005" w:rsidRDefault="004B4005" w:rsidP="00017C01">
            <w:pPr>
              <w:pStyle w:val="TAC"/>
            </w:pPr>
            <w:r>
              <w:t>1310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C4EF" w14:textId="335F8905" w:rsidR="004B4005" w:rsidRDefault="004B4005"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38DD3E" w14:textId="7318512A" w:rsidR="004B4005" w:rsidRDefault="004B4005"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88C53E3" w14:textId="06EEBBFC" w:rsidR="004B4005" w:rsidRDefault="004B4005" w:rsidP="00017C01">
            <w:pPr>
              <w:pStyle w:val="TAL"/>
            </w:pPr>
            <w:r>
              <w:t xml:space="preserve">Rel-17 CR 28.541 correction on LMF related interface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B066E" w14:textId="0FAE729D" w:rsidR="004B4005" w:rsidRDefault="004B4005" w:rsidP="00017C01">
            <w:pPr>
              <w:pStyle w:val="TAL"/>
            </w:pPr>
            <w:r>
              <w:t>17.16.0</w:t>
            </w:r>
          </w:p>
        </w:tc>
      </w:tr>
      <w:tr w:rsidR="005E3981" w:rsidRPr="005E5B5B" w14:paraId="29B36B9D"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564C9E5" w14:textId="20D619B9" w:rsidR="005E3981" w:rsidRDefault="005E3981"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6A2509F" w14:textId="50A59C0F" w:rsidR="005E3981" w:rsidRDefault="005E3981"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BFBDC51" w14:textId="4170B153" w:rsidR="005E3981" w:rsidRPr="004B4005" w:rsidRDefault="005E3981" w:rsidP="00017C01">
            <w:pPr>
              <w:pStyle w:val="TAC"/>
            </w:pPr>
            <w:r w:rsidRPr="005E3981">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999" w14:textId="7C60BAB8" w:rsidR="005E3981" w:rsidRDefault="005E3981" w:rsidP="00017C01">
            <w:pPr>
              <w:pStyle w:val="TAC"/>
            </w:pPr>
            <w:r>
              <w:t>1315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2B3F6" w14:textId="25E82BCB" w:rsidR="005E3981" w:rsidRDefault="005E3981"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5EB2BE" w14:textId="56E4C377" w:rsidR="005E3981" w:rsidRDefault="005E3981"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FFBFCB7" w14:textId="212B9954" w:rsidR="005E3981" w:rsidRDefault="005E3981" w:rsidP="00017C01">
            <w:pPr>
              <w:pStyle w:val="TAL"/>
            </w:pPr>
            <w:r>
              <w:t xml:space="preserve">Rel-17 CR 28.541 YANG mount information for MeContext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ABC37" w14:textId="20A5F0FA" w:rsidR="005E3981" w:rsidRDefault="005E3981" w:rsidP="00017C01">
            <w:pPr>
              <w:pStyle w:val="TAL"/>
            </w:pPr>
            <w:r>
              <w:t>17.16.0</w:t>
            </w:r>
          </w:p>
        </w:tc>
      </w:tr>
      <w:tr w:rsidR="007A789B" w:rsidRPr="005E5B5B" w14:paraId="2845D257"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642FFFAF" w14:textId="19A30CEE" w:rsidR="007A789B" w:rsidRDefault="007A789B"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70BB10" w14:textId="1F33B837" w:rsidR="007A789B" w:rsidRDefault="007A789B"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FC50A2A" w14:textId="13EBC900" w:rsidR="007A789B" w:rsidRPr="005E3981" w:rsidRDefault="007A789B" w:rsidP="00017C01">
            <w:pPr>
              <w:pStyle w:val="TAC"/>
            </w:pPr>
            <w:r w:rsidRPr="007A789B">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AD52" w14:textId="1E2EE0D6" w:rsidR="007A789B" w:rsidRDefault="007A789B" w:rsidP="00017C01">
            <w:pPr>
              <w:pStyle w:val="TAC"/>
            </w:pPr>
            <w:r>
              <w:t>1320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D083E" w14:textId="077436D4" w:rsidR="007A789B" w:rsidRDefault="007A789B"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20A1E" w14:textId="106828A1" w:rsidR="007A789B" w:rsidRDefault="007A789B"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A7AE157" w14:textId="06EB5227" w:rsidR="007A789B" w:rsidRDefault="007A789B" w:rsidP="00017C01">
            <w:pPr>
              <w:pStyle w:val="TAL"/>
            </w:pPr>
            <w:r>
              <w:t>Rel-17 CR TS 28.541 Correct the NRM for RACH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3822C" w14:textId="0CBB5559" w:rsidR="007A789B" w:rsidRDefault="007A789B" w:rsidP="00017C01">
            <w:pPr>
              <w:pStyle w:val="TAL"/>
            </w:pPr>
            <w:r>
              <w:t>17.16.0</w:t>
            </w:r>
          </w:p>
        </w:tc>
      </w:tr>
      <w:tr w:rsidR="00536D8F" w:rsidRPr="005E5B5B" w14:paraId="57223C2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33DD3F37" w14:textId="3F86641D" w:rsidR="00536D8F" w:rsidRDefault="00536D8F"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49CEEF94" w14:textId="21BB79A3" w:rsidR="00536D8F" w:rsidRDefault="00536D8F"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2C9EF5D" w14:textId="24C07333" w:rsidR="00536D8F" w:rsidRPr="007A789B" w:rsidRDefault="00536D8F" w:rsidP="00017C01">
            <w:pPr>
              <w:pStyle w:val="TAC"/>
            </w:pPr>
            <w:r w:rsidRPr="00536D8F">
              <w:t>SP-241163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07A28" w14:textId="30363889" w:rsidR="00536D8F" w:rsidRDefault="00536D8F" w:rsidP="00017C01">
            <w:pPr>
              <w:pStyle w:val="TAC"/>
            </w:pPr>
            <w:r>
              <w:t>1333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B334A" w14:textId="2B239CD6" w:rsidR="00536D8F" w:rsidRDefault="00536D8F" w:rsidP="00017C01">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3B60CB" w14:textId="10449902" w:rsidR="00536D8F" w:rsidRDefault="00536D8F" w:rsidP="00017C01">
            <w:pPr>
              <w:pStyle w:val="TAL"/>
            </w:pPr>
            <w:r>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12FD2D75" w14:textId="32AE9E58" w:rsidR="00536D8F" w:rsidRDefault="00536D8F" w:rsidP="00017C01">
            <w:pPr>
              <w:pStyle w:val="TAL"/>
            </w:pPr>
            <w:r>
              <w:t>Rel-17 CR TS 28.541 Move InterPlmnFQDN to ManagedNFProfile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8F96" w14:textId="6FFD6DC8" w:rsidR="00536D8F" w:rsidRDefault="00536D8F" w:rsidP="00017C01">
            <w:pPr>
              <w:pStyle w:val="TAL"/>
            </w:pPr>
            <w:r>
              <w:t>17.16.0</w:t>
            </w:r>
          </w:p>
        </w:tc>
      </w:tr>
      <w:tr w:rsidR="00C2518E" w:rsidRPr="005E5B5B" w14:paraId="2FF8584A" w14:textId="77777777" w:rsidTr="008B2171">
        <w:tc>
          <w:tcPr>
            <w:tcW w:w="801" w:type="dxa"/>
            <w:tcBorders>
              <w:top w:val="single" w:sz="6" w:space="0" w:color="auto"/>
              <w:left w:val="single" w:sz="6" w:space="0" w:color="auto"/>
              <w:bottom w:val="single" w:sz="6" w:space="0" w:color="auto"/>
              <w:right w:val="single" w:sz="6" w:space="0" w:color="auto"/>
            </w:tcBorders>
            <w:shd w:val="solid" w:color="FFFFFF" w:fill="auto"/>
          </w:tcPr>
          <w:p w14:paraId="0E7FB896" w14:textId="74BBA231" w:rsidR="00C2518E" w:rsidRDefault="00C2518E" w:rsidP="00017C01">
            <w:pPr>
              <w:pStyle w:val="TAC"/>
            </w:pPr>
            <w:r>
              <w:t>2024-09</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4D9018C" w14:textId="5D4A1A79" w:rsidR="00C2518E" w:rsidRDefault="00C2518E" w:rsidP="00017C01">
            <w:pPr>
              <w:pStyle w:val="TAC"/>
            </w:pPr>
            <w:r>
              <w:t>SA#105</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41D3466" w14:textId="5B15FC3D" w:rsidR="00C2518E" w:rsidRPr="00536D8F" w:rsidRDefault="00C2518E" w:rsidP="00017C01">
            <w:pPr>
              <w:pStyle w:val="TAC"/>
            </w:pPr>
            <w:r w:rsidRPr="00C2518E">
              <w:t>SP-241169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FED0C" w14:textId="7EE68AB7" w:rsidR="00C2518E" w:rsidRDefault="00C2518E" w:rsidP="00017C01">
            <w:pPr>
              <w:pStyle w:val="TAC"/>
            </w:pPr>
            <w:r>
              <w:t>1341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59D7B" w14:textId="6D648ADC" w:rsidR="00C2518E" w:rsidRDefault="00C2518E" w:rsidP="00017C01">
            <w:pPr>
              <w:pStyle w:val="TAC"/>
            </w:pPr>
            <w: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75366" w14:textId="453007D7" w:rsidR="00C2518E" w:rsidRDefault="00C2518E" w:rsidP="00017C01">
            <w:pPr>
              <w:pStyle w:val="TAL"/>
            </w:pPr>
            <w:r>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A7301F" w14:textId="5EA9AEED" w:rsidR="00C2518E" w:rsidRDefault="00C2518E" w:rsidP="00017C01">
            <w:pPr>
              <w:pStyle w:val="TAL"/>
            </w:pPr>
            <w:r>
              <w:t>Rel-17 CR TS 28.541 Fix allowedValues property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DD45A" w14:textId="2EA8A28D" w:rsidR="00C2518E" w:rsidRDefault="00C2518E" w:rsidP="00017C01">
            <w:pPr>
              <w:pStyle w:val="TAL"/>
            </w:pPr>
            <w:r>
              <w:t>17.16.0</w:t>
            </w:r>
          </w:p>
        </w:tc>
      </w:tr>
      <w:bookmarkEnd w:id="126"/>
      <w:tr w:rsidR="005A50DD" w:rsidRPr="005A50DD" w14:paraId="58B97E6C" w14:textId="77777777" w:rsidTr="005A50DD">
        <w:tc>
          <w:tcPr>
            <w:tcW w:w="801" w:type="dxa"/>
            <w:tcBorders>
              <w:top w:val="single" w:sz="6" w:space="0" w:color="auto"/>
              <w:left w:val="single" w:sz="6" w:space="0" w:color="auto"/>
              <w:bottom w:val="single" w:sz="6" w:space="0" w:color="auto"/>
              <w:right w:val="single" w:sz="6" w:space="0" w:color="auto"/>
            </w:tcBorders>
            <w:shd w:val="solid" w:color="FFFFFF" w:fill="auto"/>
          </w:tcPr>
          <w:p w14:paraId="64B61BA2" w14:textId="77777777" w:rsidR="005A50DD" w:rsidRPr="005A50DD" w:rsidRDefault="005A50DD" w:rsidP="005A50DD">
            <w:pPr>
              <w:pStyle w:val="TAC"/>
            </w:pPr>
            <w:r w:rsidRPr="005A50DD">
              <w:t>2024-12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94F105C" w14:textId="77777777" w:rsidR="005A50DD" w:rsidRPr="005A50DD" w:rsidRDefault="005A50DD" w:rsidP="005A50DD">
            <w:pPr>
              <w:pStyle w:val="TAC"/>
            </w:pPr>
            <w:r w:rsidRPr="005A50DD">
              <w:t>SA#106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337297" w14:textId="77777777" w:rsidR="005A50DD" w:rsidRPr="005A50DD" w:rsidRDefault="005A50DD" w:rsidP="005A50DD">
            <w:pPr>
              <w:pStyle w:val="TAC"/>
            </w:pPr>
            <w:r w:rsidRPr="005A50DD">
              <w:t>SP-241635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FC42D" w14:textId="77777777" w:rsidR="005A50DD" w:rsidRPr="005A50DD" w:rsidRDefault="005A50DD" w:rsidP="005A50DD">
            <w:pPr>
              <w:pStyle w:val="TAC"/>
            </w:pPr>
            <w:r w:rsidRPr="005A50DD">
              <w:t>1304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5CA77" w14:textId="77777777" w:rsidR="005A50DD" w:rsidRPr="005A50DD" w:rsidRDefault="005A50DD" w:rsidP="005A50DD">
            <w:pPr>
              <w:pStyle w:val="TAC"/>
            </w:pPr>
            <w:r w:rsidRPr="005A50DD">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50215" w14:textId="77777777" w:rsidR="005A50DD" w:rsidRPr="005A50DD" w:rsidRDefault="005A50DD" w:rsidP="005A50DD">
            <w:pPr>
              <w:pStyle w:val="TAL"/>
            </w:pPr>
            <w:r w:rsidRPr="005A50DD">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CEDCB14" w14:textId="77777777" w:rsidR="005A50DD" w:rsidRPr="005A50DD" w:rsidRDefault="005A50DD" w:rsidP="005A50DD">
            <w:pPr>
              <w:pStyle w:val="TAL"/>
            </w:pPr>
            <w:r w:rsidRPr="005A50DD">
              <w:t>Correction to misalignment of stage 2 and stage 3 for CellIndividualOffset and QOffsetRangeList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483E0" w14:textId="66E974C0" w:rsidR="005A50DD" w:rsidRPr="005A50DD" w:rsidRDefault="005A50DD" w:rsidP="005A50DD">
            <w:pPr>
              <w:pStyle w:val="TAL"/>
            </w:pPr>
            <w:r>
              <w:t>17.17.0</w:t>
            </w:r>
          </w:p>
        </w:tc>
      </w:tr>
      <w:tr w:rsidR="005A50DD" w:rsidRPr="005A50DD" w14:paraId="1135086D" w14:textId="77777777" w:rsidTr="005A50DD">
        <w:tc>
          <w:tcPr>
            <w:tcW w:w="801" w:type="dxa"/>
            <w:tcBorders>
              <w:top w:val="single" w:sz="6" w:space="0" w:color="auto"/>
              <w:left w:val="single" w:sz="6" w:space="0" w:color="auto"/>
              <w:bottom w:val="single" w:sz="6" w:space="0" w:color="auto"/>
              <w:right w:val="single" w:sz="6" w:space="0" w:color="auto"/>
            </w:tcBorders>
            <w:shd w:val="solid" w:color="FFFFFF" w:fill="auto"/>
          </w:tcPr>
          <w:p w14:paraId="54AD3A98" w14:textId="77777777" w:rsidR="005A50DD" w:rsidRPr="005A50DD" w:rsidRDefault="005A50DD" w:rsidP="005A50DD">
            <w:pPr>
              <w:pStyle w:val="TAC"/>
            </w:pPr>
            <w:r w:rsidRPr="005A50DD">
              <w:t>2024-12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4ADB575" w14:textId="77777777" w:rsidR="005A50DD" w:rsidRPr="005A50DD" w:rsidRDefault="005A50DD" w:rsidP="005A50DD">
            <w:pPr>
              <w:pStyle w:val="TAC"/>
            </w:pPr>
            <w:r w:rsidRPr="005A50DD">
              <w:t>SA#106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671713FB" w14:textId="77777777" w:rsidR="005A50DD" w:rsidRPr="005A50DD" w:rsidRDefault="005A50DD" w:rsidP="005A50DD">
            <w:pPr>
              <w:pStyle w:val="TAC"/>
            </w:pPr>
            <w:r w:rsidRPr="005A50DD">
              <w:t>SP-241635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67326" w14:textId="77777777" w:rsidR="005A50DD" w:rsidRPr="005A50DD" w:rsidRDefault="005A50DD" w:rsidP="005A50DD">
            <w:pPr>
              <w:pStyle w:val="TAC"/>
            </w:pPr>
            <w:r w:rsidRPr="005A50DD">
              <w:t>1364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5C7962" w14:textId="77777777" w:rsidR="005A50DD" w:rsidRPr="005A50DD" w:rsidRDefault="005A50DD" w:rsidP="005A50DD">
            <w:pPr>
              <w:pStyle w:val="TAC"/>
            </w:pPr>
            <w:r w:rsidRPr="005A50DD">
              <w:t>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A972C1" w14:textId="77777777" w:rsidR="005A50DD" w:rsidRPr="005A50DD" w:rsidRDefault="005A50DD" w:rsidP="005A50DD">
            <w:pPr>
              <w:pStyle w:val="TAL"/>
            </w:pPr>
            <w:r w:rsidRPr="005A50DD">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21A41AE6" w14:textId="77777777" w:rsidR="005A50DD" w:rsidRPr="005A50DD" w:rsidRDefault="005A50DD" w:rsidP="005A50DD">
            <w:pPr>
              <w:pStyle w:val="TAL"/>
            </w:pPr>
            <w:r w:rsidRPr="005A50DD">
              <w:t>Rel-17 CR TS 28.541 Align allowed value for ueAccProbabilityDist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8B9A8" w14:textId="5DBB281C" w:rsidR="005A50DD" w:rsidRPr="005A50DD" w:rsidRDefault="005A50DD" w:rsidP="005A50DD">
            <w:pPr>
              <w:pStyle w:val="TAL"/>
            </w:pPr>
            <w:r w:rsidRPr="00470FA5">
              <w:t>17.17.0</w:t>
            </w:r>
          </w:p>
        </w:tc>
      </w:tr>
      <w:tr w:rsidR="005A50DD" w:rsidRPr="005A50DD" w14:paraId="39190861" w14:textId="77777777" w:rsidTr="005A50DD">
        <w:tc>
          <w:tcPr>
            <w:tcW w:w="801" w:type="dxa"/>
            <w:tcBorders>
              <w:top w:val="single" w:sz="6" w:space="0" w:color="auto"/>
              <w:left w:val="single" w:sz="6" w:space="0" w:color="auto"/>
              <w:bottom w:val="single" w:sz="6" w:space="0" w:color="auto"/>
              <w:right w:val="single" w:sz="6" w:space="0" w:color="auto"/>
            </w:tcBorders>
            <w:shd w:val="solid" w:color="FFFFFF" w:fill="auto"/>
          </w:tcPr>
          <w:p w14:paraId="1B30C264" w14:textId="77777777" w:rsidR="005A50DD" w:rsidRPr="005A50DD" w:rsidRDefault="005A50DD" w:rsidP="005A50DD">
            <w:pPr>
              <w:pStyle w:val="TAC"/>
            </w:pPr>
            <w:r w:rsidRPr="005A50DD">
              <w:t>2024-12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389E3A4A" w14:textId="77777777" w:rsidR="005A50DD" w:rsidRPr="005A50DD" w:rsidRDefault="005A50DD" w:rsidP="005A50DD">
            <w:pPr>
              <w:pStyle w:val="TAC"/>
            </w:pPr>
            <w:r w:rsidRPr="005A50DD">
              <w:t>SA#106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292EF90F" w14:textId="77777777" w:rsidR="005A50DD" w:rsidRPr="005A50DD" w:rsidRDefault="005A50DD" w:rsidP="005A50DD">
            <w:pPr>
              <w:pStyle w:val="TAC"/>
            </w:pPr>
            <w:r w:rsidRPr="005A50DD">
              <w:t>SP-241632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57591" w14:textId="77777777" w:rsidR="005A50DD" w:rsidRPr="005A50DD" w:rsidRDefault="005A50DD" w:rsidP="005A50DD">
            <w:pPr>
              <w:pStyle w:val="TAC"/>
            </w:pPr>
            <w:r w:rsidRPr="005A50DD">
              <w:t>1374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E93B" w14:textId="2D8D8FA3" w:rsidR="005A50DD" w:rsidRPr="005A50DD" w:rsidRDefault="005A50DD" w:rsidP="005A50DD">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3F670F" w14:textId="77777777" w:rsidR="005A50DD" w:rsidRPr="005A50DD" w:rsidRDefault="005A50DD" w:rsidP="005A50DD">
            <w:pPr>
              <w:pStyle w:val="TAL"/>
            </w:pPr>
            <w:r w:rsidRPr="005A50DD">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5E617035" w14:textId="77777777" w:rsidR="005A50DD" w:rsidRPr="005A50DD" w:rsidRDefault="005A50DD" w:rsidP="005A50DD">
            <w:pPr>
              <w:pStyle w:val="TAL"/>
            </w:pPr>
            <w:r w:rsidRPr="005A50DD">
              <w:t>Rel-17 CR TS 28.541 Correction on the property of attibutes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A7F36" w14:textId="18695BC2" w:rsidR="005A50DD" w:rsidRPr="005A50DD" w:rsidRDefault="005A50DD" w:rsidP="005A50DD">
            <w:pPr>
              <w:pStyle w:val="TAL"/>
            </w:pPr>
            <w:r w:rsidRPr="00470FA5">
              <w:t>17.17.0</w:t>
            </w:r>
          </w:p>
        </w:tc>
      </w:tr>
      <w:tr w:rsidR="005A50DD" w:rsidRPr="005A50DD" w14:paraId="43BC5C93" w14:textId="77777777" w:rsidTr="005A50DD">
        <w:tc>
          <w:tcPr>
            <w:tcW w:w="801" w:type="dxa"/>
            <w:tcBorders>
              <w:top w:val="single" w:sz="6" w:space="0" w:color="auto"/>
              <w:left w:val="single" w:sz="6" w:space="0" w:color="auto"/>
              <w:bottom w:val="single" w:sz="6" w:space="0" w:color="auto"/>
              <w:right w:val="single" w:sz="6" w:space="0" w:color="auto"/>
            </w:tcBorders>
            <w:shd w:val="solid" w:color="FFFFFF" w:fill="auto"/>
          </w:tcPr>
          <w:p w14:paraId="6A88AAB4" w14:textId="77777777" w:rsidR="005A50DD" w:rsidRPr="005A50DD" w:rsidRDefault="005A50DD" w:rsidP="005A50DD">
            <w:pPr>
              <w:pStyle w:val="TAC"/>
            </w:pPr>
            <w:r w:rsidRPr="005A50DD">
              <w:t>2024-12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8099E39" w14:textId="77777777" w:rsidR="005A50DD" w:rsidRPr="005A50DD" w:rsidRDefault="005A50DD" w:rsidP="005A50DD">
            <w:pPr>
              <w:pStyle w:val="TAC"/>
            </w:pPr>
            <w:r w:rsidRPr="005A50DD">
              <w:t>SA#106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407BA96" w14:textId="77777777" w:rsidR="005A50DD" w:rsidRPr="005A50DD" w:rsidRDefault="005A50DD" w:rsidP="005A50DD">
            <w:pPr>
              <w:pStyle w:val="TAC"/>
            </w:pPr>
            <w:r w:rsidRPr="005A50DD">
              <w:t>SP-241632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EA13" w14:textId="77777777" w:rsidR="005A50DD" w:rsidRPr="005A50DD" w:rsidRDefault="005A50DD" w:rsidP="005A50DD">
            <w:pPr>
              <w:pStyle w:val="TAC"/>
            </w:pPr>
            <w:r w:rsidRPr="005A50DD">
              <w:t>1386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9D616" w14:textId="4A653EAE" w:rsidR="005A50DD" w:rsidRPr="005A50DD" w:rsidRDefault="005A50DD" w:rsidP="005A50DD">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76D526" w14:textId="77777777" w:rsidR="005A50DD" w:rsidRPr="005A50DD" w:rsidRDefault="005A50DD" w:rsidP="005A50DD">
            <w:pPr>
              <w:pStyle w:val="TAL"/>
            </w:pPr>
            <w:r w:rsidRPr="005A50DD">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0DBCD67" w14:textId="77777777" w:rsidR="005A50DD" w:rsidRPr="005A50DD" w:rsidRDefault="005A50DD" w:rsidP="005A50DD">
            <w:pPr>
              <w:pStyle w:val="TAL"/>
            </w:pPr>
            <w:r w:rsidRPr="005A50DD">
              <w:t>Rel-17 CR TS28.541  Fix  Documentation column of NRCellDU.pLMNInfoList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9D8C" w14:textId="08043DF7" w:rsidR="005A50DD" w:rsidRPr="005A50DD" w:rsidRDefault="005A50DD" w:rsidP="005A50DD">
            <w:pPr>
              <w:pStyle w:val="TAL"/>
            </w:pPr>
            <w:r w:rsidRPr="00470FA5">
              <w:t>17.17.0</w:t>
            </w:r>
          </w:p>
        </w:tc>
      </w:tr>
      <w:tr w:rsidR="005A50DD" w:rsidRPr="005A50DD" w14:paraId="22809E2B" w14:textId="77777777" w:rsidTr="005A50DD">
        <w:tc>
          <w:tcPr>
            <w:tcW w:w="801" w:type="dxa"/>
            <w:tcBorders>
              <w:top w:val="single" w:sz="6" w:space="0" w:color="auto"/>
              <w:left w:val="single" w:sz="6" w:space="0" w:color="auto"/>
              <w:bottom w:val="single" w:sz="6" w:space="0" w:color="auto"/>
              <w:right w:val="single" w:sz="6" w:space="0" w:color="auto"/>
            </w:tcBorders>
            <w:shd w:val="solid" w:color="FFFFFF" w:fill="auto"/>
          </w:tcPr>
          <w:p w14:paraId="140A29C6" w14:textId="77777777" w:rsidR="005A50DD" w:rsidRPr="005A50DD" w:rsidRDefault="005A50DD" w:rsidP="005A50DD">
            <w:pPr>
              <w:pStyle w:val="TAC"/>
            </w:pPr>
            <w:r w:rsidRPr="005A50DD">
              <w:t>2024-12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64F14FAE" w14:textId="77777777" w:rsidR="005A50DD" w:rsidRPr="005A50DD" w:rsidRDefault="005A50DD" w:rsidP="005A50DD">
            <w:pPr>
              <w:pStyle w:val="TAC"/>
            </w:pPr>
            <w:r w:rsidRPr="005A50DD">
              <w:t>SA#106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188AB7FE" w14:textId="77777777" w:rsidR="005A50DD" w:rsidRPr="005A50DD" w:rsidRDefault="005A50DD" w:rsidP="005A50DD">
            <w:pPr>
              <w:pStyle w:val="TAC"/>
            </w:pPr>
            <w:r w:rsidRPr="005A50DD">
              <w:t>SP-241632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14B1D" w14:textId="77777777" w:rsidR="005A50DD" w:rsidRPr="005A50DD" w:rsidRDefault="005A50DD" w:rsidP="005A50DD">
            <w:pPr>
              <w:pStyle w:val="TAC"/>
            </w:pPr>
            <w:r w:rsidRPr="005A50DD">
              <w:t>1394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B6815" w14:textId="57CA7D56" w:rsidR="005A50DD" w:rsidRPr="005A50DD" w:rsidRDefault="005A50DD" w:rsidP="005A50DD">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84D195" w14:textId="77777777" w:rsidR="005A50DD" w:rsidRPr="005A50DD" w:rsidRDefault="005A50DD" w:rsidP="005A50DD">
            <w:pPr>
              <w:pStyle w:val="TAL"/>
            </w:pPr>
            <w:r w:rsidRPr="005A50DD">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376926CF" w14:textId="77777777" w:rsidR="005A50DD" w:rsidRPr="005A50DD" w:rsidRDefault="005A50DD" w:rsidP="005A50DD">
            <w:pPr>
              <w:pStyle w:val="TAL"/>
            </w:pPr>
            <w:r w:rsidRPr="005A50DD">
              <w:t>Rel-17 CR TS 28.541 Correct isWritable property for Slicing NRM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029955" w14:textId="4F62C3A1" w:rsidR="005A50DD" w:rsidRPr="005A50DD" w:rsidRDefault="005A50DD" w:rsidP="005A50DD">
            <w:pPr>
              <w:pStyle w:val="TAL"/>
            </w:pPr>
            <w:r w:rsidRPr="00470FA5">
              <w:t>17.17.0</w:t>
            </w:r>
          </w:p>
        </w:tc>
      </w:tr>
      <w:tr w:rsidR="005A50DD" w:rsidRPr="005A50DD" w14:paraId="29245976" w14:textId="77777777" w:rsidTr="005A50DD">
        <w:tc>
          <w:tcPr>
            <w:tcW w:w="801" w:type="dxa"/>
            <w:tcBorders>
              <w:top w:val="single" w:sz="6" w:space="0" w:color="auto"/>
              <w:left w:val="single" w:sz="6" w:space="0" w:color="auto"/>
              <w:bottom w:val="single" w:sz="6" w:space="0" w:color="auto"/>
              <w:right w:val="single" w:sz="6" w:space="0" w:color="auto"/>
            </w:tcBorders>
            <w:shd w:val="solid" w:color="FFFFFF" w:fill="auto"/>
          </w:tcPr>
          <w:p w14:paraId="6BCE027B" w14:textId="77777777" w:rsidR="005A50DD" w:rsidRPr="005A50DD" w:rsidRDefault="005A50DD" w:rsidP="005A50DD">
            <w:pPr>
              <w:pStyle w:val="TAC"/>
            </w:pPr>
            <w:r w:rsidRPr="005A50DD">
              <w:t>2024-12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5942079E" w14:textId="77777777" w:rsidR="005A50DD" w:rsidRPr="005A50DD" w:rsidRDefault="005A50DD" w:rsidP="005A50DD">
            <w:pPr>
              <w:pStyle w:val="TAC"/>
            </w:pPr>
            <w:r w:rsidRPr="005A50DD">
              <w:t>SA#106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552B17A2" w14:textId="77777777" w:rsidR="005A50DD" w:rsidRPr="005A50DD" w:rsidRDefault="005A50DD" w:rsidP="005A50DD">
            <w:pPr>
              <w:pStyle w:val="TAC"/>
            </w:pPr>
            <w:r w:rsidRPr="005A50DD">
              <w:t>SP-241635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67685" w14:textId="77777777" w:rsidR="005A50DD" w:rsidRPr="005A50DD" w:rsidRDefault="005A50DD" w:rsidP="005A50DD">
            <w:pPr>
              <w:pStyle w:val="TAC"/>
            </w:pPr>
            <w:r w:rsidRPr="005A50DD">
              <w:t>1401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DAFE5" w14:textId="36D304F9" w:rsidR="005A50DD" w:rsidRPr="005A50DD" w:rsidRDefault="005A50DD" w:rsidP="005A50DD">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01CD76" w14:textId="77777777" w:rsidR="005A50DD" w:rsidRPr="005A50DD" w:rsidRDefault="005A50DD" w:rsidP="005A50DD">
            <w:pPr>
              <w:pStyle w:val="TAL"/>
            </w:pPr>
            <w:r w:rsidRPr="005A50DD">
              <w:t>A</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78342FEF" w14:textId="77777777" w:rsidR="005A50DD" w:rsidRPr="005A50DD" w:rsidRDefault="005A50DD" w:rsidP="005A50DD">
            <w:pPr>
              <w:pStyle w:val="TAL"/>
            </w:pPr>
            <w:r w:rsidRPr="005A50DD">
              <w:t>Rel-17 CR TS 28.541 Corrections on PLMNInfo DataType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FDEA3" w14:textId="301AD5B5" w:rsidR="005A50DD" w:rsidRPr="005A50DD" w:rsidRDefault="005A50DD" w:rsidP="005A50DD">
            <w:pPr>
              <w:pStyle w:val="TAL"/>
            </w:pPr>
            <w:r w:rsidRPr="00470FA5">
              <w:t>17.17.0</w:t>
            </w:r>
          </w:p>
        </w:tc>
      </w:tr>
      <w:tr w:rsidR="005A50DD" w:rsidRPr="005A50DD" w14:paraId="0A1E48DB" w14:textId="77777777" w:rsidTr="005A50DD">
        <w:tc>
          <w:tcPr>
            <w:tcW w:w="801" w:type="dxa"/>
            <w:tcBorders>
              <w:top w:val="single" w:sz="6" w:space="0" w:color="auto"/>
              <w:left w:val="single" w:sz="6" w:space="0" w:color="auto"/>
              <w:bottom w:val="single" w:sz="6" w:space="0" w:color="auto"/>
              <w:right w:val="single" w:sz="6" w:space="0" w:color="auto"/>
            </w:tcBorders>
            <w:shd w:val="solid" w:color="FFFFFF" w:fill="auto"/>
          </w:tcPr>
          <w:p w14:paraId="27A5D91D" w14:textId="77777777" w:rsidR="005A50DD" w:rsidRPr="005A50DD" w:rsidRDefault="005A50DD" w:rsidP="005A50DD">
            <w:pPr>
              <w:pStyle w:val="TAC"/>
            </w:pPr>
            <w:r w:rsidRPr="005A50DD">
              <w:t>2024-12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20870308" w14:textId="77777777" w:rsidR="005A50DD" w:rsidRPr="005A50DD" w:rsidRDefault="005A50DD" w:rsidP="005A50DD">
            <w:pPr>
              <w:pStyle w:val="TAC"/>
            </w:pPr>
            <w:r w:rsidRPr="005A50DD">
              <w:t>SA#106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768C070B" w14:textId="77777777" w:rsidR="005A50DD" w:rsidRPr="005A50DD" w:rsidRDefault="005A50DD" w:rsidP="005A50DD">
            <w:pPr>
              <w:pStyle w:val="TAC"/>
            </w:pPr>
            <w:r w:rsidRPr="005A50DD">
              <w:t>SP-241632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73996" w14:textId="77777777" w:rsidR="005A50DD" w:rsidRPr="005A50DD" w:rsidRDefault="005A50DD" w:rsidP="005A50DD">
            <w:pPr>
              <w:pStyle w:val="TAC"/>
            </w:pPr>
            <w:r w:rsidRPr="005A50DD">
              <w:t>1413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934CA" w14:textId="77777777" w:rsidR="005A50DD" w:rsidRPr="005A50DD" w:rsidRDefault="005A50DD" w:rsidP="005A50DD">
            <w:pPr>
              <w:pStyle w:val="TAC"/>
            </w:pPr>
            <w:r w:rsidRPr="005A50DD">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B089E" w14:textId="77777777" w:rsidR="005A50DD" w:rsidRPr="005A50DD" w:rsidRDefault="005A50DD" w:rsidP="005A50DD">
            <w:pPr>
              <w:pStyle w:val="TAL"/>
            </w:pPr>
            <w:r w:rsidRPr="005A50DD">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E266A12" w14:textId="77777777" w:rsidR="005A50DD" w:rsidRPr="005A50DD" w:rsidRDefault="005A50DD" w:rsidP="005A50DD">
            <w:pPr>
              <w:pStyle w:val="TAL"/>
            </w:pPr>
            <w:r w:rsidRPr="005A50DD">
              <w:t>Rel-17 CR TS 28.541 Update configuration parameters for GST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FF1C1" w14:textId="6398B16E" w:rsidR="005A50DD" w:rsidRPr="005A50DD" w:rsidRDefault="005A50DD" w:rsidP="005A50DD">
            <w:pPr>
              <w:pStyle w:val="TAL"/>
            </w:pPr>
            <w:r w:rsidRPr="00470FA5">
              <w:t>17.17.0</w:t>
            </w:r>
          </w:p>
        </w:tc>
      </w:tr>
      <w:tr w:rsidR="005A50DD" w:rsidRPr="005A50DD" w14:paraId="4D152023" w14:textId="77777777" w:rsidTr="005A50DD">
        <w:tc>
          <w:tcPr>
            <w:tcW w:w="801" w:type="dxa"/>
            <w:tcBorders>
              <w:top w:val="single" w:sz="6" w:space="0" w:color="auto"/>
              <w:left w:val="single" w:sz="6" w:space="0" w:color="auto"/>
              <w:bottom w:val="single" w:sz="6" w:space="0" w:color="auto"/>
              <w:right w:val="single" w:sz="6" w:space="0" w:color="auto"/>
            </w:tcBorders>
            <w:shd w:val="solid" w:color="FFFFFF" w:fill="auto"/>
          </w:tcPr>
          <w:p w14:paraId="4B8A71CD" w14:textId="77777777" w:rsidR="005A50DD" w:rsidRPr="005A50DD" w:rsidRDefault="005A50DD" w:rsidP="005A50DD">
            <w:pPr>
              <w:pStyle w:val="TAC"/>
            </w:pPr>
            <w:r w:rsidRPr="005A50DD">
              <w:t>2024-12</w:t>
            </w:r>
          </w:p>
        </w:tc>
        <w:tc>
          <w:tcPr>
            <w:tcW w:w="1044" w:type="dxa"/>
            <w:tcBorders>
              <w:top w:val="single" w:sz="6" w:space="0" w:color="auto"/>
              <w:left w:val="single" w:sz="6" w:space="0" w:color="auto"/>
              <w:bottom w:val="single" w:sz="6" w:space="0" w:color="auto"/>
              <w:right w:val="single" w:sz="6" w:space="0" w:color="auto"/>
            </w:tcBorders>
            <w:shd w:val="solid" w:color="FFFFFF" w:fill="auto"/>
          </w:tcPr>
          <w:p w14:paraId="193C9E0A" w14:textId="77777777" w:rsidR="005A50DD" w:rsidRPr="005A50DD" w:rsidRDefault="005A50DD" w:rsidP="005A50DD">
            <w:pPr>
              <w:pStyle w:val="TAC"/>
            </w:pPr>
            <w:r w:rsidRPr="005A50DD">
              <w:t>SA#106</w:t>
            </w:r>
          </w:p>
        </w:tc>
        <w:tc>
          <w:tcPr>
            <w:tcW w:w="1135" w:type="dxa"/>
            <w:tcBorders>
              <w:top w:val="single" w:sz="6" w:space="0" w:color="auto"/>
              <w:left w:val="single" w:sz="6" w:space="0" w:color="auto"/>
              <w:bottom w:val="single" w:sz="6" w:space="0" w:color="auto"/>
              <w:right w:val="single" w:sz="6" w:space="0" w:color="auto"/>
            </w:tcBorders>
            <w:shd w:val="solid" w:color="FFFFFF" w:fill="auto"/>
          </w:tcPr>
          <w:p w14:paraId="4587B3EF" w14:textId="77777777" w:rsidR="005A50DD" w:rsidRPr="005A50DD" w:rsidRDefault="005A50DD" w:rsidP="005A50DD">
            <w:pPr>
              <w:pStyle w:val="TAC"/>
            </w:pPr>
            <w:r w:rsidRPr="005A50DD">
              <w:t>SP-241632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AA8D" w14:textId="77777777" w:rsidR="005A50DD" w:rsidRPr="005A50DD" w:rsidRDefault="005A50DD" w:rsidP="005A50DD">
            <w:pPr>
              <w:pStyle w:val="TAC"/>
            </w:pPr>
            <w:r w:rsidRPr="005A50DD">
              <w:t>1427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84B8" w14:textId="705095F3" w:rsidR="005A50DD" w:rsidRPr="005A50DD" w:rsidRDefault="005A50DD" w:rsidP="005A50DD">
            <w:pPr>
              <w:pStyle w:val="TAC"/>
            </w:pPr>
            <w: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D41BD" w14:textId="77777777" w:rsidR="005A50DD" w:rsidRPr="005A50DD" w:rsidRDefault="005A50DD" w:rsidP="005A50DD">
            <w:pPr>
              <w:pStyle w:val="TAL"/>
            </w:pPr>
            <w:r w:rsidRPr="005A50DD">
              <w:t>F</w:t>
            </w:r>
          </w:p>
        </w:tc>
        <w:tc>
          <w:tcPr>
            <w:tcW w:w="4539" w:type="dxa"/>
            <w:tcBorders>
              <w:top w:val="single" w:sz="6" w:space="0" w:color="auto"/>
              <w:left w:val="single" w:sz="6" w:space="0" w:color="auto"/>
              <w:bottom w:val="single" w:sz="6" w:space="0" w:color="auto"/>
              <w:right w:val="single" w:sz="6" w:space="0" w:color="auto"/>
            </w:tcBorders>
            <w:shd w:val="solid" w:color="FFFFFF" w:fill="auto"/>
          </w:tcPr>
          <w:p w14:paraId="090FD7A8" w14:textId="77777777" w:rsidR="005A50DD" w:rsidRPr="005A50DD" w:rsidRDefault="005A50DD" w:rsidP="005A50DD">
            <w:pPr>
              <w:pStyle w:val="TAL"/>
            </w:pPr>
            <w:r w:rsidRPr="005A50DD">
              <w:t>Rel-17 CR 28.541 correction on DefaultNotificationSubscription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0F0B8" w14:textId="4C016425" w:rsidR="005A50DD" w:rsidRPr="005A50DD" w:rsidRDefault="005A50DD" w:rsidP="005A50DD">
            <w:pPr>
              <w:pStyle w:val="TAL"/>
            </w:pPr>
            <w:r w:rsidRPr="00470FA5">
              <w:t>17.17.0</w:t>
            </w:r>
          </w:p>
        </w:tc>
      </w:tr>
    </w:tbl>
    <w:p w14:paraId="443DD850" w14:textId="77777777" w:rsidR="008A35FC" w:rsidRPr="005E5B5B" w:rsidRDefault="008A35FC" w:rsidP="005E5B5B"/>
    <w:sectPr w:rsidR="008A35FC" w:rsidRPr="005E5B5B" w:rsidSect="0099359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4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D0713" w14:textId="77777777" w:rsidR="00D6349F" w:rsidRDefault="00D6349F">
      <w:r>
        <w:separator/>
      </w:r>
    </w:p>
  </w:endnote>
  <w:endnote w:type="continuationSeparator" w:id="0">
    <w:p w14:paraId="50B9A68F" w14:textId="77777777" w:rsidR="00D6349F" w:rsidRDefault="00D6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269D" w14:textId="77777777" w:rsidR="00CF1FAF" w:rsidRDefault="00CF1F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4591A3D9" w:rsidR="00C34F65" w:rsidRDefault="00CF1FA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DCDB3" w14:textId="77777777" w:rsidR="00CF1FAF" w:rsidRDefault="00CF1F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0200D" w14:textId="77777777" w:rsidR="00D6349F" w:rsidRDefault="00D6349F">
      <w:r>
        <w:separator/>
      </w:r>
    </w:p>
  </w:footnote>
  <w:footnote w:type="continuationSeparator" w:id="0">
    <w:p w14:paraId="34A546E2" w14:textId="77777777" w:rsidR="00D6349F" w:rsidRDefault="00D63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64305" w14:textId="77777777" w:rsidR="00CF1FAF" w:rsidRDefault="00CF1F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5B152DC8" w:rsidR="00C34F65" w:rsidRDefault="00CF1FAF">
    <w:pPr>
      <w:framePr w:h="284" w:hRule="exact" w:wrap="around" w:vAnchor="text" w:hAnchor="margin" w:xAlign="right" w:y="1"/>
      <w:rPr>
        <w:rFonts w:ascii="Arial" w:hAnsi="Arial" w:cs="Arial"/>
        <w:b/>
        <w:sz w:val="18"/>
        <w:szCs w:val="18"/>
      </w:rPr>
    </w:pPr>
    <w:r>
      <w:rPr>
        <w:rFonts w:ascii="Arial" w:hAnsi="Arial" w:cs="Arial"/>
        <w:b/>
        <w:sz w:val="18"/>
        <w:szCs w:val="18"/>
      </w:rPr>
      <w:t>3GPP TS 28.541 V17.17.0 (2024-12)</w:t>
    </w:r>
  </w:p>
  <w:p w14:paraId="65710D83" w14:textId="77777777" w:rsidR="00C34F65" w:rsidRDefault="00C34F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19EABAD" w:rsidR="00C34F65" w:rsidRDefault="00CF1FAF">
    <w:pPr>
      <w:framePr w:h="284" w:hRule="exact" w:wrap="around" w:vAnchor="text" w:hAnchor="margin" w:y="7"/>
      <w:rPr>
        <w:rFonts w:ascii="Arial" w:hAnsi="Arial" w:cs="Arial"/>
        <w:b/>
        <w:sz w:val="18"/>
        <w:szCs w:val="18"/>
      </w:rPr>
    </w:pPr>
    <w:r>
      <w:rPr>
        <w:rFonts w:ascii="Arial" w:hAnsi="Arial" w:cs="Arial"/>
        <w:b/>
        <w:sz w:val="18"/>
        <w:szCs w:val="18"/>
      </w:rPr>
      <w:t>Release 17</w:t>
    </w:r>
  </w:p>
  <w:p w14:paraId="1B5F4568" w14:textId="77777777" w:rsidR="00C34F65" w:rsidRDefault="00C34F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369EB" w14:textId="77777777" w:rsidR="00CF1FAF" w:rsidRDefault="00CF1F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66358825">
    <w:abstractNumId w:val="2"/>
  </w:num>
  <w:num w:numId="2" w16cid:durableId="89012686">
    <w:abstractNumId w:val="1"/>
  </w:num>
  <w:num w:numId="3" w16cid:durableId="797262660">
    <w:abstractNumId w:val="0"/>
  </w:num>
  <w:num w:numId="4" w16cid:durableId="132063214">
    <w:abstractNumId w:val="6"/>
  </w:num>
  <w:num w:numId="5" w16cid:durableId="1018695433">
    <w:abstractNumId w:val="11"/>
  </w:num>
  <w:num w:numId="6" w16cid:durableId="54741889">
    <w:abstractNumId w:val="5"/>
  </w:num>
  <w:num w:numId="7" w16cid:durableId="754591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9927686">
    <w:abstractNumId w:val="12"/>
  </w:num>
  <w:num w:numId="9" w16cid:durableId="232744111">
    <w:abstractNumId w:val="3"/>
  </w:num>
  <w:num w:numId="10" w16cid:durableId="1469472819">
    <w:abstractNumId w:val="13"/>
  </w:num>
  <w:num w:numId="11" w16cid:durableId="1106847513">
    <w:abstractNumId w:val="14"/>
  </w:num>
  <w:num w:numId="12" w16cid:durableId="631711259">
    <w:abstractNumId w:val="8"/>
  </w:num>
  <w:num w:numId="13" w16cid:durableId="186068451">
    <w:abstractNumId w:val="15"/>
  </w:num>
  <w:num w:numId="14" w16cid:durableId="496844973">
    <w:abstractNumId w:val="4"/>
  </w:num>
  <w:num w:numId="15" w16cid:durableId="1923097888">
    <w:abstractNumId w:val="9"/>
  </w:num>
  <w:num w:numId="16" w16cid:durableId="209427826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SwNLcwtTA0MTFU0lEKTi0uzszPAykwtawFAM8UStstAAAA"/>
  </w:docVars>
  <w:rsids>
    <w:rsidRoot w:val="004E213A"/>
    <w:rsid w:val="000011CC"/>
    <w:rsid w:val="00006FA0"/>
    <w:rsid w:val="0000716E"/>
    <w:rsid w:val="00017C01"/>
    <w:rsid w:val="00025FE1"/>
    <w:rsid w:val="00026D66"/>
    <w:rsid w:val="00033397"/>
    <w:rsid w:val="00037811"/>
    <w:rsid w:val="00040095"/>
    <w:rsid w:val="00046763"/>
    <w:rsid w:val="00046A58"/>
    <w:rsid w:val="00051834"/>
    <w:rsid w:val="00054A22"/>
    <w:rsid w:val="00054C0E"/>
    <w:rsid w:val="000557CA"/>
    <w:rsid w:val="00056096"/>
    <w:rsid w:val="00062023"/>
    <w:rsid w:val="00064388"/>
    <w:rsid w:val="000655A6"/>
    <w:rsid w:val="00067289"/>
    <w:rsid w:val="0007038C"/>
    <w:rsid w:val="0007066A"/>
    <w:rsid w:val="00070B04"/>
    <w:rsid w:val="000745D8"/>
    <w:rsid w:val="0007762A"/>
    <w:rsid w:val="00080512"/>
    <w:rsid w:val="000844D5"/>
    <w:rsid w:val="0008530A"/>
    <w:rsid w:val="00091F09"/>
    <w:rsid w:val="00092012"/>
    <w:rsid w:val="000933FD"/>
    <w:rsid w:val="000957C5"/>
    <w:rsid w:val="000A2FBE"/>
    <w:rsid w:val="000B227D"/>
    <w:rsid w:val="000C0D25"/>
    <w:rsid w:val="000C1EB7"/>
    <w:rsid w:val="000C47C3"/>
    <w:rsid w:val="000D2E02"/>
    <w:rsid w:val="000D58AB"/>
    <w:rsid w:val="000D73BB"/>
    <w:rsid w:val="000E365C"/>
    <w:rsid w:val="000E48F4"/>
    <w:rsid w:val="000E4DFC"/>
    <w:rsid w:val="000E58AC"/>
    <w:rsid w:val="000F1B59"/>
    <w:rsid w:val="0010105F"/>
    <w:rsid w:val="00103279"/>
    <w:rsid w:val="00104FBD"/>
    <w:rsid w:val="0011077C"/>
    <w:rsid w:val="00110CF8"/>
    <w:rsid w:val="00111417"/>
    <w:rsid w:val="001156BB"/>
    <w:rsid w:val="001175A6"/>
    <w:rsid w:val="00126E21"/>
    <w:rsid w:val="001271B5"/>
    <w:rsid w:val="0013008A"/>
    <w:rsid w:val="00130BCA"/>
    <w:rsid w:val="00130F91"/>
    <w:rsid w:val="0013332F"/>
    <w:rsid w:val="00133525"/>
    <w:rsid w:val="001371CE"/>
    <w:rsid w:val="00140092"/>
    <w:rsid w:val="00142C04"/>
    <w:rsid w:val="001430B1"/>
    <w:rsid w:val="00143D68"/>
    <w:rsid w:val="0014597F"/>
    <w:rsid w:val="00151392"/>
    <w:rsid w:val="00157558"/>
    <w:rsid w:val="00173778"/>
    <w:rsid w:val="00181655"/>
    <w:rsid w:val="00193B23"/>
    <w:rsid w:val="001A2875"/>
    <w:rsid w:val="001A35DE"/>
    <w:rsid w:val="001A4C42"/>
    <w:rsid w:val="001A5BCF"/>
    <w:rsid w:val="001A7420"/>
    <w:rsid w:val="001B176C"/>
    <w:rsid w:val="001B3D3C"/>
    <w:rsid w:val="001B6637"/>
    <w:rsid w:val="001C1A93"/>
    <w:rsid w:val="001C21C3"/>
    <w:rsid w:val="001C7791"/>
    <w:rsid w:val="001D02C2"/>
    <w:rsid w:val="001D23F6"/>
    <w:rsid w:val="001D468E"/>
    <w:rsid w:val="001D55EF"/>
    <w:rsid w:val="001D6143"/>
    <w:rsid w:val="001D6689"/>
    <w:rsid w:val="001D72A5"/>
    <w:rsid w:val="001D7D64"/>
    <w:rsid w:val="001E11F1"/>
    <w:rsid w:val="001E3DAF"/>
    <w:rsid w:val="001E4759"/>
    <w:rsid w:val="001E4ACF"/>
    <w:rsid w:val="001F0AE5"/>
    <w:rsid w:val="001F0C1D"/>
    <w:rsid w:val="001F1132"/>
    <w:rsid w:val="001F168B"/>
    <w:rsid w:val="001F4120"/>
    <w:rsid w:val="00201AEC"/>
    <w:rsid w:val="002124F3"/>
    <w:rsid w:val="00221BD4"/>
    <w:rsid w:val="00224DE1"/>
    <w:rsid w:val="00230201"/>
    <w:rsid w:val="00233F2B"/>
    <w:rsid w:val="002347A2"/>
    <w:rsid w:val="00235D51"/>
    <w:rsid w:val="002451FF"/>
    <w:rsid w:val="00245604"/>
    <w:rsid w:val="00251AA9"/>
    <w:rsid w:val="00260822"/>
    <w:rsid w:val="0026428F"/>
    <w:rsid w:val="002675F0"/>
    <w:rsid w:val="00270C80"/>
    <w:rsid w:val="002711A7"/>
    <w:rsid w:val="00273527"/>
    <w:rsid w:val="00273D6B"/>
    <w:rsid w:val="00285A8B"/>
    <w:rsid w:val="002879FF"/>
    <w:rsid w:val="00291645"/>
    <w:rsid w:val="002920A7"/>
    <w:rsid w:val="00295EFC"/>
    <w:rsid w:val="00297463"/>
    <w:rsid w:val="002A741C"/>
    <w:rsid w:val="002A7564"/>
    <w:rsid w:val="002B01AF"/>
    <w:rsid w:val="002B39F8"/>
    <w:rsid w:val="002B6339"/>
    <w:rsid w:val="002C03C0"/>
    <w:rsid w:val="002C0B7A"/>
    <w:rsid w:val="002C2635"/>
    <w:rsid w:val="002C290E"/>
    <w:rsid w:val="002C7165"/>
    <w:rsid w:val="002D2B40"/>
    <w:rsid w:val="002D5920"/>
    <w:rsid w:val="002D71ED"/>
    <w:rsid w:val="002E00EE"/>
    <w:rsid w:val="002E5C49"/>
    <w:rsid w:val="00301B7F"/>
    <w:rsid w:val="00307842"/>
    <w:rsid w:val="00310E22"/>
    <w:rsid w:val="003121DD"/>
    <w:rsid w:val="00314AC9"/>
    <w:rsid w:val="003166B3"/>
    <w:rsid w:val="003172DC"/>
    <w:rsid w:val="003201F6"/>
    <w:rsid w:val="00320C90"/>
    <w:rsid w:val="00321FE8"/>
    <w:rsid w:val="00323090"/>
    <w:rsid w:val="0033208E"/>
    <w:rsid w:val="00332341"/>
    <w:rsid w:val="003356CF"/>
    <w:rsid w:val="00347226"/>
    <w:rsid w:val="0034799E"/>
    <w:rsid w:val="00347B38"/>
    <w:rsid w:val="00352BF2"/>
    <w:rsid w:val="0035462D"/>
    <w:rsid w:val="003630FD"/>
    <w:rsid w:val="00363308"/>
    <w:rsid w:val="00367998"/>
    <w:rsid w:val="00373DDE"/>
    <w:rsid w:val="003765B8"/>
    <w:rsid w:val="00382188"/>
    <w:rsid w:val="003854D7"/>
    <w:rsid w:val="00390393"/>
    <w:rsid w:val="003928BF"/>
    <w:rsid w:val="0039326B"/>
    <w:rsid w:val="00393767"/>
    <w:rsid w:val="003944F4"/>
    <w:rsid w:val="003953D6"/>
    <w:rsid w:val="003A0D67"/>
    <w:rsid w:val="003A2278"/>
    <w:rsid w:val="003A3784"/>
    <w:rsid w:val="003B14C7"/>
    <w:rsid w:val="003B2547"/>
    <w:rsid w:val="003B5DF8"/>
    <w:rsid w:val="003C3971"/>
    <w:rsid w:val="003C4AC7"/>
    <w:rsid w:val="003D37DC"/>
    <w:rsid w:val="003E3076"/>
    <w:rsid w:val="003E3BB8"/>
    <w:rsid w:val="003F2415"/>
    <w:rsid w:val="003F3082"/>
    <w:rsid w:val="0040260E"/>
    <w:rsid w:val="0040620D"/>
    <w:rsid w:val="0041693A"/>
    <w:rsid w:val="00417B5E"/>
    <w:rsid w:val="0042158B"/>
    <w:rsid w:val="00423334"/>
    <w:rsid w:val="0042459E"/>
    <w:rsid w:val="004345EC"/>
    <w:rsid w:val="00434A86"/>
    <w:rsid w:val="00435532"/>
    <w:rsid w:val="00437E28"/>
    <w:rsid w:val="00446540"/>
    <w:rsid w:val="0045267B"/>
    <w:rsid w:val="00460140"/>
    <w:rsid w:val="00463BCE"/>
    <w:rsid w:val="00465515"/>
    <w:rsid w:val="00470B03"/>
    <w:rsid w:val="004710E8"/>
    <w:rsid w:val="00471F7F"/>
    <w:rsid w:val="0049250C"/>
    <w:rsid w:val="0049318A"/>
    <w:rsid w:val="004A06C1"/>
    <w:rsid w:val="004A6603"/>
    <w:rsid w:val="004B30BC"/>
    <w:rsid w:val="004B4005"/>
    <w:rsid w:val="004B508A"/>
    <w:rsid w:val="004B7FED"/>
    <w:rsid w:val="004C15DA"/>
    <w:rsid w:val="004C335F"/>
    <w:rsid w:val="004D0171"/>
    <w:rsid w:val="004D172C"/>
    <w:rsid w:val="004D3578"/>
    <w:rsid w:val="004D4818"/>
    <w:rsid w:val="004D4FE8"/>
    <w:rsid w:val="004E1C3D"/>
    <w:rsid w:val="004E213A"/>
    <w:rsid w:val="004F0988"/>
    <w:rsid w:val="004F0D5C"/>
    <w:rsid w:val="004F20B7"/>
    <w:rsid w:val="004F3340"/>
    <w:rsid w:val="004F5587"/>
    <w:rsid w:val="004F6014"/>
    <w:rsid w:val="004F68D2"/>
    <w:rsid w:val="004F6BFE"/>
    <w:rsid w:val="00503A7C"/>
    <w:rsid w:val="00505DD3"/>
    <w:rsid w:val="00507DBC"/>
    <w:rsid w:val="005202F4"/>
    <w:rsid w:val="00521F0B"/>
    <w:rsid w:val="00524A8F"/>
    <w:rsid w:val="0053388B"/>
    <w:rsid w:val="00534A0C"/>
    <w:rsid w:val="00535773"/>
    <w:rsid w:val="00536D8F"/>
    <w:rsid w:val="005371DB"/>
    <w:rsid w:val="00540197"/>
    <w:rsid w:val="00540DE5"/>
    <w:rsid w:val="005429DA"/>
    <w:rsid w:val="00543E6C"/>
    <w:rsid w:val="00547861"/>
    <w:rsid w:val="00561D99"/>
    <w:rsid w:val="00562875"/>
    <w:rsid w:val="00565087"/>
    <w:rsid w:val="00572C14"/>
    <w:rsid w:val="00576F84"/>
    <w:rsid w:val="00583214"/>
    <w:rsid w:val="005868BF"/>
    <w:rsid w:val="00593601"/>
    <w:rsid w:val="00597B11"/>
    <w:rsid w:val="005A50DD"/>
    <w:rsid w:val="005A6B78"/>
    <w:rsid w:val="005A75E8"/>
    <w:rsid w:val="005B4C01"/>
    <w:rsid w:val="005B521A"/>
    <w:rsid w:val="005C332D"/>
    <w:rsid w:val="005C795D"/>
    <w:rsid w:val="005D1BC7"/>
    <w:rsid w:val="005D26CC"/>
    <w:rsid w:val="005D2E01"/>
    <w:rsid w:val="005D674F"/>
    <w:rsid w:val="005D7526"/>
    <w:rsid w:val="005E3981"/>
    <w:rsid w:val="005E4BB2"/>
    <w:rsid w:val="005E5B5B"/>
    <w:rsid w:val="005F1490"/>
    <w:rsid w:val="005F358B"/>
    <w:rsid w:val="006021CF"/>
    <w:rsid w:val="00602AEA"/>
    <w:rsid w:val="0060399A"/>
    <w:rsid w:val="00611FF8"/>
    <w:rsid w:val="00614FDF"/>
    <w:rsid w:val="006175EF"/>
    <w:rsid w:val="00623B70"/>
    <w:rsid w:val="006320D8"/>
    <w:rsid w:val="00633FE4"/>
    <w:rsid w:val="0063543D"/>
    <w:rsid w:val="00636C03"/>
    <w:rsid w:val="0063713A"/>
    <w:rsid w:val="006420D8"/>
    <w:rsid w:val="00646001"/>
    <w:rsid w:val="00647114"/>
    <w:rsid w:val="00650D67"/>
    <w:rsid w:val="00651EF2"/>
    <w:rsid w:val="006608A0"/>
    <w:rsid w:val="00662D82"/>
    <w:rsid w:val="0066405C"/>
    <w:rsid w:val="00664C1C"/>
    <w:rsid w:val="00665808"/>
    <w:rsid w:val="006662F5"/>
    <w:rsid w:val="006665A1"/>
    <w:rsid w:val="00670DB4"/>
    <w:rsid w:val="00674508"/>
    <w:rsid w:val="0067799D"/>
    <w:rsid w:val="00685EF4"/>
    <w:rsid w:val="006920F2"/>
    <w:rsid w:val="00692250"/>
    <w:rsid w:val="006A1517"/>
    <w:rsid w:val="006A1911"/>
    <w:rsid w:val="006A323F"/>
    <w:rsid w:val="006A38BB"/>
    <w:rsid w:val="006A3E12"/>
    <w:rsid w:val="006B30D0"/>
    <w:rsid w:val="006B4D08"/>
    <w:rsid w:val="006B72ED"/>
    <w:rsid w:val="006C3D95"/>
    <w:rsid w:val="006D3AA1"/>
    <w:rsid w:val="006D7BF1"/>
    <w:rsid w:val="006E17D0"/>
    <w:rsid w:val="006E25B2"/>
    <w:rsid w:val="006E3B11"/>
    <w:rsid w:val="006E4885"/>
    <w:rsid w:val="006E4A0A"/>
    <w:rsid w:val="006E5C86"/>
    <w:rsid w:val="006F07D1"/>
    <w:rsid w:val="006F6ECD"/>
    <w:rsid w:val="006F7B70"/>
    <w:rsid w:val="00701116"/>
    <w:rsid w:val="0070182C"/>
    <w:rsid w:val="00706C44"/>
    <w:rsid w:val="00707341"/>
    <w:rsid w:val="00710F4C"/>
    <w:rsid w:val="0071170F"/>
    <w:rsid w:val="00712C08"/>
    <w:rsid w:val="00713C44"/>
    <w:rsid w:val="00721B2F"/>
    <w:rsid w:val="007320EF"/>
    <w:rsid w:val="00734A5B"/>
    <w:rsid w:val="00734D7C"/>
    <w:rsid w:val="0074026F"/>
    <w:rsid w:val="007429F6"/>
    <w:rsid w:val="007441DF"/>
    <w:rsid w:val="007447AE"/>
    <w:rsid w:val="00744E76"/>
    <w:rsid w:val="00746F1E"/>
    <w:rsid w:val="007529C0"/>
    <w:rsid w:val="007571FB"/>
    <w:rsid w:val="0076138D"/>
    <w:rsid w:val="007614AE"/>
    <w:rsid w:val="007664CB"/>
    <w:rsid w:val="0076697D"/>
    <w:rsid w:val="00767959"/>
    <w:rsid w:val="00774DA4"/>
    <w:rsid w:val="00774E82"/>
    <w:rsid w:val="00775669"/>
    <w:rsid w:val="00777C59"/>
    <w:rsid w:val="0078133D"/>
    <w:rsid w:val="007818FB"/>
    <w:rsid w:val="00781F0F"/>
    <w:rsid w:val="007861C2"/>
    <w:rsid w:val="00791AFA"/>
    <w:rsid w:val="007A1772"/>
    <w:rsid w:val="007A1F2F"/>
    <w:rsid w:val="007A245D"/>
    <w:rsid w:val="007A4452"/>
    <w:rsid w:val="007A5C53"/>
    <w:rsid w:val="007A662F"/>
    <w:rsid w:val="007A789B"/>
    <w:rsid w:val="007B1496"/>
    <w:rsid w:val="007B3D9C"/>
    <w:rsid w:val="007B600E"/>
    <w:rsid w:val="007C1DF9"/>
    <w:rsid w:val="007C2B9D"/>
    <w:rsid w:val="007C635D"/>
    <w:rsid w:val="007D380E"/>
    <w:rsid w:val="007D528E"/>
    <w:rsid w:val="007E12B2"/>
    <w:rsid w:val="007E29BB"/>
    <w:rsid w:val="007E3C43"/>
    <w:rsid w:val="007E55A9"/>
    <w:rsid w:val="007E67EE"/>
    <w:rsid w:val="007E6ABE"/>
    <w:rsid w:val="007F0F4A"/>
    <w:rsid w:val="007F5AA8"/>
    <w:rsid w:val="007F6AE5"/>
    <w:rsid w:val="008028A4"/>
    <w:rsid w:val="00804D81"/>
    <w:rsid w:val="00805203"/>
    <w:rsid w:val="0081022C"/>
    <w:rsid w:val="008170BF"/>
    <w:rsid w:val="00820164"/>
    <w:rsid w:val="00823C4E"/>
    <w:rsid w:val="00827E5D"/>
    <w:rsid w:val="00830747"/>
    <w:rsid w:val="008362DA"/>
    <w:rsid w:val="00837EE7"/>
    <w:rsid w:val="00841484"/>
    <w:rsid w:val="00841BB0"/>
    <w:rsid w:val="00846A31"/>
    <w:rsid w:val="008475E9"/>
    <w:rsid w:val="00856C7E"/>
    <w:rsid w:val="00856D18"/>
    <w:rsid w:val="00857B25"/>
    <w:rsid w:val="0086378F"/>
    <w:rsid w:val="008768CA"/>
    <w:rsid w:val="00876986"/>
    <w:rsid w:val="00883130"/>
    <w:rsid w:val="00890338"/>
    <w:rsid w:val="00890543"/>
    <w:rsid w:val="008A2633"/>
    <w:rsid w:val="008A35FC"/>
    <w:rsid w:val="008B2171"/>
    <w:rsid w:val="008B227C"/>
    <w:rsid w:val="008B2927"/>
    <w:rsid w:val="008B2B2E"/>
    <w:rsid w:val="008B52A4"/>
    <w:rsid w:val="008C384C"/>
    <w:rsid w:val="008C5A78"/>
    <w:rsid w:val="008C6789"/>
    <w:rsid w:val="008C78F6"/>
    <w:rsid w:val="008D48DF"/>
    <w:rsid w:val="008D5EE0"/>
    <w:rsid w:val="008F00F0"/>
    <w:rsid w:val="008F6BD7"/>
    <w:rsid w:val="0090234A"/>
    <w:rsid w:val="0090271F"/>
    <w:rsid w:val="00902E23"/>
    <w:rsid w:val="00903063"/>
    <w:rsid w:val="00907D5A"/>
    <w:rsid w:val="00910A6D"/>
    <w:rsid w:val="009114D7"/>
    <w:rsid w:val="0091348E"/>
    <w:rsid w:val="00914EE0"/>
    <w:rsid w:val="00916F6B"/>
    <w:rsid w:val="00917CCB"/>
    <w:rsid w:val="00920E44"/>
    <w:rsid w:val="0092443E"/>
    <w:rsid w:val="009251AF"/>
    <w:rsid w:val="00932178"/>
    <w:rsid w:val="0093474C"/>
    <w:rsid w:val="00941F9F"/>
    <w:rsid w:val="0094243E"/>
    <w:rsid w:val="00942EC2"/>
    <w:rsid w:val="00945873"/>
    <w:rsid w:val="009475E6"/>
    <w:rsid w:val="00947DA9"/>
    <w:rsid w:val="0095284E"/>
    <w:rsid w:val="009610BF"/>
    <w:rsid w:val="00963683"/>
    <w:rsid w:val="0096654D"/>
    <w:rsid w:val="0097260F"/>
    <w:rsid w:val="009761FC"/>
    <w:rsid w:val="00976C0F"/>
    <w:rsid w:val="009846DA"/>
    <w:rsid w:val="009855F6"/>
    <w:rsid w:val="00992B35"/>
    <w:rsid w:val="0099359A"/>
    <w:rsid w:val="009951A5"/>
    <w:rsid w:val="00997D95"/>
    <w:rsid w:val="009A1CBC"/>
    <w:rsid w:val="009B06FE"/>
    <w:rsid w:val="009B23A6"/>
    <w:rsid w:val="009B357D"/>
    <w:rsid w:val="009C0E34"/>
    <w:rsid w:val="009C2850"/>
    <w:rsid w:val="009C61EA"/>
    <w:rsid w:val="009D1152"/>
    <w:rsid w:val="009D1C83"/>
    <w:rsid w:val="009D3209"/>
    <w:rsid w:val="009D37BB"/>
    <w:rsid w:val="009D752E"/>
    <w:rsid w:val="009D77EB"/>
    <w:rsid w:val="009E0545"/>
    <w:rsid w:val="009E364D"/>
    <w:rsid w:val="009F37B7"/>
    <w:rsid w:val="009F5187"/>
    <w:rsid w:val="009F55B1"/>
    <w:rsid w:val="009F6472"/>
    <w:rsid w:val="00A0040F"/>
    <w:rsid w:val="00A047A8"/>
    <w:rsid w:val="00A04BE6"/>
    <w:rsid w:val="00A07247"/>
    <w:rsid w:val="00A07F81"/>
    <w:rsid w:val="00A10382"/>
    <w:rsid w:val="00A10F02"/>
    <w:rsid w:val="00A124A5"/>
    <w:rsid w:val="00A1497C"/>
    <w:rsid w:val="00A164B4"/>
    <w:rsid w:val="00A241CA"/>
    <w:rsid w:val="00A24499"/>
    <w:rsid w:val="00A25F2E"/>
    <w:rsid w:val="00A26956"/>
    <w:rsid w:val="00A27486"/>
    <w:rsid w:val="00A277B7"/>
    <w:rsid w:val="00A35172"/>
    <w:rsid w:val="00A36F47"/>
    <w:rsid w:val="00A37029"/>
    <w:rsid w:val="00A45A86"/>
    <w:rsid w:val="00A51CE8"/>
    <w:rsid w:val="00A52668"/>
    <w:rsid w:val="00A53724"/>
    <w:rsid w:val="00A53768"/>
    <w:rsid w:val="00A550B4"/>
    <w:rsid w:val="00A56066"/>
    <w:rsid w:val="00A65701"/>
    <w:rsid w:val="00A71A16"/>
    <w:rsid w:val="00A73129"/>
    <w:rsid w:val="00A810B1"/>
    <w:rsid w:val="00A82346"/>
    <w:rsid w:val="00A9116B"/>
    <w:rsid w:val="00A91C8B"/>
    <w:rsid w:val="00A92BA1"/>
    <w:rsid w:val="00A93B64"/>
    <w:rsid w:val="00A93BC5"/>
    <w:rsid w:val="00AA07E9"/>
    <w:rsid w:val="00AB0F3A"/>
    <w:rsid w:val="00AB1938"/>
    <w:rsid w:val="00AB2257"/>
    <w:rsid w:val="00AB4D35"/>
    <w:rsid w:val="00AB7F9E"/>
    <w:rsid w:val="00AC6BC6"/>
    <w:rsid w:val="00AD3673"/>
    <w:rsid w:val="00AD4A94"/>
    <w:rsid w:val="00AD5262"/>
    <w:rsid w:val="00AE0E5B"/>
    <w:rsid w:val="00AE2308"/>
    <w:rsid w:val="00AE65E2"/>
    <w:rsid w:val="00AE716E"/>
    <w:rsid w:val="00AF5059"/>
    <w:rsid w:val="00B06E2E"/>
    <w:rsid w:val="00B15449"/>
    <w:rsid w:val="00B15EF2"/>
    <w:rsid w:val="00B21E1D"/>
    <w:rsid w:val="00B26CA6"/>
    <w:rsid w:val="00B326D4"/>
    <w:rsid w:val="00B3321E"/>
    <w:rsid w:val="00B33CB9"/>
    <w:rsid w:val="00B368D5"/>
    <w:rsid w:val="00B41613"/>
    <w:rsid w:val="00B45033"/>
    <w:rsid w:val="00B465BD"/>
    <w:rsid w:val="00B51548"/>
    <w:rsid w:val="00B5236B"/>
    <w:rsid w:val="00B52BE1"/>
    <w:rsid w:val="00B54653"/>
    <w:rsid w:val="00B60B87"/>
    <w:rsid w:val="00B61340"/>
    <w:rsid w:val="00B6631E"/>
    <w:rsid w:val="00B669D8"/>
    <w:rsid w:val="00B67885"/>
    <w:rsid w:val="00B72933"/>
    <w:rsid w:val="00B759FE"/>
    <w:rsid w:val="00B77021"/>
    <w:rsid w:val="00B774D2"/>
    <w:rsid w:val="00B8026E"/>
    <w:rsid w:val="00B829DC"/>
    <w:rsid w:val="00B87675"/>
    <w:rsid w:val="00B904AC"/>
    <w:rsid w:val="00B91D89"/>
    <w:rsid w:val="00B93086"/>
    <w:rsid w:val="00B94BB5"/>
    <w:rsid w:val="00BA19ED"/>
    <w:rsid w:val="00BA1C13"/>
    <w:rsid w:val="00BA4B8D"/>
    <w:rsid w:val="00BA6235"/>
    <w:rsid w:val="00BB6CFA"/>
    <w:rsid w:val="00BC0F7D"/>
    <w:rsid w:val="00BC1A4C"/>
    <w:rsid w:val="00BC2724"/>
    <w:rsid w:val="00BC2F59"/>
    <w:rsid w:val="00BC354E"/>
    <w:rsid w:val="00BC358B"/>
    <w:rsid w:val="00BC621A"/>
    <w:rsid w:val="00BC737A"/>
    <w:rsid w:val="00BC7B10"/>
    <w:rsid w:val="00BD4550"/>
    <w:rsid w:val="00BD568B"/>
    <w:rsid w:val="00BD7899"/>
    <w:rsid w:val="00BD7D31"/>
    <w:rsid w:val="00BE0D9B"/>
    <w:rsid w:val="00BE3255"/>
    <w:rsid w:val="00BE41A1"/>
    <w:rsid w:val="00BE4E20"/>
    <w:rsid w:val="00BF128E"/>
    <w:rsid w:val="00C0040D"/>
    <w:rsid w:val="00C00C59"/>
    <w:rsid w:val="00C016F3"/>
    <w:rsid w:val="00C074DD"/>
    <w:rsid w:val="00C11654"/>
    <w:rsid w:val="00C147B6"/>
    <w:rsid w:val="00C1496A"/>
    <w:rsid w:val="00C16188"/>
    <w:rsid w:val="00C230FA"/>
    <w:rsid w:val="00C2518E"/>
    <w:rsid w:val="00C25C28"/>
    <w:rsid w:val="00C266DE"/>
    <w:rsid w:val="00C26803"/>
    <w:rsid w:val="00C3175F"/>
    <w:rsid w:val="00C319F6"/>
    <w:rsid w:val="00C33079"/>
    <w:rsid w:val="00C34F65"/>
    <w:rsid w:val="00C42B22"/>
    <w:rsid w:val="00C444C2"/>
    <w:rsid w:val="00C45231"/>
    <w:rsid w:val="00C46993"/>
    <w:rsid w:val="00C502FE"/>
    <w:rsid w:val="00C5403D"/>
    <w:rsid w:val="00C56F98"/>
    <w:rsid w:val="00C57AFF"/>
    <w:rsid w:val="00C64985"/>
    <w:rsid w:val="00C72833"/>
    <w:rsid w:val="00C75FEA"/>
    <w:rsid w:val="00C77EF2"/>
    <w:rsid w:val="00C80F1D"/>
    <w:rsid w:val="00C83E87"/>
    <w:rsid w:val="00C9299E"/>
    <w:rsid w:val="00C93F40"/>
    <w:rsid w:val="00CA1415"/>
    <w:rsid w:val="00CA3D0C"/>
    <w:rsid w:val="00CA6A6C"/>
    <w:rsid w:val="00CA6E5B"/>
    <w:rsid w:val="00CA724E"/>
    <w:rsid w:val="00CA77E3"/>
    <w:rsid w:val="00CB1B8A"/>
    <w:rsid w:val="00CB2A73"/>
    <w:rsid w:val="00CB5977"/>
    <w:rsid w:val="00CB68CE"/>
    <w:rsid w:val="00CC0A08"/>
    <w:rsid w:val="00CC502D"/>
    <w:rsid w:val="00CD26B7"/>
    <w:rsid w:val="00CD2C74"/>
    <w:rsid w:val="00CD6575"/>
    <w:rsid w:val="00CD6AE2"/>
    <w:rsid w:val="00CE1E6F"/>
    <w:rsid w:val="00CE7629"/>
    <w:rsid w:val="00CF0310"/>
    <w:rsid w:val="00CF033A"/>
    <w:rsid w:val="00CF1EC1"/>
    <w:rsid w:val="00CF1FAF"/>
    <w:rsid w:val="00CF21C5"/>
    <w:rsid w:val="00CF27C0"/>
    <w:rsid w:val="00CF3CE0"/>
    <w:rsid w:val="00D00C28"/>
    <w:rsid w:val="00D068A0"/>
    <w:rsid w:val="00D075A4"/>
    <w:rsid w:val="00D21F7C"/>
    <w:rsid w:val="00D238DA"/>
    <w:rsid w:val="00D26311"/>
    <w:rsid w:val="00D32EE5"/>
    <w:rsid w:val="00D35134"/>
    <w:rsid w:val="00D427BE"/>
    <w:rsid w:val="00D4451C"/>
    <w:rsid w:val="00D465EF"/>
    <w:rsid w:val="00D471A7"/>
    <w:rsid w:val="00D47942"/>
    <w:rsid w:val="00D47FEB"/>
    <w:rsid w:val="00D5071C"/>
    <w:rsid w:val="00D561C4"/>
    <w:rsid w:val="00D56686"/>
    <w:rsid w:val="00D57972"/>
    <w:rsid w:val="00D60967"/>
    <w:rsid w:val="00D63292"/>
    <w:rsid w:val="00D6349F"/>
    <w:rsid w:val="00D675A9"/>
    <w:rsid w:val="00D67693"/>
    <w:rsid w:val="00D67999"/>
    <w:rsid w:val="00D7244E"/>
    <w:rsid w:val="00D738D6"/>
    <w:rsid w:val="00D749CE"/>
    <w:rsid w:val="00D755EB"/>
    <w:rsid w:val="00D76048"/>
    <w:rsid w:val="00D84608"/>
    <w:rsid w:val="00D84E9B"/>
    <w:rsid w:val="00D87E00"/>
    <w:rsid w:val="00D9134D"/>
    <w:rsid w:val="00D93A32"/>
    <w:rsid w:val="00D97633"/>
    <w:rsid w:val="00D97D56"/>
    <w:rsid w:val="00DA0497"/>
    <w:rsid w:val="00DA062D"/>
    <w:rsid w:val="00DA087A"/>
    <w:rsid w:val="00DA3E4B"/>
    <w:rsid w:val="00DA5884"/>
    <w:rsid w:val="00DA7A03"/>
    <w:rsid w:val="00DB1818"/>
    <w:rsid w:val="00DB295C"/>
    <w:rsid w:val="00DB5C0B"/>
    <w:rsid w:val="00DB62AD"/>
    <w:rsid w:val="00DB696F"/>
    <w:rsid w:val="00DB74E9"/>
    <w:rsid w:val="00DC0672"/>
    <w:rsid w:val="00DC309B"/>
    <w:rsid w:val="00DC4DA2"/>
    <w:rsid w:val="00DC6CCF"/>
    <w:rsid w:val="00DC73F8"/>
    <w:rsid w:val="00DD4C17"/>
    <w:rsid w:val="00DD74A5"/>
    <w:rsid w:val="00DE11F3"/>
    <w:rsid w:val="00DE296F"/>
    <w:rsid w:val="00DF2B1F"/>
    <w:rsid w:val="00DF4EF7"/>
    <w:rsid w:val="00DF504C"/>
    <w:rsid w:val="00DF5817"/>
    <w:rsid w:val="00DF58A5"/>
    <w:rsid w:val="00DF62CD"/>
    <w:rsid w:val="00DF65AD"/>
    <w:rsid w:val="00E03279"/>
    <w:rsid w:val="00E079CA"/>
    <w:rsid w:val="00E12A39"/>
    <w:rsid w:val="00E12E2D"/>
    <w:rsid w:val="00E152D4"/>
    <w:rsid w:val="00E16509"/>
    <w:rsid w:val="00E172EC"/>
    <w:rsid w:val="00E21D48"/>
    <w:rsid w:val="00E22903"/>
    <w:rsid w:val="00E23B63"/>
    <w:rsid w:val="00E3192F"/>
    <w:rsid w:val="00E3434E"/>
    <w:rsid w:val="00E368A1"/>
    <w:rsid w:val="00E3794A"/>
    <w:rsid w:val="00E4237A"/>
    <w:rsid w:val="00E431A5"/>
    <w:rsid w:val="00E43C98"/>
    <w:rsid w:val="00E44582"/>
    <w:rsid w:val="00E52C36"/>
    <w:rsid w:val="00E56FC7"/>
    <w:rsid w:val="00E576AF"/>
    <w:rsid w:val="00E75B77"/>
    <w:rsid w:val="00E77645"/>
    <w:rsid w:val="00E77C29"/>
    <w:rsid w:val="00E77ED0"/>
    <w:rsid w:val="00E80953"/>
    <w:rsid w:val="00E831AC"/>
    <w:rsid w:val="00E8638C"/>
    <w:rsid w:val="00E9497A"/>
    <w:rsid w:val="00E95F92"/>
    <w:rsid w:val="00EA0E83"/>
    <w:rsid w:val="00EA10EB"/>
    <w:rsid w:val="00EA15B0"/>
    <w:rsid w:val="00EA5EA7"/>
    <w:rsid w:val="00EB65EB"/>
    <w:rsid w:val="00EB680B"/>
    <w:rsid w:val="00EB6B89"/>
    <w:rsid w:val="00EB7D9B"/>
    <w:rsid w:val="00EC4A25"/>
    <w:rsid w:val="00EC698E"/>
    <w:rsid w:val="00EC6E5E"/>
    <w:rsid w:val="00EE60A8"/>
    <w:rsid w:val="00F025A2"/>
    <w:rsid w:val="00F04388"/>
    <w:rsid w:val="00F04712"/>
    <w:rsid w:val="00F06E3D"/>
    <w:rsid w:val="00F13360"/>
    <w:rsid w:val="00F17312"/>
    <w:rsid w:val="00F20E9D"/>
    <w:rsid w:val="00F22EC7"/>
    <w:rsid w:val="00F2471B"/>
    <w:rsid w:val="00F30AFC"/>
    <w:rsid w:val="00F325C8"/>
    <w:rsid w:val="00F363D7"/>
    <w:rsid w:val="00F4263E"/>
    <w:rsid w:val="00F50B93"/>
    <w:rsid w:val="00F528EF"/>
    <w:rsid w:val="00F55900"/>
    <w:rsid w:val="00F60122"/>
    <w:rsid w:val="00F653B8"/>
    <w:rsid w:val="00F66AE2"/>
    <w:rsid w:val="00F670CB"/>
    <w:rsid w:val="00F7013A"/>
    <w:rsid w:val="00F72B9A"/>
    <w:rsid w:val="00F73351"/>
    <w:rsid w:val="00F7356B"/>
    <w:rsid w:val="00F8087A"/>
    <w:rsid w:val="00F8094E"/>
    <w:rsid w:val="00F81978"/>
    <w:rsid w:val="00F8232E"/>
    <w:rsid w:val="00F83578"/>
    <w:rsid w:val="00F9008D"/>
    <w:rsid w:val="00F91BD8"/>
    <w:rsid w:val="00F94C7B"/>
    <w:rsid w:val="00F96ACA"/>
    <w:rsid w:val="00FA0EDC"/>
    <w:rsid w:val="00FA1266"/>
    <w:rsid w:val="00FA1C86"/>
    <w:rsid w:val="00FA33BA"/>
    <w:rsid w:val="00FA6395"/>
    <w:rsid w:val="00FB0BBD"/>
    <w:rsid w:val="00FB3096"/>
    <w:rsid w:val="00FB5AB8"/>
    <w:rsid w:val="00FC1192"/>
    <w:rsid w:val="00FC1276"/>
    <w:rsid w:val="00FC5C0F"/>
    <w:rsid w:val="00FD0337"/>
    <w:rsid w:val="00FD2EF8"/>
    <w:rsid w:val="00FD3CFA"/>
    <w:rsid w:val="00FD7D1A"/>
    <w:rsid w:val="00FE133A"/>
    <w:rsid w:val="00FF0DFE"/>
    <w:rsid w:val="00FF2ABC"/>
    <w:rsid w:val="00FF59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5E5B5B"/>
    <w:pPr>
      <w:ind w:left="1418" w:hanging="1134"/>
    </w:pPr>
    <w:rPr>
      <w:color w:val="FF0000"/>
      <w:lang w:eastAsia="zh-C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sid w:val="005E5B5B"/>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uiPriority w:val="9"/>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unhideWhenUsed/>
    <w:rsid w:val="008A35FC"/>
    <w:pPr>
      <w:keepLines/>
      <w:overflowPunct w:val="0"/>
      <w:autoSpaceDE w:val="0"/>
      <w:autoSpaceDN w:val="0"/>
      <w:adjustRightInd w:val="0"/>
    </w:pPr>
  </w:style>
  <w:style w:type="paragraph" w:styleId="Index2">
    <w:name w:val="index 2"/>
    <w:basedOn w:val="Index1"/>
    <w:unhideWhenUsed/>
    <w:rsid w:val="008A35FC"/>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unhideWhenUsed/>
    <w:qFormat/>
    <w:rsid w:val="008A35FC"/>
    <w:pPr>
      <w:overflowPunct w:val="0"/>
      <w:autoSpaceDE w:val="0"/>
      <w:autoSpaceDN w:val="0"/>
      <w:adjustRightInd w:val="0"/>
    </w:pPr>
    <w:rPr>
      <w:rFonts w:eastAsia="SimSun"/>
      <w:b/>
      <w:bCs/>
    </w:rPr>
  </w:style>
  <w:style w:type="paragraph" w:styleId="List">
    <w:name w:val="List"/>
    <w:basedOn w:val="Normal"/>
    <w:unhideWhenUsed/>
    <w:rsid w:val="008A35FC"/>
    <w:pPr>
      <w:overflowPunct w:val="0"/>
      <w:autoSpaceDE w:val="0"/>
      <w:autoSpaceDN w:val="0"/>
      <w:adjustRightInd w:val="0"/>
      <w:ind w:left="568" w:hanging="284"/>
    </w:pPr>
  </w:style>
  <w:style w:type="paragraph" w:styleId="ListBullet">
    <w:name w:val="List Bullet"/>
    <w:basedOn w:val="List"/>
    <w:unhideWhenUsed/>
    <w:rsid w:val="008A35FC"/>
  </w:style>
  <w:style w:type="paragraph" w:styleId="ListNumber">
    <w:name w:val="List Number"/>
    <w:basedOn w:val="List"/>
    <w:unhideWhenUsed/>
    <w:rsid w:val="008A35FC"/>
  </w:style>
  <w:style w:type="paragraph" w:styleId="List2">
    <w:name w:val="List 2"/>
    <w:basedOn w:val="List"/>
    <w:unhideWhenUsed/>
    <w:rsid w:val="008A35FC"/>
    <w:pPr>
      <w:ind w:left="851"/>
    </w:pPr>
  </w:style>
  <w:style w:type="paragraph" w:styleId="List3">
    <w:name w:val="List 3"/>
    <w:basedOn w:val="List2"/>
    <w:unhideWhenUsed/>
    <w:rsid w:val="008A35FC"/>
    <w:pPr>
      <w:ind w:left="1135"/>
    </w:pPr>
  </w:style>
  <w:style w:type="paragraph" w:styleId="List4">
    <w:name w:val="List 4"/>
    <w:basedOn w:val="List3"/>
    <w:unhideWhenUsed/>
    <w:rsid w:val="008A35FC"/>
    <w:pPr>
      <w:ind w:left="1418"/>
    </w:pPr>
  </w:style>
  <w:style w:type="paragraph" w:styleId="List5">
    <w:name w:val="List 5"/>
    <w:basedOn w:val="List4"/>
    <w:unhideWhenUsed/>
    <w:rsid w:val="008A35FC"/>
    <w:pPr>
      <w:ind w:left="1702"/>
    </w:pPr>
  </w:style>
  <w:style w:type="paragraph" w:styleId="ListBullet2">
    <w:name w:val="List Bullet 2"/>
    <w:basedOn w:val="ListBullet"/>
    <w:unhideWhenUsed/>
    <w:rsid w:val="008A35FC"/>
    <w:pPr>
      <w:ind w:left="851"/>
    </w:pPr>
  </w:style>
  <w:style w:type="paragraph" w:styleId="ListBullet3">
    <w:name w:val="List Bullet 3"/>
    <w:basedOn w:val="ListBullet2"/>
    <w:unhideWhenUsed/>
    <w:rsid w:val="008A35FC"/>
    <w:pPr>
      <w:ind w:left="1135"/>
    </w:pPr>
  </w:style>
  <w:style w:type="paragraph" w:styleId="ListBullet4">
    <w:name w:val="List Bullet 4"/>
    <w:basedOn w:val="ListBullet3"/>
    <w:unhideWhenUsed/>
    <w:rsid w:val="008A35FC"/>
    <w:pPr>
      <w:ind w:left="1418"/>
    </w:pPr>
  </w:style>
  <w:style w:type="paragraph" w:styleId="ListBullet5">
    <w:name w:val="List Bullet 5"/>
    <w:basedOn w:val="ListBullet4"/>
    <w:unhideWhenUsed/>
    <w:rsid w:val="008A35FC"/>
    <w:pPr>
      <w:ind w:left="1702"/>
    </w:pPr>
  </w:style>
  <w:style w:type="paragraph" w:styleId="ListNumber2">
    <w:name w:val="List Number 2"/>
    <w:basedOn w:val="ListNumber"/>
    <w:unhideWhenUsed/>
    <w:rsid w:val="008A35FC"/>
    <w:pPr>
      <w:ind w:left="851"/>
    </w:pPr>
  </w:style>
  <w:style w:type="paragraph" w:styleId="BodyText">
    <w:name w:val="Body Text"/>
    <w:basedOn w:val="Normal"/>
    <w:link w:val="BodyTextChar"/>
    <w:uiPriority w:val="99"/>
    <w:unhideWhenUsed/>
    <w:rsid w:val="005E5B5B"/>
    <w:pPr>
      <w:overflowPunct w:val="0"/>
      <w:autoSpaceDE w:val="0"/>
      <w:autoSpaceDN w:val="0"/>
      <w:adjustRightInd w:val="0"/>
    </w:pPr>
    <w:rPr>
      <w:rFonts w:eastAsia="SimSun"/>
    </w:rPr>
  </w:style>
  <w:style w:type="character" w:customStyle="1" w:styleId="BodyTextChar">
    <w:name w:val="Body Text Char"/>
    <w:basedOn w:val="DefaultParagraphFont"/>
    <w:link w:val="BodyText"/>
    <w:uiPriority w:val="99"/>
    <w:rsid w:val="005E5B5B"/>
    <w:rPr>
      <w:rFonts w:eastAsia="SimSun"/>
      <w:lang w:eastAsia="en-US"/>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5E5B5B"/>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5E5B5B"/>
    <w:rPr>
      <w:color w:val="FF0000"/>
      <w:lang w:eastAsia="zh-CN"/>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uiPriority w:val="99"/>
    <w:qFormat/>
    <w:locked/>
    <w:rsid w:val="003F3082"/>
    <w:rPr>
      <w:lang w:eastAsia="en-US"/>
    </w:rPr>
  </w:style>
  <w:style w:type="paragraph" w:customStyle="1" w:styleId="a">
    <w:name w:val="表格文本"/>
    <w:basedOn w:val="Normal"/>
    <w:rsid w:val="005E5B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tdoc-header">
    <w:name w:val="tdoc-header"/>
    <w:rsid w:val="005E5B5B"/>
    <w:rPr>
      <w:rFonts w:ascii="Arial" w:hAnsi="Arial"/>
      <w:sz w:val="24"/>
      <w:lang w:eastAsia="en-US"/>
    </w:rPr>
  </w:style>
  <w:style w:type="paragraph" w:styleId="BalloonText">
    <w:name w:val="Balloon Text"/>
    <w:basedOn w:val="Normal"/>
    <w:link w:val="BalloonTextChar"/>
    <w:unhideWhenUsed/>
    <w:rsid w:val="00B52BE1"/>
    <w:pPr>
      <w:spacing w:after="0"/>
    </w:pPr>
    <w:rPr>
      <w:rFonts w:ascii="Segoe UI" w:hAnsi="Segoe UI" w:cs="Segoe UI"/>
      <w:sz w:val="18"/>
      <w:szCs w:val="18"/>
    </w:rPr>
  </w:style>
  <w:style w:type="character" w:customStyle="1" w:styleId="BalloonTextChar">
    <w:name w:val="Balloon Text Char"/>
    <w:basedOn w:val="DefaultParagraphFont"/>
    <w:link w:val="BalloonText"/>
    <w:rsid w:val="00B52BE1"/>
    <w:rPr>
      <w:rFonts w:ascii="Segoe UI" w:hAnsi="Segoe UI" w:cs="Segoe UI"/>
      <w:sz w:val="18"/>
      <w:szCs w:val="18"/>
      <w:lang w:eastAsia="en-US"/>
    </w:rPr>
  </w:style>
  <w:style w:type="paragraph" w:styleId="Bibliography">
    <w:name w:val="Bibliography"/>
    <w:basedOn w:val="Normal"/>
    <w:next w:val="Normal"/>
    <w:uiPriority w:val="37"/>
    <w:semiHidden/>
    <w:unhideWhenUsed/>
    <w:rsid w:val="00FC5C0F"/>
  </w:style>
  <w:style w:type="paragraph" w:styleId="BlockText">
    <w:name w:val="Block Text"/>
    <w:basedOn w:val="Normal"/>
    <w:rsid w:val="00FC5C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5C0F"/>
    <w:pPr>
      <w:spacing w:after="120" w:line="480" w:lineRule="auto"/>
    </w:pPr>
  </w:style>
  <w:style w:type="character" w:customStyle="1" w:styleId="BodyText2Char">
    <w:name w:val="Body Text 2 Char"/>
    <w:basedOn w:val="DefaultParagraphFont"/>
    <w:link w:val="BodyText2"/>
    <w:rsid w:val="00FC5C0F"/>
    <w:rPr>
      <w:lang w:eastAsia="en-US"/>
    </w:rPr>
  </w:style>
  <w:style w:type="paragraph" w:styleId="BodyText3">
    <w:name w:val="Body Text 3"/>
    <w:basedOn w:val="Normal"/>
    <w:link w:val="BodyText3Char"/>
    <w:rsid w:val="00FC5C0F"/>
    <w:pPr>
      <w:spacing w:after="120"/>
    </w:pPr>
    <w:rPr>
      <w:sz w:val="16"/>
      <w:szCs w:val="16"/>
    </w:rPr>
  </w:style>
  <w:style w:type="character" w:customStyle="1" w:styleId="BodyText3Char">
    <w:name w:val="Body Text 3 Char"/>
    <w:basedOn w:val="DefaultParagraphFont"/>
    <w:link w:val="BodyText3"/>
    <w:rsid w:val="00FC5C0F"/>
    <w:rPr>
      <w:sz w:val="16"/>
      <w:szCs w:val="16"/>
      <w:lang w:eastAsia="en-US"/>
    </w:rPr>
  </w:style>
  <w:style w:type="paragraph" w:styleId="BodyTextFirstIndent">
    <w:name w:val="Body Text First Indent"/>
    <w:basedOn w:val="BodyText"/>
    <w:link w:val="BodyTextFirstIndentChar"/>
    <w:rsid w:val="00FC5C0F"/>
    <w:pPr>
      <w:overflowPunct/>
      <w:autoSpaceDE/>
      <w:autoSpaceDN/>
      <w:adjustRightInd/>
      <w:ind w:firstLine="360"/>
    </w:pPr>
    <w:rPr>
      <w:rFonts w:eastAsia="Times New Roman"/>
    </w:rPr>
  </w:style>
  <w:style w:type="character" w:customStyle="1" w:styleId="BodyTextFirstIndentChar">
    <w:name w:val="Body Text First Indent Char"/>
    <w:basedOn w:val="BodyTextChar"/>
    <w:link w:val="BodyTextFirstIndent"/>
    <w:rsid w:val="00FC5C0F"/>
    <w:rPr>
      <w:rFonts w:eastAsia="SimSun"/>
      <w:lang w:eastAsia="en-US"/>
    </w:rPr>
  </w:style>
  <w:style w:type="paragraph" w:styleId="BodyTextIndent">
    <w:name w:val="Body Text Indent"/>
    <w:basedOn w:val="Normal"/>
    <w:link w:val="BodyTextIndentChar"/>
    <w:rsid w:val="00FC5C0F"/>
    <w:pPr>
      <w:spacing w:after="120"/>
      <w:ind w:left="283"/>
    </w:pPr>
  </w:style>
  <w:style w:type="character" w:customStyle="1" w:styleId="BodyTextIndentChar">
    <w:name w:val="Body Text Indent Char"/>
    <w:basedOn w:val="DefaultParagraphFont"/>
    <w:link w:val="BodyTextIndent"/>
    <w:rsid w:val="00FC5C0F"/>
    <w:rPr>
      <w:lang w:eastAsia="en-US"/>
    </w:rPr>
  </w:style>
  <w:style w:type="paragraph" w:styleId="BodyTextFirstIndent2">
    <w:name w:val="Body Text First Indent 2"/>
    <w:basedOn w:val="BodyTextIndent"/>
    <w:link w:val="BodyTextFirstIndent2Char"/>
    <w:rsid w:val="00FC5C0F"/>
    <w:pPr>
      <w:spacing w:after="180"/>
      <w:ind w:left="360" w:firstLine="360"/>
    </w:pPr>
  </w:style>
  <w:style w:type="character" w:customStyle="1" w:styleId="BodyTextFirstIndent2Char">
    <w:name w:val="Body Text First Indent 2 Char"/>
    <w:basedOn w:val="BodyTextIndentChar"/>
    <w:link w:val="BodyTextFirstIndent2"/>
    <w:rsid w:val="00FC5C0F"/>
    <w:rPr>
      <w:lang w:eastAsia="en-US"/>
    </w:rPr>
  </w:style>
  <w:style w:type="paragraph" w:styleId="BodyTextIndent2">
    <w:name w:val="Body Text Indent 2"/>
    <w:basedOn w:val="Normal"/>
    <w:link w:val="BodyTextIndent2Char"/>
    <w:rsid w:val="00FC5C0F"/>
    <w:pPr>
      <w:spacing w:after="120" w:line="480" w:lineRule="auto"/>
      <w:ind w:left="283"/>
    </w:pPr>
  </w:style>
  <w:style w:type="character" w:customStyle="1" w:styleId="BodyTextIndent2Char">
    <w:name w:val="Body Text Indent 2 Char"/>
    <w:basedOn w:val="DefaultParagraphFont"/>
    <w:link w:val="BodyTextIndent2"/>
    <w:rsid w:val="00FC5C0F"/>
    <w:rPr>
      <w:lang w:eastAsia="en-US"/>
    </w:rPr>
  </w:style>
  <w:style w:type="paragraph" w:styleId="BodyTextIndent3">
    <w:name w:val="Body Text Indent 3"/>
    <w:basedOn w:val="Normal"/>
    <w:link w:val="BodyTextIndent3Char"/>
    <w:rsid w:val="00FC5C0F"/>
    <w:pPr>
      <w:spacing w:after="120"/>
      <w:ind w:left="283"/>
    </w:pPr>
    <w:rPr>
      <w:sz w:val="16"/>
      <w:szCs w:val="16"/>
    </w:rPr>
  </w:style>
  <w:style w:type="character" w:customStyle="1" w:styleId="BodyTextIndent3Char">
    <w:name w:val="Body Text Indent 3 Char"/>
    <w:basedOn w:val="DefaultParagraphFont"/>
    <w:link w:val="BodyTextIndent3"/>
    <w:rsid w:val="00FC5C0F"/>
    <w:rPr>
      <w:sz w:val="16"/>
      <w:szCs w:val="16"/>
      <w:lang w:eastAsia="en-US"/>
    </w:rPr>
  </w:style>
  <w:style w:type="paragraph" w:styleId="Closing">
    <w:name w:val="Closing"/>
    <w:basedOn w:val="Normal"/>
    <w:link w:val="ClosingChar"/>
    <w:rsid w:val="00FC5C0F"/>
    <w:pPr>
      <w:spacing w:after="0"/>
      <w:ind w:left="4252"/>
    </w:pPr>
  </w:style>
  <w:style w:type="character" w:customStyle="1" w:styleId="ClosingChar">
    <w:name w:val="Closing Char"/>
    <w:basedOn w:val="DefaultParagraphFont"/>
    <w:link w:val="Closing"/>
    <w:rsid w:val="00FC5C0F"/>
    <w:rPr>
      <w:lang w:eastAsia="en-US"/>
    </w:rPr>
  </w:style>
  <w:style w:type="paragraph" w:styleId="Date">
    <w:name w:val="Date"/>
    <w:basedOn w:val="Normal"/>
    <w:next w:val="Normal"/>
    <w:link w:val="DateChar"/>
    <w:rsid w:val="00FC5C0F"/>
  </w:style>
  <w:style w:type="character" w:customStyle="1" w:styleId="DateChar">
    <w:name w:val="Date Char"/>
    <w:basedOn w:val="DefaultParagraphFont"/>
    <w:link w:val="Date"/>
    <w:rsid w:val="00FC5C0F"/>
    <w:rPr>
      <w:lang w:eastAsia="en-US"/>
    </w:rPr>
  </w:style>
  <w:style w:type="paragraph" w:styleId="E-mailSignature">
    <w:name w:val="E-mail Signature"/>
    <w:basedOn w:val="Normal"/>
    <w:link w:val="E-mailSignatureChar"/>
    <w:rsid w:val="00FC5C0F"/>
    <w:pPr>
      <w:spacing w:after="0"/>
    </w:pPr>
  </w:style>
  <w:style w:type="character" w:customStyle="1" w:styleId="E-mailSignatureChar">
    <w:name w:val="E-mail Signature Char"/>
    <w:basedOn w:val="DefaultParagraphFont"/>
    <w:link w:val="E-mailSignature"/>
    <w:rsid w:val="00FC5C0F"/>
    <w:rPr>
      <w:lang w:eastAsia="en-US"/>
    </w:rPr>
  </w:style>
  <w:style w:type="paragraph" w:styleId="EndnoteText">
    <w:name w:val="endnote text"/>
    <w:basedOn w:val="Normal"/>
    <w:link w:val="EndnoteTextChar"/>
    <w:rsid w:val="00FC5C0F"/>
    <w:pPr>
      <w:spacing w:after="0"/>
    </w:pPr>
  </w:style>
  <w:style w:type="character" w:customStyle="1" w:styleId="EndnoteTextChar">
    <w:name w:val="Endnote Text Char"/>
    <w:basedOn w:val="DefaultParagraphFont"/>
    <w:link w:val="EndnoteText"/>
    <w:rsid w:val="00FC5C0F"/>
    <w:rPr>
      <w:lang w:eastAsia="en-US"/>
    </w:rPr>
  </w:style>
  <w:style w:type="paragraph" w:styleId="EnvelopeAddress">
    <w:name w:val="envelope address"/>
    <w:basedOn w:val="Normal"/>
    <w:rsid w:val="00FC5C0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5C0F"/>
    <w:pPr>
      <w:spacing w:after="0"/>
    </w:pPr>
    <w:rPr>
      <w:rFonts w:asciiTheme="majorHAnsi" w:eastAsiaTheme="majorEastAsia" w:hAnsiTheme="majorHAnsi" w:cstheme="majorBidi"/>
    </w:rPr>
  </w:style>
  <w:style w:type="paragraph" w:styleId="HTMLAddress">
    <w:name w:val="HTML Address"/>
    <w:basedOn w:val="Normal"/>
    <w:link w:val="HTMLAddressChar"/>
    <w:rsid w:val="00FC5C0F"/>
    <w:pPr>
      <w:spacing w:after="0"/>
    </w:pPr>
    <w:rPr>
      <w:i/>
      <w:iCs/>
    </w:rPr>
  </w:style>
  <w:style w:type="character" w:customStyle="1" w:styleId="HTMLAddressChar">
    <w:name w:val="HTML Address Char"/>
    <w:basedOn w:val="DefaultParagraphFont"/>
    <w:link w:val="HTMLAddress"/>
    <w:rsid w:val="00FC5C0F"/>
    <w:rPr>
      <w:i/>
      <w:iCs/>
      <w:lang w:eastAsia="en-US"/>
    </w:rPr>
  </w:style>
  <w:style w:type="paragraph" w:styleId="Index3">
    <w:name w:val="index 3"/>
    <w:basedOn w:val="Normal"/>
    <w:next w:val="Normal"/>
    <w:rsid w:val="00FC5C0F"/>
    <w:pPr>
      <w:spacing w:after="0"/>
      <w:ind w:left="600" w:hanging="200"/>
    </w:pPr>
  </w:style>
  <w:style w:type="paragraph" w:styleId="Index4">
    <w:name w:val="index 4"/>
    <w:basedOn w:val="Normal"/>
    <w:next w:val="Normal"/>
    <w:rsid w:val="00FC5C0F"/>
    <w:pPr>
      <w:spacing w:after="0"/>
      <w:ind w:left="800" w:hanging="200"/>
    </w:pPr>
  </w:style>
  <w:style w:type="paragraph" w:styleId="Index5">
    <w:name w:val="index 5"/>
    <w:basedOn w:val="Normal"/>
    <w:next w:val="Normal"/>
    <w:rsid w:val="00FC5C0F"/>
    <w:pPr>
      <w:spacing w:after="0"/>
      <w:ind w:left="1000" w:hanging="200"/>
    </w:pPr>
  </w:style>
  <w:style w:type="paragraph" w:styleId="Index6">
    <w:name w:val="index 6"/>
    <w:basedOn w:val="Normal"/>
    <w:next w:val="Normal"/>
    <w:rsid w:val="00FC5C0F"/>
    <w:pPr>
      <w:spacing w:after="0"/>
      <w:ind w:left="1200" w:hanging="200"/>
    </w:pPr>
  </w:style>
  <w:style w:type="paragraph" w:styleId="Index7">
    <w:name w:val="index 7"/>
    <w:basedOn w:val="Normal"/>
    <w:next w:val="Normal"/>
    <w:rsid w:val="00FC5C0F"/>
    <w:pPr>
      <w:spacing w:after="0"/>
      <w:ind w:left="1400" w:hanging="200"/>
    </w:pPr>
  </w:style>
  <w:style w:type="paragraph" w:styleId="Index8">
    <w:name w:val="index 8"/>
    <w:basedOn w:val="Normal"/>
    <w:next w:val="Normal"/>
    <w:rsid w:val="00FC5C0F"/>
    <w:pPr>
      <w:spacing w:after="0"/>
      <w:ind w:left="1600" w:hanging="200"/>
    </w:pPr>
  </w:style>
  <w:style w:type="paragraph" w:styleId="Index9">
    <w:name w:val="index 9"/>
    <w:basedOn w:val="Normal"/>
    <w:next w:val="Normal"/>
    <w:rsid w:val="00FC5C0F"/>
    <w:pPr>
      <w:spacing w:after="0"/>
      <w:ind w:left="1800" w:hanging="200"/>
    </w:pPr>
  </w:style>
  <w:style w:type="paragraph" w:styleId="IndexHeading">
    <w:name w:val="index heading"/>
    <w:basedOn w:val="Normal"/>
    <w:next w:val="Index1"/>
    <w:rsid w:val="00FC5C0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5C0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5C0F"/>
    <w:rPr>
      <w:i/>
      <w:iCs/>
      <w:color w:val="4472C4" w:themeColor="accent1"/>
      <w:lang w:eastAsia="en-US"/>
    </w:rPr>
  </w:style>
  <w:style w:type="paragraph" w:styleId="ListContinue">
    <w:name w:val="List Continue"/>
    <w:basedOn w:val="Normal"/>
    <w:rsid w:val="00FC5C0F"/>
    <w:pPr>
      <w:spacing w:after="120"/>
      <w:ind w:left="283"/>
      <w:contextualSpacing/>
    </w:pPr>
  </w:style>
  <w:style w:type="paragraph" w:styleId="ListContinue2">
    <w:name w:val="List Continue 2"/>
    <w:basedOn w:val="Normal"/>
    <w:rsid w:val="00FC5C0F"/>
    <w:pPr>
      <w:spacing w:after="120"/>
      <w:ind w:left="566"/>
      <w:contextualSpacing/>
    </w:pPr>
  </w:style>
  <w:style w:type="paragraph" w:styleId="ListContinue3">
    <w:name w:val="List Continue 3"/>
    <w:basedOn w:val="Normal"/>
    <w:rsid w:val="00FC5C0F"/>
    <w:pPr>
      <w:spacing w:after="120"/>
      <w:ind w:left="849"/>
      <w:contextualSpacing/>
    </w:pPr>
  </w:style>
  <w:style w:type="paragraph" w:styleId="ListContinue4">
    <w:name w:val="List Continue 4"/>
    <w:basedOn w:val="Normal"/>
    <w:rsid w:val="00FC5C0F"/>
    <w:pPr>
      <w:spacing w:after="120"/>
      <w:ind w:left="1132"/>
      <w:contextualSpacing/>
    </w:pPr>
  </w:style>
  <w:style w:type="paragraph" w:styleId="ListContinue5">
    <w:name w:val="List Continue 5"/>
    <w:basedOn w:val="Normal"/>
    <w:rsid w:val="00FC5C0F"/>
    <w:pPr>
      <w:spacing w:after="120"/>
      <w:ind w:left="1415"/>
      <w:contextualSpacing/>
    </w:pPr>
  </w:style>
  <w:style w:type="paragraph" w:styleId="ListNumber3">
    <w:name w:val="List Number 3"/>
    <w:basedOn w:val="Normal"/>
    <w:rsid w:val="00FC5C0F"/>
    <w:pPr>
      <w:numPr>
        <w:numId w:val="1"/>
      </w:numPr>
      <w:tabs>
        <w:tab w:val="clear" w:pos="926"/>
        <w:tab w:val="num" w:pos="737"/>
      </w:tabs>
      <w:ind w:left="737" w:hanging="453"/>
      <w:contextualSpacing/>
    </w:pPr>
  </w:style>
  <w:style w:type="paragraph" w:styleId="ListNumber4">
    <w:name w:val="List Number 4"/>
    <w:basedOn w:val="Normal"/>
    <w:rsid w:val="00FC5C0F"/>
    <w:pPr>
      <w:numPr>
        <w:numId w:val="2"/>
      </w:numPr>
      <w:tabs>
        <w:tab w:val="clear" w:pos="1209"/>
        <w:tab w:val="num" w:pos="851"/>
      </w:tabs>
      <w:ind w:left="851" w:hanging="851"/>
      <w:contextualSpacing/>
    </w:pPr>
  </w:style>
  <w:style w:type="paragraph" w:styleId="ListNumber5">
    <w:name w:val="List Number 5"/>
    <w:basedOn w:val="Normal"/>
    <w:rsid w:val="00FC5C0F"/>
    <w:pPr>
      <w:numPr>
        <w:numId w:val="3"/>
      </w:numPr>
      <w:tabs>
        <w:tab w:val="clear" w:pos="1492"/>
      </w:tabs>
      <w:ind w:left="720"/>
      <w:contextualSpacing/>
    </w:pPr>
  </w:style>
  <w:style w:type="paragraph" w:styleId="MacroText">
    <w:name w:val="macro"/>
    <w:link w:val="MacroTextChar"/>
    <w:rsid w:val="00FC5C0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5C0F"/>
    <w:rPr>
      <w:rFonts w:ascii="Consolas" w:hAnsi="Consolas"/>
      <w:lang w:eastAsia="en-US"/>
    </w:rPr>
  </w:style>
  <w:style w:type="paragraph" w:styleId="MessageHeader">
    <w:name w:val="Message Header"/>
    <w:basedOn w:val="Normal"/>
    <w:link w:val="MessageHeaderChar"/>
    <w:rsid w:val="00FC5C0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5C0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5C0F"/>
    <w:rPr>
      <w:lang w:eastAsia="en-US"/>
    </w:rPr>
  </w:style>
  <w:style w:type="paragraph" w:styleId="NormalWeb">
    <w:name w:val="Normal (Web)"/>
    <w:basedOn w:val="Normal"/>
    <w:rsid w:val="00FC5C0F"/>
    <w:rPr>
      <w:sz w:val="24"/>
      <w:szCs w:val="24"/>
    </w:rPr>
  </w:style>
  <w:style w:type="paragraph" w:styleId="NormalIndent">
    <w:name w:val="Normal Indent"/>
    <w:basedOn w:val="Normal"/>
    <w:rsid w:val="00FC5C0F"/>
    <w:pPr>
      <w:ind w:left="720"/>
    </w:pPr>
  </w:style>
  <w:style w:type="paragraph" w:styleId="NoteHeading">
    <w:name w:val="Note Heading"/>
    <w:basedOn w:val="Normal"/>
    <w:next w:val="Normal"/>
    <w:link w:val="NoteHeadingChar"/>
    <w:rsid w:val="00FC5C0F"/>
    <w:pPr>
      <w:spacing w:after="0"/>
    </w:pPr>
  </w:style>
  <w:style w:type="character" w:customStyle="1" w:styleId="NoteHeadingChar">
    <w:name w:val="Note Heading Char"/>
    <w:basedOn w:val="DefaultParagraphFont"/>
    <w:link w:val="NoteHeading"/>
    <w:rsid w:val="00FC5C0F"/>
    <w:rPr>
      <w:lang w:eastAsia="en-US"/>
    </w:rPr>
  </w:style>
  <w:style w:type="paragraph" w:styleId="Quote">
    <w:name w:val="Quote"/>
    <w:basedOn w:val="Normal"/>
    <w:next w:val="Normal"/>
    <w:link w:val="QuoteChar"/>
    <w:uiPriority w:val="29"/>
    <w:qFormat/>
    <w:rsid w:val="00FC5C0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5C0F"/>
    <w:rPr>
      <w:i/>
      <w:iCs/>
      <w:color w:val="404040" w:themeColor="text1" w:themeTint="BF"/>
      <w:lang w:eastAsia="en-US"/>
    </w:rPr>
  </w:style>
  <w:style w:type="paragraph" w:styleId="Salutation">
    <w:name w:val="Salutation"/>
    <w:basedOn w:val="Normal"/>
    <w:next w:val="Normal"/>
    <w:link w:val="SalutationChar"/>
    <w:rsid w:val="00FC5C0F"/>
  </w:style>
  <w:style w:type="character" w:customStyle="1" w:styleId="SalutationChar">
    <w:name w:val="Salutation Char"/>
    <w:basedOn w:val="DefaultParagraphFont"/>
    <w:link w:val="Salutation"/>
    <w:rsid w:val="00FC5C0F"/>
    <w:rPr>
      <w:lang w:eastAsia="en-US"/>
    </w:rPr>
  </w:style>
  <w:style w:type="paragraph" w:styleId="Signature">
    <w:name w:val="Signature"/>
    <w:basedOn w:val="Normal"/>
    <w:link w:val="SignatureChar"/>
    <w:rsid w:val="00FC5C0F"/>
    <w:pPr>
      <w:spacing w:after="0"/>
      <w:ind w:left="4252"/>
    </w:pPr>
  </w:style>
  <w:style w:type="character" w:customStyle="1" w:styleId="SignatureChar">
    <w:name w:val="Signature Char"/>
    <w:basedOn w:val="DefaultParagraphFont"/>
    <w:link w:val="Signature"/>
    <w:rsid w:val="00FC5C0F"/>
    <w:rPr>
      <w:lang w:eastAsia="en-US"/>
    </w:rPr>
  </w:style>
  <w:style w:type="paragraph" w:styleId="Subtitle">
    <w:name w:val="Subtitle"/>
    <w:basedOn w:val="Normal"/>
    <w:next w:val="Normal"/>
    <w:link w:val="SubtitleChar"/>
    <w:qFormat/>
    <w:rsid w:val="00FC5C0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5C0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5C0F"/>
    <w:pPr>
      <w:spacing w:after="0"/>
      <w:ind w:left="200" w:hanging="200"/>
    </w:pPr>
  </w:style>
  <w:style w:type="paragraph" w:styleId="TableofFigures">
    <w:name w:val="table of figures"/>
    <w:basedOn w:val="Normal"/>
    <w:next w:val="Normal"/>
    <w:rsid w:val="00FC5C0F"/>
    <w:pPr>
      <w:spacing w:after="0"/>
    </w:pPr>
  </w:style>
  <w:style w:type="paragraph" w:styleId="Title">
    <w:name w:val="Title"/>
    <w:basedOn w:val="Normal"/>
    <w:next w:val="Normal"/>
    <w:link w:val="TitleChar"/>
    <w:qFormat/>
    <w:rsid w:val="00FC5C0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5C0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5C0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C5C0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6B4D08"/>
    <w:rPr>
      <w:color w:val="605E5C"/>
      <w:shd w:val="clear" w:color="auto" w:fill="E1DFDD"/>
    </w:rPr>
  </w:style>
  <w:style w:type="paragraph" w:customStyle="1" w:styleId="msonormal0">
    <w:name w:val="msonormal"/>
    <w:basedOn w:val="Normal"/>
    <w:rsid w:val="006B4D08"/>
    <w:pPr>
      <w:spacing w:before="100" w:beforeAutospacing="1" w:after="100" w:afterAutospacing="1"/>
    </w:pPr>
    <w:rPr>
      <w:sz w:val="24"/>
      <w:szCs w:val="24"/>
      <w:lang w:eastAsia="en-GB"/>
    </w:rPr>
  </w:style>
  <w:style w:type="paragraph" w:customStyle="1" w:styleId="Default">
    <w:name w:val="Default"/>
    <w:rsid w:val="006B4D08"/>
    <w:pPr>
      <w:autoSpaceDE w:val="0"/>
      <w:autoSpaceDN w:val="0"/>
      <w:adjustRightInd w:val="0"/>
    </w:pPr>
    <w:rPr>
      <w:rFonts w:ascii="Arial" w:eastAsia="DengXian" w:hAnsi="Arial" w:cs="Arial"/>
      <w:color w:val="000000"/>
      <w:sz w:val="24"/>
      <w:szCs w:val="24"/>
      <w:lang w:eastAsia="en-US"/>
    </w:rPr>
  </w:style>
  <w:style w:type="character" w:customStyle="1" w:styleId="desc">
    <w:name w:val="desc"/>
    <w:rsid w:val="006B4D08"/>
  </w:style>
  <w:style w:type="character" w:customStyle="1" w:styleId="eop">
    <w:name w:val="eop"/>
    <w:rsid w:val="006B4D08"/>
  </w:style>
  <w:style w:type="character" w:customStyle="1" w:styleId="EXCar">
    <w:name w:val="EX Car"/>
    <w:rsid w:val="006B4D08"/>
    <w:rPr>
      <w:lang w:val="en-GB" w:eastAsia="en-US"/>
    </w:rPr>
  </w:style>
  <w:style w:type="character" w:customStyle="1" w:styleId="fontstyle01">
    <w:name w:val="fontstyle01"/>
    <w:rsid w:val="006B4D08"/>
    <w:rPr>
      <w:rFonts w:ascii="ArialMT" w:hAnsi="ArialMT" w:hint="default"/>
      <w:b w:val="0"/>
      <w:bCs w:val="0"/>
      <w:i w:val="0"/>
      <w:iCs w:val="0"/>
      <w:color w:val="000000"/>
      <w:sz w:val="20"/>
      <w:szCs w:val="20"/>
    </w:rPr>
  </w:style>
  <w:style w:type="character" w:customStyle="1" w:styleId="TAHChar">
    <w:name w:val="TAH Char"/>
    <w:rsid w:val="00C42B22"/>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C42B22"/>
    <w:rPr>
      <w:rFonts w:ascii="Arial" w:hAnsi="Arial"/>
      <w:sz w:val="22"/>
      <w:lang w:eastAsia="en-US"/>
    </w:rPr>
  </w:style>
  <w:style w:type="paragraph" w:customStyle="1" w:styleId="B1">
    <w:name w:val="B1+"/>
    <w:basedOn w:val="B10"/>
    <w:link w:val="B1Car"/>
    <w:rsid w:val="00C42B22"/>
    <w:pPr>
      <w:numPr>
        <w:numId w:val="4"/>
      </w:numPr>
      <w:tabs>
        <w:tab w:val="clear" w:pos="737"/>
        <w:tab w:val="num" w:pos="644"/>
      </w:tabs>
      <w:overflowPunct w:val="0"/>
      <w:autoSpaceDE w:val="0"/>
      <w:autoSpaceDN w:val="0"/>
      <w:adjustRightInd w:val="0"/>
      <w:ind w:left="284" w:firstLine="0"/>
      <w:textAlignment w:val="baseline"/>
    </w:pPr>
  </w:style>
  <w:style w:type="character" w:customStyle="1" w:styleId="B1Car">
    <w:name w:val="B1+ Car"/>
    <w:link w:val="B1"/>
    <w:rsid w:val="00C42B22"/>
    <w:rPr>
      <w:lang w:eastAsia="en-US"/>
    </w:rPr>
  </w:style>
  <w:style w:type="character" w:customStyle="1" w:styleId="Char">
    <w:name w:val="批注主题 Char"/>
    <w:basedOn w:val="CommentTextChar"/>
    <w:rsid w:val="00C42B22"/>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C42B22"/>
  </w:style>
  <w:style w:type="paragraph" w:customStyle="1" w:styleId="CRCoverPage">
    <w:name w:val="CR Cover Page"/>
    <w:rsid w:val="00C42B22"/>
    <w:pPr>
      <w:spacing w:after="120"/>
    </w:pPr>
    <w:rPr>
      <w:rFonts w:ascii="Arial" w:hAnsi="Arial"/>
      <w:lang w:eastAsia="en-US"/>
    </w:rPr>
  </w:style>
  <w:style w:type="character" w:customStyle="1" w:styleId="ObjetducommentaireCar">
    <w:name w:val="Objet du commentaire Car"/>
    <w:rsid w:val="00C42B22"/>
    <w:rPr>
      <w:rFonts w:eastAsia="Times New Roman"/>
      <w:b/>
      <w:bCs/>
      <w:lang w:eastAsia="en-US"/>
    </w:rPr>
  </w:style>
  <w:style w:type="paragraph" w:customStyle="1" w:styleId="code">
    <w:name w:val="code"/>
    <w:basedOn w:val="Normal"/>
    <w:rsid w:val="00C42B2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C42B2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C42B22"/>
    <w:rPr>
      <w:rFonts w:ascii="Courier New" w:hAnsi="Courier New"/>
      <w:sz w:val="28"/>
      <w:lang w:eastAsia="en-US"/>
    </w:rPr>
  </w:style>
  <w:style w:type="paragraph" w:customStyle="1" w:styleId="INDENT1">
    <w:name w:val="INDENT1"/>
    <w:basedOn w:val="Normal"/>
    <w:rsid w:val="00C42B22"/>
    <w:pPr>
      <w:ind w:left="851"/>
    </w:pPr>
    <w:rPr>
      <w:rFonts w:eastAsia="SimSun"/>
    </w:rPr>
  </w:style>
  <w:style w:type="paragraph" w:customStyle="1" w:styleId="INDENT2">
    <w:name w:val="INDENT2"/>
    <w:basedOn w:val="Normal"/>
    <w:rsid w:val="00C42B22"/>
    <w:pPr>
      <w:ind w:left="1135" w:hanging="284"/>
    </w:pPr>
    <w:rPr>
      <w:rFonts w:eastAsia="SimSun"/>
    </w:rPr>
  </w:style>
  <w:style w:type="paragraph" w:customStyle="1" w:styleId="INDENT3">
    <w:name w:val="INDENT3"/>
    <w:basedOn w:val="Normal"/>
    <w:rsid w:val="00C42B22"/>
    <w:pPr>
      <w:ind w:left="1701" w:hanging="567"/>
    </w:pPr>
    <w:rPr>
      <w:rFonts w:eastAsia="SimSun"/>
    </w:rPr>
  </w:style>
  <w:style w:type="paragraph" w:customStyle="1" w:styleId="FigureTitle">
    <w:name w:val="Figure_Title"/>
    <w:basedOn w:val="Normal"/>
    <w:next w:val="Normal"/>
    <w:rsid w:val="00C42B2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42B22"/>
    <w:pPr>
      <w:keepNext/>
      <w:keepLines/>
    </w:pPr>
    <w:rPr>
      <w:rFonts w:eastAsia="SimSun"/>
      <w:b/>
    </w:rPr>
  </w:style>
  <w:style w:type="paragraph" w:customStyle="1" w:styleId="enumlev2">
    <w:name w:val="enumlev2"/>
    <w:basedOn w:val="Normal"/>
    <w:rsid w:val="00C42B2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C42B22"/>
    <w:pPr>
      <w:keepNext/>
      <w:keepLines/>
      <w:spacing w:before="240"/>
      <w:ind w:left="1418"/>
    </w:pPr>
    <w:rPr>
      <w:rFonts w:ascii="Arial" w:eastAsia="SimSun" w:hAnsi="Arial"/>
      <w:b/>
      <w:sz w:val="36"/>
    </w:rPr>
  </w:style>
  <w:style w:type="paragraph" w:customStyle="1" w:styleId="tal0">
    <w:name w:val="tal"/>
    <w:basedOn w:val="Normal"/>
    <w:rsid w:val="00C42B2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C42B22"/>
    <w:pPr>
      <w:spacing w:before="100" w:beforeAutospacing="1" w:after="100" w:afterAutospacing="1"/>
    </w:pPr>
    <w:rPr>
      <w:rFonts w:eastAsia="SimSun"/>
      <w:sz w:val="24"/>
      <w:szCs w:val="24"/>
      <w:lang w:eastAsia="de-DE"/>
    </w:rPr>
  </w:style>
  <w:style w:type="character" w:styleId="Strong">
    <w:name w:val="Strong"/>
    <w:uiPriority w:val="22"/>
    <w:qFormat/>
    <w:rsid w:val="00C42B22"/>
    <w:rPr>
      <w:b/>
      <w:bCs/>
    </w:rPr>
  </w:style>
  <w:style w:type="paragraph" w:customStyle="1" w:styleId="Reference">
    <w:name w:val="Reference"/>
    <w:basedOn w:val="Normal"/>
    <w:rsid w:val="00C42B22"/>
    <w:pPr>
      <w:tabs>
        <w:tab w:val="left" w:pos="851"/>
      </w:tabs>
      <w:ind w:left="851" w:hanging="851"/>
    </w:pPr>
    <w:rPr>
      <w:rFonts w:eastAsia="SimSun"/>
    </w:rPr>
  </w:style>
  <w:style w:type="character" w:customStyle="1" w:styleId="B1Char1">
    <w:name w:val="B1 Char1"/>
    <w:qFormat/>
    <w:rsid w:val="00C42B22"/>
    <w:rPr>
      <w:rFonts w:eastAsia="Times New Roman"/>
      <w:lang w:eastAsia="ja-JP"/>
    </w:rPr>
  </w:style>
  <w:style w:type="character" w:customStyle="1" w:styleId="1Char1">
    <w:name w:val="标题 1 Char1"/>
    <w:aliases w:val="Char1 Char1,Heading 1 Char1"/>
    <w:rsid w:val="00C42B22"/>
    <w:rPr>
      <w:rFonts w:eastAsia="Times New Roman"/>
      <w:b/>
      <w:bCs/>
      <w:kern w:val="44"/>
      <w:sz w:val="44"/>
      <w:szCs w:val="44"/>
      <w:lang w:val="en-GB" w:eastAsia="en-US"/>
    </w:rPr>
  </w:style>
  <w:style w:type="paragraph" w:customStyle="1" w:styleId="H7">
    <w:name w:val="H7"/>
    <w:basedOn w:val="H6"/>
    <w:rsid w:val="00C42B22"/>
    <w:pPr>
      <w:overflowPunct w:val="0"/>
      <w:autoSpaceDE w:val="0"/>
      <w:autoSpaceDN w:val="0"/>
      <w:adjustRightInd w:val="0"/>
      <w:textAlignment w:val="baseline"/>
    </w:pPr>
  </w:style>
  <w:style w:type="paragraph" w:customStyle="1" w:styleId="H8">
    <w:name w:val="H8"/>
    <w:basedOn w:val="H6"/>
    <w:rsid w:val="00C42B22"/>
    <w:pPr>
      <w:overflowPunct w:val="0"/>
      <w:autoSpaceDE w:val="0"/>
      <w:autoSpaceDN w:val="0"/>
      <w:adjustRightInd w:val="0"/>
      <w:textAlignment w:val="baseline"/>
    </w:pPr>
    <w:rPr>
      <w:lang w:eastAsia="zh-CN"/>
    </w:rPr>
  </w:style>
  <w:style w:type="character" w:customStyle="1" w:styleId="normaltextrun1">
    <w:name w:val="normaltextrun1"/>
    <w:rsid w:val="00C42B22"/>
  </w:style>
  <w:style w:type="paragraph" w:customStyle="1" w:styleId="Frontcover">
    <w:name w:val="Front_cover"/>
    <w:rsid w:val="00C42B22"/>
    <w:rPr>
      <w:rFonts w:ascii="Arial" w:hAnsi="Arial"/>
      <w:lang w:eastAsia="en-US"/>
    </w:rPr>
  </w:style>
  <w:style w:type="paragraph" w:customStyle="1" w:styleId="Lista2">
    <w:name w:val="Lista 2"/>
    <w:basedOn w:val="Normal"/>
    <w:rsid w:val="00C42B22"/>
    <w:pPr>
      <w:numPr>
        <w:ilvl w:val="1"/>
        <w:numId w:val="5"/>
      </w:numPr>
      <w:tabs>
        <w:tab w:val="num" w:pos="1440"/>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C42B22"/>
    <w:pPr>
      <w:numPr>
        <w:numId w:val="6"/>
      </w:numPr>
      <w:tabs>
        <w:tab w:val="num" w:pos="360"/>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C42B22"/>
    <w:pPr>
      <w:numPr>
        <w:numId w:val="7"/>
      </w:num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C42B22"/>
    <w:pPr>
      <w:numPr>
        <w:ilvl w:val="1"/>
      </w:numPr>
      <w:tabs>
        <w:tab w:val="clear" w:pos="1440"/>
        <w:tab w:val="clear" w:pos="2041"/>
        <w:tab w:val="num" w:pos="360"/>
        <w:tab w:val="num" w:pos="926"/>
        <w:tab w:val="num" w:pos="2608"/>
      </w:tabs>
      <w:ind w:left="2608" w:hanging="567"/>
    </w:pPr>
  </w:style>
  <w:style w:type="paragraph" w:customStyle="1" w:styleId="List31">
    <w:name w:val="List 3.1"/>
    <w:basedOn w:val="List21"/>
    <w:rsid w:val="00C42B22"/>
    <w:pPr>
      <w:numPr>
        <w:ilvl w:val="2"/>
      </w:numPr>
      <w:tabs>
        <w:tab w:val="clear" w:pos="2160"/>
        <w:tab w:val="num" w:pos="360"/>
        <w:tab w:val="num" w:pos="926"/>
        <w:tab w:val="num" w:pos="1440"/>
        <w:tab w:val="left" w:pos="3175"/>
      </w:tabs>
      <w:ind w:left="360" w:hanging="794"/>
    </w:pPr>
  </w:style>
  <w:style w:type="paragraph" w:customStyle="1" w:styleId="List41">
    <w:name w:val="List 4.1"/>
    <w:basedOn w:val="List31"/>
    <w:rsid w:val="00C42B22"/>
    <w:pPr>
      <w:numPr>
        <w:ilvl w:val="3"/>
      </w:numPr>
      <w:tabs>
        <w:tab w:val="clear" w:pos="2880"/>
        <w:tab w:val="num" w:pos="360"/>
        <w:tab w:val="num" w:pos="926"/>
        <w:tab w:val="left" w:pos="3742"/>
      </w:tabs>
      <w:ind w:left="3743" w:hanging="1021"/>
    </w:pPr>
  </w:style>
  <w:style w:type="paragraph" w:customStyle="1" w:styleId="List51">
    <w:name w:val="List 5.1"/>
    <w:basedOn w:val="List41"/>
    <w:rsid w:val="00C42B22"/>
    <w:pPr>
      <w:numPr>
        <w:ilvl w:val="4"/>
      </w:numPr>
      <w:tabs>
        <w:tab w:val="clear" w:pos="3175"/>
        <w:tab w:val="clear" w:pos="3600"/>
        <w:tab w:val="clear" w:pos="3742"/>
        <w:tab w:val="num" w:pos="360"/>
        <w:tab w:val="num" w:pos="926"/>
        <w:tab w:val="left" w:pos="4253"/>
      </w:tabs>
      <w:ind w:left="4253" w:hanging="1191"/>
    </w:pPr>
  </w:style>
  <w:style w:type="paragraph" w:customStyle="1" w:styleId="cpde">
    <w:name w:val="cpde"/>
    <w:basedOn w:val="Normal"/>
    <w:rsid w:val="00C42B22"/>
    <w:pPr>
      <w:numPr>
        <w:numId w:val="8"/>
      </w:numPr>
      <w:tabs>
        <w:tab w:val="num" w:pos="1492"/>
      </w:tabs>
      <w:overflowPunct w:val="0"/>
      <w:autoSpaceDE w:val="0"/>
      <w:autoSpaceDN w:val="0"/>
      <w:adjustRightInd w:val="0"/>
      <w:spacing w:before="120" w:after="0"/>
      <w:ind w:left="1492"/>
      <w:textAlignment w:val="baseline"/>
    </w:pPr>
    <w:rPr>
      <w:rFonts w:ascii="Helvetica" w:hAnsi="Helvetica"/>
    </w:rPr>
  </w:style>
  <w:style w:type="paragraph" w:customStyle="1" w:styleId="GDMOindent">
    <w:name w:val="GDMO indent"/>
    <w:basedOn w:val="ASN1Cont"/>
    <w:rsid w:val="00C42B2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42B22"/>
    <w:pPr>
      <w:tabs>
        <w:tab w:val="clear" w:pos="794"/>
        <w:tab w:val="clear" w:pos="1191"/>
        <w:tab w:val="clear" w:pos="1588"/>
        <w:tab w:val="clear" w:pos="1985"/>
      </w:tabs>
      <w:spacing w:before="0"/>
      <w:jc w:val="left"/>
    </w:pPr>
  </w:style>
  <w:style w:type="paragraph" w:customStyle="1" w:styleId="ASN1">
    <w:name w:val="ASN.1"/>
    <w:basedOn w:val="Normal"/>
    <w:next w:val="ASN1Cont0"/>
    <w:rsid w:val="00C42B2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C42B22"/>
    <w:pPr>
      <w:spacing w:before="0"/>
      <w:jc w:val="left"/>
    </w:pPr>
  </w:style>
  <w:style w:type="paragraph" w:customStyle="1" w:styleId="GDMO">
    <w:name w:val="GDMO"/>
    <w:basedOn w:val="ASN1Cont"/>
    <w:rsid w:val="00C42B22"/>
    <w:pPr>
      <w:tabs>
        <w:tab w:val="left" w:pos="1588"/>
        <w:tab w:val="left" w:pos="2268"/>
        <w:tab w:val="left" w:pos="2892"/>
        <w:tab w:val="left" w:pos="3572"/>
      </w:tabs>
    </w:pPr>
    <w:rPr>
      <w:b w:val="0"/>
    </w:rPr>
  </w:style>
  <w:style w:type="paragraph" w:customStyle="1" w:styleId="listbullettight">
    <w:name w:val="list bullet tight"/>
    <w:basedOn w:val="cpde"/>
    <w:rsid w:val="00C42B22"/>
    <w:pPr>
      <w:numPr>
        <w:numId w:val="11"/>
      </w:numPr>
      <w:overflowPunct/>
      <w:autoSpaceDE/>
      <w:autoSpaceDN/>
      <w:adjustRightInd/>
      <w:ind w:left="360"/>
      <w:textAlignment w:val="auto"/>
    </w:pPr>
  </w:style>
  <w:style w:type="paragraph" w:customStyle="1" w:styleId="nornal">
    <w:name w:val="nornal"/>
    <w:basedOn w:val="cpde"/>
    <w:rsid w:val="00C42B22"/>
    <w:pPr>
      <w:numPr>
        <w:numId w:val="12"/>
      </w:numPr>
      <w:overflowPunct/>
      <w:autoSpaceDE/>
      <w:autoSpaceDN/>
      <w:adjustRightInd/>
      <w:textAlignment w:val="auto"/>
    </w:pPr>
  </w:style>
  <w:style w:type="paragraph" w:customStyle="1" w:styleId="enumlev1">
    <w:name w:val="enumlev1"/>
    <w:basedOn w:val="Normal"/>
    <w:rsid w:val="00C42B2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C42B2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C42B2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C42B22"/>
  </w:style>
  <w:style w:type="paragraph" w:customStyle="1" w:styleId="Caption1">
    <w:name w:val="Caption1"/>
    <w:basedOn w:val="Normal"/>
    <w:next w:val="Normal"/>
    <w:rsid w:val="00C42B2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C42B2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C42B2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C42B2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C42B2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C42B22"/>
    <w:pPr>
      <w:numPr>
        <w:numId w:val="10"/>
      </w:numPr>
      <w:tabs>
        <w:tab w:val="left" w:pos="794"/>
        <w:tab w:val="left" w:pos="1191"/>
        <w:tab w:val="left" w:pos="1588"/>
        <w:tab w:val="left" w:pos="1985"/>
      </w:tabs>
      <w:overflowPunct w:val="0"/>
      <w:autoSpaceDE w:val="0"/>
      <w:autoSpaceDN w:val="0"/>
      <w:adjustRightInd w:val="0"/>
      <w:spacing w:before="136" w:after="0"/>
      <w:ind w:left="360"/>
      <w:jc w:val="both"/>
      <w:textAlignment w:val="baseline"/>
    </w:pPr>
    <w:rPr>
      <w:rFonts w:ascii="Times" w:hAnsi="Times"/>
    </w:rPr>
  </w:style>
  <w:style w:type="character" w:styleId="Emphasis">
    <w:name w:val="Emphasis"/>
    <w:qFormat/>
    <w:rsid w:val="00C42B22"/>
    <w:rPr>
      <w:i/>
    </w:rPr>
  </w:style>
  <w:style w:type="paragraph" w:customStyle="1" w:styleId="DefinitionTerm">
    <w:name w:val="Definition Term"/>
    <w:basedOn w:val="Normal"/>
    <w:next w:val="DefinitionList"/>
    <w:rsid w:val="00C42B2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C42B2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C42B2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C42B22"/>
    <w:pPr>
      <w:overflowPunct w:val="0"/>
      <w:autoSpaceDE w:val="0"/>
      <w:autoSpaceDN w:val="0"/>
      <w:adjustRightInd w:val="0"/>
      <w:spacing w:before="120" w:after="0"/>
      <w:textAlignment w:val="baseline"/>
    </w:pPr>
  </w:style>
  <w:style w:type="paragraph" w:customStyle="1" w:styleId="Bulletlist">
    <w:name w:val="Bullet list"/>
    <w:basedOn w:val="Normal"/>
    <w:rsid w:val="00C42B22"/>
    <w:pPr>
      <w:overflowPunct w:val="0"/>
      <w:autoSpaceDE w:val="0"/>
      <w:autoSpaceDN w:val="0"/>
      <w:adjustRightInd w:val="0"/>
      <w:spacing w:before="120" w:after="0"/>
      <w:textAlignment w:val="baseline"/>
    </w:pPr>
  </w:style>
  <w:style w:type="paragraph" w:customStyle="1" w:styleId="Bullets">
    <w:name w:val="Bullets"/>
    <w:basedOn w:val="Normal"/>
    <w:rsid w:val="00C42B22"/>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C42B2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C42B22"/>
    <w:pPr>
      <w:spacing w:before="0"/>
    </w:pPr>
    <w:rPr>
      <w:b/>
    </w:rPr>
  </w:style>
  <w:style w:type="paragraph" w:customStyle="1" w:styleId="Table">
    <w:name w:val="Table_#"/>
    <w:basedOn w:val="Normal"/>
    <w:next w:val="TableTitle"/>
    <w:rsid w:val="00C42B2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C42B22"/>
    <w:pPr>
      <w:spacing w:before="142" w:after="142"/>
    </w:pPr>
  </w:style>
  <w:style w:type="paragraph" w:customStyle="1" w:styleId="TableLegend">
    <w:name w:val="Table_Legend"/>
    <w:basedOn w:val="Normal"/>
    <w:next w:val="Normal"/>
    <w:rsid w:val="00C42B2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C42B2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C42B2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C42B2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C42B2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C42B2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C42B2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C42B22"/>
  </w:style>
  <w:style w:type="paragraph" w:customStyle="1" w:styleId="I1">
    <w:name w:val="I1"/>
    <w:basedOn w:val="List"/>
    <w:rsid w:val="00C42B22"/>
    <w:pPr>
      <w:textAlignment w:val="baseline"/>
    </w:pPr>
  </w:style>
  <w:style w:type="paragraph" w:customStyle="1" w:styleId="I2">
    <w:name w:val="I2"/>
    <w:basedOn w:val="List2"/>
    <w:rsid w:val="00C42B22"/>
    <w:pPr>
      <w:textAlignment w:val="baseline"/>
    </w:pPr>
  </w:style>
  <w:style w:type="paragraph" w:customStyle="1" w:styleId="I3">
    <w:name w:val="I3"/>
    <w:basedOn w:val="List3"/>
    <w:rsid w:val="00C42B22"/>
    <w:pPr>
      <w:textAlignment w:val="baseline"/>
    </w:pPr>
  </w:style>
  <w:style w:type="paragraph" w:customStyle="1" w:styleId="IB3">
    <w:name w:val="IB3"/>
    <w:basedOn w:val="Normal"/>
    <w:rsid w:val="00C42B22"/>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42B2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C42B22"/>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42B22"/>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42B22"/>
    <w:pPr>
      <w:numPr>
        <w:numId w:val="16"/>
      </w:numPr>
      <w:tabs>
        <w:tab w:val="clear" w:pos="360"/>
        <w:tab w:val="left" w:pos="284"/>
      </w:tabs>
      <w:overflowPunct w:val="0"/>
      <w:autoSpaceDE w:val="0"/>
      <w:autoSpaceDN w:val="0"/>
      <w:adjustRightInd w:val="0"/>
      <w:ind w:left="360" w:hanging="360"/>
      <w:textAlignment w:val="baseline"/>
    </w:pPr>
  </w:style>
  <w:style w:type="paragraph" w:customStyle="1" w:styleId="Normalaftertitle">
    <w:name w:val="Normal after title"/>
    <w:basedOn w:val="Heading1"/>
    <w:next w:val="Normal"/>
    <w:rsid w:val="00C42B2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C42B22"/>
    <w:pPr>
      <w:spacing w:before="120" w:after="0"/>
    </w:pPr>
    <w:rPr>
      <w:sz w:val="24"/>
    </w:rPr>
  </w:style>
  <w:style w:type="character" w:customStyle="1" w:styleId="NOZchn">
    <w:name w:val="NO Zchn"/>
    <w:locked/>
    <w:rsid w:val="00C42B22"/>
    <w:rPr>
      <w:lang w:eastAsia="en-US"/>
    </w:rPr>
  </w:style>
  <w:style w:type="paragraph" w:customStyle="1" w:styleId="paragraph">
    <w:name w:val="paragraph"/>
    <w:basedOn w:val="Normal"/>
    <w:rsid w:val="00C42B22"/>
    <w:pPr>
      <w:overflowPunct w:val="0"/>
      <w:autoSpaceDE w:val="0"/>
      <w:autoSpaceDN w:val="0"/>
      <w:adjustRightInd w:val="0"/>
      <w:spacing w:after="0"/>
    </w:pPr>
    <w:rPr>
      <w:sz w:val="24"/>
      <w:szCs w:val="24"/>
    </w:rPr>
  </w:style>
  <w:style w:type="character" w:customStyle="1" w:styleId="spellingerror">
    <w:name w:val="spellingerror"/>
    <w:rsid w:val="00C42B22"/>
  </w:style>
  <w:style w:type="character" w:customStyle="1" w:styleId="hljs-tag">
    <w:name w:val="hljs-tag"/>
    <w:rsid w:val="00C42B22"/>
  </w:style>
  <w:style w:type="character" w:customStyle="1" w:styleId="hljs-name">
    <w:name w:val="hljs-name"/>
    <w:rsid w:val="00C42B22"/>
  </w:style>
  <w:style w:type="character" w:customStyle="1" w:styleId="hljs-attr">
    <w:name w:val="hljs-attr"/>
    <w:rsid w:val="00C42B22"/>
  </w:style>
  <w:style w:type="character" w:customStyle="1" w:styleId="hljs-string">
    <w:name w:val="hljs-string"/>
    <w:rsid w:val="00C42B22"/>
  </w:style>
  <w:style w:type="character" w:customStyle="1" w:styleId="TALChar1">
    <w:name w:val="TAL Char1"/>
    <w:rsid w:val="00C42B22"/>
    <w:rPr>
      <w:rFonts w:ascii="Arial" w:hAnsi="Arial"/>
      <w:sz w:val="18"/>
      <w:lang w:val="en-GB" w:eastAsia="en-US" w:bidi="ar-SA"/>
    </w:rPr>
  </w:style>
  <w:style w:type="character" w:styleId="SubtleEmphasis">
    <w:name w:val="Subtle Emphasis"/>
    <w:basedOn w:val="DefaultParagraphFont"/>
    <w:uiPriority w:val="19"/>
    <w:qFormat/>
    <w:rsid w:val="00C42B22"/>
    <w:rPr>
      <w:i/>
      <w:iCs/>
      <w:color w:val="808080" w:themeColor="text1" w:themeTint="7F"/>
    </w:rPr>
  </w:style>
  <w:style w:type="character" w:styleId="IntenseEmphasis">
    <w:name w:val="Intense Emphasis"/>
    <w:basedOn w:val="DefaultParagraphFont"/>
    <w:uiPriority w:val="21"/>
    <w:qFormat/>
    <w:rsid w:val="00C42B22"/>
    <w:rPr>
      <w:b/>
      <w:bCs/>
      <w:i/>
      <w:iCs/>
      <w:color w:val="4472C4" w:themeColor="accent1"/>
    </w:rPr>
  </w:style>
  <w:style w:type="character" w:styleId="SubtleReference">
    <w:name w:val="Subtle Reference"/>
    <w:basedOn w:val="DefaultParagraphFont"/>
    <w:uiPriority w:val="31"/>
    <w:qFormat/>
    <w:rsid w:val="00C42B22"/>
    <w:rPr>
      <w:smallCaps/>
      <w:color w:val="ED7D31" w:themeColor="accent2"/>
      <w:u w:val="single"/>
    </w:rPr>
  </w:style>
  <w:style w:type="character" w:styleId="IntenseReference">
    <w:name w:val="Intense Reference"/>
    <w:basedOn w:val="DefaultParagraphFont"/>
    <w:uiPriority w:val="32"/>
    <w:qFormat/>
    <w:rsid w:val="00C42B22"/>
    <w:rPr>
      <w:b/>
      <w:bCs/>
      <w:smallCaps/>
      <w:color w:val="ED7D31" w:themeColor="accent2"/>
      <w:spacing w:val="5"/>
      <w:u w:val="single"/>
    </w:rPr>
  </w:style>
  <w:style w:type="character" w:styleId="BookTitle">
    <w:name w:val="Book Title"/>
    <w:basedOn w:val="DefaultParagraphFont"/>
    <w:uiPriority w:val="33"/>
    <w:qFormat/>
    <w:rsid w:val="00C42B22"/>
    <w:rPr>
      <w:b/>
      <w:bCs/>
      <w:smallCaps/>
      <w:spacing w:val="5"/>
    </w:rPr>
  </w:style>
  <w:style w:type="table" w:styleId="LightShading">
    <w:name w:val="Light Shading"/>
    <w:basedOn w:val="TableNormal"/>
    <w:uiPriority w:val="60"/>
    <w:rsid w:val="00C42B2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42B2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C42B2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C42B2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C42B2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C42B2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C42B2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42B2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42B2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C42B2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C42B2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C42B2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C42B22"/>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302467918">
      <w:bodyDiv w:val="1"/>
      <w:marLeft w:val="0"/>
      <w:marRight w:val="0"/>
      <w:marTop w:val="0"/>
      <w:marBottom w:val="0"/>
      <w:divBdr>
        <w:top w:val="none" w:sz="0" w:space="0" w:color="auto"/>
        <w:left w:val="none" w:sz="0" w:space="0" w:color="auto"/>
        <w:bottom w:val="none" w:sz="0" w:space="0" w:color="auto"/>
        <w:right w:val="none" w:sz="0" w:space="0" w:color="auto"/>
      </w:divBdr>
    </w:div>
    <w:div w:id="309748305">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62969391">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6573770">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32123081">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867303842">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096633113">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468085628">
      <w:bodyDiv w:val="1"/>
      <w:marLeft w:val="0"/>
      <w:marRight w:val="0"/>
      <w:marTop w:val="0"/>
      <w:marBottom w:val="0"/>
      <w:divBdr>
        <w:top w:val="none" w:sz="0" w:space="0" w:color="auto"/>
        <w:left w:val="none" w:sz="0" w:space="0" w:color="auto"/>
        <w:bottom w:val="none" w:sz="0" w:space="0" w:color="auto"/>
        <w:right w:val="none" w:sz="0" w:space="0" w:color="auto"/>
      </w:divBdr>
    </w:div>
    <w:div w:id="150327966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747459079">
      <w:bodyDiv w:val="1"/>
      <w:marLeft w:val="0"/>
      <w:marRight w:val="0"/>
      <w:marTop w:val="0"/>
      <w:marBottom w:val="0"/>
      <w:divBdr>
        <w:top w:val="none" w:sz="0" w:space="0" w:color="auto"/>
        <w:left w:val="none" w:sz="0" w:space="0" w:color="auto"/>
        <w:bottom w:val="none" w:sz="0" w:space="0" w:color="auto"/>
        <w:right w:val="none" w:sz="0" w:space="0" w:color="auto"/>
      </w:divBdr>
    </w:div>
    <w:div w:id="1772773604">
      <w:bodyDiv w:val="1"/>
      <w:marLeft w:val="0"/>
      <w:marRight w:val="0"/>
      <w:marTop w:val="0"/>
      <w:marBottom w:val="0"/>
      <w:divBdr>
        <w:top w:val="none" w:sz="0" w:space="0" w:color="auto"/>
        <w:left w:val="none" w:sz="0" w:space="0" w:color="auto"/>
        <w:bottom w:val="none" w:sz="0" w:space="0" w:color="auto"/>
        <w:right w:val="none" w:sz="0" w:space="0" w:color="auto"/>
      </w:divBdr>
    </w:div>
    <w:div w:id="1847591792">
      <w:bodyDiv w:val="1"/>
      <w:marLeft w:val="0"/>
      <w:marRight w:val="0"/>
      <w:marTop w:val="0"/>
      <w:marBottom w:val="0"/>
      <w:divBdr>
        <w:top w:val="none" w:sz="0" w:space="0" w:color="auto"/>
        <w:left w:val="none" w:sz="0" w:space="0" w:color="auto"/>
        <w:bottom w:val="none" w:sz="0" w:space="0" w:color="auto"/>
        <w:right w:val="none" w:sz="0" w:space="0" w:color="auto"/>
      </w:divBdr>
    </w:div>
    <w:div w:id="1890874118">
      <w:bodyDiv w:val="1"/>
      <w:marLeft w:val="0"/>
      <w:marRight w:val="0"/>
      <w:marTop w:val="0"/>
      <w:marBottom w:val="0"/>
      <w:divBdr>
        <w:top w:val="none" w:sz="0" w:space="0" w:color="auto"/>
        <w:left w:val="none" w:sz="0" w:space="0" w:color="auto"/>
        <w:bottom w:val="none" w:sz="0" w:space="0" w:color="auto"/>
        <w:right w:val="none" w:sz="0" w:space="0" w:color="auto"/>
      </w:divBdr>
    </w:div>
    <w:div w:id="1892574886">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1953394766">
      <w:bodyDiv w:val="1"/>
      <w:marLeft w:val="0"/>
      <w:marRight w:val="0"/>
      <w:marTop w:val="0"/>
      <w:marBottom w:val="0"/>
      <w:divBdr>
        <w:top w:val="none" w:sz="0" w:space="0" w:color="auto"/>
        <w:left w:val="none" w:sz="0" w:space="0" w:color="auto"/>
        <w:bottom w:val="none" w:sz="0" w:space="0" w:color="auto"/>
        <w:right w:val="none" w:sz="0" w:space="0" w:color="auto"/>
      </w:divBdr>
    </w:div>
    <w:div w:id="1989236939">
      <w:bodyDiv w:val="1"/>
      <w:marLeft w:val="0"/>
      <w:marRight w:val="0"/>
      <w:marTop w:val="0"/>
      <w:marBottom w:val="0"/>
      <w:divBdr>
        <w:top w:val="none" w:sz="0" w:space="0" w:color="auto"/>
        <w:left w:val="none" w:sz="0" w:space="0" w:color="auto"/>
        <w:bottom w:val="none" w:sz="0" w:space="0" w:color="auto"/>
        <w:right w:val="none" w:sz="0" w:space="0" w:color="auto"/>
      </w:divBdr>
    </w:div>
    <w:div w:id="2000882057">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64908533">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 w:id="2115057142">
      <w:bodyDiv w:val="1"/>
      <w:marLeft w:val="0"/>
      <w:marRight w:val="0"/>
      <w:marTop w:val="0"/>
      <w:marBottom w:val="0"/>
      <w:divBdr>
        <w:top w:val="none" w:sz="0" w:space="0" w:color="auto"/>
        <w:left w:val="none" w:sz="0" w:space="0" w:color="auto"/>
        <w:bottom w:val="none" w:sz="0" w:space="0" w:color="auto"/>
        <w:right w:val="none" w:sz="0" w:space="0" w:color="auto"/>
      </w:divBdr>
    </w:div>
    <w:div w:id="213119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Word_Document.docx"/><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136</Pages>
  <Words>46838</Words>
  <Characters>266977</Characters>
  <Application>Microsoft Office Word</Application>
  <DocSecurity>0</DocSecurity>
  <Lines>2224</Lines>
  <Paragraphs>626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313189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2024-09-25T13:18:00Z</dcterms:created>
  <dcterms:modified xsi:type="dcterms:W3CDTF">2025-01-10T10:50:00Z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28.541%Rel-17%%28.541%Rel-17%%28.541%Rel-17%0001%28.541%Rel-17%0002%28.541%Rel-17%0003%28.541%Rel-17%0005%28.541%Rel-17%0006%28.541%Rel-17%0007%28.541%Rel-17%0008%28.541%Rel-17%0009%28.541%Rel-17%0011%28.541%Rel-17%0012%28.541%Rel-17%0013%28.541%Rel-17%00</vt:lpwstr>
  </property>
  <property fmtid="{D5CDD505-2E9C-101B-9397-08002B2CF9AE}" pid="3" name="MCCCRsImpl1">
    <vt:lpwstr>14%28.541%Rel-17%0015%28.541%Rel-17%0016%28.541%Rel-17%0019%28.541%Rel-17%0021%28.541%Rel-17%0022%28.541%Rel-17%0023%28.541%Rel-17%0025%28.541%Rel-17%0027%28.541%Rel-17%0031%28.541%Rel-17%0033%28.541%Rel-17%0034%28.541%Rel-17%0038%28.541%Rel-17%0039%28.54</vt:lpwstr>
  </property>
  <property fmtid="{D5CDD505-2E9C-101B-9397-08002B2CF9AE}" pid="4" name="MCCCRsImpl2">
    <vt:lpwstr>1%Rel-17%0040%28.541%Rel-17%0041%28.541%Rel-17%0043%28.541%Rel-17%0044%28.541%Rel-17%0045%28.541%Rel-17%0046%28.541%Rel-17%0047%28.541%Rel-17%0048%28.541%Rel-17%0052%28.541%Rel-17%0053%28.541%Rel-17%0054%28.541%Rel-17%0055%28.541%Rel-17%0057%28.541%Rel-17</vt:lpwstr>
  </property>
  <property fmtid="{D5CDD505-2E9C-101B-9397-08002B2CF9AE}" pid="5" name="MCCCRsImpl3">
    <vt:lpwstr>%0058%28.541%Rel-17%0059%28.541%Rel-17%0060%28.541%Rel-17%0061%28.541%Rel-17%0062%28.541%Rel-17%0063%28.541%Rel-17%0064%28.541%Rel-17%0065%28.541%Rel-17%0066%28.541%Rel-17%0068%28.541%Rel-17%0069%28.541%Rel-17%0073%28.541%Rel-17%0074%28.541%Rel-17%0075%28</vt:lpwstr>
  </property>
  <property fmtid="{D5CDD505-2E9C-101B-9397-08002B2CF9AE}" pid="6" name="MCCCRsImpl4">
    <vt:lpwstr>.541%Rel-17%0076%28.541%Rel-17%0079%28.541%Rel-17%0083%28.541%Rel-17%0085%28.541%Rel-17%0088%28.541%Rel-17%0096%28.541%Rel-17%0098%28.541%Rel-17%0099%28.541%Rel-17%0102%28.541%Rel-17%0089%28.541%Rel-17%0107%28.541%Rel-17%0109%28.541%Rel-17%0114%28.541%Rel</vt:lpwstr>
  </property>
  <property fmtid="{D5CDD505-2E9C-101B-9397-08002B2CF9AE}" pid="7" name="MCCCRsImpl5">
    <vt:lpwstr>-17%0121%28.541%Rel-17%0123%28.541%Rel-17%0126%28.541%Rel-17%0128%28.541%Rel-17%0130%28.541%Rel-17%0132%28.541%Rel-17%0133%28.541%Rel-17%0142%28.541%Rel-17%0143%28.541%Rel-17%0149%28.541%Rel-17%0150%28.541%Rel-17%0152%28.541%Rel-17%0154%28.541%Rel-17%0157</vt:lpwstr>
  </property>
  <property fmtid="{D5CDD505-2E9C-101B-9397-08002B2CF9AE}" pid="8" name="MCCCRsImpl6">
    <vt:lpwstr>%28.541%Rel-17%0158%28.541%Rel-17%0146%28.541%Rel-17%0156%28.541%Rel-17%0161%28.541%Rel-17%0166%28.541%Rel-17%0167%28.541%Rel-17%0168%28.541%Rel-17%0170%28.541%Rel-17%0172%28.541%Rel-17%0175%28.541%Rel-17%0177%28.541%Rel-17%0178%28.541%Rel-17%0180%28.541%</vt:lpwstr>
  </property>
  <property fmtid="{D5CDD505-2E9C-101B-9397-08002B2CF9AE}" pid="9" name="MCCCRsImpl7">
    <vt:lpwstr>Rel-17%0182%28.541%Rel-17%0184%28.541%Rel-17%0185%28.541%Rel-17%0186%28.541%Rel-17%0192%28.541%Rel-17%0195%28.541%Rel-17%0197%28.541%Rel-17%0198%28.541%Rel-17%0199%28.541%Rel-17%0200%28.541%Rel-17%0202%28.541%Rel-17%0212%28.541%Rel-17%0213%28.541%Rel-17%0</vt:lpwstr>
  </property>
  <property fmtid="{D5CDD505-2E9C-101B-9397-08002B2CF9AE}" pid="10" name="MCCCRsImpl8">
    <vt:lpwstr>222%28.541%Rel-17%0223%28.541%Rel-17%0226%28.541%Rel-17%0227%28.541%Rel-17%0163%28.541%Rel-17%0179%28.541%Rel-17%0235%28.541%Rel-17%0239%28.541%Rel-17%0241%28.541%Rel-17%0242%28.541%Rel-17%0243%28.541%Rel-17%0245%28.541%Rel-17%0248%28.541%Rel-17%0250%28.5</vt:lpwstr>
  </property>
  <property fmtid="{D5CDD505-2E9C-101B-9397-08002B2CF9AE}" pid="11" name="MCCCRsImpl9">
    <vt:lpwstr>41%Rel-17%0253%28.541%Rel-17%0254%28.541%Rel-17%0255%28.541%Rel-17%0258%28.541%Rel-17%%28.541%Rel-17%0259%28.541%Rel-17%0260%28.541%Rel-17%0261%28.541%Rel-17%0262%28.541%Rel-17%0263%28.541%Rel-17%0268%28.541%Rel-17%0269%28.541%Rel-17%0270%28.541%Rel-17%02</vt:lpwstr>
  </property>
  <property fmtid="{D5CDD505-2E9C-101B-9397-08002B2CF9AE}" pid="12" name="MCCCRsImpl10">
    <vt:lpwstr>74%28.541%Rel-17%0275%28.541%Rel-17%0278%28.541%Rel-17%0279%28.541%Rel-17%0281%28.541%Rel-17%0283%28.541%Rel-17%0284%28.541%Rel-17%0285%28.541%Rel-17%0286%28.541%Rel-17%0287%28.541%Rel-17%0289%28.541%Rel-17%0290%28.541%Rel-17%0291%28.541%Rel-17%0293%28.54</vt:lpwstr>
  </property>
  <property fmtid="{D5CDD505-2E9C-101B-9397-08002B2CF9AE}" pid="13" name="MCCCRsImpl11">
    <vt:lpwstr>1%Rel-17%0294%28.541%Rel-17%0295%28.541%Rel-17%0300%28.541%Rel-17%0301%28.541%Rel-17%0302%28.541%Rel-17%0303%28.541%Rel-17%0305%28.541%Rel-17%0306%28.541%Rel-17%0307%28.541%Rel-17%0312%28.541%Rel-17%0315%28.541%Rel-17%0316%28.541%Rel-17%0318%28.541%Rel-17</vt:lpwstr>
  </property>
  <property fmtid="{D5CDD505-2E9C-101B-9397-08002B2CF9AE}" pid="14" name="MCCCRsImpl12">
    <vt:lpwstr>%0319%28.541%Rel-17%0320%28.541%Rel-17%0321%28.541%Rel-17%0322%28.541%Rel-17%0323%28.541%Rel-17%0325%28.541%Rel-17%0329%28.541%Rel-17%0330%28.541%Rel-17%0331%28.541%Rel-17%0332%28.541%Rel-17%0333%28.541%Rel-17%0334%28.541%Rel-17%0335%28.541%Rel-17%0336%28</vt:lpwstr>
  </property>
  <property fmtid="{D5CDD505-2E9C-101B-9397-08002B2CF9AE}" pid="15" name="MCCCRsImpl13">
    <vt:lpwstr>.541%Rel-17%0338%28.541%Rel-17%0339%28.541%Rel-17%0345%28.541%Rel-17%0362%28.541%Rel-17%0368%28.541%Rel-17%0369%28.541%Rel-17%0370%28.541%Rel-17%0371%28.541%Rel-17%0337%28.541%Rel-17%0341%28.541%Rel-17%0342%28.541%Rel-17%0366%28.541%Rel-17%%28.541%Rel-17%</vt:lpwstr>
  </property>
  <property fmtid="{D5CDD505-2E9C-101B-9397-08002B2CF9AE}" pid="16" name="MCCCRsImpl14">
    <vt:lpwstr>0380%28.541%Rel-17%0382%28.541%Rel-17%0384%28.541%Rel-17%0386%28.541%Rel-17%0388%28.541%Rel-17%0393%28.541%Rel-17%0395%28.541%Rel-17%0399%28.541%Rel-17%0405%28.541%Rel-17%0406%28.541%Rel-17%0407%28.541%Rel-17%0410%28.541%Rel-17%0412%28.541%Rel-17%0414%28.</vt:lpwstr>
  </property>
  <property fmtid="{D5CDD505-2E9C-101B-9397-08002B2CF9AE}" pid="17" name="MCCCRsImpl15">
    <vt:lpwstr>17%0474%28.541%Rel-17%%28.541%Rel-17%0430%28.541%Rel-17%0479%28.541%Rel-17%0480%28.541%Rel-17%0482%28.541%Rel-17%0485%28.541%Rel-17%0487%28.541%Rel-17%0490%28.541%Rel-17%0491%28.541%Rel-17%0493%28.541%Rel-17%0498%28.541%Rel-17%0499%28.541%Rel-17%0501%28.5</vt:lpwstr>
  </property>
  <property fmtid="{D5CDD505-2E9C-101B-9397-08002B2CF9AE}" pid="18" name="MCCCRsImpl17">
    <vt:lpwstr>41%Rel-17%0506%</vt:lpwstr>
  </property>
</Properties>
</file>