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6015BE">
      <w:pPr>
        <w:pStyle w:val="Heading2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1C8B6B33" w14:textId="77777777" w:rsidR="006015BE" w:rsidRPr="00FD51F4" w:rsidRDefault="006015BE" w:rsidP="006015B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 w:rsidRPr="00FD51F4">
        <w:rPr>
          <w:rFonts w:ascii="Arial" w:hAnsi="Arial"/>
          <w:sz w:val="36"/>
        </w:rPr>
        <w:t>E.5</w:t>
      </w:r>
      <w:r w:rsidRPr="00FD51F4">
        <w:rPr>
          <w:rFonts w:ascii="Arial" w:hAnsi="Arial"/>
          <w:sz w:val="36"/>
        </w:rPr>
        <w:tab/>
        <w:t>Modules</w:t>
      </w:r>
    </w:p>
    <w:p w14:paraId="2B9C33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_3gpp-nr-nrm-beam.yang</w:t>
      </w:r>
    </w:p>
    <w:p w14:paraId="227E3878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F491A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_3gpp-nr-nrm-beam {</w:t>
      </w:r>
    </w:p>
    <w:p w14:paraId="1280EE1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773B480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"urn:3gpp:sa5:_3gpp-nr-nrm-beam";</w:t>
      </w:r>
    </w:p>
    <w:p w14:paraId="3846A2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"beam3gpp";</w:t>
      </w:r>
    </w:p>
    <w:p w14:paraId="08E2B0D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7A0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_3gpp-nr-nrm-commonbeamformingfunction { prefix cbeamff3gpp; }</w:t>
      </w:r>
    </w:p>
    <w:p w14:paraId="68CD80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C93C4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91A12D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525C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AA299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1AD7177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ACE8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C72C5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0E4FB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Beam Information</w:t>
      </w:r>
    </w:p>
    <w:p w14:paraId="221589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3C98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2A6065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764DAF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D531D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0CA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5B009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2019-11-23 {</w:t>
      </w:r>
    </w:p>
    <w:p w14:paraId="4D70456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"Initial revision";</w:t>
      </w:r>
    </w:p>
    <w:p w14:paraId="67228D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"S5-197643";</w:t>
      </w:r>
    </w:p>
    <w:p w14:paraId="338929D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301832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973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BeamType {</w:t>
      </w:r>
    </w:p>
    <w:p w14:paraId="3BE144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C1D235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SSB-BEAM;</w:t>
      </w:r>
    </w:p>
    <w:p w14:paraId="14E291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F9CE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4718F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A1DCC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BeamGrp {</w:t>
      </w:r>
    </w:p>
    <w:p w14:paraId="139EAA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Beam IOC.";</w:t>
      </w:r>
    </w:p>
    <w:p w14:paraId="48EFDC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34F9FAE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751C701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046D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beamIndex {</w:t>
      </w:r>
    </w:p>
    <w:p w14:paraId="47DC72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"Index of the beam. ";</w:t>
      </w:r>
    </w:p>
    <w:p w14:paraId="6F2F98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0FFDF94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int32;</w:t>
      </w:r>
    </w:p>
    <w:p w14:paraId="1D50EE9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4DDC9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8851F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beamType {</w:t>
      </w:r>
    </w:p>
    <w:p w14:paraId="07BD9DD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type of the beam. ";</w:t>
      </w:r>
    </w:p>
    <w:p w14:paraId="105C25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BeamType;</w:t>
      </w:r>
    </w:p>
    <w:p w14:paraId="3A05700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DA7D1B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2598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beamAzimuth {</w:t>
      </w:r>
    </w:p>
    <w:p w14:paraId="7F6593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azimuth of a beam transmission, which means the</w:t>
      </w:r>
    </w:p>
    <w:p w14:paraId="76D39BD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horizontal beamforming pointing angle (beam peak direction) in the</w:t>
      </w:r>
    </w:p>
    <w:p w14:paraId="2F0EA2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 The pointing angle is the</w:t>
      </w:r>
    </w:p>
    <w:p w14:paraId="5F8B83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equal to the geometric centre of the half-power contour</w:t>
      </w:r>
    </w:p>
    <w:p w14:paraId="064E348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of the beam relative to the reference plane. Zero degree implies</w:t>
      </w:r>
    </w:p>
    <w:p w14:paraId="01424C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explicit antenna bearing (boresight). Positive angle implies clockwise</w:t>
      </w:r>
    </w:p>
    <w:p w14:paraId="678377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from the antenna bearing.";</w:t>
      </w:r>
    </w:p>
    <w:p w14:paraId="3980421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0873F6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63B7C7F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1C7ED0E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21120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D3D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beamTilt {</w:t>
      </w:r>
    </w:p>
    <w:p w14:paraId="71EA893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"The tilt of a beam transmission, which means the vertical</w:t>
      </w:r>
    </w:p>
    <w:p w14:paraId="4D9EDE2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beamforming pointing angle (beam peak direction) in the Theta-axis in</w:t>
      </w:r>
    </w:p>
    <w:p w14:paraId="62BDF3B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1/10th degree resolution.</w:t>
      </w:r>
    </w:p>
    <w:p w14:paraId="2C3B49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pointing angle is the direction equal to the geometric centre of</w:t>
      </w:r>
    </w:p>
    <w:p w14:paraId="7985A9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half-power contour of the beam relative to the reference plane.</w:t>
      </w:r>
    </w:p>
    <w:p w14:paraId="17BA88F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Positive value implies downtilt.";</w:t>
      </w:r>
    </w:p>
    <w:p w14:paraId="6A2627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4BCBE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"-900..900"; }</w:t>
      </w:r>
    </w:p>
    <w:p w14:paraId="67D8D5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04774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F65CC4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5BC75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C44E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3C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beamHorizWidth {</w:t>
      </w:r>
    </w:p>
    <w:p w14:paraId="017D403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Horizontal beamWidth of a beam transmission, which</w:t>
      </w:r>
    </w:p>
    <w:p w14:paraId="3D162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means the horizontal beamforming half-power (3dB down) beamwidth in the</w:t>
      </w:r>
    </w:p>
    <w:p w14:paraId="159822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Phi-axis in 1/10th degree resolution.";</w:t>
      </w:r>
    </w:p>
    <w:p w14:paraId="087988C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397FEA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"0..3599"; }</w:t>
      </w:r>
    </w:p>
    <w:p w14:paraId="7B4C10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3012422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781DA6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5107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beamVertWidth {</w:t>
      </w:r>
    </w:p>
    <w:p w14:paraId="6674832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 The Vertical beamWidth of a beam transmission, which means</w:t>
      </w:r>
    </w:p>
    <w:p w14:paraId="1ED89A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vertical beamforming half-power (3dB down) beamwidth in the</w:t>
      </w:r>
    </w:p>
    <w:p w14:paraId="7698F7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Theta-axis in 1/10th degree resolution.";</w:t>
      </w:r>
    </w:p>
    <w:p w14:paraId="655F7D4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38.104, TS 38.901";</w:t>
      </w:r>
    </w:p>
    <w:p w14:paraId="1B54E3F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int32 { range "0..1800"; }</w:t>
      </w:r>
    </w:p>
    <w:p w14:paraId="22BAE4F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"0.1";</w:t>
      </w:r>
    </w:p>
    <w:p w14:paraId="76EE5D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3185D0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75A8A92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6F3FF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"/me3gpp:ManagedElement/gnbdu3gpp:GNBDUFunction/"</w:t>
      </w:r>
    </w:p>
    <w:p w14:paraId="60F5190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+ "nrsectcarr3gpp:NRSectorCarrier/cbeamff3gpp:CommonBeamformingFunction" {</w:t>
      </w:r>
    </w:p>
    <w:p w14:paraId="35CE13E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DDA5F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Beam {</w:t>
      </w:r>
    </w:p>
    <w:p w14:paraId="7B35891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the per-Beam information required for,</w:t>
      </w:r>
    </w:p>
    <w:p w14:paraId="4FD826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e.g. beam performance management utilizing measurements generated in</w:t>
      </w:r>
    </w:p>
    <w:p w14:paraId="3256117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the RAN. Can have spatial attributes of horizontal/azimuth</w:t>
      </w:r>
    </w:p>
    <w:p w14:paraId="2AE7FD0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(ie: Phi-axis) and vertical/tilt (ie: Theta-axis) beam pointing</w:t>
      </w:r>
    </w:p>
    <w:p w14:paraId="20E211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direction and beam width attributes.";</w:t>
      </w:r>
    </w:p>
    <w:p w14:paraId="1BBB3C8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28.541";</w:t>
      </w:r>
    </w:p>
    <w:p w14:paraId="790CEC5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7FD2B5E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5198DD5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</w:t>
      </w:r>
    </w:p>
    <w:p w14:paraId="70705A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BeamGrp;</w:t>
      </w:r>
    </w:p>
    <w:p w14:paraId="2139947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39011A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A5164D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F96C9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76CC5A23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8AAEBE6" w14:textId="77777777" w:rsidR="006015BE" w:rsidRPr="00FD51F4" w:rsidRDefault="006015BE" w:rsidP="006015BE"/>
    <w:p w14:paraId="7028A1B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E.5.1a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_3gpp-nr-nrm-bwp.yang</w:t>
      </w:r>
    </w:p>
    <w:p w14:paraId="61D07DB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6738AC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module _3gpp-nr-nrm-bwp {</w:t>
      </w:r>
    </w:p>
    <w:p w14:paraId="699EED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yang-version 1.1;</w:t>
      </w:r>
    </w:p>
    <w:p w14:paraId="110CE39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namespace "urn:3gpp:sa5:_3gpp-nr-nrm-bwp";</w:t>
      </w:r>
    </w:p>
    <w:p w14:paraId="3684D54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prefix "bwp3gpp";</w:t>
      </w:r>
    </w:p>
    <w:p w14:paraId="20F5E2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01F19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99D7B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9A63AA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92529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41BBD7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F5E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organization "3GPP SA5";</w:t>
      </w:r>
    </w:p>
    <w:p w14:paraId="25E81D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4BBC86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description "Defines the YANG mapping of the BWP Information Object Class</w:t>
      </w:r>
    </w:p>
    <w:p w14:paraId="43044A7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16AAC8A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0DF577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TTA, TTC). All rights reserved.";</w:t>
      </w:r>
    </w:p>
    <w:p w14:paraId="032BA36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27CC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C0CA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80F46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7D164D8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BA944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BE8A3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C7F52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CyclicPrefix {</w:t>
      </w:r>
    </w:p>
    <w:p w14:paraId="1914CF5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4E62B48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NORMAL;</w:t>
      </w:r>
    </w:p>
    <w:p w14:paraId="3BB3EE1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EXTENDED;</w:t>
      </w:r>
    </w:p>
    <w:p w14:paraId="00C2B7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8FE42D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5D55F07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7E9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BwpContext {</w:t>
      </w:r>
    </w:p>
    <w:p w14:paraId="75BD9BB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060BA1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DL;</w:t>
      </w:r>
    </w:p>
    <w:p w14:paraId="0740C7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UL;</w:t>
      </w:r>
    </w:p>
    <w:p w14:paraId="5B3380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SUL;</w:t>
      </w:r>
    </w:p>
    <w:p w14:paraId="61C91B0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7B1EF6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DD7B2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typedef IsInitialBwp {</w:t>
      </w:r>
    </w:p>
    <w:p w14:paraId="06E41C5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type enumeration {</w:t>
      </w:r>
    </w:p>
    <w:p w14:paraId="781F35D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INITIAL;</w:t>
      </w:r>
    </w:p>
    <w:p w14:paraId="6061D1A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enum OTHER;</w:t>
      </w:r>
    </w:p>
    <w:p w14:paraId="23B4A5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2C8BB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1BF984F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6FA1A5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grouping BWPGrp {</w:t>
      </w:r>
    </w:p>
    <w:p w14:paraId="2B99189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description "Represents the BWP IOC.";</w:t>
      </w:r>
    </w:p>
    <w:p w14:paraId="2B508CE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reference "3GPP TS 28.541";</w:t>
      </w:r>
    </w:p>
    <w:p w14:paraId="4C396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uses mf3gpp:ManagedFunctionGrp;</w:t>
      </w:r>
    </w:p>
    <w:p w14:paraId="511F649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85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bwpContext {</w:t>
      </w:r>
    </w:p>
    <w:p w14:paraId="3BDE8C6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downlink, uplink</w:t>
      </w:r>
    </w:p>
    <w:p w14:paraId="63BE3BD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or supplementary uplink.";</w:t>
      </w:r>
    </w:p>
    <w:p w14:paraId="140A85D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2BC6D2D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BwpContext;</w:t>
      </w:r>
    </w:p>
    <w:p w14:paraId="41B557C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4F52DA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560F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isInitialBwp {</w:t>
      </w:r>
    </w:p>
    <w:p w14:paraId="76C6DDB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"Identifies whether the object is used for initial or other</w:t>
      </w:r>
    </w:p>
    <w:p w14:paraId="4635AA5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BWP.";</w:t>
      </w:r>
    </w:p>
    <w:p w14:paraId="13D4060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47F6EB4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IsInitialBwp;</w:t>
      </w:r>
    </w:p>
    <w:p w14:paraId="66AD66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530D75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1FD8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subCarrierSpacing {</w:t>
      </w:r>
    </w:p>
    <w:p w14:paraId="7628AE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"Subcarrier spacing configuration for a BWP.";</w:t>
      </w:r>
    </w:p>
    <w:p w14:paraId="11C087B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38.104";</w:t>
      </w:r>
    </w:p>
    <w:p w14:paraId="22228178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0CDAF3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lastRenderedPageBreak/>
        <w:t xml:space="preserve">      type uint32 { range "15 | 30 | 60 | 120"; }</w:t>
      </w:r>
    </w:p>
    <w:p w14:paraId="0DC7838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units kHz;</w:t>
      </w:r>
    </w:p>
    <w:p w14:paraId="3A0ECFB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6543F70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69777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cyclicPrefix {</w:t>
      </w:r>
    </w:p>
    <w:p w14:paraId="18186CC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"Cyclic prefix, which may be normal or extended."; </w:t>
      </w:r>
    </w:p>
    <w:p w14:paraId="7C125E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"3GPP TS 38.211";</w:t>
      </w:r>
    </w:p>
    <w:p w14:paraId="67C0E5B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6E3874F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CyclicPrefix;</w:t>
      </w:r>
    </w:p>
    <w:p w14:paraId="06EC146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29D68F6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824C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startRB {</w:t>
      </w:r>
    </w:p>
    <w:p w14:paraId="15B8CA2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"Offset in common resource blocks to common resource block 0</w:t>
      </w:r>
    </w:p>
    <w:p w14:paraId="6D2F1EE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for the applicable subcarrier spacing for a BWP.";</w:t>
      </w:r>
    </w:p>
    <w:p w14:paraId="43C1E9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"N_BWP_start in 3GPP TS 38.211";</w:t>
      </w:r>
    </w:p>
    <w:p w14:paraId="0124BC2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7953484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0B08043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4D976BB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BC689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leaf numberOfRBs {</w:t>
      </w:r>
    </w:p>
    <w:p w14:paraId="6FCC500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"Number of physical resource blocks for a BWP.";</w:t>
      </w:r>
    </w:p>
    <w:p w14:paraId="0C28249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reference "N_BWP_size in 3GPP TS 38.211";</w:t>
      </w:r>
    </w:p>
    <w:p w14:paraId="7B0FB5B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mandatory true;</w:t>
      </w:r>
    </w:p>
    <w:p w14:paraId="24BA8ADE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type uint32;</w:t>
      </w:r>
    </w:p>
    <w:p w14:paraId="236E1D6C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526B899B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028AE3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3A872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15F870F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D3B84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list BWP {</w:t>
      </w:r>
    </w:p>
    <w:p w14:paraId="5471147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description "Represents a bandwidth part (BWP).";</w:t>
      </w:r>
    </w:p>
    <w:p w14:paraId="112AE716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key id;</w:t>
      </w:r>
    </w:p>
    <w:p w14:paraId="35EFDFE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top3gpp:Top_Grp;</w:t>
      </w:r>
    </w:p>
    <w:p w14:paraId="4E6D8180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container attributes {    </w:t>
      </w:r>
    </w:p>
    <w:p w14:paraId="5A0DEA82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  uses BWPGrp;</w:t>
      </w:r>
    </w:p>
    <w:p w14:paraId="62EA635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}</w:t>
      </w:r>
    </w:p>
    <w:p w14:paraId="54F263A3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1E54C4A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  }</w:t>
      </w:r>
    </w:p>
    <w:p w14:paraId="04AC9831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 xml:space="preserve">  }</w:t>
      </w:r>
    </w:p>
    <w:p w14:paraId="6C573317" w14:textId="77777777" w:rsidR="006015BE" w:rsidRPr="0071474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714748">
        <w:rPr>
          <w:rFonts w:ascii="Courier New" w:hAnsi="Courier New"/>
          <w:noProof/>
          <w:sz w:val="16"/>
        </w:rPr>
        <w:t>}</w:t>
      </w:r>
    </w:p>
    <w:p w14:paraId="684FE866" w14:textId="77777777" w:rsidR="006015BE" w:rsidRPr="0071474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71474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C93726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F9817E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E.5.1b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_3gpp-nr-nrm-commonbeamformingfunction.yang</w:t>
      </w:r>
    </w:p>
    <w:p w14:paraId="28DAE8B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1F8E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_3gpp-nr-nrm-commonbeamformingfunction {</w:t>
      </w:r>
    </w:p>
    <w:p w14:paraId="62A4D7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68EE39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"urn:3gpp:sa5:_3gpp-nr-nrm-nrnetwork-commonbeamformingfunction";</w:t>
      </w:r>
    </w:p>
    <w:p w14:paraId="162977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"combeamformfunc3gpp";</w:t>
      </w:r>
    </w:p>
    <w:p w14:paraId="4FEA93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54A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_3gpp-nr-nrm-nrsectorcarrier { prefix nrsectcarr3gpp; }</w:t>
      </w:r>
    </w:p>
    <w:p w14:paraId="32A535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6FE895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DE8593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B2DE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39FBBC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7C84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E1B3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5A177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CommonBeamformingFuntion Information</w:t>
      </w:r>
    </w:p>
    <w:p w14:paraId="2E609F1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BC4E5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B9C31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E26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9C1AA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C561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0436E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2019-11-22 {</w:t>
      </w:r>
    </w:p>
    <w:p w14:paraId="35DF9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"Initial revision";</w:t>
      </w:r>
    </w:p>
    <w:p w14:paraId="5EA6B3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"S5-197643";</w:t>
      </w:r>
    </w:p>
    <w:p w14:paraId="3C4D2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6AA51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5B9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CommonBeamformingFunctionGrp {</w:t>
      </w:r>
    </w:p>
    <w:p w14:paraId="19B9861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CommonBeamformingFunction IOC.";</w:t>
      </w:r>
    </w:p>
    <w:p w14:paraId="7D5A22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05FBD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mf3gpp:ManagedFunctionGrp;</w:t>
      </w:r>
    </w:p>
    <w:p w14:paraId="2A1FEC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C5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coverageShape {</w:t>
      </w:r>
    </w:p>
    <w:p w14:paraId="2C0A2C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"Identifies the sector carrier coverage shape described by the envelope of the contained SSB beams. The coverage shape is implementation dependent.";</w:t>
      </w:r>
    </w:p>
    <w:p w14:paraId="1D481A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mandatory true;</w:t>
      </w:r>
    </w:p>
    <w:p w14:paraId="723919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"0..65535"; }</w:t>
      </w:r>
    </w:p>
    <w:p w14:paraId="13A31D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3AF20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78CB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digitalAzimuth {</w:t>
      </w:r>
    </w:p>
    <w:p w14:paraId="551C22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azimuth through beamforming. It represents the horizontal pointing direction of the antenna relative to the antenna bore sight, representing the total non-mechanical horizontal pan of the selected coverageShape. Positive value gives azimuth to the right and negative value gives an azimuth to the left.";</w:t>
      </w:r>
    </w:p>
    <w:p w14:paraId="335958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9C23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51F9E8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"-1800..1800"; }</w:t>
      </w:r>
    </w:p>
    <w:p w14:paraId="7B47AF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826D8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5456D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8590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digitalTilt {</w:t>
      </w:r>
    </w:p>
    <w:p w14:paraId="1611CE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"Digitally-controlled tilt through beamforming. It represents the vertical pointing direction of the antenna relative to the antenna bore sight, representing the total non-mechanical vertical tilt of the selected coverageShape. Positive value gives downwards tilt and negative value gives upwards tilt.";</w:t>
      </w:r>
    </w:p>
    <w:p w14:paraId="443110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38.104, TS 38.901, TS 28.662";</w:t>
      </w:r>
    </w:p>
    <w:p w14:paraId="295FE8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"-900..900"; }</w:t>
      </w:r>
    </w:p>
    <w:p w14:paraId="5F7446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units "0.1";</w:t>
      </w:r>
    </w:p>
    <w:p w14:paraId="0AC8AB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  <w:r w:rsidRPr="00A95CBD">
        <w:rPr>
          <w:rFonts w:ascii="Courier New" w:hAnsi="Courier New"/>
          <w:noProof/>
          <w:sz w:val="16"/>
        </w:rPr>
        <w:tab/>
      </w:r>
    </w:p>
    <w:p w14:paraId="4F7487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    </w:t>
      </w:r>
    </w:p>
    <w:p w14:paraId="44918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9E5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"/me3gpp:ManagedElement/gnbdu3gpp:GNBDUFunction/nrsectcarr3gpp:NRSectorCarrier" {</w:t>
      </w:r>
    </w:p>
    <w:p w14:paraId="13F3C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2989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CommonBeamformingFunction {</w:t>
      </w:r>
    </w:p>
    <w:p w14:paraId="7680A3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"Represents common beamforming functionality (eg: SSB beams) for the NRSectorCarrier.";</w:t>
      </w:r>
    </w:p>
    <w:p w14:paraId="3FFAD3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"3GPP TS 28.541";</w:t>
      </w:r>
    </w:p>
    <w:p w14:paraId="1493A9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</w:t>
      </w:r>
    </w:p>
    <w:p w14:paraId="7FE64A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40BB9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7825AF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CommonBeamformingFunctionGrp;</w:t>
      </w:r>
    </w:p>
    <w:p w14:paraId="58D340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B5E1E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C04B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24F1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244E2BC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5F1401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334845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_3gpp-nr-nrm-ep.yang</w:t>
      </w:r>
    </w:p>
    <w:p w14:paraId="40C5596A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E041B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_3gpp-nr-nrm-ep {</w:t>
      </w:r>
    </w:p>
    <w:p w14:paraId="2EA703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5830F5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"urn:3gpp:sa5:_3gpp-nr-nrm-ep";</w:t>
      </w:r>
    </w:p>
    <w:p w14:paraId="694D56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"ep3gpp";</w:t>
      </w:r>
    </w:p>
    <w:p w14:paraId="56F56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7B71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_3gpp-common-ep-rp { prefix eprp3gpp; }</w:t>
      </w:r>
    </w:p>
    <w:p w14:paraId="00BD9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59348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E41A5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3776EA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6804E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ECB3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B12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662C26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6CCE4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3D547B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6D135F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Resource Model (NRM).</w:t>
      </w:r>
    </w:p>
    <w:p w14:paraId="1B4E3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21C958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DA1CF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3B007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09BA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749A9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CR-0643; }</w:t>
      </w:r>
    </w:p>
    <w:p w14:paraId="600011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2021-05-01 { reference CR-0490; }</w:t>
      </w:r>
    </w:p>
    <w:p w14:paraId="7DABE4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2021-03-03 { reference CR-0435 ; }</w:t>
      </w:r>
    </w:p>
    <w:p w14:paraId="465B2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2021-02-17 { reference CR-0470; }</w:t>
      </w:r>
    </w:p>
    <w:p w14:paraId="322C47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2020-11-17 { reference CR-0410 ; }</w:t>
      </w:r>
    </w:p>
    <w:p w14:paraId="67CD62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2020-03-02 { reference S5-201191; }</w:t>
      </w:r>
    </w:p>
    <w:p w14:paraId="4D3EBB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7AAC8C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1F5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EPClassesUnderGNBCUCPFunction {</w:t>
      </w:r>
    </w:p>
    <w:p w14:paraId="2272B3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GNBCUCPFunction";</w:t>
      </w:r>
    </w:p>
    <w:p w14:paraId="25680B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38CF8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27F9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EPClassesUnderGNBCUUPFunction {</w:t>
      </w:r>
    </w:p>
    <w:p w14:paraId="02A1AA5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GNBCUUPFunction";</w:t>
      </w:r>
    </w:p>
    <w:p w14:paraId="0F101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7FEC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09D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EPClassesUnderGNBDUFunction {</w:t>
      </w:r>
    </w:p>
    <w:p w14:paraId="26A98A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"Endpoint classes shall be contained under GNBDUFunction";</w:t>
      </w:r>
    </w:p>
    <w:p w14:paraId="512144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44421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4D6FA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EP_E1Grp {</w:t>
      </w:r>
    </w:p>
    <w:p w14:paraId="065347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43EBC4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46DF8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78A35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28D1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6F2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EP_F1CGrp {</w:t>
      </w:r>
    </w:p>
    <w:p w14:paraId="4AF2CC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5F978C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5406BC0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1679D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0C4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FBD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EP_F1UGrp {</w:t>
      </w:r>
    </w:p>
    <w:p w14:paraId="636DA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00418D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DE8BC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4A0A0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13E13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899F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EP_XnCGrp {</w:t>
      </w:r>
    </w:p>
    <w:p w14:paraId="3BB2DC1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57B258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6FFC6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426046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28CBC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C1E9C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EP_XnUGrp {</w:t>
      </w:r>
    </w:p>
    <w:p w14:paraId="6D7204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4A2DC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5A6D56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F8A33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EFDAC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3A843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EP_NgCGrp {</w:t>
      </w:r>
    </w:p>
    <w:p w14:paraId="692EBB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40CBE7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9772F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1C6815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00CE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69145A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EP_NgUGrp {</w:t>
      </w:r>
    </w:p>
    <w:p w14:paraId="4CE505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09238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327099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24BFB7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9E024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56D5FA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EP_X2CGrp {</w:t>
      </w:r>
    </w:p>
    <w:p w14:paraId="69F6C5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3B05AB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637E3E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7D202A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602DBA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6B18B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EP_X2UGrp {</w:t>
      </w:r>
    </w:p>
    <w:p w14:paraId="243730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743B1F7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1B33E4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30C4EC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21B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04D518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EP_S1UGrp {</w:t>
      </w:r>
    </w:p>
    <w:p w14:paraId="7E27FF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5F6F6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4F8704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eprp3gpp:EP_Common;</w:t>
      </w:r>
    </w:p>
    <w:p w14:paraId="09D57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7442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1F0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086875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EPClassesUnderGNBCUCPFunction;</w:t>
      </w:r>
    </w:p>
    <w:p w14:paraId="2A6C0B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F061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59E07B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13F739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supporting E1 interface between gNB-CU-CP and gNB-CU-UP.";</w:t>
      </w:r>
    </w:p>
    <w:p w14:paraId="0E6306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080CB2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6DE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6034F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7FCDB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1A8BE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048F9E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4B633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D7D9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6FCDCA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44CD3B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gNB-DU and gNB-CU or gNB-CU-CP.";</w:t>
      </w:r>
    </w:p>
    <w:p w14:paraId="107445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79D44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76491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31F4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F8421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B0272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7E297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AE8D4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1C1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EP_NgC {</w:t>
      </w:r>
    </w:p>
    <w:p w14:paraId="3CE13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27009F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(NG-C) between the gNB and AMF.";</w:t>
      </w:r>
    </w:p>
    <w:p w14:paraId="5DEB5F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023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558A9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1569E1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9FC7F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EP_NgCGrp;</w:t>
      </w:r>
    </w:p>
    <w:p w14:paraId="06B4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18C3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B2A11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E75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EP_XnC {</w:t>
      </w:r>
    </w:p>
    <w:p w14:paraId="3120F5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58806D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5200AA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7E8EA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427EED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1A59C6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1321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8E852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3A09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EP_XnCGrp;</w:t>
      </w:r>
    </w:p>
    <w:p w14:paraId="43274A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56B0D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703F7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2A8A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EP_X2C {</w:t>
      </w:r>
    </w:p>
    <w:p w14:paraId="010252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512AC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70528D2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eNB or en-gNB node.";</w:t>
      </w:r>
    </w:p>
    <w:p w14:paraId="29FE3D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4B0737">
        <w:rPr>
          <w:rFonts w:ascii="Courier New" w:hAnsi="Courier New"/>
          <w:noProof/>
          <w:sz w:val="16"/>
        </w:rPr>
        <w:t>reference "3GPP TS 28.541, 3GPP TS 36.423";</w:t>
      </w:r>
    </w:p>
    <w:p w14:paraId="197BEF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42A8C3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F602A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075555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EP_X2CGrp;</w:t>
      </w:r>
    </w:p>
    <w:p w14:paraId="6FCF46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D787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07B26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F847F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2947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7F9B7A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EPClassesUnderGNBCUUPFunction;</w:t>
      </w:r>
    </w:p>
    <w:p w14:paraId="0AAA4C5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E75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EP_E1 {</w:t>
      </w:r>
    </w:p>
    <w:p w14:paraId="713254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32F13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6A4A39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3C8C37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A37CB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982469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5DA0B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EP_E1Grp;</w:t>
      </w:r>
    </w:p>
    <w:p w14:paraId="690983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D02F8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084B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49C9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14B6FE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4B595D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gNB-DU and gNB-CU or gNB-CU-UP.";</w:t>
      </w:r>
    </w:p>
    <w:p w14:paraId="3E64FA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2F280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6C4778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CF33A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A0D9B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uses EP_F1UGrp;</w:t>
      </w:r>
    </w:p>
    <w:p w14:paraId="270FEA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8B37F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91C101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54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EP_NgU {</w:t>
      </w:r>
    </w:p>
    <w:p w14:paraId="32921A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2A12A7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(NG-U) interface between the gNB and UPF.";</w:t>
      </w:r>
    </w:p>
    <w:p w14:paraId="28C07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79BE17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C8550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7ED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B01A1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EP_NgUGrp;</w:t>
      </w:r>
    </w:p>
    <w:p w14:paraId="789A8B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BF0CE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3848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741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EP_XnU {</w:t>
      </w:r>
    </w:p>
    <w:p w14:paraId="2A9A2D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77BE8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6323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5BF0E6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43B4B7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6E48B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8D4D9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68B801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EP_XnUGrp;</w:t>
      </w:r>
    </w:p>
    <w:p w14:paraId="761F81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1CAC0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59BF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2340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EP_X2U {</w:t>
      </w:r>
    </w:p>
    <w:p w14:paraId="136D80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6AE4DC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the X2 user plane (X2-U) interface used in EN-DC.";</w:t>
      </w:r>
    </w:p>
    <w:p w14:paraId="68E7D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22802A5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29E5E23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32332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84E0F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EP_X2UGrp;</w:t>
      </w:r>
    </w:p>
    <w:p w14:paraId="55C7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565FF1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9B7B0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091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EP_S1U {</w:t>
      </w:r>
    </w:p>
    <w:p w14:paraId="1288F7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B7AAD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1C6C4E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021BA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7A7E790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F5D0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515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EP_S1UGrp;</w:t>
      </w:r>
    </w:p>
    <w:p w14:paraId="58A02C6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3D44E4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2CAB7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5E04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9B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4D235B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EPClassesUnderGNBDUFunction;</w:t>
      </w:r>
    </w:p>
    <w:p w14:paraId="6087E7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77E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EP_F1C {</w:t>
      </w:r>
    </w:p>
    <w:p w14:paraId="5E1248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7E77B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52412EF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9B311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5BE79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074FC9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1B008E4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EP_F1CGrp;</w:t>
      </w:r>
    </w:p>
    <w:p w14:paraId="7F5E6B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45A2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B906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2D27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EP_F1U {</w:t>
      </w:r>
    </w:p>
    <w:p w14:paraId="3049DD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1CBD0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1B76BB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3507DA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094941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5A57D18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760D9C6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EP_F1UGrp;</w:t>
      </w:r>
    </w:p>
    <w:p w14:paraId="0336FBE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6F69D15C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4991A2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7312C3A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31E92414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5819EC8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592F78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FD51F4">
        <w:rPr>
          <w:rFonts w:ascii="Arial" w:hAnsi="Arial"/>
          <w:sz w:val="32"/>
          <w:lang w:val="fr-FR" w:eastAsia="zh-CN"/>
        </w:rPr>
        <w:lastRenderedPageBreak/>
        <w:t>E.5.3</w:t>
      </w:r>
      <w:r w:rsidRPr="00FD51F4">
        <w:rPr>
          <w:rFonts w:ascii="Arial" w:hAnsi="Arial"/>
          <w:sz w:val="32"/>
          <w:lang w:val="fr-FR" w:eastAsia="zh-CN"/>
        </w:rPr>
        <w:tab/>
        <w:t xml:space="preserve">module </w:t>
      </w:r>
      <w:r w:rsidRPr="00FD51F4">
        <w:rPr>
          <w:rFonts w:ascii="Arial" w:hAnsi="Arial"/>
          <w:sz w:val="32"/>
          <w:lang w:val="fr-FR"/>
        </w:rPr>
        <w:t>_3gpp-nr-nrm-eutrancellrelation.yang</w:t>
      </w:r>
    </w:p>
    <w:p w14:paraId="222E56F3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66CA739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_3gpp-nr-nrm-eutrancellrelation {</w:t>
      </w:r>
    </w:p>
    <w:p w14:paraId="7FC0E3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25EA9DA4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"urn:3gpp:sa5:_3gpp-nr-nrm-eutrancellrelation";</w:t>
      </w:r>
    </w:p>
    <w:p w14:paraId="34AE6E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4B0737">
        <w:rPr>
          <w:rFonts w:ascii="Courier New" w:hAnsi="Courier New"/>
          <w:noProof/>
          <w:sz w:val="16"/>
        </w:rPr>
        <w:t>prefix "eutrancellrel3gpp";</w:t>
      </w:r>
    </w:p>
    <w:p w14:paraId="22E24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</w:t>
      </w:r>
    </w:p>
    <w:p w14:paraId="5D9028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E7ACF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873E8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219E07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469259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71C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312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3C3BA6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778EC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EUtranCellRelation Information</w:t>
      </w:r>
    </w:p>
    <w:p w14:paraId="55032E3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611E3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75A43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CD45D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A0C3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B292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B064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6310960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E577C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D4985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9EB07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ActionAllowed {</w:t>
      </w:r>
    </w:p>
    <w:p w14:paraId="1AE37D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24543A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4E6572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                           </w:t>
      </w:r>
    </w:p>
    <w:p w14:paraId="24E5D7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087B0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08E92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</w:t>
      </w:r>
    </w:p>
    <w:p w14:paraId="488AD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EnergySavingCoverage {</w:t>
      </w:r>
    </w:p>
    <w:p w14:paraId="122DB9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7F1F7B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YES;</w:t>
      </w:r>
    </w:p>
    <w:p w14:paraId="75E26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NO; </w:t>
      </w:r>
    </w:p>
    <w:p w14:paraId="090F2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26A364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608A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3A028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300B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EUtranCellRelationGrp {</w:t>
      </w:r>
    </w:p>
    <w:p w14:paraId="38259B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EUtranCellRelation IOC.";</w:t>
      </w:r>
    </w:p>
    <w:p w14:paraId="15C23E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28.541, EUtranRelation in 3GPP TS 28.658";</w:t>
      </w:r>
    </w:p>
    <w:p w14:paraId="57E729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891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tCI {</w:t>
      </w:r>
    </w:p>
    <w:p w14:paraId="472DC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"Target Cell Identifier. Consists of E-UTRAN Cell Global</w:t>
      </w:r>
    </w:p>
    <w:p w14:paraId="42B77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Identifier (ECGI) and Physical Cell Identifier (PCI) of the target</w:t>
      </w:r>
    </w:p>
    <w:p w14:paraId="13B6D8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cell. Identifies the target cell from the perspective of the parent</w:t>
      </w:r>
    </w:p>
    <w:p w14:paraId="68977F3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instance.";</w:t>
      </w:r>
    </w:p>
    <w:p w14:paraId="16F83E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4C8235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uint64;</w:t>
      </w:r>
    </w:p>
    <w:p w14:paraId="3A500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ABCB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00B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isRemoveAllowed {</w:t>
      </w:r>
    </w:p>
    <w:p w14:paraId="14AB6F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the subject EUtranCellRelation can be removed</w:t>
      </w:r>
    </w:p>
    <w:p w14:paraId="0FEE2E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(deleted) or not. If YES, the subject EUtranCellRelation instance can</w:t>
      </w:r>
    </w:p>
    <w:p w14:paraId="3F76C7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 removed (deleted). If NO, the subject EUtranCellRelation instance</w:t>
      </w:r>
    </w:p>
    <w:p w14:paraId="4AD9587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removed (deleted) by any entity but an IRPManager.";</w:t>
      </w:r>
    </w:p>
    <w:p w14:paraId="0F2430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A6DA1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5ADEDD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2D713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1722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isHOAllowed {</w:t>
      </w:r>
    </w:p>
    <w:p w14:paraId="12A5C7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handover is allowed or prohibited. If YES,</w:t>
      </w:r>
    </w:p>
    <w:p w14:paraId="7CE675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handover is allowed from source cell to target cell. Source cell is</w:t>
      </w:r>
    </w:p>
    <w:p w14:paraId="302908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represented by the parent cell instance. Target cell is the adjacent</w:t>
      </w:r>
    </w:p>
    <w:p w14:paraId="312567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referenced by this EUtranCellRelation instance. If NO, handover</w:t>
      </w:r>
    </w:p>
    <w:p w14:paraId="030948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shall not be allowed.";</w:t>
      </w:r>
    </w:p>
    <w:p w14:paraId="162D43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1879D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2ABAC23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9B868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8278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isICICInformationSendAllowed {</w:t>
      </w:r>
    </w:p>
    <w:p w14:paraId="325B1F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ICIC (Inter Cell Interference Coordination)</w:t>
      </w:r>
    </w:p>
    <w:p w14:paraId="6CC2BF5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load information message sending is allowed or prohibited. If YES,</w:t>
      </w:r>
    </w:p>
    <w:p w14:paraId="063243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ICIC load information message sending is allowed from source cell to</w:t>
      </w:r>
    </w:p>
    <w:p w14:paraId="515414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cell. Source cell is represented by the parent cell instance.</w:t>
      </w:r>
    </w:p>
    <w:p w14:paraId="219460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Target cell is the adjacent cell referenced by this EUtranCellRelation</w:t>
      </w:r>
    </w:p>
    <w:p w14:paraId="543858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If NO, ICIC load information message sending shall not be</w:t>
      </w:r>
    </w:p>
    <w:p w14:paraId="10B984B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allowed.";</w:t>
      </w:r>
    </w:p>
    <w:p w14:paraId="38257F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36.423"; </w:t>
      </w:r>
    </w:p>
    <w:p w14:paraId="118FB6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51586C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484DA9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675E5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39C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isLBAllowed {</w:t>
      </w:r>
    </w:p>
    <w:p w14:paraId="5E04E85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if load balancing is allowed or prohibited from</w:t>
      </w:r>
    </w:p>
    <w:p w14:paraId="7D52B5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If YES, load balancing is allowed from</w:t>
      </w:r>
    </w:p>
    <w:p w14:paraId="69057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source cell to target cell. Source cell is represented by the parent</w:t>
      </w:r>
    </w:p>
    <w:p w14:paraId="11D954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 instance. Target cell is the adjacent cell referenced by this</w:t>
      </w:r>
    </w:p>
    <w:p w14:paraId="597EC9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EUtranCellRelation instance. If NO, load balancing shall be prohibited</w:t>
      </w:r>
    </w:p>
    <w:p w14:paraId="7017DC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from source cell to target cell.";</w:t>
      </w:r>
    </w:p>
    <w:p w14:paraId="5E855C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D3A9A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ActionAllowed;</w:t>
      </w:r>
    </w:p>
    <w:p w14:paraId="0C36BE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B2799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85F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isESCoveredBy {</w:t>
      </w:r>
    </w:p>
    <w:p w14:paraId="0CE44C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"Indicates whether the adjacent cell according to this</w:t>
      </w:r>
    </w:p>
    <w:p w14:paraId="2D5F466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planning provides no, partial or full coverage for the parent cell</w:t>
      </w:r>
    </w:p>
    <w:p w14:paraId="3B1C629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instance. Adjacent cells with this attribute equal to YES are</w:t>
      </w:r>
    </w:p>
    <w:p w14:paraId="4AFF02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341AC1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coverage when the original cell is about to be transferred to energy</w:t>
      </w:r>
    </w:p>
    <w:p w14:paraId="01745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saving state. The entirety of adjacent cells with this property equal</w:t>
      </w:r>
    </w:p>
    <w:p w14:paraId="67CAD2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6AFEC0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4A386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transferred to energy saving state.";</w:t>
      </w:r>
    </w:p>
    <w:p w14:paraId="715F14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7B2A6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EnergySavingCoverage;</w:t>
      </w:r>
    </w:p>
    <w:p w14:paraId="4BB05DD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0DB1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275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qOffset {</w:t>
      </w:r>
    </w:p>
    <w:p w14:paraId="067FB4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specific neighbouring cell used for</w:t>
      </w:r>
    </w:p>
    <w:p w14:paraId="6C344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cell as a candidate for cell re-selection. Corresponds</w:t>
      </w:r>
    </w:p>
    <w:p w14:paraId="2C6FA8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parameter q-OffsetCell broadcast in SIB4 for intra-frequency cells</w:t>
      </w:r>
    </w:p>
    <w:p w14:paraId="52959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in SIB5 for inter-frequency cells. Used for Mobility Robustness</w:t>
      </w:r>
    </w:p>
    <w:p w14:paraId="4F76C3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Optimization.";</w:t>
      </w:r>
    </w:p>
    <w:p w14:paraId="1A2BD8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F11A70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03412E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76AC58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CCAB4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836E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cellIndividualOffset {</w:t>
      </w:r>
    </w:p>
    <w:p w14:paraId="2839C4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"Offset applicable to a neighbouring cell. It is used for</w:t>
      </w:r>
    </w:p>
    <w:p w14:paraId="4B3090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evaluating the neighbouring cell for handover in connected mode. Used</w:t>
      </w:r>
    </w:p>
    <w:p w14:paraId="211C3D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by the HandOver parameter Optimization (HOO) function or Load </w:t>
      </w:r>
    </w:p>
    <w:p w14:paraId="537BAF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Balancing Optimization (LBO) function.";</w:t>
      </w:r>
    </w:p>
    <w:p w14:paraId="4B18D1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36.331";</w:t>
      </w:r>
    </w:p>
    <w:p w14:paraId="1225CF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config false;</w:t>
      </w:r>
    </w:p>
    <w:p w14:paraId="4F8EC5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33358A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types3gpp:QOffsetRange;</w:t>
      </w:r>
    </w:p>
    <w:p w14:paraId="281F644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573B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958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adjacentCell {</w:t>
      </w:r>
    </w:p>
    <w:p w14:paraId="2C8EA07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"Reference to an EUtranCellFDD/TDD or</w:t>
      </w:r>
    </w:p>
    <w:p w14:paraId="76AEE2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ExternalEUtranCellFDD/TDD instance.";</w:t>
      </w:r>
    </w:p>
    <w:p w14:paraId="2E3335B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DA08D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36B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89BE8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040E1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D20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2C6FED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"nrcellcu3gpp:NRCellCU" {</w:t>
      </w:r>
    </w:p>
    <w:p w14:paraId="5D056C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1AC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EUtranCellRelation {</w:t>
      </w:r>
    </w:p>
    <w:p w14:paraId="0AE441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"Represents a relation between an NR cell</w:t>
      </w:r>
    </w:p>
    <w:p w14:paraId="71B5C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and an E-UTRAN cell.";</w:t>
      </w:r>
    </w:p>
    <w:p w14:paraId="65DD87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7EB729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</w:t>
      </w:r>
    </w:p>
    <w:p w14:paraId="53C250A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09DF5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    </w:t>
      </w:r>
    </w:p>
    <w:p w14:paraId="26D6BA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EUtranCellRelationGrp;</w:t>
      </w:r>
    </w:p>
    <w:p w14:paraId="16CAD0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7DABB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0E8A2F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}</w:t>
      </w:r>
    </w:p>
    <w:p w14:paraId="37BF9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4C311E52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3651C5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8FDD6D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E.5.4</w:t>
      </w:r>
      <w:r w:rsidRPr="00FD51F4">
        <w:rPr>
          <w:rFonts w:ascii="Arial" w:hAnsi="Arial"/>
          <w:sz w:val="32"/>
          <w:lang w:eastAsia="zh-CN"/>
        </w:rPr>
        <w:tab/>
        <w:t>module _3gpp-nr-nrm-eutranetwork.yang</w:t>
      </w:r>
    </w:p>
    <w:p w14:paraId="2D2761F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E586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_3gpp-nr-nrm-eutranetwork {</w:t>
      </w:r>
    </w:p>
    <w:p w14:paraId="326344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54371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"urn:3gpp:sa5:_3gpp-nr-nrm-eutranetwork";</w:t>
      </w:r>
    </w:p>
    <w:p w14:paraId="276C6F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"eutranet3gpp";</w:t>
      </w:r>
    </w:p>
    <w:p w14:paraId="060185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6714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47C4F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FF4FC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40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797E6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EUtraNetwork Information Object</w:t>
      </w:r>
    </w:p>
    <w:p w14:paraId="796269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F792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6F16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41C08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30885F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7EC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167A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2019-06-17 {</w:t>
      </w:r>
    </w:p>
    <w:p w14:paraId="095825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"Initial revision";</w:t>
      </w:r>
    </w:p>
    <w:p w14:paraId="159F72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0FD43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0B15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ExternalsUnderEUtraNetwork {</w:t>
      </w:r>
    </w:p>
    <w:p w14:paraId="5739E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"Classes representing external entities like EUtranFrequency, </w:t>
      </w:r>
    </w:p>
    <w:p w14:paraId="6447A7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ExternalENBFunction are contained under a EUtraNetwork list/class.";</w:t>
      </w:r>
    </w:p>
    <w:p w14:paraId="2BFE01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4A8E45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FB10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EUtraNetworkGrp {</w:t>
      </w:r>
    </w:p>
    <w:p w14:paraId="10AE71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EUtraNetwork IOC.";</w:t>
      </w:r>
    </w:p>
    <w:p w14:paraId="0F39E0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reference "3GPP TS 28.541";</w:t>
      </w:r>
    </w:p>
    <w:p w14:paraId="3A62F4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subnet3gpp:SubNetworkGrp;</w:t>
      </w:r>
    </w:p>
    <w:p w14:paraId="0138D99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CFFFA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3CC44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list EUtraNetwork {</w:t>
      </w:r>
    </w:p>
    <w:p w14:paraId="4D41B16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"A subnetwork containing gNB external E-UTRAN entities.";</w:t>
      </w:r>
    </w:p>
    <w:p w14:paraId="6C3E9F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"3GPP TS 28.541";</w:t>
      </w:r>
    </w:p>
    <w:p w14:paraId="398614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key id;</w:t>
      </w:r>
    </w:p>
    <w:p w14:paraId="67BA46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top3gpp:Top_Grp;</w:t>
      </w:r>
    </w:p>
    <w:p w14:paraId="70334C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container attributes {</w:t>
      </w:r>
    </w:p>
    <w:p w14:paraId="7B07B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EUtraNetworkGrp;</w:t>
      </w:r>
    </w:p>
    <w:p w14:paraId="727F37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parents {</w:t>
      </w:r>
    </w:p>
    <w:p w14:paraId="1574B4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containg EUtraNetwork instances </w:t>
      </w:r>
    </w:p>
    <w:p w14:paraId="394CEFF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in strict order from the root EUtraNetwork down to the immediate </w:t>
      </w:r>
    </w:p>
    <w:p w14:paraId="579F90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parent EUtraNetwork.</w:t>
      </w:r>
    </w:p>
    <w:p w14:paraId="1F6D00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33BFAD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5B61EB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EUtraNetworks. </w:t>
      </w:r>
    </w:p>
    <w:p w14:paraId="569C70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This reference MUST NOT be present for the top level EUtraNetwork and </w:t>
      </w:r>
    </w:p>
    <w:p w14:paraId="4A8EC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MUST be present for other EUtraNetworks.";</w:t>
      </w:r>
    </w:p>
    <w:p w14:paraId="629773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673906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11C87AC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531A73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8BD200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</w:t>
      </w:r>
    </w:p>
    <w:p w14:paraId="4A837A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leaf-list containedChildren{</w:t>
      </w:r>
    </w:p>
    <w:p w14:paraId="30FF49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description "Reference to all directly contained EUtraNetwork instances.</w:t>
      </w:r>
    </w:p>
    <w:p w14:paraId="4CC409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If EUtraNetworks form a containment hierarchy this is </w:t>
      </w:r>
    </w:p>
    <w:p w14:paraId="17B120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modeled using references between the child EUtraNetwork and the parent </w:t>
      </w:r>
    </w:p>
    <w:p w14:paraId="012A5A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EUtraNetwork.";</w:t>
      </w:r>
    </w:p>
    <w:p w14:paraId="50EDD2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leafref {</w:t>
      </w:r>
    </w:p>
    <w:p w14:paraId="4EC13F0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  path "../../../EUtraNetwork/id";  </w:t>
      </w:r>
    </w:p>
    <w:p w14:paraId="669C34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} </w:t>
      </w:r>
    </w:p>
    <w:p w14:paraId="11924D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34B7B0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6021C1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9FB80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60829320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C532F6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E4D86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E.5.5</w:t>
      </w:r>
      <w:r w:rsidRPr="00FD51F4">
        <w:rPr>
          <w:rFonts w:ascii="Arial" w:hAnsi="Arial"/>
          <w:sz w:val="32"/>
          <w:lang w:eastAsia="zh-CN"/>
        </w:rPr>
        <w:tab/>
        <w:t>module _3gpp-nr-nrm-eutranfreqrelation.yang</w:t>
      </w:r>
    </w:p>
    <w:p w14:paraId="2F32F25C" w14:textId="77777777" w:rsidR="006015BE" w:rsidRPr="00855F63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855F6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08870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>module _3gpp-nr-nrm-eutranfreqrelation {</w:t>
      </w:r>
    </w:p>
    <w:p w14:paraId="1D5046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yang-version 1.1;</w:t>
      </w:r>
    </w:p>
    <w:p w14:paraId="2BB417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namespace "urn:3gpp:sa5:_3gpp-nr-nrm-eutranfreqrelation";</w:t>
      </w:r>
    </w:p>
    <w:p w14:paraId="36F508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prefix "eutranfreqrel3gpp";</w:t>
      </w:r>
    </w:p>
    <w:p w14:paraId="714289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20A993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49E08A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DBD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59B44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0B200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7C000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E7930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organization "3GPP SA5";</w:t>
      </w:r>
    </w:p>
    <w:p w14:paraId="2DFFDEF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C1878F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description "Defines the YANG mapping of the EUtranFreqRelation Information</w:t>
      </w:r>
    </w:p>
    <w:p w14:paraId="61E5D5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949ED8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2A2C0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TTA, TTC). All rights reserved.";</w:t>
      </w:r>
    </w:p>
    <w:p w14:paraId="50E72C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F90160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ADBF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6C4A9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1B9DE9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29C5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revision 2019-06-17 { reference  "Initial revision"; }</w:t>
      </w:r>
    </w:p>
    <w:p w14:paraId="7406CBD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C7DEB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grouping EUtranFreqRelationGrp {</w:t>
      </w:r>
    </w:p>
    <w:p w14:paraId="65B6D41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description "Represents the EUtranFreqRelation IOC.";</w:t>
      </w:r>
    </w:p>
    <w:p w14:paraId="31F33B2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reference "3GPP TS 28.541";</w:t>
      </w:r>
    </w:p>
    <w:p w14:paraId="5B30A42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732D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cellIndividualOffset {</w:t>
      </w:r>
    </w:p>
    <w:p w14:paraId="3906D3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"Offset applicable to a neighbouring cell. Used for</w:t>
      </w:r>
    </w:p>
    <w:p w14:paraId="55F07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evaluating the neighbouring cell for handover in connected mode.</w:t>
      </w:r>
    </w:p>
    <w:p w14:paraId="06415A7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Used by the HandOver parameter Optimization (HOO) function or</w:t>
      </w:r>
    </w:p>
    <w:p w14:paraId="1437FB9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Load Balancing Optimization (LBO) function.";</w:t>
      </w:r>
    </w:p>
    <w:p w14:paraId="42BCB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"cellIndividualOffset in MeasObjectEUTRA in 3GPP TS 38.331";</w:t>
      </w:r>
    </w:p>
    <w:p w14:paraId="5BC4FE0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types3gpp:QOffsetRange;</w:t>
      </w:r>
    </w:p>
    <w:p w14:paraId="2F52FE6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F6B2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52B5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 {</w:t>
      </w:r>
    </w:p>
    <w:p w14:paraId="3ECCD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29C180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E-UTRAN measurements.";</w:t>
      </w:r>
    </w:p>
    <w:p w14:paraId="4951967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5A06EEC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57026EE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365796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E091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leaf-list blockListEntryIdleMode {</w:t>
      </w:r>
    </w:p>
    <w:p w14:paraId="64E0113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03027F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11EE5E4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uint16 { range "0..1007"; }</w:t>
      </w:r>
    </w:p>
    <w:p w14:paraId="00A38C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1D42CF2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137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cellReselectionPriority {</w:t>
      </w:r>
    </w:p>
    <w:p w14:paraId="5A92A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46F854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3FCE1DD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15AD60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74D1D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31DCD6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0012FD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3GPP TS 38.304";</w:t>
      </w:r>
    </w:p>
    <w:p w14:paraId="73952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3BEFB2C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"0..7"; }</w:t>
      </w:r>
    </w:p>
    <w:p w14:paraId="75AB91E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208470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A56D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cellReselectionSubPriority {</w:t>
      </w:r>
    </w:p>
    <w:p w14:paraId="1601B0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9E57B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53BC023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6EAE1C7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38.331";</w:t>
      </w:r>
    </w:p>
    <w:p w14:paraId="288636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3FD8500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"0.1";</w:t>
      </w:r>
    </w:p>
    <w:p w14:paraId="68822E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653AD87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8E5BA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pMax {</w:t>
      </w:r>
    </w:p>
    <w:p w14:paraId="795E6E5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36BB7E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51FE789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reference "PEMAX in 3GPP TS 38.101-1";</w:t>
      </w:r>
    </w:p>
    <w:p w14:paraId="2A651B5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3D5997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"-30..33"; }</w:t>
      </w:r>
    </w:p>
    <w:p w14:paraId="346D360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5CBFB06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0DEEF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950A0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qOffsetFreq {</w:t>
      </w:r>
    </w:p>
    <w:p w14:paraId="47AECD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180A522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5EFEF11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"-24 | -22 | -20 | -18 | -16 | -14 | -12 | -10 " + </w:t>
      </w:r>
    </w:p>
    <w:p w14:paraId="757500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-8 | -6 | -5 | -4 | -3 | -2 | -1 | 0 | 1 | 2 | 3 | 4 | 5 | 6 " + </w:t>
      </w:r>
    </w:p>
    <w:p w14:paraId="2497E78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"| 8 | 10 | 12 | 14 | 16 | 18 | 20 | 22 | 24"; }</w:t>
      </w:r>
    </w:p>
    <w:p w14:paraId="729AE4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default 0;</w:t>
      </w:r>
    </w:p>
    <w:p w14:paraId="3B3F481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5BCB9C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FB59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qQualMin {</w:t>
      </w:r>
    </w:p>
    <w:p w14:paraId="2556922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0532181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6DD32B7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5937001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SIB5.";</w:t>
      </w:r>
    </w:p>
    <w:p w14:paraId="2E0A80F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"qQualMin in TS 38.304";</w:t>
      </w:r>
    </w:p>
    <w:p w14:paraId="64034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D5082A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44B122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5A8C10C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A6D6D0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C76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qRxLevMin {</w:t>
      </w:r>
    </w:p>
    <w:p w14:paraId="0A50F40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5EAF74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Received Power (RSRP) level in the (E-UTRA) frequency for cell</w:t>
      </w:r>
    </w:p>
    <w:p w14:paraId="0C080FC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Broadcast in SIB3 or SIB5, depending on whether the</w:t>
      </w:r>
    </w:p>
    <w:p w14:paraId="2C5218B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related frequency is intra- or inter-frequency. Resolution is 2.";</w:t>
      </w:r>
    </w:p>
    <w:p w14:paraId="6489F82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"Qrxlevmin in 3GPP TS 38.304";</w:t>
      </w:r>
    </w:p>
    <w:p w14:paraId="1C0185F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17D75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51E0DB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dBm;</w:t>
      </w:r>
    </w:p>
    <w:p w14:paraId="2D01458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24D530C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BEE0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threshXHighP {</w:t>
      </w:r>
    </w:p>
    <w:p w14:paraId="41A71F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436EF66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2F026B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209E4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709631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4CFDF8C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63E705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6467B4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79912E4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1AA92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B8628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threshXHighQ {</w:t>
      </w:r>
    </w:p>
    <w:p w14:paraId="17A9D73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69B2864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D6A3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55A47F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33874B9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686B86A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001A2B6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0..31; }</w:t>
      </w:r>
    </w:p>
    <w:p w14:paraId="070014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290F91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560AB1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912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threshXLowP {</w:t>
      </w:r>
    </w:p>
    <w:p w14:paraId="73869B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0DFB50B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7D54F1D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3ECFCCF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44F7926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68B91FE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1091B7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"0..62"; }</w:t>
      </w:r>
    </w:p>
    <w:p w14:paraId="756F49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dB;</w:t>
      </w:r>
    </w:p>
    <w:p w14:paraId="495405A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76962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F0227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threshXLowQ {</w:t>
      </w:r>
    </w:p>
    <w:p w14:paraId="7767196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9466D0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2DD122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B18C52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specific threshold.";</w:t>
      </w:r>
    </w:p>
    <w:p w14:paraId="10505A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75B98C4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A472CA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int32 { range "0..31"; }</w:t>
      </w:r>
    </w:p>
    <w:p w14:paraId="4789BB3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lastRenderedPageBreak/>
        <w:t xml:space="preserve">      units dB;</w:t>
      </w:r>
    </w:p>
    <w:p w14:paraId="09DF388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5388FBF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3834C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 {</w:t>
      </w:r>
    </w:p>
    <w:p w14:paraId="0C4CEF7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"Cell reselection timer for intra frequency E-UTRA cell</w:t>
      </w:r>
    </w:p>
    <w:p w14:paraId="7E8C4F4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reselection. May be used for Mobility Robustness Optimization.";</w:t>
      </w:r>
    </w:p>
    <w:p w14:paraId="67CAFBF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"t-ReselectionEUTRA in 3GPP TS 36.331 and in 3GPP TS 23.207";</w:t>
      </w:r>
    </w:p>
    <w:p w14:paraId="7131E99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22DBD13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"0..7"; }</w:t>
      </w:r>
    </w:p>
    <w:p w14:paraId="65F56EF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s;</w:t>
      </w:r>
    </w:p>
    <w:p w14:paraId="13AEC09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32201A6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A2CE2C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tReselectionEutraSfHigh {</w:t>
      </w:r>
    </w:p>
    <w:p w14:paraId="44CC2A2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6779EE89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4BC0EBD7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high mobility state.";</w:t>
      </w:r>
    </w:p>
    <w:p w14:paraId="43246A6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high</w:t>
      </w:r>
    </w:p>
    <w:p w14:paraId="6713B0D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973E86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6EA73EAF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11CB13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64C8602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761CAC3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7150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tReselectionEutraSfMedium {</w:t>
      </w:r>
    </w:p>
    <w:p w14:paraId="3BBF0BD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"The attribute tReselectionEutra (parameter TreselectionEUTRA</w:t>
      </w:r>
    </w:p>
    <w:p w14:paraId="2B36A7A0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in 3GPP TS 38.304) multiplied with this scaling factor if the UE is in</w:t>
      </w:r>
    </w:p>
    <w:p w14:paraId="6AC9818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medium mobility state.";</w:t>
      </w:r>
    </w:p>
    <w:p w14:paraId="4F7A570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"Speed dependent ScalingFactor for TreselectionEUTRA for medium</w:t>
      </w:r>
    </w:p>
    <w:p w14:paraId="2368A81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0105555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44A6F1E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539AC67E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units %;</w:t>
      </w:r>
    </w:p>
    <w:p w14:paraId="73BDAF1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4EF29444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2ED43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leaf eUtranFrequencyRef {</w:t>
      </w:r>
    </w:p>
    <w:p w14:paraId="5E90F25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"Reference to a corresponding EUtranFrequency instance.";</w:t>
      </w:r>
    </w:p>
    <w:p w14:paraId="79ADC6B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mandatory true;</w:t>
      </w:r>
    </w:p>
    <w:p w14:paraId="1AACABBA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D44CB38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}</w:t>
      </w:r>
    </w:p>
    <w:p w14:paraId="03351C9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}</w:t>
      </w:r>
    </w:p>
    <w:p w14:paraId="27962FB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</w:t>
      </w:r>
    </w:p>
    <w:p w14:paraId="47B119B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augment "/me3gpp:ManagedElement/gnbcucp3gpp:GNBCUCPFunction/" + </w:t>
      </w:r>
    </w:p>
    <w:p w14:paraId="7034154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"nrcellcu3gpp:NRCellCU" {</w:t>
      </w:r>
    </w:p>
    <w:p w14:paraId="19208362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5D0A91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list EUtranFreqRelation {</w:t>
      </w:r>
    </w:p>
    <w:p w14:paraId="7F6B067B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description "Represents a frequency relation between an NR cell and an</w:t>
      </w:r>
    </w:p>
    <w:p w14:paraId="47E4AA86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  E-UTRAN cell.";</w:t>
      </w:r>
    </w:p>
    <w:p w14:paraId="2A6EAAAD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reference "3GPP TS 28.541";</w:t>
      </w:r>
    </w:p>
    <w:p w14:paraId="72967A13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key id;</w:t>
      </w:r>
    </w:p>
    <w:p w14:paraId="11D612D5" w14:textId="77777777" w:rsidR="006015BE" w:rsidRPr="00855F63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55F63">
        <w:rPr>
          <w:rFonts w:ascii="Courier New" w:hAnsi="Courier New"/>
          <w:noProof/>
          <w:sz w:val="16"/>
        </w:rPr>
        <w:t xml:space="preserve">      uses top3gpp:Top_Grp;</w:t>
      </w:r>
    </w:p>
    <w:p w14:paraId="5C9D2675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855F63">
        <w:rPr>
          <w:rFonts w:ascii="Courier New" w:hAnsi="Courier New"/>
          <w:noProof/>
          <w:sz w:val="16"/>
        </w:rPr>
        <w:t xml:space="preserve">      </w:t>
      </w:r>
      <w:r w:rsidRPr="006015BE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13D92F5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uses EUtranFreqRelationGrp;</w:t>
      </w:r>
    </w:p>
    <w:p w14:paraId="0DFB135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7421196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}</w:t>
      </w:r>
    </w:p>
    <w:p w14:paraId="34D7DAA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ED3E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438FD08F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7F40E8B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782CD4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E.5.6</w:t>
      </w:r>
      <w:r w:rsidRPr="00FD51F4">
        <w:rPr>
          <w:rFonts w:ascii="Arial" w:hAnsi="Arial"/>
          <w:sz w:val="32"/>
          <w:lang w:eastAsia="zh-CN"/>
        </w:rPr>
        <w:tab/>
        <w:t>module _3gpp-nr-nrm-eutranfrequency.yang</w:t>
      </w:r>
    </w:p>
    <w:p w14:paraId="6AED97C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7E410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_3gpp-nr-nrm-eutranfrequency {</w:t>
      </w:r>
    </w:p>
    <w:p w14:paraId="4357C1F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18B86DA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"urn:3gpp:sa5:_3gpp-nr-nrm-eutranfrequency";</w:t>
      </w:r>
    </w:p>
    <w:p w14:paraId="765297F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"eutraneteutranfreq3gpp";</w:t>
      </w:r>
    </w:p>
    <w:p w14:paraId="599D072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28E30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39B28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02798B4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BE1FDB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7CF08C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91C7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5FAFBED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EUtranFrequency Information</w:t>
      </w:r>
    </w:p>
    <w:p w14:paraId="74382B1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9DA29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17283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112E524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reference "3GPP TS 28.541 5G Network Resource Model (NRM),</w:t>
      </w:r>
    </w:p>
    <w:p w14:paraId="391655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28E504F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FD2E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FDAE33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B4C4C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392C97F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7ECFB4A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1515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9CB9D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EUtranFrequencyGrp {</w:t>
      </w:r>
    </w:p>
    <w:p w14:paraId="1F92904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EUtranFrequency IOC.";</w:t>
      </w:r>
    </w:p>
    <w:p w14:paraId="54B6B07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7F9D19F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48FAE30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3DDB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 earfcnDL {</w:t>
      </w:r>
    </w:p>
    <w:p w14:paraId="4FBD26A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"Specifies the channel number for the central DL frequency.";</w:t>
      </w:r>
    </w:p>
    <w:p w14:paraId="268063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36.101";</w:t>
      </w:r>
    </w:p>
    <w:p w14:paraId="2667C50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mandatory true;</w:t>
      </w:r>
    </w:p>
    <w:p w14:paraId="75FD6C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uint32 { range "0..262143"; }</w:t>
      </w:r>
    </w:p>
    <w:p w14:paraId="1649082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ACABF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2BCF3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leaf-list multiBandInfoListEutra {</w:t>
      </w:r>
    </w:p>
    <w:p w14:paraId="6EB96B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additional frequency bands the frequency belongs to.";</w:t>
      </w:r>
    </w:p>
    <w:p w14:paraId="5A57B3D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config false;</w:t>
      </w:r>
    </w:p>
    <w:p w14:paraId="719ADA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min-elements 0;</w:t>
      </w:r>
    </w:p>
    <w:p w14:paraId="5CB5B9B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type uint16 { range "1..256"; }</w:t>
      </w:r>
    </w:p>
    <w:p w14:paraId="42A2007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5BF79E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58A8D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65E7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EUtranFrequencyWrapper {</w:t>
      </w:r>
    </w:p>
    <w:p w14:paraId="3375457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EUtranFrequency {</w:t>
      </w:r>
    </w:p>
    <w:p w14:paraId="34F7B9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certain E-UTRAN frequency properties.";</w:t>
      </w:r>
    </w:p>
    <w:p w14:paraId="1E9195D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28.658";</w:t>
      </w:r>
    </w:p>
    <w:p w14:paraId="522D392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2BF5AEC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B3E276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6A7AC64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EUtranFrequencyGrp;</w:t>
      </w:r>
    </w:p>
    <w:p w14:paraId="03166C0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0E3B7CF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361EE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064D12A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55D0B4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42BAE8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176CE9D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4854C4D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71021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0EBC50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F358C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25A1374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4D1D9E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EUtranFrequencyWrapper ;</w:t>
      </w:r>
    </w:p>
    <w:p w14:paraId="71A282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0272C9A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08AE9962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D3F014C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21900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E.5.7</w:t>
      </w:r>
      <w:r w:rsidRPr="00FD51F4">
        <w:rPr>
          <w:rFonts w:ascii="Arial" w:hAnsi="Arial"/>
          <w:sz w:val="32"/>
          <w:lang w:eastAsia="zh-CN"/>
        </w:rPr>
        <w:tab/>
        <w:t>module _3gpp-nr-nrm-externalamffunction.yang</w:t>
      </w:r>
    </w:p>
    <w:p w14:paraId="539F1573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906C8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module _3gpp-nr-nrm-externalamffunction {</w:t>
      </w:r>
    </w:p>
    <w:p w14:paraId="34365E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yang-version 1.1;</w:t>
      </w:r>
    </w:p>
    <w:p w14:paraId="24E4F5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namespace "urn:3gpp:sa5:_3gpp-nr-nrm-externalamffunction";</w:t>
      </w:r>
    </w:p>
    <w:p w14:paraId="7EA93B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prefix "extamf3gpp";</w:t>
      </w:r>
    </w:p>
    <w:p w14:paraId="3D6CFCA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1925F27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FD421A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81C4D7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0D414B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32A6A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0D482E1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C551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organization "3GPP SA5";</w:t>
      </w:r>
    </w:p>
    <w:p w14:paraId="4AFA0B9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description "Defines the YANG mapping of the ExternalAMFFunction Information</w:t>
      </w:r>
    </w:p>
    <w:p w14:paraId="759ACD0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EB82D6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AB2BA8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TTA, TTC). All rights reserved.";</w:t>
      </w:r>
    </w:p>
    <w:p w14:paraId="05AAE5C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83CB1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9789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843E82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lastRenderedPageBreak/>
        <w:t xml:space="preserve">  revision 2019-10-28 { reference S5-193518 ; }</w:t>
      </w:r>
    </w:p>
    <w:p w14:paraId="202D51C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revision 2019-06-17 {</w:t>
      </w:r>
    </w:p>
    <w:p w14:paraId="05A7B2B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"Initial revision";</w:t>
      </w:r>
    </w:p>
    <w:p w14:paraId="0D80B5E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DCF56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3388F0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ExternalAMFFunctionGrp {</w:t>
      </w:r>
    </w:p>
    <w:p w14:paraId="721923E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description "Represents the ExternalAMFFunction IOC.";</w:t>
      </w:r>
    </w:p>
    <w:p w14:paraId="4982F7A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reference "3GPP TS 28.541";</w:t>
      </w:r>
    </w:p>
    <w:p w14:paraId="4064D93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mf3gpp:ManagedFunctionGrp;</w:t>
      </w:r>
    </w:p>
    <w:p w14:paraId="77ED778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1070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pLMNIdList {</w:t>
      </w:r>
    </w:p>
    <w:p w14:paraId="4DB330F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"List of at most six entries of PLMN Identifiers, but at least </w:t>
      </w:r>
    </w:p>
    <w:p w14:paraId="6E697E5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one (the primary PLMN Id).</w:t>
      </w:r>
    </w:p>
    <w:p w14:paraId="601FD16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The PLMN Identifier is composed of a Mobile Country Code (MCC) and a </w:t>
      </w:r>
    </w:p>
    <w:p w14:paraId="3FB220E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5216E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Mobile Network Code (MNC).";</w:t>
      </w:r>
    </w:p>
    <w:p w14:paraId="2FA63E9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min-elements 1;</w:t>
      </w:r>
    </w:p>
    <w:p w14:paraId="17BC6241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</w:t>
      </w:r>
      <w:r w:rsidRPr="0005216E">
        <w:rPr>
          <w:rFonts w:ascii="Courier New" w:hAnsi="Courier New"/>
          <w:noProof/>
          <w:sz w:val="16"/>
        </w:rPr>
        <w:t>max-elements 6;</w:t>
      </w:r>
    </w:p>
    <w:p w14:paraId="311215F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"mcc mnc";</w:t>
      </w:r>
    </w:p>
    <w:p w14:paraId="1DE1104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types3gpp:PLMNId;</w:t>
      </w:r>
    </w:p>
    <w:p w14:paraId="5E3A371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A5FD87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</w:t>
      </w:r>
    </w:p>
    <w:p w14:paraId="49FF99F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container aMFIdentifier {</w:t>
      </w:r>
    </w:p>
    <w:p w14:paraId="6DC302B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presence true;</w:t>
      </w:r>
    </w:p>
    <w:p w14:paraId="6D4CA3E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"An AMF identifier, comprising an AMF Region ID, an AMF Set ID and an AMF Pointer.";</w:t>
      </w:r>
    </w:p>
    <w:p w14:paraId="3038214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types3gpp:AmfIdentifier;</w:t>
      </w:r>
    </w:p>
    <w:p w14:paraId="74620E6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70CEEB7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4D2D209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8C06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grouping ExternalAMFFunctionWrapper {</w:t>
      </w:r>
    </w:p>
    <w:p w14:paraId="1D0B5245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list ExternalAMFFunction {</w:t>
      </w:r>
    </w:p>
    <w:p w14:paraId="565FE2C7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378BD19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function, of a AMFFunction managed by another management</w:t>
      </w:r>
    </w:p>
    <w:p w14:paraId="09F4A43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function.";</w:t>
      </w:r>
    </w:p>
    <w:p w14:paraId="094D80D8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reference "3GPP TS 28.541";</w:t>
      </w:r>
    </w:p>
    <w:p w14:paraId="7D54994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key id;</w:t>
      </w:r>
    </w:p>
    <w:p w14:paraId="318975E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top3gpp:Top_Grp;</w:t>
      </w:r>
    </w:p>
    <w:p w14:paraId="017D572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container attributes {</w:t>
      </w:r>
    </w:p>
    <w:p w14:paraId="4085D933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  uses ExternalAMFFunctionGrp;</w:t>
      </w:r>
    </w:p>
    <w:p w14:paraId="69EA456E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}</w:t>
      </w:r>
    </w:p>
    <w:p w14:paraId="5B76725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A0D443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}</w:t>
      </w:r>
    </w:p>
    <w:p w14:paraId="19FF4F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 </w:t>
      </w:r>
    </w:p>
    <w:p w14:paraId="72ACA4D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</w:t>
      </w:r>
    </w:p>
    <w:p w14:paraId="643C45E2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"/subnet3gpp:SubNetwork" {</w:t>
      </w:r>
    </w:p>
    <w:p w14:paraId="7751EC74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CE919ED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35944F4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15B1F06C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61175B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augment "/nrnet3gpp:NRNetwork" {</w:t>
      </w:r>
    </w:p>
    <w:p w14:paraId="35C9D9C6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1BB440FF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  uses ExternalAMFFunctionWrapper;</w:t>
      </w:r>
    </w:p>
    <w:p w14:paraId="6D2E35B9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 xml:space="preserve">  }</w:t>
      </w:r>
    </w:p>
    <w:p w14:paraId="20CFF82A" w14:textId="77777777" w:rsidR="006015BE" w:rsidRPr="0005216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5216E">
        <w:rPr>
          <w:rFonts w:ascii="Courier New" w:hAnsi="Courier New"/>
          <w:noProof/>
          <w:sz w:val="16"/>
        </w:rPr>
        <w:t>}</w:t>
      </w:r>
    </w:p>
    <w:p w14:paraId="657023C5" w14:textId="77777777" w:rsidR="006015BE" w:rsidRPr="0005216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05216E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19257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1BF2B75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6015BE">
        <w:rPr>
          <w:rFonts w:ascii="Arial" w:hAnsi="Arial"/>
          <w:sz w:val="32"/>
          <w:lang w:eastAsia="zh-CN"/>
        </w:rPr>
        <w:t>E.5.8</w:t>
      </w:r>
      <w:r w:rsidRPr="006015BE">
        <w:rPr>
          <w:rFonts w:ascii="Arial" w:hAnsi="Arial"/>
          <w:sz w:val="32"/>
          <w:lang w:eastAsia="zh-CN"/>
        </w:rPr>
        <w:tab/>
        <w:t>module _3gpp-nr-nrm-externalenbfunction.yang</w:t>
      </w:r>
    </w:p>
    <w:p w14:paraId="2DF3108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0CEE4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_3gpp-nr-nrm-externalenbfunction {</w:t>
      </w:r>
    </w:p>
    <w:p w14:paraId="7C1C8A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6E049B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"urn:3gpp:sa5:_3gpp-nr-nrm-externalenbfunction";</w:t>
      </w:r>
    </w:p>
    <w:p w14:paraId="41CD97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"extenb3gpp";</w:t>
      </w:r>
    </w:p>
    <w:p w14:paraId="073AC1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B52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74A4B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58303D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DAF5B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B4E61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105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0176A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ExternalENBFunction</w:t>
      </w:r>
    </w:p>
    <w:p w14:paraId="3F7E09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14B2F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1C675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46BE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A6FA7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28888F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3GPP TS 28.658 (E-UTRAN) Network Resource Model (NRM)";</w:t>
      </w:r>
    </w:p>
    <w:p w14:paraId="1A081B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13C1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EEBC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5B5A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75299C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58749E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F5A1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29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ExternalENBFunctionGrp {</w:t>
      </w:r>
    </w:p>
    <w:p w14:paraId="1D2099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ExternalENBFunction IOC.";</w:t>
      </w:r>
    </w:p>
    <w:p w14:paraId="06BB37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757C9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DDD9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F2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4B9C2C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41656D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6B1AE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12141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73DF19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50F15B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565700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2B70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DD09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CB7B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ExternalENBFunctionWrapper {</w:t>
      </w:r>
    </w:p>
    <w:p w14:paraId="5D521B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ExternalENBFunction {</w:t>
      </w:r>
    </w:p>
    <w:p w14:paraId="31FE01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an external eNB functionality.";</w:t>
      </w:r>
    </w:p>
    <w:p w14:paraId="7890BE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63E80B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57FB51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F603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08780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ExternalENBFunctionGrp;</w:t>
      </w:r>
    </w:p>
    <w:p w14:paraId="7ED6F5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78343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1B1CE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D3ABC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16C32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7EDDAF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9A4DF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52240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ExternalENBFunctionWrapper;</w:t>
      </w:r>
    </w:p>
    <w:p w14:paraId="6E1ED05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F2BC8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B45B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4B274B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D7F3CA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ExternalENBFunctionWrapper;</w:t>
      </w:r>
    </w:p>
    <w:p w14:paraId="5546C16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1676C4D2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6569607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16A592B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68FA2AC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 w:eastAsia="zh-CN"/>
        </w:rPr>
      </w:pPr>
      <w:r w:rsidRPr="00FD51F4">
        <w:rPr>
          <w:rFonts w:ascii="Arial" w:hAnsi="Arial"/>
          <w:sz w:val="32"/>
          <w:lang w:val="fr-FR" w:eastAsia="zh-CN"/>
        </w:rPr>
        <w:t>E.5.9</w:t>
      </w:r>
      <w:r w:rsidRPr="00FD51F4">
        <w:rPr>
          <w:rFonts w:ascii="Arial" w:hAnsi="Arial"/>
          <w:sz w:val="32"/>
          <w:lang w:val="fr-FR" w:eastAsia="zh-CN"/>
        </w:rPr>
        <w:tab/>
        <w:t>module _3gpp-nr-nrm-externaleutrancell.yang</w:t>
      </w:r>
    </w:p>
    <w:p w14:paraId="60480C40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470AEC0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_3gpp-nr-nrm-externaleutrancell {</w:t>
      </w:r>
    </w:p>
    <w:p w14:paraId="090DE79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757B63C6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"urn:3gpp:sa5:_3gpp-nr-nrm-externaleutrancell";</w:t>
      </w:r>
    </w:p>
    <w:p w14:paraId="19AF98CB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prefix "exteutrancell3gpp";</w:t>
      </w:r>
    </w:p>
    <w:p w14:paraId="008572F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</w:p>
    <w:p w14:paraId="1A97878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import _3gpp-common-yang-types { prefix types3gpp; }</w:t>
      </w:r>
    </w:p>
    <w:p w14:paraId="423729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import _3gpp-common-managed-function { prefix mf3gpp; }</w:t>
      </w:r>
    </w:p>
    <w:p w14:paraId="59336E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18F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499D52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_3gpp-nr-nrm-externalenbfunction { prefix extenb3gpp; }</w:t>
      </w:r>
    </w:p>
    <w:p w14:paraId="337078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CBDD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948A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2A26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ExternalEUtranCellFDD and</w:t>
      </w:r>
    </w:p>
    <w:p w14:paraId="5A89A0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ExternalEUtranCellTDD Information Object Classes (IOCs) that are part</w:t>
      </w:r>
    </w:p>
    <w:p w14:paraId="6CD014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of the NR Network Resource Model (NRM).</w:t>
      </w:r>
    </w:p>
    <w:p w14:paraId="05B469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3144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E1D7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(NRM),</w:t>
      </w:r>
    </w:p>
    <w:p w14:paraId="4A63C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3GPP TS 28.658 (E-UTRAN) Network Resource Model (NRM)";</w:t>
      </w:r>
    </w:p>
    <w:p w14:paraId="716DBD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FFF6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BA986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A928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17EF0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DE1E6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}</w:t>
      </w:r>
    </w:p>
    <w:p w14:paraId="2E4F8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926E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ExternalEUtranGenericCellGrp {</w:t>
      </w:r>
    </w:p>
    <w:p w14:paraId="589AD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ExternalEUtranGenericCell IOC."; </w:t>
      </w:r>
    </w:p>
    <w:p w14:paraId="46418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5BBC80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98A9B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6AC0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pci {</w:t>
      </w:r>
    </w:p>
    <w:p w14:paraId="6B6E7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cell (for</w:t>
      </w:r>
    </w:p>
    <w:p w14:paraId="0712C3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NM-Centralized, EM-Centralized and Distributed PCI assignment cases).</w:t>
      </w:r>
    </w:p>
    <w:p w14:paraId="75E53F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the case of NM-Centralized PCI assignment, see 3GPP TS 36.300.";</w:t>
      </w:r>
    </w:p>
    <w:p w14:paraId="76C044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91733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30FD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"0..503"; }</w:t>
      </w:r>
    </w:p>
    <w:p w14:paraId="648438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6ACB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0E6C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75BE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"List of unique identities for PLMNs. A cell can broadcast</w:t>
      </w:r>
    </w:p>
    <w:p w14:paraId="4C1EB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up to 6 PLMN IDs. This is to support the case that one cell can be</w:t>
      </w:r>
    </w:p>
    <w:p w14:paraId="510386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used by up to 6 operator's core networks. The PLMN(s) included in this</w:t>
      </w:r>
    </w:p>
    <w:p w14:paraId="0F4A22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list will use the same single tracking area code (TAC) and the same</w:t>
      </w:r>
    </w:p>
    <w:p w14:paraId="2A24F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Identity (cellLocalId) for sharing the radio access network</w:t>
      </w:r>
    </w:p>
    <w:p w14:paraId="665E1B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resources. One member of plmnIdList is the primary PLMN ID. A PLMN ID</w:t>
      </w:r>
    </w:p>
    <w:p w14:paraId="43415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included in this list cannot be included in the cellAccessInfoList.</w:t>
      </w:r>
    </w:p>
    <w:p w14:paraId="3DEE03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PLMN ID is composed of a Mobile Country Code (MCC) and a Mobile</w:t>
      </w:r>
    </w:p>
    <w:p w14:paraId="6F0201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Code (MNC).";</w:t>
      </w:r>
    </w:p>
    <w:p w14:paraId="3AFEC6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36.300, 3GPP TS 36.331, 3GPP TS 23.003";</w:t>
      </w:r>
    </w:p>
    <w:p w14:paraId="5B1ED7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4948FD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04176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6;</w:t>
      </w:r>
    </w:p>
    <w:p w14:paraId="3A6B5E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441AB3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648A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654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76A4CB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 cell within an eNodeB.";</w:t>
      </w:r>
    </w:p>
    <w:p w14:paraId="2B1EC7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defined in 3GPP TS 38.300";</w:t>
      </w:r>
    </w:p>
    <w:p w14:paraId="56EADF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"0..255"; }     </w:t>
      </w:r>
      <w:r w:rsidRPr="006A3E3F">
        <w:rPr>
          <w:rFonts w:ascii="Courier New" w:hAnsi="Courier New"/>
          <w:noProof/>
          <w:sz w:val="16"/>
        </w:rPr>
        <w:tab/>
      </w:r>
    </w:p>
    <w:p w14:paraId="0B7D7F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97C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44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eNBId {</w:t>
      </w:r>
    </w:p>
    <w:p w14:paraId="69938A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"Unambiguously identifies an eNodeB within a PLMN.";</w:t>
      </w:r>
    </w:p>
    <w:p w14:paraId="5C3F64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36.413, 3GPP TS 36.300";</w:t>
      </w:r>
    </w:p>
    <w:p w14:paraId="06F616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D408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"0..268435455"; } // Representing 28 bit eNB ID.</w:t>
      </w:r>
    </w:p>
    <w:p w14:paraId="464623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18, 20 and 21 bit eNB IDs also</w:t>
      </w:r>
    </w:p>
    <w:p w14:paraId="0BD68A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                        // allowed.</w:t>
      </w:r>
    </w:p>
    <w:p w14:paraId="407B7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BAB2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431F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729B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ExternalEUtranCellFDDGrp {</w:t>
      </w:r>
    </w:p>
    <w:p w14:paraId="36708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ExternalEUtranCellFDD IOC."; </w:t>
      </w:r>
    </w:p>
    <w:p w14:paraId="173ED7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60CEEE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7DB250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C6F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earfcnDL {</w:t>
      </w:r>
    </w:p>
    <w:p w14:paraId="3931FF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DL frequency.";</w:t>
      </w:r>
    </w:p>
    <w:p w14:paraId="4E12F50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484E32A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AFA24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"0..17999 | 46590..262143"; }</w:t>
      </w:r>
    </w:p>
    <w:p w14:paraId="694BE2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F3EA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AD55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earfcnUL {</w:t>
      </w:r>
    </w:p>
    <w:p w14:paraId="31B82A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channel number for the central UL frequency. Value 0</w:t>
      </w:r>
    </w:p>
    <w:p w14:paraId="013B1C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means that the UL channel number is N/A for the DL-only bands.";</w:t>
      </w:r>
    </w:p>
    <w:p w14:paraId="53BFFB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36.101";</w:t>
      </w:r>
    </w:p>
    <w:p w14:paraId="07181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2E7C0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 | 18000..35999 | 46590..262143"; }</w:t>
      </w:r>
    </w:p>
    <w:p w14:paraId="4FCF16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9970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774D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E386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ExternalEUtranCellTDDGrp {</w:t>
      </w:r>
    </w:p>
    <w:p w14:paraId="31BA2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ExternalEUtranCellTDD IOC."; </w:t>
      </w:r>
    </w:p>
    <w:p w14:paraId="4D3D8F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28.658";</w:t>
      </w:r>
    </w:p>
    <w:p w14:paraId="4DB4CA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ExternalEUtranGenericCellGrp;</w:t>
      </w:r>
    </w:p>
    <w:p w14:paraId="2BBB12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1FE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earfcn {</w:t>
      </w:r>
    </w:p>
    <w:p w14:paraId="0D0E8D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frequency number for the central frequency.";</w:t>
      </w:r>
    </w:p>
    <w:p w14:paraId="025A47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36.104";</w:t>
      </w:r>
    </w:p>
    <w:p w14:paraId="5C86FF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41FD3E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"36000..262143"; }</w:t>
      </w:r>
    </w:p>
    <w:p w14:paraId="2B616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1E65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C4C31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E04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ExternalEUtranCellFDDWrapper {</w:t>
      </w:r>
    </w:p>
    <w:p w14:paraId="34A9C7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ExternalEUtranCellFDD {</w:t>
      </w:r>
    </w:p>
    <w:p w14:paraId="706562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FDD</w:t>
      </w:r>
    </w:p>
    <w:p w14:paraId="7C7B9E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cell provided by eNB or NG-RAN FDD cell provided by ng-eNB.";</w:t>
      </w:r>
    </w:p>
    <w:p w14:paraId="2D775D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574A0F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F4A16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4C4F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29ABE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ExternalEUtranCellFDDGrp;</w:t>
      </w:r>
    </w:p>
    <w:p w14:paraId="158556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74A5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8F79A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F3C1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494E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574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ExternalEUtranCellTDDWrapper {</w:t>
      </w:r>
    </w:p>
    <w:p w14:paraId="7D665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ExternalEUtranCellTDD {</w:t>
      </w:r>
    </w:p>
    <w:p w14:paraId="59CA4E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common properties of external E-UTRAN cell</w:t>
      </w:r>
    </w:p>
    <w:p w14:paraId="41232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TDD provided by eNB or NG-RAN TDD cell provided by ng-eNB.";</w:t>
      </w:r>
    </w:p>
    <w:p w14:paraId="7CB1C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4AAB1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0651F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27934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ED4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ExternalEUtranCellTDDGrp;</w:t>
      </w:r>
    </w:p>
    <w:p w14:paraId="178BE2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C741B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D6308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B59B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B93D3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1A29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73A812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11D4F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324310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1E292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510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34ECE6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7F4DDD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ExternalEUtranCellFDDWrapper;</w:t>
      </w:r>
    </w:p>
    <w:p w14:paraId="693CB9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9F1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6C1A7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"/subnet3gpp:SubNetwork/extenb3gpp:ExternalENBFunction" {</w:t>
      </w:r>
    </w:p>
    <w:p w14:paraId="0E3E6F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subnet3gpp:ExternalsUnderSubNetwork;</w:t>
      </w:r>
    </w:p>
    <w:p w14:paraId="0C43B8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ExternalEUtranCellTDDWrapper;</w:t>
      </w:r>
    </w:p>
    <w:p w14:paraId="1D174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18494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4301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"/eutranet3gpp:EUtraNetwork/extenb3gpp:ExternalENBFunction" {</w:t>
      </w:r>
    </w:p>
    <w:p w14:paraId="039D21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3E21E10F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  <w:r w:rsidRPr="006015BE">
        <w:rPr>
          <w:rFonts w:ascii="Courier New" w:hAnsi="Courier New"/>
          <w:noProof/>
          <w:sz w:val="16"/>
          <w:lang w:val="fr-FR"/>
        </w:rPr>
        <w:t>uses ExternalEUtranCellTDDWrapper;</w:t>
      </w:r>
    </w:p>
    <w:p w14:paraId="34C3D5E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}</w:t>
      </w:r>
    </w:p>
    <w:p w14:paraId="57F2473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}</w:t>
      </w:r>
    </w:p>
    <w:p w14:paraId="04A25D87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63EAAA0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</w:p>
    <w:p w14:paraId="3C89D244" w14:textId="77777777" w:rsidR="006015BE" w:rsidRPr="006015BE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r w:rsidRPr="006015BE">
        <w:rPr>
          <w:rFonts w:ascii="Arial" w:hAnsi="Arial"/>
          <w:sz w:val="32"/>
          <w:lang w:val="fr-FR" w:eastAsia="zh-CN"/>
        </w:rPr>
        <w:t>E.5.10</w:t>
      </w:r>
      <w:r w:rsidRPr="006015BE">
        <w:rPr>
          <w:rFonts w:ascii="Arial" w:hAnsi="Arial"/>
          <w:sz w:val="32"/>
          <w:lang w:val="fr-FR" w:eastAsia="zh-CN"/>
        </w:rPr>
        <w:tab/>
        <w:t>module _3gpp-nr-nrm-externalgnbcucpfunction.yang</w:t>
      </w:r>
    </w:p>
    <w:p w14:paraId="0E5460FC" w14:textId="77777777" w:rsidR="006015BE" w:rsidRPr="006015BE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015BE">
        <w:rPr>
          <w:rFonts w:ascii="Courier New" w:hAnsi="Courier New" w:cs="Arial"/>
          <w:sz w:val="16"/>
          <w:szCs w:val="22"/>
          <w:lang w:val="fr-FR"/>
        </w:rPr>
        <w:t>&lt;CODE BEGINS&gt;</w:t>
      </w:r>
    </w:p>
    <w:p w14:paraId="561954B3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>module _3gpp-nr-nrm-externalgnbcucpfunction {</w:t>
      </w:r>
    </w:p>
    <w:p w14:paraId="24D336DD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yang-version 1.1;</w:t>
      </w:r>
    </w:p>
    <w:p w14:paraId="55EC7BF9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namespace "urn:3gpp:sa5:_3gpp-nr-nrm-externalgnbcucpfunction";</w:t>
      </w:r>
    </w:p>
    <w:p w14:paraId="6C5CE8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</w:t>
      </w:r>
      <w:r w:rsidRPr="006A3E3F">
        <w:rPr>
          <w:rFonts w:ascii="Courier New" w:hAnsi="Courier New"/>
          <w:noProof/>
          <w:sz w:val="16"/>
        </w:rPr>
        <w:t>prefix "extgnbcucp3gpp";</w:t>
      </w:r>
    </w:p>
    <w:p w14:paraId="434DB0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6BD3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19C23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DF93A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D3DB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D9F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0FAE7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3C0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2D7350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ExternalGNBCUCPFunction</w:t>
      </w:r>
    </w:p>
    <w:p w14:paraId="3BF1DA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 Resource</w:t>
      </w:r>
    </w:p>
    <w:p w14:paraId="484C74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3820F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4E457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270E1B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346C4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FB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8C3A6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4CA9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5C2EAC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5AADF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74168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26F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ExternalGNBCUCPFunctionGrp {</w:t>
      </w:r>
    </w:p>
    <w:p w14:paraId="3C9631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ExternalGNBCUCPFunction IOC.";</w:t>
      </w:r>
    </w:p>
    <w:p w14:paraId="69082F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A074F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058D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E27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48B40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3D4518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EC832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0136AA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93D53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30B1CF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075F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1F0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A678A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1126B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152D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A998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0FD7E7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8D85FA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A81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0C9A90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20AD74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3960CD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51B5FF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E290B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7A39D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CEF2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03E81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8EC6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B0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ExternalGNBCUCPFunctionWrapper {</w:t>
      </w:r>
    </w:p>
    <w:p w14:paraId="2A9FCE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ExternalGNBCUCPFunction {</w:t>
      </w:r>
    </w:p>
    <w:p w14:paraId="4FC360D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156626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GNBCUCPFunction managed by another management function.";</w:t>
      </w:r>
    </w:p>
    <w:p w14:paraId="0AD4E2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3F781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9232E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5A8BE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35B30B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ExternalGNBCUCPFunctionGrp;</w:t>
      </w:r>
    </w:p>
    <w:p w14:paraId="30CA6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F8E12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68626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26F673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26D6E5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D2B33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1D6A41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05E9F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19210F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46B2E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F66A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0E56873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288D45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ExternalGNBCUCPFunctionWrapper;</w:t>
      </w:r>
    </w:p>
    <w:p w14:paraId="4EA6C2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  <w:r w:rsidRPr="006A3E3F">
        <w:rPr>
          <w:rFonts w:ascii="Courier New" w:hAnsi="Courier New"/>
          <w:noProof/>
          <w:sz w:val="16"/>
        </w:rPr>
        <w:tab/>
      </w:r>
    </w:p>
    <w:p w14:paraId="6E7BC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1EC3922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FC98C1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1076F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E.5.11</w:t>
      </w:r>
      <w:r w:rsidRPr="00FD51F4">
        <w:rPr>
          <w:rFonts w:ascii="Arial" w:hAnsi="Arial"/>
          <w:sz w:val="32"/>
          <w:lang w:eastAsia="zh-CN"/>
        </w:rPr>
        <w:tab/>
        <w:t>module _3gpp-nr-nrm-externalgnbcuupfunction.yang</w:t>
      </w:r>
    </w:p>
    <w:p w14:paraId="4CAFEFE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493C1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_3gpp-nr-nrm-externalgnbcuupfunction {</w:t>
      </w:r>
    </w:p>
    <w:p w14:paraId="036870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8B7E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"urn:3gpp:sa5:_3gpp-nr-nrm-externalgnbcuupfunction";</w:t>
      </w:r>
    </w:p>
    <w:p w14:paraId="22178E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"extgnbcuup3gpp";</w:t>
      </w:r>
    </w:p>
    <w:p w14:paraId="7CBEA5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E81B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B85E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1ACE4B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742D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AB10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27AD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11439C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ExternalGNBCUUPFunction</w:t>
      </w:r>
    </w:p>
    <w:p w14:paraId="69DEF8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(IOC), that is part of the NR Network</w:t>
      </w:r>
    </w:p>
    <w:p w14:paraId="29F074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Resource Model (NRM).</w:t>
      </w:r>
    </w:p>
    <w:p w14:paraId="08B749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A9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7B3349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9942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F2AF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0399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C9631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908E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6CBC4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23D21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48C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ExternalGNBCUUPFunctionGrp {</w:t>
      </w:r>
    </w:p>
    <w:p w14:paraId="3A33C0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ExternalGNBCUUPFunction IOC.";</w:t>
      </w:r>
    </w:p>
    <w:p w14:paraId="6E684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126ED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3D7668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28DB6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1197D3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08934D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161229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51C499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E4447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1C746B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93AA3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B10B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382465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59E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FC2AB2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2C18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38B329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C5C58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DC53D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CAA9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ExternalGNBCUUPFunctionWrapper {</w:t>
      </w:r>
    </w:p>
    <w:p w14:paraId="13D535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ExternalGNBCUUPFunction {</w:t>
      </w:r>
    </w:p>
    <w:p w14:paraId="756A55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0B4C3A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GNBCUUPFunction managed by another management function.";</w:t>
      </w:r>
    </w:p>
    <w:p w14:paraId="067EFE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0FE2B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1DAFE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095F42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68393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ExternalGNBCUUPFunctionGrp;</w:t>
      </w:r>
    </w:p>
    <w:p w14:paraId="20BBC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E18AC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73A654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11F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7E8D57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0F523E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61413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1EDE8C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5ACCD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F85CE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B73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289BA1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581A4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ExternalGNBCUUPFunctionWrapper;</w:t>
      </w:r>
    </w:p>
    <w:p w14:paraId="0983C1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  <w:r w:rsidRPr="006A3E3F">
        <w:rPr>
          <w:rFonts w:ascii="Courier New" w:hAnsi="Courier New"/>
          <w:noProof/>
          <w:sz w:val="16"/>
        </w:rPr>
        <w:tab/>
      </w:r>
    </w:p>
    <w:p w14:paraId="1E9178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4DBA0EC8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5D6007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DDCF86D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E.5.12</w:t>
      </w:r>
      <w:r w:rsidRPr="00FD51F4">
        <w:rPr>
          <w:rFonts w:ascii="Arial" w:hAnsi="Arial"/>
          <w:sz w:val="32"/>
          <w:lang w:eastAsia="zh-CN"/>
        </w:rPr>
        <w:tab/>
        <w:t>module _3gpp-nr-nrm-externalgnbdufunction.yang</w:t>
      </w:r>
    </w:p>
    <w:p w14:paraId="113338C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514FE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_3gpp-nr-nrm-externalgnbdufunction {</w:t>
      </w:r>
    </w:p>
    <w:p w14:paraId="417C41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6DFB9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"urn:3gpp:sa5:_3gpp-nr-nrm-externalgnbdufunction";</w:t>
      </w:r>
    </w:p>
    <w:p w14:paraId="5FCDA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"extgnbdu3gpp";</w:t>
      </w:r>
    </w:p>
    <w:p w14:paraId="706687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7934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CD10C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CD44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BBBD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0530F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D95C8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2648A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4622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organization "3GPP SA5";</w:t>
      </w:r>
    </w:p>
    <w:p w14:paraId="5CB08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ExternalGNBDUFunction</w:t>
      </w:r>
    </w:p>
    <w:p w14:paraId="7AFD96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6D734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799CFE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6CD81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64FFBC1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1DEC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CA19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93A34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8FD31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45820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33DEC3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3FD75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9A8E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ExternalGNBDUFunctionGrp {</w:t>
      </w:r>
    </w:p>
    <w:p w14:paraId="1D55EED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"Represets the ExternalGNBDUFunction IOC.";</w:t>
      </w:r>
    </w:p>
    <w:p w14:paraId="04B89D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   </w:t>
      </w:r>
    </w:p>
    <w:p w14:paraId="39889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48AD52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3C321E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9C279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PLMN.";</w:t>
      </w:r>
    </w:p>
    <w:p w14:paraId="64C195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in 3GPP TS 38.300, Global gNB ID</w:t>
      </w:r>
    </w:p>
    <w:p w14:paraId="719D5B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 3GPP TS 38.413";</w:t>
      </w:r>
    </w:p>
    <w:p w14:paraId="3CD892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B87A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7EB2B4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8B259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D2ACE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515D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228367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2632E9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0A3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1E79DE2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44CDD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3CA30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BBBE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537EEB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the PLMN identifier to be used as part of the</w:t>
      </w:r>
    </w:p>
    <w:p w14:paraId="47271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global RAN node identity.";</w:t>
      </w:r>
    </w:p>
    <w:p w14:paraId="417710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0FC852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131BA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277C06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5C170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AE6C4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20FB5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3C3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ExternalGNBDUFunctionWrapper {</w:t>
      </w:r>
    </w:p>
    <w:p w14:paraId="38814E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ExternalGNBDUFunction {</w:t>
      </w:r>
    </w:p>
    <w:p w14:paraId="53BA38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 function,</w:t>
      </w:r>
    </w:p>
    <w:p w14:paraId="2A1CB2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of a GNBDUFunction managed by another management function.";</w:t>
      </w:r>
    </w:p>
    <w:p w14:paraId="29ECD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62A3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4C22A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9B0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6102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ExternalGNBDUFunctionGrp;</w:t>
      </w:r>
    </w:p>
    <w:p w14:paraId="75AB27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221E9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9FBC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AE240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14C680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1E2E5F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740E13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B1F8F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64DC1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3D5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EE2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13D938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0F62AD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ExternalGNBDUFunctionWrapper;</w:t>
      </w:r>
    </w:p>
    <w:p w14:paraId="57A08D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56883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94909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7C7B4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5930F8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E.5.13</w:t>
      </w:r>
      <w:r w:rsidRPr="00FD51F4">
        <w:rPr>
          <w:rFonts w:ascii="Arial" w:hAnsi="Arial"/>
          <w:sz w:val="32"/>
          <w:lang w:eastAsia="zh-CN"/>
        </w:rPr>
        <w:tab/>
        <w:t>module _3gpp-nr-nrm-externalnrcellcu.yang</w:t>
      </w:r>
    </w:p>
    <w:p w14:paraId="15C70CE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047AF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_3gpp-nr-nrm-externalnrcellcu {</w:t>
      </w:r>
    </w:p>
    <w:p w14:paraId="29115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185356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namespace "urn:3gpp:sa5:_3gpp-nr-nrm-externalnrcellcu";</w:t>
      </w:r>
    </w:p>
    <w:p w14:paraId="50219F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"extnrcellcu3gpp";</w:t>
      </w:r>
    </w:p>
    <w:p w14:paraId="34F7D7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1D2F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1C19A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B42DF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7F7E25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58001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_3gpp-nr-nrm-externalgnbcucpfunction { prefix extgnbcucp3gpp; }</w:t>
      </w:r>
    </w:p>
    <w:p w14:paraId="3AC77B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11D2EC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C6EF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1E07E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ExternalNRCellCU Information</w:t>
      </w:r>
    </w:p>
    <w:p w14:paraId="7C6436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(IOC), that is part of the NR Network Resource Model (NRM).</w:t>
      </w:r>
    </w:p>
    <w:p w14:paraId="2B9349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C755A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D285F4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0DB2E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3C3E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0055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4D574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BF5FE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7211B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0C3786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91E1E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F76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ExternalNRCellCUGrp {</w:t>
      </w:r>
    </w:p>
    <w:p w14:paraId="51BE63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ExternalNRCellCU IOC."; </w:t>
      </w:r>
    </w:p>
    <w:p w14:paraId="100A58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7DFBB3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5D1F03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</w:t>
      </w:r>
    </w:p>
    <w:p w14:paraId="09E6832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       </w:t>
      </w:r>
      <w:r w:rsidRPr="006A3E3F">
        <w:rPr>
          <w:rFonts w:ascii="Courier New" w:hAnsi="Courier New"/>
          <w:noProof/>
          <w:sz w:val="16"/>
        </w:rPr>
        <w:tab/>
      </w:r>
    </w:p>
    <w:p w14:paraId="6B4314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076E24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277C8A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6FE90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AE289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{range "0..16383"; }     </w:t>
      </w:r>
      <w:r w:rsidRPr="006A3E3F">
        <w:rPr>
          <w:rFonts w:ascii="Courier New" w:hAnsi="Courier New"/>
          <w:noProof/>
          <w:sz w:val="16"/>
        </w:rPr>
        <w:tab/>
      </w:r>
    </w:p>
    <w:p w14:paraId="3FBA61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33E3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B409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nRPCI {</w:t>
      </w:r>
    </w:p>
    <w:p w14:paraId="1EE6C0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157884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36.211";</w:t>
      </w:r>
    </w:p>
    <w:p w14:paraId="4B83F6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0A449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"0..1007"; }</w:t>
      </w:r>
    </w:p>
    <w:p w14:paraId="5999DD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EE105B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4C0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pLMNIdList {</w:t>
      </w:r>
    </w:p>
    <w:p w14:paraId="60874B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"Defines which PLMNs that are assumed to be served by the</w:t>
      </w:r>
    </w:p>
    <w:p w14:paraId="4172F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in another gNB CU-CP. This list is either updated by the</w:t>
      </w:r>
    </w:p>
    <w:p w14:paraId="7179A01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managed element itself (e.g. due to ANR, signalling over Xn, etc.) or</w:t>
      </w:r>
    </w:p>
    <w:p w14:paraId="61FFCF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by consumer over the standard interface.";</w:t>
      </w:r>
    </w:p>
    <w:p w14:paraId="2DB601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3A60BF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CA577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12;</w:t>
      </w:r>
    </w:p>
    <w:p w14:paraId="62F209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7A683F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C5DCA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4F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5B2318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6C7AFF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5A9F1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3AE26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1384C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6DA8F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C9AC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ExternalNRCellCUWrapper {</w:t>
      </w:r>
    </w:p>
    <w:p w14:paraId="78EC0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ExternalNRCellCU {</w:t>
      </w:r>
    </w:p>
    <w:p w14:paraId="13263E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 of an NRCellCU controlled by</w:t>
      </w:r>
    </w:p>
    <w:p w14:paraId="3D3C76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another Management Service Provider.";</w:t>
      </w:r>
    </w:p>
    <w:p w14:paraId="53A5B2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16BE66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1680E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0065B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7EF33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ExternalNRCellCUGrp;</w:t>
      </w:r>
    </w:p>
    <w:p w14:paraId="5378AD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5793B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928F5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363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6E00CB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F9476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"/subnet3gpp:SubNetwork/extgnbcucp3gpp:ExternalGNBCUCPFunction" {</w:t>
      </w:r>
    </w:p>
    <w:p w14:paraId="6D9169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E7FB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uses ExternalNRCellCUWrapper;</w:t>
      </w:r>
    </w:p>
    <w:p w14:paraId="0536E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5934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DB75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"/nrnet3gpp:NRNetwork/extgnbcucp3gpp:ExternalGNBCUCPFunction" {</w:t>
      </w:r>
    </w:p>
    <w:p w14:paraId="644643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768FF5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ExternalNRCellCUWrapper;</w:t>
      </w:r>
    </w:p>
    <w:p w14:paraId="0BC544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9CED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7FE8BB3D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E64231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A34D6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E.5.14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_3gpp-nr-nrm-externalservinggwfunction.yang</w:t>
      </w:r>
    </w:p>
    <w:p w14:paraId="4DDC26CE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C97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_3gpp-nr-nrm-externalservinggwfunction {</w:t>
      </w:r>
    </w:p>
    <w:p w14:paraId="792F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6660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"urn:3gpp:sa5:_3gpp-nr-nrm-externalservinggwfunction";</w:t>
      </w:r>
    </w:p>
    <w:p w14:paraId="1C825C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"extservgw3gpp";</w:t>
      </w:r>
    </w:p>
    <w:p w14:paraId="50143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33CCD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586D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3225C2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_3gpp-nr-nrm-eutranetwork { prefix eutranet3gpp; }</w:t>
      </w:r>
    </w:p>
    <w:p w14:paraId="6D96A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7176B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7FB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3CF7B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ExternalServingGWFunction</w:t>
      </w:r>
    </w:p>
    <w:p w14:paraId="09CAAB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3F1862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Model (NRM).</w:t>
      </w:r>
    </w:p>
    <w:p w14:paraId="25860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125C2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40A438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1ADA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4714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1AC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5A399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305789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9523A9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29E53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57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ExternalServingGWFunctionGrp {</w:t>
      </w:r>
    </w:p>
    <w:p w14:paraId="3080E5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ExternalServingGWFunction IOC.";</w:t>
      </w:r>
    </w:p>
    <w:p w14:paraId="5BF191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5D6318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DA8D2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0A870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F2A2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ExternalServingGWFunctionWrapper {</w:t>
      </w:r>
    </w:p>
    <w:p w14:paraId="7F4905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ExternalServingGWFunction {</w:t>
      </w:r>
    </w:p>
    <w:p w14:paraId="2F694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74DE6B3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ServingGWFunction managed by another management</w:t>
      </w:r>
    </w:p>
    <w:p w14:paraId="13C2F8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39C77E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28.658";</w:t>
      </w:r>
    </w:p>
    <w:p w14:paraId="355CAA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3F04F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BB173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21AA96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ExternalServingGWFunctionGrp;</w:t>
      </w:r>
    </w:p>
    <w:p w14:paraId="28607C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894D2D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2069D0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6693B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5E25C8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6A79A2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575141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6343AD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366D52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B0C6B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91D3A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"/eutranet3gpp:EUtraNetwork" {</w:t>
      </w:r>
    </w:p>
    <w:p w14:paraId="637158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eutranet3gpp:ExternalsUnderEUtraNetwork;</w:t>
      </w:r>
    </w:p>
    <w:p w14:paraId="0E4FA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ExternalServingGWFunctionWrapper;</w:t>
      </w:r>
    </w:p>
    <w:p w14:paraId="212B81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D0270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1B58CA1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CE0B37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3528254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E.5.15</w:t>
      </w:r>
      <w:r w:rsidRPr="00FD51F4">
        <w:rPr>
          <w:rFonts w:ascii="Arial" w:hAnsi="Arial"/>
          <w:sz w:val="32"/>
          <w:lang w:eastAsia="zh-CN"/>
        </w:rPr>
        <w:tab/>
        <w:t>module _3gpp-nr-nrm-externalupffunction.yang</w:t>
      </w:r>
    </w:p>
    <w:p w14:paraId="4F5E98A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B13D5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_3gpp-nr-nrm-externalupffunction {</w:t>
      </w:r>
    </w:p>
    <w:p w14:paraId="42E8DF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yang-version 1.1;</w:t>
      </w:r>
    </w:p>
    <w:p w14:paraId="7AC4B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"urn:3gpp:sa5:_3gpp-nr-nrm-externalupffunction";</w:t>
      </w:r>
    </w:p>
    <w:p w14:paraId="67C454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"extupf3gpp";</w:t>
      </w:r>
    </w:p>
    <w:p w14:paraId="71F53B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7EDC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7F3A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9BBDA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46A79E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85CB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CB21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55C41C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ExternalUPFFunction Information</w:t>
      </w:r>
    </w:p>
    <w:p w14:paraId="5F8B143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759295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37D8F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52EECA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DD1ADD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074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2E0B1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50FD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</w:t>
      </w:r>
    </w:p>
    <w:p w14:paraId="2CADC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"Initial revision";</w:t>
      </w:r>
    </w:p>
    <w:p w14:paraId="21BB60C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C7D48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5BE0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ExternalUPFFunctionGrp {</w:t>
      </w:r>
    </w:p>
    <w:p w14:paraId="28C0C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ExternalUPFFunction IOC.";</w:t>
      </w:r>
    </w:p>
    <w:p w14:paraId="076D16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7F09E83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3A1E7B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E879C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839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ExternalUPFFunctionWrapper {</w:t>
      </w:r>
    </w:p>
    <w:p w14:paraId="4C1360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ExternalUPFFunction {</w:t>
      </w:r>
    </w:p>
    <w:p w14:paraId="1E76AA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properties, known by the management</w:t>
      </w:r>
    </w:p>
    <w:p w14:paraId="496ADE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function, of a UPFFunction managed by another management</w:t>
      </w:r>
    </w:p>
    <w:p w14:paraId="23E5EA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function.";</w:t>
      </w:r>
    </w:p>
    <w:p w14:paraId="4666E3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4223F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0F549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3D1834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64B29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ExternalUPFFunctionGrp;</w:t>
      </w:r>
    </w:p>
    <w:p w14:paraId="327B2B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3A38F8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69E293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C9FD3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 </w:t>
      </w:r>
    </w:p>
    <w:p w14:paraId="4A7D3D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41AC5A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"/subnet3gpp:SubNetwork" {</w:t>
      </w:r>
    </w:p>
    <w:p w14:paraId="0C10DB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7DBF62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324504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CC51A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A430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"/nrnet3gpp:NRNetwork" {</w:t>
      </w:r>
    </w:p>
    <w:p w14:paraId="45F12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4EBB11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ExternalUPFFunctionWrapper;</w:t>
      </w:r>
    </w:p>
    <w:p w14:paraId="79A0A3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29E3D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BABC55B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7BEEEF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2E1D7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E.5.16</w:t>
      </w:r>
      <w:r w:rsidRPr="00FD51F4">
        <w:rPr>
          <w:rFonts w:ascii="Arial" w:hAnsi="Arial"/>
          <w:sz w:val="32"/>
          <w:lang w:eastAsia="zh-CN"/>
        </w:rPr>
        <w:tab/>
        <w:t>module _3gpp-nr-nrm-gnbcucpfunction.yang</w:t>
      </w:r>
    </w:p>
    <w:p w14:paraId="5D1A6FB0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3BAD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_3gpp-nr-nrm-gnbcucpfunction {</w:t>
      </w:r>
    </w:p>
    <w:p w14:paraId="3E74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045D84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"urn:3gpp:sa5:_3gpp-nr-nrm-gnbcucpfunction";</w:t>
      </w:r>
    </w:p>
    <w:p w14:paraId="12B76B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"gnbcucp3gpp";</w:t>
      </w:r>
    </w:p>
    <w:p w14:paraId="21A36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157EDA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E963A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24574B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F2C9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35E0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31E5D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92C79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organization "3GPP SA5";</w:t>
      </w:r>
    </w:p>
    <w:p w14:paraId="78FFD3B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969974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description "Defines the YANG mapping of the GNBCUCPFunction Information </w:t>
      </w:r>
    </w:p>
    <w:p w14:paraId="32DE490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14A371A6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Copyright 2024, 3GPP Organizational Partners (ARIB, ATIS, CCSA, ETSI, TSDSI, </w:t>
      </w:r>
    </w:p>
    <w:p w14:paraId="3B91913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TTA, TTC). All rights reserved.";</w:t>
      </w:r>
    </w:p>
    <w:p w14:paraId="5A7DB0B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22F066D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A63F9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2024-02-23 { reference CR-1219; } </w:t>
      </w:r>
    </w:p>
    <w:p w14:paraId="33E16203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879D9B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25A320E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2021-11-06 { reference "CR-0611" ; }</w:t>
      </w:r>
    </w:p>
    <w:p w14:paraId="7E31C6F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2021-11-05 { reference "CR-0609"; }</w:t>
      </w:r>
    </w:p>
    <w:p w14:paraId="56AB8A9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2020-10-02 { reference CR-0384; }</w:t>
      </w:r>
    </w:p>
    <w:p w14:paraId="394387C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6EBDDA4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046CAE7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586DD3A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8D9BB6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2020-04-28 { reference "0260"; }</w:t>
      </w:r>
    </w:p>
    <w:p w14:paraId="13F615EA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2020-02-14 { reference S5-20XXXX; }</w:t>
      </w:r>
    </w:p>
    <w:p w14:paraId="62B362C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2019-10-28 { reference S5-193518; }</w:t>
      </w:r>
    </w:p>
    <w:p w14:paraId="2A89EA5D" w14:textId="79CB085B" w:rsidR="006015BE" w:rsidRPr="006A3E3F" w:rsidRDefault="00561A82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07F0C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CF1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357ECE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Distributed SON Energy Saving feature";</w:t>
      </w:r>
    </w:p>
    <w:p w14:paraId="5CCBE4B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51141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0403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DANRManagementFunction {</w:t>
      </w:r>
    </w:p>
    <w:p w14:paraId="7F19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ANR Management feature";</w:t>
      </w:r>
    </w:p>
    <w:p w14:paraId="1E6283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6E6D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9A9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67A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543772D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"Classs representing D-SON function of MRO feature";</w:t>
      </w:r>
    </w:p>
    <w:p w14:paraId="6E3CEB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3222BD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</w:t>
      </w:r>
    </w:p>
    <w:p w14:paraId="79DD0A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GNBCUCPFunctionGrp {</w:t>
      </w:r>
    </w:p>
    <w:p w14:paraId="2FF570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GNBCUCPFunction IOC.";</w:t>
      </w:r>
    </w:p>
    <w:p w14:paraId="75DBB1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83FE8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6CA1B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9798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6CC140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CCA15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is part of the NR Cell Identifier (NCI) of the gNB cells.";</w:t>
      </w:r>
    </w:p>
    <w:p w14:paraId="7FA07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4B0AA0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1B253A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13FDB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9C444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8DE2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4337FC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55E57C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5FE31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2572CE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405BD9F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EC63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8254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gNBCUName {</w:t>
      </w:r>
    </w:p>
    <w:p w14:paraId="63FD317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Central Unit of an gNB.";</w:t>
      </w:r>
    </w:p>
    <w:p w14:paraId="035F8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025842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EFC196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7867ED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60D1B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E5360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75752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 identifier to be used as part of the global RAN</w:t>
      </w:r>
    </w:p>
    <w:p w14:paraId="0C10B1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node identity.";</w:t>
      </w:r>
    </w:p>
    <w:p w14:paraId="776828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71E053E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46002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100F1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254E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B517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 </w:t>
      </w:r>
    </w:p>
    <w:p w14:paraId="4F023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27E58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x2BlockList {</w:t>
      </w:r>
    </w:p>
    <w:p w14:paraId="23917523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1E477F7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prohibited.";</w:t>
      </w:r>
    </w:p>
    <w:p w14:paraId="37F25B4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67A4016A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D724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x2AllowList {</w:t>
      </w:r>
    </w:p>
    <w:p w14:paraId="7BEA720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6C25318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69E946A1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54778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F293B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xnBlockList {</w:t>
      </w:r>
    </w:p>
    <w:p w14:paraId="6CE4D1D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21535C7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lastRenderedPageBreak/>
        <w:t xml:space="preserve">      description "List of nodes to which Xn connections are prohibited.";</w:t>
      </w:r>
    </w:p>
    <w:p w14:paraId="160EBA44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4E0C7A4D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BCAD4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xnAllowList {</w:t>
      </w:r>
    </w:p>
    <w:p w14:paraId="5E0EB5A6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755B918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X2 connections are enforced.";</w:t>
      </w:r>
    </w:p>
    <w:p w14:paraId="54EB857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6A6B3B4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F17D2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xnHOBlockList {</w:t>
      </w:r>
    </w:p>
    <w:p w14:paraId="5C5E977C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33E66469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 Xn are prohibited.";</w:t>
      </w:r>
    </w:p>
    <w:p w14:paraId="28A6ED5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26EC946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5ECD0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 configurable5QISetRef {</w:t>
      </w:r>
    </w:p>
    <w:p w14:paraId="475AC6A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083950B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"DN of the Configurable5QISet that the GNBCUCPFunction </w:t>
      </w:r>
    </w:p>
    <w:p w14:paraId="52F96617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  supports (is associated to).";</w:t>
      </w:r>
    </w:p>
    <w:p w14:paraId="44CE68CF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3D97941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8BD0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leaf-list x2HOBlockList {</w:t>
      </w:r>
    </w:p>
    <w:p w14:paraId="67760B7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type string;</w:t>
      </w:r>
    </w:p>
    <w:p w14:paraId="36A3DB95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  description "List of nodes to which handovers over X2 are prohibited.";</w:t>
      </w:r>
    </w:p>
    <w:p w14:paraId="472BB1CE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C4892">
        <w:rPr>
          <w:rFonts w:ascii="Courier New" w:hAnsi="Courier New"/>
          <w:noProof/>
          <w:sz w:val="16"/>
        </w:rPr>
        <w:t xml:space="preserve">    }</w:t>
      </w:r>
    </w:p>
    <w:p w14:paraId="7250FB08" w14:textId="77777777" w:rsidR="00561A82" w:rsidRPr="00EC4892" w:rsidRDefault="00561A82" w:rsidP="00561A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806C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52CA4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5112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GNBCUCPFunction supports </w:t>
      </w:r>
    </w:p>
    <w:p w14:paraId="6ED2C8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(is associated to).";</w:t>
      </w:r>
    </w:p>
    <w:p w14:paraId="275588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763E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9890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dCHOControl {</w:t>
      </w:r>
    </w:p>
    <w:p w14:paraId="10EE1B8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19A4088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CHO function is </w:t>
      </w:r>
    </w:p>
    <w:p w14:paraId="44E8ED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enabled or disabled.";</w:t>
      </w:r>
    </w:p>
    <w:p w14:paraId="36F0F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09F7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657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dDAPSHOControl {</w:t>
      </w:r>
    </w:p>
    <w:p w14:paraId="2667BD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boolean;</w:t>
      </w:r>
    </w:p>
    <w:p w14:paraId="74E8C4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determines whether the DAPS handover function</w:t>
      </w:r>
    </w:p>
    <w:p w14:paraId="20CC0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  is enabled or disabled.";</w:t>
      </w:r>
    </w:p>
    <w:p w14:paraId="4EBEFC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FD762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4F326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142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24378D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E4A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GNBCUCPFunction {</w:t>
      </w:r>
    </w:p>
    <w:p w14:paraId="44F03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CU-CP of gNB and en-gNB.";</w:t>
      </w:r>
    </w:p>
    <w:p w14:paraId="4DC5F3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3E1CB7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6EB940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53F06B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495CBE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GNBCUCPFunctionGrp;</w:t>
      </w:r>
    </w:p>
    <w:p w14:paraId="061824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673C9F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BCB9E3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D8191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EC710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55C93B9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40076C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0D9CFD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E.5.17</w:t>
      </w:r>
      <w:r w:rsidRPr="00FD51F4">
        <w:rPr>
          <w:rFonts w:ascii="Arial" w:hAnsi="Arial"/>
          <w:sz w:val="32"/>
          <w:lang w:eastAsia="zh-CN"/>
        </w:rPr>
        <w:tab/>
        <w:t>module _3gpp-nr-nrm-gnbcuupfunction.yang</w:t>
      </w:r>
    </w:p>
    <w:p w14:paraId="7F0653BF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C7C9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_3gpp-nr-nrm-gnbcuupfunction {</w:t>
      </w:r>
    </w:p>
    <w:p w14:paraId="7B98DA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321307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"urn:3gpp:sa5:_3gpp-nr-nrm-gnbcuupfunction";</w:t>
      </w:r>
    </w:p>
    <w:p w14:paraId="1F13478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"gnbcuup3gpp";</w:t>
      </w:r>
    </w:p>
    <w:p w14:paraId="41AB45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288DD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37B307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6A2438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A90C3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E9E7F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18B865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70AE6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19D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6632747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8AA6E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description "Defines the YANG mapping of the GNBCUUPFunction Information</w:t>
      </w:r>
    </w:p>
    <w:p w14:paraId="7D6458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0DA44A8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2CB9B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8126B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5BEC7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8C63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2A9BE4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4F61C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70B287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2020-08-06 { reference "CR-0333"; }</w:t>
      </w:r>
    </w:p>
    <w:p w14:paraId="0C07BB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2020-08-03 { reference "CR-0321"; }</w:t>
      </w:r>
    </w:p>
    <w:p w14:paraId="1FC0CB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2020-06-03 { reference "CR-0286"; }</w:t>
      </w:r>
    </w:p>
    <w:p w14:paraId="4255C3D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2020-05-28 { reference "CR-0318"; } </w:t>
      </w:r>
    </w:p>
    <w:p w14:paraId="6F4609C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S5-201547"; }</w:t>
      </w:r>
    </w:p>
    <w:p w14:paraId="6CF31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45EE4E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6245DC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 reference "Initial revision"; }</w:t>
      </w:r>
    </w:p>
    <w:p w14:paraId="2D2B61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3F6F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TAIGrp {</w:t>
      </w:r>
    </w:p>
    <w:p w14:paraId="40A76C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"Tracking Area Identity";</w:t>
      </w:r>
    </w:p>
    <w:p w14:paraId="71EB39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680E85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pLMNId {</w:t>
      </w:r>
    </w:p>
    <w:p w14:paraId="1027E36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mnc";</w:t>
      </w:r>
    </w:p>
    <w:p w14:paraId="654A9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"PLMN IDs for the Tracking area";</w:t>
      </w:r>
    </w:p>
    <w:p w14:paraId="792E9B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types3gpp:PLMNId;</w:t>
      </w:r>
    </w:p>
    <w:p w14:paraId="0C0046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19011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0F00D7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nRTAC {</w:t>
      </w:r>
    </w:p>
    <w:p w14:paraId="2E4DBD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int64;</w:t>
      </w:r>
    </w:p>
    <w:p w14:paraId="776950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"Identity of the common Tracking Area Code for the PLMNs</w:t>
      </w:r>
    </w:p>
    <w:p w14:paraId="1E36F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</w:t>
      </w:r>
    </w:p>
    <w:p w14:paraId="3D2D5F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a) It is the TAC or Extended-TAC. </w:t>
      </w:r>
    </w:p>
    <w:p w14:paraId="10A811B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b) A cell can only broadcast one TAC or Extended-TAC. </w:t>
      </w:r>
    </w:p>
    <w:p w14:paraId="1ABC7C5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See TS 36.300, subclause 10.1.7 (PLMNID and TAC relation).</w:t>
      </w:r>
    </w:p>
    <w:p w14:paraId="4BF9D2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c) TAC is defined in subclause 19.4.2.3 of 3GPP TS 23.003 and </w:t>
      </w:r>
    </w:p>
    <w:p w14:paraId="4A1E45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Extended-TAC is defined in subclause 9.3.1.29 of 3GPP TS 38.473.</w:t>
      </w:r>
    </w:p>
    <w:p w14:paraId="064F24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d) For a 5G SA (Stand Alone), it has a non-null value.";</w:t>
      </w:r>
    </w:p>
    <w:p w14:paraId="253966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62E4C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940FDC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2D54FFE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BackhaulAddressGrp {</w:t>
      </w:r>
    </w:p>
    <w:p w14:paraId="30EA32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"Indicates the backhauladdress of gNB.";</w:t>
      </w:r>
    </w:p>
    <w:p w14:paraId="23A92C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2726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74F192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72856B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"0..4294967295";</w:t>
      </w:r>
    </w:p>
    <w:p w14:paraId="036CD4B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12A56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"It identifies a gNB within a PLMN. The gNB ID is part of </w:t>
      </w:r>
    </w:p>
    <w:p w14:paraId="5047AE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NR Cell Identifier (NCI) of the gNB cells.";</w:t>
      </w:r>
    </w:p>
    <w:p w14:paraId="68FD41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 </w:t>
      </w:r>
    </w:p>
    <w:p w14:paraId="56D36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     Global gNB ID in subclause 9.3.1.6 of TS 38.413";</w:t>
      </w:r>
    </w:p>
    <w:p w14:paraId="062C92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70AE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8A302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tAI {</w:t>
      </w:r>
    </w:p>
    <w:p w14:paraId="209984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nRTAC;</w:t>
      </w:r>
    </w:p>
    <w:p w14:paraId="3C7B02B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56244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4A1CB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"Tracking Area Identity";</w:t>
      </w:r>
    </w:p>
    <w:p w14:paraId="49E5090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9.3.3.11 in TS 38.413";</w:t>
      </w:r>
    </w:p>
    <w:p w14:paraId="729854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TAIGrp;</w:t>
      </w:r>
    </w:p>
    <w:p w14:paraId="58F7D8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7484A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635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</w:t>
      </w:r>
    </w:p>
    <w:p w14:paraId="5CA15F2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MappingSetIDBackhaulAddressGrp {</w:t>
      </w:r>
    </w:p>
    <w:p w14:paraId="35CCFB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"Mapping relationship between setID and backhaulAddress of gNB";</w:t>
      </w:r>
    </w:p>
    <w:p w14:paraId="13DBC8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71AEC7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idx { </w:t>
      </w:r>
    </w:p>
    <w:p w14:paraId="59300D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2394CB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 value";</w:t>
      </w:r>
    </w:p>
    <w:p w14:paraId="1E48D5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B39C2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21E8CB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setID {</w:t>
      </w:r>
    </w:p>
    <w:p w14:paraId="7AC83D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EF2904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A96C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setID of gNB.";</w:t>
      </w:r>
    </w:p>
    <w:p w14:paraId="35B8DF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"Subclause 7.4.1.6 in TS 38.211";</w:t>
      </w:r>
    </w:p>
    <w:p w14:paraId="10524B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029E2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F465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list backhaulAddress {</w:t>
      </w:r>
    </w:p>
    <w:p w14:paraId="37F948F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gNBId;</w:t>
      </w:r>
    </w:p>
    <w:p w14:paraId="717206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3E8167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056B8D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backhauladdress of gNB.";</w:t>
      </w:r>
    </w:p>
    <w:p w14:paraId="0A0D6FD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BackhaulAddressGrp;</w:t>
      </w:r>
    </w:p>
    <w:p w14:paraId="4087D3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5C164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74C5D6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GNBCUUPFunctionGrp {</w:t>
      </w:r>
    </w:p>
    <w:p w14:paraId="27A93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GNBCUUPFunction IOC.";</w:t>
      </w:r>
    </w:p>
    <w:p w14:paraId="2228A0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BB30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 </w:t>
      </w:r>
    </w:p>
    <w:p w14:paraId="6F5057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3E00B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gNBCUUPId {</w:t>
      </w:r>
    </w:p>
    <w:p w14:paraId="7DAF69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uint64 {</w:t>
      </w:r>
    </w:p>
    <w:p w14:paraId="4D7492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"0..68719476735" ;</w:t>
      </w:r>
    </w:p>
    <w:p w14:paraId="0C2D641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46609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19805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C1892B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gNB-CU-UP at least within a gNB-CU-CP";</w:t>
      </w:r>
    </w:p>
    <w:p w14:paraId="05C1F91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"'gNB-CU-UP ID' in subclause 9.3.1.15 of 3GPP TS 38.463";</w:t>
      </w:r>
    </w:p>
    <w:p w14:paraId="7D7C88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2D8588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6E1CF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F082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58CDC5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91F7F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85D83A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 is part of the </w:t>
      </w:r>
    </w:p>
    <w:p w14:paraId="368FCBD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 Cell Identifier (NCI) of the gNB cells. ";</w:t>
      </w:r>
    </w:p>
    <w:p w14:paraId="458C10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Identifier (gNB ID) of subclause 8.2 of TS 38.300.</w:t>
      </w:r>
    </w:p>
    <w:p w14:paraId="2955B8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Global gNB ID in subclause 9.3.1.6 of TS 38.413";</w:t>
      </w:r>
    </w:p>
    <w:p w14:paraId="589160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C33C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A114D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14DEB2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3E62923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66911A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7ACF9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71FF2C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54B254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  </w:t>
      </w:r>
    </w:p>
    <w:p w14:paraId="0EE1F4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0D614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679F1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defines which PLMNs that can be served by the GNBCUUPFunction and </w:t>
      </w:r>
    </w:p>
    <w:p w14:paraId="5E9AA3C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S-NSSAIs can be supported by the GNBCUUPFunction for </w:t>
      </w:r>
    </w:p>
    <w:p w14:paraId="6D8990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corresponding PLMN in case of network slicing feature is supported";</w:t>
      </w:r>
    </w:p>
    <w:p w14:paraId="517030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57F0817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40A4BB0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AA6F5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</w:t>
      </w:r>
    </w:p>
    <w:p w14:paraId="421F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mappingSetIDBackhaulAddressList {</w:t>
      </w:r>
    </w:p>
    <w:p w14:paraId="3FD9A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idx;</w:t>
      </w:r>
    </w:p>
    <w:p w14:paraId="1C9E38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"Specifies a list of mappingSetIDBackhaulAddress used to </w:t>
      </w:r>
    </w:p>
    <w:p w14:paraId="7CE080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retrieve the backhaul address of the victim set.</w:t>
      </w:r>
    </w:p>
    <w:p w14:paraId="4BAB067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Must be present if Remote Interference Management function is </w:t>
      </w:r>
    </w:p>
    <w:p w14:paraId="7B2430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supported.";</w:t>
      </w:r>
    </w:p>
    <w:p w14:paraId="36783C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MappingSetIDBackhaulAddressGrp;</w:t>
      </w:r>
    </w:p>
    <w:p w14:paraId="3DB0AF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E513FC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919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configurable5QISetRef {</w:t>
      </w:r>
    </w:p>
    <w:p w14:paraId="4E222E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0569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Configurable5QISet that the GNBCUUPFunction </w:t>
      </w:r>
    </w:p>
    <w:p w14:paraId="657AED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37F8DA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0E7E4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dynamic5QISetRef {</w:t>
      </w:r>
    </w:p>
    <w:p w14:paraId="3B403F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2AD8593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"DN of the Dynamic5QISet that the GNBCUUPFunction </w:t>
      </w:r>
    </w:p>
    <w:p w14:paraId="48E487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supports (is associated to).";</w:t>
      </w:r>
    </w:p>
    <w:p w14:paraId="0232DD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477171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7BEC8F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FBDD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7B919C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D76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GNBCUUPFunction {</w:t>
      </w:r>
    </w:p>
    <w:p w14:paraId="1714AAF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0EEF1B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CU-UP of gNB or en-gNB.";</w:t>
      </w:r>
    </w:p>
    <w:p w14:paraId="05EC7A7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5C2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88532C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    </w:t>
      </w:r>
    </w:p>
    <w:p w14:paraId="58F9172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  uses GNBCUUPFunctionGrp;</w:t>
      </w:r>
    </w:p>
    <w:p w14:paraId="66F991A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F566C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0184656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335E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0CBF9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2C41535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1263B6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2C259EB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E.5.18</w:t>
      </w:r>
      <w:r w:rsidRPr="00FD51F4">
        <w:rPr>
          <w:rFonts w:ascii="Arial" w:hAnsi="Arial"/>
          <w:sz w:val="32"/>
          <w:lang w:eastAsia="zh-CN"/>
        </w:rPr>
        <w:tab/>
        <w:t>module _3gpp-nr-nrm-gnbdufunction.yang</w:t>
      </w:r>
    </w:p>
    <w:p w14:paraId="450046AA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6A3CD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_3gpp-nr-nrm-gnbdufunction {</w:t>
      </w:r>
    </w:p>
    <w:p w14:paraId="4518874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90B854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"urn:3gpp:sa5:_3gpp-nr-nrm-gnbdufunction";</w:t>
      </w:r>
    </w:p>
    <w:p w14:paraId="2A054C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"gnbdu3gpp";</w:t>
      </w:r>
    </w:p>
    <w:p w14:paraId="285235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D6E27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2BBD93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B88B3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65DE8D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BBA63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_3gpp-common-yang-extensions { prefix yext3gpp; }</w:t>
      </w:r>
    </w:p>
    <w:p w14:paraId="487AFA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FB66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773696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42F95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GNBDUFunction Information</w:t>
      </w:r>
    </w:p>
    <w:p w14:paraId="308D17B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FD283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A10259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187E8F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4A46DD0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9B2E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B59FB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36185C4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5F9A1B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2021-04-30 { reference CR-0490 ; }</w:t>
      </w:r>
    </w:p>
    <w:p w14:paraId="3617AD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457638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2020-03-12 { reference "SP-200233 S5-201547" ; }</w:t>
      </w:r>
    </w:p>
    <w:p w14:paraId="637497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AD3AB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5658A4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2019-08-21 {reference "Initial revision."; }</w:t>
      </w:r>
    </w:p>
    <w:p w14:paraId="5375E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684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DRACHOptimizationFunction {</w:t>
      </w:r>
    </w:p>
    <w:p w14:paraId="3239AA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RACH optimization</w:t>
      </w:r>
    </w:p>
    <w:p w14:paraId="6947D65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03F6BD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BD2539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DD966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RimRSReportInfoGrp {</w:t>
      </w:r>
    </w:p>
    <w:p w14:paraId="55DEEE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"This  data type defines necessary reporting information</w:t>
      </w:r>
    </w:p>
    <w:p w14:paraId="647E76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derived from the detected RIM-RS, including</w:t>
      </w:r>
    </w:p>
    <w:p w14:paraId="62872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1)  The detected set ID;</w:t>
      </w:r>
    </w:p>
    <w:p w14:paraId="75B4E6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2)  Propagation delay in number of OFDM symbols</w:t>
      </w:r>
    </w:p>
    <w:p w14:paraId="37F3E7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3)  Functionality of the RS (RS-1 or RS-2, Enough or Not enough</w:t>
      </w:r>
    </w:p>
    <w:p w14:paraId="23151B6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mitigation for RS-1).</w:t>
      </w:r>
    </w:p>
    <w:p w14:paraId="7BC83F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3883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RS-1 is equivalent to RIM-RS type 1 (see 38.211, subclause 7.4.1.6).</w:t>
      </w:r>
    </w:p>
    <w:p w14:paraId="2F24AD1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RS-2 is equivalent to RIM-RS type 2 (see 38.211, subclause 7.4.1.6).</w:t>
      </w:r>
    </w:p>
    <w:p w14:paraId="2D10CA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Enough mitigation for RS-1 means 'Enough' / 'Not enough' indication</w:t>
      </w:r>
    </w:p>
    <w:p w14:paraId="78283DF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3ADE19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'enough mitigation' functionality.</w:t>
      </w:r>
    </w:p>
    <w:p w14:paraId="75975F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Not enough mitigation for RS-1 means 'Enough' / 'Not enough' indication</w:t>
      </w:r>
    </w:p>
    <w:p w14:paraId="4B3260E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functionality is enabled for RIM RS-1 and RIM-RS type 1 is used to</w:t>
      </w:r>
    </w:p>
    <w:p w14:paraId="66BD64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indicate 'Not enough mitigation' functionality.";</w:t>
      </w:r>
    </w:p>
    <w:p w14:paraId="0AD4AE9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B757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detectedSetID {</w:t>
      </w:r>
    </w:p>
    <w:p w14:paraId="3015DAB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5174E78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"Set ID of the detected RIM-RS</w:t>
      </w:r>
    </w:p>
    <w:p w14:paraId="0CE273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0,1...max{totalnrofSetIdofRS1, totalnrofSetIdofRS2}";</w:t>
      </w:r>
    </w:p>
    <w:p w14:paraId="667765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D6A9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73FF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propagationDelay {</w:t>
      </w:r>
    </w:p>
    <w:p w14:paraId="19136A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;</w:t>
      </w:r>
    </w:p>
    <w:p w14:paraId="18D94D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must '. &lt;= ../../maxPropagationDelay' {</w:t>
      </w:r>
    </w:p>
    <w:p w14:paraId="637DC4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error-message "allowedValues: 0, 1.. maxPropagationDelay";</w:t>
      </w:r>
    </w:p>
    <w:p w14:paraId="6AD5BB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9916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"This attribute indicates the propagation delay of the</w:t>
      </w:r>
    </w:p>
    <w:p w14:paraId="1FF66F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RIM-RS, in number of OFDM symbol.";</w:t>
      </w:r>
    </w:p>
    <w:p w14:paraId="4C294F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67E6158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D5AC0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functionalityOfRIMRS {</w:t>
      </w:r>
    </w:p>
    <w:p w14:paraId="203527F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enumeration {</w:t>
      </w:r>
    </w:p>
    <w:p w14:paraId="324A00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RS1;</w:t>
      </w:r>
    </w:p>
    <w:p w14:paraId="5BF48E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RS2;</w:t>
      </w:r>
    </w:p>
    <w:p w14:paraId="500F95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RS1_FOR_ENOUGH_MITIGATION;</w:t>
      </w:r>
    </w:p>
    <w:p w14:paraId="00E759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enum RS1_FOR_NOT_ENOUGH_MITIGATION;</w:t>
      </w:r>
    </w:p>
    <w:p w14:paraId="4650CD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24F7B9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E959E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functionality of the detected RIM-RS.</w:t>
      </w:r>
    </w:p>
    <w:p w14:paraId="5CFEC1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'enabled',</w:t>
      </w:r>
    </w:p>
    <w:p w14:paraId="3464E33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{RS2, RS1forEnoughMitigation,</w:t>
      </w:r>
    </w:p>
    <w:p w14:paraId="1D6DD3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RS1forNotEnoughMitigation};</w:t>
      </w:r>
    </w:p>
    <w:p w14:paraId="194A6A0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of enableEnoughNotEnoughIndication is 'disabled',</w:t>
      </w:r>
    </w:p>
    <w:p w14:paraId="56D1F6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valid values are {RS1, RS2}.</w:t>
      </w:r>
    </w:p>
    <w:p w14:paraId="4FD8CE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BA6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RS1forEnoughMitigation means RIM-RS type 1 is used to indicate</w:t>
      </w:r>
    </w:p>
    <w:p w14:paraId="61B5C0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'enough mitigation' functionality.</w:t>
      </w:r>
    </w:p>
    <w:p w14:paraId="149727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RS1forNotEnoughMitigation means RIM-RS type 1 is used to indicate</w:t>
      </w:r>
    </w:p>
    <w:p w14:paraId="05D7BC8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  'Not enough mitigation' functionality.";</w:t>
      </w:r>
    </w:p>
    <w:p w14:paraId="40676E1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AF832C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7EC14A9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569F0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RimRSReportConfGrp {</w:t>
      </w:r>
    </w:p>
    <w:p w14:paraId="0E2091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"Defines RIM-RS reporting configuration";</w:t>
      </w:r>
    </w:p>
    <w:p w14:paraId="1280D5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8629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reportIndicator {</w:t>
      </w:r>
    </w:p>
    <w:p w14:paraId="7D014F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types3gpp:EnabledDisabled;</w:t>
      </w:r>
    </w:p>
    <w:p w14:paraId="3644019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default DISABLED;</w:t>
      </w:r>
    </w:p>
    <w:p w14:paraId="69FDEEC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enable or disable the RS report on a gNB.</w:t>
      </w:r>
    </w:p>
    <w:p w14:paraId="4DBDF18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'enable', the gNB starts to periodically report</w:t>
      </w:r>
    </w:p>
    <w:p w14:paraId="0AE6B7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necessary information derived from the detected RIM-RS to OAM.</w:t>
      </w:r>
    </w:p>
    <w:p w14:paraId="502C008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If the indication is 'disable', the gNB stops reporting.";</w:t>
      </w:r>
    </w:p>
    <w:p w14:paraId="431D22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4FC7DB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4EE8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reportInterval {</w:t>
      </w:r>
    </w:p>
    <w:p w14:paraId="0B2ED95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1F5415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7BA59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units ms;</w:t>
      </w:r>
    </w:p>
    <w:p w14:paraId="42F5CE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reporting interval of a gNB in ms.";</w:t>
      </w:r>
    </w:p>
    <w:p w14:paraId="6B08EB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04DA13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2F18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nrofRIMRSReportInfo {</w:t>
      </w:r>
    </w:p>
    <w:p w14:paraId="22C7AA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uint32;</w:t>
      </w:r>
    </w:p>
    <w:p w14:paraId="60F2C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CE65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number of RIMRSReportInfo in</w:t>
      </w:r>
    </w:p>
    <w:p w14:paraId="0BC1981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 single report.";</w:t>
      </w:r>
    </w:p>
    <w:p w14:paraId="1CF4E32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9BA3F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35559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maxPropagationDelay {</w:t>
      </w:r>
    </w:p>
    <w:p w14:paraId="0E21D1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uint32 {</w:t>
      </w:r>
    </w:p>
    <w:p w14:paraId="426E421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range "0..327679";</w:t>
      </w:r>
    </w:p>
    <w:p w14:paraId="1AEB11A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470FFEB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4BAB99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define the maximum reported OFDM symbol number for</w:t>
      </w:r>
    </w:p>
    <w:p w14:paraId="1124411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the propagation delay of the detected RIM-RS in each RIMRSReportInfo.</w:t>
      </w:r>
    </w:p>
    <w:p w14:paraId="36E1D25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F3C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allowedValues: 0, 1..20**2*maxNrofSymbols-1, where maxNrofSymbols=14.";</w:t>
      </w:r>
    </w:p>
    <w:p w14:paraId="4AC866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5104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3636F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RimRSReportInfoList {</w:t>
      </w:r>
    </w:p>
    <w:p w14:paraId="03E7D9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detectedSetID;</w:t>
      </w:r>
    </w:p>
    <w:p w14:paraId="709C7F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a list (the length of the list is</w:t>
      </w:r>
    </w:p>
    <w:p w14:paraId="3EC1B6F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nrofRIMRSReportInfo) of necessary information derived from the</w:t>
      </w:r>
    </w:p>
    <w:p w14:paraId="2894D49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detected RIM-RS.";</w:t>
      </w:r>
    </w:p>
    <w:p w14:paraId="70AD24F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RimRSReportInfoGrp;</w:t>
      </w:r>
    </w:p>
    <w:p w14:paraId="3D6FC55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3F34C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27BAD6E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D295B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GNBDUFunctionGrp {</w:t>
      </w:r>
    </w:p>
    <w:p w14:paraId="3AC6396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GNBDUFunction IOC.";</w:t>
      </w:r>
    </w:p>
    <w:p w14:paraId="619475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1775A7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179F43E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FCF17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 {</w:t>
      </w:r>
    </w:p>
    <w:p w14:paraId="29C79E4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"0..4294967295"; }</w:t>
      </w:r>
    </w:p>
    <w:p w14:paraId="6A0FA09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748FE3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 gNB within a PLMN. The gNB Identifier (gNB ID)</w:t>
      </w:r>
    </w:p>
    <w:p w14:paraId="4F0EACE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      is part of the NR Cell Identifier (NCI) of the gNB cells.";</w:t>
      </w:r>
    </w:p>
    <w:p w14:paraId="010CD8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64D820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261948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AC4B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gNBIdLength {</w:t>
      </w:r>
    </w:p>
    <w:p w14:paraId="5AA8C47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"22..32"; }</w:t>
      </w:r>
    </w:p>
    <w:p w14:paraId="1786075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0BD43C9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"Indicates the number of bits for encoding the gNB ID.";</w:t>
      </w:r>
    </w:p>
    <w:p w14:paraId="682653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"gNB ID in 3GPP TS 38.300, Global gNB ID in 3GPP TS 38.413";</w:t>
      </w:r>
    </w:p>
    <w:p w14:paraId="214E5D1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56561C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A2E36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gNBDUId {</w:t>
      </w:r>
    </w:p>
    <w:p w14:paraId="43FA1FC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int64 { range "0..68719476735"; }</w:t>
      </w:r>
    </w:p>
    <w:p w14:paraId="6DA14AA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5FBA38E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"Uniquely identifies the DU at least within a gNB.";</w:t>
      </w:r>
    </w:p>
    <w:p w14:paraId="06257A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6DEAA0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72F026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7B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gNBDUName {</w:t>
      </w:r>
    </w:p>
    <w:p w14:paraId="7B4E46E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string { length "1..150"; }</w:t>
      </w:r>
    </w:p>
    <w:p w14:paraId="0502DD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the Distributed Unit of an NR node";</w:t>
      </w:r>
    </w:p>
    <w:p w14:paraId="5A0742E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38.473";</w:t>
      </w:r>
    </w:p>
    <w:p w14:paraId="639D7D6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BE136E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33A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rimRSReportConf {</w:t>
      </w:r>
    </w:p>
    <w:p w14:paraId="68F15F2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reportInterval;</w:t>
      </w:r>
    </w:p>
    <w:p w14:paraId="0EDCCDD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47D2579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6B7676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max-elements 1;</w:t>
      </w:r>
    </w:p>
    <w:p w14:paraId="3AA8F24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"Used to configure gNBs to report the all necessary</w:t>
      </w:r>
    </w:p>
    <w:p w14:paraId="7E639C1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information derived from the detected RIM-RS to OAM.";</w:t>
      </w:r>
    </w:p>
    <w:p w14:paraId="4E67A8F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yext3gpp:inVariant;</w:t>
      </w:r>
    </w:p>
    <w:p w14:paraId="79CB10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RimRSReportConfGrp;</w:t>
      </w:r>
    </w:p>
    <w:p w14:paraId="7E4BDF7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3FC7D22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FD730B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74959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"/me3gpp:ManagedElement" {</w:t>
      </w:r>
    </w:p>
    <w:p w14:paraId="6C9B12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133A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GNBDUFunction {</w:t>
      </w:r>
    </w:p>
    <w:p w14:paraId="40C2C6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key id;</w:t>
      </w:r>
    </w:p>
    <w:p w14:paraId="0B46E18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logical function DU of gNB or en-gNB.";</w:t>
      </w:r>
    </w:p>
    <w:p w14:paraId="3947435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7DEE98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456F6F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5F20381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GNBDUFunctionGrp;</w:t>
      </w:r>
    </w:p>
    <w:p w14:paraId="72142AB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0AB8557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CB3E1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BDC87C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56512A4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02CF583C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778AD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BB7CBF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E.5.19</w:t>
      </w:r>
      <w:r w:rsidRPr="00FD51F4">
        <w:rPr>
          <w:rFonts w:ascii="Arial" w:hAnsi="Arial"/>
          <w:sz w:val="32"/>
          <w:lang w:eastAsia="zh-CN"/>
        </w:rPr>
        <w:tab/>
        <w:t>module _3gpp-nr-nrm-nrcellcu.yang</w:t>
      </w:r>
    </w:p>
    <w:p w14:paraId="751848F2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FB36F0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module _3gpp-nr-nrm-nrcellcu {</w:t>
      </w:r>
    </w:p>
    <w:p w14:paraId="61B7A7A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yang-version 1.1;</w:t>
      </w:r>
    </w:p>
    <w:p w14:paraId="5DA877E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namespace "urn:3gpp:sa5:_3gpp-nr-nrm-nrcellcu";</w:t>
      </w:r>
    </w:p>
    <w:p w14:paraId="230CD3E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prefix "nrcellcu3gpp";</w:t>
      </w:r>
    </w:p>
    <w:p w14:paraId="3E2914F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6F4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10BCC30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3492262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5CF6F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61EBE17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135455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3B1A31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9D7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organization "3GPP SA5";</w:t>
      </w:r>
    </w:p>
    <w:p w14:paraId="4A5E6F1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3D9D5A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description "Defines the YANG mapping of the NRCellCU Information Object</w:t>
      </w:r>
    </w:p>
    <w:p w14:paraId="76E51B0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4E4B2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4035F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TTA, TTC). All rights reserved.";</w:t>
      </w:r>
    </w:p>
    <w:p w14:paraId="0078D64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6C0D7A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EF4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1853A6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lastRenderedPageBreak/>
        <w:t xml:space="preserve">  revision 2021-01-25 { reference CR-0454 ; }</w:t>
      </w:r>
    </w:p>
    <w:p w14:paraId="6F1DD37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66472EF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53E277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09909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3FBA8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586D95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7F1B08A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4B274EC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04E73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DPCIConfigurationFunction {</w:t>
      </w:r>
    </w:p>
    <w:p w14:paraId="5D268C5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</w:t>
      </w:r>
    </w:p>
    <w:p w14:paraId="2AE3706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function of PCI configuration feature";</w:t>
      </w:r>
    </w:p>
    <w:p w14:paraId="725CD89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EEF092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3E0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DESManagementFunction {</w:t>
      </w:r>
    </w:p>
    <w:p w14:paraId="5DBF764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Distributed SON  </w:t>
      </w:r>
    </w:p>
    <w:p w14:paraId="1529845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Energy Saving feature";</w:t>
      </w:r>
    </w:p>
    <w:p w14:paraId="74C6014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6B2CB3B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F6B3D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DMROFunction {</w:t>
      </w:r>
    </w:p>
    <w:p w14:paraId="0F5F1D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D-SON function of MRO feature";</w:t>
      </w:r>
    </w:p>
    <w:p w14:paraId="4EF78C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09C498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27C92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feature CESManagementFunction {</w:t>
      </w:r>
    </w:p>
    <w:p w14:paraId="4F5C58E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"Class representing Centralized SON Energy Saving </w:t>
      </w:r>
    </w:p>
    <w:p w14:paraId="24CB3BD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feature";</w:t>
      </w:r>
    </w:p>
    <w:p w14:paraId="23C330C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1232DFF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C6DDD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grouping NRCellCUGrp {</w:t>
      </w:r>
    </w:p>
    <w:p w14:paraId="1C3A97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description "Represents the NRCellCU IOC.";</w:t>
      </w:r>
    </w:p>
    <w:p w14:paraId="0ECDC57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reference "3GPP TS 28.541";</w:t>
      </w:r>
    </w:p>
    <w:p w14:paraId="071C672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uses mf3gpp:ManagedFunctionGrp;</w:t>
      </w:r>
    </w:p>
    <w:p w14:paraId="67AE1A9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FAB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cellLocalId {</w:t>
      </w:r>
    </w:p>
    <w:p w14:paraId="2EA490F2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"Identifies an NR cell of a gNB. Together with corresponding</w:t>
      </w:r>
    </w:p>
    <w:p w14:paraId="7A59562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gNB ID it forms the NR Cell Identifier (NCI).";</w:t>
      </w:r>
    </w:p>
    <w:p w14:paraId="504ADF8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mandatory true;</w:t>
      </w:r>
    </w:p>
    <w:p w14:paraId="636DEAE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int32 { range "0..16383"; }</w:t>
      </w:r>
    </w:p>
    <w:p w14:paraId="0ADA585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757CF8E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66495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pLMNInfoList {</w:t>
      </w:r>
    </w:p>
    <w:p w14:paraId="2D18F6C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"The PLMNInfoList is a list of PLMNInfo data type. It defines </w:t>
      </w:r>
    </w:p>
    <w:p w14:paraId="31C1395E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which PLMNs that can be served by the NR cell, and which S-NSSAIs that </w:t>
      </w:r>
    </w:p>
    <w:p w14:paraId="5CC2A0A4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can be supported by the NR cell for corresponding PLMN in case of </w:t>
      </w:r>
    </w:p>
    <w:p w14:paraId="3199971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network slicing feature is supported.";</w:t>
      </w:r>
    </w:p>
    <w:p w14:paraId="6C45E2D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Note: Whether the attribute pLMNId in the pLMNInfo can be writable </w:t>
      </w:r>
    </w:p>
    <w:p w14:paraId="501CF0C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// depends on the implementation.</w:t>
      </w:r>
    </w:p>
    <w:p w14:paraId="014E010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"mcc mnc sd sst";</w:t>
      </w:r>
    </w:p>
    <w:p w14:paraId="2889166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min-elements 1;</w:t>
      </w:r>
    </w:p>
    <w:p w14:paraId="2E2CFFC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types5g3gpp:PLMNInfo;</w:t>
      </w:r>
    </w:p>
    <w:p w14:paraId="0F5D4788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088DDA27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6CCA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leaf nRFrequencyRef {</w:t>
      </w:r>
    </w:p>
    <w:p w14:paraId="4B168AAF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3AD3338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config false;</w:t>
      </w:r>
    </w:p>
    <w:p w14:paraId="536D186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B4E67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29F2419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DCB8803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2DB77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38E49B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7620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list NRCellCU {</w:t>
      </w:r>
    </w:p>
    <w:p w14:paraId="28B85B25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description "Represents the information required by CU that is</w:t>
      </w:r>
    </w:p>
    <w:p w14:paraId="438D618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responsible for the management of inter-cell mobility and neighbour</w:t>
      </w:r>
    </w:p>
    <w:p w14:paraId="21E4202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relations via ANR.";</w:t>
      </w:r>
    </w:p>
    <w:p w14:paraId="47B298BD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reference "3GPP TS 28.541";</w:t>
      </w:r>
    </w:p>
    <w:p w14:paraId="299A6E5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key id;</w:t>
      </w:r>
    </w:p>
    <w:p w14:paraId="2486E33B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top3gpp:Top_Grp;</w:t>
      </w:r>
    </w:p>
    <w:p w14:paraId="65C8250C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container attributes {</w:t>
      </w:r>
    </w:p>
    <w:p w14:paraId="4A423CA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  uses NRCellCUGrp;</w:t>
      </w:r>
    </w:p>
    <w:p w14:paraId="6A1E1089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}</w:t>
      </w:r>
    </w:p>
    <w:p w14:paraId="1E6D3C40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FAD2CFA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  }</w:t>
      </w:r>
    </w:p>
    <w:p w14:paraId="11A368D6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 xml:space="preserve">  }</w:t>
      </w:r>
    </w:p>
    <w:p w14:paraId="44F99071" w14:textId="77777777" w:rsidR="006015BE" w:rsidRPr="006A3E3F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A3E3F">
        <w:rPr>
          <w:rFonts w:ascii="Courier New" w:hAnsi="Courier New"/>
          <w:noProof/>
          <w:sz w:val="16"/>
        </w:rPr>
        <w:t>}</w:t>
      </w:r>
    </w:p>
    <w:p w14:paraId="35270975" w14:textId="77777777" w:rsidR="006015BE" w:rsidRPr="006A3E3F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6A3E3F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5A28F24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85A366A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E.5.20</w:t>
      </w:r>
      <w:r w:rsidRPr="00FD51F4">
        <w:rPr>
          <w:rFonts w:ascii="Arial" w:hAnsi="Arial"/>
          <w:sz w:val="32"/>
          <w:lang w:eastAsia="zh-CN"/>
        </w:rPr>
        <w:tab/>
        <w:t>module _3gpp-nr-nrm-nrcelldu.yang</w:t>
      </w:r>
    </w:p>
    <w:p w14:paraId="77E64E48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9560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_3gpp-nr-nrm-nrcelldu {</w:t>
      </w:r>
    </w:p>
    <w:p w14:paraId="558399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4A1F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"urn:3gpp:sa5:_3gpp-nr-nrm-nrcelldu";</w:t>
      </w:r>
    </w:p>
    <w:p w14:paraId="447CD7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"nrcelldu3gpp";</w:t>
      </w:r>
    </w:p>
    <w:p w14:paraId="047131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8B29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6C18F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ABDE9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2A45E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6CAC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0B3A55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57F31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ietf-yang-types { prefix yang; }</w:t>
      </w:r>
    </w:p>
    <w:p w14:paraId="2422C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E4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00B57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E27EB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NRCellDU Information Object</w:t>
      </w:r>
    </w:p>
    <w:p w14:paraId="5C7B4F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01B80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B713C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21A31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11EC6C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1A66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DEDFF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1E752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0F1FE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55E303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010DED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0E6AC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2020-10-02 { reference CR-0384 ; }</w:t>
      </w:r>
    </w:p>
    <w:p w14:paraId="322B21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2020-05-08 { reference S5-203316 ; }</w:t>
      </w:r>
    </w:p>
    <w:p w14:paraId="3BA388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S5-20XXXX ; }</w:t>
      </w:r>
    </w:p>
    <w:p w14:paraId="0BCAE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01748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2019-09-03 { reference "Initial revision"; }</w:t>
      </w:r>
    </w:p>
    <w:p w14:paraId="6DF7A7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E83E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DRACHOptimizationFunction {</w:t>
      </w:r>
    </w:p>
    <w:p w14:paraId="78B302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D-SON function of RACH optimization </w:t>
      </w:r>
    </w:p>
    <w:p w14:paraId="0672E8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feature";</w:t>
      </w:r>
    </w:p>
    <w:p w14:paraId="015AAC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EA095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978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CPCIConfigurationFunction {</w:t>
      </w:r>
    </w:p>
    <w:p w14:paraId="6C7CC4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 representing Centralized SON function of </w:t>
      </w:r>
    </w:p>
    <w:p w14:paraId="09794A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PCI configuration feature";</w:t>
      </w:r>
    </w:p>
    <w:p w14:paraId="0D22C0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94AA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F654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NPNIdentityGrp {</w:t>
      </w:r>
    </w:p>
    <w:p w14:paraId="5522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NPN supported by the &lt;&lt;IOC&gt;&gt; using this </w:t>
      </w:r>
    </w:p>
    <w:p w14:paraId="26F809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&lt;&lt;dataType&gt;&gt; as one of its attributes in case of the cell is a </w:t>
      </w:r>
    </w:p>
    <w:p w14:paraId="149864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NPN-only cell.";</w:t>
      </w:r>
    </w:p>
    <w:p w14:paraId="354DB7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0189F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plmnid {</w:t>
      </w:r>
    </w:p>
    <w:p w14:paraId="25FD95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mnc";</w:t>
      </w:r>
    </w:p>
    <w:p w14:paraId="0C6CE6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8E340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"PLMNId";</w:t>
      </w:r>
    </w:p>
    <w:p w14:paraId="51385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types3gpp:PLMNId;</w:t>
      </w:r>
    </w:p>
    <w:p w14:paraId="7AAD0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B413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EE05E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cAGIdList {</w:t>
      </w:r>
    </w:p>
    <w:p w14:paraId="308E4A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5DC1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2DE3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CAG list containing up to 12 CAG-identifiers </w:t>
      </w:r>
    </w:p>
    <w:p w14:paraId="678744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 PLMN Identity, see TS 38.331.</w:t>
      </w:r>
    </w:p>
    <w:p w14:paraId="4B53E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C041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is used for the PNI-NPNs to prevent UE(s), which are not allowed </w:t>
      </w:r>
    </w:p>
    <w:p w14:paraId="73C2C0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access the NPN via the associated cell(s), from automatically </w:t>
      </w:r>
    </w:p>
    <w:p w14:paraId="1155B0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selecting and accessing the associated CAG cell(s).</w:t>
      </w:r>
    </w:p>
    <w:p w14:paraId="1F55E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ED37E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CAG ID is used to combine with PLMN ID to identify a PNI-NPN.</w:t>
      </w:r>
    </w:p>
    <w:p w14:paraId="52B6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77F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02659B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EB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436B3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nIDList {</w:t>
      </w:r>
    </w:p>
    <w:p w14:paraId="0391D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string;</w:t>
      </w:r>
    </w:p>
    <w:p w14:paraId="0DA081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8D08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identifies a list of NIDs containing up to 12 NIDs per </w:t>
      </w:r>
    </w:p>
    <w:p w14:paraId="7A905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PLMN Identity, see TS 38.331.</w:t>
      </w:r>
    </w:p>
    <w:p w14:paraId="0F7BC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6F07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NID is used to combine with PLMN ID to identify an SNPN.</w:t>
      </w:r>
    </w:p>
    <w:p w14:paraId="3085D1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8C81B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Exist if the cell is a NPN-only cell see TS 38.331";</w:t>
      </w:r>
    </w:p>
    <w:p w14:paraId="4FD8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3AE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71D0D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0A62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NRCellDUGrp {</w:t>
      </w:r>
    </w:p>
    <w:p w14:paraId="12393A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NRCellDU IOC.";</w:t>
      </w:r>
    </w:p>
    <w:p w14:paraId="3884CB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9768F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470AF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1FBAC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0F169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709B7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170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3FBC6F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E5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2FE455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9E2A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7F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operationalState  {</w:t>
      </w:r>
    </w:p>
    <w:p w14:paraId="36070E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"Operational state of the NRCellDU instance. Indicates</w:t>
      </w:r>
    </w:p>
    <w:p w14:paraId="47B4B7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whether the resource is installed and partially or fully operable</w:t>
      </w:r>
    </w:p>
    <w:p w14:paraId="7AE95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(ENABLED) or the resource is not installed or not operable</w:t>
      </w:r>
    </w:p>
    <w:p w14:paraId="64B87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(DISABLED).";</w:t>
      </w:r>
    </w:p>
    <w:p w14:paraId="13441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37192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types3gpp:OperationalState;</w:t>
      </w:r>
    </w:p>
    <w:p w14:paraId="5B82E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7943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9D9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administrativeState  {</w:t>
      </w:r>
    </w:p>
    <w:p w14:paraId="4F5AB3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NRCellDU. Indicates the</w:t>
      </w:r>
    </w:p>
    <w:p w14:paraId="659613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496FAB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5C0958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6DA03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35E366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E4CE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D23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cellState  {</w:t>
      </w:r>
    </w:p>
    <w:p w14:paraId="1622C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state of the NRCellDU instance. Indicates whether the</w:t>
      </w:r>
    </w:p>
    <w:p w14:paraId="4F47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is not currently in use (IDLE), or currently in use but not</w:t>
      </w:r>
    </w:p>
    <w:p w14:paraId="14AD42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(INACTIVE), or currently in use and is</w:t>
      </w:r>
    </w:p>
    <w:p w14:paraId="55D13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to carry traffic (ACTIVE).";</w:t>
      </w:r>
    </w:p>
    <w:p w14:paraId="56474F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08D2D5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types3gpp:CellState;</w:t>
      </w:r>
    </w:p>
    <w:p w14:paraId="1B5465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CC00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3CD4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8A363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0F2D6A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C6684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4026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4BB873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7E232C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267D0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51E0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BBB9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3766FC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04E70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C02D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97C0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nPNIdentityList {</w:t>
      </w:r>
    </w:p>
    <w:p w14:paraId="61CFA8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idx ;</w:t>
      </w:r>
    </w:p>
    <w:p w14:paraId="767A16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4C4DB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4F243E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defines which NPNs that can be served by the NR cell, </w:t>
      </w:r>
    </w:p>
    <w:p w14:paraId="3C798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which CAG IDs or NIDs can be supported by the NR cell for </w:t>
      </w:r>
    </w:p>
    <w:p w14:paraId="1DA43A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PNI-NPN or SNPN in case of the cell is NPN-only cell.";</w:t>
      </w:r>
    </w:p>
    <w:p w14:paraId="4067C2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67A79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idx { type uint32 ; }</w:t>
      </w:r>
    </w:p>
    <w:p w14:paraId="2353A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NPNIdentityGrp;</w:t>
      </w:r>
    </w:p>
    <w:p w14:paraId="5C78B8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E4F86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BEA94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nRPCI {</w:t>
      </w:r>
    </w:p>
    <w:p w14:paraId="21608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Physical Cell Identity (PCI) of the NR cell.";</w:t>
      </w:r>
    </w:p>
    <w:p w14:paraId="0EE93A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36.211";</w:t>
      </w:r>
    </w:p>
    <w:p w14:paraId="247206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581F6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"0..1007"; }</w:t>
      </w:r>
    </w:p>
    <w:p w14:paraId="25CC96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BE1F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D5E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B6E3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443D24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789AFD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6CF06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DCD1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57F2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77F7BC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760C5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downlink.";</w:t>
      </w:r>
    </w:p>
    <w:p w14:paraId="5276B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2FAF50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3A7B2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374B2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DE73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</w:t>
      </w:r>
    </w:p>
    <w:p w14:paraId="270043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501E9A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4107AF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uplink.";</w:t>
      </w:r>
    </w:p>
    <w:p w14:paraId="5EDAE0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DDAB5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A7F06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61D87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D5C4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arfcnSUL {</w:t>
      </w:r>
    </w:p>
    <w:p w14:paraId="74D0B5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 for</w:t>
      </w:r>
    </w:p>
    <w:p w14:paraId="05BD54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supplementary uplink.";</w:t>
      </w:r>
    </w:p>
    <w:p w14:paraId="4B65BB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8C88B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60989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96DE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1831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602B99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downlink.";</w:t>
      </w:r>
    </w:p>
    <w:p w14:paraId="03A12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590E65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184C58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43EAED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6AED5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3812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rimRSMonitoringStartTime {</w:t>
      </w:r>
    </w:p>
    <w:p w14:paraId="2E39FE2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01D847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1364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attempts to start </w:t>
      </w:r>
    </w:p>
    <w:p w14:paraId="7B45C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RIM-RS monitoring.";</w:t>
      </w:r>
    </w:p>
    <w:p w14:paraId="3F7C8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67BFA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D478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rimRSMonitoringStopTime {</w:t>
      </w:r>
    </w:p>
    <w:p w14:paraId="3C5DC60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yang:date-and-time ;</w:t>
      </w:r>
    </w:p>
    <w:p w14:paraId="74835F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F02D4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UTC time when the gNB stops RIM-RS </w:t>
      </w:r>
    </w:p>
    <w:p w14:paraId="5A9DD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monitoring.";</w:t>
      </w:r>
    </w:p>
    <w:p w14:paraId="747D4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05B879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11F99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rimRSMonitoringWindowDuration {</w:t>
      </w:r>
    </w:p>
    <w:p w14:paraId="045315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26741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1..16384 ;</w:t>
      </w:r>
    </w:p>
    <w:p w14:paraId="4E45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4D7E4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96B18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a duration of the monitoring window  in which </w:t>
      </w:r>
    </w:p>
    <w:p w14:paraId="1C8C7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monitors the RIM-RS, in unit of P_t, where P_t is the RIM-RS </w:t>
      </w:r>
    </w:p>
    <w:p w14:paraId="54E469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in units of uplink-downlink switching period (</w:t>
      </w:r>
    </w:p>
    <w:p w14:paraId="599DCB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</w:t>
      </w:r>
    </w:p>
    <w:p w14:paraId="15880F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B85A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This field is configured together with rimRSMonitoringInterval, </w:t>
      </w:r>
    </w:p>
    <w:p w14:paraId="7E7586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rimRSMonitoringWindowStartingOffset, rimRSMonitoringOccasionInterval </w:t>
      </w:r>
    </w:p>
    <w:p w14:paraId="7DBF0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and rimRSMonitoringOccasionStartingOffset.</w:t>
      </w:r>
    </w:p>
    <w:p w14:paraId="254E7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duration of the monitoring window is expected to be larger than </w:t>
      </w:r>
    </w:p>
    <w:p w14:paraId="4EFA4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or equal to M*P_t, where M is the interval between adjacent monitoring </w:t>
      </w:r>
    </w:p>
    <w:p w14:paraId="71802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occasions within the monitoring window </w:t>
      </w:r>
    </w:p>
    <w:p w14:paraId="5CFE5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(configured by rimRSMonitoringInterval).</w:t>
      </w:r>
    </w:p>
    <w:p w14:paraId="25808F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absolute duration of the monitoring window is not expected to be </w:t>
      </w:r>
    </w:p>
    <w:p w14:paraId="4FFF4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larger than the periodicity of the monitoring window (configured by </w:t>
      </w:r>
    </w:p>
    <w:p w14:paraId="0EB352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rimRSMonitoringWindowPeriodicity).</w:t>
      </w:r>
    </w:p>
    <w:p w14:paraId="10795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19A316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See 3GPP TS 28.541 attribute descrition rimRSMonitoringWindowDuration</w:t>
      </w:r>
    </w:p>
    <w:p w14:paraId="209612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for the exact math formulas.</w:t>
      </w:r>
    </w:p>
    <w:p w14:paraId="3840C5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</w:p>
    <w:p w14:paraId="27D6AB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Only the earliest N_T consecutive detection durations in each RIM-RS </w:t>
      </w:r>
    </w:p>
    <w:p w14:paraId="717755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transmission periodicity (P_t) in the monitoring window are taken as </w:t>
      </w:r>
    </w:p>
    <w:p w14:paraId="0A070C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valid time for monitoring potential interference, and they are </w:t>
      </w:r>
    </w:p>
    <w:p w14:paraId="4B717B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consecutively monitored in the monitoring window, while the residual </w:t>
      </w:r>
    </w:p>
    <w:p w14:paraId="5B9762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  part of each RIM-RS transmission periodicity is not used for </w:t>
      </w:r>
    </w:p>
    <w:p w14:paraId="59AF6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discovering potential interference, where, a consecutive detection </w:t>
      </w:r>
    </w:p>
    <w:p w14:paraId="3A652B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duration spans P1*R1 (if only P1 is configured) or ((P1+P2))/2*R1 (</w:t>
      </w:r>
    </w:p>
    <w:p w14:paraId="5630F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both P1 and P2 are configured), where,</w:t>
      </w:r>
    </w:p>
    <w:p w14:paraId="30D87E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R1 is the number of consecutive uplink-downlinkswitching periods </w:t>
      </w:r>
    </w:p>
    <w:p w14:paraId="7C8155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for RS-1 (configured by nrofConsecutiveRIMRS1),</w:t>
      </w:r>
    </w:p>
    <w:p w14:paraId="08CAF2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P1 is the first uplink-downlinkswitching period (configured by </w:t>
      </w:r>
    </w:p>
    <w:p w14:paraId="6CBBF9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dlULSwitchingPeriod1), </w:t>
      </w:r>
    </w:p>
    <w:p w14:paraId="025AF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P2 is the second uplink-downlink switching period (configured by </w:t>
      </w:r>
    </w:p>
    <w:p w14:paraId="7775AB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dlULSwitchingPeriod2), and</w:t>
      </w:r>
    </w:p>
    <w:p w14:paraId="784732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N_T=</w:t>
      </w:r>
    </w:p>
    <w:p w14:paraId="5E64C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((N_setID # RIM,1)/(N_f # RI N_s # RIM,1)   </w:t>
      </w:r>
    </w:p>
    <w:p w14:paraId="5C6C57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'disable'</w:t>
      </w:r>
    </w:p>
    <w:p w14:paraId="4376C9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3F0A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(2N_setID # RIM,1)/(N_f # RIM N_s # RIM,1)</w:t>
      </w:r>
    </w:p>
    <w:p w14:paraId="0B20DB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    if enableEnoughNotEnoughIndication is 'enable'</w:t>
      </w:r>
    </w:p>
    <w:p w14:paraId="06989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</w:t>
      </w:r>
    </w:p>
    <w:p w14:paraId="278D5A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N_setID # 'RIM,1'  is the total number of set IDs for RIM RS-1</w:t>
      </w:r>
    </w:p>
    <w:p w14:paraId="74CF72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(configured by totalnrofSetIdofRS1),</w:t>
      </w:r>
    </w:p>
    <w:p w14:paraId="5563C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N_f # RIM  is the number of candidate frequency resources in the whole </w:t>
      </w:r>
    </w:p>
    <w:p w14:paraId="6F7A78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network (configured by nrofGlobalRIMRSFrequencyCandidates), and </w:t>
      </w:r>
    </w:p>
    <w:p w14:paraId="487557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N_s # 'RIM,1'  is the number of candidate sequences assigned for </w:t>
      </w:r>
    </w:p>
    <w:p w14:paraId="58B14A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RIM RS-1 (configured by nrofRIMRSSequenceCandidatesofRS1).";</w:t>
      </w:r>
    </w:p>
    <w:p w14:paraId="24711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219E7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7D2A3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rimRSMonitoringWindowStartingOffset {</w:t>
      </w:r>
    </w:p>
    <w:p w14:paraId="46E906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74B60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0..23 ;</w:t>
      </w:r>
    </w:p>
    <w:p w14:paraId="075761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E490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8CEB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20418B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window </w:t>
      </w:r>
    </w:p>
    <w:p w14:paraId="0D88DE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one day, in unit of hours.";</w:t>
      </w:r>
    </w:p>
    <w:p w14:paraId="56C478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4A5EFC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3903D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rimRSMonitoringWindowPeriodicity {</w:t>
      </w:r>
    </w:p>
    <w:p w14:paraId="639B04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4D08F5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1|2|3|4|6|8|12|24 ;</w:t>
      </w:r>
    </w:p>
    <w:p w14:paraId="6BCD5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F5652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hours;</w:t>
      </w:r>
    </w:p>
    <w:p w14:paraId="6DB4CA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BC043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periodicity of the monitoring window, in </w:t>
      </w:r>
    </w:p>
    <w:p w14:paraId="29DB49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unit of hours";</w:t>
      </w:r>
    </w:p>
    <w:p w14:paraId="5CAC67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D0085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8203E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rimRSMonitoringOccasionInterval {</w:t>
      </w:r>
    </w:p>
    <w:p w14:paraId="080BAD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2FF02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1..max ;</w:t>
      </w:r>
    </w:p>
    <w:p w14:paraId="4C07CF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B0AD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EF845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interval between adjacent monitoring </w:t>
      </w:r>
    </w:p>
    <w:p w14:paraId="058CE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occasions (M) within the monitoring window, in unit of consecutive </w:t>
      </w:r>
    </w:p>
    <w:p w14:paraId="0A6430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duration.</w:t>
      </w:r>
    </w:p>
    <w:p w14:paraId="40B531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 is expected to be prime to N_T, where N_T is given in above </w:t>
      </w:r>
    </w:p>
    <w:p w14:paraId="02329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 rimRSMonitoringWindowDuration.</w:t>
      </w:r>
    </w:p>
    <w:p w14:paraId="68D0EE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1,2..N_T-1";</w:t>
      </w:r>
    </w:p>
    <w:p w14:paraId="3266F9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337ECD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29C1A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rimRSMonitoringOccasionStartingOffset {</w:t>
      </w:r>
    </w:p>
    <w:p w14:paraId="599F5E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;</w:t>
      </w:r>
    </w:p>
    <w:p w14:paraId="51F18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09F9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"Configures the start offset of the first monitoring occasions </w:t>
      </w:r>
    </w:p>
    <w:p w14:paraId="08A945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(S_M), in unit of consecutive detection </w:t>
      </w:r>
    </w:p>
    <w:p w14:paraId="60DD5A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duration.</w:t>
      </w:r>
    </w:p>
    <w:p w14:paraId="26F36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 starts monitoring potential interference from the S_M-th consecutive </w:t>
      </w:r>
    </w:p>
    <w:p w14:paraId="62839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detection duration in the first complete RIM-RS transmission </w:t>
      </w:r>
    </w:p>
    <w:p w14:paraId="6D1F08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periodicity (P_t) within the monitoring window.</w:t>
      </w:r>
    </w:p>
    <w:p w14:paraId="5A90F4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F0C6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0,1,2..M-1</w:t>
      </w:r>
    </w:p>
    <w:p w14:paraId="00F1C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C6B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M is the the interval between adjacent monitoring occasions </w:t>
      </w:r>
    </w:p>
    <w:p w14:paraId="49CF8B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within the monitoring window </w:t>
      </w:r>
    </w:p>
    <w:p w14:paraId="3A1572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(configured by rimRSMonitoringOccasionInterval)";</w:t>
      </w:r>
    </w:p>
    <w:p w14:paraId="63D07B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}</w:t>
      </w:r>
    </w:p>
    <w:p w14:paraId="502E0F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4F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ssbFrequency {</w:t>
      </w:r>
    </w:p>
    <w:p w14:paraId="2F880C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frequency domain position.</w:t>
      </w:r>
    </w:p>
    <w:p w14:paraId="1155FF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(in terms of NR-ARFCN) of the cell defining SSB transmission.</w:t>
      </w:r>
    </w:p>
    <w:p w14:paraId="2B3969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The frequency identifies the position of resource element RE=#0</w:t>
      </w:r>
    </w:p>
    <w:p w14:paraId="549298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(subcarrier #0) of resource block RB#10 of the SS block. The frequency</w:t>
      </w:r>
    </w:p>
    <w:p w14:paraId="16E38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be positioned on the NR global frequency raster, as defined in</w:t>
      </w:r>
    </w:p>
    <w:p w14:paraId="310233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38.101-1, and within bSChannelBwDL.";</w:t>
      </w:r>
    </w:p>
    <w:p w14:paraId="3C890C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0A1D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0B5E4B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       </w:t>
      </w:r>
    </w:p>
    <w:p w14:paraId="3B8491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36C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ssbPeriodicity {</w:t>
      </w:r>
    </w:p>
    <w:p w14:paraId="34EB19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defined SSB periodicity. The SSB periodicity</w:t>
      </w:r>
    </w:p>
    <w:p w14:paraId="3A3396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is used for the rate matching purpose.";</w:t>
      </w:r>
    </w:p>
    <w:p w14:paraId="6811F0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33AF0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20 | 40 | 80 | 160"; }</w:t>
      </w:r>
    </w:p>
    <w:p w14:paraId="571B58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4F2265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9FDE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39A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6AFFB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"Subcarrier spacing of SSB. Only the values 15 kHz or 30 kHz</w:t>
      </w:r>
    </w:p>
    <w:p w14:paraId="6EEC16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(&lt; 6 GHz), 120 kHz or 240 kHz (&gt; 6 GHz) are applicable.";</w:t>
      </w:r>
    </w:p>
    <w:p w14:paraId="721BF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38.211";</w:t>
      </w:r>
    </w:p>
    <w:p w14:paraId="3549E0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42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"15 | 30 | 120 | 240"; }</w:t>
      </w:r>
    </w:p>
    <w:p w14:paraId="0F8A6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kHz;</w:t>
      </w:r>
    </w:p>
    <w:p w14:paraId="4CED27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18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926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ssbOffset {</w:t>
      </w:r>
    </w:p>
    <w:p w14:paraId="5F8D8B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cell defining SSB time domain position. Defined</w:t>
      </w:r>
    </w:p>
    <w:p w14:paraId="542BE9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as the offset of the measurement window, in which to receive SS/PBCH</w:t>
      </w:r>
    </w:p>
    <w:p w14:paraId="33B2B0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allowed values depend on the ssbPeriodicity</w:t>
      </w:r>
    </w:p>
    <w:p w14:paraId="691CC6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(ssbOffset &lt; ssbPeriodicity).";</w:t>
      </w:r>
    </w:p>
    <w:p w14:paraId="100079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D2FE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"0..159"; }</w:t>
      </w:r>
    </w:p>
    <w:p w14:paraId="32057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16FF9B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F538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F19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ssbDuration {</w:t>
      </w:r>
    </w:p>
    <w:p w14:paraId="54E1B2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"Duration of the measurement window in which to receive</w:t>
      </w:r>
    </w:p>
    <w:p w14:paraId="7181D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SS/PBCH blocks.";</w:t>
      </w:r>
    </w:p>
    <w:p w14:paraId="1E6286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38.213";</w:t>
      </w:r>
    </w:p>
    <w:p w14:paraId="44CB81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E2582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"1..5"; }</w:t>
      </w:r>
    </w:p>
    <w:p w14:paraId="101380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"subframes (ms)";</w:t>
      </w:r>
    </w:p>
    <w:p w14:paraId="573614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CFB0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B43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EF9E9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uplink.";</w:t>
      </w:r>
    </w:p>
    <w:p w14:paraId="548EB6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1F5A0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472BEA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7AD616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EE4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373F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bSChannelBwSUL {</w:t>
      </w:r>
    </w:p>
    <w:p w14:paraId="409A40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bandwidth for supplementary uplink.";</w:t>
      </w:r>
    </w:p>
    <w:p w14:paraId="78A3B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3B5663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7C322B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2BBB2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A58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13BD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nRSectorCarrierRef {</w:t>
      </w:r>
    </w:p>
    <w:p w14:paraId="626B9D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NRSectorCarrier instance.";</w:t>
      </w:r>
    </w:p>
    <w:p w14:paraId="5585F9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FB67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53D34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80FA9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D39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bWPRef {</w:t>
      </w:r>
    </w:p>
    <w:p w14:paraId="4EB7B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BWP instance.";</w:t>
      </w:r>
    </w:p>
    <w:p w14:paraId="7A1D97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C585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AF59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09FA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nRFrequencyRef {</w:t>
      </w:r>
    </w:p>
    <w:p w14:paraId="17D4B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NRFrequency instance.";</w:t>
      </w:r>
    </w:p>
    <w:p w14:paraId="563DA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5815F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F2A01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992CB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victimSetRef {</w:t>
      </w:r>
    </w:p>
    <w:p w14:paraId="7F975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C4AD0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D2B72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 victim Set (RimRSSet) </w:t>
      </w:r>
    </w:p>
    <w:p w14:paraId="56DAC8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Implemented if RIM feature is supported";</w:t>
      </w:r>
    </w:p>
    <w:p w14:paraId="223AD6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3647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695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aggressorSetRef {</w:t>
      </w:r>
    </w:p>
    <w:p w14:paraId="02C76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38046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D11F1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"DN of an aggressor Set (RimRSSet)";</w:t>
      </w:r>
    </w:p>
    <w:p w14:paraId="54769A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5063D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B778F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424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3C0C4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25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NRCellDU {</w:t>
      </w:r>
    </w:p>
    <w:p w14:paraId="664EF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part of NR cell information that </w:t>
      </w:r>
    </w:p>
    <w:p w14:paraId="7DFCA2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describes s the specific resources instances. </w:t>
      </w:r>
    </w:p>
    <w:p w14:paraId="5FFC6A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89E1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transmits SS/PBCH block and always requires downlink </w:t>
      </w:r>
    </w:p>
    <w:p w14:paraId="51A787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at a certain carrier frequency with a certain channel </w:t>
      </w:r>
    </w:p>
    <w:p w14:paraId="230AFA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bandwidth. Transmission may be performed from multiple sector-carriers </w:t>
      </w:r>
    </w:p>
    <w:p w14:paraId="773A4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using different transmission points, and these may be configured with </w:t>
      </w:r>
    </w:p>
    <w:p w14:paraId="127B2F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different carrier frequencies and channel bandwidths, as long as they </w:t>
      </w:r>
    </w:p>
    <w:p w14:paraId="1ADCD9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aligned to the cell's downlink resource grids as defined in </w:t>
      </w:r>
    </w:p>
    <w:p w14:paraId="25822F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subclause 4.4 in TS 38.211. The values of arfcnDL and bSChannelBwDL </w:t>
      </w:r>
    </w:p>
    <w:p w14:paraId="0E525B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attributes define the resource grids which each sector-carrier needs to </w:t>
      </w:r>
    </w:p>
    <w:p w14:paraId="087F07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be aligned to. See subclauses 5.3 and 5.4.2 of TS 38.104 for definitions </w:t>
      </w:r>
    </w:p>
    <w:p w14:paraId="0C4C1B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BS channel bandwidth and NR-ARFCN, respectively.</w:t>
      </w:r>
    </w:p>
    <w:p w14:paraId="5ED0FE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2B78A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requires an uplink in order to provide initial access. In </w:t>
      </w:r>
    </w:p>
    <w:p w14:paraId="2644D2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case of TDD, the values of arfcnUL and bSChannelBwUL have to always be </w:t>
      </w:r>
    </w:p>
    <w:p w14:paraId="3945BC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set to the same values as for the corresponding DL attributes. For both </w:t>
      </w:r>
    </w:p>
    <w:p w14:paraId="43614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FDD and TDD, the arfcnUL and bSChannelBwUL define uplink resource grids </w:t>
      </w:r>
    </w:p>
    <w:p w14:paraId="054E76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which each sector-carrier needs to align to.</w:t>
      </w:r>
    </w:p>
    <w:p w14:paraId="2E135D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37F54D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NR cell can in addition be configured with a supplementary uplink, </w:t>
      </w:r>
    </w:p>
    <w:p w14:paraId="589A26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which has its own arfcnSUL and bSChannelBwSUL, which define resource </w:t>
      </w:r>
    </w:p>
    <w:p w14:paraId="2CC1AF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grids for supplementary uplink sector-carriers.</w:t>
      </w:r>
    </w:p>
    <w:p w14:paraId="1D80C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71A7AD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of downlink, uplink and supplementary uplink (if configured) need </w:t>
      </w:r>
    </w:p>
    <w:p w14:paraId="48BB51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 initial bandwidth part (BWP), which defines resources to be used by </w:t>
      </w:r>
    </w:p>
    <w:p w14:paraId="552D89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UEs during and immediately after initial access. Additional BWPs can be </w:t>
      </w:r>
    </w:p>
    <w:p w14:paraId="4EFADB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either configured or calculated by gNB internally and be applied to UEs </w:t>
      </w:r>
    </w:p>
    <w:p w14:paraId="08B137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dynamically by gNB based on e.g. UE capability and bandwidth need of </w:t>
      </w:r>
    </w:p>
    <w:p w14:paraId="11B62C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each UE.";</w:t>
      </w:r>
    </w:p>
    <w:p w14:paraId="14D90E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66158F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643C0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E1AC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NRCellDUGrp;</w:t>
      </w:r>
    </w:p>
    <w:p w14:paraId="13D01F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262C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37B49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B0B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474FB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56D52D17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B2F9E3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D5ECDC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E.5.21</w:t>
      </w:r>
      <w:r w:rsidRPr="00FD51F4">
        <w:rPr>
          <w:rFonts w:ascii="Arial" w:hAnsi="Arial"/>
          <w:sz w:val="32"/>
          <w:lang w:eastAsia="zh-CN"/>
        </w:rPr>
        <w:tab/>
        <w:t>module _3gpp-nr-nrm-nrcellrelation.yang</w:t>
      </w:r>
    </w:p>
    <w:p w14:paraId="35ECB34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4A76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_3gpp-nr-nrm-nrcellrelation {</w:t>
      </w:r>
    </w:p>
    <w:p w14:paraId="34830D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229E4D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"urn:3gpp:sa5:_3gpp-nr-nrm-nrcellrelation";</w:t>
      </w:r>
    </w:p>
    <w:p w14:paraId="2E22FB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"nrcellrel3gpp";</w:t>
      </w:r>
    </w:p>
    <w:p w14:paraId="0F215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065D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84465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03052C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8937F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7EB8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18814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2C89BD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30A0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8CDA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NRCellRelation Information</w:t>
      </w:r>
    </w:p>
    <w:p w14:paraId="5D9BDC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3F69C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8B178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B5BF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1D57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9576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01FC7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4E4346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5FE14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2020-06-03 { reference S5-202333 ; }</w:t>
      </w:r>
    </w:p>
    <w:p w14:paraId="7F6796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405A3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276096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2019-08-30 {</w:t>
      </w:r>
    </w:p>
    <w:p w14:paraId="3F8A73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D7A6C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C9866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ADFC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B9D5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typedef EnergySavingCoverage {</w:t>
      </w:r>
    </w:p>
    <w:p w14:paraId="124F3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type enumeration {</w:t>
      </w:r>
    </w:p>
    <w:p w14:paraId="04B26B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FULL;</w:t>
      </w:r>
    </w:p>
    <w:p w14:paraId="4BC7FC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NO; </w:t>
      </w:r>
    </w:p>
    <w:p w14:paraId="52295E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enum PARTIAL;                       </w:t>
      </w:r>
    </w:p>
    <w:p w14:paraId="1816FD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50E4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0A18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90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NRCellRelationGrp {</w:t>
      </w:r>
    </w:p>
    <w:p w14:paraId="31FE4E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NRCellRelation IOC.";</w:t>
      </w:r>
    </w:p>
    <w:p w14:paraId="040A3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16EA9B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5DA4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nRTCI {</w:t>
      </w:r>
    </w:p>
    <w:p w14:paraId="407897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"Target NR Cell Identifier. It consists of NR Cell</w:t>
      </w:r>
    </w:p>
    <w:p w14:paraId="6D55F7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Identifier (NCI) and Physical Cell Identifier of the target NR cell</w:t>
      </w:r>
    </w:p>
    <w:p w14:paraId="15F87D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(nRPCI).";</w:t>
      </w:r>
    </w:p>
    <w:p w14:paraId="78F720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uint64;</w:t>
      </w:r>
    </w:p>
    <w:p w14:paraId="3BB94B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941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710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cellIndividualOffset {</w:t>
      </w:r>
    </w:p>
    <w:p w14:paraId="64B0FC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for the neighbour cell. Used when</w:t>
      </w:r>
    </w:p>
    <w:p w14:paraId="74E142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UE is in connected mode. Defined for rsrpOffsetSSB, rsrqOffsetSSB, </w:t>
      </w:r>
    </w:p>
    <w:p w14:paraId="00B7E2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sinrOffsetSSB, rsrpOffsetCSI-RS, rsrqOffsetCSI-RS and</w:t>
      </w:r>
    </w:p>
    <w:p w14:paraId="298B54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sinrOffsetCSI-RS.";</w:t>
      </w:r>
    </w:p>
    <w:p w14:paraId="61294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"cellIndividualOffset in MeasObjectNR in 3GPP TS 38.331";</w:t>
      </w:r>
    </w:p>
    <w:p w14:paraId="089D04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D09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</w:t>
      </w:r>
    </w:p>
    <w:p w14:paraId="7F6DED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372EB3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15ACD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412B8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4C52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E52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rsrqOffsetSsb{</w:t>
      </w:r>
    </w:p>
    <w:p w14:paraId="7EB97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2C0301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A57F4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6B4E70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B32B1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D1B5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</w:t>
      </w:r>
    </w:p>
    <w:p w14:paraId="62271C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11850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817B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00D057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3B0B1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8363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rsrpOffsetCsiRs{</w:t>
      </w:r>
    </w:p>
    <w:p w14:paraId="17887A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69D9CA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33C62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EAB36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952B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7FFC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</w:t>
      </w:r>
    </w:p>
    <w:p w14:paraId="1D0F57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709E3F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1F7AA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15626F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C67A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C813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</w:t>
      </w:r>
    </w:p>
    <w:p w14:paraId="069F8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1FF91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3472A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</w:t>
      </w:r>
    </w:p>
    <w:p w14:paraId="2ECAE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5D7A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34C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4A3E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nRFreqRelationRef {       </w:t>
      </w:r>
    </w:p>
    <w:p w14:paraId="0C3CAF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NRFreqRelation instance.";</w:t>
      </w:r>
    </w:p>
    <w:p w14:paraId="0F3415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C190E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842E9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A0CB8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0F92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adjacentNRCellRef {       </w:t>
      </w:r>
    </w:p>
    <w:p w14:paraId="216668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an adjacent NR cell (NRCellCU or</w:t>
      </w:r>
    </w:p>
    <w:p w14:paraId="70BF7A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ExternalNRCellCU).";</w:t>
      </w:r>
    </w:p>
    <w:p w14:paraId="7CD406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D08D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06F09A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6319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C6F2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isRemoveAllowed {</w:t>
      </w:r>
    </w:p>
    <w:p w14:paraId="5E3FF2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565455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7C6BC9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the ANR function in the node is allowed to remove this relation.";</w:t>
      </w:r>
    </w:p>
    <w:p w14:paraId="4E1EFA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587D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410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isHOAllowed {</w:t>
      </w:r>
    </w:p>
    <w:p w14:paraId="3D9148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    </w:t>
      </w:r>
    </w:p>
    <w:p w14:paraId="09A53C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true;</w:t>
      </w:r>
    </w:p>
    <w:p w14:paraId="22FE6D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"True if handovers are allowed over this relation.";</w:t>
      </w:r>
    </w:p>
    <w:p w14:paraId="15AAAF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10B7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A3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isESCoveredBy {</w:t>
      </w:r>
    </w:p>
    <w:p w14:paraId="0191A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whether the adjacent cell</w:t>
      </w:r>
    </w:p>
    <w:p w14:paraId="4CE924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provides no, partial or full coverage for the parent cell</w:t>
      </w:r>
    </w:p>
    <w:p w14:paraId="273CA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 Adjacent cells with this attribute equal to FULL are</w:t>
      </w:r>
    </w:p>
    <w:p w14:paraId="5C79D6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recommended to be considered as candidate cells to take over the</w:t>
      </w:r>
    </w:p>
    <w:p w14:paraId="492AB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coverage when the original cell is about to be changed to energy</w:t>
      </w:r>
    </w:p>
    <w:p w14:paraId="07C1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saving state. All adjacent cells with this property equal</w:t>
      </w:r>
    </w:p>
    <w:p w14:paraId="31698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PARTIAL are recommended to be considered as entirety of candidate</w:t>
      </w:r>
    </w:p>
    <w:p w14:paraId="37BA1F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cells to take over the coverage when the original cell is about to be</w:t>
      </w:r>
    </w:p>
    <w:p w14:paraId="7A532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changed to energy saving state.";</w:t>
      </w:r>
    </w:p>
    <w:p w14:paraId="63E79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EnergySavingCoverage;</w:t>
      </w:r>
    </w:p>
    <w:p w14:paraId="46870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B7F6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6E25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isENDCAllowed {</w:t>
      </w:r>
    </w:p>
    <w:p w14:paraId="7C8E5C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7C832D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F6712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EN-DC is allowed or prohibited.</w:t>
      </w:r>
    </w:p>
    <w:p w14:paraId="404AC9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the target cell is allowed to be used for EN-DC.  </w:t>
      </w:r>
    </w:p>
    <w:p w14:paraId="102C95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target cell is referenced by the NRCellRelation that </w:t>
      </w:r>
    </w:p>
    <w:p w14:paraId="196DCC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contains this isENDCAllowed. </w:t>
      </w:r>
    </w:p>
    <w:p w14:paraId="245D13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BEDB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EN-DC shall not be allowed.";</w:t>
      </w:r>
    </w:p>
    <w:p w14:paraId="31E7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C2641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2A80B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isMLBAllowed {</w:t>
      </w:r>
    </w:p>
    <w:p w14:paraId="13C26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boolean;</w:t>
      </w:r>
    </w:p>
    <w:p w14:paraId="237EFC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9B4BE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indicates if mobility load balancing is allowed or </w:t>
      </w:r>
    </w:p>
    <w:p w14:paraId="060A99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from source cell to target cell.</w:t>
      </w:r>
    </w:p>
    <w:p w14:paraId="5FAF70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8E30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TRUE, load balancing is allowed from source cell to target cell.  </w:t>
      </w:r>
    </w:p>
    <w:p w14:paraId="31F47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source cell is identified by the name-containing NRCellCU of </w:t>
      </w:r>
    </w:p>
    <w:p w14:paraId="09C2C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NRCellRelation that contains the isMLBAllowed. The target cell </w:t>
      </w:r>
    </w:p>
    <w:p w14:paraId="116FB9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referenced by the NRCellRelation that contains this isLBAllowed. </w:t>
      </w:r>
    </w:p>
    <w:p w14:paraId="0623C9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isHOAllowed is FALSE, mobility load balancing is </w:t>
      </w:r>
    </w:p>
    <w:p w14:paraId="2606BA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prohibited by handover from source cell to target cell.  </w:t>
      </w:r>
    </w:p>
    <w:p w14:paraId="6B260C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A9B7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FALSE, load balancing shall be prohibited from source cell to </w:t>
      </w:r>
    </w:p>
    <w:p w14:paraId="62FDF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target cell.";    </w:t>
      </w:r>
    </w:p>
    <w:p w14:paraId="43F174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118F3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55535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4CE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707E68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7D36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NRCellRelation {</w:t>
      </w:r>
    </w:p>
    <w:p w14:paraId="2A9AC1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a neighbour cell relation from a source cell</w:t>
      </w:r>
    </w:p>
    <w:p w14:paraId="0DFB9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 target cell, where the target cell is an NRCellCU or</w:t>
      </w:r>
    </w:p>
    <w:p w14:paraId="07A898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ExternalNRCellCU instance.";</w:t>
      </w:r>
    </w:p>
    <w:p w14:paraId="69DC5F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65B4F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814B5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D8950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7D9D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NRCellRelationGrp;</w:t>
      </w:r>
    </w:p>
    <w:p w14:paraId="2AF6F4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F0D5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1DDC83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FBAA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629C6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>}</w:t>
      </w:r>
    </w:p>
    <w:p w14:paraId="2BB1526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B3FA56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978DC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E.5.22</w:t>
      </w:r>
      <w:r w:rsidRPr="00FD51F4">
        <w:rPr>
          <w:rFonts w:ascii="Arial" w:hAnsi="Arial"/>
          <w:sz w:val="32"/>
          <w:lang w:eastAsia="zh-CN"/>
        </w:rPr>
        <w:tab/>
        <w:t xml:space="preserve">module </w:t>
      </w:r>
      <w:r w:rsidRPr="00FD51F4">
        <w:rPr>
          <w:rFonts w:ascii="Arial" w:hAnsi="Arial"/>
          <w:sz w:val="32"/>
        </w:rPr>
        <w:t>_3gpp-nr-nrm-nrfreqrelation.yang</w:t>
      </w:r>
    </w:p>
    <w:p w14:paraId="64280C7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6F745D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_3gpp-nr-nrm-nrfreqrelation {</w:t>
      </w:r>
    </w:p>
    <w:p w14:paraId="5E291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A1344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"urn:3gpp:sa5:_3gpp-nr-nrm-nrfreqrelation";</w:t>
      </w:r>
    </w:p>
    <w:p w14:paraId="003D4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"nrfreqrel3gpp";</w:t>
      </w:r>
    </w:p>
    <w:p w14:paraId="49AFB8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483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6ED81B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73B03F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B940B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9883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9CD06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5980F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ADB1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79826E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NRFreqRelation Information</w:t>
      </w:r>
    </w:p>
    <w:p w14:paraId="1BD163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4AE2B4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62480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53F8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D82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8FF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06632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2023-06-25 { reference CR0932 ; }</w:t>
      </w:r>
    </w:p>
    <w:p w14:paraId="23D8C6C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2020-04-23 { reference CR0281 ; }</w:t>
      </w:r>
    </w:p>
    <w:p w14:paraId="4E4DF1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1F2F9F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102B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188F5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3C68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2D5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NRFreqRelationGrp {</w:t>
      </w:r>
    </w:p>
    <w:p w14:paraId="267E65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NRFreqRelation IOC.";</w:t>
      </w:r>
    </w:p>
    <w:p w14:paraId="5A13BD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4261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B3F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offsetMO {</w:t>
      </w:r>
    </w:p>
    <w:p w14:paraId="2F967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set of offset values applicable to all measured cells</w:t>
      </w:r>
    </w:p>
    <w:p w14:paraId="39B87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with reference signal(s) indicated in corresponding MeasObjectNR. It</w:t>
      </w:r>
    </w:p>
    <w:p w14:paraId="73B107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used to indicate a cell, beam or measurement object specific offset</w:t>
      </w:r>
    </w:p>
    <w:p w14:paraId="698847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be applied when evaluating candidates for cell re-selection or when</w:t>
      </w:r>
    </w:p>
    <w:p w14:paraId="2C320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evaluating triggering conditions for measurement reporting. It is</w:t>
      </w:r>
    </w:p>
    <w:p w14:paraId="1565D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defined for rsrpOffsetSSB, rsrqOffsetSSB, sinrOffsetSSB,</w:t>
      </w:r>
    </w:p>
    <w:p w14:paraId="7F1A62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rsrpOffsetCSI-RS, rsrqOffsetCSI-RS and sinrOffsetCSI-RS.";</w:t>
      </w:r>
    </w:p>
    <w:p w14:paraId="324F8D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"offsetMO in MeasObjectNR in 3GPP TS 38.331";</w:t>
      </w:r>
    </w:p>
    <w:p w14:paraId="30E50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A231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rsrpOffsetSsb {                     </w:t>
      </w:r>
    </w:p>
    <w:p w14:paraId="0F4B18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rsrpOffsetSSB.";</w:t>
      </w:r>
    </w:p>
    <w:p w14:paraId="4EFD1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5F5239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08403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74C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08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rsrqOffsetSsb {                     </w:t>
      </w:r>
    </w:p>
    <w:p w14:paraId="1A980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rsrqOffsetSSB.";</w:t>
      </w:r>
    </w:p>
    <w:p w14:paraId="55D0B8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340B0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3D040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53B8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D98B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sinrOffsetSsb {                     </w:t>
      </w:r>
    </w:p>
    <w:p w14:paraId="01C76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sinrOffsetSSB.";</w:t>
      </w:r>
    </w:p>
    <w:p w14:paraId="5ACC4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9A89F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04FE6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DCEE4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2E2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rsrpOffsetCsiRs {                     </w:t>
      </w:r>
    </w:p>
    <w:p w14:paraId="07AE49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rsrpOffsetCSI-RS.";</w:t>
      </w:r>
    </w:p>
    <w:p w14:paraId="4456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45918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7BC93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1E020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260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rsrqOffsetCsiRs {                     </w:t>
      </w:r>
    </w:p>
    <w:p w14:paraId="137D68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rsrqOffsetCSI-RS.";</w:t>
      </w:r>
    </w:p>
    <w:p w14:paraId="4D0C46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6B0909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54CC96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7C28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6E4A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leaf sinrOffsetCsiRs {                     </w:t>
      </w:r>
    </w:p>
    <w:p w14:paraId="5B1E6F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"Offset value of sinrOffsetCSI-RS.";</w:t>
      </w:r>
    </w:p>
    <w:p w14:paraId="39B91A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default 0;</w:t>
      </w:r>
    </w:p>
    <w:p w14:paraId="0D3AE2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type types3gpp:QOffsetRange;     </w:t>
      </w:r>
    </w:p>
    <w:p w14:paraId="2715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DD9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EB1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E42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 {</w:t>
      </w:r>
    </w:p>
    <w:p w14:paraId="7884E9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1DF781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NR measurements.";</w:t>
      </w:r>
    </w:p>
    <w:p w14:paraId="3B3954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216E83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27BAF8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4AE856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E4287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65A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blockListEntryIdleMode {</w:t>
      </w:r>
    </w:p>
    <w:p w14:paraId="7AD51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 list of Physical Cell Identities (PCIs) that are</w:t>
      </w:r>
    </w:p>
    <w:p w14:paraId="5AE749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exclude-listed in SIB4 and SIB5.";</w:t>
      </w:r>
    </w:p>
    <w:p w14:paraId="76092F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59700C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"0..1007"; }</w:t>
      </w:r>
    </w:p>
    <w:p w14:paraId="3A93E4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6AED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1097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cellReselectionPriority {</w:t>
      </w:r>
    </w:p>
    <w:p w14:paraId="508A28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priority of the carrier frequency used by the</w:t>
      </w:r>
    </w:p>
    <w:p w14:paraId="5F524F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reselection procedure. Value 0 means lowest priority. The value</w:t>
      </w:r>
    </w:p>
    <w:p w14:paraId="73B10A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must not already used by other RAT, i.e. equal priorities between RATs</w:t>
      </w:r>
    </w:p>
    <w:p w14:paraId="69ECFF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are not supported. The UE behaviour when no value is entered is</w:t>
      </w:r>
    </w:p>
    <w:p w14:paraId="440B4A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specified in subclause 5.2.4.1 of 3GPP TS 38.304.";</w:t>
      </w:r>
    </w:p>
    <w:p w14:paraId="003D76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"CellReselectionPriority in 3GPP TS 38.331, priority in</w:t>
      </w:r>
    </w:p>
    <w:p w14:paraId="50E737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38.304";</w:t>
      </w:r>
    </w:p>
    <w:p w14:paraId="513AB5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uint32;</w:t>
      </w:r>
    </w:p>
    <w:p w14:paraId="544CD1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2202B3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CBF29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A80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cellReselectionSubPriority {</w:t>
      </w:r>
    </w:p>
    <w:p w14:paraId="46705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a fractional value to be added to the value of</w:t>
      </w:r>
    </w:p>
    <w:p w14:paraId="5F0FFC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cellReselectionPriority to obtain the absolute priority of the</w:t>
      </w:r>
    </w:p>
    <w:p w14:paraId="0369A3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concerned carrier frequency for E-UTRA and NR.";</w:t>
      </w:r>
    </w:p>
    <w:p w14:paraId="06AD3A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38.331";</w:t>
      </w:r>
    </w:p>
    <w:p w14:paraId="3E9A88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 | 4 | 6 | 8"; }</w:t>
      </w:r>
    </w:p>
    <w:p w14:paraId="49776C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"0.1";</w:t>
      </w:r>
    </w:p>
    <w:p w14:paraId="058F8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77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1D7E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pMax {</w:t>
      </w:r>
    </w:p>
    <w:p w14:paraId="7985CE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for calculation of the parameter Pcompensation </w:t>
      </w:r>
    </w:p>
    <w:p w14:paraId="1D4C92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(defined in 3GPP TS 38.304), at cell reselection to a cell.";</w:t>
      </w:r>
    </w:p>
    <w:p w14:paraId="1D9A1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"PEMAX in 3GPP TS 38.101-1";</w:t>
      </w:r>
    </w:p>
    <w:p w14:paraId="3AAC93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09A8EF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"-30..33"; }</w:t>
      </w:r>
    </w:p>
    <w:p w14:paraId="30FA6F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129D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8763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152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qOffsetFreq {</w:t>
      </w:r>
    </w:p>
    <w:p w14:paraId="36FBCC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frequency specific offset applied when evaluating</w:t>
      </w:r>
    </w:p>
    <w:p w14:paraId="74D56E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candidates for cell reselection.";</w:t>
      </w:r>
    </w:p>
    <w:p w14:paraId="3B012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false;</w:t>
      </w:r>
    </w:p>
    <w:p w14:paraId="360296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types3gpp:QOffsetRange;</w:t>
      </w:r>
    </w:p>
    <w:p w14:paraId="1C5B78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7C34A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BACE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CCF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qQualMin {</w:t>
      </w:r>
    </w:p>
    <w:p w14:paraId="6C22E3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minimum required quality level in the cell.</w:t>
      </w:r>
    </w:p>
    <w:p w14:paraId="118B6F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Value 0 means that it is not sent and UE applies in such case the</w:t>
      </w:r>
    </w:p>
    <w:p w14:paraId="2D517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(default) value of negative infinity for Qqualmin. Sent in SIB3 or</w:t>
      </w:r>
    </w:p>
    <w:p w14:paraId="2AA0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SIB5.";</w:t>
      </w:r>
    </w:p>
    <w:p w14:paraId="593A5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2D43AB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"-34..-3 | 0"; }</w:t>
      </w:r>
    </w:p>
    <w:p w14:paraId="180E70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7D0190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4013EA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12A3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B8F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qRxLevMin {</w:t>
      </w:r>
    </w:p>
    <w:p w14:paraId="196AAB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the required minimum received Reference Symbol</w:t>
      </w:r>
    </w:p>
    <w:p w14:paraId="2C50E9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Received Power (RSRP) level in the NR frequency for cell reselection.</w:t>
      </w:r>
    </w:p>
    <w:p w14:paraId="3718B8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in SIB3 or SIB5, depending on whether the related frequency</w:t>
      </w:r>
    </w:p>
    <w:p w14:paraId="4A75A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is intra- or inter-frequency. Resolution is 2.";</w:t>
      </w:r>
    </w:p>
    <w:p w14:paraId="1E2A96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38.304";</w:t>
      </w:r>
    </w:p>
    <w:p w14:paraId="62DF33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27D26A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"-140..-44"; }</w:t>
      </w:r>
    </w:p>
    <w:p w14:paraId="4E4131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3626D2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A5B10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8D1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threshXHighP {</w:t>
      </w:r>
    </w:p>
    <w:p w14:paraId="59385B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622358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00F75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2BEB6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00238D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HighP in 3GPP TS 38.304";</w:t>
      </w:r>
    </w:p>
    <w:p w14:paraId="6F002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2F71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0B6B4F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EDCC7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6DCE0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9862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threshXHighQ {</w:t>
      </w:r>
    </w:p>
    <w:p w14:paraId="6B0A4E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0572B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higher priority RAT/frequency than the current</w:t>
      </w:r>
    </w:p>
    <w:p w14:paraId="1D1925E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8CFE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B690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HighQ in 3GPP TS 38.304";</w:t>
      </w:r>
    </w:p>
    <w:p w14:paraId="5787DE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6E2C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27AC6B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1C9D71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F27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A06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threshXLowP {</w:t>
      </w:r>
    </w:p>
    <w:p w14:paraId="0FB447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Srxlev threshold used by the UE when</w:t>
      </w:r>
    </w:p>
    <w:p w14:paraId="122323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690D99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49C8EE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 Resolution is 2.";</w:t>
      </w:r>
    </w:p>
    <w:p w14:paraId="3C6BA4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LowP in 3GPP TS 38.304";</w:t>
      </w:r>
    </w:p>
    <w:p w14:paraId="089DD3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D6AA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"0..62"; }</w:t>
      </w:r>
    </w:p>
    <w:p w14:paraId="2B6AB1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3739DC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BE5C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E0AF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threshXLowQ {</w:t>
      </w:r>
    </w:p>
    <w:p w14:paraId="4CCC1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"Specifies the Squal threshold used by the UE when</w:t>
      </w:r>
    </w:p>
    <w:p w14:paraId="4D60FA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reselecting towards a lower priority RAT/frequency than the current</w:t>
      </w:r>
    </w:p>
    <w:p w14:paraId="1C78F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serving frequency. Each frequency of NR and E-UTRAN might have a</w:t>
      </w:r>
    </w:p>
    <w:p w14:paraId="6713E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specific threshold.";</w:t>
      </w:r>
    </w:p>
    <w:p w14:paraId="02BC7E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"ThreshX, LowQ in 3GPP TS 38.304";</w:t>
      </w:r>
    </w:p>
    <w:p w14:paraId="145CE3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AA088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"0..31"; }</w:t>
      </w:r>
    </w:p>
    <w:p w14:paraId="0B9668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dB;</w:t>
      </w:r>
    </w:p>
    <w:p w14:paraId="242BD5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AD11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56B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 {       </w:t>
      </w:r>
      <w:r w:rsidRPr="009C23F8">
        <w:rPr>
          <w:rFonts w:ascii="Courier New" w:hAnsi="Courier New"/>
          <w:noProof/>
          <w:sz w:val="16"/>
        </w:rPr>
        <w:tab/>
      </w:r>
    </w:p>
    <w:p w14:paraId="1597FD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"Cell reselection timer for NR.";</w:t>
      </w:r>
    </w:p>
    <w:p w14:paraId="02DC71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"TreselectionRAT for NR in 3GPP TS 38.331";</w:t>
      </w:r>
    </w:p>
    <w:p w14:paraId="5E0673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8805D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"0..7"; }</w:t>
      </w:r>
    </w:p>
    <w:p w14:paraId="2F9A9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s;     </w:t>
      </w:r>
      <w:r w:rsidRPr="009C23F8">
        <w:rPr>
          <w:rFonts w:ascii="Courier New" w:hAnsi="Courier New"/>
          <w:noProof/>
          <w:sz w:val="16"/>
        </w:rPr>
        <w:tab/>
      </w:r>
    </w:p>
    <w:p w14:paraId="57DF19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4D7DE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7EB3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tReselectionNRSfHigh {       </w:t>
      </w:r>
      <w:r w:rsidRPr="009C23F8">
        <w:rPr>
          <w:rFonts w:ascii="Courier New" w:hAnsi="Courier New"/>
          <w:noProof/>
          <w:sz w:val="16"/>
        </w:rPr>
        <w:tab/>
      </w:r>
    </w:p>
    <w:p w14:paraId="7FB2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7E45F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is multiplied with this scaling factor if the UE is</w:t>
      </w:r>
    </w:p>
    <w:p w14:paraId="5DF31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high mobility state.";</w:t>
      </w:r>
    </w:p>
    <w:p w14:paraId="515736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high</w:t>
      </w:r>
    </w:p>
    <w:p w14:paraId="19D40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52CF3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8829E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260FCC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72C5F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C5C14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7900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tReselectionNRSfMedium {       </w:t>
      </w:r>
      <w:r w:rsidRPr="009C23F8">
        <w:rPr>
          <w:rFonts w:ascii="Courier New" w:hAnsi="Courier New"/>
          <w:noProof/>
          <w:sz w:val="16"/>
        </w:rPr>
        <w:tab/>
      </w:r>
    </w:p>
    <w:p w14:paraId="14206B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tReselectionNr (parameter TreselectionNR in</w:t>
      </w:r>
    </w:p>
    <w:p w14:paraId="3AB79C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3GPP TS 38.304) multiplied with this scaling factor if the UE is in</w:t>
      </w:r>
    </w:p>
    <w:p w14:paraId="30FBBE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medium mobility state.";</w:t>
      </w:r>
    </w:p>
    <w:p w14:paraId="44DA6C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"Speed dependent ScalingFactor for TreselectionNR for medium</w:t>
      </w:r>
    </w:p>
    <w:p w14:paraId="0A911C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mobility state in 3GPP TS 38.304";</w:t>
      </w:r>
    </w:p>
    <w:p w14:paraId="7C0536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EF901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"25 | 50 | 75 | 100"; }</w:t>
      </w:r>
    </w:p>
    <w:p w14:paraId="61ACEA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%;</w:t>
      </w:r>
    </w:p>
    <w:p w14:paraId="41A6CA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B806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D9C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nRFrequencyRef {       </w:t>
      </w:r>
      <w:r w:rsidRPr="009C23F8">
        <w:rPr>
          <w:rFonts w:ascii="Courier New" w:hAnsi="Courier New"/>
          <w:noProof/>
          <w:sz w:val="16"/>
        </w:rPr>
        <w:tab/>
      </w:r>
    </w:p>
    <w:p w14:paraId="59EE9E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a corresponding NRFrequency instance.";</w:t>
      </w:r>
    </w:p>
    <w:p w14:paraId="323950A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BD88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1CC159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0835B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A51E5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E1B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/me3gpp:ManagedElement/gnbcucp3gpp:GNBCUCPFunction/nrcellcu3gpp:NRCellCU {</w:t>
      </w:r>
    </w:p>
    <w:p w14:paraId="1DC424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51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NRFreqRelation {</w:t>
      </w:r>
    </w:p>
    <w:p w14:paraId="26E327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"Together with the target NRFrequency, it represents the</w:t>
      </w:r>
    </w:p>
    <w:p w14:paraId="73728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properties applicable to the referencing NRFreqRelation.";</w:t>
      </w:r>
    </w:p>
    <w:p w14:paraId="0CCA97B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532A01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D9788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95E8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B212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NRFreqRelationGrp;</w:t>
      </w:r>
    </w:p>
    <w:p w14:paraId="12175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42B78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32C698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7DF12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3C68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2705A0A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B3B17E8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5111D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E.5.23</w:t>
      </w:r>
      <w:r w:rsidRPr="00FD51F4">
        <w:rPr>
          <w:rFonts w:ascii="Arial" w:hAnsi="Arial"/>
          <w:sz w:val="32"/>
          <w:lang w:eastAsia="zh-CN"/>
        </w:rPr>
        <w:tab/>
        <w:t>module _3gpp-nr-nrm-nrfrequency.yang</w:t>
      </w:r>
    </w:p>
    <w:p w14:paraId="0C988DB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381FE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_3gpp-nr-nrm-nrfrequency {</w:t>
      </w:r>
    </w:p>
    <w:p w14:paraId="3D1202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6FFD2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"urn:3gpp:sa5:_3gpp-nr-nrm-nrnetwork-nrfrequency";</w:t>
      </w:r>
    </w:p>
    <w:p w14:paraId="4F3B10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"nrfreq3gpp";</w:t>
      </w:r>
    </w:p>
    <w:p w14:paraId="27FC96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2BF5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5182C7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_3gpp-nr-nrm-nrnetwork { prefix nrnet3gpp; }</w:t>
      </w:r>
    </w:p>
    <w:p w14:paraId="212EE1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E94F8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41C7E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27CF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663F4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NRFrequency Information Object</w:t>
      </w:r>
    </w:p>
    <w:p w14:paraId="253366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3FEFE0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088D6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C86BE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84A0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859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5EC123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3280B8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0F226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36380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E4A84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C997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NRFrequencyGrp {</w:t>
      </w:r>
    </w:p>
    <w:p w14:paraId="6FC555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NRFrequency IOC.";</w:t>
      </w:r>
    </w:p>
    <w:p w14:paraId="006827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36BA70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2978D3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72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absoluteFrequencySSB {</w:t>
      </w:r>
    </w:p>
    <w:p w14:paraId="5F2044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absolute frequency applicable for a downlink NR carrier</w:t>
      </w:r>
    </w:p>
    <w:p w14:paraId="73E5C9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frequency associated with the SSB, in terms of NR-ARFCN.";</w:t>
      </w:r>
    </w:p>
    <w:p w14:paraId="516D0D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9C62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 range "0.. 3279165"; }</w:t>
      </w:r>
    </w:p>
    <w:p w14:paraId="0D77FF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FA31B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542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sSBSubCarrierSpacing {</w:t>
      </w:r>
    </w:p>
    <w:p w14:paraId="19A23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"Sub-carrier spacing of the SSB.";</w:t>
      </w:r>
    </w:p>
    <w:p w14:paraId="7F869B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A17EA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"15 | 30 | 60 | 120"; }</w:t>
      </w:r>
    </w:p>
    <w:p w14:paraId="328354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"kHz";</w:t>
      </w:r>
    </w:p>
    <w:p w14:paraId="735DC5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F6497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0B6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multiFrequencyBandListNR {</w:t>
      </w:r>
    </w:p>
    <w:p w14:paraId="792D0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additional frequency bands the frequency belongs to.</w:t>
      </w:r>
    </w:p>
    <w:p w14:paraId="4F8867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list is automatically set by the gNB.";</w:t>
      </w:r>
    </w:p>
    <w:p w14:paraId="3EE70CA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40DD71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0;</w:t>
      </w:r>
    </w:p>
    <w:p w14:paraId="0A4B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uint16 { range "1..256"; }</w:t>
      </w:r>
    </w:p>
    <w:p w14:paraId="1B8FD2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77B38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D3A6F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A2C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NRFrequencyWrapper {</w:t>
      </w:r>
    </w:p>
    <w:p w14:paraId="4822FD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NRFrequency {</w:t>
      </w:r>
    </w:p>
    <w:p w14:paraId="015AF2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certain NR frequency properties.";</w:t>
      </w:r>
    </w:p>
    <w:p w14:paraId="19212E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290041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9CE7E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1E2E2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081D61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NRFrequencyGrp;</w:t>
      </w:r>
    </w:p>
    <w:p w14:paraId="6A3F56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E0FE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449B26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0FD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</w:t>
      </w:r>
    </w:p>
    <w:p w14:paraId="6E3A6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1F9A2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70E6AD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subnet3gpp:ExternalsUnderSubNetwork ;</w:t>
      </w:r>
    </w:p>
    <w:p w14:paraId="5C911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44CCE2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319F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B6A5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"/nrnet3gpp:NRNetwork" {</w:t>
      </w:r>
    </w:p>
    <w:p w14:paraId="1AE787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if-feature nrnet3gpp:ExternalsUnderNRNetwork;</w:t>
      </w:r>
    </w:p>
    <w:p w14:paraId="3F4BA9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NRFrequencyWrapper;</w:t>
      </w:r>
    </w:p>
    <w:p w14:paraId="54A6BE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BE15E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2FFB21B1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0485845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26F282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E.5.24</w:t>
      </w:r>
      <w:r w:rsidRPr="00FD51F4">
        <w:rPr>
          <w:rFonts w:ascii="Arial" w:hAnsi="Arial"/>
          <w:sz w:val="32"/>
          <w:lang w:eastAsia="zh-CN"/>
        </w:rPr>
        <w:tab/>
        <w:t>module _3gpp-nr-nrm-nrnetwork.yang</w:t>
      </w:r>
    </w:p>
    <w:p w14:paraId="7D645F3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EA6D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_3gpp-nr-nrm-nrnetwork {</w:t>
      </w:r>
    </w:p>
    <w:p w14:paraId="308B3D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8B41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"urn:3gpp:sa5:_3gpp-nr-nrm-nrnetwork";</w:t>
      </w:r>
    </w:p>
    <w:p w14:paraId="60719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"nrnet3gpp";</w:t>
      </w:r>
    </w:p>
    <w:p w14:paraId="002733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F3A5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702080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9F38F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C216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3E8A6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NRNetwork Information Object</w:t>
      </w:r>
    </w:p>
    <w:p w14:paraId="1F492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538D3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C1FB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170048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0E5FF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98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6BDC9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59D55A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690989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DF89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5855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feature ExternalsUnderNRNetwork {</w:t>
      </w:r>
    </w:p>
    <w:p w14:paraId="18C9D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"Classes representing external entities like NRFrequency, </w:t>
      </w:r>
    </w:p>
    <w:p w14:paraId="12C3B6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ExternalGNBCUCPFunction, ExternalGNBDUFunction </w:t>
      </w:r>
    </w:p>
    <w:p w14:paraId="794AC6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are contained under a NRNetwork list/class.";</w:t>
      </w:r>
    </w:p>
    <w:p w14:paraId="44AD0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C9CDA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F82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NRNetworkGrp {</w:t>
      </w:r>
    </w:p>
    <w:p w14:paraId="18F05F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NRNetwork IOC.";</w:t>
      </w:r>
    </w:p>
    <w:p w14:paraId="588B6F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78392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subnet3gpp:SubNetworkGrp;</w:t>
      </w:r>
    </w:p>
    <w:p w14:paraId="433C17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3653B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281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list NRNetwork {</w:t>
      </w:r>
    </w:p>
    <w:p w14:paraId="1422E2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"A subnetwork containing gNB external NR entities.";</w:t>
      </w:r>
    </w:p>
    <w:p w14:paraId="194B2A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73A43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key id;</w:t>
      </w:r>
    </w:p>
    <w:p w14:paraId="7DF4F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top3gpp:Top_Grp;</w:t>
      </w:r>
    </w:p>
    <w:p w14:paraId="39F936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container attributes {</w:t>
      </w:r>
    </w:p>
    <w:p w14:paraId="28BCD7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NRNetworkGrp;</w:t>
      </w:r>
    </w:p>
    <w:p w14:paraId="6FB635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4000C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7E6B46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46A9C63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8FE68FE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30EA8D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lastRenderedPageBreak/>
        <w:t>E.5.25</w:t>
      </w:r>
      <w:r w:rsidRPr="00FD51F4">
        <w:rPr>
          <w:rFonts w:ascii="Arial" w:hAnsi="Arial"/>
          <w:sz w:val="32"/>
          <w:lang w:eastAsia="zh-CN"/>
        </w:rPr>
        <w:tab/>
        <w:t>module _3gpp-nr-nrm-nrsectorcarrier.yang</w:t>
      </w:r>
    </w:p>
    <w:p w14:paraId="346F643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0658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_3gpp-nr-nrm-nrsectorcarrier {</w:t>
      </w:r>
    </w:p>
    <w:p w14:paraId="418D85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6D35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"urn:3gpp:sa5:_3gpp-nr-nrm-nrnetwork-nrsectorcarrier";</w:t>
      </w:r>
    </w:p>
    <w:p w14:paraId="27F1BD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"nrsectcarr3gpp";</w:t>
      </w:r>
    </w:p>
    <w:p w14:paraId="7FFDEA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09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4F33C5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_3gpp-common-managed-function { prefix mf3gpp; }</w:t>
      </w:r>
    </w:p>
    <w:p w14:paraId="1032DA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09E345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EEDA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ED60E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E3DF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1507F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DDD3F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NRSectorCarrier Information</w:t>
      </w:r>
    </w:p>
    <w:p w14:paraId="5BD237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Object Class (IOC) that is part of the NR Network Resource Model (NRM).</w:t>
      </w:r>
    </w:p>
    <w:p w14:paraId="2A94E6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D5C6F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4E2502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CEC4B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1F1E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DA92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2020-05-28 { reference CR-0316 ; }</w:t>
      </w:r>
    </w:p>
    <w:p w14:paraId="202185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2019-10-28 { reference S5-193518 ; }</w:t>
      </w:r>
    </w:p>
    <w:p w14:paraId="410DC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2019-06-17 {</w:t>
      </w:r>
    </w:p>
    <w:p w14:paraId="49E930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"Initial revision";</w:t>
      </w:r>
    </w:p>
    <w:p w14:paraId="11E841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161AFC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50D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NRSectorCarrierGrp {</w:t>
      </w:r>
    </w:p>
    <w:p w14:paraId="4BA695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NRSectorCarrier IOC.";</w:t>
      </w:r>
    </w:p>
    <w:p w14:paraId="50BC05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825D9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mf3gpp:ManagedFunctionGrp;</w:t>
      </w:r>
    </w:p>
    <w:p w14:paraId="3F172B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DC2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txDirection {</w:t>
      </w:r>
    </w:p>
    <w:p w14:paraId="7667E6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"Indicates if the transmission direction is downlink,</w:t>
      </w:r>
    </w:p>
    <w:p w14:paraId="0AF6ED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uplink, or both downlink and uplink.";</w:t>
      </w:r>
    </w:p>
    <w:p w14:paraId="3E01F9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CC11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types3gpp:TxDirection;</w:t>
      </w:r>
    </w:p>
    <w:p w14:paraId="47993F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30ED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1B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configuredMaxTxPower {</w:t>
      </w:r>
    </w:p>
    <w:p w14:paraId="6E1D0A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"Maximum transmisssion power at the antenna port for all </w:t>
      </w:r>
    </w:p>
    <w:p w14:paraId="6B2BF7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downlink channels, used simultaneously in a cell, added together.</w:t>
      </w:r>
    </w:p>
    <w:p w14:paraId="10B58B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</w:t>
      </w:r>
    </w:p>
    <w:p w14:paraId="1FAD03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Tx power at antenna port reference point is supported.";</w:t>
      </w:r>
    </w:p>
    <w:p w14:paraId="4B6199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A3CE8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int32;</w:t>
      </w:r>
    </w:p>
    <w:p w14:paraId="0DAE4C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mW;</w:t>
      </w:r>
    </w:p>
    <w:p w14:paraId="72BDC56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54BC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476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configuredMaxTxEIRP {</w:t>
      </w:r>
    </w:p>
    <w:p w14:paraId="658015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int64;</w:t>
      </w:r>
    </w:p>
    <w:p w14:paraId="7DCF08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dBm;</w:t>
      </w:r>
    </w:p>
    <w:p w14:paraId="0A7C1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FB0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maximum emitted isotroptic radiated power (EIRP) in dBm </w:t>
      </w:r>
    </w:p>
    <w:p w14:paraId="55FE9D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all downlink channels, used simultaneously in a cell, added together.</w:t>
      </w:r>
    </w:p>
    <w:p w14:paraId="23F8F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</w:t>
      </w:r>
    </w:p>
    <w:p w14:paraId="217FBB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configuration of emitted isotropic radiated power is supported";</w:t>
      </w:r>
    </w:p>
    <w:p w14:paraId="3C4B4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E1FA2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A74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arfcnDL {</w:t>
      </w:r>
    </w:p>
    <w:p w14:paraId="41DE3A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5807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downlink. </w:t>
      </w:r>
    </w:p>
    <w:p w14:paraId="2C0BA8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 The sector-carrier has a downlink AND the value </w:t>
      </w:r>
    </w:p>
    <w:p w14:paraId="564D98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arfcnDL.";</w:t>
      </w:r>
    </w:p>
    <w:p w14:paraId="79D546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060DEC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F3109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75372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75A44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448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arfcnUL {</w:t>
      </w:r>
    </w:p>
    <w:p w14:paraId="029AD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"NR Absolute Radio Frequency Channel Number (NR-ARFCN)</w:t>
      </w:r>
    </w:p>
    <w:p w14:paraId="0974D2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uplink. </w:t>
      </w:r>
    </w:p>
    <w:p w14:paraId="61BF65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an uplink AND the value </w:t>
      </w:r>
    </w:p>
    <w:p w14:paraId="06B58C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arfcnUL.";</w:t>
      </w:r>
    </w:p>
    <w:p w14:paraId="7DEC4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6BDBED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mandatory true;</w:t>
      </w:r>
    </w:p>
    <w:p w14:paraId="6F3F84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"0..3279165"; }</w:t>
      </w:r>
    </w:p>
    <w:p w14:paraId="72DA76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F731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42A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bSChannelBwDL {</w:t>
      </w:r>
    </w:p>
    <w:p w14:paraId="5D8C0C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downlink. </w:t>
      </w:r>
    </w:p>
    <w:p w14:paraId="60C9D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Condition: The sector-carrier has a downlink AND the value </w:t>
      </w:r>
    </w:p>
    <w:p w14:paraId="3A69EE1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differs from the referring cell's value of bSChannelBwDL.";</w:t>
      </w:r>
    </w:p>
    <w:p w14:paraId="0CDF5E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702976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1B852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173687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2202E2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63B4CB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E399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7BEC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bSChannelBwUL {</w:t>
      </w:r>
    </w:p>
    <w:p w14:paraId="7C1B45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"Base station channel bandwitdth for uplink.";</w:t>
      </w:r>
    </w:p>
    <w:p w14:paraId="3D37C26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38.104";</w:t>
      </w:r>
    </w:p>
    <w:p w14:paraId="1F28D0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7BD32F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"5 | 10 | 15 | 20 | 30 | 40 | 50 | 60 | 70 | 80 |</w:t>
      </w:r>
    </w:p>
    <w:p w14:paraId="6FD867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90 | 100"; }</w:t>
      </w:r>
    </w:p>
    <w:p w14:paraId="5C188B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MHz;</w:t>
      </w:r>
    </w:p>
    <w:p w14:paraId="349961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B50B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C97F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sectorEquipmentFunctionRef {</w:t>
      </w:r>
    </w:p>
    <w:p w14:paraId="0A2728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SectorEquipmentFunction</w:t>
      </w:r>
    </w:p>
    <w:p w14:paraId="1B4DDA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instance.";</w:t>
      </w:r>
    </w:p>
    <w:p w14:paraId="14B564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23.622";</w:t>
      </w:r>
    </w:p>
    <w:p w14:paraId="0DDE48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38810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      </w:t>
      </w:r>
      <w:r w:rsidRPr="009C23F8">
        <w:rPr>
          <w:rFonts w:ascii="Courier New" w:hAnsi="Courier New"/>
          <w:noProof/>
          <w:sz w:val="16"/>
        </w:rPr>
        <w:tab/>
      </w:r>
    </w:p>
    <w:p w14:paraId="35DBD1E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  <w:r w:rsidRPr="009C23F8">
        <w:rPr>
          <w:rFonts w:ascii="Courier New" w:hAnsi="Courier New"/>
          <w:noProof/>
          <w:sz w:val="16"/>
        </w:rPr>
        <w:tab/>
      </w:r>
      <w:r w:rsidRPr="009C23F8">
        <w:rPr>
          <w:rFonts w:ascii="Courier New" w:hAnsi="Courier New"/>
          <w:noProof/>
          <w:sz w:val="16"/>
        </w:rPr>
        <w:tab/>
      </w:r>
    </w:p>
    <w:p w14:paraId="4D0F8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  </w:t>
      </w:r>
    </w:p>
    <w:p w14:paraId="690CE7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2155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2CEA63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E9B0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NRSectorCarrier {</w:t>
      </w:r>
    </w:p>
    <w:p w14:paraId="3E20F0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the resources of each transmission point</w:t>
      </w:r>
    </w:p>
    <w:p w14:paraId="10B748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included in the cell.";</w:t>
      </w:r>
    </w:p>
    <w:p w14:paraId="625A9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4880B5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0CACB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926A8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B2C6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NRSectorCarrierGrp;</w:t>
      </w:r>
    </w:p>
    <w:p w14:paraId="31E059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6D5D9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mf3gpp:ManagedFunctionContainedClasses;</w:t>
      </w:r>
    </w:p>
    <w:p w14:paraId="54FBE8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F0AD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D71B0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4D99542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E3F7E7F" w14:textId="77777777" w:rsidR="006015BE" w:rsidRPr="00FD51F4" w:rsidRDefault="006015BE" w:rsidP="006015BE"/>
    <w:p w14:paraId="34E4856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E.5.26</w:t>
      </w:r>
      <w:r w:rsidRPr="00FD51F4">
        <w:rPr>
          <w:rFonts w:ascii="Arial" w:hAnsi="Arial"/>
          <w:sz w:val="32"/>
          <w:lang w:eastAsia="zh-CN"/>
        </w:rPr>
        <w:tab/>
        <w:t>module _3gpp-nr-nrm-rrmpolicy.yang</w:t>
      </w:r>
    </w:p>
    <w:p w14:paraId="3DDFCF1D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E19529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_3gpp-nr-nrm-rrmpolicy {</w:t>
      </w:r>
    </w:p>
    <w:p w14:paraId="3C8166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4B3332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"urn:3gpp:sa5:_3gpp-nr-nrm-rrmpolicy";</w:t>
      </w:r>
    </w:p>
    <w:p w14:paraId="062C9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"rrmpolicy3gpp";</w:t>
      </w:r>
    </w:p>
    <w:p w14:paraId="7726887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4DB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6C3387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FF272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1DA0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_3gpp-nr-nrm-nrcellcu { prefix nrcellcu3gpp ; }</w:t>
      </w:r>
    </w:p>
    <w:p w14:paraId="02A669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_3gpp-nr-nrm-nrcelldu { prefix nrcelldu3gpp ; }</w:t>
      </w:r>
    </w:p>
    <w:p w14:paraId="451D6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_3gpp-nr-nrm-gnbcucpfunction { prefix gnbcucp3gpp ; }</w:t>
      </w:r>
    </w:p>
    <w:p w14:paraId="13D802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_3gpp-nr-nrm-gnbcuupfunction { prefix gnbcuup3gpp ; }</w:t>
      </w:r>
    </w:p>
    <w:p w14:paraId="60F45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 ; }</w:t>
      </w:r>
    </w:p>
    <w:p w14:paraId="17FC99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61F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A32CBC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9C094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RRMPolicy abstract class that </w:t>
      </w:r>
    </w:p>
    <w:p w14:paraId="6BFF22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is part of the NR Network Resource Model (NRM).</w:t>
      </w:r>
    </w:p>
    <w:p w14:paraId="35D30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BBA22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2EBBEC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5BCB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96DA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revision 2023-09-17 { reference CR-1042 ; } </w:t>
      </w:r>
    </w:p>
    <w:p w14:paraId="6C4E0C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2022-07-27 { reference "CR-0769"; }</w:t>
      </w:r>
    </w:p>
    <w:p w14:paraId="09449B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2020-11-05 { reference CR-0412 ; }</w:t>
      </w:r>
    </w:p>
    <w:p w14:paraId="27FBFD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2020-04-28 { reference "CR0285"; }</w:t>
      </w:r>
    </w:p>
    <w:p w14:paraId="0932A3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2020-02-14 { reference "Initial revision"; }</w:t>
      </w:r>
    </w:p>
    <w:p w14:paraId="76A46A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9A7E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rRMPolicyMemberGrp {</w:t>
      </w:r>
    </w:p>
    <w:p w14:paraId="6E010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data type represents an RRM Policy member that will be </w:t>
      </w:r>
    </w:p>
    <w:p w14:paraId="38DDDA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part of a rRMPolicyMemberList. A RRMPolicyMember is defined by its </w:t>
      </w:r>
    </w:p>
    <w:p w14:paraId="321C6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pLMNId and sNSSAI (S-NSSAI).</w:t>
      </w:r>
    </w:p>
    <w:p w14:paraId="075249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The members in a rRMPolicyMemberList are assigned a specific amount of </w:t>
      </w:r>
    </w:p>
    <w:p w14:paraId="7AE26A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RRM resources based on settings in RRMPolicy.";</w:t>
      </w:r>
    </w:p>
    <w:p w14:paraId="5B0BC2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2AD4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types5g3gpp:PLMNInfo;</w:t>
      </w:r>
    </w:p>
    <w:p w14:paraId="1F1A9D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64D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E4EB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RRMPolicy_Grp {</w:t>
      </w:r>
    </w:p>
    <w:p w14:paraId="381C0E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"This IOC represents the properties of an abstract RRMPolicy</w:t>
      </w:r>
    </w:p>
    <w:p w14:paraId="276703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. The RRMPolicy_ IOC needs to be subclassed to be instantiated. </w:t>
      </w:r>
    </w:p>
    <w:p w14:paraId="35F85C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It defines two attributes apart from those inherited from Top IOC, the </w:t>
      </w:r>
    </w:p>
    <w:p w14:paraId="13F41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resourceType attribute defines type of resource (PRB, RRC</w:t>
      </w:r>
    </w:p>
    <w:p w14:paraId="1527BB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connected users, DRB usage etc.) and the rRMPolicyMemberList attribute </w:t>
      </w:r>
    </w:p>
    <w:p w14:paraId="305CB8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defines the RRMPolicyMember(s)that are subject to this policy. </w:t>
      </w:r>
    </w:p>
    <w:p w14:paraId="7014AC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An RRM resource (defined in resourceType</w:t>
      </w:r>
    </w:p>
    <w:p w14:paraId="643B56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attribute) is located in NRCellDU, NRCellCU, GNBDUFunction, </w:t>
      </w:r>
    </w:p>
    <w:p w14:paraId="5373E6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GNBCUCPFunction or in GNBCUUPFunction. The RRMPolicyRatio IOC is one </w:t>
      </w:r>
    </w:p>
    <w:p w14:paraId="206F7A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realization of a RRMPolicy_ IOC. This RRM framework allows adding new </w:t>
      </w:r>
    </w:p>
    <w:p w14:paraId="6FB0D2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policies, both standardized (like RRMPolicyRatio) or as vendor specific, </w:t>
      </w:r>
    </w:p>
    <w:p w14:paraId="6D7F7A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by inheriting from the abstract RRMPolicy_ IOC.";</w:t>
      </w:r>
    </w:p>
    <w:p w14:paraId="4E924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EE17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resourceType {</w:t>
      </w:r>
    </w:p>
    <w:p w14:paraId="3505D1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resourceType attribute defines type of resource (PRB, </w:t>
      </w:r>
    </w:p>
    <w:p w14:paraId="3B3EE1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RRC connected users, DRB usage etc.) that is subject to policy. </w:t>
      </w:r>
    </w:p>
    <w:p w14:paraId="766CA5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Valid values are 'PRB', 'PRB_UL', 'PRB_DL', 'RRC' or 'DRB'";</w:t>
      </w:r>
    </w:p>
    <w:p w14:paraId="410D1F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F8A16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5F93BE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PRB;</w:t>
      </w:r>
    </w:p>
    <w:p w14:paraId="4211C958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  <w:r w:rsidRPr="006015BE">
        <w:rPr>
          <w:rFonts w:ascii="Courier New" w:hAnsi="Courier New"/>
          <w:noProof/>
          <w:sz w:val="16"/>
          <w:lang w:val="fr-FR"/>
        </w:rPr>
        <w:t>enum PRB_UL;</w:t>
      </w:r>
    </w:p>
    <w:p w14:paraId="3F6616FA" w14:textId="77777777" w:rsidR="006015BE" w:rsidRPr="006015BE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enum PRB_DL;</w:t>
      </w:r>
    </w:p>
    <w:p w14:paraId="4A8C3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015BE">
        <w:rPr>
          <w:rFonts w:ascii="Courier New" w:hAnsi="Courier New"/>
          <w:noProof/>
          <w:sz w:val="16"/>
          <w:lang w:val="fr-FR"/>
        </w:rPr>
        <w:t xml:space="preserve">        </w:t>
      </w:r>
      <w:r w:rsidRPr="009C23F8">
        <w:rPr>
          <w:rFonts w:ascii="Courier New" w:hAnsi="Courier New"/>
          <w:noProof/>
          <w:sz w:val="16"/>
        </w:rPr>
        <w:t>enum RRC;</w:t>
      </w:r>
    </w:p>
    <w:p w14:paraId="015116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DRB;</w:t>
      </w:r>
    </w:p>
    <w:p w14:paraId="1ED863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7761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F43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ECB7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rRMPolicyMemberList{</w:t>
      </w:r>
    </w:p>
    <w:p w14:paraId="2F4AB4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represents the list of RRMPolicyMember (s) that the </w:t>
      </w:r>
    </w:p>
    <w:p w14:paraId="5FEC2A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managed object is supporting. A RRMPolicyMember &lt;&lt;dataType&gt;&gt; include </w:t>
      </w:r>
    </w:p>
    <w:p w14:paraId="02238C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PLMNId &lt;&lt;dataType&gt;&gt; and S-NSSAI &lt;&lt;dataType&gt;&gt;." ;</w:t>
      </w:r>
    </w:p>
    <w:p w14:paraId="28E171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BD7B7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4D9F7F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rRMPolicyMemberGrp;</w:t>
      </w:r>
    </w:p>
    <w:p w14:paraId="7AE588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2A1F5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// grouping</w:t>
      </w:r>
    </w:p>
    <w:p w14:paraId="2A4E5D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B6A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RRMPolicyRatioGrp {</w:t>
      </w:r>
    </w:p>
    <w:p w14:paraId="1D15DC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RRMPolicyRatio concrete IOC.";</w:t>
      </w:r>
    </w:p>
    <w:p w14:paraId="6AAAC8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E1D4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RRMPolicy_Grp;    // Inherits RRMPolicy_</w:t>
      </w:r>
    </w:p>
    <w:p w14:paraId="56A577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EEF0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rRMPolicyMaxRatio {</w:t>
      </w:r>
    </w:p>
    <w:p w14:paraId="7D87F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maximum percentage of radio </w:t>
      </w:r>
    </w:p>
    <w:p w14:paraId="6460A2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resource that can be used by the associated rRMPolicyMemberList. </w:t>
      </w:r>
    </w:p>
    <w:p w14:paraId="6A3C1E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maximum percentage of radio resource include at least one of </w:t>
      </w:r>
    </w:p>
    <w:p w14:paraId="1F7589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shared resources, prioritized resources and dedicated resources.</w:t>
      </w:r>
    </w:p>
    <w:p w14:paraId="7B23A3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The sum of the rRMPolicyMaxRatio values assigned to all RRMPolicyRatio(s) </w:t>
      </w:r>
    </w:p>
    <w:p w14:paraId="2136FE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name-contained by same ManagedEntity can be greater that 100.";</w:t>
      </w:r>
    </w:p>
    <w:p w14:paraId="55C8FE8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100;</w:t>
      </w:r>
    </w:p>
    <w:p w14:paraId="1AD9DC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32E4A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08381B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83A0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A555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rRMPolicyMinRatio {</w:t>
      </w:r>
    </w:p>
    <w:p w14:paraId="68CC6B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minimum percentage of radio </w:t>
      </w:r>
    </w:p>
    <w:p w14:paraId="055092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that can be used by the associated rRMPolicyMemberList. </w:t>
      </w:r>
    </w:p>
    <w:p w14:paraId="7F1CC1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minimum percentage of radio resources including at least one of </w:t>
      </w:r>
    </w:p>
    <w:p w14:paraId="0D4879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 and dedicated resources. The sum of the </w:t>
      </w:r>
    </w:p>
    <w:p w14:paraId="3075FC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rRMPolicyMinRatio values assigned to all RRM PolicyRatio(s)</w:t>
      </w:r>
    </w:p>
    <w:p w14:paraId="39700E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100.";</w:t>
      </w:r>
    </w:p>
    <w:p w14:paraId="1AFA6F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default 0;</w:t>
      </w:r>
    </w:p>
    <w:p w14:paraId="148A9E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4E019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4442C7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0E731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91E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rRMPolicyDedicatedRatio {</w:t>
      </w:r>
    </w:p>
    <w:p w14:paraId="05EFE0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 This attribute specifies the percentage of radio resource </w:t>
      </w:r>
    </w:p>
    <w:p w14:paraId="5E8D50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that dedicatedly used by the associated rRMPolicyMemberList. The sum of</w:t>
      </w:r>
    </w:p>
    <w:p w14:paraId="6E49E4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rRMPolicyDeidctaedRatio values assigned to all RRMPolicyRatio(s)</w:t>
      </w:r>
    </w:p>
    <w:p w14:paraId="23C76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ManagedEntity shall be less or equal 100. ";</w:t>
      </w:r>
    </w:p>
    <w:p w14:paraId="333CC6E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0;</w:t>
      </w:r>
    </w:p>
    <w:p w14:paraId="3DA647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 range "0..100"; }</w:t>
      </w:r>
    </w:p>
    <w:p w14:paraId="2F04A3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units percent;</w:t>
      </w:r>
    </w:p>
    <w:p w14:paraId="600D84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19D7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FFD8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FDF4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RrmPolicySubtree {</w:t>
      </w:r>
    </w:p>
    <w:p w14:paraId="289894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"Contains RrmPolicy related classes.</w:t>
      </w:r>
    </w:p>
    <w:p w14:paraId="0094E9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Should be used in all classes (or classes inheriting from)</w:t>
      </w:r>
    </w:p>
    <w:p w14:paraId="6BD270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- NRCellCU, NRCellDU, GNBCUUPFunction, GNBCUCPFunction, GNBDUFunction</w:t>
      </w:r>
    </w:p>
    <w:p w14:paraId="034425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4F7B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If some YAM wants to augment these classes/list/groupings they must</w:t>
      </w:r>
    </w:p>
    <w:p w14:paraId="4C43EA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augment all user classes!";</w:t>
      </w:r>
    </w:p>
    <w:p w14:paraId="6479C1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1104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RRMPolicyRatio {</w:t>
      </w:r>
    </w:p>
    <w:p w14:paraId="5DDCE7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represents the properties of RRMPolicyRatio. </w:t>
      </w:r>
    </w:p>
    <w:p w14:paraId="7EB210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is one realization of abstract RRMPolicy_ IOC. </w:t>
      </w:r>
    </w:p>
    <w:p w14:paraId="102FE1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 has three attributes, apart from those inherited </w:t>
      </w:r>
    </w:p>
    <w:p w14:paraId="17DBA4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(DN, resourceType, rRMPolicyMemberList). </w:t>
      </w:r>
    </w:p>
    <w:p w14:paraId="6035096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</w:t>
      </w:r>
    </w:p>
    <w:p w14:paraId="6DB615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Structure of RRMPolicyRatio includes in order: Dedicated Resources, </w:t>
      </w:r>
    </w:p>
    <w:p w14:paraId="7D515CE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Prioritized Resources, Shared Resources, etc.</w:t>
      </w:r>
    </w:p>
    <w:p w14:paraId="3565B5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9F4AA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rRMPolicyMaxRatio defines the maximum resource usage </w:t>
      </w:r>
    </w:p>
    <w:p w14:paraId="5A4CAD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of </w:t>
      </w:r>
    </w:p>
    <w:p w14:paraId="4AA5AB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shared resources, prioritized resources and dedicated resources. The </w:t>
      </w:r>
    </w:p>
    <w:p w14:paraId="50AC6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sum of the 'rRMPolicyMaxRatio' values assigned to all RRMPolicyRatio(s) </w:t>
      </w:r>
    </w:p>
    <w:p w14:paraId="005E20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name-contained by same MangedEntity can be greater than 100.</w:t>
      </w:r>
    </w:p>
    <w:p w14:paraId="3615C9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rRMPolicyMinRatio defines the minimum resource usage </w:t>
      </w:r>
    </w:p>
    <w:p w14:paraId="7CF16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quota for the associated RRMPolicyMemberList, including at least one </w:t>
      </w:r>
    </w:p>
    <w:p w14:paraId="534379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prioritized resources and dedicated resources, which means the </w:t>
      </w:r>
    </w:p>
    <w:p w14:paraId="5E9082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that need to be guaranteed for use by the associated </w:t>
      </w:r>
    </w:p>
    <w:p w14:paraId="68EBE7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sum of the 'rRMPolicyMinRatio' values assigned </w:t>
      </w:r>
    </w:p>
    <w:p w14:paraId="3D0DD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to all RRMPolicyRatio(s) name-contained by same MangedEntity shall be </w:t>
      </w:r>
    </w:p>
    <w:p w14:paraId="574673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less or equal 100.</w:t>
      </w:r>
    </w:p>
    <w:p w14:paraId="44D36D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The attribute rRMPolicyDedicatedRatio defines the dedicated resource </w:t>
      </w:r>
    </w:p>
    <w:p w14:paraId="7E107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usage quota for the RRMPolicyMemberList, including dedicated resources. </w:t>
      </w:r>
    </w:p>
    <w:p w14:paraId="586AFA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sum of the 'rRMPolicyDedicatedRatio' values assigned to all </w:t>
      </w:r>
    </w:p>
    <w:p w14:paraId="1B24C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same MangedEntity shall be less </w:t>
      </w:r>
    </w:p>
    <w:p w14:paraId="6CDEB9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or equal 100.</w:t>
      </w:r>
    </w:p>
    <w:p w14:paraId="37783C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1AB41A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following are the definition for above mentioned three resource </w:t>
      </w:r>
    </w:p>
    <w:p w14:paraId="0A7759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categories:</w:t>
      </w:r>
    </w:p>
    <w:p w14:paraId="1FA85C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Shared resources: means the resources that are shared with other </w:t>
      </w:r>
    </w:p>
    <w:p w14:paraId="18ED6E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67B8D09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The shared </w:t>
      </w:r>
    </w:p>
    <w:p w14:paraId="382788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not guaranteed for use by the associated </w:t>
      </w:r>
    </w:p>
    <w:p w14:paraId="5FB7E6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rRMPolicyMemberList. The shared resources quota is represented by </w:t>
      </w:r>
    </w:p>
    <w:p w14:paraId="2D1982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[rRMPolicyMaxRatio-rRMPolicyMinRatio].</w:t>
      </w:r>
    </w:p>
    <w:p w14:paraId="46B4C6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Priortized resources: means the resources are preferentially used by </w:t>
      </w:r>
    </w:p>
    <w:p w14:paraId="20298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are guaranteed for </w:t>
      </w:r>
    </w:p>
    <w:p w14:paraId="74A1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 by the associated RRMPolicyMemberList when it needs to use them. </w:t>
      </w:r>
    </w:p>
    <w:p w14:paraId="7038F7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not used, these resources may be used by other </w:t>
      </w:r>
    </w:p>
    <w:p w14:paraId="547E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rRMPolicyMemberList(s) (i.e. the rRMPolicyMemberList(s) defined in </w:t>
      </w:r>
    </w:p>
    <w:p w14:paraId="203B6C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RRMPolicyRatio(s) name-contained by the same ManagedEntity). </w:t>
      </w:r>
    </w:p>
    <w:p w14:paraId="22B261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prioritized resources quota is represented by </w:t>
      </w:r>
    </w:p>
    <w:p w14:paraId="305633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[rRMPolicyMinRatio-rRMPolicyDedicatedRatio]</w:t>
      </w:r>
    </w:p>
    <w:p w14:paraId="75F21E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- Dedicated resources: means the resources are dedicated for use by </w:t>
      </w:r>
    </w:p>
    <w:p w14:paraId="647F0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associated RRMPolicyMemberList. These resources can not be shared </w:t>
      </w:r>
    </w:p>
    <w:p w14:paraId="79755B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even if the associated RRMPolicyMember does not use them. The Dedicated </w:t>
      </w:r>
    </w:p>
    <w:p w14:paraId="263AB1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quota is represented by [rRMPolicyDedicatedRatio].";</w:t>
      </w:r>
    </w:p>
    <w:p w14:paraId="34C28E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26DF17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57893E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4726888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RRMPolicyRatioGrp;</w:t>
      </w:r>
    </w:p>
    <w:p w14:paraId="2C5064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31966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0862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49E38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</w:t>
      </w:r>
    </w:p>
    <w:p w14:paraId="54F1E2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"/me3gpp:ManagedElement/gnbcucp3gpp:GNBCUCPFunction/" +</w:t>
      </w:r>
    </w:p>
    <w:p w14:paraId="5E92C5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"nrcellcu3gpp:NRCellCU" {</w:t>
      </w:r>
    </w:p>
    <w:p w14:paraId="3FA7A7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1DBFE7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661FF9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73BA51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"/me3gpp:ManagedElement/gnbdu3gpp:GNBDUFunction/" +</w:t>
      </w:r>
    </w:p>
    <w:p w14:paraId="4DC99B7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"nrcelldu3gpp:NRCellDU" {</w:t>
      </w:r>
    </w:p>
    <w:p w14:paraId="4A5F1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3C12B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AB6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2BC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0ED6202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79B82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33F12E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E2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661B849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8BA3A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B5C2E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9BF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7BA377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RrmPolicySubtree;</w:t>
      </w:r>
    </w:p>
    <w:p w14:paraId="49263D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B027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08C9CBAB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09706C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CEB1DAF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FD51F4">
        <w:rPr>
          <w:rFonts w:ascii="Arial" w:hAnsi="Arial"/>
          <w:sz w:val="32"/>
          <w:lang w:eastAsia="zh-CN"/>
        </w:rPr>
        <w:t>E.5.27</w:t>
      </w:r>
      <w:r w:rsidRPr="00FD51F4">
        <w:rPr>
          <w:rFonts w:ascii="Arial" w:hAnsi="Arial"/>
          <w:sz w:val="32"/>
          <w:lang w:eastAsia="zh-CN"/>
        </w:rPr>
        <w:tab/>
        <w:t>Void</w:t>
      </w:r>
    </w:p>
    <w:p w14:paraId="62DEC147" w14:textId="77777777" w:rsidR="006015BE" w:rsidRPr="00FD51F4" w:rsidRDefault="006015BE" w:rsidP="006015BE"/>
    <w:p w14:paraId="16A9A0A1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E.5.28</w:t>
      </w:r>
      <w:r w:rsidRPr="00FD51F4">
        <w:rPr>
          <w:rFonts w:ascii="Arial" w:hAnsi="Arial"/>
          <w:sz w:val="32"/>
          <w:lang w:eastAsia="zh-CN"/>
        </w:rPr>
        <w:tab/>
        <w:t>module _3gpp-nr-nrm-danrmanagementfunction.yang</w:t>
      </w:r>
    </w:p>
    <w:p w14:paraId="048400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707A7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_3gpp-nr-nrm-danrmanagementfunction {</w:t>
      </w:r>
    </w:p>
    <w:p w14:paraId="5BAAE0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458608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"urn:3gpp:sa5:_3gpp-nr-nrm-danrmanagementfunction";</w:t>
      </w:r>
    </w:p>
    <w:p w14:paraId="41FFFD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"danrmanagementfunction3gpp";</w:t>
      </w:r>
    </w:p>
    <w:p w14:paraId="14ACC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7E48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878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57E4EB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4374D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58AF7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3A81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</w:t>
      </w:r>
    </w:p>
    <w:p w14:paraId="62910C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94A6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6EBE9E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1D7D7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DANRManagementFunction Information Object Class</w:t>
      </w:r>
    </w:p>
    <w:p w14:paraId="707934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(IOC) that is part of the NR Network Resource Model (NRM).</w:t>
      </w:r>
    </w:p>
    <w:p w14:paraId="74D29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4E6FB5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2E904E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116A8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48E3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05CAB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3E34D3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56D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3494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DANRManagementFunctionGrp {</w:t>
      </w:r>
    </w:p>
    <w:p w14:paraId="5E3C01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DANRManagementFunction IOC.";</w:t>
      </w:r>
    </w:p>
    <w:p w14:paraId="3F199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reference "3GPP TS 28.541";</w:t>
      </w:r>
    </w:p>
    <w:p w14:paraId="5401FE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top3gpp:Top_Grp;</w:t>
      </w:r>
    </w:p>
    <w:p w14:paraId="6B9631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F17A8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intrasystemANRManagementSwitch {</w:t>
      </w:r>
    </w:p>
    <w:p w14:paraId="79F780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intra-system ANR function is activated or deactivated.";</w:t>
      </w:r>
    </w:p>
    <w:p w14:paraId="270817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type boolean;</w:t>
      </w:r>
    </w:p>
    <w:p w14:paraId="7C877F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52E71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CF8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intersystemANRManagementSwitch {</w:t>
      </w:r>
    </w:p>
    <w:p w14:paraId="60BA7E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inter-system ANR function is activated or deactivated.";</w:t>
      </w:r>
    </w:p>
    <w:p w14:paraId="6D8B72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19C43D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88842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5EAD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</w:t>
      </w:r>
    </w:p>
    <w:p w14:paraId="5135F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E6BC4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0BB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5F4535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gnbcucp3gpp:DANRManagementFunction;</w:t>
      </w:r>
    </w:p>
    <w:p w14:paraId="7D122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DANRManagementFunctionGrp;</w:t>
      </w:r>
    </w:p>
    <w:p w14:paraId="3C9137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A1217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30D3B2E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7DA41B6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BBCAB3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E.5.29</w:t>
      </w:r>
      <w:r w:rsidRPr="00FD51F4">
        <w:rPr>
          <w:rFonts w:ascii="Arial" w:hAnsi="Arial"/>
          <w:sz w:val="32"/>
          <w:lang w:eastAsia="zh-CN"/>
        </w:rPr>
        <w:tab/>
        <w:t>module _3gpp-nr-nrm-desmanagementfunction.yang</w:t>
      </w:r>
    </w:p>
    <w:p w14:paraId="3000500B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70B76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_3gpp-nr-nrm-desmanagementfunction {</w:t>
      </w:r>
    </w:p>
    <w:p w14:paraId="2DC5A2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11F86D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"urn:3gpp:sa5:_3gpp-nr-nrm-desmanagementfunction";</w:t>
      </w:r>
    </w:p>
    <w:p w14:paraId="02816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"desmf3gpp";</w:t>
      </w:r>
    </w:p>
    <w:p w14:paraId="3924F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E2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05C16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07D725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3C5AD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319970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667622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5D21CA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D65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3E04C7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585B6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DESManagementFunction </w:t>
      </w:r>
    </w:p>
    <w:p w14:paraId="467D51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50BA16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Model (NRM).</w:t>
      </w:r>
    </w:p>
    <w:p w14:paraId="0DFC16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AE841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5B3140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0B7D64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80A7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6B4C6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502417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3B0D5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080A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0979148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0514C9D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099055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32A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FE4A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51796E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3A7E80B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221BC3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E2888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13FC1A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49A10E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42C369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5DA510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20667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type5g3gpp:EnergySavingTimeDurationT;</w:t>
      </w:r>
    </w:p>
    <w:p w14:paraId="1500A3B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49634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216108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595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DESManagementFunctionGrp {</w:t>
      </w:r>
    </w:p>
    <w:p w14:paraId="5F8BCD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DESManagementFunction IOC.";</w:t>
      </w:r>
    </w:p>
    <w:p w14:paraId="115207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F6B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desSwitch {</w:t>
      </w:r>
    </w:p>
    <w:p w14:paraId="6BC9DE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Distributed SON </w:t>
      </w:r>
    </w:p>
    <w:p w14:paraId="3A6749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is enabled or disabled.";</w:t>
      </w:r>
    </w:p>
    <w:p w14:paraId="2775D3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6E3D76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6F464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B6B7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04A8A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55F0F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96D08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06DE5A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state.";</w:t>
      </w:r>
    </w:p>
    <w:p w14:paraId="1B3BBE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015B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751B814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B3BC0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E5BDA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4D88F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F3AE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79869FB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description "This attribute indicates the traffic load threshold and the</w:t>
      </w:r>
    </w:p>
    <w:p w14:paraId="3CAAA2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ES algorithms level to </w:t>
      </w:r>
    </w:p>
    <w:p w14:paraId="793917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'original' cell to enter the energySaving state.";</w:t>
      </w:r>
    </w:p>
    <w:p w14:paraId="1E443B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ABE23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B6EDB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6DF6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42B9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65EBB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51AB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272BDE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58F47E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 and the time </w:t>
      </w:r>
    </w:p>
    <w:p w14:paraId="36A727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45A75D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state.";</w:t>
      </w:r>
    </w:p>
    <w:p w14:paraId="40B4D2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3F6E1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613B69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3A308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66386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325FB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1E9D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489623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42D1E0B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8A7380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121E4DE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A0329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2FC1E5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3C9162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30767B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4C7DD2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207EF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7E7A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7038C3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4CAC95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13ECE5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022AE3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254B8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747EC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D3EC6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C46EE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3C03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DEE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45C949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622C0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duration, which are used by distributed inter-RAT ES algorithms to</w:t>
      </w:r>
    </w:p>
    <w:p w14:paraId="0E498B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state.";</w:t>
      </w:r>
    </w:p>
    <w:p w14:paraId="367689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C940F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72258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B9D40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3AD01B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CCC92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1316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0A4041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the traffic load threshold and the </w:t>
      </w:r>
    </w:p>
    <w:p w14:paraId="5E1D2E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time duration which is used by distributed inter-RAT ES algorithms to </w:t>
      </w:r>
    </w:p>
    <w:p w14:paraId="208AF98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leave the energySaving state.";</w:t>
      </w:r>
    </w:p>
    <w:p w14:paraId="0E932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3E8D3C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B572D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A6B260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B9EA8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B799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8B96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6C2C21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7414F7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cell.";</w:t>
      </w:r>
    </w:p>
    <w:p w14:paraId="635F1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 {</w:t>
      </w:r>
    </w:p>
    <w:p w14:paraId="534C5B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336A56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1183AC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38E0BE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7B6BE7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0BF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isProbingCapable {</w:t>
      </w:r>
    </w:p>
    <w:p w14:paraId="32DAF4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indicates whether this cell is capable of </w:t>
      </w:r>
    </w:p>
    <w:p w14:paraId="14E3EE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performing the ES probing procedure.";</w:t>
      </w:r>
    </w:p>
    <w:p w14:paraId="074E2A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5CC7619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yes;</w:t>
      </w:r>
    </w:p>
    <w:p w14:paraId="67F7FA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no;</w:t>
      </w:r>
    </w:p>
    <w:p w14:paraId="2F3EE6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</w:t>
      </w:r>
    </w:p>
    <w:p w14:paraId="1B2C42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  </w:t>
      </w:r>
    </w:p>
    <w:p w14:paraId="0C0E25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}</w:t>
      </w:r>
    </w:p>
    <w:p w14:paraId="15C26E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1908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5E7AE1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2B22F9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77DBE6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4A24975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78CE4B5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1D2DB3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7D54E6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D1A8C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3E7E44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0D26EC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2947D6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440297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326B1F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2AC07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2CB2E01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654AB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7F004B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4961D3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49016CD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B905F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325AA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18E8F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DESManagementFunctionSubtree {</w:t>
      </w:r>
    </w:p>
    <w:p w14:paraId="01ADBE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DESManagementFunction {</w:t>
      </w:r>
    </w:p>
    <w:p w14:paraId="0170D5A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60C1ACF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Distributed SON Energy Saving (ES) functions. This is provided for </w:t>
      </w:r>
    </w:p>
    <w:p w14:paraId="011507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1ECB5BF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9495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DESManagement MOIs exist at different </w:t>
      </w:r>
    </w:p>
    <w:p w14:paraId="3139769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DESManagement MOI at the lower </w:t>
      </w:r>
    </w:p>
    <w:p w14:paraId="048711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DESManagement MOIs at higher level(s) of the same </w:t>
      </w:r>
    </w:p>
    <w:p w14:paraId="4CAC31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containment tree.";</w:t>
      </w:r>
    </w:p>
    <w:p w14:paraId="04FBFEF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6.2.3.0 in TS 28.310";</w:t>
      </w:r>
    </w:p>
    <w:p w14:paraId="527025A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3360BF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21B275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56413E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DESManagementFunctionGrp;</w:t>
      </w:r>
    </w:p>
    <w:p w14:paraId="1FFEF9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13B161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6EC56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3ADF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932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1E7F7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1BBD2DE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nrcellcu3gpp:DESManagementFunction;</w:t>
      </w:r>
    </w:p>
    <w:p w14:paraId="4396ED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1017C30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A0DD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0863EC7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gnbcucp3gpp:DESManagementFunction;</w:t>
      </w:r>
    </w:p>
    <w:p w14:paraId="7C727B4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4EF101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C2460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4E0599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me3gpp:DESManagementFunction;</w:t>
      </w:r>
    </w:p>
    <w:p w14:paraId="47EBAD6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76798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50DD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654D7F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subnet3gpp:DESManagementFunction;</w:t>
      </w:r>
    </w:p>
    <w:p w14:paraId="692B52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DESManagementFunctionSubtree;</w:t>
      </w:r>
    </w:p>
    <w:p w14:paraId="3DF5B5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62D832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B0DA4A4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0572253D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70B39CE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E.5.30</w:t>
      </w:r>
      <w:r w:rsidRPr="00FD51F4">
        <w:rPr>
          <w:rFonts w:ascii="Arial" w:hAnsi="Arial"/>
          <w:sz w:val="32"/>
          <w:lang w:eastAsia="zh-CN"/>
        </w:rPr>
        <w:tab/>
        <w:t>module _3gpp-nr-nrm-drachoptimizationfunction.yang</w:t>
      </w:r>
    </w:p>
    <w:p w14:paraId="54B5407E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487805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_3gpp-nr-nrm-drachoptimizationfunction {</w:t>
      </w:r>
    </w:p>
    <w:p w14:paraId="3F77F6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83D9D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"urn:3gpp:sa5:_3gpp-nr-nrm-drachoptimizationfunction";</w:t>
      </w:r>
    </w:p>
    <w:p w14:paraId="6ED828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"dracho3gpp";</w:t>
      </w:r>
    </w:p>
    <w:p w14:paraId="7593F1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A7B1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7411EE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684BB7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3BDAB1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4FDAFE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1F6884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A8F8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7864A2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7A9CA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DRACHOptimizationFunction </w:t>
      </w:r>
    </w:p>
    <w:p w14:paraId="57B756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2F8A4A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674E2C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D0727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68E87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4E0555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37C7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FFA9B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C26F5D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0DB2BF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2020-10-02 { reference "CR-0384, CR-0382" ; }</w:t>
      </w:r>
    </w:p>
    <w:p w14:paraId="1D77F5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E02C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DBE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TargetProbabilityT { </w:t>
      </w:r>
    </w:p>
    <w:p w14:paraId="3DAAD3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enumeration {</w:t>
      </w:r>
    </w:p>
    <w:p w14:paraId="5D906B2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25;</w:t>
      </w:r>
    </w:p>
    <w:p w14:paraId="086CC6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50;</w:t>
      </w:r>
    </w:p>
    <w:p w14:paraId="4FFDD5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75;</w:t>
      </w:r>
    </w:p>
    <w:p w14:paraId="57FAF4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enum 90;</w:t>
      </w:r>
    </w:p>
    <w:p w14:paraId="517795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3AD7B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5B46B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NumberofpreamblessentT { </w:t>
      </w:r>
    </w:p>
    <w:p w14:paraId="05B58E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213A461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"1..200"; </w:t>
      </w:r>
    </w:p>
    <w:p w14:paraId="539FA83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F050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DFF625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typedef AccessdelayT { </w:t>
      </w:r>
    </w:p>
    <w:p w14:paraId="796DBD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type uint32 { </w:t>
      </w:r>
    </w:p>
    <w:p w14:paraId="021B86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range "10..560"; </w:t>
      </w:r>
    </w:p>
    <w:p w14:paraId="751553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E3D91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B144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NumPreableAccessDelayGrp {</w:t>
      </w:r>
    </w:p>
    <w:p w14:paraId="43A546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target Access Probability (APn) for the RACH</w:t>
      </w:r>
    </w:p>
    <w:p w14:paraId="36987A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optimization function.";</w:t>
      </w:r>
    </w:p>
    <w:p w14:paraId="12A76F3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62F43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targetProbability {</w:t>
      </w:r>
    </w:p>
    <w:p w14:paraId="3B409E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target Probability.";</w:t>
      </w:r>
    </w:p>
    <w:p w14:paraId="3918113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6B59F59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TargetProbabilityT;</w:t>
      </w:r>
    </w:p>
    <w:p w14:paraId="752EEC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244263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numberofpreamblessent {</w:t>
      </w:r>
    </w:p>
    <w:p w14:paraId="21FF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the number of preambles sent.";</w:t>
      </w:r>
    </w:p>
    <w:p w14:paraId="648FDD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mandatory true;</w:t>
      </w:r>
    </w:p>
    <w:p w14:paraId="7E2C25C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NumberofpreamblessentT;</w:t>
      </w:r>
    </w:p>
    <w:p w14:paraId="7EB334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BF930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1CC8C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4F5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DRACHOptimizationFunctionGrp {</w:t>
      </w:r>
    </w:p>
    <w:p w14:paraId="2DB8A5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DRACHOptimizationFunction IOC.";</w:t>
      </w:r>
    </w:p>
    <w:p w14:paraId="1FB100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6A3DE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ueAccProbilityDist {</w:t>
      </w:r>
    </w:p>
    <w:p w14:paraId="5AD574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Probability (APn) for the</w:t>
      </w:r>
    </w:p>
    <w:p w14:paraId="49DF50B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RACH optimization function.";</w:t>
      </w:r>
    </w:p>
    <w:p w14:paraId="17281F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795D775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11B890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091881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ueAccDelayProbilityDist {</w:t>
      </w:r>
    </w:p>
    <w:p w14:paraId="1A1DDF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is a list of target Access Delay probability (ADP) </w:t>
      </w:r>
    </w:p>
    <w:p w14:paraId="0718C2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for the RACH optimization function.";</w:t>
      </w:r>
    </w:p>
    <w:p w14:paraId="5BF93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"targetProbability numberofpreamblessent";</w:t>
      </w:r>
    </w:p>
    <w:p w14:paraId="029BD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NumPreableAccessDelayGrp;</w:t>
      </w:r>
    </w:p>
    <w:p w14:paraId="2F4B70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7C17B8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drachOptimizationControl {</w:t>
      </w:r>
    </w:p>
    <w:p w14:paraId="350C67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RACH Optimization </w:t>
      </w:r>
    </w:p>
    <w:p w14:paraId="37F505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is enabled or disabled.";</w:t>
      </w:r>
    </w:p>
    <w:p w14:paraId="4DDADD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6073641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D37A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D09D12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A95B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DRACHOptimizationFunctionSubtree {</w:t>
      </w:r>
    </w:p>
    <w:p w14:paraId="682236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DRACHOptimizationFunction {</w:t>
      </w:r>
    </w:p>
    <w:p w14:paraId="03855C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2E2DFF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35B13F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Energy Saving purposes.</w:t>
      </w:r>
    </w:p>
    <w:p w14:paraId="6BCFA1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</w:t>
      </w:r>
    </w:p>
    <w:p w14:paraId="176D63F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In the case where multiple CESManagement MOIs exist at different </w:t>
      </w:r>
    </w:p>
    <w:p w14:paraId="5AA0E1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68EAA0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0C2EBB2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7CE148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37F5ED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70B3E0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3FB964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464A90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DRACHOptimizationFunctionGrp;</w:t>
      </w:r>
    </w:p>
    <w:p w14:paraId="359682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6A0EAAF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FC25D1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E790E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33B5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"/me3gpp:ManagedElement/gnbdu3gpp:GNBDUFunction/"+</w:t>
      </w:r>
    </w:p>
    <w:p w14:paraId="1BD9BA6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"nrcelldu3gpp:NRCellDU" {</w:t>
      </w:r>
    </w:p>
    <w:p w14:paraId="0AD0AE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02CFB1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4D324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32D4B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5BBC12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gnbdu3gpp:DRACHOptimizationFunction;</w:t>
      </w:r>
    </w:p>
    <w:p w14:paraId="5928E5E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1107F2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8F026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"/me3gpp:ManagedElement" {</w:t>
      </w:r>
    </w:p>
    <w:p w14:paraId="3008511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me3gpp:DRACHOptimizationFunction;</w:t>
      </w:r>
    </w:p>
    <w:p w14:paraId="4A1C2A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3591018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6F5760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"/subnet3gpp:SubNetwork" {</w:t>
      </w:r>
    </w:p>
    <w:p w14:paraId="61BDFB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nrcelldu3gpp:DRACHOptimizationFunction;</w:t>
      </w:r>
    </w:p>
    <w:p w14:paraId="506FF5B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DRACHOptimizationFunctionSubtree;</w:t>
      </w:r>
    </w:p>
    <w:p w14:paraId="7231C5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60275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5D2C67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14BF8A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104D1B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E.5.31</w:t>
      </w:r>
      <w:r w:rsidRPr="00FD51F4">
        <w:rPr>
          <w:rFonts w:ascii="Arial" w:hAnsi="Arial"/>
          <w:sz w:val="32"/>
          <w:lang w:eastAsia="zh-CN"/>
        </w:rPr>
        <w:tab/>
        <w:t>module _3gpp-nr-nrm-dmrofunction.yang</w:t>
      </w:r>
    </w:p>
    <w:p w14:paraId="70EE6FB6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407A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_3gpp-nr-nrm-dmrofunction {</w:t>
      </w:r>
    </w:p>
    <w:p w14:paraId="729DC6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29C6CF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"urn:3gpp:sa5:_3gpp-nr-nrm-dmrofunction";</w:t>
      </w:r>
    </w:p>
    <w:p w14:paraId="4B1846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"dmrof3gpp";</w:t>
      </w:r>
    </w:p>
    <w:p w14:paraId="7D4A163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447B8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4443C1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6684AA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1A04CA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4DD390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75E0CB0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D8D7E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58E094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3ABF707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DMROFunction </w:t>
      </w:r>
    </w:p>
    <w:p w14:paraId="5D4B646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30584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453A3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6681EA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210291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92CA5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690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14F49BB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2022-01-07 { reference CR-0633; }</w:t>
      </w:r>
    </w:p>
    <w:p w14:paraId="07079D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4A32B4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641CE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A4E1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DMROFunctionGrp {</w:t>
      </w:r>
    </w:p>
    <w:p w14:paraId="515E93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DMROFunction IOC.";</w:t>
      </w:r>
    </w:p>
    <w:p w14:paraId="3455F2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35BD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BCE3E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517F48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1B0719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7A658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2506A30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0AA9CA9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2ECEDF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1584C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</w:t>
      </w:r>
    </w:p>
    <w:p w14:paraId="4369B34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4910C6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23A860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0D87EB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    operation.";</w:t>
      </w:r>
    </w:p>
    <w:p w14:paraId="32728A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int32 {range "-20..20";}</w:t>
      </w:r>
    </w:p>
    <w:p w14:paraId="6F3E4BA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"0.5 dB";</w:t>
      </w:r>
    </w:p>
    <w:p w14:paraId="43E888A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AD0346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65D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47F894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</w:t>
      </w:r>
    </w:p>
    <w:p w14:paraId="266F74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to </w:t>
      </w:r>
    </w:p>
    <w:p w14:paraId="1CD32C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control the stability and convergence of the algorithm.";</w:t>
      </w:r>
    </w:p>
    <w:p w14:paraId="6C5C4A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BAFA3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0..604800; // &lt;= 1 week</w:t>
      </w:r>
    </w:p>
    <w:p w14:paraId="0C13A8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6923B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seconds;</w:t>
      </w:r>
    </w:p>
    <w:p w14:paraId="1A94BEA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623D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tstoreUEcntxt {</w:t>
      </w:r>
    </w:p>
    <w:p w14:paraId="6EE59E4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"The timer used for detection of too early HO, too late HO </w:t>
      </w:r>
    </w:p>
    <w:p w14:paraId="79F597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and HO to wrong cell.";</w:t>
      </w:r>
    </w:p>
    <w:p w14:paraId="5DB973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uint32 { </w:t>
      </w:r>
    </w:p>
    <w:p w14:paraId="2E8962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range 0..1023;</w:t>
      </w:r>
    </w:p>
    <w:p w14:paraId="6796DF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21F678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units "100 milliseconds";</w:t>
      </w:r>
    </w:p>
    <w:p w14:paraId="0786A88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3FBDD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dmroControl {</w:t>
      </w:r>
    </w:p>
    <w:p w14:paraId="005BC9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MRO function is </w:t>
      </w:r>
    </w:p>
    <w:p w14:paraId="5C5FA97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5CF56F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EBA193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465E51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641361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98EE6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DMROFunctionSubtree {</w:t>
      </w:r>
    </w:p>
    <w:p w14:paraId="43FE59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DMROFunction {</w:t>
      </w:r>
    </w:p>
    <w:p w14:paraId="0FC2480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2B518DF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MRO.</w:t>
      </w:r>
    </w:p>
    <w:p w14:paraId="72BFB4E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8D393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DMRO MOIs exist at different levels of the </w:t>
      </w:r>
    </w:p>
    <w:p w14:paraId="27D9180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DMRO MOI at the lower level overrides the DMRO </w:t>
      </w:r>
    </w:p>
    <w:p w14:paraId="4E7C6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1519B1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15CDD7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4C8AA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14631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CE543D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DMROFunctionGrp;</w:t>
      </w:r>
    </w:p>
    <w:p w14:paraId="7267F7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198EE1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9695E6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A5805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D1A59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0ECB24C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224E5D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nrcellcu3gpp:DMROFunction;</w:t>
      </w:r>
    </w:p>
    <w:p w14:paraId="3375339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32483AE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808D2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/me3gpp:ManagedElement/gnbcucp3gpp:GNBCUCPFunction {</w:t>
      </w:r>
    </w:p>
    <w:p w14:paraId="257DEBB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gnbcucp3gpp:DMROFunction;</w:t>
      </w:r>
    </w:p>
    <w:p w14:paraId="6AC82A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05611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1569E02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19C938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me3gpp:DMROFunction;</w:t>
      </w:r>
    </w:p>
    <w:p w14:paraId="578D05C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58243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F577E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A8C135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subnet3gpp:DMROFunction;</w:t>
      </w:r>
    </w:p>
    <w:p w14:paraId="4ACFB1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DMROFunctionSubtree;</w:t>
      </w:r>
    </w:p>
    <w:p w14:paraId="1CE5B9B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412F8C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56DDB1F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201573B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87C27A2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E.5.32</w:t>
      </w:r>
      <w:r w:rsidRPr="00FD51F4">
        <w:rPr>
          <w:rFonts w:ascii="Arial" w:hAnsi="Arial"/>
          <w:sz w:val="32"/>
          <w:lang w:eastAsia="zh-CN"/>
        </w:rPr>
        <w:tab/>
        <w:t>module _3gpp-nr-nrm-dpciconfigurationfunction.yang</w:t>
      </w:r>
    </w:p>
    <w:p w14:paraId="2E094A58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75D94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_3gpp-nr-nrm-dpciconfigurationfunction {</w:t>
      </w:r>
    </w:p>
    <w:p w14:paraId="051E35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73035A6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"urn:3gpp:sa5:_3gpp-nr-nrm-dpciconfigurationfunction";</w:t>
      </w:r>
    </w:p>
    <w:p w14:paraId="62B02C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"dpcicf3gpp";</w:t>
      </w:r>
    </w:p>
    <w:p w14:paraId="1BAA4FA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BD99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7BB433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60DDEA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import _3gpp-nr-nrm-nrcellcu { prefix nrcellcu3gpp; }</w:t>
      </w:r>
    </w:p>
    <w:p w14:paraId="1D23B8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74C41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6094AF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4320A43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47ED6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206C51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682729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DPCIConfigurationFunction </w:t>
      </w:r>
    </w:p>
    <w:p w14:paraId="0572937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</w:t>
      </w:r>
    </w:p>
    <w:p w14:paraId="17905E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188A05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1EF91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5EA0FE3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145EE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DEB01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416DD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3C4864E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2021-01-25 { reference CR-0454 ; }</w:t>
      </w:r>
    </w:p>
    <w:p w14:paraId="4052F04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2020-11-25 { reference CR-0386 ; }</w:t>
      </w:r>
    </w:p>
    <w:p w14:paraId="48D93DF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512A387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C4247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DPCIConfigurationFunctionGrp {</w:t>
      </w:r>
    </w:p>
    <w:p w14:paraId="0EB8964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DPCICONFIGURATIONFunction IOC.";</w:t>
      </w:r>
    </w:p>
    <w:p w14:paraId="5A6A8E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EF09C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nRPciList {</w:t>
      </w:r>
    </w:p>
    <w:p w14:paraId="215746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holds a list of physical cell identities that can be</w:t>
      </w:r>
    </w:p>
    <w:p w14:paraId="2C3A63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assigned to the NR cells. This attribute shall be supported if D-SON </w:t>
      </w:r>
    </w:p>
    <w:p w14:paraId="570B85E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PCI configuration function is supported.";</w:t>
      </w:r>
    </w:p>
    <w:p w14:paraId="701DA86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NRPci;</w:t>
      </w:r>
    </w:p>
    <w:p w14:paraId="3CD2EA1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leaf NRPci { </w:t>
      </w:r>
    </w:p>
    <w:p w14:paraId="026C1AE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type5g3gpp:PhysCellID; </w:t>
      </w:r>
    </w:p>
    <w:p w14:paraId="0850C48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</w:t>
      </w:r>
    </w:p>
    <w:p w14:paraId="1D8FE96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34FAD38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91C3F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dPciConfigurationControl {</w:t>
      </w:r>
    </w:p>
    <w:p w14:paraId="1416A0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Distributed SON PCI</w:t>
      </w:r>
    </w:p>
    <w:p w14:paraId="4326629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configuration Function is enabled or disabled.";</w:t>
      </w:r>
    </w:p>
    <w:p w14:paraId="32A02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44B1105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7CC85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337C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4E4A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DPCIConfigurationFunctionSubtree {</w:t>
      </w:r>
    </w:p>
    <w:p w14:paraId="5C7CB1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DPCIConfigurationFunction {</w:t>
      </w:r>
    </w:p>
    <w:p w14:paraId="36A47DA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Distributed SON </w:t>
      </w:r>
    </w:p>
    <w:p w14:paraId="5F76609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function of PCI configuration. </w:t>
      </w:r>
    </w:p>
    <w:p w14:paraId="5B65502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C108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DPCIConfiguration MOIs exist at different </w:t>
      </w:r>
    </w:p>
    <w:p w14:paraId="00763E7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levels of the containment tree, the DPCIConfiguration MOI at the lower </w:t>
      </w:r>
    </w:p>
    <w:p w14:paraId="5346695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level overrides the DPCIConfiguration MOIs at higher level(s) of the </w:t>
      </w:r>
    </w:p>
    <w:p w14:paraId="4F4404D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same containment tree.";</w:t>
      </w:r>
    </w:p>
    <w:p w14:paraId="7F7AE0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7.1.3 in TS 28.313";</w:t>
      </w:r>
    </w:p>
    <w:p w14:paraId="280D49D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20D6B58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67FE5E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24887E4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DPCIConfigurationFunctionGrp;</w:t>
      </w:r>
    </w:p>
    <w:p w14:paraId="236111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5DD826D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8560C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838A4E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1AD5E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408C202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5AB99AC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nrcellcu3gpp:DPCIConfigurationFunction;</w:t>
      </w:r>
    </w:p>
    <w:p w14:paraId="1D74C4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3A713C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BAE65E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4C871F2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me3gpp:DPCIConfigurationFunction;</w:t>
      </w:r>
    </w:p>
    <w:p w14:paraId="76C2569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188170C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8D0F8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43DD47F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subnet3gpp:DPCIConfigurationFunction;</w:t>
      </w:r>
    </w:p>
    <w:p w14:paraId="1B1FA9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DPCIConfigurationFunctionSubtree;</w:t>
      </w:r>
    </w:p>
    <w:p w14:paraId="28ADBFA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C9DCE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3D17ED21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9F0EA12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50A1A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lastRenderedPageBreak/>
        <w:t>E.5.33</w:t>
      </w:r>
      <w:r w:rsidRPr="00FD51F4">
        <w:rPr>
          <w:rFonts w:ascii="Arial" w:hAnsi="Arial"/>
          <w:sz w:val="32"/>
          <w:lang w:eastAsia="zh-CN"/>
        </w:rPr>
        <w:tab/>
        <w:t>module _3gpp-nr-nrm-cpciconfigurationfunction.yang</w:t>
      </w:r>
    </w:p>
    <w:p w14:paraId="5255AFAC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C4141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_3gpp-nr-nrm-cpciconfigurationfunction {</w:t>
      </w:r>
    </w:p>
    <w:p w14:paraId="2E8B4F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3179C8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"urn:3gpp:sa5:_3gpp-nr-nrm-cpciconfigurationfunction";</w:t>
      </w:r>
    </w:p>
    <w:p w14:paraId="28162B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"cpcicf3gpp";</w:t>
      </w:r>
    </w:p>
    <w:p w14:paraId="7599A7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B863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16D1D9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0B9398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_3gpp-nr-nrm-nrcelldu { prefix nrcelldu3gpp; }</w:t>
      </w:r>
    </w:p>
    <w:p w14:paraId="383E88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51F7BD1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81EC4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32B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5A7A18B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912A6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"Represents the CPCIConfigurationFunction Information Object </w:t>
      </w:r>
    </w:p>
    <w:p w14:paraId="7B8799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Class(IOC) that is part of the NR Network Resource Model.</w:t>
      </w:r>
    </w:p>
    <w:p w14:paraId="1C0B938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0326C5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016E19D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7E10DA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620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49940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263F34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61D8352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7C970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CPCIConfigurationFunctionGrp {</w:t>
      </w:r>
    </w:p>
    <w:p w14:paraId="4CBAAA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CPCIConfigurationFunction IOC.";</w:t>
      </w:r>
    </w:p>
    <w:p w14:paraId="302446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A256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cPciConfigurationControl {</w:t>
      </w:r>
    </w:p>
    <w:p w14:paraId="40DD141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description "This attribute determines whether the Centralized SON </w:t>
      </w:r>
    </w:p>
    <w:p w14:paraId="7C5780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  PCI configuration function is enabled or disabled.";</w:t>
      </w:r>
    </w:p>
    <w:p w14:paraId="43D87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boolean;</w:t>
      </w:r>
    </w:p>
    <w:p w14:paraId="62225B6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mandatory true;</w:t>
      </w:r>
    </w:p>
    <w:p w14:paraId="5B18FB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8836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D8F8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cSonPciList {</w:t>
      </w:r>
    </w:p>
    <w:p w14:paraId="5E773A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int32 { range "0..1007"; }</w:t>
      </w:r>
    </w:p>
    <w:p w14:paraId="1F1A9C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AF6E27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"Holds a list of physical cell identities that can be </w:t>
      </w:r>
    </w:p>
    <w:p w14:paraId="4C5AC8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assigned to the pci attribute by gNB. The assignment algorithm is not </w:t>
      </w:r>
    </w:p>
    <w:p w14:paraId="51C0EA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specified. </w:t>
      </w:r>
    </w:p>
    <w:p w14:paraId="70F629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See TS 38.211 clause 7.4.2.1 for legal values of pci.</w:t>
      </w:r>
    </w:p>
    <w:p w14:paraId="2E97C6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shall be supported if and only if the C-SON PCI </w:t>
      </w:r>
    </w:p>
    <w:p w14:paraId="0FAF73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configuration is supported.";</w:t>
      </w:r>
    </w:p>
    <w:p w14:paraId="58EB52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"See TS 38.211 clause 7.4.2.1";</w:t>
      </w:r>
    </w:p>
    <w:p w14:paraId="56CB73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60F1BE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CAF60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0FAC2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CPCIConfigurationFunctionSubtree {</w:t>
      </w:r>
    </w:p>
    <w:p w14:paraId="674BC6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CPCIConfigurationFunction {</w:t>
      </w:r>
    </w:p>
    <w:p w14:paraId="610387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contains attributes to support the Cross </w:t>
      </w:r>
    </w:p>
    <w:p w14:paraId="5F6DADC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Domain-Centralized SON function of PCI configuration</w:t>
      </w:r>
    </w:p>
    <w:p w14:paraId="0DB01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37BC55A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CPCIConfiguration MOIs exist at different </w:t>
      </w:r>
    </w:p>
    <w:p w14:paraId="4F2E4E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CPCIConfiguration MOI at the lower </w:t>
      </w:r>
    </w:p>
    <w:p w14:paraId="3E8050A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CPCIConfiguration MOIs at higher level(s) of the </w:t>
      </w:r>
    </w:p>
    <w:p w14:paraId="5BA3B3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323D0B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7.2.1 in TS 28.313";</w:t>
      </w:r>
    </w:p>
    <w:p w14:paraId="6AEE89A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5C24D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 ;      </w:t>
      </w:r>
    </w:p>
    <w:p w14:paraId="0D91E0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3062D4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CPCIConfigurationFunctionGrp ;</w:t>
      </w:r>
    </w:p>
    <w:p w14:paraId="5A70E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793AAA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70684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0061B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562F5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/me3gpp:ManagedElement/gnbdu3gpp:GNBDUFunction/nrcelldu3gpp:NRCellDU {</w:t>
      </w:r>
    </w:p>
    <w:p w14:paraId="6662C5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nrcelldu3gpp:CPCIConfigurationFunction;</w:t>
      </w:r>
    </w:p>
    <w:p w14:paraId="764BB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5205C3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223C8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71C5614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me3gpp:CPCIConfigurationFunction;</w:t>
      </w:r>
    </w:p>
    <w:p w14:paraId="3C32364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CPCIConfigurationFunctionSubtree;</w:t>
      </w:r>
    </w:p>
    <w:p w14:paraId="6D5895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610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789DC9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subnet3gpp:CPCIConfigurationFunction;</w:t>
      </w:r>
    </w:p>
    <w:p w14:paraId="583D4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uses CPCIConfigurationFunctionSubtree;</w:t>
      </w:r>
    </w:p>
    <w:p w14:paraId="424FA7E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4E9ED9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1D4C8011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D9C73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FBC8E47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E.5.34</w:t>
      </w:r>
      <w:r w:rsidRPr="00FD51F4">
        <w:rPr>
          <w:rFonts w:ascii="Arial" w:hAnsi="Arial"/>
          <w:sz w:val="32"/>
          <w:lang w:eastAsia="zh-CN"/>
        </w:rPr>
        <w:tab/>
        <w:t>module _3gpp-nr-nrm-cesmanagementfunction.yang</w:t>
      </w:r>
    </w:p>
    <w:p w14:paraId="6FAB18F3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1E9165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module _3gpp-nr-nrm-cesmanagementfunction {</w:t>
      </w:r>
    </w:p>
    <w:p w14:paraId="360AEF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yang-version 1.1;</w:t>
      </w:r>
    </w:p>
    <w:p w14:paraId="5C8E4C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namespace "urn:3gpp:sa5:_3gpp-nr-nrm-cesmanagementfunction";</w:t>
      </w:r>
    </w:p>
    <w:p w14:paraId="5A07A9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prefix "cesmf3gpp";</w:t>
      </w:r>
    </w:p>
    <w:p w14:paraId="72ECF8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07B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2AC7003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F6028F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1710E7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7E8803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30381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import _3gpp-5g-common-yang-types { prefix type5g3gpp; }</w:t>
      </w:r>
    </w:p>
    <w:p w14:paraId="787DE6B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08F3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organization "3GPP SA5";</w:t>
      </w:r>
    </w:p>
    <w:p w14:paraId="1F8049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177DEF3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description "Defines the YANG mapping of the CESManagementFunction </w:t>
      </w:r>
    </w:p>
    <w:p w14:paraId="554F56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Information Object Class (IOC) that is part of the NR Network Resource Model</w:t>
      </w:r>
    </w:p>
    <w:p w14:paraId="5FB8D1F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(NRM).</w:t>
      </w:r>
    </w:p>
    <w:p w14:paraId="505CC4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11EC65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TTA, TTC). All rights reserved.";</w:t>
      </w:r>
    </w:p>
    <w:p w14:paraId="34F646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670564E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FBF4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60ED96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2021-08-05 { reference S5-214053/CR-0518; }</w:t>
      </w:r>
    </w:p>
    <w:p w14:paraId="15A27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revision 2020-05-08 { reference S5-203316; }</w:t>
      </w:r>
    </w:p>
    <w:p w14:paraId="144040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04E7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loadTimeThresholdGrp {</w:t>
      </w:r>
    </w:p>
    <w:p w14:paraId="573D7F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the traffic load threshold and the time </w:t>
      </w:r>
    </w:p>
    <w:p w14:paraId="6D61D3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duration.";</w:t>
      </w:r>
    </w:p>
    <w:p w14:paraId="5CF088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9ED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loadThreshold {</w:t>
      </w:r>
    </w:p>
    <w:p w14:paraId="01D5A4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used by distributed ES algorithms to allow</w:t>
      </w:r>
    </w:p>
    <w:p w14:paraId="7C173D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 cell to enter the energySaving state.";</w:t>
      </w:r>
    </w:p>
    <w:p w14:paraId="22937DE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0F5311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0CFF6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timeDuration {</w:t>
      </w:r>
    </w:p>
    <w:p w14:paraId="452916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"The time duration indicates how long the traffic load </w:t>
      </w:r>
    </w:p>
    <w:p w14:paraId="545607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(either for UL or DL) in the cell needs to have been above the </w:t>
      </w:r>
    </w:p>
    <w:p w14:paraId="037790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to wake up one or more original cells which have been </w:t>
      </w:r>
    </w:p>
    <w:p w14:paraId="1CFDF66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provided backup coverage by the candidate cell.";</w:t>
      </w:r>
    </w:p>
    <w:p w14:paraId="55E2D8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type5g3gpp:EnergySavingLoadThresholdT;</w:t>
      </w:r>
    </w:p>
    <w:p w14:paraId="7A97EB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31395B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085E5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CESManagementFunctionGrp {</w:t>
      </w:r>
    </w:p>
    <w:p w14:paraId="2BB8E2C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description "Represents the CESManagementFunction IOC.";</w:t>
      </w:r>
    </w:p>
    <w:p w14:paraId="6EDFCE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FECF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cesSwitch {</w:t>
      </w:r>
    </w:p>
    <w:p w14:paraId="3C5AF9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determines whether the Centralized SON energy</w:t>
      </w:r>
    </w:p>
    <w:p w14:paraId="0917DA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function is enabled or disabled.";</w:t>
      </w:r>
    </w:p>
    <w:p w14:paraId="7315C0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boolean;</w:t>
      </w:r>
    </w:p>
    <w:p w14:paraId="248B9D0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default true;</w:t>
      </w:r>
    </w:p>
    <w:p w14:paraId="1B140C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B3A21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intraRatEsActivationOriginalCellLoadParameters {</w:t>
      </w:r>
    </w:p>
    <w:p w14:paraId="3026FFF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an original</w:t>
      </w:r>
    </w:p>
    <w:p w14:paraId="633648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cell.This attribute indicates the traffic load threshold and the time </w:t>
      </w:r>
    </w:p>
    <w:p w14:paraId="3477D43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to allow a cell </w:t>
      </w:r>
    </w:p>
    <w:p w14:paraId="741567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enter the energySaving state. The time duration indicates how long </w:t>
      </w:r>
    </w:p>
    <w:p w14:paraId="744195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load needs to have been below the threshold.";</w:t>
      </w:r>
    </w:p>
    <w:p w14:paraId="1313AFD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754CE4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1E7F5B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5AC981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F85BB5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871BE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4D9C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intraRatEsActivationCandidateCellsLoadParameters {</w:t>
      </w:r>
    </w:p>
    <w:p w14:paraId="2543C5D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3409B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2C2584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ES algorithms level to allow an </w:t>
      </w:r>
    </w:p>
    <w:p w14:paraId="24C29B3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'original' cell to enter the energySaving state. Threshold and duration</w:t>
      </w:r>
    </w:p>
    <w:p w14:paraId="58C8DEE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are applied to the candidate cell(s) which will provides coverage </w:t>
      </w:r>
    </w:p>
    <w:p w14:paraId="2D1C02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of an original cell when it is in the energySaving state. The </w:t>
      </w:r>
    </w:p>
    <w:p w14:paraId="269AFC1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applies in the same way for a candidate cell, no matter for </w:t>
      </w:r>
    </w:p>
    <w:p w14:paraId="22C5FD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which original cell it will provide backup coverage.</w:t>
      </w:r>
    </w:p>
    <w:p w14:paraId="20A9A6C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2770452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below the threshold before any original cells which </w:t>
      </w:r>
    </w:p>
    <w:p w14:paraId="19191A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will be provided backup coverage by the candidate cell enters energy </w:t>
      </w:r>
    </w:p>
    <w:p w14:paraId="731D181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saving state.";</w:t>
      </w:r>
    </w:p>
    <w:p w14:paraId="3E3349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08D52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58B1FBB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F11DA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2AE7A8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43526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1E721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intraRatEsDeactivationCandidateCellsLoadParameters {</w:t>
      </w:r>
    </w:p>
    <w:p w14:paraId="690AF0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attributes is relevant, if the cell acts as a candidate</w:t>
      </w:r>
    </w:p>
    <w:p w14:paraId="63A943C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6F99DD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ES algorithms to allow a cell to </w:t>
      </w:r>
    </w:p>
    <w:p w14:paraId="7CC8827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leave the energySaving state. Threshold and time duration are applied </w:t>
      </w:r>
    </w:p>
    <w:p w14:paraId="3341CFE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the candidate cell when it which provides coverage backup for the </w:t>
      </w:r>
    </w:p>
    <w:p w14:paraId="7ED154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 in energySaving state. The threshold applies in the same way for a</w:t>
      </w:r>
    </w:p>
    <w:p w14:paraId="3FACBA9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cell, no matter for which original cell it provides backup </w:t>
      </w:r>
    </w:p>
    <w:p w14:paraId="607FFE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coverage.</w:t>
      </w:r>
    </w:p>
    <w:p w14:paraId="296138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in the candidate cell </w:t>
      </w:r>
    </w:p>
    <w:p w14:paraId="11BBCD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needs to have been above the threshold to wake up one or more original </w:t>
      </w:r>
    </w:p>
    <w:p w14:paraId="6CBE1A6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cells which have been provided backup coverage by the candidate cell.";</w:t>
      </w:r>
    </w:p>
    <w:p w14:paraId="540852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E561F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902B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6874B75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0AB7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C6D8F7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266C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esNotAllowedTimePeriod {</w:t>
      </w:r>
    </w:p>
    <w:p w14:paraId="172120A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is a list of time periods during which </w:t>
      </w:r>
    </w:p>
    <w:p w14:paraId="6CEE257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inter-RAT energy saving is not allowed";</w:t>
      </w:r>
    </w:p>
    <w:p w14:paraId="072061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idx;</w:t>
      </w:r>
    </w:p>
    <w:p w14:paraId="0037543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A763F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leaf idx {</w:t>
      </w:r>
    </w:p>
    <w:p w14:paraId="61B25F8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type uint32;</w:t>
      </w:r>
    </w:p>
    <w:p w14:paraId="1307CF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2DA10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EsNotAllowedTimePeriodGrp;</w:t>
      </w:r>
    </w:p>
    <w:p w14:paraId="164180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69F4A87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EF432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interRatEsActivationOriginalCellParameters {</w:t>
      </w:r>
    </w:p>
    <w:p w14:paraId="1AF027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an original </w:t>
      </w:r>
    </w:p>
    <w:p w14:paraId="0A1FAF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7C8F354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1CFB8A8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The time </w:t>
      </w:r>
    </w:p>
    <w:p w14:paraId="78FF586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indicates how long the traffic load (both for UL and DL) needs</w:t>
      </w:r>
    </w:p>
    <w:p w14:paraId="76EF5A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have been below the threshold.</w:t>
      </w:r>
    </w:p>
    <w:p w14:paraId="575EC7F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2B2D5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an EUTRAN cell,  the load information </w:t>
      </w:r>
    </w:p>
    <w:p w14:paraId="157678A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refers to Composite Available Capacity Group IE (see 3GPP TS 36.413 </w:t>
      </w:r>
    </w:p>
    <w:p w14:paraId="7CFFA50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[12] Annex B.1.5) and the following applies:</w:t>
      </w:r>
    </w:p>
    <w:p w14:paraId="766A581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 = (100 - 'Capacity Value' ) * 'Cell Capacity Class Value', </w:t>
      </w:r>
    </w:p>
    <w:p w14:paraId="68C1D7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where 'Capacity Value' and 'Cell Capacity Class Value' are defined in </w:t>
      </w:r>
    </w:p>
    <w:p w14:paraId="6F883EA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3GPP TS 36.423 [7].</w:t>
      </w:r>
    </w:p>
    <w:p w14:paraId="58D897E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7A5D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original cell is a UTRAN cell, the load information refers </w:t>
      </w:r>
    </w:p>
    <w:p w14:paraId="3FB158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 Cell Load Information Group IE (see 3GPP TS 36.413 [12] Annex B.1.5)</w:t>
      </w:r>
    </w:p>
    <w:p w14:paraId="11A2158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the following applies:</w:t>
      </w:r>
    </w:p>
    <w:p w14:paraId="1221556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23D63D7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[19].</w:t>
      </w:r>
    </w:p>
    <w:p w14:paraId="6CFFD68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D658B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1315D2E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</w:t>
      </w:r>
    </w:p>
    <w:p w14:paraId="47479AE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210EDE0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269406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2AD9C6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7FA1171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61FF60C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1D2FF47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2CB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interRatEsActivationCandidateCellParameters {</w:t>
      </w:r>
    </w:p>
    <w:p w14:paraId="73107A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5A466DD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5AF1A1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duration, which are used by distributed inter-RAT ES algorithms to </w:t>
      </w:r>
    </w:p>
    <w:p w14:paraId="02D1ADD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allow an original cell to enter the energySaving state. Threshold and </w:t>
      </w:r>
    </w:p>
    <w:p w14:paraId="41071E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    time duration are applied to the candidate cell(s) which will provides </w:t>
      </w:r>
    </w:p>
    <w:p w14:paraId="493AFDD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backup of an original cell when it is in the energySaving </w:t>
      </w:r>
    </w:p>
    <w:p w14:paraId="7728D60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state. The time duration indicates how long the traffic load (both for </w:t>
      </w:r>
    </w:p>
    <w:p w14:paraId="74A6C75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UL and DL) in the candidate cell needs to have been below the threshold</w:t>
      </w:r>
    </w:p>
    <w:p w14:paraId="3D3A52D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before any original cells which will be provided backup coverage by the</w:t>
      </w:r>
    </w:p>
    <w:p w14:paraId="01899E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candidate cell enters energySaving state.</w:t>
      </w:r>
    </w:p>
    <w:p w14:paraId="178B15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B5E04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case the candidate cell is a UTRAN or GERAN cell, the load </w:t>
      </w:r>
    </w:p>
    <w:p w14:paraId="556950C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information refers to Cell Load Information Group IE (see 3GPP TS </w:t>
      </w:r>
    </w:p>
    <w:p w14:paraId="444DC48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36.413 [12] Annex B.1.5) and the following applies:</w:t>
      </w:r>
    </w:p>
    <w:p w14:paraId="767A4DA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Load= 'Load Value'  * 'Cell Capacity Class Value', where 'Load Value' </w:t>
      </w:r>
    </w:p>
    <w:p w14:paraId="4D0115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and 'Cell Capacity Class Value' are defined in 3GPP TS 25.413 [19] </w:t>
      </w:r>
    </w:p>
    <w:p w14:paraId="3DAB13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(for UTRAN) / TS 48.008 [20] (for GERAN).</w:t>
      </w:r>
    </w:p>
    <w:p w14:paraId="672A39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E83D1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the 'Cell Capacity Class Value' is not known, then 'Cell Capacity </w:t>
      </w:r>
    </w:p>
    <w:p w14:paraId="3D7C890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Class Value' should be set to 1 when calculating the load, and the load </w:t>
      </w:r>
    </w:p>
    <w:p w14:paraId="6DA28E9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threshold should be set in range of 0..100.";</w:t>
      </w:r>
    </w:p>
    <w:p w14:paraId="1044182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1F5F9B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31DBCB0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580942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7640A37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28CBE7D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8B0F2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interRatEsDeactivationCandidateCellParameters {</w:t>
      </w:r>
    </w:p>
    <w:p w14:paraId="3ED2484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is relevant, if the cell acts as a candidate </w:t>
      </w:r>
    </w:p>
    <w:p w14:paraId="242AB8B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This attribute indicates the traffic load threshold and the time </w:t>
      </w:r>
    </w:p>
    <w:p w14:paraId="15FCE2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18848C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 Threshold and time </w:t>
      </w:r>
    </w:p>
    <w:p w14:paraId="045D66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are applied to the candidate cell which provides coverage </w:t>
      </w:r>
    </w:p>
    <w:p w14:paraId="0E3691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backup for the cell in energySaving state. </w:t>
      </w:r>
    </w:p>
    <w:p w14:paraId="5E6CDDD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The time duration indicates how long the traffic load (either for UL or</w:t>
      </w:r>
    </w:p>
    <w:p w14:paraId="11866C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DL) in the candidate cell needs to have been above the threshold to </w:t>
      </w:r>
    </w:p>
    <w:p w14:paraId="6D03E2D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wake up one or more original cells which have been provided backup </w:t>
      </w:r>
    </w:p>
    <w:p w14:paraId="4922429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coverage by the candidate cell.</w:t>
      </w:r>
    </w:p>
    <w:p w14:paraId="4260CD9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BC82B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For the load see the definition of </w:t>
      </w:r>
    </w:p>
    <w:p w14:paraId="58F02E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interRatEsActivationCandidateCellParameters.</w:t>
      </w:r>
    </w:p>
    <w:p w14:paraId="1132EEE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04212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This attribute indicates the traffic load threshold and the time </w:t>
      </w:r>
    </w:p>
    <w:p w14:paraId="3B78E4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duration which is used by distributed inter-RAT ES algorithms to allow </w:t>
      </w:r>
    </w:p>
    <w:p w14:paraId="27E0353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an original cell to leave the energySaving state.";</w:t>
      </w:r>
    </w:p>
    <w:p w14:paraId="5F655B7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loadThreshold;</w:t>
      </w:r>
    </w:p>
    <w:p w14:paraId="4E73973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min-elements 1;</w:t>
      </w:r>
    </w:p>
    <w:p w14:paraId="437CD36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max-elements 1;</w:t>
      </w:r>
    </w:p>
    <w:p w14:paraId="26C7CA2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loadTimeThresholdGrp;</w:t>
      </w:r>
    </w:p>
    <w:p w14:paraId="59A2E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A80C4B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88A8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energySavingState {</w:t>
      </w:r>
    </w:p>
    <w:p w14:paraId="77B7779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the status regarding the energy saving in the </w:t>
      </w:r>
    </w:p>
    <w:p w14:paraId="5474DE0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cell. If the value of energySavingControl is toBeEnergySaving, then it</w:t>
      </w:r>
    </w:p>
    <w:p w14:paraId="2276E00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shall be tried to achieve the value isEnergySaving for the </w:t>
      </w:r>
    </w:p>
    <w:p w14:paraId="457C4C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energySavingState. If the value of energySavingControl is </w:t>
      </w:r>
    </w:p>
    <w:p w14:paraId="4CA0BD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toBeNotEnergySaving, then it shall be tried to achieve the value </w:t>
      </w:r>
    </w:p>
    <w:p w14:paraId="4D9E2BC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isNotEnergySaving for the energySavingState. ";</w:t>
      </w:r>
    </w:p>
    <w:p w14:paraId="4803388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3E9B8F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isNotEnergySaving;</w:t>
      </w:r>
    </w:p>
    <w:p w14:paraId="70D60A3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isEnergySaving;</w:t>
      </w:r>
    </w:p>
    <w:p w14:paraId="5E51C5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0217847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5B40731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BE7E3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energySavingControl {</w:t>
      </w:r>
    </w:p>
    <w:p w14:paraId="5C4BD89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attribute allows the Cross Domain-Centralized SON </w:t>
      </w:r>
    </w:p>
    <w:p w14:paraId="64C0ECA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function to initiate energy saving activation or </w:t>
      </w:r>
    </w:p>
    <w:p w14:paraId="584292C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deactivation.";</w:t>
      </w:r>
    </w:p>
    <w:p w14:paraId="0D07037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enumeration{</w:t>
      </w:r>
    </w:p>
    <w:p w14:paraId="611DA8A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toBeEnergySaving;</w:t>
      </w:r>
    </w:p>
    <w:p w14:paraId="49DBEB2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enum toBeNotEnergySaving;</w:t>
      </w:r>
    </w:p>
    <w:p w14:paraId="14D8306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</w:t>
      </w:r>
    </w:p>
    <w:p w14:paraId="44C48F1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3B34D3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50A6E0B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8D31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EsNotAllowedTimePeriodGrp {</w:t>
      </w:r>
    </w:p>
    <w:p w14:paraId="4696A25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startTime {</w:t>
      </w:r>
    </w:p>
    <w:p w14:paraId="1BDF026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"Start of not allowed time period in UTC time zone.</w:t>
      </w:r>
    </w:p>
    <w:p w14:paraId="556B19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If set, the endTime must also be set. If not set, this is </w:t>
      </w:r>
    </w:p>
    <w:p w14:paraId="08AF00C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interpreted as around the clock.";</w:t>
      </w:r>
    </w:p>
    <w:p w14:paraId="3CBE395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../endTime;</w:t>
      </w:r>
    </w:p>
    <w:p w14:paraId="68ABD23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22AD817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754CB67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 endTime {</w:t>
      </w:r>
    </w:p>
    <w:p w14:paraId="1B01570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"If endTime has a lower value than startTime, it will </w:t>
      </w:r>
    </w:p>
    <w:p w14:paraId="1D73EF2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be interpreted as referring to the following day.";</w:t>
      </w:r>
    </w:p>
    <w:p w14:paraId="03A95AB9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must ../startTime;</w:t>
      </w:r>
    </w:p>
    <w:p w14:paraId="130A123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type5g3gpp:UTC24TimeOfDayT;</w:t>
      </w:r>
    </w:p>
    <w:p w14:paraId="046AC6B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F562D6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leaf-list daysOfWeek {</w:t>
      </w:r>
    </w:p>
    <w:p w14:paraId="78198B5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"Specifies that the not allowed periods are only </w:t>
      </w:r>
    </w:p>
    <w:p w14:paraId="07041D5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applicable to the specified days in UTC timezone. Every day if </w:t>
      </w:r>
    </w:p>
    <w:p w14:paraId="43E57E9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not set.";</w:t>
      </w:r>
    </w:p>
    <w:p w14:paraId="56377D9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type type5g3gpp:DayOfWeekT;</w:t>
      </w:r>
    </w:p>
    <w:p w14:paraId="29D8FB6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0432064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0E26789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897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grouping CESManagementFunctionSubtree {</w:t>
      </w:r>
    </w:p>
    <w:p w14:paraId="3163D52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list CESManagementFunction {</w:t>
      </w:r>
    </w:p>
    <w:p w14:paraId="5DF446E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description "This IOC represents the management capabilities of </w:t>
      </w:r>
    </w:p>
    <w:p w14:paraId="7F50E5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Centralized SON Energy Saving (ES) functions. This is provided for </w:t>
      </w:r>
    </w:p>
    <w:p w14:paraId="5D88354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Energy Saving purposes.</w:t>
      </w:r>
    </w:p>
    <w:p w14:paraId="4D70C261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</w:t>
      </w:r>
    </w:p>
    <w:p w14:paraId="79DDD80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In the case where multiple CESManagement MOIs exist at different </w:t>
      </w:r>
    </w:p>
    <w:p w14:paraId="4EB6829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levels of the containment tree, the CESManagement MOI at the lower </w:t>
      </w:r>
    </w:p>
    <w:p w14:paraId="4ABD2EFA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level overrides the CESManagement MOIs at higher level(s) of the </w:t>
      </w:r>
    </w:p>
    <w:p w14:paraId="56C00F46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same containment tree.";</w:t>
      </w:r>
    </w:p>
    <w:p w14:paraId="2116E43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reference "clause 6.2.2 in TS 28.310";</w:t>
      </w:r>
    </w:p>
    <w:p w14:paraId="063D1DF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key id;   </w:t>
      </w:r>
    </w:p>
    <w:p w14:paraId="71B46C3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uses top3gpp:Top_Grp;</w:t>
      </w:r>
    </w:p>
    <w:p w14:paraId="31A87D1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container attributes {</w:t>
      </w:r>
    </w:p>
    <w:p w14:paraId="27D449D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  uses CESManagementFunctionGrp;</w:t>
      </w:r>
    </w:p>
    <w:p w14:paraId="1622104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}      </w:t>
      </w:r>
    </w:p>
    <w:p w14:paraId="33D6623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}</w:t>
      </w:r>
    </w:p>
    <w:p w14:paraId="428267D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1FD7769C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DF2AD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6E838C9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  "nrcellcu3gpp:NRCellCU" {</w:t>
      </w:r>
    </w:p>
    <w:p w14:paraId="47B49FF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nrcellcu3gpp:CESManagementFunction;</w:t>
      </w:r>
    </w:p>
    <w:p w14:paraId="7768D7C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0C2A2D4F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4918DEAE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/me3gpp:ManagedElement {</w:t>
      </w:r>
    </w:p>
    <w:p w14:paraId="5A238EC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me3gpp:CESManagementFunction;</w:t>
      </w:r>
    </w:p>
    <w:p w14:paraId="212952C5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49590750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77A674B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augment /subnet3gpp:SubNetwork {</w:t>
      </w:r>
    </w:p>
    <w:p w14:paraId="2DD9A348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if-feature subnet3gpp:CESManagementFunction;</w:t>
      </w:r>
    </w:p>
    <w:p w14:paraId="1159BE87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  uses CESManagementFunctionSubtree;</w:t>
      </w:r>
    </w:p>
    <w:p w14:paraId="3AEEEB74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 xml:space="preserve">  }</w:t>
      </w:r>
    </w:p>
    <w:p w14:paraId="7ACB93A2" w14:textId="77777777" w:rsidR="006015BE" w:rsidRPr="00A95CBD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5CBD">
        <w:rPr>
          <w:rFonts w:ascii="Courier New" w:hAnsi="Courier New"/>
          <w:noProof/>
          <w:sz w:val="16"/>
        </w:rPr>
        <w:t>}</w:t>
      </w:r>
    </w:p>
    <w:p w14:paraId="6EEBAD87" w14:textId="77777777" w:rsidR="006015BE" w:rsidRPr="00A95CBD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5CBD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626D01A9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AE5A6B6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E.5.35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_3gpp-nr-nrm-operatordu.yang</w:t>
      </w:r>
    </w:p>
    <w:p w14:paraId="2739405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5A6590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_3gpp-nr-nrm-operatordu {</w:t>
      </w:r>
    </w:p>
    <w:p w14:paraId="0562D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3C97FD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"urn:3gpp:sa5:_3gpp-nr-nrm-operatordu";</w:t>
      </w:r>
    </w:p>
    <w:p w14:paraId="2DF44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"operdu3gpp";</w:t>
      </w:r>
    </w:p>
    <w:p w14:paraId="10878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1B7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1CA6F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7E1DF8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{prefix gnbdu3gpp; }</w:t>
      </w:r>
    </w:p>
    <w:p w14:paraId="5ED80F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7F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5AE498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0EAF9A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01CC75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1BCB17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59435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0670D3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17E96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17A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2023-11-05 { reference CR-1131 ; } </w:t>
      </w:r>
    </w:p>
    <w:p w14:paraId="7C7D6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71B7EA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37B0E4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C1C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OperatorDUGrp {</w:t>
      </w:r>
    </w:p>
    <w:p w14:paraId="3AF280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OperatorDU IOC.";</w:t>
      </w:r>
    </w:p>
    <w:p w14:paraId="044473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reference "3GPP TS 28.541";</w:t>
      </w:r>
    </w:p>
    <w:p w14:paraId="511DF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 {</w:t>
      </w:r>
    </w:p>
    <w:p w14:paraId="049A8B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 {</w:t>
      </w:r>
    </w:p>
    <w:p w14:paraId="37DFFF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274CCC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484BF1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refine gNBIdLength {</w:t>
      </w:r>
    </w:p>
    <w:p w14:paraId="24731B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mandatory true;</w:t>
      </w:r>
    </w:p>
    <w:p w14:paraId="6EE5D7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29685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8CB8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89A4B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4FFC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1A58C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C08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OperatorDU {</w:t>
      </w:r>
    </w:p>
    <w:p w14:paraId="2975B3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IOC contains attributes to support operator specific </w:t>
      </w:r>
    </w:p>
    <w:p w14:paraId="2377FC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gNB-DU level information to support the NG-RAN Multi-Operator Core </w:t>
      </w:r>
    </w:p>
    <w:p w14:paraId="4D2A26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(NG-RAN MOCN) network sharing with multiple Cell Identity </w:t>
      </w:r>
    </w:p>
    <w:p w14:paraId="652165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broadcast feature. An instance of OperatorDU &lt;&lt;IOC&gt;&gt; should be created </w:t>
      </w:r>
    </w:p>
    <w:p w14:paraId="4D5291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and configured for each POP. When configured the attributes override </w:t>
      </w:r>
    </w:p>
    <w:p w14:paraId="739A0A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those in parent GNBDUFunction instance.</w:t>
      </w:r>
    </w:p>
    <w:p w14:paraId="778926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3869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OperatorDU &lt;&lt;IOC&gt;&gt; is only used to support NG-RAN MOCN with </w:t>
      </w:r>
    </w:p>
    <w:p w14:paraId="3C616F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multiple cell identity broadcast feature. If NG-RAN MOCN with multiple </w:t>
      </w:r>
    </w:p>
    <w:p w14:paraId="0103A4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cell identity broadcast feature is not supported, is not used. </w:t>
      </w:r>
    </w:p>
    <w:p w14:paraId="03DC63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scenarios with an F1 interface supporting multiple PLMN broadcast, </w:t>
      </w:r>
    </w:p>
    <w:p w14:paraId="38ECD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values of the EP_F1C and EP_F1U attributes contained by different </w:t>
      </w:r>
    </w:p>
    <w:p w14:paraId="711472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OperatorDU of the same GNBDUFunction should be same.";</w:t>
      </w:r>
    </w:p>
    <w:p w14:paraId="386AEC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8F8F6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21D4D5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92C6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OperatorDUGrp;</w:t>
      </w:r>
    </w:p>
    <w:p w14:paraId="77489F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82CB0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gnbdu3gpp:GNBDUFunctionGrp;</w:t>
      </w:r>
    </w:p>
    <w:p w14:paraId="257ED0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2289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0109F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760880FF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F49B6D7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F83365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r w:rsidRPr="00FD51F4">
        <w:rPr>
          <w:rFonts w:ascii="Arial" w:eastAsiaTheme="minorEastAsia" w:hAnsi="Arial"/>
          <w:sz w:val="32"/>
          <w:lang w:eastAsia="zh-CN"/>
        </w:rPr>
        <w:t>E.5.36</w:t>
      </w:r>
      <w:r w:rsidRPr="00FD51F4">
        <w:rPr>
          <w:rFonts w:ascii="Arial" w:eastAsiaTheme="minorEastAsia" w:hAnsi="Arial"/>
          <w:sz w:val="32"/>
          <w:lang w:eastAsia="zh-CN"/>
        </w:rPr>
        <w:tab/>
        <w:t>module _3gpp-nr-nrm-nroperatorcelldu.yang</w:t>
      </w:r>
    </w:p>
    <w:p w14:paraId="11D862A4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54CE2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_3gpp-nr-nrm-nroperatorcelldu {</w:t>
      </w:r>
    </w:p>
    <w:p w14:paraId="61A7A4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6484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"urn:3gpp:sa5:_3gpp-nr-nrm-nroperatorcelldu";</w:t>
      </w:r>
    </w:p>
    <w:p w14:paraId="663215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"nropcelld3gpp";</w:t>
      </w:r>
    </w:p>
    <w:p w14:paraId="2A78DD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E8D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568665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412A2B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_3gpp-nr-nrm-operatordu { prefix operdu3gpp; }</w:t>
      </w:r>
    </w:p>
    <w:p w14:paraId="09DE8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_3gpp-5g-common-yang-types { prefix types5g3gpp; }</w:t>
      </w:r>
    </w:p>
    <w:p w14:paraId="3946FDA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737EF5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68A94B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1C49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E0327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A11D2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OperatorDU Information Object</w:t>
      </w:r>
    </w:p>
    <w:p w14:paraId="28C71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9816F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75A8ACA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62F575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DA354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457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3BEB3C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2021-10-01 { reference "Initial revision"; }</w:t>
      </w:r>
    </w:p>
    <w:p w14:paraId="4A6F55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3D29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NROperatorCellDUGrp {</w:t>
      </w:r>
    </w:p>
    <w:p w14:paraId="417641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NROperatorCellDU IOC.";</w:t>
      </w:r>
    </w:p>
    <w:p w14:paraId="70AA54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reference "3GPP TS 28.541";</w:t>
      </w:r>
    </w:p>
    <w:p w14:paraId="518A0E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operdu3gpp:OperatorDUGrp;</w:t>
      </w:r>
    </w:p>
    <w:p w14:paraId="385CF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</w:t>
      </w:r>
    </w:p>
    <w:p w14:paraId="62B283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cellLocalId {</w:t>
      </w:r>
    </w:p>
    <w:p w14:paraId="756C7C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"Identifies an NR cell of a gNB. Together with the</w:t>
      </w:r>
    </w:p>
    <w:p w14:paraId="5DF7E0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corresponding gNB identifier in forms the NR Cell Identity (NCI)."; </w:t>
      </w:r>
    </w:p>
    <w:p w14:paraId="0962C4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"NCI in 3GPP TS 38.300";</w:t>
      </w:r>
    </w:p>
    <w:p w14:paraId="2D0DC7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int32 { range "0..16383"; }</w:t>
      </w:r>
    </w:p>
    <w:p w14:paraId="04A28D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B2466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7090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administrativeState  {</w:t>
      </w:r>
    </w:p>
    <w:p w14:paraId="6F51777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"Administrative state of the NROperatorCellDU. Indicates the</w:t>
      </w:r>
    </w:p>
    <w:p w14:paraId="2360E8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permission to use or prohibition against using the cell, imposed</w:t>
      </w:r>
    </w:p>
    <w:p w14:paraId="57D288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through the OAM services.";</w:t>
      </w:r>
    </w:p>
    <w:p w14:paraId="42C5E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3C47449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LOCKED;</w:t>
      </w:r>
    </w:p>
    <w:p w14:paraId="151F7F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47288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ECC4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pLMNInfoList {</w:t>
      </w:r>
    </w:p>
    <w:p w14:paraId="5E38E0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PLMNInfoList is a list of PLMNInfo data type. It </w:t>
      </w:r>
    </w:p>
    <w:p w14:paraId="470639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defines which PLMNs that can be served by the NR cell, and which </w:t>
      </w:r>
    </w:p>
    <w:p w14:paraId="54DE41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S-NSSAIs that can be supported by the NR cell for corresponding PLMN </w:t>
      </w:r>
    </w:p>
    <w:p w14:paraId="6D813F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in case of network slicing feature is supported. The plMNId of the </w:t>
      </w:r>
    </w:p>
    <w:p w14:paraId="125AD0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first entry of the list is the PLMNId used to construct the nCGI for </w:t>
      </w:r>
    </w:p>
    <w:p w14:paraId="41023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NR cell.";</w:t>
      </w:r>
    </w:p>
    <w:p w14:paraId="0C869F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"mcc mnc sd sst";</w:t>
      </w:r>
    </w:p>
    <w:p w14:paraId="23A903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25ED64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ordered-by user;</w:t>
      </w:r>
    </w:p>
    <w:p w14:paraId="1F4282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types5g3gpp:PLMNInfo;</w:t>
      </w:r>
    </w:p>
    <w:p w14:paraId="559D94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96717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30C9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nRTAC {</w:t>
      </w:r>
    </w:p>
    <w:p w14:paraId="3510F4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common 5GS Tracking Area Code for the PLMNs."; </w:t>
      </w:r>
    </w:p>
    <w:p w14:paraId="66926A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23.003, 3GPP TS 38.473";</w:t>
      </w:r>
    </w:p>
    <w:p w14:paraId="19FDD8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types3gpp:Tac;</w:t>
      </w:r>
    </w:p>
    <w:p w14:paraId="3A5B9A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74BC3F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60AA826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8595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"Reference to corresponding NRCellDU instance.";</w:t>
      </w:r>
    </w:p>
    <w:p w14:paraId="65E35F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EC66F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DAE7A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9F48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EA032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CC77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"/me3gpp:ManagedElement/gnbdu3gpp:GNBDUFunction/operdu3gpp:OperatorDU" </w:t>
      </w:r>
    </w:p>
    <w:p w14:paraId="38FEC4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{</w:t>
      </w:r>
    </w:p>
    <w:p w14:paraId="20CF9E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F1DB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NROperatorCellDU {</w:t>
      </w:r>
    </w:p>
    <w:p w14:paraId="749037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"Contains attributes to support 5G MOCN network sharing.";</w:t>
      </w:r>
    </w:p>
    <w:p w14:paraId="5BBD29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reference "3GPP TS 28.541";</w:t>
      </w:r>
    </w:p>
    <w:p w14:paraId="02F2CC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379A0B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2BC2AD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66825C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NROperatorCellDUGrp;</w:t>
      </w:r>
    </w:p>
    <w:p w14:paraId="3215E5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D1585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uses gnbdu3gpp:GNBDUFunctionGrp;</w:t>
      </w:r>
    </w:p>
    <w:p w14:paraId="0DBA1E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83B78F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5C9C1F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}</w:t>
      </w:r>
    </w:p>
    <w:p w14:paraId="6C70684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F5E6223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2E79E79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E.5.37</w:t>
      </w:r>
      <w:r w:rsidRPr="00FD51F4">
        <w:rPr>
          <w:rFonts w:ascii="Arial" w:hAnsi="Arial"/>
          <w:sz w:val="32"/>
          <w:lang w:eastAsia="zh-CN"/>
        </w:rPr>
        <w:tab/>
        <w:t>module _3gpp-nr-nrm-dlbofunction.yang</w:t>
      </w:r>
    </w:p>
    <w:p w14:paraId="1AB765EB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CDB9A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module _3gpp-nr-nrm-dlbofunction {</w:t>
      </w:r>
    </w:p>
    <w:p w14:paraId="5758B20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yang-version 1.1;</w:t>
      </w:r>
    </w:p>
    <w:p w14:paraId="00B2BF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namespace "urn:3gpp:sa5:_3gpp-nr-nrm-dlbofunction";</w:t>
      </w:r>
    </w:p>
    <w:p w14:paraId="64727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prefix "dlbof3gpp";</w:t>
      </w:r>
    </w:p>
    <w:p w14:paraId="1793AEB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A2A92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563F1A1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4DDA0D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415312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_3gpp-common-managed-element { prefix me3gpp; }</w:t>
      </w:r>
    </w:p>
    <w:p w14:paraId="2AF7E24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import _3gpp-nr-nrm-nrcellcu { prefix nrcellcu3gpp; }</w:t>
      </w:r>
    </w:p>
    <w:p w14:paraId="02B18EF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C6A89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organization "3GPP SA5";</w:t>
      </w:r>
    </w:p>
    <w:p w14:paraId="103F9E2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73A3062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description "Defines the YANG mapping of the DLBOFunction </w:t>
      </w:r>
    </w:p>
    <w:p w14:paraId="5030B52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Information Object Class (IOC) that is part of the NR Network Resource </w:t>
      </w:r>
    </w:p>
    <w:p w14:paraId="77A36E7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Model (NRM).</w:t>
      </w:r>
    </w:p>
    <w:p w14:paraId="53D1B3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2EDB7CA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TTA, TTC). All rights reserved.";</w:t>
      </w:r>
    </w:p>
    <w:p w14:paraId="354A32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7A8E2F7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BFA04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4174988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revision 2022-03-25 { reference "CR-0683"; }</w:t>
      </w:r>
    </w:p>
    <w:p w14:paraId="310CAA5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revision 2021-10-22 { reference "CR-0577"; }  </w:t>
      </w:r>
    </w:p>
    <w:p w14:paraId="4DEECA8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B91F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DLBOUnderGNBCUCPFunction {</w:t>
      </w:r>
    </w:p>
    <w:p w14:paraId="6E7BF8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2507165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GNBCUCPFunction";</w:t>
      </w:r>
    </w:p>
    <w:p w14:paraId="1BF102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801EAA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9460D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DLBOUnderManagedElement {</w:t>
      </w:r>
    </w:p>
    <w:p w14:paraId="7353CC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70E6C2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ManagedElement";</w:t>
      </w:r>
    </w:p>
    <w:p w14:paraId="5FC46E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DBFD0E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BE0D6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feature DLBOUnderSubNetwork {</w:t>
      </w:r>
    </w:p>
    <w:p w14:paraId="2014057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"The DLBOFunction shall be available under</w:t>
      </w:r>
    </w:p>
    <w:p w14:paraId="3B21E3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SubNetwork";</w:t>
      </w:r>
    </w:p>
    <w:p w14:paraId="1E3471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5CF6CAC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DLBOFunctionGrp {</w:t>
      </w:r>
    </w:p>
    <w:p w14:paraId="02CD359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description "Represents the DLBOFunction IOC.";</w:t>
      </w:r>
    </w:p>
    <w:p w14:paraId="158DB5C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83578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dlboControl {</w:t>
      </w:r>
    </w:p>
    <w:p w14:paraId="61C2BF4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attribute determines whether the LBO function is </w:t>
      </w:r>
    </w:p>
    <w:p w14:paraId="0730AE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enabled or disabled.";</w:t>
      </w:r>
    </w:p>
    <w:p w14:paraId="71A08F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type boolean;</w:t>
      </w:r>
    </w:p>
    <w:p w14:paraId="37A163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456C46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EC179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maximumDeviationHoTriggerLow {</w:t>
      </w:r>
    </w:p>
    <w:p w14:paraId="2D52318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lower </w:t>
      </w:r>
    </w:p>
    <w:p w14:paraId="454400C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5CDEDD9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6CE790A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0AA5CD6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15C5EE2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654EA3D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F130A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maximumDeviationHoTriggerHigh {</w:t>
      </w:r>
    </w:p>
    <w:p w14:paraId="03E32DB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maximum allowed upper </w:t>
      </w:r>
    </w:p>
    <w:p w14:paraId="3D5D72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deviation of the Handover Trigger, from the default point of </w:t>
      </w:r>
    </w:p>
    <w:p w14:paraId="450A6B48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operation.";</w:t>
      </w:r>
    </w:p>
    <w:p w14:paraId="3BC27B3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"-20..20"; }</w:t>
      </w:r>
    </w:p>
    <w:p w14:paraId="2EFD4FC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"0.5 dB";</w:t>
      </w:r>
    </w:p>
    <w:p w14:paraId="46E9A576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0C7D6D7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DE5B8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leaf minimumTimeBetweenHoTriggerChange {</w:t>
      </w:r>
    </w:p>
    <w:p w14:paraId="676950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parameter defines the minimum allowed time interval </w:t>
      </w:r>
    </w:p>
    <w:p w14:paraId="4E4DF31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between two Handover Trigger change performed by MRO. This is used </w:t>
      </w:r>
    </w:p>
    <w:p w14:paraId="1F735D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to control the stability and convergence of the algorithm.";</w:t>
      </w:r>
    </w:p>
    <w:p w14:paraId="27CFF3D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type int32 { range "0..604800"; }</w:t>
      </w:r>
    </w:p>
    <w:p w14:paraId="6FC9A1B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units "1";</w:t>
      </w:r>
    </w:p>
    <w:p w14:paraId="254EE9C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5F6BB649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CE86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5ADC2F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1D52F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grouping DLBOFunctionSubtree {</w:t>
      </w:r>
    </w:p>
    <w:p w14:paraId="0E05F59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list DLBOFunction {</w:t>
      </w:r>
    </w:p>
    <w:p w14:paraId="15ABDD2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description "This IOC contains attributes to support the D-SON function </w:t>
      </w:r>
    </w:p>
    <w:p w14:paraId="7D50E514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of LBO.</w:t>
      </w:r>
    </w:p>
    <w:p w14:paraId="2371396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B34E07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In the case where multiple DLBO MOIs exist at different levels of the </w:t>
      </w:r>
    </w:p>
    <w:p w14:paraId="7EC52BD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containment tree, the DLBO MOI at the lower level overrides the DLBO</w:t>
      </w:r>
    </w:p>
    <w:p w14:paraId="6D2F09D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MOIs at higher level(s) of the same containment tree.";</w:t>
      </w:r>
    </w:p>
    <w:p w14:paraId="4099E60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reference "clause 7.1.2 in TS 28.313";</w:t>
      </w:r>
    </w:p>
    <w:p w14:paraId="6B1B9CA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key id;   </w:t>
      </w:r>
    </w:p>
    <w:p w14:paraId="1D5565E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uses top3gpp:Top_Grp;</w:t>
      </w:r>
    </w:p>
    <w:p w14:paraId="7033CB8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container attributes {</w:t>
      </w:r>
    </w:p>
    <w:p w14:paraId="0E12D34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  uses DLBOFunctionGrp;</w:t>
      </w:r>
    </w:p>
    <w:p w14:paraId="033F31DE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}      </w:t>
      </w:r>
    </w:p>
    <w:p w14:paraId="2A68CF8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}</w:t>
      </w:r>
    </w:p>
    <w:p w14:paraId="11EEBC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0EBB88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7C19B5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"/me3gpp:ManagedElement/gnbcucp3gpp:GNBCUCPFunction/"+</w:t>
      </w:r>
    </w:p>
    <w:p w14:paraId="72F30A8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  "nrcellcu3gpp:NRCellCU" {</w:t>
      </w:r>
    </w:p>
    <w:p w14:paraId="70E875D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DLBOUnderGNBCUCPFunction;</w:t>
      </w:r>
    </w:p>
    <w:p w14:paraId="20FEE42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6D8259B1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3CB7D2BD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/me3gpp:ManagedElement {</w:t>
      </w:r>
    </w:p>
    <w:p w14:paraId="731C64D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if-feature DLBOUnderManagedElement;</w:t>
      </w:r>
    </w:p>
    <w:p w14:paraId="23547CB2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7B407953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737B5BFC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augment /subnet3gpp:SubNetwork {</w:t>
      </w:r>
    </w:p>
    <w:p w14:paraId="5E84D60B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lastRenderedPageBreak/>
        <w:t xml:space="preserve">    if-feature DLBOUnderSubNetwork;</w:t>
      </w:r>
    </w:p>
    <w:p w14:paraId="29145BCF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  uses DLBOFunctionSubtree;</w:t>
      </w:r>
    </w:p>
    <w:p w14:paraId="0D12D8B0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 xml:space="preserve">  }</w:t>
      </w:r>
    </w:p>
    <w:p w14:paraId="270F8C2A" w14:textId="77777777" w:rsidR="006015BE" w:rsidRPr="004B0737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B0737">
        <w:rPr>
          <w:rFonts w:ascii="Courier New" w:hAnsi="Courier New"/>
          <w:noProof/>
          <w:sz w:val="16"/>
        </w:rPr>
        <w:t>}</w:t>
      </w:r>
    </w:p>
    <w:p w14:paraId="1A80F1E4" w14:textId="77777777" w:rsidR="006015BE" w:rsidRPr="004B0737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4B0737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5FCC6801" w14:textId="77777777" w:rsidR="006015BE" w:rsidRPr="00FD51F4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BEE6B3" w14:textId="77777777" w:rsidR="006015BE" w:rsidRPr="00FD51F4" w:rsidRDefault="006015BE" w:rsidP="006015B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FD51F4">
        <w:rPr>
          <w:rFonts w:ascii="Arial" w:hAnsi="Arial"/>
          <w:sz w:val="32"/>
          <w:lang w:eastAsia="zh-CN"/>
        </w:rPr>
        <w:t>E.5.38</w:t>
      </w:r>
      <w:r w:rsidRPr="00FD51F4">
        <w:rPr>
          <w:rFonts w:ascii="Arial" w:hAnsi="Arial"/>
          <w:sz w:val="32"/>
          <w:lang w:eastAsia="zh-CN"/>
        </w:rPr>
        <w:tab/>
        <w:t>module _3gpp-nr-nrm-rimrsset.yang</w:t>
      </w:r>
    </w:p>
    <w:p w14:paraId="19A52FEE" w14:textId="77777777" w:rsidR="006015BE" w:rsidRPr="009C23F8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9C23F8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12C7B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>module _3gpp-nr-nrm-rimrsset {</w:t>
      </w:r>
    </w:p>
    <w:p w14:paraId="527F47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yang-version 1.1;</w:t>
      </w:r>
    </w:p>
    <w:p w14:paraId="77D914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namespace "urn:3gpp:sa5:_3gpp-nr-nrm-rimrsset";</w:t>
      </w:r>
    </w:p>
    <w:p w14:paraId="5DF0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prefix "rrsset3gpp";</w:t>
      </w:r>
    </w:p>
    <w:p w14:paraId="7766BE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9CA15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_3gpp-common-subnetwork { prefix subnet3gpp; }</w:t>
      </w:r>
    </w:p>
    <w:p w14:paraId="02E590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3BD7AE9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5C5288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4551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organization "3GPP SA5";</w:t>
      </w:r>
    </w:p>
    <w:p w14:paraId="2F469C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42E5631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description "Defines the YANG mapping of the RimRSSet Information Object</w:t>
      </w:r>
    </w:p>
    <w:p w14:paraId="751694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Class (IOC) that is part of the NR Network Resource Model (NRM).</w:t>
      </w:r>
    </w:p>
    <w:p w14:paraId="7E41B4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Copyright 2023, 3GPP Organizational Partners (ARIB, ATIS, CCSA, ETSI, TSDSI, </w:t>
      </w:r>
    </w:p>
    <w:p w14:paraId="39C262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TTA, TTC). All rights reserved.";</w:t>
      </w:r>
    </w:p>
    <w:p w14:paraId="7149F20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3CD82B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105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2023-09-17 { reference CR-1042 ; } </w:t>
      </w:r>
    </w:p>
    <w:p w14:paraId="2A5976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revision 2021-10-28 { reference CR-0607 ; }</w:t>
      </w:r>
    </w:p>
    <w:p w14:paraId="452ECD1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F7FD8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FrequencyDomainParaGrp {</w:t>
      </w:r>
    </w:p>
    <w:p w14:paraId="569DE5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frequency domain resource to </w:t>
      </w:r>
    </w:p>
    <w:p w14:paraId="02869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7FD6D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711C74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rimRSSubcarrierSpacing {</w:t>
      </w:r>
    </w:p>
    <w:p w14:paraId="6BBB46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0A9539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0|1 ;</w:t>
      </w:r>
    </w:p>
    <w:p w14:paraId="19D319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27FD0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0C6EE40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</w:t>
      </w:r>
    </w:p>
    <w:p w14:paraId="152E50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"It is the subcarrier spacing configuration (u) for the RIM-RS. </w:t>
      </w:r>
    </w:p>
    <w:p w14:paraId="2CD929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Subcarrier spacing delta-f=2^u*15 kHz. (see 38.211 subclause 5.3.3).";</w:t>
      </w:r>
    </w:p>
    <w:p w14:paraId="22239A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DB61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34D9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rIMRSBandwidth {</w:t>
      </w:r>
    </w:p>
    <w:p w14:paraId="4F77B4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3E5DC1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1..96 ;</w:t>
      </w:r>
    </w:p>
    <w:p w14:paraId="2DE39AF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FBC17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DD78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bandwidth of the RIM-RS in resource blocks </w:t>
      </w:r>
    </w:p>
    <w:p w14:paraId="0FE52F5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5.3.3).</w:t>
      </w:r>
    </w:p>
    <w:p w14:paraId="6656F6D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larger than 20MHz, this attribute should be</w:t>
      </w:r>
    </w:p>
    <w:p w14:paraId="3148CA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96 if subcarrier spacing is15kHz</w:t>
      </w:r>
    </w:p>
    <w:p w14:paraId="508EAC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48 or 96 if subcarrier spacing is 30kHz</w:t>
      </w:r>
    </w:p>
    <w:p w14:paraId="0C723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carrier bandwidth smaller than or equal to 20MHz, this attribute </w:t>
      </w:r>
    </w:p>
    <w:p w14:paraId="13E940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should be</w:t>
      </w:r>
    </w:p>
    <w:p w14:paraId="765B2E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{96 , bandwidth of downlink carrier in number of PRBs} if </w:t>
      </w:r>
    </w:p>
    <w:p w14:paraId="230F49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is15kHz</w:t>
      </w:r>
    </w:p>
    <w:p w14:paraId="1C9411B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Minimum of {48, bandwidth of downlink carrier in number of PRBs } if </w:t>
      </w:r>
    </w:p>
    <w:p w14:paraId="777792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  subcarrier spacing is 30kHz";</w:t>
      </w:r>
    </w:p>
    <w:p w14:paraId="412F07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42FA8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36EF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nrofGlobalRIMRSFrequencyCandidates {</w:t>
      </w:r>
    </w:p>
    <w:p w14:paraId="0396CC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4B37E25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 ;</w:t>
      </w:r>
    </w:p>
    <w:p w14:paraId="39F312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D13CC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3B861CE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frequency resources in the whole </w:t>
      </w:r>
    </w:p>
    <w:p w14:paraId="230EA7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network (N_f^RIM ) (see 38.211 subclause 7.4.1.6).";</w:t>
      </w:r>
    </w:p>
    <w:p w14:paraId="0438CE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5F3A7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51D3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rimRSCommonCarrierReferencePoint {</w:t>
      </w:r>
    </w:p>
    <w:p w14:paraId="602A9B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int32 ;</w:t>
      </w:r>
    </w:p>
    <w:p w14:paraId="5D94CA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0319D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8675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rimRSStartingFrequencyOffsetIdList {</w:t>
      </w:r>
    </w:p>
    <w:p w14:paraId="134F2A5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F1859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0..550;</w:t>
      </w:r>
    </w:p>
    <w:p w14:paraId="4426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D359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../nrofGlobalRIMRSFrequencyCandidates' {</w:t>
      </w:r>
    </w:p>
    <w:p w14:paraId="2E25D32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21EA1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nrofGlobalRIMRSFrequencyCandidates";</w:t>
      </w:r>
    </w:p>
    <w:p w14:paraId="3C1F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3ECBB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frequency offsets in units of resource </w:t>
      </w:r>
    </w:p>
    <w:p w14:paraId="7BDE9C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blocks, where each element is the frequency offset relative to a </w:t>
      </w:r>
    </w:p>
    <w:p w14:paraId="261E81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reference point for RIM-RS. The size of the list is </w:t>
      </w:r>
    </w:p>
    <w:p w14:paraId="7B47A6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nrofGlobalRIMRSFrequencyCandidates and the resulting frequency resource </w:t>
      </w:r>
    </w:p>
    <w:p w14:paraId="06D7037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blocks of RIM-RS corresponding to different configured frequency offset </w:t>
      </w:r>
    </w:p>
    <w:p w14:paraId="01AC52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have no overlapping bandwidth.  (see 38.211 subclause 7.4.1.6).</w:t>
      </w:r>
    </w:p>
    <w:p w14:paraId="4AD5BA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5D0C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0..maxNrofPhysicalResourceBlocks-1 where </w:t>
      </w:r>
    </w:p>
    <w:p w14:paraId="00AC4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maxNrofPhysicalResourceBlocks = 550";</w:t>
      </w:r>
    </w:p>
    <w:p w14:paraId="6C2F6A7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214F4E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29054A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4B12283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SequenceDomainParaGrp {</w:t>
      </w:r>
    </w:p>
    <w:p w14:paraId="129E2F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sequence domain resource to </w:t>
      </w:r>
    </w:p>
    <w:p w14:paraId="59A0B4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05307E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3071E0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nrofRIMRSSequenceCandidatesofRS1 {</w:t>
      </w:r>
    </w:p>
    <w:p w14:paraId="1BC311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58BB7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7C0BAC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6F00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1D9A4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RS-1 </w:t>
      </w:r>
    </w:p>
    <w:p w14:paraId="3593E4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(N_s^RIM,1) (see 38.211 [subclause 7.4.1.6). It should be even when </w:t>
      </w:r>
    </w:p>
    <w:p w14:paraId="05AA2EA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enableEnoughNotEnoughIndication for RS-1 is ON";</w:t>
      </w:r>
    </w:p>
    <w:p w14:paraId="6CCD48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A5078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C9A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rimRSScrambleIdListofRS1 {</w:t>
      </w:r>
    </w:p>
    <w:p w14:paraId="761CCC5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49D8E7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214438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14B40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../nrofRIMRSSequenceCandidatesofRS1' {</w:t>
      </w:r>
    </w:p>
    <w:p w14:paraId="4EE687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CF0B3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nrofRIMRSSequenceCandidatesofRS1";</w:t>
      </w:r>
    </w:p>
    <w:p w14:paraId="3926B8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883C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RS-1 (</w:t>
      </w:r>
    </w:p>
    <w:p w14:paraId="0E8547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[subclause 7.4.1.6). The size of the list is </w:t>
      </w:r>
    </w:p>
    <w:p w14:paraId="2A0B3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nrofRIMRSSequenceCandidatesofRS1.";</w:t>
      </w:r>
    </w:p>
    <w:p w14:paraId="0AA8A0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2116B7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5586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nrofRIMRSSequenceCandidatesofRS2 {</w:t>
      </w:r>
    </w:p>
    <w:p w14:paraId="79254CB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uint8 {</w:t>
      </w:r>
    </w:p>
    <w:p w14:paraId="26FD2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1..8 ;</w:t>
      </w:r>
    </w:p>
    <w:p w14:paraId="5916FB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1C34E2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C9940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number of candidate sequences assigned for RIM RS-2 </w:t>
      </w:r>
    </w:p>
    <w:p w14:paraId="3E3CDF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(N_s^RIM,2) (see 38.211 subclause 7.4.1.6).";</w:t>
      </w:r>
    </w:p>
    <w:p w14:paraId="4054BC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0DC316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491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rimRSScrambleIdListofRS2 {</w:t>
      </w:r>
    </w:p>
    <w:p w14:paraId="5F718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2226D4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0..1023 ;</w:t>
      </w:r>
    </w:p>
    <w:p w14:paraId="46AD4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03291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must 'count(.) = ../nrofRIMRSSequenceCandidatesofRS2' {</w:t>
      </w:r>
    </w:p>
    <w:p w14:paraId="2EF46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error-message </w:t>
      </w:r>
    </w:p>
    <w:p w14:paraId="7176DD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"The multiplicity must be equal to nrofRIMRSSequenceCandidatesofRS2";</w:t>
      </w:r>
    </w:p>
    <w:p w14:paraId="78139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25D3B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"List of configured scrambling identities for RIM RS-2 (</w:t>
      </w:r>
    </w:p>
    <w:p w14:paraId="6DB62D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 38.211 subclause 7.4.1.6). </w:t>
      </w:r>
    </w:p>
    <w:p w14:paraId="010657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nrofRIMRSSequenceCandidatesofRS2.";</w:t>
      </w:r>
    </w:p>
    <w:p w14:paraId="6B6406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752B1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651F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enableEnoughNotEnoughIndication {</w:t>
      </w:r>
    </w:p>
    <w:p w14:paraId="547995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576A6C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28D732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'Enough'/'Not enough' indication </w:t>
      </w:r>
    </w:p>
    <w:p w14:paraId="62AF136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functionality is enabled for RIM RS-1 (see 38.211 subclause 7.4.1.6).</w:t>
      </w:r>
    </w:p>
    <w:p w14:paraId="7187DD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3F34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the first half of </w:t>
      </w:r>
    </w:p>
    <w:p w14:paraId="07DEDB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nrofRIMRSSequenceCandidatesofRS1  sequences indicates 'Not enough </w:t>
      </w:r>
    </w:p>
    <w:p w14:paraId="0BAA5B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mitigation', and the second half indicates 'Enough mitigation', where,</w:t>
      </w:r>
    </w:p>
    <w:p w14:paraId="2196F1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'Enough mitigation' indicates that IoT going back to certain level at </w:t>
      </w:r>
    </w:p>
    <w:p w14:paraId="36BC26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no further interference mitigation actions are </w:t>
      </w:r>
    </w:p>
    <w:p w14:paraId="6B1162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needed at aggressor side</w:t>
      </w:r>
    </w:p>
    <w:p w14:paraId="14F497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'Not enough mitigation' indicates that IoT exceeding certain level at </w:t>
      </w:r>
    </w:p>
    <w:p w14:paraId="0671B6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victim side and/or further interference mitigation actions are needed </w:t>
      </w:r>
    </w:p>
    <w:p w14:paraId="536F2F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at aggressor side</w:t>
      </w:r>
    </w:p>
    <w:p w14:paraId="6B8720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F5D8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enableEnoughNotEnoughIndication is equivalent to EnoughIndication </w:t>
      </w:r>
    </w:p>
    <w:p w14:paraId="2787A9A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7.4.1.6)";</w:t>
      </w:r>
    </w:p>
    <w:p w14:paraId="1A83C5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2F5B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D38B3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RIMRSScrambleTimerMultiplier {</w:t>
      </w:r>
    </w:p>
    <w:p w14:paraId="01917B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45473C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58F213A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59E7B4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910B2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multiplier factor gamma for initialization </w:t>
      </w:r>
    </w:p>
    <w:p w14:paraId="0089C8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seed of the pseudo-random sequence c~(i) </w:t>
      </w:r>
    </w:p>
    <w:p w14:paraId="40E829C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7.4.1.6.2).</w:t>
      </w:r>
    </w:p>
    <w:p w14:paraId="259857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 0,1...2^31-1";</w:t>
      </w:r>
    </w:p>
    <w:p w14:paraId="60520C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6C23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34A2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RIMRSScrambleTimerOffset {</w:t>
      </w:r>
    </w:p>
    <w:p w14:paraId="124115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5DD7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0..2147483647;</w:t>
      </w:r>
    </w:p>
    <w:p w14:paraId="7D7AE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F5609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2BDA9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parameter offset delta for initialization seed of </w:t>
      </w:r>
    </w:p>
    <w:p w14:paraId="512ED95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pseudo-random sequence c~(i) (see 38.211 subclause 7.4.1.6.2).</w:t>
      </w:r>
    </w:p>
    <w:p w14:paraId="0D54288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0,1...2^31-1";</w:t>
      </w:r>
    </w:p>
    <w:p w14:paraId="70A2D78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232F0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73E104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5304A5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TimeDomainParaGrp {</w:t>
      </w:r>
    </w:p>
    <w:p w14:paraId="745E5F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"Configuration parameters of time domain resource to </w:t>
      </w:r>
    </w:p>
    <w:p w14:paraId="6379C2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support RIM RS. ";</w:t>
      </w:r>
    </w:p>
    <w:p w14:paraId="512DE37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</w:t>
      </w:r>
    </w:p>
    <w:p w14:paraId="687C927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dlULSwitchingPeriod1 {</w:t>
      </w:r>
    </w:p>
    <w:p w14:paraId="0E0CB7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18D842C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3B875F5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5361F8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708099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10857F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6C7946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0396CB3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4AFE5F8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1BA3D5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774FBF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497EBA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MS20;</w:t>
      </w:r>
    </w:p>
    <w:p w14:paraId="1DD4DAB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9D6F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74FAC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first uplink-downlink </w:t>
      </w:r>
    </w:p>
    <w:p w14:paraId="66A73D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(P1) for RIM RS transmission in the network, where one </w:t>
      </w:r>
    </w:p>
    <w:p w14:paraId="38DE005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 is configured in one uplink-downlink switching period. </w:t>
      </w:r>
    </w:p>
    <w:p w14:paraId="37C054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 </w:t>
      </w:r>
    </w:p>
    <w:p w14:paraId="68713B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F8A49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only </w:t>
      </w:r>
    </w:p>
    <w:p w14:paraId="0FCFDE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</w:t>
      </w:r>
    </w:p>
    <w:p w14:paraId="3493AD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periodicity of the TDD-UL-DL-Pattern.</w:t>
      </w:r>
    </w:p>
    <w:p w14:paraId="208119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13BE07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only </w:t>
      </w:r>
    </w:p>
    <w:p w14:paraId="7C24F6D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is configured, where P1 equals to the addition </w:t>
      </w:r>
    </w:p>
    <w:p w14:paraId="311FC0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concatenated transmission periodicity of the two </w:t>
      </w:r>
    </w:p>
    <w:p w14:paraId="2A26C3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TDD-UL-DL-Patterns.</w:t>
      </w:r>
    </w:p>
    <w:p w14:paraId="2C377E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68004D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6EB2E7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6074BB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P1 equals to the transmission periodicity of the first </w:t>
      </w:r>
    </w:p>
    <w:p w14:paraId="794E12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TDD-UL-DL-Pattern.</w:t>
      </w:r>
    </w:p>
    <w:p w14:paraId="432600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E75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P1 is equivalent to T_(per,1)^RIM  (see 38.211, subclause 7.4.1.6).</w:t>
      </w:r>
    </w:p>
    <w:p w14:paraId="2850A4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19D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</w:t>
      </w:r>
    </w:p>
    <w:p w14:paraId="76CEB8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MS4, MS5, MS10, MS20,  </w:t>
      </w:r>
    </w:p>
    <w:p w14:paraId="7389053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a single uplink-downlink period is configured for RIM-RS purposes;</w:t>
      </w:r>
    </w:p>
    <w:p w14:paraId="6A997B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MS0P5, MS0P625, MS1, MS1P25, MS2, MS2P5, MS3, MS4, MS5, MS10, MS20,  </w:t>
      </w:r>
    </w:p>
    <w:p w14:paraId="1D2C4E5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if two uplink-downlink periods are configured for RIM-RS purposes.";</w:t>
      </w:r>
    </w:p>
    <w:p w14:paraId="47C602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2671A5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B471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leaf symbolOffsetOfReferencePoint1 {</w:t>
      </w:r>
    </w:p>
    <w:p w14:paraId="669307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3180C6C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345654C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EFE13C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449A4D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3844B29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uplink-downlink switching period, which is the symbols offset </w:t>
      </w:r>
    </w:p>
    <w:p w14:paraId="3E83AA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the starting boundary of the first </w:t>
      </w:r>
    </w:p>
    <w:p w14:paraId="5C36050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It's Configured together with </w:t>
      </w:r>
    </w:p>
    <w:p w14:paraId="1F6AF6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(see 38.211 subclause 7.4.1.6).</w:t>
      </w:r>
    </w:p>
    <w:p w14:paraId="6588A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BF6DE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only one TDD-UL-DL-Pattern is configured, the reference point </w:t>
      </w:r>
    </w:p>
    <w:p w14:paraId="38E8E7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the first uplink-downlink switching period is the DL </w:t>
      </w:r>
    </w:p>
    <w:p w14:paraId="59FA82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TDD-UL-DL-Pattern.</w:t>
      </w:r>
    </w:p>
    <w:p w14:paraId="7A5AC24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6DBC3B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is configured only in one of the TDD patterns, the reference </w:t>
      </w:r>
    </w:p>
    <w:p w14:paraId="37EFCD4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 configured for the first uplink-downlink switching period is the </w:t>
      </w:r>
    </w:p>
    <w:p w14:paraId="05A3AE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TDD-UL-DL-Pattern where the RIM-RS </w:t>
      </w:r>
    </w:p>
    <w:p w14:paraId="736D590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is configured.</w:t>
      </w:r>
    </w:p>
    <w:p w14:paraId="44FD45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4365BE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314C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first uplink-downlink switching period is the DL </w:t>
      </w:r>
    </w:p>
    <w:p w14:paraId="5320E04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transmission boundary of the first TDD-UL-DL-Pattern.</w:t>
      </w:r>
    </w:p>
    <w:p w14:paraId="2F49794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BDB4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8D249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66CD4E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30C77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dlULSwitchingPeriod2 {</w:t>
      </w:r>
    </w:p>
    <w:p w14:paraId="525FD08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40CFB7C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MS0P5;</w:t>
      </w:r>
    </w:p>
    <w:p w14:paraId="7BC9A3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MS0P625;</w:t>
      </w:r>
    </w:p>
    <w:p w14:paraId="018618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MS1;</w:t>
      </w:r>
    </w:p>
    <w:p w14:paraId="1070F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MS1P25;</w:t>
      </w:r>
    </w:p>
    <w:p w14:paraId="58C7BA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MS2;</w:t>
      </w:r>
    </w:p>
    <w:p w14:paraId="0139E4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MS2P5;</w:t>
      </w:r>
    </w:p>
    <w:p w14:paraId="24EE75A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MS3;</w:t>
      </w:r>
    </w:p>
    <w:p w14:paraId="6B2370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MS4;</w:t>
      </w:r>
    </w:p>
    <w:p w14:paraId="498FF6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MS5;</w:t>
      </w:r>
    </w:p>
    <w:p w14:paraId="32E096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 MS10;</w:t>
      </w:r>
    </w:p>
    <w:p w14:paraId="6CF733F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291E4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20AE9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"Used to configure the second uplink-downlink switching </w:t>
      </w:r>
    </w:p>
    <w:p w14:paraId="479E25F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 (P2) for RIM RS transmission in the network, where one RIM RS is </w:t>
      </w:r>
    </w:p>
    <w:p w14:paraId="1923A7E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in one uplink-downlink switching period </w:t>
      </w:r>
    </w:p>
    <w:p w14:paraId="07EC6E8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45A152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EB462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02EF0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both </w:t>
      </w:r>
    </w:p>
    <w:p w14:paraId="26227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dl-UL-SwitchingPeriod1 and dl-UL-SwitchingPeriod2 are configured, </w:t>
      </w:r>
    </w:p>
    <w:p w14:paraId="12950C9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where P2 equals to the transmission periodicity of the second </w:t>
      </w:r>
    </w:p>
    <w:p w14:paraId="7B11F0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TDD-UL-DL-Pattern, and where (P1 + P2) divides 20 ms.</w:t>
      </w:r>
    </w:p>
    <w:p w14:paraId="7A4CD5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A9753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MS0P5, MS0P625, MS1, MS1P25, MS2, MS2P5, MS3, MS4, MS5, </w:t>
      </w:r>
    </w:p>
    <w:p w14:paraId="3003781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MS10</w:t>
      </w:r>
    </w:p>
    <w:p w14:paraId="102380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D0B15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P2 is equivalent to T_(per,2)^RIM  (see 38.211 subclause 7.4.1.6)";</w:t>
      </w:r>
    </w:p>
    <w:p w14:paraId="6D504D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C6E7F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BD53F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symbolOffsetOfReferencePoint2 {</w:t>
      </w:r>
    </w:p>
    <w:p w14:paraId="3B4BA3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5FDD33A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4412BA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D9AC1B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50731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is used to configure the reference point in </w:t>
      </w:r>
    </w:p>
    <w:p w14:paraId="100C4E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uplink-downlink switching period, which is the symbol offset </w:t>
      </w:r>
    </w:p>
    <w:p w14:paraId="431FA3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reference point after starting boundary of the second </w:t>
      </w:r>
    </w:p>
    <w:p w14:paraId="2FBE5AD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uplink-downlink switching period. Configured together with </w:t>
      </w:r>
    </w:p>
    <w:p w14:paraId="34AF20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dl-UL-SwitchingPeriod2 (see 38.211 subclause 7.4.1.6).</w:t>
      </w:r>
    </w:p>
    <w:p w14:paraId="3D7427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When two concatenated TDD-UL-DL-Patterns are configured, and RIM-RS </w:t>
      </w:r>
    </w:p>
    <w:p w14:paraId="2C0F44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resources are configured in both TDD patterns, the reference points </w:t>
      </w:r>
    </w:p>
    <w:p w14:paraId="60CE94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configured for second uplink-downlink switching period is the </w:t>
      </w:r>
    </w:p>
    <w:p w14:paraId="701B700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DL transmission boundary of the second TDD-UL-DL-Pattern.</w:t>
      </w:r>
    </w:p>
    <w:p w14:paraId="67A505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CFB97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 3..20*2*maxNrofSymbols-1, where maxNrofSymbols=14";</w:t>
      </w:r>
    </w:p>
    <w:p w14:paraId="7C0AE1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86C3D4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6C75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totalnrofSetIdofRS1 {</w:t>
      </w:r>
    </w:p>
    <w:p w14:paraId="16CA67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6E015A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range 0..4194303 ;</w:t>
      </w:r>
    </w:p>
    <w:p w14:paraId="44E83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1A9053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D7BB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RS-1 </w:t>
      </w:r>
    </w:p>
    <w:p w14:paraId="4851A4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 ^RIM,1) (see 38.211 subclause 7.4.1.6).</w:t>
      </w:r>
    </w:p>
    <w:p w14:paraId="7F190E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D71D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0,1...2^22-1";</w:t>
      </w:r>
    </w:p>
    <w:p w14:paraId="734488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7407ED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4E75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totalnrofSetIdofRS2 {</w:t>
      </w:r>
    </w:p>
    <w:p w14:paraId="0D0F59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 {</w:t>
      </w:r>
    </w:p>
    <w:p w14:paraId="20F2BB0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0..4194304 ;</w:t>
      </w:r>
    </w:p>
    <w:p w14:paraId="1AFE79D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F9566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11865E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total number of set IDs for RIM RS-2 </w:t>
      </w:r>
    </w:p>
    <w:p w14:paraId="6AF0A39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(N_setID^RIM,2) (see 38.211 subclause 7.4.1.6).</w:t>
      </w:r>
    </w:p>
    <w:p w14:paraId="2CC090A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7A24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0,1...2^22";</w:t>
      </w:r>
    </w:p>
    <w:p w14:paraId="52D7D1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C906E9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EF5D7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nrofConsecutiveRIMRS1 {</w:t>
      </w:r>
    </w:p>
    <w:p w14:paraId="78E06F9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552524B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0CFEFAF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2CEEB83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5D1CD6D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66AC1E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RS-1 (R1) for repetition/near-far indication:. </w:t>
      </w:r>
    </w:p>
    <w:p w14:paraId="389EC0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D56225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6FC56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56F51F4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4BD50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C799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nrofConsecutiveRIMRS2 {</w:t>
      </w:r>
    </w:p>
    <w:p w14:paraId="2D6B99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uint8 {</w:t>
      </w:r>
    </w:p>
    <w:p w14:paraId="13F1DF6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1|2|4|8 ;</w:t>
      </w:r>
    </w:p>
    <w:p w14:paraId="411530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50346F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49C590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the number of consecutive uplink-downlink switching </w:t>
      </w:r>
    </w:p>
    <w:p w14:paraId="3B5873B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periods for RS-2 (R2) for repetition/near-far indication. </w:t>
      </w:r>
    </w:p>
    <w:p w14:paraId="4B5CB8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3F28AC9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70F21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1,2,4,8";</w:t>
      </w:r>
    </w:p>
    <w:p w14:paraId="06045E2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709C08E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0E7B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consecutiveRIMRS1List {</w:t>
      </w:r>
    </w:p>
    <w:p w14:paraId="1FB256C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17B8D2F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</w:t>
      </w:r>
    </w:p>
    <w:p w14:paraId="2880FA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770BA5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RIM </w:t>
      </w:r>
    </w:p>
    <w:p w14:paraId="14E6C4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RS-1 within the uplink-downlink switching period. It is a list of symbol </w:t>
      </w:r>
    </w:p>
    <w:p w14:paraId="740401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offset of RIM RS-1 (N_symb,ref^(RIM,1)) before the reference point. </w:t>
      </w:r>
    </w:p>
    <w:p w14:paraId="58CD94A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size of the list is nrofConsecutiveRIMRS1 </w:t>
      </w:r>
    </w:p>
    <w:p w14:paraId="61CD0F8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12D8A83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RS-1 symbols and its reference point shall belong to </w:t>
      </w:r>
    </w:p>
    <w:p w14:paraId="1CBA5CD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348763B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845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5D68EFC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1DC2958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EE604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consecutiveRIMRS2List {</w:t>
      </w:r>
    </w:p>
    <w:p w14:paraId="6FEFC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 uint32 {</w:t>
      </w:r>
    </w:p>
    <w:p w14:paraId="5BDE6F0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2..327679 ;                                         </w:t>
      </w:r>
    </w:p>
    <w:p w14:paraId="7F56A71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3A5478F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used to configure the OFDM symbol position(s) of </w:t>
      </w:r>
    </w:p>
    <w:p w14:paraId="55B084E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RS-2 within the uplink-downlink switching period. It is a list of </w:t>
      </w:r>
    </w:p>
    <w:p w14:paraId="6FE7531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symbol offset of RIM RS-2 (N_symb,ref^(RIM,2)) before the reference </w:t>
      </w:r>
    </w:p>
    <w:p w14:paraId="186C0DB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point. The size of the list is nrofConsecutiveRIMRS2 </w:t>
      </w:r>
    </w:p>
    <w:p w14:paraId="04564C3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(see 38.211 subclause 7.4.1.6).</w:t>
      </w:r>
    </w:p>
    <w:p w14:paraId="7DB7B3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resulting RIM RS-2 symbols and its reference point shall belong to </w:t>
      </w:r>
    </w:p>
    <w:p w14:paraId="0B6FF7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same 10ms frame.</w:t>
      </w:r>
    </w:p>
    <w:p w14:paraId="617983A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BCF2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2,3..20*2**maxNrofSymbols-1, where maxNrofSymbols=14";</w:t>
      </w:r>
    </w:p>
    <w:p w14:paraId="24B453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34F0F64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25DE4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enablenearfarIndicationRS1 {</w:t>
      </w:r>
    </w:p>
    <w:p w14:paraId="16CD691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614577A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10B91B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73E1E9B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lastRenderedPageBreak/>
        <w:t xml:space="preserve">        for RIM RS1.</w:t>
      </w:r>
    </w:p>
    <w:p w14:paraId="3CD073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D9306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'ENABLED', </w:t>
      </w:r>
    </w:p>
    <w:p w14:paraId="5E22B1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nrofConsecutiveRIMRS1 (R1) consecutive uplink-downlink </w:t>
      </w:r>
    </w:p>
    <w:p w14:paraId="741317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R1/2 repetitions,</w:t>
      </w:r>
    </w:p>
    <w:p w14:paraId="1B6D9C4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R1 consecutive uplink-downlink switching period is </w:t>
      </w:r>
    </w:p>
    <w:p w14:paraId="5712063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R1/2 repetitions.";</w:t>
      </w:r>
    </w:p>
    <w:p w14:paraId="698580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1AA95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29F0B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enablenearfarIndicationRS2 {</w:t>
      </w:r>
    </w:p>
    <w:p w14:paraId="0C04384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types3gpp:EnabledDisabled;</w:t>
      </w:r>
    </w:p>
    <w:p w14:paraId="18EFE48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default DISABLED;</w:t>
      </w:r>
    </w:p>
    <w:p w14:paraId="461F7F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"It is indication of whether near-far functionality is enabled </w:t>
      </w:r>
    </w:p>
    <w:p w14:paraId="417633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RIM RS2.</w:t>
      </w:r>
    </w:p>
    <w:p w14:paraId="6E9B501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5D506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indication is 'enable', </w:t>
      </w:r>
    </w:p>
    <w:p w14:paraId="31E1B6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first half of nrofConsecutiveRIMRS2 (R2) consecutive uplink-downlink </w:t>
      </w:r>
    </w:p>
    <w:p w14:paraId="3B23A38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switching period is for 'Near' indication with R2/2  repetitions,</w:t>
      </w:r>
    </w:p>
    <w:p w14:paraId="6145F12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the second half of R2 consecutive uplink-downlink switching period is </w:t>
      </w:r>
    </w:p>
    <w:p w14:paraId="5342117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for 'Far' indication with R2/2 repetitions.";</w:t>
      </w:r>
    </w:p>
    <w:p w14:paraId="28A576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EB1665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  </w:t>
      </w:r>
    </w:p>
    <w:p w14:paraId="26AF103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DB8E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RimRSGlobalGrp {</w:t>
      </w:r>
    </w:p>
    <w:p w14:paraId="1A7BC5E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RimRSGlobal IOC.";</w:t>
      </w:r>
    </w:p>
    <w:p w14:paraId="1964AB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608B3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frequencyDomainPara {</w:t>
      </w:r>
    </w:p>
    <w:p w14:paraId="56E56A2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rimRSSubcarrierSpacing;</w:t>
      </w:r>
    </w:p>
    <w:p w14:paraId="3A262EF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65E56B1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D4925C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frequency domain resource to </w:t>
      </w:r>
    </w:p>
    <w:p w14:paraId="6A3AD20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6D99349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FrequencyDomainParaGrp;</w:t>
      </w:r>
    </w:p>
    <w:p w14:paraId="2984102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A6B722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1707AD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sequenceDomainPara {</w:t>
      </w:r>
    </w:p>
    <w:p w14:paraId="1C9B6F1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nrofRIMRSSequenceCandidatesofRS1;</w:t>
      </w:r>
    </w:p>
    <w:p w14:paraId="1202B60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0D0D119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4969984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sequence domain resource to </w:t>
      </w:r>
    </w:p>
    <w:p w14:paraId="73042A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01CED08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SequenceDomainParaGrp;</w:t>
      </w:r>
    </w:p>
    <w:p w14:paraId="76238D2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4CEB32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760B387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timeDomainPara {</w:t>
      </w:r>
    </w:p>
    <w:p w14:paraId="278190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 dlULSwitchingPeriod1;</w:t>
      </w:r>
    </w:p>
    <w:p w14:paraId="309B3B6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min-elements 1;</w:t>
      </w:r>
    </w:p>
    <w:p w14:paraId="4E4342A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0560BEC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"Configuration parameters of time domain resource to </w:t>
      </w:r>
    </w:p>
    <w:p w14:paraId="6B83EEB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support RIM RS. ";</w:t>
      </w:r>
    </w:p>
    <w:p w14:paraId="3F6B0B6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TimeDomainParaGrp;</w:t>
      </w:r>
    </w:p>
    <w:p w14:paraId="08A1253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291C9A2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49536DD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20AA95F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grouping RimRSSetGrp {</w:t>
      </w:r>
    </w:p>
    <w:p w14:paraId="4B492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description "Represents the RimRSSet IOC.";</w:t>
      </w:r>
    </w:p>
    <w:p w14:paraId="4FA601E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2EA36E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setId {</w:t>
      </w:r>
    </w:p>
    <w:p w14:paraId="4ECF58C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uint32 {</w:t>
      </w:r>
    </w:p>
    <w:p w14:paraId="038ECC8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range 0..4194303 ;</w:t>
      </w:r>
    </w:p>
    <w:p w14:paraId="1849FE6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9B1DD0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6779626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specifies the set ID of a victim Set (RIM-RS1 Set) or </w:t>
      </w:r>
    </w:p>
    <w:p w14:paraId="36C11C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Set (RIM-RS2 set). (See subclause 7.4.1.6 in TS 38.211). </w:t>
      </w:r>
    </w:p>
    <w:p w14:paraId="2963CA5D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57129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allowedValues: The bit length of the set ID is maximum 22bit.";</w:t>
      </w:r>
    </w:p>
    <w:p w14:paraId="4B7155F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5FCC60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5D45720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 setType {</w:t>
      </w:r>
    </w:p>
    <w:p w14:paraId="4C334F1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enumeration {</w:t>
      </w:r>
    </w:p>
    <w:p w14:paraId="676D8D6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RS1;</w:t>
      </w:r>
    </w:p>
    <w:p w14:paraId="70D5974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enum RS2;</w:t>
      </w:r>
    </w:p>
    <w:p w14:paraId="4D19853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671863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mandatory true;</w:t>
      </w:r>
    </w:p>
    <w:p w14:paraId="2DB69AC2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"The attribute specifies type of a RIM-RS Set .  </w:t>
      </w:r>
    </w:p>
    <w:p w14:paraId="515BC33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RIM RS1 is generated and transmitted by victim to indicate its suffering </w:t>
      </w:r>
    </w:p>
    <w:p w14:paraId="485C09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remote interference, and RIM RS2 is generated and transmitted by </w:t>
      </w:r>
    </w:p>
    <w:p w14:paraId="0DF52B0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aggressor to measure if Remote Interference still exist</w:t>
      </w:r>
    </w:p>
    <w:p w14:paraId="118171C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F6DA4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'RS1', the RIM-RS Set is victim set.</w:t>
      </w:r>
    </w:p>
    <w:p w14:paraId="721FA5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If the attribute value is 'RS2', the RIM-RS Set is aggressor set.";</w:t>
      </w:r>
    </w:p>
    <w:p w14:paraId="432AD63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5D69E2F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</w:t>
      </w:r>
    </w:p>
    <w:p w14:paraId="4234DA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leaf-list nRCellDURef {</w:t>
      </w:r>
    </w:p>
    <w:p w14:paraId="00AC400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type types3gpp:DistinguishedName;</w:t>
      </w:r>
    </w:p>
    <w:p w14:paraId="6B20D10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config false;</w:t>
      </w:r>
    </w:p>
    <w:p w14:paraId="65004293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"This attribute contains the DN of a NR Cell (NRCellDU)";</w:t>
      </w:r>
    </w:p>
    <w:p w14:paraId="5606F3F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}</w:t>
      </w:r>
    </w:p>
    <w:p w14:paraId="63CA408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}</w:t>
      </w:r>
    </w:p>
    <w:p w14:paraId="6119F6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</w:t>
      </w:r>
    </w:p>
    <w:p w14:paraId="3C1156B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augment "/subnet3gpp:SubNetwork" {</w:t>
      </w:r>
    </w:p>
    <w:p w14:paraId="0038DE1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list RimRSGlobal {</w:t>
      </w:r>
    </w:p>
    <w:p w14:paraId="20ACB48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description "Represents global/common Remote Interference Management (RIM) </w:t>
      </w:r>
    </w:p>
    <w:p w14:paraId="1C968446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Reference Signal (RS) resource allocated for the whole network. </w:t>
      </w:r>
    </w:p>
    <w:p w14:paraId="555D4280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Resource for RIM-RS transmission is defined by Sequence domain resource, </w:t>
      </w:r>
    </w:p>
    <w:p w14:paraId="75CD16D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Time domain resource and Frequency resource. The configure parameters </w:t>
      </w:r>
    </w:p>
    <w:p w14:paraId="57F331D7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of the RIM RS resource are applied to all Sets of RIM RS Resource </w:t>
      </w:r>
    </w:p>
    <w:p w14:paraId="27CBF43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across gNBs/cells in the network.";</w:t>
      </w:r>
    </w:p>
    <w:p w14:paraId="566516DB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key id;</w:t>
      </w:r>
    </w:p>
    <w:p w14:paraId="7F2ABBD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max-elements 1;</w:t>
      </w:r>
    </w:p>
    <w:p w14:paraId="25749FE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uses top3gpp:Top_Grp;</w:t>
      </w:r>
    </w:p>
    <w:p w14:paraId="06279D11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container attributes {</w:t>
      </w:r>
    </w:p>
    <w:p w14:paraId="38C14C79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RimRSGlobalGrp;</w:t>
      </w:r>
    </w:p>
    <w:p w14:paraId="6A9F99BE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}</w:t>
      </w:r>
    </w:p>
    <w:p w14:paraId="07D9FB6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F1934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list RimRSSet {</w:t>
      </w:r>
    </w:p>
    <w:p w14:paraId="1CC6B7D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description "Represents aggressor or victim Set organized by OAM. </w:t>
      </w:r>
    </w:p>
    <w:p w14:paraId="0E882FD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RIM RS Resource is assigned to each Set, which is identified by </w:t>
      </w:r>
    </w:p>
    <w:p w14:paraId="19A0186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triple indices set of </w:t>
      </w:r>
    </w:p>
    <w:p w14:paraId="2DD61F2F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&lt;Time domain index, Frequency domain index, and  Sequence index &gt;. </w:t>
      </w:r>
    </w:p>
    <w:p w14:paraId="0A77252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The triple indices set can be derived by setId attribute </w:t>
      </w:r>
    </w:p>
    <w:p w14:paraId="17D8B278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  (See subclause 7.4.1.6 in TS 38.211 ).";</w:t>
      </w:r>
    </w:p>
    <w:p w14:paraId="6F4357A5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key id;</w:t>
      </w:r>
    </w:p>
    <w:p w14:paraId="05863BAC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uses top3gpp:Top_Grp;</w:t>
      </w:r>
    </w:p>
    <w:p w14:paraId="09ABEA2A" w14:textId="77777777" w:rsidR="006015BE" w:rsidRPr="009C23F8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C23F8">
        <w:rPr>
          <w:rFonts w:ascii="Courier New" w:hAnsi="Courier New"/>
          <w:noProof/>
          <w:sz w:val="16"/>
        </w:rPr>
        <w:t xml:space="preserve">        container attributes {</w:t>
      </w:r>
    </w:p>
    <w:p w14:paraId="2342F4F9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9C23F8">
        <w:rPr>
          <w:rFonts w:ascii="Courier New" w:hAnsi="Courier New"/>
          <w:noProof/>
          <w:sz w:val="16"/>
        </w:rPr>
        <w:t xml:space="preserve">          </w:t>
      </w:r>
      <w:r w:rsidRPr="006954B0">
        <w:rPr>
          <w:rFonts w:ascii="Courier New" w:hAnsi="Courier New"/>
          <w:noProof/>
          <w:sz w:val="16"/>
          <w:lang w:val="fr-FR"/>
        </w:rPr>
        <w:t>uses RimRSSetGrp;</w:t>
      </w:r>
    </w:p>
    <w:p w14:paraId="5ABCB246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    }</w:t>
      </w:r>
    </w:p>
    <w:p w14:paraId="140FFBA7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  }</w:t>
      </w:r>
    </w:p>
    <w:p w14:paraId="4435EF70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  }</w:t>
      </w:r>
    </w:p>
    <w:p w14:paraId="642F773F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 xml:space="preserve">  }  </w:t>
      </w:r>
    </w:p>
    <w:p w14:paraId="0BFEAABE" w14:textId="77777777" w:rsidR="006015BE" w:rsidRPr="006954B0" w:rsidRDefault="006015BE" w:rsidP="006015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6954B0">
        <w:rPr>
          <w:rFonts w:ascii="Courier New" w:hAnsi="Courier New"/>
          <w:noProof/>
          <w:sz w:val="16"/>
          <w:lang w:val="fr-FR"/>
        </w:rPr>
        <w:t>}</w:t>
      </w:r>
    </w:p>
    <w:p w14:paraId="43E9025B" w14:textId="77777777" w:rsidR="006015BE" w:rsidRPr="006954B0" w:rsidRDefault="006015BE" w:rsidP="006015B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fr-FR"/>
        </w:rPr>
      </w:pPr>
      <w:r w:rsidRPr="006954B0">
        <w:rPr>
          <w:rFonts w:ascii="Courier New" w:hAnsi="Courier New" w:cs="Arial"/>
          <w:sz w:val="16"/>
          <w:szCs w:val="22"/>
          <w:lang w:val="fr-FR"/>
        </w:rPr>
        <w:t>&lt;CODE ENDS&gt;</w:t>
      </w: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30" w:name="_Toc59183364"/>
      <w:bookmarkStart w:id="31" w:name="_Toc59184830"/>
      <w:bookmarkStart w:id="32" w:name="_Toc59195765"/>
      <w:bookmarkStart w:id="33" w:name="_Toc59440194"/>
      <w:bookmarkStart w:id="34" w:name="_Toc67990643"/>
      <w:bookmarkEnd w:id="25"/>
      <w:bookmarkEnd w:id="26"/>
      <w:bookmarkEnd w:id="27"/>
      <w:bookmarkEnd w:id="28"/>
      <w:bookmarkEnd w:id="29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  <w:t>Void</w:t>
      </w:r>
      <w:bookmarkEnd w:id="30"/>
      <w:bookmarkEnd w:id="31"/>
      <w:bookmarkEnd w:id="32"/>
      <w:bookmarkEnd w:id="33"/>
      <w:bookmarkEnd w:id="34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35" w:name="_Toc59183365"/>
      <w:bookmarkStart w:id="36" w:name="_Toc59184831"/>
      <w:bookmarkStart w:id="37" w:name="_Toc59195766"/>
      <w:bookmarkStart w:id="38" w:name="_Toc59440195"/>
      <w:bookmarkStart w:id="39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35"/>
      <w:bookmarkEnd w:id="36"/>
      <w:bookmarkEnd w:id="37"/>
      <w:bookmarkEnd w:id="38"/>
      <w:bookmarkEnd w:id="39"/>
    </w:p>
    <w:p w14:paraId="5BDC833F" w14:textId="77777777" w:rsidR="006A578F" w:rsidRPr="00864A2A" w:rsidRDefault="006A578F" w:rsidP="006A578F">
      <w:r w:rsidRPr="00412414">
        <w:t xml:space="preserve">If the class ManagedElement and the underlying hierarchy is contained under a </w:t>
      </w:r>
      <w:r w:rsidRPr="00864A2A">
        <w:t>SubNetwork</w:t>
      </w:r>
      <w:r w:rsidRPr="00412414">
        <w:t>,</w:t>
      </w:r>
      <w:r>
        <w:t xml:space="preserve"> </w:t>
      </w:r>
      <w:r w:rsidRPr="00412414">
        <w:t>the YANG module for ManagedElement shall be mounted at the mountpoint "children-of-</w:t>
      </w:r>
      <w:r w:rsidRPr="00864A2A">
        <w:t>SubNetwork</w:t>
      </w:r>
      <w:r w:rsidRPr="00412414">
        <w:t>" in the YANG module _3gpp-common-</w:t>
      </w:r>
      <w:r w:rsidRPr="00864A2A">
        <w:t>subnetwork</w:t>
      </w:r>
      <w:r w:rsidRPr="00412414">
        <w:t>, together with the YANG modules containing IOCs that can be contained under the ManagedElement directly or under other IOCs contained by the ManagedElement.</w:t>
      </w:r>
    </w:p>
    <w:p w14:paraId="35A3F5CF" w14:textId="77777777" w:rsidR="006A578F" w:rsidRPr="00586374" w:rsidRDefault="006A578F" w:rsidP="006A578F">
      <w:r w:rsidRPr="00412414">
        <w:t>If the class ManagedElement and the underlying hierarchy is contained under a MeContext,</w:t>
      </w:r>
      <w:r>
        <w:t xml:space="preserve"> </w:t>
      </w:r>
      <w:r w:rsidRPr="00412414">
        <w:t>the YANG module for ManagedElement shall be mounted at the mountpoint "children-of-MeContext" in the YANG module _3gpp-common-mecontext, together with the YANG modules containing IOCs that can be contained under the ManagedElement directly or under other IOCs contained by the ManagedElement.</w:t>
      </w:r>
    </w:p>
    <w:p w14:paraId="16E32BD7" w14:textId="3210F8F7" w:rsidR="008A35FC" w:rsidRDefault="008A47E6" w:rsidP="008A35FC">
      <w:pPr>
        <w:rPr>
          <w:rFonts w:cs="Courier New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0930993F" w14:textId="641A84BE" w:rsidR="008A35FC" w:rsidRPr="008A35FC" w:rsidRDefault="008A35FC" w:rsidP="008A47E6">
      <w:pPr>
        <w:pStyle w:val="Heading8"/>
      </w:pPr>
      <w:r w:rsidRPr="0041693A">
        <w:br w:type="page"/>
      </w:r>
      <w:bookmarkStart w:id="40" w:name="_Toc59183366"/>
      <w:bookmarkStart w:id="41" w:name="_Toc59184832"/>
      <w:bookmarkStart w:id="42" w:name="_Toc59195767"/>
      <w:bookmarkStart w:id="43" w:name="_Toc59440196"/>
      <w:bookmarkStart w:id="44" w:name="_Toc67990645"/>
      <w:r w:rsidRPr="0041693A">
        <w:lastRenderedPageBreak/>
        <w:t>Annex F (normative):</w:t>
      </w:r>
      <w:r w:rsidRPr="0041693A">
        <w:br/>
      </w:r>
      <w:bookmarkEnd w:id="40"/>
      <w:bookmarkEnd w:id="41"/>
      <w:bookmarkEnd w:id="42"/>
      <w:bookmarkEnd w:id="43"/>
      <w:r w:rsidRPr="0041693A">
        <w:t>Void</w:t>
      </w:r>
      <w:bookmarkEnd w:id="44"/>
    </w:p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45" w:name="_Toc59183376"/>
      <w:bookmarkStart w:id="46" w:name="_Toc59184842"/>
      <w:bookmarkStart w:id="47" w:name="_Toc59195777"/>
      <w:bookmarkStart w:id="48" w:name="_Toc59440206"/>
      <w:bookmarkStart w:id="49" w:name="_Toc67990646"/>
      <w:r w:rsidRPr="0041693A">
        <w:lastRenderedPageBreak/>
        <w:t>Annex G (normative):</w:t>
      </w:r>
      <w:r w:rsidRPr="0041693A">
        <w:br/>
        <w:t>OpenAPI definition of the 5GC NRM</w:t>
      </w:r>
      <w:bookmarkEnd w:id="45"/>
      <w:bookmarkEnd w:id="46"/>
      <w:bookmarkEnd w:id="47"/>
      <w:bookmarkEnd w:id="48"/>
      <w:bookmarkEnd w:id="49"/>
    </w:p>
    <w:p w14:paraId="69E17D06" w14:textId="2873AC67" w:rsidR="008A35FC" w:rsidRDefault="008A35FC" w:rsidP="008A35FC">
      <w:pPr>
        <w:pStyle w:val="Heading1"/>
      </w:pPr>
      <w:bookmarkStart w:id="50" w:name="_Toc59184843"/>
      <w:bookmarkStart w:id="51" w:name="_Toc59195778"/>
      <w:bookmarkStart w:id="52" w:name="_Toc59440207"/>
      <w:bookmarkStart w:id="53" w:name="_Toc67990647"/>
      <w:bookmarkStart w:id="54" w:name="_Toc59183377"/>
      <w:r>
        <w:t>G.1</w:t>
      </w:r>
      <w:r>
        <w:tab/>
        <w:t>General</w:t>
      </w:r>
      <w:bookmarkEnd w:id="50"/>
      <w:bookmarkEnd w:id="51"/>
      <w:bookmarkEnd w:id="52"/>
      <w:bookmarkEnd w:id="53"/>
      <w:bookmarkEnd w:id="54"/>
    </w:p>
    <w:p w14:paraId="4FB874B3" w14:textId="77777777" w:rsidR="00C16188" w:rsidRDefault="00C16188" w:rsidP="008A35FC">
      <w:r>
        <w:t>This annex contains the OpenAPI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>Mapping rules to produce the OpenAPI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55" w:name="_Toc59183378"/>
      <w:bookmarkStart w:id="56" w:name="_Toc59184844"/>
      <w:bookmarkStart w:id="57" w:name="_Toc59195779"/>
      <w:bookmarkStart w:id="58" w:name="_Toc59440208"/>
      <w:bookmarkStart w:id="59" w:name="_Toc67990648"/>
      <w:r>
        <w:t>G.2</w:t>
      </w:r>
      <w:r>
        <w:tab/>
        <w:t>Void</w:t>
      </w:r>
      <w:bookmarkEnd w:id="55"/>
      <w:bookmarkEnd w:id="56"/>
      <w:bookmarkEnd w:id="57"/>
      <w:bookmarkEnd w:id="58"/>
      <w:bookmarkEnd w:id="59"/>
    </w:p>
    <w:p w14:paraId="65BAAFF3" w14:textId="77777777" w:rsidR="008A35FC" w:rsidRDefault="008A35FC" w:rsidP="008A35FC">
      <w:bookmarkStart w:id="60" w:name="_Toc59183379"/>
      <w:bookmarkStart w:id="61" w:name="_Toc59184845"/>
      <w:bookmarkStart w:id="62" w:name="_Toc59195780"/>
      <w:bookmarkStart w:id="63" w:name="_Toc59440209"/>
      <w:bookmarkStart w:id="64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60"/>
      <w:bookmarkEnd w:id="61"/>
      <w:bookmarkEnd w:id="62"/>
      <w:bookmarkEnd w:id="63"/>
      <w:bookmarkEnd w:id="64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65" w:name="_Toc59183380"/>
      <w:bookmarkStart w:id="66" w:name="_Toc59184846"/>
      <w:bookmarkStart w:id="67" w:name="_Toc59195781"/>
      <w:bookmarkStart w:id="68" w:name="_Toc59440210"/>
      <w:bookmarkStart w:id="69" w:name="_Toc67990650"/>
      <w:r>
        <w:t>G.4</w:t>
      </w:r>
      <w:r>
        <w:tab/>
        <w:t>Solution Set (SS) definitions</w:t>
      </w:r>
      <w:bookmarkEnd w:id="65"/>
      <w:bookmarkEnd w:id="66"/>
      <w:bookmarkEnd w:id="67"/>
      <w:bookmarkEnd w:id="68"/>
      <w:bookmarkEnd w:id="69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70" w:name="_Toc59183381"/>
      <w:bookmarkStart w:id="71" w:name="_Toc59184847"/>
      <w:bookmarkStart w:id="72" w:name="_Toc59195782"/>
      <w:bookmarkStart w:id="73" w:name="_Toc59440211"/>
      <w:bookmarkStart w:id="74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70"/>
      <w:bookmarkEnd w:id="71"/>
      <w:bookmarkEnd w:id="72"/>
      <w:bookmarkEnd w:id="73"/>
      <w:bookmarkEnd w:id="74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75" w:name="_Toc59183382"/>
      <w:bookmarkStart w:id="76" w:name="_Toc59184848"/>
      <w:bookmarkStart w:id="77" w:name="_Toc59195783"/>
      <w:bookmarkStart w:id="78" w:name="_Toc59440212"/>
      <w:bookmarkStart w:id="79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75"/>
      <w:bookmarkEnd w:id="76"/>
      <w:bookmarkEnd w:id="77"/>
      <w:bookmarkEnd w:id="78"/>
      <w:bookmarkEnd w:id="79"/>
    </w:p>
    <w:p w14:paraId="25EEDD6F" w14:textId="77777777" w:rsidR="008A35FC" w:rsidRDefault="008A35FC" w:rsidP="008A35FC">
      <w:pPr>
        <w:rPr>
          <w:lang w:eastAsia="zh-CN"/>
        </w:rPr>
      </w:pPr>
    </w:p>
    <w:p w14:paraId="7C7BECEB" w14:textId="77777777" w:rsidR="00A25744" w:rsidRPr="00993D26" w:rsidRDefault="00A25744" w:rsidP="00A25744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</w:t>
      </w:r>
      <w:r w:rsidRPr="00392113">
        <w:rPr>
          <w:rFonts w:ascii="Courier" w:eastAsia="MS Mincho" w:hAnsi="Courier"/>
          <w:szCs w:val="16"/>
        </w:rPr>
        <w:t>TS28541_5G</w:t>
      </w:r>
      <w:r w:rsidRPr="00EB2C29">
        <w:rPr>
          <w:rFonts w:ascii="Courier" w:eastAsia="MS Mincho" w:hAnsi="Courier"/>
          <w:szCs w:val="16"/>
        </w:rPr>
        <w:t>cNrm.yaml"</w:t>
      </w:r>
    </w:p>
    <w:p w14:paraId="393CEFC1" w14:textId="77777777" w:rsidR="00A25744" w:rsidRPr="00201E95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</w:p>
    <w:p w14:paraId="71C686AB" w14:textId="77777777" w:rsidR="00A25744" w:rsidRPr="008F7C23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82939DE" w14:textId="77777777" w:rsidR="00A25744" w:rsidRDefault="00A25744" w:rsidP="00A25744">
      <w:pPr>
        <w:pStyle w:val="PL"/>
      </w:pPr>
      <w:r>
        <w:t>openapi: 3.0.1</w:t>
      </w:r>
    </w:p>
    <w:p w14:paraId="109DDB49" w14:textId="77777777" w:rsidR="00A25744" w:rsidRDefault="00A25744" w:rsidP="00A25744">
      <w:pPr>
        <w:pStyle w:val="PL"/>
      </w:pPr>
      <w:r>
        <w:t>info:</w:t>
      </w:r>
    </w:p>
    <w:p w14:paraId="12F226A3" w14:textId="77777777" w:rsidR="00A25744" w:rsidRDefault="00A25744" w:rsidP="00A25744">
      <w:pPr>
        <w:pStyle w:val="PL"/>
      </w:pPr>
      <w:r>
        <w:t xml:space="preserve">  title: 3GPP 5GC NRM</w:t>
      </w:r>
    </w:p>
    <w:p w14:paraId="6EC0E7A5" w14:textId="77777777" w:rsidR="00A25744" w:rsidRDefault="00A25744" w:rsidP="00A25744">
      <w:pPr>
        <w:pStyle w:val="PL"/>
      </w:pPr>
      <w:r>
        <w:t xml:space="preserve">  version: 17.16.0</w:t>
      </w:r>
    </w:p>
    <w:p w14:paraId="48BCC120" w14:textId="77777777" w:rsidR="00A25744" w:rsidRDefault="00A25744" w:rsidP="00A25744">
      <w:pPr>
        <w:pStyle w:val="PL"/>
      </w:pPr>
      <w:r>
        <w:t xml:space="preserve">  description: &gt;-</w:t>
      </w:r>
    </w:p>
    <w:p w14:paraId="0C49BA13" w14:textId="77777777" w:rsidR="00A25744" w:rsidRDefault="00A25744" w:rsidP="00A25744">
      <w:pPr>
        <w:pStyle w:val="PL"/>
      </w:pPr>
      <w:r>
        <w:t xml:space="preserve">    OAS 3.0.1 specification of the 5GC NRM</w:t>
      </w:r>
    </w:p>
    <w:p w14:paraId="03742F64" w14:textId="77777777" w:rsidR="00A25744" w:rsidRDefault="00A25744" w:rsidP="00A25744">
      <w:pPr>
        <w:pStyle w:val="PL"/>
      </w:pPr>
      <w:r>
        <w:t xml:space="preserve">    © 2024, 3GPP Organizational Partners (ARIB, ATIS, CCSA, ETSI, TSDSI, TTA, TTC).</w:t>
      </w:r>
    </w:p>
    <w:p w14:paraId="1B4AC38E" w14:textId="77777777" w:rsidR="00A25744" w:rsidRDefault="00A25744" w:rsidP="00A25744">
      <w:pPr>
        <w:pStyle w:val="PL"/>
      </w:pPr>
      <w:r>
        <w:t xml:space="preserve">    All rights reserved.</w:t>
      </w:r>
    </w:p>
    <w:p w14:paraId="1E3CE938" w14:textId="77777777" w:rsidR="00A25744" w:rsidRDefault="00A25744" w:rsidP="00A25744">
      <w:pPr>
        <w:pStyle w:val="PL"/>
      </w:pPr>
      <w:r>
        <w:t>externalDocs:</w:t>
      </w:r>
    </w:p>
    <w:p w14:paraId="21CBB986" w14:textId="77777777" w:rsidR="00A25744" w:rsidRDefault="00A25744" w:rsidP="00A25744">
      <w:pPr>
        <w:pStyle w:val="PL"/>
      </w:pPr>
      <w:r>
        <w:t xml:space="preserve">  description: 3GPP TS 28.541; 5G NRM, 5GC NRM</w:t>
      </w:r>
    </w:p>
    <w:p w14:paraId="1F991BA7" w14:textId="77777777" w:rsidR="00A25744" w:rsidRDefault="00A25744" w:rsidP="00A25744">
      <w:pPr>
        <w:pStyle w:val="PL"/>
      </w:pPr>
      <w:r>
        <w:t xml:space="preserve">  url: http://www.3gpp.org/ftp/Specs/archive/28_series/28.541/</w:t>
      </w:r>
    </w:p>
    <w:p w14:paraId="4FC6A491" w14:textId="77777777" w:rsidR="00A25744" w:rsidRDefault="00A25744" w:rsidP="00A25744">
      <w:pPr>
        <w:pStyle w:val="PL"/>
      </w:pPr>
      <w:r>
        <w:t>paths: {}</w:t>
      </w:r>
    </w:p>
    <w:p w14:paraId="12A432C8" w14:textId="77777777" w:rsidR="00A25744" w:rsidRDefault="00A25744" w:rsidP="00A25744">
      <w:pPr>
        <w:pStyle w:val="PL"/>
      </w:pPr>
      <w:r>
        <w:t>components:</w:t>
      </w:r>
    </w:p>
    <w:p w14:paraId="403CEFE8" w14:textId="77777777" w:rsidR="00A25744" w:rsidRDefault="00A25744" w:rsidP="00A25744">
      <w:pPr>
        <w:pStyle w:val="PL"/>
      </w:pPr>
      <w:r>
        <w:t xml:space="preserve">  schemas:</w:t>
      </w:r>
    </w:p>
    <w:p w14:paraId="7CCC7B88" w14:textId="77777777" w:rsidR="00A25744" w:rsidRDefault="00A25744" w:rsidP="00A25744">
      <w:pPr>
        <w:pStyle w:val="PL"/>
      </w:pPr>
    </w:p>
    <w:p w14:paraId="4BAC11F5" w14:textId="77777777" w:rsidR="00A25744" w:rsidRDefault="00A25744" w:rsidP="00A25744">
      <w:pPr>
        <w:pStyle w:val="PL"/>
      </w:pPr>
      <w:r>
        <w:t>#-------- Definition of types-----------------------------------------------------</w:t>
      </w:r>
    </w:p>
    <w:p w14:paraId="2339C018" w14:textId="77777777" w:rsidR="00A25744" w:rsidRDefault="00A25744" w:rsidP="00A25744">
      <w:pPr>
        <w:pStyle w:val="PL"/>
      </w:pPr>
    </w:p>
    <w:p w14:paraId="798B1542" w14:textId="77777777" w:rsidR="00A25744" w:rsidRDefault="00A25744" w:rsidP="00A25744">
      <w:pPr>
        <w:pStyle w:val="PL"/>
      </w:pPr>
      <w:r>
        <w:t xml:space="preserve">    AmfIdentifier:</w:t>
      </w:r>
    </w:p>
    <w:p w14:paraId="67BB7C2F" w14:textId="77777777" w:rsidR="00A25744" w:rsidRDefault="00A25744" w:rsidP="00A25744">
      <w:pPr>
        <w:pStyle w:val="PL"/>
      </w:pPr>
      <w:r>
        <w:t xml:space="preserve">      type: object</w:t>
      </w:r>
    </w:p>
    <w:p w14:paraId="1E9816FB" w14:textId="77777777" w:rsidR="00A25744" w:rsidRDefault="00A25744" w:rsidP="00A25744">
      <w:pPr>
        <w:pStyle w:val="PL"/>
      </w:pPr>
      <w:r>
        <w:t xml:space="preserve">      description: 'AmfIdentifier comprise of amfRegionId, amfSetId and amfPointer'</w:t>
      </w:r>
    </w:p>
    <w:p w14:paraId="4BB650FB" w14:textId="77777777" w:rsidR="00A25744" w:rsidRDefault="00A25744" w:rsidP="00A25744">
      <w:pPr>
        <w:pStyle w:val="PL"/>
      </w:pPr>
      <w:r>
        <w:t xml:space="preserve">      properties:</w:t>
      </w:r>
    </w:p>
    <w:p w14:paraId="2C4D970F" w14:textId="77777777" w:rsidR="00A25744" w:rsidRDefault="00A25744" w:rsidP="00A25744">
      <w:pPr>
        <w:pStyle w:val="PL"/>
      </w:pPr>
      <w:r>
        <w:t xml:space="preserve">        amfRegionId:</w:t>
      </w:r>
    </w:p>
    <w:p w14:paraId="37A8E72D" w14:textId="77777777" w:rsidR="00A25744" w:rsidRDefault="00A25744" w:rsidP="00A25744">
      <w:pPr>
        <w:pStyle w:val="PL"/>
      </w:pPr>
      <w:r>
        <w:lastRenderedPageBreak/>
        <w:t xml:space="preserve">          $ref: '#/components/schemas/AmfRegionId'</w:t>
      </w:r>
    </w:p>
    <w:p w14:paraId="65B9832F" w14:textId="77777777" w:rsidR="00A25744" w:rsidRDefault="00A25744" w:rsidP="00A25744">
      <w:pPr>
        <w:pStyle w:val="PL"/>
      </w:pPr>
      <w:r>
        <w:t xml:space="preserve">        amfSetId:</w:t>
      </w:r>
    </w:p>
    <w:p w14:paraId="18EA9A1D" w14:textId="77777777" w:rsidR="00A25744" w:rsidRDefault="00A25744" w:rsidP="00A25744">
      <w:pPr>
        <w:pStyle w:val="PL"/>
      </w:pPr>
      <w:r>
        <w:t xml:space="preserve">          $ref: '#/components/schemas/AmfSetId'</w:t>
      </w:r>
    </w:p>
    <w:p w14:paraId="7B26FD8F" w14:textId="77777777" w:rsidR="00A25744" w:rsidRDefault="00A25744" w:rsidP="00A25744">
      <w:pPr>
        <w:pStyle w:val="PL"/>
      </w:pPr>
      <w:r>
        <w:t xml:space="preserve">        amfPointer:</w:t>
      </w:r>
    </w:p>
    <w:p w14:paraId="21DA4B8A" w14:textId="77777777" w:rsidR="00A25744" w:rsidRDefault="00A25744" w:rsidP="00A25744">
      <w:pPr>
        <w:pStyle w:val="PL"/>
      </w:pPr>
      <w:r>
        <w:t xml:space="preserve">          $ref: '#/components/schemas/AmfPointer'</w:t>
      </w:r>
    </w:p>
    <w:p w14:paraId="4E90B8E2" w14:textId="77777777" w:rsidR="00A25744" w:rsidRDefault="00A25744" w:rsidP="00A25744">
      <w:pPr>
        <w:pStyle w:val="PL"/>
      </w:pPr>
      <w:r>
        <w:t xml:space="preserve">    AmfRegionId:</w:t>
      </w:r>
    </w:p>
    <w:p w14:paraId="2111A872" w14:textId="77777777" w:rsidR="00A25744" w:rsidRDefault="00A25744" w:rsidP="00A25744">
      <w:pPr>
        <w:pStyle w:val="PL"/>
      </w:pPr>
      <w:r>
        <w:t xml:space="preserve">      type: integer</w:t>
      </w:r>
    </w:p>
    <w:p w14:paraId="3D77D7EF" w14:textId="77777777" w:rsidR="00A25744" w:rsidRDefault="00A25744" w:rsidP="00A25744">
      <w:pPr>
        <w:pStyle w:val="PL"/>
      </w:pPr>
      <w:r>
        <w:t xml:space="preserve">      description: AmfRegionId is defined in TS 23.003</w:t>
      </w:r>
    </w:p>
    <w:p w14:paraId="39A3C058" w14:textId="77777777" w:rsidR="00A25744" w:rsidRDefault="00A25744" w:rsidP="00A25744">
      <w:pPr>
        <w:pStyle w:val="PL"/>
      </w:pPr>
      <w:r>
        <w:t xml:space="preserve">      maximum: 255</w:t>
      </w:r>
    </w:p>
    <w:p w14:paraId="5A16C59C" w14:textId="77777777" w:rsidR="00A25744" w:rsidRDefault="00A25744" w:rsidP="00A25744">
      <w:pPr>
        <w:pStyle w:val="PL"/>
      </w:pPr>
      <w:r>
        <w:t xml:space="preserve">    AmfSetId:</w:t>
      </w:r>
    </w:p>
    <w:p w14:paraId="36A7E31D" w14:textId="77777777" w:rsidR="00A25744" w:rsidRDefault="00A25744" w:rsidP="00A25744">
      <w:pPr>
        <w:pStyle w:val="PL"/>
      </w:pPr>
      <w:r>
        <w:t xml:space="preserve">      type: string</w:t>
      </w:r>
    </w:p>
    <w:p w14:paraId="61C0A986" w14:textId="77777777" w:rsidR="00A25744" w:rsidRDefault="00A25744" w:rsidP="00A25744">
      <w:pPr>
        <w:pStyle w:val="PL"/>
      </w:pPr>
      <w:r>
        <w:t xml:space="preserve">      description: AmfSetId is defined in TS 23.003</w:t>
      </w:r>
    </w:p>
    <w:p w14:paraId="3734594A" w14:textId="77777777" w:rsidR="00A25744" w:rsidRDefault="00A25744" w:rsidP="00A25744">
      <w:pPr>
        <w:pStyle w:val="PL"/>
      </w:pPr>
      <w:r>
        <w:t xml:space="preserve">      maximum: 1023</w:t>
      </w:r>
    </w:p>
    <w:p w14:paraId="6E523D07" w14:textId="77777777" w:rsidR="00A25744" w:rsidRDefault="00A25744" w:rsidP="00A25744">
      <w:pPr>
        <w:pStyle w:val="PL"/>
      </w:pPr>
      <w:r>
        <w:t xml:space="preserve">    AmfPointer:</w:t>
      </w:r>
    </w:p>
    <w:p w14:paraId="63FC2AE1" w14:textId="77777777" w:rsidR="00A25744" w:rsidRDefault="00A25744" w:rsidP="00A25744">
      <w:pPr>
        <w:pStyle w:val="PL"/>
      </w:pPr>
      <w:r>
        <w:t xml:space="preserve">      type: integer</w:t>
      </w:r>
    </w:p>
    <w:p w14:paraId="5C05E4F6" w14:textId="77777777" w:rsidR="00A25744" w:rsidRDefault="00A25744" w:rsidP="00A25744">
      <w:pPr>
        <w:pStyle w:val="PL"/>
      </w:pPr>
      <w:r>
        <w:t xml:space="preserve">      description: AmfPointer is defined in TS 23.003</w:t>
      </w:r>
    </w:p>
    <w:p w14:paraId="692D886F" w14:textId="77777777" w:rsidR="00A25744" w:rsidRDefault="00A25744" w:rsidP="00A25744">
      <w:pPr>
        <w:pStyle w:val="PL"/>
      </w:pPr>
      <w:r>
        <w:t xml:space="preserve">      maximum: 63</w:t>
      </w:r>
    </w:p>
    <w:p w14:paraId="12D7E6B7" w14:textId="77777777" w:rsidR="00A25744" w:rsidRDefault="00A25744" w:rsidP="00A25744">
      <w:pPr>
        <w:pStyle w:val="PL"/>
      </w:pPr>
      <w:r>
        <w:t xml:space="preserve">    IpEndPoint:</w:t>
      </w:r>
    </w:p>
    <w:p w14:paraId="7FBAAC87" w14:textId="77777777" w:rsidR="00A25744" w:rsidRDefault="00A25744" w:rsidP="00A25744">
      <w:pPr>
        <w:pStyle w:val="PL"/>
      </w:pPr>
      <w:r>
        <w:t xml:space="preserve">      type: object</w:t>
      </w:r>
    </w:p>
    <w:p w14:paraId="3779C422" w14:textId="77777777" w:rsidR="00A25744" w:rsidRDefault="00A25744" w:rsidP="00A25744">
      <w:pPr>
        <w:pStyle w:val="PL"/>
      </w:pPr>
      <w:r>
        <w:t xml:space="preserve">      properties:</w:t>
      </w:r>
    </w:p>
    <w:p w14:paraId="55662763" w14:textId="77777777" w:rsidR="00A25744" w:rsidRDefault="00A25744" w:rsidP="00A25744">
      <w:pPr>
        <w:pStyle w:val="PL"/>
      </w:pPr>
      <w:r>
        <w:t xml:space="preserve">        ipv4Address:</w:t>
      </w:r>
    </w:p>
    <w:p w14:paraId="4B01F567" w14:textId="77777777" w:rsidR="00A25744" w:rsidRDefault="00A25744" w:rsidP="00A25744">
      <w:pPr>
        <w:pStyle w:val="PL"/>
      </w:pPr>
      <w:r>
        <w:t xml:space="preserve">          $ref: 'TS28623_ComDefs.yaml#/components/schemas/Ipv4Addr'</w:t>
      </w:r>
    </w:p>
    <w:p w14:paraId="25305499" w14:textId="77777777" w:rsidR="00A25744" w:rsidRDefault="00A25744" w:rsidP="00A25744">
      <w:pPr>
        <w:pStyle w:val="PL"/>
      </w:pPr>
      <w:r>
        <w:t xml:space="preserve">        ipv6Address:</w:t>
      </w:r>
    </w:p>
    <w:p w14:paraId="4A2A45CD" w14:textId="77777777" w:rsidR="00A25744" w:rsidRDefault="00A25744" w:rsidP="00A25744">
      <w:pPr>
        <w:pStyle w:val="PL"/>
      </w:pPr>
      <w:r>
        <w:t xml:space="preserve">          $ref: 'TS28623_ComDefs.yaml#/components/schemas/Ipv6Addr'</w:t>
      </w:r>
    </w:p>
    <w:p w14:paraId="52C4A99B" w14:textId="77777777" w:rsidR="00A25744" w:rsidRDefault="00A25744" w:rsidP="00A25744">
      <w:pPr>
        <w:pStyle w:val="PL"/>
      </w:pPr>
      <w:r>
        <w:t xml:space="preserve">        ipv6Prefix:</w:t>
      </w:r>
    </w:p>
    <w:p w14:paraId="5DAB7ADF" w14:textId="77777777" w:rsidR="00A25744" w:rsidRDefault="00A25744" w:rsidP="00A25744">
      <w:pPr>
        <w:pStyle w:val="PL"/>
      </w:pPr>
      <w:r>
        <w:t xml:space="preserve">          $ref: 'TS28623_ComDefs.yaml#/components/schemas/Ipv6Prefix'</w:t>
      </w:r>
    </w:p>
    <w:p w14:paraId="16959581" w14:textId="77777777" w:rsidR="00A25744" w:rsidRDefault="00A25744" w:rsidP="00A25744">
      <w:pPr>
        <w:pStyle w:val="PL"/>
      </w:pPr>
      <w:r>
        <w:t xml:space="preserve">        transport:</w:t>
      </w:r>
    </w:p>
    <w:p w14:paraId="03953D33" w14:textId="77777777" w:rsidR="00A25744" w:rsidRDefault="00A25744" w:rsidP="00A25744">
      <w:pPr>
        <w:pStyle w:val="PL"/>
      </w:pPr>
      <w:r>
        <w:t xml:space="preserve">          $ref: 'TS28623_GenericNrm.yaml#/components/schemas/TransportProtocol'</w:t>
      </w:r>
    </w:p>
    <w:p w14:paraId="0F597E02" w14:textId="77777777" w:rsidR="00A25744" w:rsidRDefault="00A25744" w:rsidP="00A25744">
      <w:pPr>
        <w:pStyle w:val="PL"/>
      </w:pPr>
      <w:r>
        <w:t xml:space="preserve">        port:</w:t>
      </w:r>
    </w:p>
    <w:p w14:paraId="7743DA35" w14:textId="77777777" w:rsidR="00A25744" w:rsidRDefault="00A25744" w:rsidP="00A25744">
      <w:pPr>
        <w:pStyle w:val="PL"/>
      </w:pPr>
      <w:r>
        <w:t xml:space="preserve">          type: integer</w:t>
      </w:r>
    </w:p>
    <w:p w14:paraId="01170809" w14:textId="77777777" w:rsidR="00A25744" w:rsidRDefault="00A25744" w:rsidP="00A25744">
      <w:pPr>
        <w:pStyle w:val="PL"/>
      </w:pPr>
      <w:r>
        <w:t xml:space="preserve">    NFProfileList:</w:t>
      </w:r>
    </w:p>
    <w:p w14:paraId="6B9C0095" w14:textId="77777777" w:rsidR="00A25744" w:rsidRDefault="00A25744" w:rsidP="00A25744">
      <w:pPr>
        <w:pStyle w:val="PL"/>
      </w:pPr>
      <w:r>
        <w:t xml:space="preserve">      type: array</w:t>
      </w:r>
    </w:p>
    <w:p w14:paraId="5ACF40A0" w14:textId="77777777" w:rsidR="00A25744" w:rsidRDefault="00A25744" w:rsidP="00A25744">
      <w:pPr>
        <w:pStyle w:val="PL"/>
      </w:pPr>
      <w:r>
        <w:t xml:space="preserve">      description: List of NF profile</w:t>
      </w:r>
    </w:p>
    <w:p w14:paraId="5BEF201A" w14:textId="77777777" w:rsidR="00A25744" w:rsidRDefault="00A25744" w:rsidP="00A25744">
      <w:pPr>
        <w:pStyle w:val="PL"/>
      </w:pPr>
      <w:r>
        <w:t xml:space="preserve">      items:</w:t>
      </w:r>
    </w:p>
    <w:p w14:paraId="7FAF6773" w14:textId="77777777" w:rsidR="00A25744" w:rsidRDefault="00A25744" w:rsidP="00A25744">
      <w:pPr>
        <w:pStyle w:val="PL"/>
      </w:pPr>
      <w:r>
        <w:t xml:space="preserve">        $ref: '#/components/schemas/NFProfile'</w:t>
      </w:r>
    </w:p>
    <w:p w14:paraId="07209719" w14:textId="77777777" w:rsidR="00A25744" w:rsidRDefault="00A25744" w:rsidP="00A25744">
      <w:pPr>
        <w:pStyle w:val="PL"/>
      </w:pPr>
      <w:r>
        <w:t xml:space="preserve">    NFProfile:</w:t>
      </w:r>
    </w:p>
    <w:p w14:paraId="0851585A" w14:textId="77777777" w:rsidR="00A25744" w:rsidRDefault="00A25744" w:rsidP="00A25744">
      <w:pPr>
        <w:pStyle w:val="PL"/>
      </w:pPr>
      <w:r>
        <w:t xml:space="preserve">      type: object</w:t>
      </w:r>
    </w:p>
    <w:p w14:paraId="33B72600" w14:textId="77777777" w:rsidR="00A25744" w:rsidRDefault="00A25744" w:rsidP="00A25744">
      <w:pPr>
        <w:pStyle w:val="PL"/>
      </w:pPr>
      <w:r>
        <w:t xml:space="preserve">      description: 'NF profile stored in NRF, defined in TS 29.510'</w:t>
      </w:r>
    </w:p>
    <w:p w14:paraId="14399569" w14:textId="77777777" w:rsidR="00A25744" w:rsidRDefault="00A25744" w:rsidP="00A25744">
      <w:pPr>
        <w:pStyle w:val="PL"/>
      </w:pPr>
      <w:r>
        <w:t xml:space="preserve">      properties:</w:t>
      </w:r>
    </w:p>
    <w:p w14:paraId="00259498" w14:textId="77777777" w:rsidR="00A25744" w:rsidRDefault="00A25744" w:rsidP="00A25744">
      <w:pPr>
        <w:pStyle w:val="PL"/>
      </w:pPr>
      <w:r>
        <w:t xml:space="preserve">        nfInstanceId:</w:t>
      </w:r>
    </w:p>
    <w:p w14:paraId="054D68ED" w14:textId="77777777" w:rsidR="00A25744" w:rsidRDefault="00A25744" w:rsidP="00A25744">
      <w:pPr>
        <w:pStyle w:val="PL"/>
      </w:pPr>
      <w:r>
        <w:t xml:space="preserve">          type: string</w:t>
      </w:r>
    </w:p>
    <w:p w14:paraId="05BEEFD8" w14:textId="77777777" w:rsidR="00A25744" w:rsidRDefault="00A25744" w:rsidP="00A25744">
      <w:pPr>
        <w:pStyle w:val="PL"/>
      </w:pPr>
      <w:r>
        <w:t xml:space="preserve">          description: uuid of NF instance</w:t>
      </w:r>
    </w:p>
    <w:p w14:paraId="0903D73C" w14:textId="77777777" w:rsidR="00A25744" w:rsidRDefault="00A25744" w:rsidP="00A25744">
      <w:pPr>
        <w:pStyle w:val="PL"/>
      </w:pPr>
      <w:r>
        <w:t xml:space="preserve">        nfType:</w:t>
      </w:r>
    </w:p>
    <w:p w14:paraId="002246E5" w14:textId="77777777" w:rsidR="00A25744" w:rsidRDefault="00A25744" w:rsidP="00A25744">
      <w:pPr>
        <w:pStyle w:val="PL"/>
      </w:pPr>
      <w:r>
        <w:t xml:space="preserve">          $ref: 'TS28623_GenericNrm.yaml#/components/schemas/NFType'</w:t>
      </w:r>
    </w:p>
    <w:p w14:paraId="3E066F5F" w14:textId="77777777" w:rsidR="00A25744" w:rsidRDefault="00A25744" w:rsidP="00A25744">
      <w:pPr>
        <w:pStyle w:val="PL"/>
      </w:pPr>
      <w:r>
        <w:t xml:space="preserve">        nfStatus:</w:t>
      </w:r>
    </w:p>
    <w:p w14:paraId="3C07AF55" w14:textId="77777777" w:rsidR="00A25744" w:rsidRDefault="00A25744" w:rsidP="00A25744">
      <w:pPr>
        <w:pStyle w:val="PL"/>
      </w:pPr>
      <w:r>
        <w:t xml:space="preserve">          $ref: '#/components/schemas/NFStatus'</w:t>
      </w:r>
    </w:p>
    <w:p w14:paraId="0DDE2F31" w14:textId="77777777" w:rsidR="00A25744" w:rsidRDefault="00A25744" w:rsidP="00A25744">
      <w:pPr>
        <w:pStyle w:val="PL"/>
      </w:pPr>
      <w:r>
        <w:t xml:space="preserve">        plmn:</w:t>
      </w:r>
    </w:p>
    <w:p w14:paraId="1FC52014" w14:textId="77777777" w:rsidR="00A25744" w:rsidRDefault="00A25744" w:rsidP="00A25744">
      <w:pPr>
        <w:pStyle w:val="PL"/>
      </w:pPr>
      <w:r>
        <w:t xml:space="preserve">          type: array</w:t>
      </w:r>
    </w:p>
    <w:p w14:paraId="686C585C" w14:textId="77777777" w:rsidR="00A25744" w:rsidRDefault="00A25744" w:rsidP="00A25744">
      <w:pPr>
        <w:pStyle w:val="PL"/>
      </w:pPr>
      <w:r>
        <w:t xml:space="preserve">          items:</w:t>
      </w:r>
    </w:p>
    <w:p w14:paraId="1F86AB00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12E4C886" w14:textId="77777777" w:rsidR="00A25744" w:rsidRDefault="00A25744" w:rsidP="00A25744">
      <w:pPr>
        <w:pStyle w:val="PL"/>
      </w:pPr>
      <w:r>
        <w:t xml:space="preserve">        sNssais:</w:t>
      </w:r>
    </w:p>
    <w:p w14:paraId="6DED667D" w14:textId="77777777" w:rsidR="00A25744" w:rsidRDefault="00A25744" w:rsidP="00A25744">
      <w:pPr>
        <w:pStyle w:val="PL"/>
      </w:pPr>
      <w:r>
        <w:t xml:space="preserve">          type: array</w:t>
      </w:r>
    </w:p>
    <w:p w14:paraId="4781B0E3" w14:textId="77777777" w:rsidR="00A25744" w:rsidRDefault="00A25744" w:rsidP="00A25744">
      <w:pPr>
        <w:pStyle w:val="PL"/>
      </w:pPr>
      <w:r>
        <w:t xml:space="preserve">          items:</w:t>
      </w:r>
    </w:p>
    <w:p w14:paraId="556BC875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5786DAA5" w14:textId="77777777" w:rsidR="00A25744" w:rsidRDefault="00A25744" w:rsidP="00A25744">
      <w:pPr>
        <w:pStyle w:val="PL"/>
      </w:pPr>
      <w:r>
        <w:t xml:space="preserve">        fqdn:</w:t>
      </w:r>
    </w:p>
    <w:p w14:paraId="6B7EC34E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79177F98" w14:textId="77777777" w:rsidR="00A25744" w:rsidRDefault="00A25744" w:rsidP="00A25744">
      <w:pPr>
        <w:pStyle w:val="PL"/>
      </w:pPr>
      <w:r>
        <w:t xml:space="preserve">        interPlmnFqdn:</w:t>
      </w:r>
    </w:p>
    <w:p w14:paraId="1586D897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712FE1C2" w14:textId="77777777" w:rsidR="00A25744" w:rsidRDefault="00A25744" w:rsidP="00A25744">
      <w:pPr>
        <w:pStyle w:val="PL"/>
      </w:pPr>
      <w:r>
        <w:t xml:space="preserve">        nfServices:</w:t>
      </w:r>
    </w:p>
    <w:p w14:paraId="54F4C590" w14:textId="77777777" w:rsidR="00A25744" w:rsidRDefault="00A25744" w:rsidP="00A25744">
      <w:pPr>
        <w:pStyle w:val="PL"/>
      </w:pPr>
      <w:r>
        <w:t xml:space="preserve">          type: array</w:t>
      </w:r>
    </w:p>
    <w:p w14:paraId="4D4C0957" w14:textId="77777777" w:rsidR="00A25744" w:rsidRDefault="00A25744" w:rsidP="00A25744">
      <w:pPr>
        <w:pStyle w:val="PL"/>
      </w:pPr>
      <w:r>
        <w:t xml:space="preserve">          items:</w:t>
      </w:r>
    </w:p>
    <w:p w14:paraId="790F3B40" w14:textId="77777777" w:rsidR="00A25744" w:rsidRDefault="00A25744" w:rsidP="00A25744">
      <w:pPr>
        <w:pStyle w:val="PL"/>
      </w:pPr>
      <w:r>
        <w:t xml:space="preserve">            $ref: '#/components/schemas/NFService'</w:t>
      </w:r>
    </w:p>
    <w:p w14:paraId="5860EEA0" w14:textId="77777777" w:rsidR="00A25744" w:rsidRDefault="00A25744" w:rsidP="00A25744">
      <w:pPr>
        <w:pStyle w:val="PL"/>
      </w:pPr>
      <w:r>
        <w:t xml:space="preserve">    NFService:</w:t>
      </w:r>
    </w:p>
    <w:p w14:paraId="19AF4B04" w14:textId="77777777" w:rsidR="00A25744" w:rsidRDefault="00A25744" w:rsidP="00A25744">
      <w:pPr>
        <w:pStyle w:val="PL"/>
      </w:pPr>
      <w:r>
        <w:t xml:space="preserve">      type: object</w:t>
      </w:r>
    </w:p>
    <w:p w14:paraId="74DD9897" w14:textId="77777777" w:rsidR="00A25744" w:rsidRDefault="00A25744" w:rsidP="00A25744">
      <w:pPr>
        <w:pStyle w:val="PL"/>
      </w:pPr>
      <w:r>
        <w:t xml:space="preserve">      description: NF Service is defined in TS 29.510</w:t>
      </w:r>
    </w:p>
    <w:p w14:paraId="7433C546" w14:textId="77777777" w:rsidR="00A25744" w:rsidRDefault="00A25744" w:rsidP="00A25744">
      <w:pPr>
        <w:pStyle w:val="PL"/>
      </w:pPr>
      <w:r>
        <w:t xml:space="preserve">      properties:</w:t>
      </w:r>
    </w:p>
    <w:p w14:paraId="01240858" w14:textId="77777777" w:rsidR="00A25744" w:rsidRDefault="00A25744" w:rsidP="00A25744">
      <w:pPr>
        <w:pStyle w:val="PL"/>
      </w:pPr>
      <w:r>
        <w:t xml:space="preserve">        serviceInstanceId:</w:t>
      </w:r>
    </w:p>
    <w:p w14:paraId="5E60B976" w14:textId="77777777" w:rsidR="00A25744" w:rsidRDefault="00A25744" w:rsidP="00A25744">
      <w:pPr>
        <w:pStyle w:val="PL"/>
      </w:pPr>
      <w:r>
        <w:t xml:space="preserve">          type: string</w:t>
      </w:r>
    </w:p>
    <w:p w14:paraId="3FB7C520" w14:textId="77777777" w:rsidR="00A25744" w:rsidRDefault="00A25744" w:rsidP="00A25744">
      <w:pPr>
        <w:pStyle w:val="PL"/>
      </w:pPr>
      <w:r>
        <w:t xml:space="preserve">        serviceName:</w:t>
      </w:r>
    </w:p>
    <w:p w14:paraId="08123917" w14:textId="77777777" w:rsidR="00A25744" w:rsidRDefault="00A25744" w:rsidP="00A25744">
      <w:pPr>
        <w:pStyle w:val="PL"/>
      </w:pPr>
      <w:r>
        <w:t xml:space="preserve">          type: string</w:t>
      </w:r>
    </w:p>
    <w:p w14:paraId="3E24E060" w14:textId="77777777" w:rsidR="00A25744" w:rsidRDefault="00A25744" w:rsidP="00A25744">
      <w:pPr>
        <w:pStyle w:val="PL"/>
      </w:pPr>
      <w:r>
        <w:t xml:space="preserve">        versions:</w:t>
      </w:r>
    </w:p>
    <w:p w14:paraId="27C0A57C" w14:textId="77777777" w:rsidR="00A25744" w:rsidRDefault="00A25744" w:rsidP="00A25744">
      <w:pPr>
        <w:pStyle w:val="PL"/>
      </w:pPr>
      <w:r>
        <w:t xml:space="preserve">          type: array</w:t>
      </w:r>
    </w:p>
    <w:p w14:paraId="24993B06" w14:textId="77777777" w:rsidR="00A25744" w:rsidRDefault="00A25744" w:rsidP="00A25744">
      <w:pPr>
        <w:pStyle w:val="PL"/>
      </w:pPr>
      <w:r>
        <w:t xml:space="preserve">          items:</w:t>
      </w:r>
    </w:p>
    <w:p w14:paraId="257A18C4" w14:textId="77777777" w:rsidR="00A25744" w:rsidRDefault="00A25744" w:rsidP="00A25744">
      <w:pPr>
        <w:pStyle w:val="PL"/>
      </w:pPr>
      <w:r>
        <w:t xml:space="preserve">            type: string</w:t>
      </w:r>
    </w:p>
    <w:p w14:paraId="2FE2027A" w14:textId="77777777" w:rsidR="00A25744" w:rsidRDefault="00A25744" w:rsidP="00A25744">
      <w:pPr>
        <w:pStyle w:val="PL"/>
      </w:pPr>
      <w:r>
        <w:t xml:space="preserve">        schema:</w:t>
      </w:r>
    </w:p>
    <w:p w14:paraId="0C85D831" w14:textId="77777777" w:rsidR="00A25744" w:rsidRDefault="00A25744" w:rsidP="00A25744">
      <w:pPr>
        <w:pStyle w:val="PL"/>
      </w:pPr>
      <w:r>
        <w:t xml:space="preserve">          type: string</w:t>
      </w:r>
    </w:p>
    <w:p w14:paraId="05C3896D" w14:textId="77777777" w:rsidR="00A25744" w:rsidRDefault="00A25744" w:rsidP="00A25744">
      <w:pPr>
        <w:pStyle w:val="PL"/>
      </w:pPr>
      <w:r>
        <w:t xml:space="preserve">        fqdn:</w:t>
      </w:r>
    </w:p>
    <w:p w14:paraId="397BC1DC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5BC8F5A7" w14:textId="77777777" w:rsidR="00A25744" w:rsidRDefault="00A25744" w:rsidP="00A25744">
      <w:pPr>
        <w:pStyle w:val="PL"/>
      </w:pPr>
      <w:r>
        <w:lastRenderedPageBreak/>
        <w:t xml:space="preserve">        interPlmnFqdn:</w:t>
      </w:r>
    </w:p>
    <w:p w14:paraId="4784F49D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52A908EB" w14:textId="77777777" w:rsidR="00A25744" w:rsidRDefault="00A25744" w:rsidP="00A25744">
      <w:pPr>
        <w:pStyle w:val="PL"/>
      </w:pPr>
      <w:r>
        <w:t xml:space="preserve">        ipEndPoints:</w:t>
      </w:r>
    </w:p>
    <w:p w14:paraId="39C81010" w14:textId="77777777" w:rsidR="00A25744" w:rsidRDefault="00A25744" w:rsidP="00A25744">
      <w:pPr>
        <w:pStyle w:val="PL"/>
      </w:pPr>
      <w:r>
        <w:t xml:space="preserve">          type: array</w:t>
      </w:r>
    </w:p>
    <w:p w14:paraId="4B1D16D8" w14:textId="77777777" w:rsidR="00A25744" w:rsidRDefault="00A25744" w:rsidP="00A25744">
      <w:pPr>
        <w:pStyle w:val="PL"/>
      </w:pPr>
      <w:r>
        <w:t xml:space="preserve">          items:</w:t>
      </w:r>
    </w:p>
    <w:p w14:paraId="36023EED" w14:textId="77777777" w:rsidR="00A25744" w:rsidRDefault="00A25744" w:rsidP="00A25744">
      <w:pPr>
        <w:pStyle w:val="PL"/>
      </w:pPr>
      <w:r>
        <w:t xml:space="preserve">            $ref: '#/components/schemas/IpEndPoint'</w:t>
      </w:r>
    </w:p>
    <w:p w14:paraId="0F34D780" w14:textId="77777777" w:rsidR="00A25744" w:rsidRDefault="00A25744" w:rsidP="00A25744">
      <w:pPr>
        <w:pStyle w:val="PL"/>
      </w:pPr>
      <w:r>
        <w:t xml:space="preserve">        apiPrefix:</w:t>
      </w:r>
    </w:p>
    <w:p w14:paraId="110B0A77" w14:textId="77777777" w:rsidR="00A25744" w:rsidRDefault="00A25744" w:rsidP="00A25744">
      <w:pPr>
        <w:pStyle w:val="PL"/>
      </w:pPr>
      <w:r>
        <w:t xml:space="preserve">          type: string</w:t>
      </w:r>
    </w:p>
    <w:p w14:paraId="6F9D2DB3" w14:textId="77777777" w:rsidR="00A25744" w:rsidRDefault="00A25744" w:rsidP="00A25744">
      <w:pPr>
        <w:pStyle w:val="PL"/>
      </w:pPr>
      <w:r>
        <w:t xml:space="preserve">        allowedPlmns:</w:t>
      </w:r>
    </w:p>
    <w:p w14:paraId="7BEF2E40" w14:textId="77777777" w:rsidR="00A25744" w:rsidRDefault="00A25744" w:rsidP="00A25744">
      <w:pPr>
        <w:pStyle w:val="PL"/>
      </w:pPr>
      <w:r>
        <w:t xml:space="preserve">          type: array</w:t>
      </w:r>
    </w:p>
    <w:p w14:paraId="21CE41C4" w14:textId="77777777" w:rsidR="00A25744" w:rsidRDefault="00A25744" w:rsidP="00A25744">
      <w:pPr>
        <w:pStyle w:val="PL"/>
      </w:pPr>
      <w:r>
        <w:t xml:space="preserve">          items:</w:t>
      </w:r>
    </w:p>
    <w:p w14:paraId="00BDC111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5E18E920" w14:textId="77777777" w:rsidR="00A25744" w:rsidRDefault="00A25744" w:rsidP="00A25744">
      <w:pPr>
        <w:pStyle w:val="PL"/>
      </w:pPr>
      <w:r>
        <w:t xml:space="preserve">        allowedNfTypes:</w:t>
      </w:r>
    </w:p>
    <w:p w14:paraId="7CB4548A" w14:textId="77777777" w:rsidR="00A25744" w:rsidRDefault="00A25744" w:rsidP="00A25744">
      <w:pPr>
        <w:pStyle w:val="PL"/>
      </w:pPr>
      <w:r>
        <w:t xml:space="preserve">          type: array</w:t>
      </w:r>
    </w:p>
    <w:p w14:paraId="2D1C2779" w14:textId="77777777" w:rsidR="00A25744" w:rsidRDefault="00A25744" w:rsidP="00A25744">
      <w:pPr>
        <w:pStyle w:val="PL"/>
      </w:pPr>
      <w:r>
        <w:t xml:space="preserve">          items:</w:t>
      </w:r>
    </w:p>
    <w:p w14:paraId="2C2311D1" w14:textId="77777777" w:rsidR="00A25744" w:rsidRDefault="00A25744" w:rsidP="00A25744">
      <w:pPr>
        <w:pStyle w:val="PL"/>
      </w:pPr>
      <w:r>
        <w:t xml:space="preserve">            $ref: 'TS28623_GenericNrm.yaml#/components/schemas/NFType'</w:t>
      </w:r>
    </w:p>
    <w:p w14:paraId="586F55FE" w14:textId="77777777" w:rsidR="00A25744" w:rsidRDefault="00A25744" w:rsidP="00A25744">
      <w:pPr>
        <w:pStyle w:val="PL"/>
      </w:pPr>
      <w:r>
        <w:t xml:space="preserve">        allowedNssais:</w:t>
      </w:r>
    </w:p>
    <w:p w14:paraId="4242CDA9" w14:textId="77777777" w:rsidR="00A25744" w:rsidRDefault="00A25744" w:rsidP="00A25744">
      <w:pPr>
        <w:pStyle w:val="PL"/>
      </w:pPr>
      <w:r>
        <w:t xml:space="preserve">          type: array</w:t>
      </w:r>
    </w:p>
    <w:p w14:paraId="17D8A4D0" w14:textId="77777777" w:rsidR="00A25744" w:rsidRDefault="00A25744" w:rsidP="00A25744">
      <w:pPr>
        <w:pStyle w:val="PL"/>
      </w:pPr>
      <w:r>
        <w:t xml:space="preserve">          items:</w:t>
      </w:r>
    </w:p>
    <w:p w14:paraId="6D377FEC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05338211" w14:textId="77777777" w:rsidR="00A25744" w:rsidRDefault="00A25744" w:rsidP="00A25744">
      <w:pPr>
        <w:pStyle w:val="PL"/>
      </w:pPr>
      <w:r>
        <w:t xml:space="preserve">    NFStatus:</w:t>
      </w:r>
    </w:p>
    <w:p w14:paraId="24116712" w14:textId="77777777" w:rsidR="00A25744" w:rsidRDefault="00A25744" w:rsidP="00A25744">
      <w:pPr>
        <w:pStyle w:val="PL"/>
      </w:pPr>
      <w:r>
        <w:t xml:space="preserve">      type: string</w:t>
      </w:r>
    </w:p>
    <w:p w14:paraId="4AABED6A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40BFC71C" w14:textId="77777777" w:rsidR="00A25744" w:rsidRDefault="00A25744" w:rsidP="00A25744">
      <w:pPr>
        <w:pStyle w:val="PL"/>
      </w:pPr>
      <w:r>
        <w:t xml:space="preserve">      enum:</w:t>
      </w:r>
    </w:p>
    <w:p w14:paraId="18466194" w14:textId="77777777" w:rsidR="00A25744" w:rsidRDefault="00A25744" w:rsidP="00A25744">
      <w:pPr>
        <w:pStyle w:val="PL"/>
      </w:pPr>
      <w:r>
        <w:t xml:space="preserve">        - REGISTERED</w:t>
      </w:r>
    </w:p>
    <w:p w14:paraId="5F1A2D86" w14:textId="77777777" w:rsidR="00A25744" w:rsidRDefault="00A25744" w:rsidP="00A25744">
      <w:pPr>
        <w:pStyle w:val="PL"/>
      </w:pPr>
      <w:r>
        <w:t xml:space="preserve">        - SUSPENDED</w:t>
      </w:r>
    </w:p>
    <w:p w14:paraId="0A5167D1" w14:textId="77777777" w:rsidR="00A25744" w:rsidRDefault="00A25744" w:rsidP="00A25744">
      <w:pPr>
        <w:pStyle w:val="PL"/>
      </w:pPr>
      <w:r>
        <w:t xml:space="preserve">    CNSIIdList:</w:t>
      </w:r>
    </w:p>
    <w:p w14:paraId="7008733F" w14:textId="77777777" w:rsidR="00A25744" w:rsidRDefault="00A25744" w:rsidP="00A25744">
      <w:pPr>
        <w:pStyle w:val="PL"/>
      </w:pPr>
      <w:r>
        <w:t xml:space="preserve">      type: array</w:t>
      </w:r>
    </w:p>
    <w:p w14:paraId="0F3A2C2E" w14:textId="77777777" w:rsidR="00A25744" w:rsidRDefault="00A25744" w:rsidP="00A25744">
      <w:pPr>
        <w:pStyle w:val="PL"/>
      </w:pPr>
      <w:r>
        <w:t xml:space="preserve">      items:</w:t>
      </w:r>
    </w:p>
    <w:p w14:paraId="45BD9097" w14:textId="77777777" w:rsidR="00A25744" w:rsidRDefault="00A25744" w:rsidP="00A25744">
      <w:pPr>
        <w:pStyle w:val="PL"/>
      </w:pPr>
      <w:r>
        <w:t xml:space="preserve">        $ref: '#/components/schemas/CNSIId'</w:t>
      </w:r>
    </w:p>
    <w:p w14:paraId="1460CD52" w14:textId="77777777" w:rsidR="00A25744" w:rsidRDefault="00A25744" w:rsidP="00A25744">
      <w:pPr>
        <w:pStyle w:val="PL"/>
      </w:pPr>
      <w:r>
        <w:t xml:space="preserve">    CNSIId:</w:t>
      </w:r>
    </w:p>
    <w:p w14:paraId="60B17BCF" w14:textId="77777777" w:rsidR="00A25744" w:rsidRDefault="00A25744" w:rsidP="00A25744">
      <w:pPr>
        <w:pStyle w:val="PL"/>
      </w:pPr>
      <w:r>
        <w:t xml:space="preserve">      type: string</w:t>
      </w:r>
    </w:p>
    <w:p w14:paraId="13E796CF" w14:textId="77777777" w:rsidR="00A25744" w:rsidRDefault="00A25744" w:rsidP="00A25744">
      <w:pPr>
        <w:pStyle w:val="PL"/>
      </w:pPr>
      <w:r>
        <w:t xml:space="preserve">      description: CNSI Id is defined in TS 29.531, only for Core Network</w:t>
      </w:r>
    </w:p>
    <w:p w14:paraId="3691382D" w14:textId="77777777" w:rsidR="00A25744" w:rsidRDefault="00A25744" w:rsidP="00A25744">
      <w:pPr>
        <w:pStyle w:val="PL"/>
      </w:pPr>
      <w:r>
        <w:t xml:space="preserve">    TACList:</w:t>
      </w:r>
    </w:p>
    <w:p w14:paraId="7C24D9EE" w14:textId="77777777" w:rsidR="00A25744" w:rsidRDefault="00A25744" w:rsidP="00A25744">
      <w:pPr>
        <w:pStyle w:val="PL"/>
      </w:pPr>
      <w:r>
        <w:t xml:space="preserve">      type: array</w:t>
      </w:r>
    </w:p>
    <w:p w14:paraId="2CC97985" w14:textId="77777777" w:rsidR="00A25744" w:rsidRDefault="00A25744" w:rsidP="00A25744">
      <w:pPr>
        <w:pStyle w:val="PL"/>
      </w:pPr>
      <w:r>
        <w:t xml:space="preserve">      items:</w:t>
      </w:r>
    </w:p>
    <w:p w14:paraId="4847B91C" w14:textId="77777777" w:rsidR="00A25744" w:rsidRDefault="00A25744" w:rsidP="00A25744">
      <w:pPr>
        <w:pStyle w:val="PL"/>
      </w:pPr>
      <w:r>
        <w:t xml:space="preserve">        $ref: 'TS28623_GenericNrm.yaml#/components/schemas/Tac'</w:t>
      </w:r>
    </w:p>
    <w:p w14:paraId="02954031" w14:textId="77777777" w:rsidR="00A25744" w:rsidRDefault="00A25744" w:rsidP="00A25744">
      <w:pPr>
        <w:pStyle w:val="PL"/>
      </w:pPr>
      <w:r>
        <w:t xml:space="preserve">    WeightFactor:</w:t>
      </w:r>
    </w:p>
    <w:p w14:paraId="32CC432F" w14:textId="77777777" w:rsidR="00A25744" w:rsidRDefault="00A25744" w:rsidP="00A25744">
      <w:pPr>
        <w:pStyle w:val="PL"/>
      </w:pPr>
      <w:r>
        <w:t xml:space="preserve">      type: integer</w:t>
      </w:r>
    </w:p>
    <w:p w14:paraId="613A426F" w14:textId="77777777" w:rsidR="00A25744" w:rsidRDefault="00A25744" w:rsidP="00A25744">
      <w:pPr>
        <w:pStyle w:val="PL"/>
      </w:pPr>
      <w:r>
        <w:t xml:space="preserve">    UdmInfo:</w:t>
      </w:r>
    </w:p>
    <w:p w14:paraId="13137D6F" w14:textId="77777777" w:rsidR="00A25744" w:rsidRDefault="00A25744" w:rsidP="00A25744">
      <w:pPr>
        <w:pStyle w:val="PL"/>
      </w:pPr>
      <w:r>
        <w:t xml:space="preserve">      type: object</w:t>
      </w:r>
    </w:p>
    <w:p w14:paraId="6DBFCE62" w14:textId="77777777" w:rsidR="00A25744" w:rsidRDefault="00A25744" w:rsidP="00A25744">
      <w:pPr>
        <w:pStyle w:val="PL"/>
      </w:pPr>
      <w:r>
        <w:t xml:space="preserve">      properties:</w:t>
      </w:r>
    </w:p>
    <w:p w14:paraId="725D753E" w14:textId="77777777" w:rsidR="00A25744" w:rsidRDefault="00A25744" w:rsidP="00A25744">
      <w:pPr>
        <w:pStyle w:val="PL"/>
      </w:pPr>
      <w:r>
        <w:t xml:space="preserve">        nFSrvGroupId:</w:t>
      </w:r>
    </w:p>
    <w:p w14:paraId="0667BE3E" w14:textId="77777777" w:rsidR="00A25744" w:rsidRDefault="00A25744" w:rsidP="00A25744">
      <w:pPr>
        <w:pStyle w:val="PL"/>
      </w:pPr>
      <w:r>
        <w:t xml:space="preserve">          type: string</w:t>
      </w:r>
    </w:p>
    <w:p w14:paraId="54FA0798" w14:textId="77777777" w:rsidR="00A25744" w:rsidRDefault="00A25744" w:rsidP="00A25744">
      <w:pPr>
        <w:pStyle w:val="PL"/>
      </w:pPr>
      <w:r>
        <w:t xml:space="preserve">    AusfInfo:</w:t>
      </w:r>
    </w:p>
    <w:p w14:paraId="17023F78" w14:textId="77777777" w:rsidR="00A25744" w:rsidRDefault="00A25744" w:rsidP="00A25744">
      <w:pPr>
        <w:pStyle w:val="PL"/>
      </w:pPr>
      <w:r>
        <w:t xml:space="preserve">      type: object</w:t>
      </w:r>
    </w:p>
    <w:p w14:paraId="4C498BA0" w14:textId="77777777" w:rsidR="00A25744" w:rsidRDefault="00A25744" w:rsidP="00A25744">
      <w:pPr>
        <w:pStyle w:val="PL"/>
      </w:pPr>
      <w:r>
        <w:t xml:space="preserve">      properties:</w:t>
      </w:r>
    </w:p>
    <w:p w14:paraId="3C7E5955" w14:textId="77777777" w:rsidR="00A25744" w:rsidRDefault="00A25744" w:rsidP="00A25744">
      <w:pPr>
        <w:pStyle w:val="PL"/>
      </w:pPr>
      <w:r>
        <w:t xml:space="preserve">        nFSrvGroupId:</w:t>
      </w:r>
    </w:p>
    <w:p w14:paraId="5635F469" w14:textId="77777777" w:rsidR="00A25744" w:rsidRDefault="00A25744" w:rsidP="00A25744">
      <w:pPr>
        <w:pStyle w:val="PL"/>
      </w:pPr>
      <w:r>
        <w:t xml:space="preserve">          type: string</w:t>
      </w:r>
    </w:p>
    <w:p w14:paraId="6EEE3483" w14:textId="77777777" w:rsidR="00A25744" w:rsidRDefault="00A25744" w:rsidP="00A25744">
      <w:pPr>
        <w:pStyle w:val="PL"/>
      </w:pPr>
      <w:r>
        <w:t xml:space="preserve">    UpfInfo:</w:t>
      </w:r>
    </w:p>
    <w:p w14:paraId="436173A9" w14:textId="77777777" w:rsidR="00A25744" w:rsidRDefault="00A25744" w:rsidP="00A25744">
      <w:pPr>
        <w:pStyle w:val="PL"/>
      </w:pPr>
      <w:r>
        <w:t xml:space="preserve">      type: object</w:t>
      </w:r>
    </w:p>
    <w:p w14:paraId="0C9EEDCB" w14:textId="77777777" w:rsidR="00A25744" w:rsidRDefault="00A25744" w:rsidP="00A25744">
      <w:pPr>
        <w:pStyle w:val="PL"/>
      </w:pPr>
      <w:r>
        <w:t xml:space="preserve">      properties:</w:t>
      </w:r>
    </w:p>
    <w:p w14:paraId="48153E97" w14:textId="77777777" w:rsidR="00A25744" w:rsidRDefault="00A25744" w:rsidP="00A25744">
      <w:pPr>
        <w:pStyle w:val="PL"/>
      </w:pPr>
      <w:r>
        <w:t xml:space="preserve">        smfServingAreas:</w:t>
      </w:r>
    </w:p>
    <w:p w14:paraId="720F0962" w14:textId="77777777" w:rsidR="00A25744" w:rsidRDefault="00A25744" w:rsidP="00A25744">
      <w:pPr>
        <w:pStyle w:val="PL"/>
      </w:pPr>
      <w:r>
        <w:t xml:space="preserve">          type: string</w:t>
      </w:r>
    </w:p>
    <w:p w14:paraId="45E7EF56" w14:textId="77777777" w:rsidR="00A25744" w:rsidRDefault="00A25744" w:rsidP="00A25744">
      <w:pPr>
        <w:pStyle w:val="PL"/>
      </w:pPr>
      <w:r>
        <w:t xml:space="preserve">    SupportedDataSetId:</w:t>
      </w:r>
    </w:p>
    <w:p w14:paraId="6DD57E19" w14:textId="77777777" w:rsidR="00A25744" w:rsidRDefault="00A25744" w:rsidP="00A25744">
      <w:pPr>
        <w:pStyle w:val="PL"/>
      </w:pPr>
      <w:r>
        <w:t xml:space="preserve">      type: string</w:t>
      </w:r>
    </w:p>
    <w:p w14:paraId="32536657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4489E8C1" w14:textId="77777777" w:rsidR="00A25744" w:rsidRDefault="00A25744" w:rsidP="00A25744">
      <w:pPr>
        <w:pStyle w:val="PL"/>
      </w:pPr>
      <w:r>
        <w:t xml:space="preserve">      enum:</w:t>
      </w:r>
    </w:p>
    <w:p w14:paraId="79B30316" w14:textId="77777777" w:rsidR="00A25744" w:rsidRDefault="00A25744" w:rsidP="00A25744">
      <w:pPr>
        <w:pStyle w:val="PL"/>
      </w:pPr>
      <w:r>
        <w:t xml:space="preserve">        - SUBSCRIPTION</w:t>
      </w:r>
    </w:p>
    <w:p w14:paraId="638A4E10" w14:textId="77777777" w:rsidR="00A25744" w:rsidRDefault="00A25744" w:rsidP="00A25744">
      <w:pPr>
        <w:pStyle w:val="PL"/>
      </w:pPr>
      <w:r>
        <w:t xml:space="preserve">        - POLICY</w:t>
      </w:r>
    </w:p>
    <w:p w14:paraId="4BE1AB61" w14:textId="77777777" w:rsidR="00A25744" w:rsidRDefault="00A25744" w:rsidP="00A25744">
      <w:pPr>
        <w:pStyle w:val="PL"/>
      </w:pPr>
      <w:r>
        <w:t xml:space="preserve">        - EXPOSURE</w:t>
      </w:r>
    </w:p>
    <w:p w14:paraId="2B7893D6" w14:textId="77777777" w:rsidR="00A25744" w:rsidRDefault="00A25744" w:rsidP="00A25744">
      <w:pPr>
        <w:pStyle w:val="PL"/>
      </w:pPr>
      <w:r>
        <w:t xml:space="preserve">        - APPLICATION</w:t>
      </w:r>
    </w:p>
    <w:p w14:paraId="4BCC4C49" w14:textId="77777777" w:rsidR="00A25744" w:rsidRDefault="00A25744" w:rsidP="00A25744">
      <w:pPr>
        <w:pStyle w:val="PL"/>
      </w:pPr>
      <w:r>
        <w:t xml:space="preserve">    Udrinfo:</w:t>
      </w:r>
    </w:p>
    <w:p w14:paraId="77977AA9" w14:textId="77777777" w:rsidR="00A25744" w:rsidRDefault="00A25744" w:rsidP="00A25744">
      <w:pPr>
        <w:pStyle w:val="PL"/>
      </w:pPr>
      <w:r>
        <w:t xml:space="preserve">      type: object</w:t>
      </w:r>
    </w:p>
    <w:p w14:paraId="0949A60D" w14:textId="77777777" w:rsidR="00A25744" w:rsidRDefault="00A25744" w:rsidP="00A25744">
      <w:pPr>
        <w:pStyle w:val="PL"/>
      </w:pPr>
      <w:r>
        <w:t xml:space="preserve">      properties:</w:t>
      </w:r>
    </w:p>
    <w:p w14:paraId="6973EF8D" w14:textId="77777777" w:rsidR="00A25744" w:rsidRDefault="00A25744" w:rsidP="00A25744">
      <w:pPr>
        <w:pStyle w:val="PL"/>
      </w:pPr>
      <w:r>
        <w:t xml:space="preserve">        supportedDataSetIds:</w:t>
      </w:r>
    </w:p>
    <w:p w14:paraId="1FB9E238" w14:textId="77777777" w:rsidR="00A25744" w:rsidRDefault="00A25744" w:rsidP="00A25744">
      <w:pPr>
        <w:pStyle w:val="PL"/>
      </w:pPr>
      <w:r>
        <w:t xml:space="preserve">          type: array</w:t>
      </w:r>
    </w:p>
    <w:p w14:paraId="39284AB2" w14:textId="77777777" w:rsidR="00A25744" w:rsidRDefault="00A25744" w:rsidP="00A25744">
      <w:pPr>
        <w:pStyle w:val="PL"/>
      </w:pPr>
      <w:r>
        <w:t xml:space="preserve">          items:</w:t>
      </w:r>
    </w:p>
    <w:p w14:paraId="59C66C06" w14:textId="77777777" w:rsidR="00A25744" w:rsidRDefault="00A25744" w:rsidP="00A25744">
      <w:pPr>
        <w:pStyle w:val="PL"/>
      </w:pPr>
      <w:r>
        <w:t xml:space="preserve">            $ref: '#/components/schemas/SupportedDataSetId'</w:t>
      </w:r>
    </w:p>
    <w:p w14:paraId="2C2B0875" w14:textId="77777777" w:rsidR="00A25744" w:rsidRDefault="00A25744" w:rsidP="00A25744">
      <w:pPr>
        <w:pStyle w:val="PL"/>
      </w:pPr>
      <w:r>
        <w:t xml:space="preserve">        nFSrvGroupId:</w:t>
      </w:r>
    </w:p>
    <w:p w14:paraId="09F04806" w14:textId="77777777" w:rsidR="00A25744" w:rsidRDefault="00A25744" w:rsidP="00A25744">
      <w:pPr>
        <w:pStyle w:val="PL"/>
      </w:pPr>
      <w:r>
        <w:t xml:space="preserve">          type: string</w:t>
      </w:r>
    </w:p>
    <w:p w14:paraId="6207C7A6" w14:textId="77777777" w:rsidR="00A25744" w:rsidRDefault="00A25744" w:rsidP="00A25744">
      <w:pPr>
        <w:pStyle w:val="PL"/>
      </w:pPr>
      <w:r>
        <w:t xml:space="preserve">    NFInfo:</w:t>
      </w:r>
    </w:p>
    <w:p w14:paraId="5F83115B" w14:textId="77777777" w:rsidR="00A25744" w:rsidRDefault="00A25744" w:rsidP="00A25744">
      <w:pPr>
        <w:pStyle w:val="PL"/>
      </w:pPr>
      <w:r>
        <w:t xml:space="preserve">      oneOf:</w:t>
      </w:r>
    </w:p>
    <w:p w14:paraId="423DB909" w14:textId="77777777" w:rsidR="00A25744" w:rsidRDefault="00A25744" w:rsidP="00A25744">
      <w:pPr>
        <w:pStyle w:val="PL"/>
      </w:pPr>
      <w:r>
        <w:t xml:space="preserve">        - $ref: '#/components/schemas/UdmInfo'</w:t>
      </w:r>
    </w:p>
    <w:p w14:paraId="54F0541A" w14:textId="77777777" w:rsidR="00A25744" w:rsidRDefault="00A25744" w:rsidP="00A25744">
      <w:pPr>
        <w:pStyle w:val="PL"/>
      </w:pPr>
      <w:r>
        <w:t xml:space="preserve">        - $ref: '#/components/schemas/AusfInfo'</w:t>
      </w:r>
    </w:p>
    <w:p w14:paraId="22D74E60" w14:textId="77777777" w:rsidR="00A25744" w:rsidRDefault="00A25744" w:rsidP="00A25744">
      <w:pPr>
        <w:pStyle w:val="PL"/>
      </w:pPr>
      <w:r>
        <w:t xml:space="preserve">        - $ref: '#/components/schemas/UpfInfo'</w:t>
      </w:r>
    </w:p>
    <w:p w14:paraId="38E6860D" w14:textId="77777777" w:rsidR="00A25744" w:rsidRDefault="00A25744" w:rsidP="00A25744">
      <w:pPr>
        <w:pStyle w:val="PL"/>
      </w:pPr>
      <w:r>
        <w:t xml:space="preserve">        - $ref: '#/components/schemas/Udrinfo'</w:t>
      </w:r>
    </w:p>
    <w:p w14:paraId="7EB17E01" w14:textId="77777777" w:rsidR="00A25744" w:rsidRDefault="00A25744" w:rsidP="00A25744">
      <w:pPr>
        <w:pStyle w:val="PL"/>
      </w:pPr>
      <w:r>
        <w:t xml:space="preserve">    NotificationType:      </w:t>
      </w:r>
    </w:p>
    <w:p w14:paraId="7A3BF208" w14:textId="77777777" w:rsidR="00A25744" w:rsidRDefault="00A25744" w:rsidP="00A25744">
      <w:pPr>
        <w:pStyle w:val="PL"/>
      </w:pPr>
      <w:r>
        <w:lastRenderedPageBreak/>
        <w:t xml:space="preserve">      type: string</w:t>
      </w:r>
    </w:p>
    <w:p w14:paraId="68C11EE8" w14:textId="77777777" w:rsidR="00A25744" w:rsidRDefault="00A25744" w:rsidP="00A25744">
      <w:pPr>
        <w:pStyle w:val="PL"/>
      </w:pPr>
      <w:r>
        <w:t xml:space="preserve">      enum:</w:t>
      </w:r>
    </w:p>
    <w:p w14:paraId="53CB89D0" w14:textId="77777777" w:rsidR="00A25744" w:rsidRDefault="00A25744" w:rsidP="00A25744">
      <w:pPr>
        <w:pStyle w:val="PL"/>
      </w:pPr>
      <w:r>
        <w:t xml:space="preserve">        -  N1_MESSAGES </w:t>
      </w:r>
    </w:p>
    <w:p w14:paraId="4272E11B" w14:textId="77777777" w:rsidR="00A25744" w:rsidRDefault="00A25744" w:rsidP="00A25744">
      <w:pPr>
        <w:pStyle w:val="PL"/>
      </w:pPr>
      <w:r>
        <w:t xml:space="preserve">        -  N2_INFORMATION</w:t>
      </w:r>
    </w:p>
    <w:p w14:paraId="4C329BE7" w14:textId="77777777" w:rsidR="00A25744" w:rsidRDefault="00A25744" w:rsidP="00A25744">
      <w:pPr>
        <w:pStyle w:val="PL"/>
      </w:pPr>
      <w:r>
        <w:t xml:space="preserve">        -  LOCATION_NOTIFICATION</w:t>
      </w:r>
    </w:p>
    <w:p w14:paraId="4C93D79E" w14:textId="77777777" w:rsidR="00A25744" w:rsidRDefault="00A25744" w:rsidP="00A25744">
      <w:pPr>
        <w:pStyle w:val="PL"/>
      </w:pPr>
      <w:r>
        <w:t xml:space="preserve">        -  DATA_REMOVAL_NOTIFICATION</w:t>
      </w:r>
    </w:p>
    <w:p w14:paraId="5EC3950C" w14:textId="77777777" w:rsidR="00A25744" w:rsidRDefault="00A25744" w:rsidP="00A25744">
      <w:pPr>
        <w:pStyle w:val="PL"/>
      </w:pPr>
      <w:r>
        <w:t xml:space="preserve">        -  DATA_CHANGE_NOTIFICATION</w:t>
      </w:r>
    </w:p>
    <w:p w14:paraId="1039E699" w14:textId="77777777" w:rsidR="00A25744" w:rsidRDefault="00A25744" w:rsidP="00A25744">
      <w:pPr>
        <w:pStyle w:val="PL"/>
      </w:pPr>
      <w:r>
        <w:t xml:space="preserve">        -  LOCATION_UPDATE_NOTIFICATION</w:t>
      </w:r>
    </w:p>
    <w:p w14:paraId="18502B04" w14:textId="77777777" w:rsidR="00A25744" w:rsidRDefault="00A25744" w:rsidP="00A25744">
      <w:pPr>
        <w:pStyle w:val="PL"/>
      </w:pPr>
      <w:r>
        <w:t xml:space="preserve">        -  NSSAA_REAUTH_NOTIFICATION</w:t>
      </w:r>
    </w:p>
    <w:p w14:paraId="568EEB1B" w14:textId="77777777" w:rsidR="00A25744" w:rsidRDefault="00A25744" w:rsidP="00A25744">
      <w:pPr>
        <w:pStyle w:val="PL"/>
      </w:pPr>
      <w:r>
        <w:t xml:space="preserve">        -  NSSAA_REVOC_NOTIFICATION</w:t>
      </w:r>
    </w:p>
    <w:p w14:paraId="43DE3C8E" w14:textId="77777777" w:rsidR="00A25744" w:rsidRDefault="00A25744" w:rsidP="00A25744">
      <w:pPr>
        <w:pStyle w:val="PL"/>
      </w:pPr>
      <w:r>
        <w:t xml:space="preserve">    DefaultNotificationSubscription:</w:t>
      </w:r>
    </w:p>
    <w:p w14:paraId="3FC5F3F2" w14:textId="77777777" w:rsidR="00A25744" w:rsidRDefault="00A25744" w:rsidP="00A25744">
      <w:pPr>
        <w:pStyle w:val="PL"/>
      </w:pPr>
      <w:r>
        <w:t xml:space="preserve">      type: object</w:t>
      </w:r>
    </w:p>
    <w:p w14:paraId="282C5505" w14:textId="77777777" w:rsidR="00A25744" w:rsidRDefault="00A25744" w:rsidP="00A25744">
      <w:pPr>
        <w:pStyle w:val="PL"/>
      </w:pPr>
      <w:r>
        <w:t xml:space="preserve">      properties:</w:t>
      </w:r>
    </w:p>
    <w:p w14:paraId="47C66CF2" w14:textId="77777777" w:rsidR="00A25744" w:rsidRDefault="00A25744" w:rsidP="00A25744">
      <w:pPr>
        <w:pStyle w:val="PL"/>
      </w:pPr>
      <w:r>
        <w:t xml:space="preserve">        notificationType:</w:t>
      </w:r>
    </w:p>
    <w:p w14:paraId="224E485F" w14:textId="77777777" w:rsidR="00A25744" w:rsidRDefault="00A25744" w:rsidP="00A25744">
      <w:pPr>
        <w:pStyle w:val="PL"/>
      </w:pPr>
      <w:r>
        <w:t xml:space="preserve">          $ref: '#/components/schemas/NotificationType'</w:t>
      </w:r>
    </w:p>
    <w:p w14:paraId="303B30CA" w14:textId="77777777" w:rsidR="00A25744" w:rsidRDefault="00A25744" w:rsidP="00A25744">
      <w:pPr>
        <w:pStyle w:val="PL"/>
      </w:pPr>
      <w:r>
        <w:t xml:space="preserve">        callbackURI:</w:t>
      </w:r>
    </w:p>
    <w:p w14:paraId="69CB8BC6" w14:textId="77777777" w:rsidR="00A25744" w:rsidRDefault="00A25744" w:rsidP="00A25744">
      <w:pPr>
        <w:pStyle w:val="PL"/>
      </w:pPr>
      <w:r>
        <w:t xml:space="preserve">          type: string</w:t>
      </w:r>
    </w:p>
    <w:p w14:paraId="40BE1554" w14:textId="77777777" w:rsidR="00A25744" w:rsidRDefault="00A25744" w:rsidP="00A25744">
      <w:pPr>
        <w:pStyle w:val="PL"/>
      </w:pPr>
      <w:r>
        <w:t xml:space="preserve">        n1MessageClass:  </w:t>
      </w:r>
    </w:p>
    <w:p w14:paraId="57450EA8" w14:textId="77777777" w:rsidR="00A25744" w:rsidRDefault="00A25744" w:rsidP="00A25744">
      <w:pPr>
        <w:pStyle w:val="PL"/>
      </w:pPr>
      <w:r>
        <w:t xml:space="preserve">          type: boolean</w:t>
      </w:r>
    </w:p>
    <w:p w14:paraId="0F502664" w14:textId="77777777" w:rsidR="00A25744" w:rsidRDefault="00A25744" w:rsidP="00A25744">
      <w:pPr>
        <w:pStyle w:val="PL"/>
      </w:pPr>
      <w:r>
        <w:t xml:space="preserve">        n2InformationClass:</w:t>
      </w:r>
    </w:p>
    <w:p w14:paraId="10DD7843" w14:textId="77777777" w:rsidR="00A25744" w:rsidRDefault="00A25744" w:rsidP="00A25744">
      <w:pPr>
        <w:pStyle w:val="PL"/>
      </w:pPr>
      <w:r>
        <w:t xml:space="preserve">          type: boolean</w:t>
      </w:r>
    </w:p>
    <w:p w14:paraId="1B5B6315" w14:textId="77777777" w:rsidR="00A25744" w:rsidRDefault="00A25744" w:rsidP="00A25744">
      <w:pPr>
        <w:pStyle w:val="PL"/>
      </w:pPr>
      <w:r>
        <w:t xml:space="preserve">        versions:</w:t>
      </w:r>
    </w:p>
    <w:p w14:paraId="1BF4CDB6" w14:textId="77777777" w:rsidR="00A25744" w:rsidRDefault="00A25744" w:rsidP="00A25744">
      <w:pPr>
        <w:pStyle w:val="PL"/>
      </w:pPr>
      <w:r>
        <w:t xml:space="preserve">          type: string</w:t>
      </w:r>
    </w:p>
    <w:p w14:paraId="1984719F" w14:textId="77777777" w:rsidR="00A25744" w:rsidRDefault="00A25744" w:rsidP="00A25744">
      <w:pPr>
        <w:pStyle w:val="PL"/>
      </w:pPr>
      <w:r>
        <w:t xml:space="preserve">        binding:</w:t>
      </w:r>
    </w:p>
    <w:p w14:paraId="0907A493" w14:textId="77777777" w:rsidR="00A25744" w:rsidRDefault="00A25744" w:rsidP="00A25744">
      <w:pPr>
        <w:pStyle w:val="PL"/>
      </w:pPr>
      <w:r>
        <w:t xml:space="preserve">          type: string</w:t>
      </w:r>
    </w:p>
    <w:p w14:paraId="05415DA5" w14:textId="77777777" w:rsidR="00A25744" w:rsidRDefault="00A25744" w:rsidP="00A25744">
      <w:pPr>
        <w:pStyle w:val="PL"/>
      </w:pPr>
      <w:r>
        <w:t xml:space="preserve">    ManagedNFProfile:</w:t>
      </w:r>
    </w:p>
    <w:p w14:paraId="37B225EF" w14:textId="77777777" w:rsidR="00A25744" w:rsidRDefault="00A25744" w:rsidP="00A25744">
      <w:pPr>
        <w:pStyle w:val="PL"/>
      </w:pPr>
      <w:r>
        <w:t xml:space="preserve">      type: object</w:t>
      </w:r>
    </w:p>
    <w:p w14:paraId="486614FF" w14:textId="77777777" w:rsidR="00A25744" w:rsidRDefault="00A25744" w:rsidP="00A25744">
      <w:pPr>
        <w:pStyle w:val="PL"/>
      </w:pPr>
      <w:r>
        <w:t xml:space="preserve">      properties:</w:t>
      </w:r>
    </w:p>
    <w:p w14:paraId="0F4045F1" w14:textId="77777777" w:rsidR="00A25744" w:rsidRDefault="00A25744" w:rsidP="00A25744">
      <w:pPr>
        <w:pStyle w:val="PL"/>
      </w:pPr>
      <w:r>
        <w:t xml:space="preserve">        nfInstanceID:</w:t>
      </w:r>
    </w:p>
    <w:p w14:paraId="2FC7F715" w14:textId="77777777" w:rsidR="00A25744" w:rsidRDefault="00A25744" w:rsidP="00A25744">
      <w:pPr>
        <w:pStyle w:val="PL"/>
      </w:pPr>
      <w:r>
        <w:t xml:space="preserve">          type: string</w:t>
      </w:r>
    </w:p>
    <w:p w14:paraId="255EB3E0" w14:textId="77777777" w:rsidR="00A25744" w:rsidRDefault="00A25744" w:rsidP="00A25744">
      <w:pPr>
        <w:pStyle w:val="PL"/>
      </w:pPr>
      <w:r>
        <w:t xml:space="preserve">        interPlmnFqdn:</w:t>
      </w:r>
    </w:p>
    <w:p w14:paraId="3D276AA6" w14:textId="77777777" w:rsidR="00A25744" w:rsidRDefault="00A25744" w:rsidP="00A25744">
      <w:pPr>
        <w:pStyle w:val="PL"/>
      </w:pPr>
      <w:r>
        <w:t xml:space="preserve">          $ref: 'TS28623_ComDefs.yaml#/components/schemas/Fqdn'</w:t>
      </w:r>
    </w:p>
    <w:p w14:paraId="2C3326B7" w14:textId="77777777" w:rsidR="00A25744" w:rsidRDefault="00A25744" w:rsidP="00A25744">
      <w:pPr>
        <w:pStyle w:val="PL"/>
      </w:pPr>
      <w:r>
        <w:t xml:space="preserve">        nfType:</w:t>
      </w:r>
    </w:p>
    <w:p w14:paraId="41610E1A" w14:textId="77777777" w:rsidR="00A25744" w:rsidRDefault="00A25744" w:rsidP="00A25744">
      <w:pPr>
        <w:pStyle w:val="PL"/>
      </w:pPr>
      <w:r>
        <w:t xml:space="preserve">          $ref: 'TS28623_GenericNrm.yaml#/components/schemas/NFType'</w:t>
      </w:r>
    </w:p>
    <w:p w14:paraId="4366CA32" w14:textId="77777777" w:rsidR="00A25744" w:rsidRDefault="00A25744" w:rsidP="00A25744">
      <w:pPr>
        <w:pStyle w:val="PL"/>
      </w:pPr>
      <w:r>
        <w:t xml:space="preserve">        heartbeatTimer:</w:t>
      </w:r>
    </w:p>
    <w:p w14:paraId="5967B655" w14:textId="77777777" w:rsidR="00A25744" w:rsidRDefault="00A25744" w:rsidP="00A25744">
      <w:pPr>
        <w:pStyle w:val="PL"/>
      </w:pPr>
      <w:r>
        <w:t xml:space="preserve">          type: integer</w:t>
      </w:r>
    </w:p>
    <w:p w14:paraId="7ACAB05E" w14:textId="77777777" w:rsidR="00A25744" w:rsidRDefault="00A25744" w:rsidP="00A25744">
      <w:pPr>
        <w:pStyle w:val="PL"/>
      </w:pPr>
      <w:r>
        <w:t xml:space="preserve">        authzInfo:</w:t>
      </w:r>
    </w:p>
    <w:p w14:paraId="4CDD1004" w14:textId="77777777" w:rsidR="00A25744" w:rsidRDefault="00A25744" w:rsidP="00A25744">
      <w:pPr>
        <w:pStyle w:val="PL"/>
      </w:pPr>
      <w:r>
        <w:t xml:space="preserve">          type: string</w:t>
      </w:r>
    </w:p>
    <w:p w14:paraId="57BC4BAF" w14:textId="77777777" w:rsidR="00A25744" w:rsidRDefault="00A25744" w:rsidP="00A25744">
      <w:pPr>
        <w:pStyle w:val="PL"/>
      </w:pPr>
      <w:r>
        <w:t xml:space="preserve">        hostAddr:</w:t>
      </w:r>
    </w:p>
    <w:p w14:paraId="6DB0576E" w14:textId="77777777" w:rsidR="00A25744" w:rsidRDefault="00A25744" w:rsidP="00A25744">
      <w:pPr>
        <w:pStyle w:val="PL"/>
      </w:pPr>
      <w:r>
        <w:t xml:space="preserve">          $ref: 'TS28623_ComDefs.yaml#/components/schemas/HostAddr'</w:t>
      </w:r>
    </w:p>
    <w:p w14:paraId="21171584" w14:textId="77777777" w:rsidR="00A25744" w:rsidRDefault="00A25744" w:rsidP="00A25744">
      <w:pPr>
        <w:pStyle w:val="PL"/>
      </w:pPr>
      <w:r>
        <w:t xml:space="preserve">        allowedPLMNs:</w:t>
      </w:r>
    </w:p>
    <w:p w14:paraId="0DA13ADA" w14:textId="77777777" w:rsidR="00A25744" w:rsidRDefault="00A25744" w:rsidP="00A25744">
      <w:pPr>
        <w:pStyle w:val="PL"/>
      </w:pPr>
      <w:r>
        <w:t xml:space="preserve">          type: array</w:t>
      </w:r>
    </w:p>
    <w:p w14:paraId="7D5B8520" w14:textId="77777777" w:rsidR="00A25744" w:rsidRDefault="00A25744" w:rsidP="00A25744">
      <w:pPr>
        <w:pStyle w:val="PL"/>
      </w:pPr>
      <w:r>
        <w:t xml:space="preserve">          items:</w:t>
      </w:r>
    </w:p>
    <w:p w14:paraId="3B0F04DA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4A39EC25" w14:textId="77777777" w:rsidR="00A25744" w:rsidRDefault="00A25744" w:rsidP="00A25744">
      <w:pPr>
        <w:pStyle w:val="PL"/>
      </w:pPr>
      <w:r>
        <w:t xml:space="preserve">        sNPNList:</w:t>
      </w:r>
    </w:p>
    <w:p w14:paraId="2B253630" w14:textId="77777777" w:rsidR="00A25744" w:rsidRDefault="00A25744" w:rsidP="00A25744">
      <w:pPr>
        <w:pStyle w:val="PL"/>
      </w:pPr>
      <w:r>
        <w:t xml:space="preserve">          type: array</w:t>
      </w:r>
    </w:p>
    <w:p w14:paraId="4D9C94BF" w14:textId="77777777" w:rsidR="00A25744" w:rsidRDefault="00A25744" w:rsidP="00A25744">
      <w:pPr>
        <w:pStyle w:val="PL"/>
      </w:pPr>
      <w:r>
        <w:t xml:space="preserve">          items:</w:t>
      </w:r>
    </w:p>
    <w:p w14:paraId="0B033DE7" w14:textId="77777777" w:rsidR="00A25744" w:rsidRDefault="00A25744" w:rsidP="00A25744">
      <w:pPr>
        <w:pStyle w:val="PL"/>
      </w:pPr>
      <w:r>
        <w:t xml:space="preserve">            $ref: '#/components/schemas/SnpnId'</w:t>
      </w:r>
    </w:p>
    <w:p w14:paraId="166A8A95" w14:textId="77777777" w:rsidR="00A25744" w:rsidRDefault="00A25744" w:rsidP="00A25744">
      <w:pPr>
        <w:pStyle w:val="PL"/>
      </w:pPr>
      <w:r>
        <w:t xml:space="preserve">        allowedSNPNs:</w:t>
      </w:r>
    </w:p>
    <w:p w14:paraId="10532A6F" w14:textId="77777777" w:rsidR="00A25744" w:rsidRDefault="00A25744" w:rsidP="00A25744">
      <w:pPr>
        <w:pStyle w:val="PL"/>
      </w:pPr>
      <w:r>
        <w:t xml:space="preserve">          type: array</w:t>
      </w:r>
    </w:p>
    <w:p w14:paraId="618F8F8E" w14:textId="77777777" w:rsidR="00A25744" w:rsidRDefault="00A25744" w:rsidP="00A25744">
      <w:pPr>
        <w:pStyle w:val="PL"/>
      </w:pPr>
      <w:r>
        <w:t xml:space="preserve">          items:</w:t>
      </w:r>
    </w:p>
    <w:p w14:paraId="5B83335E" w14:textId="77777777" w:rsidR="00A25744" w:rsidRDefault="00A25744" w:rsidP="00A25744">
      <w:pPr>
        <w:pStyle w:val="PL"/>
      </w:pPr>
      <w:r>
        <w:t xml:space="preserve">            $ref: '#/components/schemas/SnpnId'</w:t>
      </w:r>
    </w:p>
    <w:p w14:paraId="535695DB" w14:textId="77777777" w:rsidR="00A25744" w:rsidRDefault="00A25744" w:rsidP="00A25744">
      <w:pPr>
        <w:pStyle w:val="PL"/>
      </w:pPr>
      <w:r>
        <w:t xml:space="preserve">        allowedNfTypes:</w:t>
      </w:r>
    </w:p>
    <w:p w14:paraId="3BBFE44D" w14:textId="77777777" w:rsidR="00A25744" w:rsidRDefault="00A25744" w:rsidP="00A25744">
      <w:pPr>
        <w:pStyle w:val="PL"/>
      </w:pPr>
      <w:r>
        <w:t xml:space="preserve">          type: array</w:t>
      </w:r>
    </w:p>
    <w:p w14:paraId="4BA62D79" w14:textId="77777777" w:rsidR="00A25744" w:rsidRDefault="00A25744" w:rsidP="00A25744">
      <w:pPr>
        <w:pStyle w:val="PL"/>
      </w:pPr>
      <w:r>
        <w:t xml:space="preserve">          items:</w:t>
      </w:r>
    </w:p>
    <w:p w14:paraId="412B4A15" w14:textId="77777777" w:rsidR="00A25744" w:rsidRDefault="00A25744" w:rsidP="00A25744">
      <w:pPr>
        <w:pStyle w:val="PL"/>
      </w:pPr>
      <w:r>
        <w:t xml:space="preserve">            $ref: 'TS28623_GenericNrm.yaml#/components/schemas/NFType'</w:t>
      </w:r>
    </w:p>
    <w:p w14:paraId="34C5DA47" w14:textId="77777777" w:rsidR="00A25744" w:rsidRDefault="00A25744" w:rsidP="00A25744">
      <w:pPr>
        <w:pStyle w:val="PL"/>
      </w:pPr>
      <w:r>
        <w:t xml:space="preserve">        allowedNfDomains:</w:t>
      </w:r>
    </w:p>
    <w:p w14:paraId="255396AF" w14:textId="77777777" w:rsidR="00A25744" w:rsidRDefault="00A25744" w:rsidP="00A25744">
      <w:pPr>
        <w:pStyle w:val="PL"/>
      </w:pPr>
      <w:r>
        <w:t xml:space="preserve">          type: array</w:t>
      </w:r>
    </w:p>
    <w:p w14:paraId="12C87698" w14:textId="77777777" w:rsidR="00A25744" w:rsidRDefault="00A25744" w:rsidP="00A25744">
      <w:pPr>
        <w:pStyle w:val="PL"/>
      </w:pPr>
      <w:r>
        <w:t xml:space="preserve">          items: </w:t>
      </w:r>
    </w:p>
    <w:p w14:paraId="2F7A4F7B" w14:textId="77777777" w:rsidR="00A25744" w:rsidRDefault="00A25744" w:rsidP="00A25744">
      <w:pPr>
        <w:pStyle w:val="PL"/>
      </w:pPr>
      <w:r>
        <w:t xml:space="preserve">            type: string</w:t>
      </w:r>
    </w:p>
    <w:p w14:paraId="0247E63F" w14:textId="77777777" w:rsidR="00A25744" w:rsidRDefault="00A25744" w:rsidP="00A25744">
      <w:pPr>
        <w:pStyle w:val="PL"/>
      </w:pPr>
      <w:r>
        <w:t xml:space="preserve">        allowedNSSAIs:</w:t>
      </w:r>
    </w:p>
    <w:p w14:paraId="1B58BA15" w14:textId="77777777" w:rsidR="00A25744" w:rsidRDefault="00A25744" w:rsidP="00A25744">
      <w:pPr>
        <w:pStyle w:val="PL"/>
      </w:pPr>
      <w:r>
        <w:t xml:space="preserve">          type: array</w:t>
      </w:r>
    </w:p>
    <w:p w14:paraId="35E77E24" w14:textId="77777777" w:rsidR="00A25744" w:rsidRDefault="00A25744" w:rsidP="00A25744">
      <w:pPr>
        <w:pStyle w:val="PL"/>
      </w:pPr>
      <w:r>
        <w:t xml:space="preserve">          items:</w:t>
      </w:r>
    </w:p>
    <w:p w14:paraId="0CDEF2A3" w14:textId="77777777" w:rsidR="00A25744" w:rsidRDefault="00A25744" w:rsidP="00A25744">
      <w:pPr>
        <w:pStyle w:val="PL"/>
      </w:pPr>
      <w:r>
        <w:t xml:space="preserve">            $ref: 'TS28541_NrNrm.yaml#/components/schemas/Snssai'</w:t>
      </w:r>
    </w:p>
    <w:p w14:paraId="600F1C99" w14:textId="77777777" w:rsidR="00A25744" w:rsidRDefault="00A25744" w:rsidP="00A25744">
      <w:pPr>
        <w:pStyle w:val="PL"/>
      </w:pPr>
      <w:r>
        <w:t xml:space="preserve">        locality:</w:t>
      </w:r>
    </w:p>
    <w:p w14:paraId="3EC8FB10" w14:textId="77777777" w:rsidR="00A25744" w:rsidRDefault="00A25744" w:rsidP="00A25744">
      <w:pPr>
        <w:pStyle w:val="PL"/>
      </w:pPr>
      <w:r>
        <w:t xml:space="preserve">          type: string</w:t>
      </w:r>
    </w:p>
    <w:p w14:paraId="3F547AB7" w14:textId="77777777" w:rsidR="00A25744" w:rsidRDefault="00A25744" w:rsidP="00A25744">
      <w:pPr>
        <w:pStyle w:val="PL"/>
      </w:pPr>
      <w:r>
        <w:t xml:space="preserve">        nFInfo:</w:t>
      </w:r>
    </w:p>
    <w:p w14:paraId="26F49985" w14:textId="77777777" w:rsidR="00A25744" w:rsidRDefault="00A25744" w:rsidP="00A25744">
      <w:pPr>
        <w:pStyle w:val="PL"/>
      </w:pPr>
      <w:r>
        <w:t xml:space="preserve">          $ref: '#/components/schemas/NFInfo'</w:t>
      </w:r>
    </w:p>
    <w:p w14:paraId="10B25165" w14:textId="77777777" w:rsidR="00A25744" w:rsidRDefault="00A25744" w:rsidP="00A25744">
      <w:pPr>
        <w:pStyle w:val="PL"/>
      </w:pPr>
      <w:r>
        <w:t xml:space="preserve">        capacity:</w:t>
      </w:r>
    </w:p>
    <w:p w14:paraId="23E94D82" w14:textId="77777777" w:rsidR="00A25744" w:rsidRDefault="00A25744" w:rsidP="00A25744">
      <w:pPr>
        <w:pStyle w:val="PL"/>
      </w:pPr>
      <w:r>
        <w:t xml:space="preserve">          type: integer</w:t>
      </w:r>
    </w:p>
    <w:p w14:paraId="484F4872" w14:textId="77777777" w:rsidR="00A25744" w:rsidRDefault="00A25744" w:rsidP="00A25744">
      <w:pPr>
        <w:pStyle w:val="PL"/>
      </w:pPr>
      <w:r>
        <w:t xml:space="preserve">        nfSetIdList:</w:t>
      </w:r>
    </w:p>
    <w:p w14:paraId="249B1D8D" w14:textId="77777777" w:rsidR="00A25744" w:rsidRDefault="00A25744" w:rsidP="00A25744">
      <w:pPr>
        <w:pStyle w:val="PL"/>
      </w:pPr>
      <w:r>
        <w:t xml:space="preserve">          type: array</w:t>
      </w:r>
    </w:p>
    <w:p w14:paraId="6DC95F6B" w14:textId="77777777" w:rsidR="00A25744" w:rsidRDefault="00A25744" w:rsidP="00A25744">
      <w:pPr>
        <w:pStyle w:val="PL"/>
      </w:pPr>
      <w:r>
        <w:t xml:space="preserve">          items:</w:t>
      </w:r>
    </w:p>
    <w:p w14:paraId="615E8AB9" w14:textId="77777777" w:rsidR="00A25744" w:rsidRDefault="00A25744" w:rsidP="00A25744">
      <w:pPr>
        <w:pStyle w:val="PL"/>
      </w:pPr>
      <w:r>
        <w:t xml:space="preserve">            type: string</w:t>
      </w:r>
    </w:p>
    <w:p w14:paraId="02FCC8FB" w14:textId="77777777" w:rsidR="00A25744" w:rsidRDefault="00A25744" w:rsidP="00A25744">
      <w:pPr>
        <w:pStyle w:val="PL"/>
      </w:pPr>
      <w:r>
        <w:t xml:space="preserve">        servingScope:</w:t>
      </w:r>
    </w:p>
    <w:p w14:paraId="36B6FCA2" w14:textId="77777777" w:rsidR="00A25744" w:rsidRDefault="00A25744" w:rsidP="00A25744">
      <w:pPr>
        <w:pStyle w:val="PL"/>
      </w:pPr>
      <w:r>
        <w:t xml:space="preserve">          type: array</w:t>
      </w:r>
    </w:p>
    <w:p w14:paraId="25069637" w14:textId="77777777" w:rsidR="00A25744" w:rsidRDefault="00A25744" w:rsidP="00A25744">
      <w:pPr>
        <w:pStyle w:val="PL"/>
      </w:pPr>
      <w:r>
        <w:t xml:space="preserve">          items:</w:t>
      </w:r>
    </w:p>
    <w:p w14:paraId="08BD91C7" w14:textId="77777777" w:rsidR="00A25744" w:rsidRDefault="00A25744" w:rsidP="00A25744">
      <w:pPr>
        <w:pStyle w:val="PL"/>
      </w:pPr>
      <w:r>
        <w:t xml:space="preserve">            type: string</w:t>
      </w:r>
    </w:p>
    <w:p w14:paraId="6B8E31F1" w14:textId="77777777" w:rsidR="00A25744" w:rsidRDefault="00A25744" w:rsidP="00A25744">
      <w:pPr>
        <w:pStyle w:val="PL"/>
      </w:pPr>
      <w:r>
        <w:lastRenderedPageBreak/>
        <w:t xml:space="preserve">        nfSetRecoveryTimeList:</w:t>
      </w:r>
    </w:p>
    <w:p w14:paraId="491EE2A9" w14:textId="77777777" w:rsidR="00A25744" w:rsidRDefault="00A25744" w:rsidP="00A25744">
      <w:pPr>
        <w:pStyle w:val="PL"/>
      </w:pPr>
      <w:r>
        <w:t xml:space="preserve">          type: array</w:t>
      </w:r>
    </w:p>
    <w:p w14:paraId="40EA4DD4" w14:textId="77777777" w:rsidR="00A25744" w:rsidRDefault="00A25744" w:rsidP="00A25744">
      <w:pPr>
        <w:pStyle w:val="PL"/>
      </w:pPr>
      <w:r>
        <w:t xml:space="preserve">          items:</w:t>
      </w:r>
    </w:p>
    <w:p w14:paraId="77B88F16" w14:textId="77777777" w:rsidR="00A25744" w:rsidRDefault="00A25744" w:rsidP="00A25744">
      <w:pPr>
        <w:pStyle w:val="PL"/>
      </w:pPr>
      <w:r>
        <w:t xml:space="preserve">            $ref: 'TS28623_ComDefs.yaml#/components/schemas/DateTime'</w:t>
      </w:r>
    </w:p>
    <w:p w14:paraId="7E562D5C" w14:textId="77777777" w:rsidR="00A25744" w:rsidRDefault="00A25744" w:rsidP="00A25744">
      <w:pPr>
        <w:pStyle w:val="PL"/>
      </w:pPr>
      <w:r>
        <w:t xml:space="preserve">        scpDomains:</w:t>
      </w:r>
    </w:p>
    <w:p w14:paraId="4B1711B1" w14:textId="77777777" w:rsidR="00A25744" w:rsidRDefault="00A25744" w:rsidP="00A25744">
      <w:pPr>
        <w:pStyle w:val="PL"/>
      </w:pPr>
      <w:r>
        <w:t xml:space="preserve">          type: array</w:t>
      </w:r>
    </w:p>
    <w:p w14:paraId="4F0E8319" w14:textId="77777777" w:rsidR="00A25744" w:rsidRDefault="00A25744" w:rsidP="00A25744">
      <w:pPr>
        <w:pStyle w:val="PL"/>
      </w:pPr>
      <w:r>
        <w:t xml:space="preserve">          items:</w:t>
      </w:r>
    </w:p>
    <w:p w14:paraId="7AC84114" w14:textId="77777777" w:rsidR="00A25744" w:rsidRDefault="00A25744" w:rsidP="00A25744">
      <w:pPr>
        <w:pStyle w:val="PL"/>
      </w:pPr>
      <w:r>
        <w:t xml:space="preserve">            type: string</w:t>
      </w:r>
    </w:p>
    <w:p w14:paraId="6F7584CA" w14:textId="77777777" w:rsidR="00A25744" w:rsidRDefault="00A25744" w:rsidP="00A25744">
      <w:pPr>
        <w:pStyle w:val="PL"/>
      </w:pPr>
      <w:r>
        <w:t xml:space="preserve">        recoveryTime:</w:t>
      </w:r>
    </w:p>
    <w:p w14:paraId="0A742236" w14:textId="77777777" w:rsidR="00A25744" w:rsidRDefault="00A25744" w:rsidP="00A25744">
      <w:pPr>
        <w:pStyle w:val="PL"/>
      </w:pPr>
      <w:r>
        <w:t xml:space="preserve">           $ref: 'TS28623_ComDefs.yaml#/components/schemas/DateTime'</w:t>
      </w:r>
    </w:p>
    <w:p w14:paraId="24512997" w14:textId="77777777" w:rsidR="00A25744" w:rsidRDefault="00A25744" w:rsidP="00A25744">
      <w:pPr>
        <w:pStyle w:val="PL"/>
      </w:pPr>
      <w:r>
        <w:t xml:space="preserve">        nfServicePersistence:</w:t>
      </w:r>
    </w:p>
    <w:p w14:paraId="58B553A1" w14:textId="77777777" w:rsidR="00A25744" w:rsidRDefault="00A25744" w:rsidP="00A25744">
      <w:pPr>
        <w:pStyle w:val="PL"/>
      </w:pPr>
      <w:r>
        <w:t xml:space="preserve">           type: boolean</w:t>
      </w:r>
    </w:p>
    <w:p w14:paraId="3F563628" w14:textId="77777777" w:rsidR="00A25744" w:rsidRDefault="00A25744" w:rsidP="00A25744">
      <w:pPr>
        <w:pStyle w:val="PL"/>
      </w:pPr>
      <w:r>
        <w:t xml:space="preserve">        nfProfileChangesSupportInd:</w:t>
      </w:r>
    </w:p>
    <w:p w14:paraId="6968813C" w14:textId="77777777" w:rsidR="00A25744" w:rsidRDefault="00A25744" w:rsidP="00A25744">
      <w:pPr>
        <w:pStyle w:val="PL"/>
      </w:pPr>
      <w:r>
        <w:t xml:space="preserve">           type: boolean</w:t>
      </w:r>
    </w:p>
    <w:p w14:paraId="6932B96E" w14:textId="77777777" w:rsidR="00A25744" w:rsidRDefault="00A25744" w:rsidP="00A25744">
      <w:pPr>
        <w:pStyle w:val="PL"/>
      </w:pPr>
      <w:r>
        <w:t xml:space="preserve">        defaultNotificationSubscriptions:</w:t>
      </w:r>
    </w:p>
    <w:p w14:paraId="5A009A9C" w14:textId="77777777" w:rsidR="00A25744" w:rsidRDefault="00A25744" w:rsidP="00A25744">
      <w:pPr>
        <w:pStyle w:val="PL"/>
      </w:pPr>
      <w:r>
        <w:t xml:space="preserve">          type: array</w:t>
      </w:r>
    </w:p>
    <w:p w14:paraId="643830DB" w14:textId="77777777" w:rsidR="00A25744" w:rsidRDefault="00A25744" w:rsidP="00A25744">
      <w:pPr>
        <w:pStyle w:val="PL"/>
      </w:pPr>
      <w:r>
        <w:t xml:space="preserve">          items:</w:t>
      </w:r>
    </w:p>
    <w:p w14:paraId="5AB727C2" w14:textId="77777777" w:rsidR="00A25744" w:rsidRDefault="00A25744" w:rsidP="00A25744">
      <w:pPr>
        <w:pStyle w:val="PL"/>
      </w:pPr>
      <w:r>
        <w:t xml:space="preserve">            $ref: '#/components/schemas/DefaultNotificationSubscription'</w:t>
      </w:r>
    </w:p>
    <w:p w14:paraId="3F7D3463" w14:textId="77777777" w:rsidR="00A25744" w:rsidRDefault="00A25744" w:rsidP="00A25744">
      <w:pPr>
        <w:pStyle w:val="PL"/>
      </w:pPr>
      <w:r>
        <w:t xml:space="preserve">          minItems: 1</w:t>
      </w:r>
    </w:p>
    <w:p w14:paraId="414F9DEB" w14:textId="77777777" w:rsidR="00A25744" w:rsidRDefault="00A25744" w:rsidP="00A25744">
      <w:pPr>
        <w:pStyle w:val="PL"/>
      </w:pPr>
      <w:r>
        <w:t xml:space="preserve">        serviceSetRecoveryTimeList:</w:t>
      </w:r>
    </w:p>
    <w:p w14:paraId="266A260D" w14:textId="77777777" w:rsidR="00A25744" w:rsidRDefault="00A25744" w:rsidP="00A25744">
      <w:pPr>
        <w:pStyle w:val="PL"/>
      </w:pPr>
      <w:r>
        <w:t xml:space="preserve">          type: array</w:t>
      </w:r>
    </w:p>
    <w:p w14:paraId="514286DB" w14:textId="77777777" w:rsidR="00A25744" w:rsidRDefault="00A25744" w:rsidP="00A25744">
      <w:pPr>
        <w:pStyle w:val="PL"/>
      </w:pPr>
      <w:r>
        <w:t xml:space="preserve">          items:</w:t>
      </w:r>
    </w:p>
    <w:p w14:paraId="003C5A00" w14:textId="77777777" w:rsidR="00A25744" w:rsidRDefault="00A25744" w:rsidP="00A25744">
      <w:pPr>
        <w:pStyle w:val="PL"/>
      </w:pPr>
      <w:r>
        <w:t xml:space="preserve">            $ref: 'TS28623_ComDefs.yaml#/components/schemas/DateTime'</w:t>
      </w:r>
    </w:p>
    <w:p w14:paraId="26556EB2" w14:textId="77777777" w:rsidR="00A25744" w:rsidRDefault="00A25744" w:rsidP="00A25744">
      <w:pPr>
        <w:pStyle w:val="PL"/>
      </w:pPr>
      <w:r>
        <w:t xml:space="preserve">          minItems: 1</w:t>
      </w:r>
    </w:p>
    <w:p w14:paraId="36845B16" w14:textId="77777777" w:rsidR="00A25744" w:rsidRDefault="00A25744" w:rsidP="00A25744">
      <w:pPr>
        <w:pStyle w:val="PL"/>
      </w:pPr>
      <w:r>
        <w:t xml:space="preserve">        vendorId:</w:t>
      </w:r>
    </w:p>
    <w:p w14:paraId="0EA73A9B" w14:textId="77777777" w:rsidR="00A25744" w:rsidRDefault="00A25744" w:rsidP="00A25744">
      <w:pPr>
        <w:pStyle w:val="PL"/>
      </w:pPr>
      <w:r>
        <w:t xml:space="preserve">          type: string</w:t>
      </w:r>
    </w:p>
    <w:p w14:paraId="407FF718" w14:textId="77777777" w:rsidR="00A25744" w:rsidRDefault="00A25744" w:rsidP="00A25744">
      <w:pPr>
        <w:pStyle w:val="PL"/>
      </w:pPr>
      <w:r>
        <w:t xml:space="preserve">    SEPPType:</w:t>
      </w:r>
    </w:p>
    <w:p w14:paraId="083722B2" w14:textId="77777777" w:rsidR="00A25744" w:rsidRDefault="00A25744" w:rsidP="00A25744">
      <w:pPr>
        <w:pStyle w:val="PL"/>
      </w:pPr>
      <w:r>
        <w:t xml:space="preserve">      type: string</w:t>
      </w:r>
    </w:p>
    <w:p w14:paraId="463ACB60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5898EB01" w14:textId="77777777" w:rsidR="00A25744" w:rsidRDefault="00A25744" w:rsidP="00A25744">
      <w:pPr>
        <w:pStyle w:val="PL"/>
      </w:pPr>
      <w:r>
        <w:t xml:space="preserve">      enum:</w:t>
      </w:r>
    </w:p>
    <w:p w14:paraId="7D7C69FD" w14:textId="77777777" w:rsidR="00A25744" w:rsidRDefault="00A25744" w:rsidP="00A25744">
      <w:pPr>
        <w:pStyle w:val="PL"/>
      </w:pPr>
      <w:r>
        <w:t xml:space="preserve">        - CSEPP</w:t>
      </w:r>
    </w:p>
    <w:p w14:paraId="28FB0CF1" w14:textId="77777777" w:rsidR="00A25744" w:rsidRDefault="00A25744" w:rsidP="00A25744">
      <w:pPr>
        <w:pStyle w:val="PL"/>
      </w:pPr>
      <w:r>
        <w:t xml:space="preserve">        - PSEPP</w:t>
      </w:r>
    </w:p>
    <w:p w14:paraId="422C411C" w14:textId="77777777" w:rsidR="00A25744" w:rsidRDefault="00A25744" w:rsidP="00A25744">
      <w:pPr>
        <w:pStyle w:val="PL"/>
      </w:pPr>
      <w:r>
        <w:t xml:space="preserve">    SupportedFunc:</w:t>
      </w:r>
    </w:p>
    <w:p w14:paraId="36CA948E" w14:textId="77777777" w:rsidR="00A25744" w:rsidRDefault="00A25744" w:rsidP="00A25744">
      <w:pPr>
        <w:pStyle w:val="PL"/>
      </w:pPr>
      <w:r>
        <w:t xml:space="preserve">      type: object</w:t>
      </w:r>
    </w:p>
    <w:p w14:paraId="14B1ED12" w14:textId="77777777" w:rsidR="00A25744" w:rsidRDefault="00A25744" w:rsidP="00A25744">
      <w:pPr>
        <w:pStyle w:val="PL"/>
      </w:pPr>
      <w:r>
        <w:t xml:space="preserve">      properties:</w:t>
      </w:r>
    </w:p>
    <w:p w14:paraId="08E08B15" w14:textId="77777777" w:rsidR="00A25744" w:rsidRDefault="00A25744" w:rsidP="00A25744">
      <w:pPr>
        <w:pStyle w:val="PL"/>
      </w:pPr>
      <w:r>
        <w:t xml:space="preserve">        function:</w:t>
      </w:r>
    </w:p>
    <w:p w14:paraId="2944594E" w14:textId="77777777" w:rsidR="00A25744" w:rsidRDefault="00A25744" w:rsidP="00A25744">
      <w:pPr>
        <w:pStyle w:val="PL"/>
      </w:pPr>
      <w:r>
        <w:t xml:space="preserve">          type: string</w:t>
      </w:r>
    </w:p>
    <w:p w14:paraId="3E22D369" w14:textId="77777777" w:rsidR="00A25744" w:rsidRDefault="00A25744" w:rsidP="00A25744">
      <w:pPr>
        <w:pStyle w:val="PL"/>
      </w:pPr>
      <w:r>
        <w:t xml:space="preserve">        policy:</w:t>
      </w:r>
    </w:p>
    <w:p w14:paraId="59154753" w14:textId="77777777" w:rsidR="00A25744" w:rsidRDefault="00A25744" w:rsidP="00A25744">
      <w:pPr>
        <w:pStyle w:val="PL"/>
      </w:pPr>
      <w:r>
        <w:t xml:space="preserve">          type: string</w:t>
      </w:r>
    </w:p>
    <w:p w14:paraId="205E0F60" w14:textId="77777777" w:rsidR="00A25744" w:rsidRDefault="00A25744" w:rsidP="00A25744">
      <w:pPr>
        <w:pStyle w:val="PL"/>
      </w:pPr>
      <w:r>
        <w:t xml:space="preserve">    SupportedFuncList:</w:t>
      </w:r>
    </w:p>
    <w:p w14:paraId="53808FA5" w14:textId="77777777" w:rsidR="00A25744" w:rsidRDefault="00A25744" w:rsidP="00A25744">
      <w:pPr>
        <w:pStyle w:val="PL"/>
      </w:pPr>
      <w:r>
        <w:t xml:space="preserve">      type: array</w:t>
      </w:r>
    </w:p>
    <w:p w14:paraId="06138882" w14:textId="77777777" w:rsidR="00A25744" w:rsidRDefault="00A25744" w:rsidP="00A25744">
      <w:pPr>
        <w:pStyle w:val="PL"/>
      </w:pPr>
      <w:r>
        <w:t xml:space="preserve">      items:</w:t>
      </w:r>
    </w:p>
    <w:p w14:paraId="3668955B" w14:textId="77777777" w:rsidR="00A25744" w:rsidRDefault="00A25744" w:rsidP="00A25744">
      <w:pPr>
        <w:pStyle w:val="PL"/>
      </w:pPr>
      <w:r>
        <w:t xml:space="preserve">        $ref: '#/components/schemas/SupportedFunc'</w:t>
      </w:r>
    </w:p>
    <w:p w14:paraId="65368B63" w14:textId="77777777" w:rsidR="00A25744" w:rsidRDefault="00A25744" w:rsidP="00A25744">
      <w:pPr>
        <w:pStyle w:val="PL"/>
      </w:pPr>
      <w:r>
        <w:t xml:space="preserve">    CommModelType:</w:t>
      </w:r>
    </w:p>
    <w:p w14:paraId="788E522B" w14:textId="77777777" w:rsidR="00A25744" w:rsidRDefault="00A25744" w:rsidP="00A25744">
      <w:pPr>
        <w:pStyle w:val="PL"/>
      </w:pPr>
      <w:r>
        <w:t xml:space="preserve">      type: string</w:t>
      </w:r>
    </w:p>
    <w:p w14:paraId="06F32978" w14:textId="77777777" w:rsidR="00A25744" w:rsidRDefault="00A25744" w:rsidP="00A25744">
      <w:pPr>
        <w:pStyle w:val="PL"/>
      </w:pPr>
      <w:r>
        <w:t xml:space="preserve">      description: any of enumerated value</w:t>
      </w:r>
    </w:p>
    <w:p w14:paraId="398A9F29" w14:textId="77777777" w:rsidR="00A25744" w:rsidRDefault="00A25744" w:rsidP="00A25744">
      <w:pPr>
        <w:pStyle w:val="PL"/>
      </w:pPr>
      <w:r>
        <w:t xml:space="preserve">      enum:</w:t>
      </w:r>
    </w:p>
    <w:p w14:paraId="1608B513" w14:textId="77777777" w:rsidR="00A25744" w:rsidRDefault="00A25744" w:rsidP="00A25744">
      <w:pPr>
        <w:pStyle w:val="PL"/>
      </w:pPr>
      <w:r>
        <w:t xml:space="preserve">        - DIRECT_COMMUNICATION_WO_NRF</w:t>
      </w:r>
    </w:p>
    <w:p w14:paraId="671750D3" w14:textId="77777777" w:rsidR="00A25744" w:rsidRDefault="00A25744" w:rsidP="00A25744">
      <w:pPr>
        <w:pStyle w:val="PL"/>
      </w:pPr>
      <w:r>
        <w:t xml:space="preserve">        - DIRECT_COMMUNICATION_WITH_NRF</w:t>
      </w:r>
    </w:p>
    <w:p w14:paraId="04848DF7" w14:textId="77777777" w:rsidR="00A25744" w:rsidRDefault="00A25744" w:rsidP="00A25744">
      <w:pPr>
        <w:pStyle w:val="PL"/>
      </w:pPr>
      <w:r>
        <w:t xml:space="preserve">        - INDIRECT_COMMUNICATION_WO_DEDICATED_DISCOVERY</w:t>
      </w:r>
    </w:p>
    <w:p w14:paraId="6C46F201" w14:textId="77777777" w:rsidR="00A25744" w:rsidRDefault="00A25744" w:rsidP="00A25744">
      <w:pPr>
        <w:pStyle w:val="PL"/>
      </w:pPr>
      <w:r>
        <w:t xml:space="preserve">        - INDIRECT_COMMUNICATION_WITH_DEDICATED_DISCOVERY</w:t>
      </w:r>
    </w:p>
    <w:p w14:paraId="78BEEFD2" w14:textId="77777777" w:rsidR="00A25744" w:rsidRDefault="00A25744" w:rsidP="00A25744">
      <w:pPr>
        <w:pStyle w:val="PL"/>
      </w:pPr>
      <w:r>
        <w:t xml:space="preserve">    CommModel:</w:t>
      </w:r>
    </w:p>
    <w:p w14:paraId="50033503" w14:textId="77777777" w:rsidR="00A25744" w:rsidRDefault="00A25744" w:rsidP="00A25744">
      <w:pPr>
        <w:pStyle w:val="PL"/>
      </w:pPr>
      <w:r>
        <w:t xml:space="preserve">      type: object</w:t>
      </w:r>
    </w:p>
    <w:p w14:paraId="26159952" w14:textId="77777777" w:rsidR="00A25744" w:rsidRDefault="00A25744" w:rsidP="00A25744">
      <w:pPr>
        <w:pStyle w:val="PL"/>
      </w:pPr>
      <w:r>
        <w:t xml:space="preserve">      properties:</w:t>
      </w:r>
    </w:p>
    <w:p w14:paraId="25A7A17A" w14:textId="77777777" w:rsidR="00A25744" w:rsidRDefault="00A25744" w:rsidP="00A25744">
      <w:pPr>
        <w:pStyle w:val="PL"/>
      </w:pPr>
      <w:r>
        <w:t xml:space="preserve">        groupId:</w:t>
      </w:r>
    </w:p>
    <w:p w14:paraId="2AEA9220" w14:textId="77777777" w:rsidR="00A25744" w:rsidRDefault="00A25744" w:rsidP="00A25744">
      <w:pPr>
        <w:pStyle w:val="PL"/>
      </w:pPr>
      <w:r>
        <w:t xml:space="preserve">          type: integer</w:t>
      </w:r>
    </w:p>
    <w:p w14:paraId="03F49013" w14:textId="77777777" w:rsidR="00A25744" w:rsidRDefault="00A25744" w:rsidP="00A25744">
      <w:pPr>
        <w:pStyle w:val="PL"/>
      </w:pPr>
      <w:r>
        <w:t xml:space="preserve">        commModelType:</w:t>
      </w:r>
    </w:p>
    <w:p w14:paraId="5847D017" w14:textId="77777777" w:rsidR="00A25744" w:rsidRDefault="00A25744" w:rsidP="00A25744">
      <w:pPr>
        <w:pStyle w:val="PL"/>
      </w:pPr>
      <w:r>
        <w:t xml:space="preserve">          $ref: '#/components/schemas/CommModelType'</w:t>
      </w:r>
    </w:p>
    <w:p w14:paraId="5606DC1E" w14:textId="77777777" w:rsidR="00A25744" w:rsidRDefault="00A25744" w:rsidP="00A25744">
      <w:pPr>
        <w:pStyle w:val="PL"/>
      </w:pPr>
      <w:r>
        <w:t xml:space="preserve">        targetNFServiceList:</w:t>
      </w:r>
    </w:p>
    <w:p w14:paraId="60375BF7" w14:textId="77777777" w:rsidR="00A25744" w:rsidRDefault="00A25744" w:rsidP="00A25744">
      <w:pPr>
        <w:pStyle w:val="PL"/>
      </w:pPr>
      <w:r>
        <w:t xml:space="preserve">          $ref: 'TS28623_ComDefs.yaml#/components/schemas/DnList'</w:t>
      </w:r>
    </w:p>
    <w:p w14:paraId="46CFF03E" w14:textId="77777777" w:rsidR="00A25744" w:rsidRDefault="00A25744" w:rsidP="00A25744">
      <w:pPr>
        <w:pStyle w:val="PL"/>
      </w:pPr>
      <w:r>
        <w:t xml:space="preserve">        commModelConfiguration:</w:t>
      </w:r>
    </w:p>
    <w:p w14:paraId="32404860" w14:textId="77777777" w:rsidR="00A25744" w:rsidRDefault="00A25744" w:rsidP="00A25744">
      <w:pPr>
        <w:pStyle w:val="PL"/>
      </w:pPr>
      <w:r>
        <w:t xml:space="preserve">          type: string</w:t>
      </w:r>
    </w:p>
    <w:p w14:paraId="67255A26" w14:textId="77777777" w:rsidR="00A25744" w:rsidRDefault="00A25744" w:rsidP="00A25744">
      <w:pPr>
        <w:pStyle w:val="PL"/>
      </w:pPr>
      <w:r>
        <w:t xml:space="preserve">    CommModelList:</w:t>
      </w:r>
    </w:p>
    <w:p w14:paraId="1F004464" w14:textId="77777777" w:rsidR="00A25744" w:rsidRDefault="00A25744" w:rsidP="00A25744">
      <w:pPr>
        <w:pStyle w:val="PL"/>
      </w:pPr>
      <w:r>
        <w:t xml:space="preserve">      type: array</w:t>
      </w:r>
    </w:p>
    <w:p w14:paraId="684C68F9" w14:textId="77777777" w:rsidR="00A25744" w:rsidRDefault="00A25744" w:rsidP="00A25744">
      <w:pPr>
        <w:pStyle w:val="PL"/>
      </w:pPr>
      <w:r>
        <w:t xml:space="preserve">      items:</w:t>
      </w:r>
    </w:p>
    <w:p w14:paraId="5663FE95" w14:textId="77777777" w:rsidR="00A25744" w:rsidRDefault="00A25744" w:rsidP="00A25744">
      <w:pPr>
        <w:pStyle w:val="PL"/>
      </w:pPr>
      <w:r>
        <w:t xml:space="preserve">        $ref: '#/components/schemas/CommModel'</w:t>
      </w:r>
    </w:p>
    <w:p w14:paraId="552A8A12" w14:textId="77777777" w:rsidR="00A25744" w:rsidRDefault="00A25744" w:rsidP="00A25744">
      <w:pPr>
        <w:pStyle w:val="PL"/>
      </w:pPr>
      <w:r>
        <w:t xml:space="preserve">    CapabilityList:</w:t>
      </w:r>
    </w:p>
    <w:p w14:paraId="5BFFBC9D" w14:textId="77777777" w:rsidR="00A25744" w:rsidRDefault="00A25744" w:rsidP="00A25744">
      <w:pPr>
        <w:pStyle w:val="PL"/>
      </w:pPr>
      <w:r>
        <w:t xml:space="preserve">      type: array</w:t>
      </w:r>
    </w:p>
    <w:p w14:paraId="7CF3B856" w14:textId="77777777" w:rsidR="00A25744" w:rsidRDefault="00A25744" w:rsidP="00A25744">
      <w:pPr>
        <w:pStyle w:val="PL"/>
      </w:pPr>
      <w:r>
        <w:t xml:space="preserve">      items:</w:t>
      </w:r>
    </w:p>
    <w:p w14:paraId="2CF3AB43" w14:textId="77777777" w:rsidR="00A25744" w:rsidRDefault="00A25744" w:rsidP="00A25744">
      <w:pPr>
        <w:pStyle w:val="PL"/>
      </w:pPr>
      <w:r>
        <w:t xml:space="preserve">        type: string</w:t>
      </w:r>
    </w:p>
    <w:p w14:paraId="1AFDF219" w14:textId="77777777" w:rsidR="00A25744" w:rsidRDefault="00A25744" w:rsidP="00A25744">
      <w:pPr>
        <w:pStyle w:val="PL"/>
      </w:pPr>
      <w:r>
        <w:t xml:space="preserve">    FiveQiDscpMapping:</w:t>
      </w:r>
    </w:p>
    <w:p w14:paraId="1B3D6ADF" w14:textId="77777777" w:rsidR="00A25744" w:rsidRDefault="00A25744" w:rsidP="00A25744">
      <w:pPr>
        <w:pStyle w:val="PL"/>
      </w:pPr>
      <w:r>
        <w:t xml:space="preserve">      type: object</w:t>
      </w:r>
    </w:p>
    <w:p w14:paraId="1E39B2EC" w14:textId="77777777" w:rsidR="00A25744" w:rsidRDefault="00A25744" w:rsidP="00A25744">
      <w:pPr>
        <w:pStyle w:val="PL"/>
      </w:pPr>
      <w:r>
        <w:t xml:space="preserve">      properties:</w:t>
      </w:r>
    </w:p>
    <w:p w14:paraId="2691CD45" w14:textId="77777777" w:rsidR="00A25744" w:rsidRDefault="00A25744" w:rsidP="00A25744">
      <w:pPr>
        <w:pStyle w:val="PL"/>
      </w:pPr>
      <w:r>
        <w:t xml:space="preserve">        fiveQIValues:</w:t>
      </w:r>
    </w:p>
    <w:p w14:paraId="427C991F" w14:textId="77777777" w:rsidR="00A25744" w:rsidRDefault="00A25744" w:rsidP="00A25744">
      <w:pPr>
        <w:pStyle w:val="PL"/>
      </w:pPr>
      <w:r>
        <w:t xml:space="preserve">          type: array</w:t>
      </w:r>
    </w:p>
    <w:p w14:paraId="410B17EC" w14:textId="77777777" w:rsidR="00A25744" w:rsidRDefault="00A25744" w:rsidP="00A25744">
      <w:pPr>
        <w:pStyle w:val="PL"/>
      </w:pPr>
      <w:r>
        <w:t xml:space="preserve">          items:</w:t>
      </w:r>
    </w:p>
    <w:p w14:paraId="61A19485" w14:textId="77777777" w:rsidR="00A25744" w:rsidRDefault="00A25744" w:rsidP="00A25744">
      <w:pPr>
        <w:pStyle w:val="PL"/>
      </w:pPr>
      <w:r>
        <w:t xml:space="preserve">            type: integer</w:t>
      </w:r>
    </w:p>
    <w:p w14:paraId="0ECB9FB7" w14:textId="77777777" w:rsidR="00A25744" w:rsidRDefault="00A25744" w:rsidP="00A25744">
      <w:pPr>
        <w:pStyle w:val="PL"/>
      </w:pPr>
      <w:r>
        <w:t xml:space="preserve">        dscp:</w:t>
      </w:r>
    </w:p>
    <w:p w14:paraId="34BAEA73" w14:textId="77777777" w:rsidR="00A25744" w:rsidRDefault="00A25744" w:rsidP="00A25744">
      <w:pPr>
        <w:pStyle w:val="PL"/>
      </w:pPr>
      <w:r>
        <w:lastRenderedPageBreak/>
        <w:t xml:space="preserve">          type: integer</w:t>
      </w:r>
    </w:p>
    <w:p w14:paraId="01C115BF" w14:textId="77777777" w:rsidR="00A25744" w:rsidRDefault="00A25744" w:rsidP="00A25744">
      <w:pPr>
        <w:pStyle w:val="PL"/>
      </w:pPr>
      <w:r>
        <w:t xml:space="preserve">    NetworkSliceInfo:</w:t>
      </w:r>
    </w:p>
    <w:p w14:paraId="676BFD4D" w14:textId="77777777" w:rsidR="00A25744" w:rsidRDefault="00A25744" w:rsidP="00A25744">
      <w:pPr>
        <w:pStyle w:val="PL"/>
      </w:pPr>
      <w:r>
        <w:t xml:space="preserve">      type: object</w:t>
      </w:r>
    </w:p>
    <w:p w14:paraId="34E166AA" w14:textId="77777777" w:rsidR="00A25744" w:rsidRDefault="00A25744" w:rsidP="00A25744">
      <w:pPr>
        <w:pStyle w:val="PL"/>
      </w:pPr>
      <w:r>
        <w:t xml:space="preserve">      properties:</w:t>
      </w:r>
    </w:p>
    <w:p w14:paraId="462C639F" w14:textId="77777777" w:rsidR="00A25744" w:rsidRDefault="00A25744" w:rsidP="00A25744">
      <w:pPr>
        <w:pStyle w:val="PL"/>
      </w:pPr>
      <w:r>
        <w:t xml:space="preserve">        sNSSAI:</w:t>
      </w:r>
    </w:p>
    <w:p w14:paraId="2FF698C3" w14:textId="77777777" w:rsidR="00A25744" w:rsidRDefault="00A25744" w:rsidP="00A25744">
      <w:pPr>
        <w:pStyle w:val="PL"/>
      </w:pPr>
      <w:r>
        <w:t xml:space="preserve">          $ref: 'TS28541_NrNrm.yaml#/components/schemas/Snssai'</w:t>
      </w:r>
    </w:p>
    <w:p w14:paraId="224F4E0E" w14:textId="77777777" w:rsidR="00A25744" w:rsidRDefault="00A25744" w:rsidP="00A25744">
      <w:pPr>
        <w:pStyle w:val="PL"/>
      </w:pPr>
      <w:r>
        <w:t xml:space="preserve">        cNSIId:</w:t>
      </w:r>
    </w:p>
    <w:p w14:paraId="57722110" w14:textId="77777777" w:rsidR="00A25744" w:rsidRDefault="00A25744" w:rsidP="00A25744">
      <w:pPr>
        <w:pStyle w:val="PL"/>
      </w:pPr>
      <w:r>
        <w:t xml:space="preserve">          $ref: '#/components/schemas/CNSIId'</w:t>
      </w:r>
    </w:p>
    <w:p w14:paraId="506B4292" w14:textId="77777777" w:rsidR="00A25744" w:rsidRDefault="00A25744" w:rsidP="00A25744">
      <w:pPr>
        <w:pStyle w:val="PL"/>
      </w:pPr>
      <w:r>
        <w:t xml:space="preserve">        networkSliceRef:</w:t>
      </w:r>
    </w:p>
    <w:p w14:paraId="3DE5BA20" w14:textId="77777777" w:rsidR="00A25744" w:rsidRDefault="00A25744" w:rsidP="00A25744">
      <w:pPr>
        <w:pStyle w:val="PL"/>
      </w:pPr>
      <w:r>
        <w:t xml:space="preserve">          $ref: 'TS28623_ComDefs.yaml#/components/schemas/DnList'</w:t>
      </w:r>
    </w:p>
    <w:p w14:paraId="3122245C" w14:textId="77777777" w:rsidR="00A25744" w:rsidRDefault="00A25744" w:rsidP="00A25744">
      <w:pPr>
        <w:pStyle w:val="PL"/>
      </w:pPr>
      <w:r>
        <w:t xml:space="preserve">    NetworkSliceInfoList:</w:t>
      </w:r>
    </w:p>
    <w:p w14:paraId="05D9A2E2" w14:textId="77777777" w:rsidR="00A25744" w:rsidRDefault="00A25744" w:rsidP="00A25744">
      <w:pPr>
        <w:pStyle w:val="PL"/>
      </w:pPr>
      <w:r>
        <w:t xml:space="preserve">      type: array</w:t>
      </w:r>
    </w:p>
    <w:p w14:paraId="094A7A31" w14:textId="77777777" w:rsidR="00A25744" w:rsidRDefault="00A25744" w:rsidP="00A25744">
      <w:pPr>
        <w:pStyle w:val="PL"/>
      </w:pPr>
      <w:r>
        <w:t xml:space="preserve">      items:</w:t>
      </w:r>
    </w:p>
    <w:p w14:paraId="093E6539" w14:textId="77777777" w:rsidR="00A25744" w:rsidRDefault="00A25744" w:rsidP="00A25744">
      <w:pPr>
        <w:pStyle w:val="PL"/>
      </w:pPr>
      <w:r>
        <w:t xml:space="preserve">        $ref: '#/components/schemas/NetworkSliceInfo'</w:t>
      </w:r>
    </w:p>
    <w:p w14:paraId="39BDF0C2" w14:textId="77777777" w:rsidR="00A25744" w:rsidRDefault="00A25744" w:rsidP="00A25744">
      <w:pPr>
        <w:pStyle w:val="PL"/>
      </w:pPr>
    </w:p>
    <w:p w14:paraId="46CA0D08" w14:textId="77777777" w:rsidR="00A25744" w:rsidRDefault="00A25744" w:rsidP="00A25744">
      <w:pPr>
        <w:pStyle w:val="PL"/>
      </w:pPr>
      <w:r>
        <w:t xml:space="preserve">    PacketErrorRate:</w:t>
      </w:r>
    </w:p>
    <w:p w14:paraId="5062BB7B" w14:textId="77777777" w:rsidR="00A25744" w:rsidRDefault="00A25744" w:rsidP="00A25744">
      <w:pPr>
        <w:pStyle w:val="PL"/>
      </w:pPr>
      <w:r>
        <w:t xml:space="preserve">      type: object</w:t>
      </w:r>
    </w:p>
    <w:p w14:paraId="76BF33C6" w14:textId="77777777" w:rsidR="00A25744" w:rsidRDefault="00A25744" w:rsidP="00A25744">
      <w:pPr>
        <w:pStyle w:val="PL"/>
      </w:pPr>
      <w:r>
        <w:t xml:space="preserve">      properties:</w:t>
      </w:r>
    </w:p>
    <w:p w14:paraId="203227D2" w14:textId="77777777" w:rsidR="00A25744" w:rsidRDefault="00A25744" w:rsidP="00A25744">
      <w:pPr>
        <w:pStyle w:val="PL"/>
      </w:pPr>
      <w:r>
        <w:t xml:space="preserve">        scalar:</w:t>
      </w:r>
    </w:p>
    <w:p w14:paraId="3F2E648D" w14:textId="77777777" w:rsidR="00A25744" w:rsidRDefault="00A25744" w:rsidP="00A25744">
      <w:pPr>
        <w:pStyle w:val="PL"/>
      </w:pPr>
      <w:r>
        <w:t xml:space="preserve">          type: integer</w:t>
      </w:r>
    </w:p>
    <w:p w14:paraId="71D45714" w14:textId="77777777" w:rsidR="00A25744" w:rsidRDefault="00A25744" w:rsidP="00A25744">
      <w:pPr>
        <w:pStyle w:val="PL"/>
      </w:pPr>
      <w:r>
        <w:t xml:space="preserve">        exponent:</w:t>
      </w:r>
    </w:p>
    <w:p w14:paraId="7A1D7CA5" w14:textId="77777777" w:rsidR="00A25744" w:rsidRDefault="00A25744" w:rsidP="00A25744">
      <w:pPr>
        <w:pStyle w:val="PL"/>
      </w:pPr>
      <w:r>
        <w:t xml:space="preserve">          type: integer</w:t>
      </w:r>
    </w:p>
    <w:p w14:paraId="5843B2D0" w14:textId="77777777" w:rsidR="00A25744" w:rsidRDefault="00A25744" w:rsidP="00A25744">
      <w:pPr>
        <w:pStyle w:val="PL"/>
      </w:pPr>
    </w:p>
    <w:p w14:paraId="382FAC8E" w14:textId="77777777" w:rsidR="00A25744" w:rsidRDefault="00A25744" w:rsidP="00A25744">
      <w:pPr>
        <w:pStyle w:val="PL"/>
      </w:pPr>
      <w:r>
        <w:t xml:space="preserve">    GtpUPathDelayThresholdsType:</w:t>
      </w:r>
    </w:p>
    <w:p w14:paraId="17FB9902" w14:textId="77777777" w:rsidR="00A25744" w:rsidRDefault="00A25744" w:rsidP="00A25744">
      <w:pPr>
        <w:pStyle w:val="PL"/>
      </w:pPr>
      <w:r>
        <w:t xml:space="preserve">      type: object</w:t>
      </w:r>
    </w:p>
    <w:p w14:paraId="2A2997E7" w14:textId="77777777" w:rsidR="00A25744" w:rsidRDefault="00A25744" w:rsidP="00A25744">
      <w:pPr>
        <w:pStyle w:val="PL"/>
      </w:pPr>
      <w:r>
        <w:t xml:space="preserve">      properties:</w:t>
      </w:r>
    </w:p>
    <w:p w14:paraId="18B538E9" w14:textId="77777777" w:rsidR="00A25744" w:rsidRDefault="00A25744" w:rsidP="00A25744">
      <w:pPr>
        <w:pStyle w:val="PL"/>
      </w:pPr>
      <w:r>
        <w:t xml:space="preserve">        n3AveragePacketDelayThreshold:</w:t>
      </w:r>
    </w:p>
    <w:p w14:paraId="7B54FAC3" w14:textId="77777777" w:rsidR="00A25744" w:rsidRDefault="00A25744" w:rsidP="00A25744">
      <w:pPr>
        <w:pStyle w:val="PL"/>
      </w:pPr>
      <w:r>
        <w:t xml:space="preserve">          type: integer</w:t>
      </w:r>
    </w:p>
    <w:p w14:paraId="06250CEB" w14:textId="77777777" w:rsidR="00A25744" w:rsidRDefault="00A25744" w:rsidP="00A25744">
      <w:pPr>
        <w:pStyle w:val="PL"/>
      </w:pPr>
      <w:r>
        <w:t xml:space="preserve">        n3MinPacketDelayThreshold:</w:t>
      </w:r>
    </w:p>
    <w:p w14:paraId="566D536F" w14:textId="77777777" w:rsidR="00A25744" w:rsidRDefault="00A25744" w:rsidP="00A25744">
      <w:pPr>
        <w:pStyle w:val="PL"/>
      </w:pPr>
      <w:r>
        <w:t xml:space="preserve">          type: integer</w:t>
      </w:r>
    </w:p>
    <w:p w14:paraId="3B26AEC7" w14:textId="77777777" w:rsidR="00A25744" w:rsidRDefault="00A25744" w:rsidP="00A25744">
      <w:pPr>
        <w:pStyle w:val="PL"/>
      </w:pPr>
      <w:r>
        <w:t xml:space="preserve">        n3MaxPacketDelayThreshold:</w:t>
      </w:r>
    </w:p>
    <w:p w14:paraId="560BDFE2" w14:textId="77777777" w:rsidR="00A25744" w:rsidRDefault="00A25744" w:rsidP="00A25744">
      <w:pPr>
        <w:pStyle w:val="PL"/>
      </w:pPr>
      <w:r>
        <w:t xml:space="preserve">          type: integer</w:t>
      </w:r>
    </w:p>
    <w:p w14:paraId="2098C7E8" w14:textId="77777777" w:rsidR="00A25744" w:rsidRDefault="00A25744" w:rsidP="00A25744">
      <w:pPr>
        <w:pStyle w:val="PL"/>
      </w:pPr>
      <w:r>
        <w:t xml:space="preserve">        n9AveragePacketDelayThreshold:</w:t>
      </w:r>
    </w:p>
    <w:p w14:paraId="2039CADA" w14:textId="77777777" w:rsidR="00A25744" w:rsidRDefault="00A25744" w:rsidP="00A25744">
      <w:pPr>
        <w:pStyle w:val="PL"/>
      </w:pPr>
      <w:r>
        <w:t xml:space="preserve">          type: integer</w:t>
      </w:r>
    </w:p>
    <w:p w14:paraId="6427D02E" w14:textId="77777777" w:rsidR="00A25744" w:rsidRDefault="00A25744" w:rsidP="00A25744">
      <w:pPr>
        <w:pStyle w:val="PL"/>
      </w:pPr>
      <w:r>
        <w:t xml:space="preserve">        n9MinPacketDelayThreshold:</w:t>
      </w:r>
    </w:p>
    <w:p w14:paraId="666A5D62" w14:textId="77777777" w:rsidR="00A25744" w:rsidRDefault="00A25744" w:rsidP="00A25744">
      <w:pPr>
        <w:pStyle w:val="PL"/>
      </w:pPr>
      <w:r>
        <w:t xml:space="preserve">          type: integer</w:t>
      </w:r>
    </w:p>
    <w:p w14:paraId="198D6F4A" w14:textId="77777777" w:rsidR="00A25744" w:rsidRDefault="00A25744" w:rsidP="00A25744">
      <w:pPr>
        <w:pStyle w:val="PL"/>
      </w:pPr>
      <w:r>
        <w:t xml:space="preserve">        n9MaxPacketDelayThreshold:</w:t>
      </w:r>
    </w:p>
    <w:p w14:paraId="61F338EE" w14:textId="77777777" w:rsidR="00A25744" w:rsidRDefault="00A25744" w:rsidP="00A25744">
      <w:pPr>
        <w:pStyle w:val="PL"/>
      </w:pPr>
      <w:r>
        <w:t xml:space="preserve">          type: integer</w:t>
      </w:r>
    </w:p>
    <w:p w14:paraId="4ADBF480" w14:textId="77777777" w:rsidR="00A25744" w:rsidRDefault="00A25744" w:rsidP="00A25744">
      <w:pPr>
        <w:pStyle w:val="PL"/>
      </w:pPr>
      <w:r>
        <w:t xml:space="preserve">    QFPacketDelayThresholdsType:</w:t>
      </w:r>
    </w:p>
    <w:p w14:paraId="733FBDDF" w14:textId="77777777" w:rsidR="00A25744" w:rsidRDefault="00A25744" w:rsidP="00A25744">
      <w:pPr>
        <w:pStyle w:val="PL"/>
      </w:pPr>
      <w:r>
        <w:t xml:space="preserve">      type: object</w:t>
      </w:r>
    </w:p>
    <w:p w14:paraId="6F63F903" w14:textId="77777777" w:rsidR="00A25744" w:rsidRDefault="00A25744" w:rsidP="00A25744">
      <w:pPr>
        <w:pStyle w:val="PL"/>
      </w:pPr>
      <w:r>
        <w:t xml:space="preserve">      properties:</w:t>
      </w:r>
    </w:p>
    <w:p w14:paraId="6954E298" w14:textId="77777777" w:rsidR="00A25744" w:rsidRDefault="00A25744" w:rsidP="00A25744">
      <w:pPr>
        <w:pStyle w:val="PL"/>
      </w:pPr>
      <w:r>
        <w:t xml:space="preserve">        thresholdDl:</w:t>
      </w:r>
    </w:p>
    <w:p w14:paraId="7885E0D2" w14:textId="77777777" w:rsidR="00A25744" w:rsidRDefault="00A25744" w:rsidP="00A25744">
      <w:pPr>
        <w:pStyle w:val="PL"/>
      </w:pPr>
      <w:r>
        <w:t xml:space="preserve">          type: integer</w:t>
      </w:r>
    </w:p>
    <w:p w14:paraId="430EBEF1" w14:textId="77777777" w:rsidR="00A25744" w:rsidRDefault="00A25744" w:rsidP="00A25744">
      <w:pPr>
        <w:pStyle w:val="PL"/>
      </w:pPr>
      <w:r>
        <w:t xml:space="preserve">        thresholdUl:</w:t>
      </w:r>
    </w:p>
    <w:p w14:paraId="27BFF7B2" w14:textId="77777777" w:rsidR="00A25744" w:rsidRDefault="00A25744" w:rsidP="00A25744">
      <w:pPr>
        <w:pStyle w:val="PL"/>
      </w:pPr>
      <w:r>
        <w:t xml:space="preserve">          type: integer</w:t>
      </w:r>
    </w:p>
    <w:p w14:paraId="0A8E40D5" w14:textId="77777777" w:rsidR="00A25744" w:rsidRDefault="00A25744" w:rsidP="00A25744">
      <w:pPr>
        <w:pStyle w:val="PL"/>
      </w:pPr>
      <w:r>
        <w:t xml:space="preserve">        thresholdRtt:</w:t>
      </w:r>
    </w:p>
    <w:p w14:paraId="0E59E4B4" w14:textId="77777777" w:rsidR="00A25744" w:rsidRDefault="00A25744" w:rsidP="00A25744">
      <w:pPr>
        <w:pStyle w:val="PL"/>
      </w:pPr>
      <w:r>
        <w:t xml:space="preserve">          type: integer</w:t>
      </w:r>
    </w:p>
    <w:p w14:paraId="29A77F25" w14:textId="77777777" w:rsidR="00A25744" w:rsidRDefault="00A25744" w:rsidP="00A25744">
      <w:pPr>
        <w:pStyle w:val="PL"/>
      </w:pPr>
    </w:p>
    <w:p w14:paraId="19C5794C" w14:textId="77777777" w:rsidR="00A25744" w:rsidRDefault="00A25744" w:rsidP="00A25744">
      <w:pPr>
        <w:pStyle w:val="PL"/>
      </w:pPr>
      <w:r>
        <w:t xml:space="preserve">    QosData:</w:t>
      </w:r>
    </w:p>
    <w:p w14:paraId="47CB1DB1" w14:textId="77777777" w:rsidR="00A25744" w:rsidRDefault="00A25744" w:rsidP="00A25744">
      <w:pPr>
        <w:pStyle w:val="PL"/>
      </w:pPr>
      <w:r>
        <w:t xml:space="preserve">      type: object</w:t>
      </w:r>
    </w:p>
    <w:p w14:paraId="563EFB45" w14:textId="77777777" w:rsidR="00A25744" w:rsidRDefault="00A25744" w:rsidP="00A25744">
      <w:pPr>
        <w:pStyle w:val="PL"/>
      </w:pPr>
      <w:r>
        <w:t xml:space="preserve">      properties:</w:t>
      </w:r>
    </w:p>
    <w:p w14:paraId="493A7C74" w14:textId="77777777" w:rsidR="00A25744" w:rsidRDefault="00A25744" w:rsidP="00A25744">
      <w:pPr>
        <w:pStyle w:val="PL"/>
      </w:pPr>
      <w:r>
        <w:t xml:space="preserve">        qosId:</w:t>
      </w:r>
    </w:p>
    <w:p w14:paraId="63C547AE" w14:textId="77777777" w:rsidR="00A25744" w:rsidRDefault="00A25744" w:rsidP="00A25744">
      <w:pPr>
        <w:pStyle w:val="PL"/>
      </w:pPr>
      <w:r>
        <w:t xml:space="preserve">          type: string</w:t>
      </w:r>
    </w:p>
    <w:p w14:paraId="225BBA60" w14:textId="77777777" w:rsidR="00A25744" w:rsidRDefault="00A25744" w:rsidP="00A25744">
      <w:pPr>
        <w:pStyle w:val="PL"/>
      </w:pPr>
      <w:r>
        <w:t xml:space="preserve">        fiveQIValue:</w:t>
      </w:r>
    </w:p>
    <w:p w14:paraId="3409B863" w14:textId="77777777" w:rsidR="00A25744" w:rsidRDefault="00A25744" w:rsidP="00A25744">
      <w:pPr>
        <w:pStyle w:val="PL"/>
      </w:pPr>
      <w:r>
        <w:t xml:space="preserve">          type: integer</w:t>
      </w:r>
    </w:p>
    <w:p w14:paraId="73F37AB0" w14:textId="77777777" w:rsidR="00A25744" w:rsidRDefault="00A25744" w:rsidP="00A25744">
      <w:pPr>
        <w:pStyle w:val="PL"/>
      </w:pPr>
      <w:r>
        <w:t xml:space="preserve">        maxbrUl:</w:t>
      </w:r>
    </w:p>
    <w:p w14:paraId="5EB6B223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21DCE0D4" w14:textId="77777777" w:rsidR="00A25744" w:rsidRDefault="00A25744" w:rsidP="00A25744">
      <w:pPr>
        <w:pStyle w:val="PL"/>
      </w:pPr>
      <w:r>
        <w:t xml:space="preserve">        maxbrDl:</w:t>
      </w:r>
    </w:p>
    <w:p w14:paraId="31A9DF03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5CDD4031" w14:textId="77777777" w:rsidR="00A25744" w:rsidRDefault="00A25744" w:rsidP="00A25744">
      <w:pPr>
        <w:pStyle w:val="PL"/>
      </w:pPr>
      <w:r>
        <w:t xml:space="preserve">        gbrUl:</w:t>
      </w:r>
    </w:p>
    <w:p w14:paraId="2EF48A4B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766A27B3" w14:textId="77777777" w:rsidR="00A25744" w:rsidRDefault="00A25744" w:rsidP="00A25744">
      <w:pPr>
        <w:pStyle w:val="PL"/>
      </w:pPr>
      <w:r>
        <w:t xml:space="preserve">        gbrDl:</w:t>
      </w:r>
    </w:p>
    <w:p w14:paraId="6181F0AA" w14:textId="77777777" w:rsidR="00A25744" w:rsidRDefault="00A25744" w:rsidP="00A25744">
      <w:pPr>
        <w:pStyle w:val="PL"/>
      </w:pPr>
      <w:r>
        <w:t xml:space="preserve">          $ref: 'TS29571_CommonData.yaml#/components/schemas/BitRateRm'</w:t>
      </w:r>
    </w:p>
    <w:p w14:paraId="50FAA6AA" w14:textId="77777777" w:rsidR="00A25744" w:rsidRDefault="00A25744" w:rsidP="00A25744">
      <w:pPr>
        <w:pStyle w:val="PL"/>
      </w:pPr>
      <w:r>
        <w:t xml:space="preserve">        arp:</w:t>
      </w:r>
    </w:p>
    <w:p w14:paraId="3AD899BB" w14:textId="77777777" w:rsidR="00A25744" w:rsidRDefault="00A25744" w:rsidP="00A25744">
      <w:pPr>
        <w:pStyle w:val="PL"/>
      </w:pPr>
      <w:r>
        <w:t xml:space="preserve">          $ref: 'TS29571_CommonData.yaml#/components/schemas/Arp'</w:t>
      </w:r>
    </w:p>
    <w:p w14:paraId="228E69D6" w14:textId="77777777" w:rsidR="00A25744" w:rsidRDefault="00A25744" w:rsidP="00A25744">
      <w:pPr>
        <w:pStyle w:val="PL"/>
      </w:pPr>
      <w:r>
        <w:t xml:space="preserve">        qosNotificationControl:</w:t>
      </w:r>
    </w:p>
    <w:p w14:paraId="4C7EF47C" w14:textId="77777777" w:rsidR="00A25744" w:rsidRDefault="00A25744" w:rsidP="00A25744">
      <w:pPr>
        <w:pStyle w:val="PL"/>
      </w:pPr>
      <w:r>
        <w:t xml:space="preserve">          type: boolean</w:t>
      </w:r>
    </w:p>
    <w:p w14:paraId="3D76064C" w14:textId="77777777" w:rsidR="00A25744" w:rsidRDefault="00A25744" w:rsidP="00A25744">
      <w:pPr>
        <w:pStyle w:val="PL"/>
      </w:pPr>
      <w:r>
        <w:t xml:space="preserve">        reflectiveQos:</w:t>
      </w:r>
    </w:p>
    <w:p w14:paraId="73DC75DC" w14:textId="77777777" w:rsidR="00A25744" w:rsidRDefault="00A25744" w:rsidP="00A25744">
      <w:pPr>
        <w:pStyle w:val="PL"/>
      </w:pPr>
      <w:r>
        <w:t xml:space="preserve">          type: boolean</w:t>
      </w:r>
    </w:p>
    <w:p w14:paraId="6BA27A78" w14:textId="77777777" w:rsidR="00A25744" w:rsidRDefault="00A25744" w:rsidP="00A25744">
      <w:pPr>
        <w:pStyle w:val="PL"/>
      </w:pPr>
      <w:r>
        <w:t xml:space="preserve">        sharingKeyDl:</w:t>
      </w:r>
    </w:p>
    <w:p w14:paraId="5341500B" w14:textId="77777777" w:rsidR="00A25744" w:rsidRDefault="00A25744" w:rsidP="00A25744">
      <w:pPr>
        <w:pStyle w:val="PL"/>
      </w:pPr>
      <w:r>
        <w:t xml:space="preserve">          type: string</w:t>
      </w:r>
    </w:p>
    <w:p w14:paraId="0BA898FB" w14:textId="77777777" w:rsidR="00A25744" w:rsidRDefault="00A25744" w:rsidP="00A25744">
      <w:pPr>
        <w:pStyle w:val="PL"/>
      </w:pPr>
      <w:r>
        <w:t xml:space="preserve">        sharingKeyUl:</w:t>
      </w:r>
    </w:p>
    <w:p w14:paraId="5E0186A2" w14:textId="77777777" w:rsidR="00A25744" w:rsidRDefault="00A25744" w:rsidP="00A25744">
      <w:pPr>
        <w:pStyle w:val="PL"/>
      </w:pPr>
      <w:r>
        <w:t xml:space="preserve">          type: string</w:t>
      </w:r>
    </w:p>
    <w:p w14:paraId="7B96F08E" w14:textId="77777777" w:rsidR="00A25744" w:rsidRDefault="00A25744" w:rsidP="00A25744">
      <w:pPr>
        <w:pStyle w:val="PL"/>
      </w:pPr>
      <w:r>
        <w:t xml:space="preserve">        maxPacketLossRateDl:</w:t>
      </w:r>
    </w:p>
    <w:p w14:paraId="68977384" w14:textId="77777777" w:rsidR="00A25744" w:rsidRDefault="00A25744" w:rsidP="00A25744">
      <w:pPr>
        <w:pStyle w:val="PL"/>
      </w:pPr>
      <w:r>
        <w:t xml:space="preserve">          $ref: 'TS29571_CommonData.yaml#/components/schemas/PacketLossRateRm'</w:t>
      </w:r>
    </w:p>
    <w:p w14:paraId="15377994" w14:textId="77777777" w:rsidR="00A25744" w:rsidRDefault="00A25744" w:rsidP="00A25744">
      <w:pPr>
        <w:pStyle w:val="PL"/>
      </w:pPr>
      <w:r>
        <w:t xml:space="preserve">        maxPacketLossRateUl:</w:t>
      </w:r>
    </w:p>
    <w:p w14:paraId="0C3FE874" w14:textId="77777777" w:rsidR="00A25744" w:rsidRDefault="00A25744" w:rsidP="00A25744">
      <w:pPr>
        <w:pStyle w:val="PL"/>
      </w:pPr>
      <w:r>
        <w:t xml:space="preserve">          $ref: 'TS29571_CommonData.yaml#/components/schemas/PacketLossRateRm'</w:t>
      </w:r>
    </w:p>
    <w:p w14:paraId="0AC55AC6" w14:textId="77777777" w:rsidR="00A25744" w:rsidRDefault="00A25744" w:rsidP="00A25744">
      <w:pPr>
        <w:pStyle w:val="PL"/>
      </w:pPr>
      <w:r>
        <w:t xml:space="preserve">        extMaxDataBurstVol:</w:t>
      </w:r>
    </w:p>
    <w:p w14:paraId="50380CFC" w14:textId="77777777" w:rsidR="00A25744" w:rsidRDefault="00A25744" w:rsidP="00A25744">
      <w:pPr>
        <w:pStyle w:val="PL"/>
      </w:pPr>
      <w:r>
        <w:lastRenderedPageBreak/>
        <w:t xml:space="preserve">          $ref: 'TS29571_CommonData.yaml#/components/schemas/ExtMaxDataBurstVolRm'</w:t>
      </w:r>
    </w:p>
    <w:p w14:paraId="1156FC16" w14:textId="77777777" w:rsidR="00A25744" w:rsidRDefault="00A25744" w:rsidP="00A25744">
      <w:pPr>
        <w:pStyle w:val="PL"/>
      </w:pPr>
    </w:p>
    <w:p w14:paraId="511197FB" w14:textId="77777777" w:rsidR="00A25744" w:rsidRDefault="00A25744" w:rsidP="00A25744">
      <w:pPr>
        <w:pStyle w:val="PL"/>
      </w:pPr>
      <w:r>
        <w:t xml:space="preserve">    QosDataList:</w:t>
      </w:r>
    </w:p>
    <w:p w14:paraId="2B0056AB" w14:textId="77777777" w:rsidR="00A25744" w:rsidRDefault="00A25744" w:rsidP="00A25744">
      <w:pPr>
        <w:pStyle w:val="PL"/>
      </w:pPr>
      <w:r>
        <w:t xml:space="preserve">      type: array</w:t>
      </w:r>
    </w:p>
    <w:p w14:paraId="4709B9D5" w14:textId="77777777" w:rsidR="00A25744" w:rsidRDefault="00A25744" w:rsidP="00A25744">
      <w:pPr>
        <w:pStyle w:val="PL"/>
      </w:pPr>
      <w:r>
        <w:t xml:space="preserve">      items:</w:t>
      </w:r>
    </w:p>
    <w:p w14:paraId="5B2B06CE" w14:textId="77777777" w:rsidR="00A25744" w:rsidRDefault="00A25744" w:rsidP="00A25744">
      <w:pPr>
        <w:pStyle w:val="PL"/>
      </w:pPr>
      <w:r>
        <w:t xml:space="preserve">        $ref: '#/components/schemas/QosData'</w:t>
      </w:r>
    </w:p>
    <w:p w14:paraId="1CB0F24B" w14:textId="77777777" w:rsidR="00A25744" w:rsidRDefault="00A25744" w:rsidP="00A25744">
      <w:pPr>
        <w:pStyle w:val="PL"/>
      </w:pPr>
    </w:p>
    <w:p w14:paraId="4B4BD879" w14:textId="77777777" w:rsidR="00A25744" w:rsidRDefault="00A25744" w:rsidP="00A25744">
      <w:pPr>
        <w:pStyle w:val="PL"/>
      </w:pPr>
      <w:r>
        <w:t xml:space="preserve">    SteeringMode:</w:t>
      </w:r>
    </w:p>
    <w:p w14:paraId="37BC80C2" w14:textId="77777777" w:rsidR="00A25744" w:rsidRDefault="00A25744" w:rsidP="00A25744">
      <w:pPr>
        <w:pStyle w:val="PL"/>
      </w:pPr>
      <w:r>
        <w:t xml:space="preserve">      type: object</w:t>
      </w:r>
    </w:p>
    <w:p w14:paraId="55A47468" w14:textId="77777777" w:rsidR="00A25744" w:rsidRDefault="00A25744" w:rsidP="00A25744">
      <w:pPr>
        <w:pStyle w:val="PL"/>
      </w:pPr>
      <w:r>
        <w:t xml:space="preserve">      properties:</w:t>
      </w:r>
    </w:p>
    <w:p w14:paraId="2112A322" w14:textId="77777777" w:rsidR="00A25744" w:rsidRDefault="00A25744" w:rsidP="00A25744">
      <w:pPr>
        <w:pStyle w:val="PL"/>
      </w:pPr>
      <w:r>
        <w:t xml:space="preserve">        steerModeValue:</w:t>
      </w:r>
    </w:p>
    <w:p w14:paraId="630911A9" w14:textId="77777777" w:rsidR="00A25744" w:rsidRDefault="00A25744" w:rsidP="00A25744">
      <w:pPr>
        <w:pStyle w:val="PL"/>
      </w:pPr>
      <w:r>
        <w:t xml:space="preserve">          $ref: 'TS29512_Npcf_SMPolicyControl.yaml#/components/schemas/SteerModeValue'</w:t>
      </w:r>
    </w:p>
    <w:p w14:paraId="6DF77714" w14:textId="77777777" w:rsidR="00A25744" w:rsidRDefault="00A25744" w:rsidP="00A25744">
      <w:pPr>
        <w:pStyle w:val="PL"/>
      </w:pPr>
      <w:r>
        <w:t xml:space="preserve">        active:</w:t>
      </w:r>
    </w:p>
    <w:p w14:paraId="49A02FAE" w14:textId="77777777" w:rsidR="00A25744" w:rsidRDefault="00A25744" w:rsidP="00A25744">
      <w:pPr>
        <w:pStyle w:val="PL"/>
      </w:pPr>
      <w:r>
        <w:t xml:space="preserve">          $ref: 'TS29571_CommonData.yaml#/components/schemas/AccessType'</w:t>
      </w:r>
    </w:p>
    <w:p w14:paraId="2151F1F7" w14:textId="77777777" w:rsidR="00A25744" w:rsidRDefault="00A25744" w:rsidP="00A25744">
      <w:pPr>
        <w:pStyle w:val="PL"/>
      </w:pPr>
      <w:r>
        <w:t xml:space="preserve">        standby:</w:t>
      </w:r>
    </w:p>
    <w:p w14:paraId="5FBC5CB5" w14:textId="77777777" w:rsidR="00A25744" w:rsidRDefault="00A25744" w:rsidP="00A25744">
      <w:pPr>
        <w:pStyle w:val="PL"/>
      </w:pPr>
      <w:r>
        <w:t xml:space="preserve">          $ref: 'TS29571_CommonData.yaml#/components/schemas/AccessTypeRm'</w:t>
      </w:r>
    </w:p>
    <w:p w14:paraId="583D6CA3" w14:textId="77777777" w:rsidR="00A25744" w:rsidRDefault="00A25744" w:rsidP="00A25744">
      <w:pPr>
        <w:pStyle w:val="PL"/>
      </w:pPr>
      <w:r>
        <w:t xml:space="preserve">        threeGLoad:</w:t>
      </w:r>
    </w:p>
    <w:p w14:paraId="477D7DBC" w14:textId="77777777" w:rsidR="00A25744" w:rsidRDefault="00A25744" w:rsidP="00A25744">
      <w:pPr>
        <w:pStyle w:val="PL"/>
      </w:pPr>
      <w:r>
        <w:t xml:space="preserve">          $ref: 'TS29571_CommonData.yaml#/components/schemas/Uinteger'</w:t>
      </w:r>
    </w:p>
    <w:p w14:paraId="344D6AF1" w14:textId="77777777" w:rsidR="00A25744" w:rsidRDefault="00A25744" w:rsidP="00A25744">
      <w:pPr>
        <w:pStyle w:val="PL"/>
      </w:pPr>
      <w:r>
        <w:t xml:space="preserve">        prioAcc:</w:t>
      </w:r>
    </w:p>
    <w:p w14:paraId="190C6AA2" w14:textId="77777777" w:rsidR="00A25744" w:rsidRDefault="00A25744" w:rsidP="00A25744">
      <w:pPr>
        <w:pStyle w:val="PL"/>
      </w:pPr>
      <w:r>
        <w:t xml:space="preserve">          $ref: 'TS29571_CommonData.yaml#/components/schemas/AccessType'</w:t>
      </w:r>
    </w:p>
    <w:p w14:paraId="0C637C7B" w14:textId="77777777" w:rsidR="00A25744" w:rsidRDefault="00A25744" w:rsidP="00A25744">
      <w:pPr>
        <w:pStyle w:val="PL"/>
      </w:pPr>
    </w:p>
    <w:p w14:paraId="5FAB33ED" w14:textId="77777777" w:rsidR="00A25744" w:rsidRDefault="00A25744" w:rsidP="00A25744">
      <w:pPr>
        <w:pStyle w:val="PL"/>
      </w:pPr>
      <w:r>
        <w:t xml:space="preserve">    TrafficControlData:</w:t>
      </w:r>
    </w:p>
    <w:p w14:paraId="45F4029C" w14:textId="77777777" w:rsidR="00A25744" w:rsidRDefault="00A25744" w:rsidP="00A25744">
      <w:pPr>
        <w:pStyle w:val="PL"/>
      </w:pPr>
      <w:r>
        <w:t xml:space="preserve">      type: object</w:t>
      </w:r>
    </w:p>
    <w:p w14:paraId="3D14E9A6" w14:textId="77777777" w:rsidR="00A25744" w:rsidRDefault="00A25744" w:rsidP="00A25744">
      <w:pPr>
        <w:pStyle w:val="PL"/>
      </w:pPr>
      <w:r>
        <w:t xml:space="preserve">      properties:</w:t>
      </w:r>
    </w:p>
    <w:p w14:paraId="66544A03" w14:textId="77777777" w:rsidR="00A25744" w:rsidRDefault="00A25744" w:rsidP="00A25744">
      <w:pPr>
        <w:pStyle w:val="PL"/>
      </w:pPr>
      <w:r>
        <w:t xml:space="preserve">        tcId:</w:t>
      </w:r>
    </w:p>
    <w:p w14:paraId="4AA84495" w14:textId="77777777" w:rsidR="00A25744" w:rsidRDefault="00A25744" w:rsidP="00A25744">
      <w:pPr>
        <w:pStyle w:val="PL"/>
      </w:pPr>
      <w:r>
        <w:t xml:space="preserve">          type: string</w:t>
      </w:r>
    </w:p>
    <w:p w14:paraId="345BECC2" w14:textId="77777777" w:rsidR="00A25744" w:rsidRDefault="00A25744" w:rsidP="00A25744">
      <w:pPr>
        <w:pStyle w:val="PL"/>
      </w:pPr>
      <w:r>
        <w:t xml:space="preserve">        flowStatus:</w:t>
      </w:r>
    </w:p>
    <w:p w14:paraId="4596A625" w14:textId="77777777" w:rsidR="00A25744" w:rsidRDefault="00A25744" w:rsidP="00A25744">
      <w:pPr>
        <w:pStyle w:val="PL"/>
      </w:pPr>
      <w:r>
        <w:t xml:space="preserve">          $ref: 'TS29514_Npcf_PolicyAuthorization.yaml#/components/schemas/FlowStatus'</w:t>
      </w:r>
    </w:p>
    <w:p w14:paraId="3F70A0D9" w14:textId="77777777" w:rsidR="00A25744" w:rsidRDefault="00A25744" w:rsidP="00A25744">
      <w:pPr>
        <w:pStyle w:val="PL"/>
      </w:pPr>
      <w:r>
        <w:t xml:space="preserve">        redirectInfo:</w:t>
      </w:r>
    </w:p>
    <w:p w14:paraId="5ED782A4" w14:textId="77777777" w:rsidR="00A25744" w:rsidRDefault="00A25744" w:rsidP="00A25744">
      <w:pPr>
        <w:pStyle w:val="PL"/>
      </w:pPr>
      <w:r>
        <w:t xml:space="preserve">          $ref: 'TS29512_Npcf_SMPolicyControl.yaml#/components/schemas/RedirectInformation'</w:t>
      </w:r>
    </w:p>
    <w:p w14:paraId="0CBBB74E" w14:textId="77777777" w:rsidR="00A25744" w:rsidRDefault="00A25744" w:rsidP="00A25744">
      <w:pPr>
        <w:pStyle w:val="PL"/>
      </w:pPr>
      <w:r>
        <w:t xml:space="preserve">        addRedirectInfo:</w:t>
      </w:r>
    </w:p>
    <w:p w14:paraId="1873EA21" w14:textId="77777777" w:rsidR="00A25744" w:rsidRDefault="00A25744" w:rsidP="00A25744">
      <w:pPr>
        <w:pStyle w:val="PL"/>
      </w:pPr>
      <w:r>
        <w:t xml:space="preserve">          type: array</w:t>
      </w:r>
    </w:p>
    <w:p w14:paraId="31E9AFB5" w14:textId="77777777" w:rsidR="00A25744" w:rsidRDefault="00A25744" w:rsidP="00A25744">
      <w:pPr>
        <w:pStyle w:val="PL"/>
      </w:pPr>
      <w:r>
        <w:t xml:space="preserve">          items:</w:t>
      </w:r>
    </w:p>
    <w:p w14:paraId="6D0683AD" w14:textId="77777777" w:rsidR="00A25744" w:rsidRDefault="00A25744" w:rsidP="00A25744">
      <w:pPr>
        <w:pStyle w:val="PL"/>
      </w:pPr>
      <w:r>
        <w:t xml:space="preserve">            $ref: 'TS29512_Npcf_SMPolicyControl.yaml#/components/schemas/RedirectInformation'</w:t>
      </w:r>
    </w:p>
    <w:p w14:paraId="2DF66448" w14:textId="77777777" w:rsidR="00A25744" w:rsidRDefault="00A25744" w:rsidP="00A25744">
      <w:pPr>
        <w:pStyle w:val="PL"/>
      </w:pPr>
      <w:r>
        <w:t xml:space="preserve">          minItems: 1</w:t>
      </w:r>
    </w:p>
    <w:p w14:paraId="6071EF4D" w14:textId="77777777" w:rsidR="00A25744" w:rsidRDefault="00A25744" w:rsidP="00A25744">
      <w:pPr>
        <w:pStyle w:val="PL"/>
      </w:pPr>
      <w:r>
        <w:t xml:space="preserve">        muteNotif:</w:t>
      </w:r>
    </w:p>
    <w:p w14:paraId="0DF65250" w14:textId="77777777" w:rsidR="00A25744" w:rsidRDefault="00A25744" w:rsidP="00A25744">
      <w:pPr>
        <w:pStyle w:val="PL"/>
      </w:pPr>
      <w:r>
        <w:t xml:space="preserve">          type: boolean</w:t>
      </w:r>
    </w:p>
    <w:p w14:paraId="3DC08BC6" w14:textId="77777777" w:rsidR="00A25744" w:rsidRDefault="00A25744" w:rsidP="00A25744">
      <w:pPr>
        <w:pStyle w:val="PL"/>
      </w:pPr>
      <w:r>
        <w:t xml:space="preserve">        trafficSteeringPolIdDl:</w:t>
      </w:r>
    </w:p>
    <w:p w14:paraId="1EBEF410" w14:textId="77777777" w:rsidR="00A25744" w:rsidRDefault="00A25744" w:rsidP="00A25744">
      <w:pPr>
        <w:pStyle w:val="PL"/>
      </w:pPr>
      <w:r>
        <w:t xml:space="preserve">          type: string</w:t>
      </w:r>
    </w:p>
    <w:p w14:paraId="1EA5C815" w14:textId="77777777" w:rsidR="00A25744" w:rsidRDefault="00A25744" w:rsidP="00A25744">
      <w:pPr>
        <w:pStyle w:val="PL"/>
      </w:pPr>
      <w:r>
        <w:t xml:space="preserve">          nullable: true</w:t>
      </w:r>
    </w:p>
    <w:p w14:paraId="58F97EEE" w14:textId="77777777" w:rsidR="00A25744" w:rsidRDefault="00A25744" w:rsidP="00A25744">
      <w:pPr>
        <w:pStyle w:val="PL"/>
      </w:pPr>
      <w:r>
        <w:t xml:space="preserve">        trafficSteeringPolIdUl:</w:t>
      </w:r>
    </w:p>
    <w:p w14:paraId="76875E3A" w14:textId="77777777" w:rsidR="00A25744" w:rsidRDefault="00A25744" w:rsidP="00A25744">
      <w:pPr>
        <w:pStyle w:val="PL"/>
      </w:pPr>
      <w:r>
        <w:t xml:space="preserve">          type: string</w:t>
      </w:r>
    </w:p>
    <w:p w14:paraId="4236DB3E" w14:textId="77777777" w:rsidR="00A25744" w:rsidRDefault="00A25744" w:rsidP="00A25744">
      <w:pPr>
        <w:pStyle w:val="PL"/>
      </w:pPr>
      <w:r>
        <w:t xml:space="preserve">          nullable: true</w:t>
      </w:r>
    </w:p>
    <w:p w14:paraId="4D85C33F" w14:textId="77777777" w:rsidR="00A25744" w:rsidRDefault="00A25744" w:rsidP="00A25744">
      <w:pPr>
        <w:pStyle w:val="PL"/>
      </w:pPr>
      <w:r>
        <w:t xml:space="preserve">        routeToLocs:</w:t>
      </w:r>
    </w:p>
    <w:p w14:paraId="1FA02D0B" w14:textId="77777777" w:rsidR="00A25744" w:rsidRDefault="00A25744" w:rsidP="00A25744">
      <w:pPr>
        <w:pStyle w:val="PL"/>
      </w:pPr>
      <w:r>
        <w:t xml:space="preserve">          type: array</w:t>
      </w:r>
    </w:p>
    <w:p w14:paraId="5EECBAB6" w14:textId="77777777" w:rsidR="00A25744" w:rsidRDefault="00A25744" w:rsidP="00A25744">
      <w:pPr>
        <w:pStyle w:val="PL"/>
      </w:pPr>
      <w:r>
        <w:t xml:space="preserve">          items:</w:t>
      </w:r>
    </w:p>
    <w:p w14:paraId="3AC3CF67" w14:textId="77777777" w:rsidR="00A25744" w:rsidRDefault="00A25744" w:rsidP="00A25744">
      <w:pPr>
        <w:pStyle w:val="PL"/>
      </w:pPr>
      <w:r>
        <w:t xml:space="preserve">            $ref: 'TS29571_CommonData.yaml#/components/schemas/RouteToLocation'</w:t>
      </w:r>
    </w:p>
    <w:p w14:paraId="04F882DB" w14:textId="77777777" w:rsidR="00A25744" w:rsidRDefault="00A25744" w:rsidP="00A25744">
      <w:pPr>
        <w:pStyle w:val="PL"/>
      </w:pPr>
      <w:r>
        <w:t xml:space="preserve">        traffCorreInd:</w:t>
      </w:r>
    </w:p>
    <w:p w14:paraId="4CC0B644" w14:textId="77777777" w:rsidR="00A25744" w:rsidRDefault="00A25744" w:rsidP="00A25744">
      <w:pPr>
        <w:pStyle w:val="PL"/>
      </w:pPr>
      <w:r>
        <w:t xml:space="preserve">          type: boolean</w:t>
      </w:r>
    </w:p>
    <w:p w14:paraId="181D3D13" w14:textId="77777777" w:rsidR="00A25744" w:rsidRDefault="00A25744" w:rsidP="00A25744">
      <w:pPr>
        <w:pStyle w:val="PL"/>
      </w:pPr>
      <w:r>
        <w:t xml:space="preserve">        upPathChgEvent:</w:t>
      </w:r>
    </w:p>
    <w:p w14:paraId="34BCCABC" w14:textId="77777777" w:rsidR="00A25744" w:rsidRDefault="00A25744" w:rsidP="00A25744">
      <w:pPr>
        <w:pStyle w:val="PL"/>
      </w:pPr>
      <w:r>
        <w:t xml:space="preserve">          $ref: 'TS29512_Npcf_SMPolicyControl.yaml#/components/schemas/UpPathChgEvent'</w:t>
      </w:r>
    </w:p>
    <w:p w14:paraId="49BA570D" w14:textId="77777777" w:rsidR="00A25744" w:rsidRDefault="00A25744" w:rsidP="00A25744">
      <w:pPr>
        <w:pStyle w:val="PL"/>
      </w:pPr>
      <w:r>
        <w:t xml:space="preserve">        steerFun:</w:t>
      </w:r>
    </w:p>
    <w:p w14:paraId="0CAA75E0" w14:textId="77777777" w:rsidR="00A25744" w:rsidRDefault="00A25744" w:rsidP="00A25744">
      <w:pPr>
        <w:pStyle w:val="PL"/>
      </w:pPr>
      <w:r>
        <w:t xml:space="preserve">          $ref: 'TS29512_Npcf_SMPolicyControl.yaml#/components/schemas/SteeringFunctionality'</w:t>
      </w:r>
    </w:p>
    <w:p w14:paraId="0278D84A" w14:textId="77777777" w:rsidR="00A25744" w:rsidRDefault="00A25744" w:rsidP="00A25744">
      <w:pPr>
        <w:pStyle w:val="PL"/>
      </w:pPr>
      <w:r>
        <w:t xml:space="preserve">        steerModeDl:</w:t>
      </w:r>
    </w:p>
    <w:p w14:paraId="710E2E0D" w14:textId="77777777" w:rsidR="00A25744" w:rsidRDefault="00A25744" w:rsidP="00A25744">
      <w:pPr>
        <w:pStyle w:val="PL"/>
      </w:pPr>
      <w:r>
        <w:t xml:space="preserve">          $ref: '#/components/schemas/SteeringMode'</w:t>
      </w:r>
    </w:p>
    <w:p w14:paraId="48099825" w14:textId="77777777" w:rsidR="00A25744" w:rsidRDefault="00A25744" w:rsidP="00A25744">
      <w:pPr>
        <w:pStyle w:val="PL"/>
      </w:pPr>
      <w:r>
        <w:t xml:space="preserve">        steerModeUl:</w:t>
      </w:r>
    </w:p>
    <w:p w14:paraId="331E91BE" w14:textId="77777777" w:rsidR="00A25744" w:rsidRDefault="00A25744" w:rsidP="00A25744">
      <w:pPr>
        <w:pStyle w:val="PL"/>
      </w:pPr>
      <w:r>
        <w:t xml:space="preserve">          $ref: '#/components/schemas/SteeringMode'</w:t>
      </w:r>
    </w:p>
    <w:p w14:paraId="36C9F8BF" w14:textId="77777777" w:rsidR="00A25744" w:rsidRDefault="00A25744" w:rsidP="00A25744">
      <w:pPr>
        <w:pStyle w:val="PL"/>
      </w:pPr>
      <w:r>
        <w:t xml:space="preserve">        mulAccCtrl:</w:t>
      </w:r>
    </w:p>
    <w:p w14:paraId="7D587F3D" w14:textId="77777777" w:rsidR="00A25744" w:rsidRDefault="00A25744" w:rsidP="00A25744">
      <w:pPr>
        <w:pStyle w:val="PL"/>
      </w:pPr>
      <w:r>
        <w:t xml:space="preserve">          $ref: 'TS29512_Npcf_SMPolicyControl.yaml#/components/schemas/MulticastAccessControl'</w:t>
      </w:r>
    </w:p>
    <w:p w14:paraId="47164EC8" w14:textId="77777777" w:rsidR="00A25744" w:rsidRDefault="00A25744" w:rsidP="00A25744">
      <w:pPr>
        <w:pStyle w:val="PL"/>
      </w:pPr>
      <w:r>
        <w:t xml:space="preserve">        snssaiList:</w:t>
      </w:r>
    </w:p>
    <w:p w14:paraId="3DD91FCE" w14:textId="77777777" w:rsidR="00A25744" w:rsidRDefault="00A25744" w:rsidP="00A25744">
      <w:pPr>
        <w:pStyle w:val="PL"/>
      </w:pPr>
      <w:r>
        <w:t xml:space="preserve">          $ref: '#/components/schemas/SnssaiList'</w:t>
      </w:r>
    </w:p>
    <w:p w14:paraId="4DA5F0CF" w14:textId="77777777" w:rsidR="00A25744" w:rsidRDefault="00A25744" w:rsidP="00A25744">
      <w:pPr>
        <w:pStyle w:val="PL"/>
      </w:pPr>
    </w:p>
    <w:p w14:paraId="72142045" w14:textId="77777777" w:rsidR="00A25744" w:rsidRDefault="00A25744" w:rsidP="00A25744">
      <w:pPr>
        <w:pStyle w:val="PL"/>
      </w:pPr>
      <w:r>
        <w:t xml:space="preserve">    TrafficControlDataList:</w:t>
      </w:r>
    </w:p>
    <w:p w14:paraId="0926E690" w14:textId="77777777" w:rsidR="00A25744" w:rsidRDefault="00A25744" w:rsidP="00A25744">
      <w:pPr>
        <w:pStyle w:val="PL"/>
      </w:pPr>
      <w:r>
        <w:t xml:space="preserve">      type: array</w:t>
      </w:r>
    </w:p>
    <w:p w14:paraId="3467E094" w14:textId="77777777" w:rsidR="00A25744" w:rsidRDefault="00A25744" w:rsidP="00A25744">
      <w:pPr>
        <w:pStyle w:val="PL"/>
      </w:pPr>
      <w:r>
        <w:t xml:space="preserve">      items:</w:t>
      </w:r>
    </w:p>
    <w:p w14:paraId="101F656F" w14:textId="77777777" w:rsidR="00A25744" w:rsidRDefault="00A25744" w:rsidP="00A25744">
      <w:pPr>
        <w:pStyle w:val="PL"/>
      </w:pPr>
      <w:r>
        <w:t xml:space="preserve">        $ref: '#/components/schemas/TrafficControlData'</w:t>
      </w:r>
    </w:p>
    <w:p w14:paraId="1F831ABC" w14:textId="77777777" w:rsidR="00A25744" w:rsidRDefault="00A25744" w:rsidP="00A25744">
      <w:pPr>
        <w:pStyle w:val="PL"/>
      </w:pPr>
    </w:p>
    <w:p w14:paraId="03A555BF" w14:textId="77777777" w:rsidR="00A25744" w:rsidRDefault="00A25744" w:rsidP="00A25744">
      <w:pPr>
        <w:pStyle w:val="PL"/>
      </w:pPr>
      <w:r>
        <w:t xml:space="preserve">    PccRule:</w:t>
      </w:r>
    </w:p>
    <w:p w14:paraId="78D743BE" w14:textId="77777777" w:rsidR="00A25744" w:rsidRDefault="00A25744" w:rsidP="00A25744">
      <w:pPr>
        <w:pStyle w:val="PL"/>
      </w:pPr>
      <w:r>
        <w:t xml:space="preserve">      type: object</w:t>
      </w:r>
    </w:p>
    <w:p w14:paraId="754EDB89" w14:textId="77777777" w:rsidR="00A25744" w:rsidRDefault="00A25744" w:rsidP="00A25744">
      <w:pPr>
        <w:pStyle w:val="PL"/>
      </w:pPr>
      <w:r>
        <w:t xml:space="preserve">      properties:</w:t>
      </w:r>
    </w:p>
    <w:p w14:paraId="6D491F5D" w14:textId="77777777" w:rsidR="00A25744" w:rsidRDefault="00A25744" w:rsidP="00A25744">
      <w:pPr>
        <w:pStyle w:val="PL"/>
      </w:pPr>
      <w:r>
        <w:t xml:space="preserve">        pccRuleId:</w:t>
      </w:r>
    </w:p>
    <w:p w14:paraId="294511B9" w14:textId="77777777" w:rsidR="00A25744" w:rsidRDefault="00A25744" w:rsidP="00A25744">
      <w:pPr>
        <w:pStyle w:val="PL"/>
      </w:pPr>
      <w:r>
        <w:t xml:space="preserve">          type: string</w:t>
      </w:r>
    </w:p>
    <w:p w14:paraId="59C59F14" w14:textId="77777777" w:rsidR="00A25744" w:rsidRDefault="00A25744" w:rsidP="00A25744">
      <w:pPr>
        <w:pStyle w:val="PL"/>
      </w:pPr>
      <w:r>
        <w:t xml:space="preserve">          description: Univocally identifies the PCC rule within a PDU session.</w:t>
      </w:r>
    </w:p>
    <w:p w14:paraId="0D7496F0" w14:textId="77777777" w:rsidR="00A25744" w:rsidRDefault="00A25744" w:rsidP="00A25744">
      <w:pPr>
        <w:pStyle w:val="PL"/>
      </w:pPr>
      <w:r>
        <w:t xml:space="preserve">        flowInfoList:</w:t>
      </w:r>
    </w:p>
    <w:p w14:paraId="4CCF3267" w14:textId="77777777" w:rsidR="00A25744" w:rsidRDefault="00A25744" w:rsidP="00A25744">
      <w:pPr>
        <w:pStyle w:val="PL"/>
      </w:pPr>
      <w:r>
        <w:t xml:space="preserve">          type: array</w:t>
      </w:r>
    </w:p>
    <w:p w14:paraId="43CD829E" w14:textId="77777777" w:rsidR="00A25744" w:rsidRDefault="00A25744" w:rsidP="00A25744">
      <w:pPr>
        <w:pStyle w:val="PL"/>
      </w:pPr>
      <w:r>
        <w:t xml:space="preserve">          items:</w:t>
      </w:r>
    </w:p>
    <w:p w14:paraId="3E18C223" w14:textId="77777777" w:rsidR="00A25744" w:rsidRDefault="00A25744" w:rsidP="00A25744">
      <w:pPr>
        <w:pStyle w:val="PL"/>
      </w:pPr>
      <w:r>
        <w:t xml:space="preserve">            $ref: 'TS29512_Npcf_SMPolicyControl.yaml#/components/schemas/FlowInformation'</w:t>
      </w:r>
    </w:p>
    <w:p w14:paraId="56DC9147" w14:textId="77777777" w:rsidR="00A25744" w:rsidRDefault="00A25744" w:rsidP="00A25744">
      <w:pPr>
        <w:pStyle w:val="PL"/>
      </w:pPr>
      <w:r>
        <w:t xml:space="preserve">        applicationId:</w:t>
      </w:r>
    </w:p>
    <w:p w14:paraId="66BE4574" w14:textId="77777777" w:rsidR="00A25744" w:rsidRDefault="00A25744" w:rsidP="00A25744">
      <w:pPr>
        <w:pStyle w:val="PL"/>
      </w:pPr>
      <w:r>
        <w:lastRenderedPageBreak/>
        <w:t xml:space="preserve">          type: string</w:t>
      </w:r>
    </w:p>
    <w:p w14:paraId="2C7B6C3A" w14:textId="77777777" w:rsidR="00A25744" w:rsidRDefault="00A25744" w:rsidP="00A25744">
      <w:pPr>
        <w:pStyle w:val="PL"/>
      </w:pPr>
      <w:r>
        <w:t xml:space="preserve">        appDescriptor:</w:t>
      </w:r>
    </w:p>
    <w:p w14:paraId="15F3B4EE" w14:textId="77777777" w:rsidR="00A25744" w:rsidRDefault="00A25744" w:rsidP="00A25744">
      <w:pPr>
        <w:pStyle w:val="PL"/>
      </w:pPr>
      <w:r>
        <w:t xml:space="preserve">          $ref: 'TS29512_Npcf_SMPolicyControl.yaml#/components/schemas/ApplicationDescriptor'</w:t>
      </w:r>
    </w:p>
    <w:p w14:paraId="4170C95B" w14:textId="77777777" w:rsidR="00A25744" w:rsidRDefault="00A25744" w:rsidP="00A25744">
      <w:pPr>
        <w:pStyle w:val="PL"/>
      </w:pPr>
      <w:r>
        <w:t xml:space="preserve">        contentVersion:</w:t>
      </w:r>
    </w:p>
    <w:p w14:paraId="1EE9790F" w14:textId="77777777" w:rsidR="00A25744" w:rsidRDefault="00A25744" w:rsidP="00A25744">
      <w:pPr>
        <w:pStyle w:val="PL"/>
      </w:pPr>
      <w:r>
        <w:t xml:space="preserve">          $ref: 'TS29514_Npcf_PolicyAuthorization.yaml#/components/schemas/ContentVersion'</w:t>
      </w:r>
    </w:p>
    <w:p w14:paraId="7DD5F57C" w14:textId="77777777" w:rsidR="00A25744" w:rsidRDefault="00A25744" w:rsidP="00A25744">
      <w:pPr>
        <w:pStyle w:val="PL"/>
      </w:pPr>
      <w:r>
        <w:t xml:space="preserve">        precedence:</w:t>
      </w:r>
    </w:p>
    <w:p w14:paraId="1437895D" w14:textId="77777777" w:rsidR="00A25744" w:rsidRDefault="00A25744" w:rsidP="00A25744">
      <w:pPr>
        <w:pStyle w:val="PL"/>
      </w:pPr>
      <w:r>
        <w:t xml:space="preserve">          $ref: 'TS29571_CommonData.yaml#/components/schemas/Uinteger'</w:t>
      </w:r>
    </w:p>
    <w:p w14:paraId="319D7D3E" w14:textId="77777777" w:rsidR="00A25744" w:rsidRDefault="00A25744" w:rsidP="00A25744">
      <w:pPr>
        <w:pStyle w:val="PL"/>
      </w:pPr>
      <w:r>
        <w:t xml:space="preserve">        afSigProtocol:</w:t>
      </w:r>
    </w:p>
    <w:p w14:paraId="01DA7FCE" w14:textId="77777777" w:rsidR="00A25744" w:rsidRDefault="00A25744" w:rsidP="00A25744">
      <w:pPr>
        <w:pStyle w:val="PL"/>
      </w:pPr>
      <w:r>
        <w:t xml:space="preserve">          $ref: 'TS29512_Npcf_SMPolicyControl.yaml#/components/schemas/AfSigProtocol'</w:t>
      </w:r>
    </w:p>
    <w:p w14:paraId="3665B1DE" w14:textId="77777777" w:rsidR="00A25744" w:rsidRDefault="00A25744" w:rsidP="00A25744">
      <w:pPr>
        <w:pStyle w:val="PL"/>
      </w:pPr>
      <w:r>
        <w:t xml:space="preserve">        isAppRelocatable:</w:t>
      </w:r>
    </w:p>
    <w:p w14:paraId="766555AF" w14:textId="77777777" w:rsidR="00A25744" w:rsidRDefault="00A25744" w:rsidP="00A25744">
      <w:pPr>
        <w:pStyle w:val="PL"/>
      </w:pPr>
      <w:r>
        <w:t xml:space="preserve">          type: boolean</w:t>
      </w:r>
    </w:p>
    <w:p w14:paraId="289508B8" w14:textId="77777777" w:rsidR="00A25744" w:rsidRDefault="00A25744" w:rsidP="00A25744">
      <w:pPr>
        <w:pStyle w:val="PL"/>
      </w:pPr>
      <w:r>
        <w:t xml:space="preserve">        isUeAddrPreserved:</w:t>
      </w:r>
    </w:p>
    <w:p w14:paraId="787C5547" w14:textId="77777777" w:rsidR="00A25744" w:rsidRDefault="00A25744" w:rsidP="00A25744">
      <w:pPr>
        <w:pStyle w:val="PL"/>
      </w:pPr>
      <w:r>
        <w:t xml:space="preserve">          type: boolean</w:t>
      </w:r>
    </w:p>
    <w:p w14:paraId="54E08E36" w14:textId="77777777" w:rsidR="00A25744" w:rsidRDefault="00A25744" w:rsidP="00A25744">
      <w:pPr>
        <w:pStyle w:val="PL"/>
      </w:pPr>
      <w:r>
        <w:t xml:space="preserve">        qosData:</w:t>
      </w:r>
    </w:p>
    <w:p w14:paraId="45BC8C8D" w14:textId="77777777" w:rsidR="00A25744" w:rsidRDefault="00A25744" w:rsidP="00A25744">
      <w:pPr>
        <w:pStyle w:val="PL"/>
      </w:pPr>
      <w:r>
        <w:t xml:space="preserve">          type: array</w:t>
      </w:r>
    </w:p>
    <w:p w14:paraId="6D68DC61" w14:textId="77777777" w:rsidR="00A25744" w:rsidRDefault="00A25744" w:rsidP="00A25744">
      <w:pPr>
        <w:pStyle w:val="PL"/>
      </w:pPr>
      <w:r>
        <w:t xml:space="preserve">          items:</w:t>
      </w:r>
    </w:p>
    <w:p w14:paraId="6ADB694D" w14:textId="77777777" w:rsidR="00A25744" w:rsidRDefault="00A25744" w:rsidP="00A25744">
      <w:pPr>
        <w:pStyle w:val="PL"/>
      </w:pPr>
      <w:r>
        <w:t xml:space="preserve">            $ref: '#/components/schemas/QosDataList'</w:t>
      </w:r>
    </w:p>
    <w:p w14:paraId="7E6396BF" w14:textId="77777777" w:rsidR="00A25744" w:rsidRDefault="00A25744" w:rsidP="00A25744">
      <w:pPr>
        <w:pStyle w:val="PL"/>
      </w:pPr>
      <w:r>
        <w:t xml:space="preserve">        altQosParams:</w:t>
      </w:r>
    </w:p>
    <w:p w14:paraId="4D9B0D41" w14:textId="77777777" w:rsidR="00A25744" w:rsidRDefault="00A25744" w:rsidP="00A25744">
      <w:pPr>
        <w:pStyle w:val="PL"/>
      </w:pPr>
      <w:r>
        <w:t xml:space="preserve">          type: array</w:t>
      </w:r>
    </w:p>
    <w:p w14:paraId="505857CB" w14:textId="77777777" w:rsidR="00A25744" w:rsidRDefault="00A25744" w:rsidP="00A25744">
      <w:pPr>
        <w:pStyle w:val="PL"/>
      </w:pPr>
      <w:r>
        <w:t xml:space="preserve">          items:</w:t>
      </w:r>
    </w:p>
    <w:p w14:paraId="682CF723" w14:textId="77777777" w:rsidR="00A25744" w:rsidRDefault="00A25744" w:rsidP="00A25744">
      <w:pPr>
        <w:pStyle w:val="PL"/>
      </w:pPr>
      <w:r>
        <w:t xml:space="preserve">            $ref: '#/components/schemas/QosDataList'</w:t>
      </w:r>
    </w:p>
    <w:p w14:paraId="2011E53D" w14:textId="77777777" w:rsidR="00A25744" w:rsidRDefault="00A25744" w:rsidP="00A25744">
      <w:pPr>
        <w:pStyle w:val="PL"/>
      </w:pPr>
      <w:r>
        <w:t xml:space="preserve">        trafficControlData:</w:t>
      </w:r>
    </w:p>
    <w:p w14:paraId="699421BC" w14:textId="77777777" w:rsidR="00A25744" w:rsidRDefault="00A25744" w:rsidP="00A25744">
      <w:pPr>
        <w:pStyle w:val="PL"/>
      </w:pPr>
      <w:r>
        <w:t xml:space="preserve">          type: array</w:t>
      </w:r>
    </w:p>
    <w:p w14:paraId="72DF1B8F" w14:textId="77777777" w:rsidR="00A25744" w:rsidRDefault="00A25744" w:rsidP="00A25744">
      <w:pPr>
        <w:pStyle w:val="PL"/>
      </w:pPr>
      <w:r>
        <w:t xml:space="preserve">          items:</w:t>
      </w:r>
    </w:p>
    <w:p w14:paraId="74313D39" w14:textId="77777777" w:rsidR="00A25744" w:rsidRDefault="00A25744" w:rsidP="00A25744">
      <w:pPr>
        <w:pStyle w:val="PL"/>
      </w:pPr>
      <w:r>
        <w:t xml:space="preserve">            $ref: '#/components/schemas/TrafficControlDataList'</w:t>
      </w:r>
    </w:p>
    <w:p w14:paraId="2006B2B6" w14:textId="77777777" w:rsidR="00A25744" w:rsidRDefault="00A25744" w:rsidP="00A25744">
      <w:pPr>
        <w:pStyle w:val="PL"/>
      </w:pPr>
      <w:r>
        <w:t xml:space="preserve">        conditionData:</w:t>
      </w:r>
    </w:p>
    <w:p w14:paraId="3C02C576" w14:textId="77777777" w:rsidR="00A25744" w:rsidRDefault="00A25744" w:rsidP="00A25744">
      <w:pPr>
        <w:pStyle w:val="PL"/>
      </w:pPr>
      <w:r>
        <w:t xml:space="preserve">            $ref: 'TS29512_Npcf_SMPolicyControl.yaml#/components/schemas/ConditionData'</w:t>
      </w:r>
    </w:p>
    <w:p w14:paraId="515E156F" w14:textId="77777777" w:rsidR="00A25744" w:rsidRDefault="00A25744" w:rsidP="00A25744">
      <w:pPr>
        <w:pStyle w:val="PL"/>
      </w:pPr>
      <w:r>
        <w:t xml:space="preserve">        tscaiInputDl:</w:t>
      </w:r>
    </w:p>
    <w:p w14:paraId="21692DCD" w14:textId="77777777" w:rsidR="00A25744" w:rsidRDefault="00A25744" w:rsidP="00A25744">
      <w:pPr>
        <w:pStyle w:val="PL"/>
      </w:pPr>
      <w:r>
        <w:t xml:space="preserve">          $ref: 'TS29514_Npcf_PolicyAuthorization.yaml#/components/schemas/TscaiInputContainer'</w:t>
      </w:r>
    </w:p>
    <w:p w14:paraId="5B0EC938" w14:textId="77777777" w:rsidR="00A25744" w:rsidRDefault="00A25744" w:rsidP="00A25744">
      <w:pPr>
        <w:pStyle w:val="PL"/>
      </w:pPr>
      <w:r>
        <w:t xml:space="preserve">        tscaiInputUl:</w:t>
      </w:r>
    </w:p>
    <w:p w14:paraId="614A4893" w14:textId="77777777" w:rsidR="00A25744" w:rsidRDefault="00A25744" w:rsidP="00A25744">
      <w:pPr>
        <w:pStyle w:val="PL"/>
      </w:pPr>
      <w:r>
        <w:t xml:space="preserve">          $ref: 'TS29514_Npcf_PolicyAuthorization.yaml#/components/schemas/TscaiInputContainer'</w:t>
      </w:r>
    </w:p>
    <w:p w14:paraId="79CF2A6E" w14:textId="77777777" w:rsidR="00A25744" w:rsidRDefault="00A25744" w:rsidP="00A25744">
      <w:pPr>
        <w:pStyle w:val="PL"/>
      </w:pPr>
    </w:p>
    <w:p w14:paraId="1B9BC7E8" w14:textId="77777777" w:rsidR="00A25744" w:rsidRDefault="00A25744" w:rsidP="00A25744">
      <w:pPr>
        <w:pStyle w:val="PL"/>
      </w:pPr>
      <w:r>
        <w:t xml:space="preserve">    SnssaiInfo:</w:t>
      </w:r>
    </w:p>
    <w:p w14:paraId="4250D231" w14:textId="77777777" w:rsidR="00A25744" w:rsidRDefault="00A25744" w:rsidP="00A25744">
      <w:pPr>
        <w:pStyle w:val="PL"/>
      </w:pPr>
      <w:r>
        <w:t xml:space="preserve">      type: object</w:t>
      </w:r>
    </w:p>
    <w:p w14:paraId="319C8382" w14:textId="77777777" w:rsidR="00A25744" w:rsidRDefault="00A25744" w:rsidP="00A25744">
      <w:pPr>
        <w:pStyle w:val="PL"/>
      </w:pPr>
      <w:r>
        <w:t xml:space="preserve">      properties:</w:t>
      </w:r>
    </w:p>
    <w:p w14:paraId="5C6DE6AB" w14:textId="77777777" w:rsidR="00A25744" w:rsidRDefault="00A25744" w:rsidP="00A25744">
      <w:pPr>
        <w:pStyle w:val="PL"/>
      </w:pPr>
      <w:r>
        <w:t xml:space="preserve">        plmnInfo:</w:t>
      </w:r>
    </w:p>
    <w:p w14:paraId="7F372328" w14:textId="77777777" w:rsidR="00A25744" w:rsidRDefault="00A25744" w:rsidP="00A25744">
      <w:pPr>
        <w:pStyle w:val="PL"/>
      </w:pPr>
      <w:r>
        <w:t xml:space="preserve">          $ref: 'TS28541_NrNrm.yaml#/components/schemas/PlmnInfo'</w:t>
      </w:r>
    </w:p>
    <w:p w14:paraId="014CAB19" w14:textId="77777777" w:rsidR="00A25744" w:rsidRDefault="00A25744" w:rsidP="00A25744">
      <w:pPr>
        <w:pStyle w:val="PL"/>
      </w:pPr>
      <w:r>
        <w:t xml:space="preserve">        administrativeState:</w:t>
      </w:r>
    </w:p>
    <w:p w14:paraId="754C9168" w14:textId="77777777" w:rsidR="00A25744" w:rsidRDefault="00A25744" w:rsidP="00A25744">
      <w:pPr>
        <w:pStyle w:val="PL"/>
      </w:pPr>
      <w:r>
        <w:t xml:space="preserve">          $ref: 'TS28623_ComDefs.yaml#/components/schemas/AdministrativeState'</w:t>
      </w:r>
    </w:p>
    <w:p w14:paraId="15732CE2" w14:textId="77777777" w:rsidR="00A25744" w:rsidRDefault="00A25744" w:rsidP="00A25744">
      <w:pPr>
        <w:pStyle w:val="PL"/>
      </w:pPr>
    </w:p>
    <w:p w14:paraId="7E8DA0E8" w14:textId="77777777" w:rsidR="00A25744" w:rsidRDefault="00A25744" w:rsidP="00A25744">
      <w:pPr>
        <w:pStyle w:val="PL"/>
      </w:pPr>
      <w:r>
        <w:t xml:space="preserve">    NsacfInfoSnssai:</w:t>
      </w:r>
    </w:p>
    <w:p w14:paraId="1A62D713" w14:textId="77777777" w:rsidR="00A25744" w:rsidRDefault="00A25744" w:rsidP="00A25744">
      <w:pPr>
        <w:pStyle w:val="PL"/>
      </w:pPr>
      <w:r>
        <w:t xml:space="preserve">      type: object</w:t>
      </w:r>
    </w:p>
    <w:p w14:paraId="5CE1B1DE" w14:textId="77777777" w:rsidR="00A25744" w:rsidRDefault="00A25744" w:rsidP="00A25744">
      <w:pPr>
        <w:pStyle w:val="PL"/>
      </w:pPr>
      <w:r>
        <w:t xml:space="preserve">      properties:</w:t>
      </w:r>
    </w:p>
    <w:p w14:paraId="597173CE" w14:textId="77777777" w:rsidR="00A25744" w:rsidRDefault="00A25744" w:rsidP="00A25744">
      <w:pPr>
        <w:pStyle w:val="PL"/>
      </w:pPr>
      <w:r>
        <w:t xml:space="preserve">        SnssaiInfo:</w:t>
      </w:r>
    </w:p>
    <w:p w14:paraId="70747DB9" w14:textId="77777777" w:rsidR="00A25744" w:rsidRDefault="00A25744" w:rsidP="00A25744">
      <w:pPr>
        <w:pStyle w:val="PL"/>
      </w:pPr>
      <w:r>
        <w:t xml:space="preserve">          $ref: '#/components/schemas/SnssaiInfo'</w:t>
      </w:r>
    </w:p>
    <w:p w14:paraId="400824E2" w14:textId="77777777" w:rsidR="00A25744" w:rsidRDefault="00A25744" w:rsidP="00A25744">
      <w:pPr>
        <w:pStyle w:val="PL"/>
      </w:pPr>
      <w:r>
        <w:t xml:space="preserve">        isSubjectToNsac:</w:t>
      </w:r>
    </w:p>
    <w:p w14:paraId="137BC38D" w14:textId="77777777" w:rsidR="00A25744" w:rsidRDefault="00A25744" w:rsidP="00A25744">
      <w:pPr>
        <w:pStyle w:val="PL"/>
      </w:pPr>
      <w:r>
        <w:t xml:space="preserve">          type: boolean</w:t>
      </w:r>
    </w:p>
    <w:p w14:paraId="0E09BCB6" w14:textId="77777777" w:rsidR="00A25744" w:rsidRDefault="00A25744" w:rsidP="00A25744">
      <w:pPr>
        <w:pStyle w:val="PL"/>
      </w:pPr>
      <w:r>
        <w:t xml:space="preserve">        maxNumberofUEs:</w:t>
      </w:r>
    </w:p>
    <w:p w14:paraId="26994658" w14:textId="77777777" w:rsidR="00A25744" w:rsidRDefault="00A25744" w:rsidP="00A25744">
      <w:pPr>
        <w:pStyle w:val="PL"/>
      </w:pPr>
      <w:r>
        <w:t xml:space="preserve">          type: integer</w:t>
      </w:r>
    </w:p>
    <w:p w14:paraId="612C6898" w14:textId="77777777" w:rsidR="00A25744" w:rsidRDefault="00A25744" w:rsidP="00A25744">
      <w:pPr>
        <w:pStyle w:val="PL"/>
      </w:pPr>
      <w:r>
        <w:t xml:space="preserve">        eACMode:</w:t>
      </w:r>
    </w:p>
    <w:p w14:paraId="7FB58C1F" w14:textId="77777777" w:rsidR="00A25744" w:rsidRDefault="00A25744" w:rsidP="00A25744">
      <w:pPr>
        <w:pStyle w:val="PL"/>
      </w:pPr>
      <w:r>
        <w:t xml:space="preserve">          type: string</w:t>
      </w:r>
    </w:p>
    <w:p w14:paraId="72CD7998" w14:textId="77777777" w:rsidR="00A25744" w:rsidRDefault="00A25744" w:rsidP="00A25744">
      <w:pPr>
        <w:pStyle w:val="PL"/>
      </w:pPr>
      <w:r>
        <w:t xml:space="preserve">          enum:</w:t>
      </w:r>
    </w:p>
    <w:p w14:paraId="4FBEB1A1" w14:textId="77777777" w:rsidR="00A25744" w:rsidRDefault="00A25744" w:rsidP="00A25744">
      <w:pPr>
        <w:pStyle w:val="PL"/>
      </w:pPr>
      <w:r>
        <w:t xml:space="preserve">            - INACTIVE</w:t>
      </w:r>
    </w:p>
    <w:p w14:paraId="61B15F9A" w14:textId="77777777" w:rsidR="00A25744" w:rsidRDefault="00A25744" w:rsidP="00A25744">
      <w:pPr>
        <w:pStyle w:val="PL"/>
      </w:pPr>
      <w:r>
        <w:t xml:space="preserve">            - ACTIVE</w:t>
      </w:r>
    </w:p>
    <w:p w14:paraId="6CAD8949" w14:textId="77777777" w:rsidR="00A25744" w:rsidRDefault="00A25744" w:rsidP="00A25744">
      <w:pPr>
        <w:pStyle w:val="PL"/>
      </w:pPr>
      <w:r>
        <w:t xml:space="preserve">        activeEacThreshold:</w:t>
      </w:r>
    </w:p>
    <w:p w14:paraId="58789667" w14:textId="77777777" w:rsidR="00A25744" w:rsidRDefault="00A25744" w:rsidP="00A25744">
      <w:pPr>
        <w:pStyle w:val="PL"/>
      </w:pPr>
      <w:r>
        <w:t xml:space="preserve">          type: integer</w:t>
      </w:r>
    </w:p>
    <w:p w14:paraId="252EC204" w14:textId="77777777" w:rsidR="00A25744" w:rsidRDefault="00A25744" w:rsidP="00A25744">
      <w:pPr>
        <w:pStyle w:val="PL"/>
      </w:pPr>
      <w:r>
        <w:t xml:space="preserve">        deactiveEacThreshold:</w:t>
      </w:r>
    </w:p>
    <w:p w14:paraId="0DD5C9B4" w14:textId="77777777" w:rsidR="00A25744" w:rsidRDefault="00A25744" w:rsidP="00A25744">
      <w:pPr>
        <w:pStyle w:val="PL"/>
      </w:pPr>
      <w:r>
        <w:t xml:space="preserve">          type: integer</w:t>
      </w:r>
    </w:p>
    <w:p w14:paraId="5DA7C559" w14:textId="77777777" w:rsidR="00A25744" w:rsidRDefault="00A25744" w:rsidP="00A25744">
      <w:pPr>
        <w:pStyle w:val="PL"/>
      </w:pPr>
      <w:r>
        <w:t xml:space="preserve">        numberofUEs:</w:t>
      </w:r>
    </w:p>
    <w:p w14:paraId="084AC1B3" w14:textId="77777777" w:rsidR="00A25744" w:rsidRDefault="00A25744" w:rsidP="00A25744">
      <w:pPr>
        <w:pStyle w:val="PL"/>
      </w:pPr>
      <w:r>
        <w:t xml:space="preserve">          type: integer</w:t>
      </w:r>
    </w:p>
    <w:p w14:paraId="36F5A5C0" w14:textId="77777777" w:rsidR="00A25744" w:rsidRDefault="00A25744" w:rsidP="00A25744">
      <w:pPr>
        <w:pStyle w:val="PL"/>
      </w:pPr>
      <w:r>
        <w:t xml:space="preserve">        uEIdList:</w:t>
      </w:r>
    </w:p>
    <w:p w14:paraId="08E499A9" w14:textId="77777777" w:rsidR="00A25744" w:rsidRDefault="00A25744" w:rsidP="00A25744">
      <w:pPr>
        <w:pStyle w:val="PL"/>
      </w:pPr>
      <w:r>
        <w:t xml:space="preserve">          type: array</w:t>
      </w:r>
    </w:p>
    <w:p w14:paraId="44E792E1" w14:textId="77777777" w:rsidR="00A25744" w:rsidRDefault="00A25744" w:rsidP="00A25744">
      <w:pPr>
        <w:pStyle w:val="PL"/>
      </w:pPr>
      <w:r>
        <w:t xml:space="preserve">          items:</w:t>
      </w:r>
    </w:p>
    <w:p w14:paraId="02FA9B35" w14:textId="77777777" w:rsidR="00A25744" w:rsidRDefault="00A25744" w:rsidP="00A25744">
      <w:pPr>
        <w:pStyle w:val="PL"/>
      </w:pPr>
      <w:r>
        <w:t xml:space="preserve">            type: string</w:t>
      </w:r>
    </w:p>
    <w:p w14:paraId="6320EF15" w14:textId="77777777" w:rsidR="00A25744" w:rsidRDefault="00A25744" w:rsidP="00A25744">
      <w:pPr>
        <w:pStyle w:val="PL"/>
      </w:pPr>
      <w:r>
        <w:t xml:space="preserve">        maxNumberofPDUSessions:</w:t>
      </w:r>
    </w:p>
    <w:p w14:paraId="0180E6A1" w14:textId="77777777" w:rsidR="00A25744" w:rsidRDefault="00A25744" w:rsidP="00A25744">
      <w:pPr>
        <w:pStyle w:val="PL"/>
      </w:pPr>
      <w:r>
        <w:t xml:space="preserve">          type: integer</w:t>
      </w:r>
    </w:p>
    <w:p w14:paraId="491C6B7B" w14:textId="77777777" w:rsidR="00A25744" w:rsidRDefault="00A25744" w:rsidP="00A25744">
      <w:pPr>
        <w:pStyle w:val="PL"/>
      </w:pPr>
      <w:r>
        <w:t xml:space="preserve">     </w:t>
      </w:r>
    </w:p>
    <w:p w14:paraId="625421FA" w14:textId="77777777" w:rsidR="00A25744" w:rsidRDefault="00A25744" w:rsidP="00A25744">
      <w:pPr>
        <w:pStyle w:val="PL"/>
      </w:pPr>
      <w:r>
        <w:t xml:space="preserve">    NRTACRange:</w:t>
      </w:r>
    </w:p>
    <w:p w14:paraId="50A86663" w14:textId="77777777" w:rsidR="00A25744" w:rsidRDefault="00A25744" w:rsidP="00A25744">
      <w:pPr>
        <w:pStyle w:val="PL"/>
      </w:pPr>
      <w:r>
        <w:t xml:space="preserve">      type: object</w:t>
      </w:r>
    </w:p>
    <w:p w14:paraId="676CB363" w14:textId="77777777" w:rsidR="00A25744" w:rsidRDefault="00A25744" w:rsidP="00A25744">
      <w:pPr>
        <w:pStyle w:val="PL"/>
      </w:pPr>
      <w:r>
        <w:t xml:space="preserve">      properties:</w:t>
      </w:r>
    </w:p>
    <w:p w14:paraId="502ACB7C" w14:textId="77777777" w:rsidR="00A25744" w:rsidRDefault="00A25744" w:rsidP="00A25744">
      <w:pPr>
        <w:pStyle w:val="PL"/>
      </w:pPr>
      <w:r>
        <w:t xml:space="preserve">        nRTACstart:</w:t>
      </w:r>
    </w:p>
    <w:p w14:paraId="14CD2AD1" w14:textId="77777777" w:rsidR="00A25744" w:rsidRDefault="00A25744" w:rsidP="00A25744">
      <w:pPr>
        <w:pStyle w:val="PL"/>
      </w:pPr>
      <w:r>
        <w:t xml:space="preserve">          type: string</w:t>
      </w:r>
    </w:p>
    <w:p w14:paraId="1DF05471" w14:textId="77777777" w:rsidR="00A25744" w:rsidRDefault="00A25744" w:rsidP="00A25744">
      <w:pPr>
        <w:pStyle w:val="PL"/>
      </w:pPr>
      <w:r>
        <w:t xml:space="preserve">        nRTACend:</w:t>
      </w:r>
    </w:p>
    <w:p w14:paraId="27E43597" w14:textId="77777777" w:rsidR="00A25744" w:rsidRDefault="00A25744" w:rsidP="00A25744">
      <w:pPr>
        <w:pStyle w:val="PL"/>
      </w:pPr>
      <w:r>
        <w:t xml:space="preserve">          type: string</w:t>
      </w:r>
    </w:p>
    <w:p w14:paraId="78E8A0B8" w14:textId="77777777" w:rsidR="00A25744" w:rsidRDefault="00A25744" w:rsidP="00A25744">
      <w:pPr>
        <w:pStyle w:val="PL"/>
      </w:pPr>
      <w:r>
        <w:t xml:space="preserve">        nRTACpattern:</w:t>
      </w:r>
    </w:p>
    <w:p w14:paraId="0F6A9BE6" w14:textId="77777777" w:rsidR="00A25744" w:rsidRDefault="00A25744" w:rsidP="00A25744">
      <w:pPr>
        <w:pStyle w:val="PL"/>
      </w:pPr>
      <w:r>
        <w:t xml:space="preserve">          type: string</w:t>
      </w:r>
    </w:p>
    <w:p w14:paraId="07EB6D26" w14:textId="77777777" w:rsidR="00A25744" w:rsidRDefault="00A25744" w:rsidP="00A25744">
      <w:pPr>
        <w:pStyle w:val="PL"/>
      </w:pPr>
      <w:r>
        <w:t xml:space="preserve">  </w:t>
      </w:r>
    </w:p>
    <w:p w14:paraId="6DC6ECD2" w14:textId="77777777" w:rsidR="00A25744" w:rsidRDefault="00A25744" w:rsidP="00A25744">
      <w:pPr>
        <w:pStyle w:val="PL"/>
      </w:pPr>
      <w:r>
        <w:t xml:space="preserve">    TaiRange:</w:t>
      </w:r>
    </w:p>
    <w:p w14:paraId="03781FF7" w14:textId="77777777" w:rsidR="00A25744" w:rsidRDefault="00A25744" w:rsidP="00A25744">
      <w:pPr>
        <w:pStyle w:val="PL"/>
      </w:pPr>
      <w:r>
        <w:lastRenderedPageBreak/>
        <w:t xml:space="preserve">      type: object</w:t>
      </w:r>
    </w:p>
    <w:p w14:paraId="326EFAF5" w14:textId="77777777" w:rsidR="00A25744" w:rsidRDefault="00A25744" w:rsidP="00A25744">
      <w:pPr>
        <w:pStyle w:val="PL"/>
      </w:pPr>
      <w:r>
        <w:t xml:space="preserve">      properties:</w:t>
      </w:r>
    </w:p>
    <w:p w14:paraId="669E53A1" w14:textId="77777777" w:rsidR="00A25744" w:rsidRDefault="00A25744" w:rsidP="00A25744">
      <w:pPr>
        <w:pStyle w:val="PL"/>
      </w:pPr>
      <w:r>
        <w:t xml:space="preserve">        plmnId:</w:t>
      </w:r>
    </w:p>
    <w:p w14:paraId="62FB4464" w14:textId="77777777" w:rsidR="00A25744" w:rsidRDefault="00A25744" w:rsidP="00A25744">
      <w:pPr>
        <w:pStyle w:val="PL"/>
      </w:pPr>
      <w:r>
        <w:t xml:space="preserve">          $ref: 'TS28623_ComDefs.yaml#/components/schemas/PlmnId'</w:t>
      </w:r>
    </w:p>
    <w:p w14:paraId="5C7BA8A9" w14:textId="77777777" w:rsidR="00A25744" w:rsidRDefault="00A25744" w:rsidP="00A25744">
      <w:pPr>
        <w:pStyle w:val="PL"/>
      </w:pPr>
      <w:r>
        <w:t xml:space="preserve">        nRTACRangelist:</w:t>
      </w:r>
    </w:p>
    <w:p w14:paraId="0F0250A9" w14:textId="77777777" w:rsidR="00A25744" w:rsidRDefault="00A25744" w:rsidP="00A25744">
      <w:pPr>
        <w:pStyle w:val="PL"/>
      </w:pPr>
      <w:r>
        <w:t xml:space="preserve">          type: array</w:t>
      </w:r>
    </w:p>
    <w:p w14:paraId="66DD2122" w14:textId="77777777" w:rsidR="00A25744" w:rsidRDefault="00A25744" w:rsidP="00A25744">
      <w:pPr>
        <w:pStyle w:val="PL"/>
      </w:pPr>
      <w:r>
        <w:t xml:space="preserve">          items:</w:t>
      </w:r>
    </w:p>
    <w:p w14:paraId="4C4D08F7" w14:textId="77777777" w:rsidR="00A25744" w:rsidRDefault="00A25744" w:rsidP="00A25744">
      <w:pPr>
        <w:pStyle w:val="PL"/>
      </w:pPr>
      <w:r>
        <w:t xml:space="preserve">            $ref: '#/components/schemas/NRTACRange'</w:t>
      </w:r>
    </w:p>
    <w:p w14:paraId="425DCFFC" w14:textId="77777777" w:rsidR="00A25744" w:rsidRDefault="00A25744" w:rsidP="00A25744">
      <w:pPr>
        <w:pStyle w:val="PL"/>
      </w:pPr>
      <w:r>
        <w:t xml:space="preserve">   </w:t>
      </w:r>
    </w:p>
    <w:p w14:paraId="2400D1BD" w14:textId="77777777" w:rsidR="00A25744" w:rsidRDefault="00A25744" w:rsidP="00A25744">
      <w:pPr>
        <w:pStyle w:val="PL"/>
      </w:pPr>
      <w:r>
        <w:t xml:space="preserve">    GUAMInfo:</w:t>
      </w:r>
    </w:p>
    <w:p w14:paraId="4E7AF54F" w14:textId="77777777" w:rsidR="00A25744" w:rsidRDefault="00A25744" w:rsidP="00A25744">
      <w:pPr>
        <w:pStyle w:val="PL"/>
      </w:pPr>
      <w:r>
        <w:t xml:space="preserve">      type: object</w:t>
      </w:r>
    </w:p>
    <w:p w14:paraId="5E21B3A2" w14:textId="77777777" w:rsidR="00A25744" w:rsidRDefault="00A25744" w:rsidP="00A25744">
      <w:pPr>
        <w:pStyle w:val="PL"/>
      </w:pPr>
      <w:r>
        <w:t xml:space="preserve">      properties:</w:t>
      </w:r>
    </w:p>
    <w:p w14:paraId="4DF5492F" w14:textId="77777777" w:rsidR="00A25744" w:rsidRDefault="00A25744" w:rsidP="00A25744">
      <w:pPr>
        <w:pStyle w:val="PL"/>
      </w:pPr>
      <w:r>
        <w:t xml:space="preserve">          pLMNId: </w:t>
      </w:r>
    </w:p>
    <w:p w14:paraId="5605692A" w14:textId="77777777" w:rsidR="00A25744" w:rsidRDefault="00A25744" w:rsidP="00A25744">
      <w:pPr>
        <w:pStyle w:val="PL"/>
      </w:pPr>
      <w:r>
        <w:t xml:space="preserve">            $ref: 'TS28623_ComDefs.yaml#/components/schemas/PlmnId'</w:t>
      </w:r>
    </w:p>
    <w:p w14:paraId="28A048FA" w14:textId="77777777" w:rsidR="00A25744" w:rsidRDefault="00A25744" w:rsidP="00A25744">
      <w:pPr>
        <w:pStyle w:val="PL"/>
      </w:pPr>
      <w:r>
        <w:t xml:space="preserve">          aMFIdentifier:</w:t>
      </w:r>
    </w:p>
    <w:p w14:paraId="281C54B2" w14:textId="77777777" w:rsidR="00A25744" w:rsidRDefault="00A25744" w:rsidP="00A25744">
      <w:pPr>
        <w:pStyle w:val="PL"/>
      </w:pPr>
      <w:r>
        <w:t xml:space="preserve">            type: integer   </w:t>
      </w:r>
    </w:p>
    <w:p w14:paraId="61E9FB24" w14:textId="77777777" w:rsidR="00A25744" w:rsidRDefault="00A25744" w:rsidP="00A25744">
      <w:pPr>
        <w:pStyle w:val="PL"/>
      </w:pPr>
      <w:r>
        <w:t xml:space="preserve">       </w:t>
      </w:r>
    </w:p>
    <w:p w14:paraId="6854830B" w14:textId="77777777" w:rsidR="00A25744" w:rsidRDefault="00A25744" w:rsidP="00A25744">
      <w:pPr>
        <w:pStyle w:val="PL"/>
      </w:pPr>
      <w:r>
        <w:t xml:space="preserve">    SupportedBMOList:</w:t>
      </w:r>
    </w:p>
    <w:p w14:paraId="0D343D94" w14:textId="77777777" w:rsidR="00A25744" w:rsidRDefault="00A25744" w:rsidP="00A25744">
      <w:pPr>
        <w:pStyle w:val="PL"/>
      </w:pPr>
      <w:r>
        <w:t xml:space="preserve">      type: array</w:t>
      </w:r>
    </w:p>
    <w:p w14:paraId="282AFE8E" w14:textId="77777777" w:rsidR="00A25744" w:rsidRDefault="00A25744" w:rsidP="00A25744">
      <w:pPr>
        <w:pStyle w:val="PL"/>
      </w:pPr>
      <w:r>
        <w:t xml:space="preserve">      items:</w:t>
      </w:r>
    </w:p>
    <w:p w14:paraId="14745260" w14:textId="77777777" w:rsidR="00A25744" w:rsidRDefault="00A25744" w:rsidP="00A25744">
      <w:pPr>
        <w:pStyle w:val="PL"/>
      </w:pPr>
      <w:r>
        <w:t xml:space="preserve">        type: string</w:t>
      </w:r>
    </w:p>
    <w:p w14:paraId="4D88D69C" w14:textId="77777777" w:rsidR="00A25744" w:rsidRDefault="00A25744" w:rsidP="00A25744">
      <w:pPr>
        <w:pStyle w:val="PL"/>
      </w:pPr>
      <w:r>
        <w:t xml:space="preserve">    </w:t>
      </w:r>
    </w:p>
    <w:p w14:paraId="159DFF2F" w14:textId="77777777" w:rsidR="00A25744" w:rsidRDefault="00A25744" w:rsidP="00A25744">
      <w:pPr>
        <w:pStyle w:val="PL"/>
      </w:pPr>
      <w:r>
        <w:t xml:space="preserve">    ECSAddrConfigInfo:</w:t>
      </w:r>
    </w:p>
    <w:p w14:paraId="69535FC0" w14:textId="77777777" w:rsidR="00A25744" w:rsidRDefault="00A25744" w:rsidP="00A25744">
      <w:pPr>
        <w:pStyle w:val="PL"/>
      </w:pPr>
      <w:r>
        <w:t xml:space="preserve">      type: array</w:t>
      </w:r>
    </w:p>
    <w:p w14:paraId="3E8D3300" w14:textId="77777777" w:rsidR="00A25744" w:rsidRDefault="00A25744" w:rsidP="00A25744">
      <w:pPr>
        <w:pStyle w:val="PL"/>
      </w:pPr>
      <w:r>
        <w:t xml:space="preserve">      items:</w:t>
      </w:r>
    </w:p>
    <w:p w14:paraId="49EA5034" w14:textId="77777777" w:rsidR="00A25744" w:rsidRDefault="00A25744" w:rsidP="00A25744">
      <w:pPr>
        <w:pStyle w:val="PL"/>
      </w:pPr>
      <w:r>
        <w:t xml:space="preserve">        type: string</w:t>
      </w:r>
    </w:p>
    <w:p w14:paraId="3D13C67D" w14:textId="77777777" w:rsidR="00A25744" w:rsidRDefault="00A25744" w:rsidP="00A25744">
      <w:pPr>
        <w:pStyle w:val="PL"/>
      </w:pPr>
    </w:p>
    <w:p w14:paraId="3AB27CF5" w14:textId="77777777" w:rsidR="00A25744" w:rsidRDefault="00A25744" w:rsidP="00A25744">
      <w:pPr>
        <w:pStyle w:val="PL"/>
      </w:pPr>
      <w:r>
        <w:t xml:space="preserve">    DnnSmfInfoItem:</w:t>
      </w:r>
    </w:p>
    <w:p w14:paraId="6C708AC8" w14:textId="77777777" w:rsidR="00A25744" w:rsidRDefault="00A25744" w:rsidP="00A25744">
      <w:pPr>
        <w:pStyle w:val="PL"/>
      </w:pPr>
      <w:r>
        <w:t xml:space="preserve">      type: object</w:t>
      </w:r>
    </w:p>
    <w:p w14:paraId="34891B4F" w14:textId="77777777" w:rsidR="00A25744" w:rsidRDefault="00A25744" w:rsidP="00A25744">
      <w:pPr>
        <w:pStyle w:val="PL"/>
      </w:pPr>
      <w:r>
        <w:t xml:space="preserve">      properties:</w:t>
      </w:r>
    </w:p>
    <w:p w14:paraId="0AE97AE5" w14:textId="77777777" w:rsidR="00A25744" w:rsidRDefault="00A25744" w:rsidP="00A25744">
      <w:pPr>
        <w:pStyle w:val="PL"/>
      </w:pPr>
      <w:r>
        <w:t xml:space="preserve">        dnn:</w:t>
      </w:r>
    </w:p>
    <w:p w14:paraId="3A1C6AD3" w14:textId="77777777" w:rsidR="00A25744" w:rsidRDefault="00A25744" w:rsidP="00A25744">
      <w:pPr>
        <w:pStyle w:val="PL"/>
      </w:pPr>
      <w:r>
        <w:t xml:space="preserve">          type: string</w:t>
      </w:r>
    </w:p>
    <w:p w14:paraId="6F3AED00" w14:textId="77777777" w:rsidR="00A25744" w:rsidRDefault="00A25744" w:rsidP="00A25744">
      <w:pPr>
        <w:pStyle w:val="PL"/>
      </w:pPr>
      <w:r>
        <w:t xml:space="preserve">        dnaiList:</w:t>
      </w:r>
    </w:p>
    <w:p w14:paraId="42A31CB9" w14:textId="77777777" w:rsidR="00A25744" w:rsidRDefault="00A25744" w:rsidP="00A25744">
      <w:pPr>
        <w:pStyle w:val="PL"/>
      </w:pPr>
      <w:r>
        <w:t xml:space="preserve">          type: array</w:t>
      </w:r>
    </w:p>
    <w:p w14:paraId="0691CBA3" w14:textId="77777777" w:rsidR="00A25744" w:rsidRDefault="00A25744" w:rsidP="00A25744">
      <w:pPr>
        <w:pStyle w:val="PL"/>
      </w:pPr>
      <w:r>
        <w:t xml:space="preserve">          items:</w:t>
      </w:r>
    </w:p>
    <w:p w14:paraId="223DEB4E" w14:textId="77777777" w:rsidR="00A25744" w:rsidRDefault="00A25744" w:rsidP="00A25744">
      <w:pPr>
        <w:pStyle w:val="PL"/>
      </w:pPr>
      <w:r>
        <w:t xml:space="preserve">            type: string</w:t>
      </w:r>
    </w:p>
    <w:p w14:paraId="3C78E6ED" w14:textId="77777777" w:rsidR="00A25744" w:rsidRDefault="00A25744" w:rsidP="00A25744">
      <w:pPr>
        <w:pStyle w:val="PL"/>
      </w:pPr>
      <w:r>
        <w:t xml:space="preserve">    </w:t>
      </w:r>
    </w:p>
    <w:p w14:paraId="053FF8E7" w14:textId="77777777" w:rsidR="00A25744" w:rsidRDefault="00A25744" w:rsidP="00A25744">
      <w:pPr>
        <w:pStyle w:val="PL"/>
      </w:pPr>
      <w:r>
        <w:t xml:space="preserve">    SNssaiSmfInfoItem:</w:t>
      </w:r>
    </w:p>
    <w:p w14:paraId="023C717D" w14:textId="77777777" w:rsidR="00A25744" w:rsidRDefault="00A25744" w:rsidP="00A25744">
      <w:pPr>
        <w:pStyle w:val="PL"/>
      </w:pPr>
      <w:r>
        <w:t xml:space="preserve">      type: object</w:t>
      </w:r>
    </w:p>
    <w:p w14:paraId="63DA8B65" w14:textId="77777777" w:rsidR="00A25744" w:rsidRDefault="00A25744" w:rsidP="00A25744">
      <w:pPr>
        <w:pStyle w:val="PL"/>
      </w:pPr>
      <w:r>
        <w:t xml:space="preserve">      properties:</w:t>
      </w:r>
    </w:p>
    <w:p w14:paraId="52228A5E" w14:textId="77777777" w:rsidR="00A25744" w:rsidRDefault="00A25744" w:rsidP="00A25744">
      <w:pPr>
        <w:pStyle w:val="PL"/>
      </w:pPr>
      <w:r>
        <w:t xml:space="preserve">        sNSSAI:</w:t>
      </w:r>
    </w:p>
    <w:p w14:paraId="12231F7A" w14:textId="77777777" w:rsidR="00A25744" w:rsidRDefault="00A25744" w:rsidP="00A25744">
      <w:pPr>
        <w:pStyle w:val="PL"/>
      </w:pPr>
      <w:r>
        <w:t xml:space="preserve">          $ref: 'TS28541_NrNrm.yaml#/components/schemas/Snssai'</w:t>
      </w:r>
    </w:p>
    <w:p w14:paraId="687B514D" w14:textId="77777777" w:rsidR="00A25744" w:rsidRDefault="00A25744" w:rsidP="00A25744">
      <w:pPr>
        <w:pStyle w:val="PL"/>
      </w:pPr>
      <w:r>
        <w:t xml:space="preserve">        dnnSmfInfoList:</w:t>
      </w:r>
    </w:p>
    <w:p w14:paraId="5DEAE9D6" w14:textId="77777777" w:rsidR="00A25744" w:rsidRDefault="00A25744" w:rsidP="00A25744">
      <w:pPr>
        <w:pStyle w:val="PL"/>
      </w:pPr>
      <w:r>
        <w:t xml:space="preserve">          type: array</w:t>
      </w:r>
    </w:p>
    <w:p w14:paraId="1819A20B" w14:textId="77777777" w:rsidR="00A25744" w:rsidRDefault="00A25744" w:rsidP="00A25744">
      <w:pPr>
        <w:pStyle w:val="PL"/>
      </w:pPr>
      <w:r>
        <w:t xml:space="preserve">          items:</w:t>
      </w:r>
    </w:p>
    <w:p w14:paraId="2A6A37AB" w14:textId="77777777" w:rsidR="00A25744" w:rsidRDefault="00A25744" w:rsidP="00A25744">
      <w:pPr>
        <w:pStyle w:val="PL"/>
      </w:pPr>
      <w:r>
        <w:t xml:space="preserve">            $ref: '#/components/schemas/DnnSmfInfoItem'</w:t>
      </w:r>
    </w:p>
    <w:p w14:paraId="47E67363" w14:textId="77777777" w:rsidR="00A25744" w:rsidRDefault="00A25744" w:rsidP="00A25744">
      <w:pPr>
        <w:pStyle w:val="PL"/>
      </w:pPr>
    </w:p>
    <w:p w14:paraId="6EE575C1" w14:textId="77777777" w:rsidR="00A25744" w:rsidRDefault="00A25744" w:rsidP="00A25744">
      <w:pPr>
        <w:pStyle w:val="PL"/>
      </w:pPr>
      <w:r>
        <w:t xml:space="preserve">    5GCNfConnEcmInfoList:</w:t>
      </w:r>
    </w:p>
    <w:p w14:paraId="73E35051" w14:textId="77777777" w:rsidR="00A25744" w:rsidRDefault="00A25744" w:rsidP="00A25744">
      <w:pPr>
        <w:pStyle w:val="PL"/>
      </w:pPr>
      <w:r>
        <w:t xml:space="preserve">      type: array</w:t>
      </w:r>
    </w:p>
    <w:p w14:paraId="728D2025" w14:textId="77777777" w:rsidR="00A25744" w:rsidRDefault="00A25744" w:rsidP="00A25744">
      <w:pPr>
        <w:pStyle w:val="PL"/>
      </w:pPr>
      <w:r>
        <w:t xml:space="preserve">      items:</w:t>
      </w:r>
    </w:p>
    <w:p w14:paraId="2B171ADD" w14:textId="77777777" w:rsidR="00A25744" w:rsidRDefault="00A25744" w:rsidP="00A25744">
      <w:pPr>
        <w:pStyle w:val="PL"/>
      </w:pPr>
      <w:r>
        <w:t xml:space="preserve">        $ref: '#/components/schemas/5GCNfConnEcmInfo'</w:t>
      </w:r>
    </w:p>
    <w:p w14:paraId="306E47A9" w14:textId="77777777" w:rsidR="00A25744" w:rsidRDefault="00A25744" w:rsidP="00A25744">
      <w:pPr>
        <w:pStyle w:val="PL"/>
      </w:pPr>
      <w:r>
        <w:t xml:space="preserve">    5GCNfConnEcmInfo:</w:t>
      </w:r>
    </w:p>
    <w:p w14:paraId="11BFDACA" w14:textId="77777777" w:rsidR="00A25744" w:rsidRDefault="00A25744" w:rsidP="00A25744">
      <w:pPr>
        <w:pStyle w:val="PL"/>
      </w:pPr>
      <w:r>
        <w:t xml:space="preserve">      type: object</w:t>
      </w:r>
    </w:p>
    <w:p w14:paraId="08393A4C" w14:textId="77777777" w:rsidR="00A25744" w:rsidRDefault="00A25744" w:rsidP="00A25744">
      <w:pPr>
        <w:pStyle w:val="PL"/>
      </w:pPr>
      <w:r>
        <w:t xml:space="preserve">      description: 'Store the 5GC NF connection information'</w:t>
      </w:r>
    </w:p>
    <w:p w14:paraId="167E30F5" w14:textId="77777777" w:rsidR="00A25744" w:rsidRDefault="00A25744" w:rsidP="00A25744">
      <w:pPr>
        <w:pStyle w:val="PL"/>
      </w:pPr>
      <w:r>
        <w:t xml:space="preserve">      properties:</w:t>
      </w:r>
    </w:p>
    <w:p w14:paraId="0228D517" w14:textId="77777777" w:rsidR="00A25744" w:rsidRDefault="00A25744" w:rsidP="00A25744">
      <w:pPr>
        <w:pStyle w:val="PL"/>
      </w:pPr>
      <w:r>
        <w:t xml:space="preserve">        5GCNFType:</w:t>
      </w:r>
    </w:p>
    <w:p w14:paraId="73837BAA" w14:textId="77777777" w:rsidR="00A25744" w:rsidRDefault="00A25744" w:rsidP="00A25744">
      <w:pPr>
        <w:pStyle w:val="PL"/>
      </w:pPr>
      <w:r>
        <w:t xml:space="preserve">          type: string</w:t>
      </w:r>
    </w:p>
    <w:p w14:paraId="162C1E53" w14:textId="77777777" w:rsidR="00A25744" w:rsidRDefault="00A25744" w:rsidP="00A25744">
      <w:pPr>
        <w:pStyle w:val="PL"/>
      </w:pPr>
      <w:r>
        <w:t xml:space="preserve">          enum:</w:t>
      </w:r>
    </w:p>
    <w:p w14:paraId="35942068" w14:textId="77777777" w:rsidR="00A25744" w:rsidRDefault="00A25744" w:rsidP="00A25744">
      <w:pPr>
        <w:pStyle w:val="PL"/>
      </w:pPr>
      <w:r>
        <w:t xml:space="preserve">            - PCF</w:t>
      </w:r>
    </w:p>
    <w:p w14:paraId="0EAC0FD9" w14:textId="77777777" w:rsidR="00A25744" w:rsidRDefault="00A25744" w:rsidP="00A25744">
      <w:pPr>
        <w:pStyle w:val="PL"/>
      </w:pPr>
      <w:r>
        <w:t xml:space="preserve">            - NEF</w:t>
      </w:r>
    </w:p>
    <w:p w14:paraId="79E8B80B" w14:textId="77777777" w:rsidR="00A25744" w:rsidRDefault="00A25744" w:rsidP="00A25744">
      <w:pPr>
        <w:pStyle w:val="PL"/>
      </w:pPr>
      <w:r>
        <w:t xml:space="preserve">            - SCEF</w:t>
      </w:r>
    </w:p>
    <w:p w14:paraId="6FE97162" w14:textId="77777777" w:rsidR="00A25744" w:rsidRDefault="00A25744" w:rsidP="00A25744">
      <w:pPr>
        <w:pStyle w:val="PL"/>
      </w:pPr>
      <w:r>
        <w:t xml:space="preserve">        5GCNFIpAddress:</w:t>
      </w:r>
    </w:p>
    <w:p w14:paraId="69AFB250" w14:textId="77777777" w:rsidR="00A25744" w:rsidRDefault="00A25744" w:rsidP="00A25744">
      <w:pPr>
        <w:pStyle w:val="PL"/>
      </w:pPr>
      <w:r>
        <w:t xml:space="preserve">          type: string</w:t>
      </w:r>
    </w:p>
    <w:p w14:paraId="14588EB1" w14:textId="77777777" w:rsidR="00A25744" w:rsidRDefault="00A25744" w:rsidP="00A25744">
      <w:pPr>
        <w:pStyle w:val="PL"/>
      </w:pPr>
      <w:r>
        <w:t xml:space="preserve">        5GCNFRef:</w:t>
      </w:r>
    </w:p>
    <w:p w14:paraId="2466D7CC" w14:textId="77777777" w:rsidR="00A25744" w:rsidRDefault="00A25744" w:rsidP="00A25744">
      <w:pPr>
        <w:pStyle w:val="PL"/>
      </w:pPr>
      <w:r>
        <w:t xml:space="preserve">          $ref: 'TS28623_ComDefs.yaml#/components/schemas/Dn'</w:t>
      </w:r>
    </w:p>
    <w:p w14:paraId="18716921" w14:textId="77777777" w:rsidR="00A25744" w:rsidRDefault="00A25744" w:rsidP="00A25744">
      <w:pPr>
        <w:pStyle w:val="PL"/>
      </w:pPr>
    </w:p>
    <w:p w14:paraId="51DADD6C" w14:textId="77777777" w:rsidR="00A25744" w:rsidRDefault="00A25744" w:rsidP="00A25744">
      <w:pPr>
        <w:pStyle w:val="PL"/>
      </w:pPr>
      <w:r>
        <w:t xml:space="preserve">    UPFConnectionInfo:</w:t>
      </w:r>
    </w:p>
    <w:p w14:paraId="546D482F" w14:textId="77777777" w:rsidR="00A25744" w:rsidRDefault="00A25744" w:rsidP="00A25744">
      <w:pPr>
        <w:pStyle w:val="PL"/>
      </w:pPr>
      <w:r>
        <w:t xml:space="preserve">      type: object</w:t>
      </w:r>
    </w:p>
    <w:p w14:paraId="7F7705A4" w14:textId="77777777" w:rsidR="00A25744" w:rsidRDefault="00A25744" w:rsidP="00A25744">
      <w:pPr>
        <w:pStyle w:val="PL"/>
      </w:pPr>
      <w:r>
        <w:t xml:space="preserve">      properties:</w:t>
      </w:r>
    </w:p>
    <w:p w14:paraId="14206B3A" w14:textId="77777777" w:rsidR="00A25744" w:rsidRDefault="00A25744" w:rsidP="00A25744">
      <w:pPr>
        <w:pStyle w:val="PL"/>
      </w:pPr>
      <w:r>
        <w:t xml:space="preserve">        uPFIpAddress:</w:t>
      </w:r>
    </w:p>
    <w:p w14:paraId="3ABE5348" w14:textId="77777777" w:rsidR="00A25744" w:rsidRDefault="00A25744" w:rsidP="00A25744">
      <w:pPr>
        <w:pStyle w:val="PL"/>
      </w:pPr>
      <w:r>
        <w:t xml:space="preserve">          type: string</w:t>
      </w:r>
    </w:p>
    <w:p w14:paraId="328DC860" w14:textId="77777777" w:rsidR="00A25744" w:rsidRDefault="00A25744" w:rsidP="00A25744">
      <w:pPr>
        <w:pStyle w:val="PL"/>
      </w:pPr>
      <w:r>
        <w:t xml:space="preserve">        uPFRef:</w:t>
      </w:r>
    </w:p>
    <w:p w14:paraId="044CCED7" w14:textId="77777777" w:rsidR="00A25744" w:rsidRDefault="00A25744" w:rsidP="00A25744">
      <w:pPr>
        <w:pStyle w:val="PL"/>
      </w:pPr>
      <w:r>
        <w:t xml:space="preserve">          $ref: 'TS28623_ComDefs.yaml#/components/schemas/Dn'</w:t>
      </w:r>
    </w:p>
    <w:p w14:paraId="11A7B7EB" w14:textId="77777777" w:rsidR="00A25744" w:rsidRDefault="00A25744" w:rsidP="00A25744">
      <w:pPr>
        <w:pStyle w:val="PL"/>
      </w:pPr>
      <w:r>
        <w:t xml:space="preserve">    SnssaiList:</w:t>
      </w:r>
    </w:p>
    <w:p w14:paraId="6A47737B" w14:textId="77777777" w:rsidR="00A25744" w:rsidRDefault="00A25744" w:rsidP="00A25744">
      <w:pPr>
        <w:pStyle w:val="PL"/>
      </w:pPr>
      <w:r>
        <w:t xml:space="preserve">      type: array</w:t>
      </w:r>
    </w:p>
    <w:p w14:paraId="52262FF7" w14:textId="77777777" w:rsidR="00A25744" w:rsidRDefault="00A25744" w:rsidP="00A25744">
      <w:pPr>
        <w:pStyle w:val="PL"/>
      </w:pPr>
      <w:r>
        <w:t xml:space="preserve">      items:</w:t>
      </w:r>
    </w:p>
    <w:p w14:paraId="1E0B015B" w14:textId="77777777" w:rsidR="00A25744" w:rsidRDefault="00A25744" w:rsidP="00A25744">
      <w:pPr>
        <w:pStyle w:val="PL"/>
      </w:pPr>
      <w:r>
        <w:t xml:space="preserve">        $ref: 'TS28541_NrNrm.yaml#/components/schemas/Snssai'</w:t>
      </w:r>
    </w:p>
    <w:p w14:paraId="273FC5BE" w14:textId="77777777" w:rsidR="00A25744" w:rsidRDefault="00A25744" w:rsidP="00A25744">
      <w:pPr>
        <w:pStyle w:val="PL"/>
      </w:pPr>
      <w:r>
        <w:t xml:space="preserve">    SnpnId:</w:t>
      </w:r>
    </w:p>
    <w:p w14:paraId="5491E104" w14:textId="77777777" w:rsidR="00A25744" w:rsidRDefault="00A25744" w:rsidP="00A25744">
      <w:pPr>
        <w:pStyle w:val="PL"/>
      </w:pPr>
      <w:r>
        <w:lastRenderedPageBreak/>
        <w:t xml:space="preserve">      type: object</w:t>
      </w:r>
    </w:p>
    <w:p w14:paraId="7B722BDE" w14:textId="77777777" w:rsidR="00A25744" w:rsidRDefault="00A25744" w:rsidP="00A25744">
      <w:pPr>
        <w:pStyle w:val="PL"/>
      </w:pPr>
      <w:r>
        <w:t xml:space="preserve">      properties:</w:t>
      </w:r>
    </w:p>
    <w:p w14:paraId="6609E68C" w14:textId="77777777" w:rsidR="00A25744" w:rsidRDefault="00A25744" w:rsidP="00A25744">
      <w:pPr>
        <w:pStyle w:val="PL"/>
      </w:pPr>
      <w:r>
        <w:t xml:space="preserve">        mcc:</w:t>
      </w:r>
    </w:p>
    <w:p w14:paraId="24DE6F4A" w14:textId="77777777" w:rsidR="00A25744" w:rsidRDefault="00A25744" w:rsidP="00A25744">
      <w:pPr>
        <w:pStyle w:val="PL"/>
      </w:pPr>
      <w:r>
        <w:t xml:space="preserve">          $ref: 'TS28623_ComDefs.yaml#/components/schemas/Mcc'</w:t>
      </w:r>
    </w:p>
    <w:p w14:paraId="046028FA" w14:textId="77777777" w:rsidR="00A25744" w:rsidRDefault="00A25744" w:rsidP="00A25744">
      <w:pPr>
        <w:pStyle w:val="PL"/>
      </w:pPr>
      <w:r>
        <w:t xml:space="preserve">        mnc:</w:t>
      </w:r>
    </w:p>
    <w:p w14:paraId="7810B00C" w14:textId="77777777" w:rsidR="00A25744" w:rsidRDefault="00A25744" w:rsidP="00A25744">
      <w:pPr>
        <w:pStyle w:val="PL"/>
      </w:pPr>
      <w:r>
        <w:t xml:space="preserve">          $ref: 'TS28623_ComDefs.yaml#/components/schemas/Mnc'</w:t>
      </w:r>
    </w:p>
    <w:p w14:paraId="333EA329" w14:textId="77777777" w:rsidR="00A25744" w:rsidRDefault="00A25744" w:rsidP="00A25744">
      <w:pPr>
        <w:pStyle w:val="PL"/>
      </w:pPr>
      <w:r>
        <w:t xml:space="preserve">        nid:</w:t>
      </w:r>
    </w:p>
    <w:p w14:paraId="05063DD4" w14:textId="77777777" w:rsidR="00A25744" w:rsidRDefault="00A25744" w:rsidP="00A25744">
      <w:pPr>
        <w:pStyle w:val="PL"/>
      </w:pPr>
      <w:r>
        <w:t xml:space="preserve">          type: string</w:t>
      </w:r>
    </w:p>
    <w:p w14:paraId="5B7EB100" w14:textId="77777777" w:rsidR="00A25744" w:rsidRDefault="00A25744" w:rsidP="00A25744">
      <w:pPr>
        <w:pStyle w:val="PL"/>
      </w:pPr>
      <w:r>
        <w:t xml:space="preserve">    TaiList:</w:t>
      </w:r>
    </w:p>
    <w:p w14:paraId="265935AD" w14:textId="77777777" w:rsidR="00A25744" w:rsidRDefault="00A25744" w:rsidP="00A25744">
      <w:pPr>
        <w:pStyle w:val="PL"/>
      </w:pPr>
      <w:r>
        <w:t xml:space="preserve">      type: array</w:t>
      </w:r>
    </w:p>
    <w:p w14:paraId="476CFE2C" w14:textId="77777777" w:rsidR="00A25744" w:rsidRDefault="00A25744" w:rsidP="00A25744">
      <w:pPr>
        <w:pStyle w:val="PL"/>
      </w:pPr>
      <w:r>
        <w:t xml:space="preserve">      items:</w:t>
      </w:r>
    </w:p>
    <w:p w14:paraId="3B5FAD09" w14:textId="77777777" w:rsidR="00A25744" w:rsidRDefault="00A25744" w:rsidP="00A25744">
      <w:pPr>
        <w:pStyle w:val="PL"/>
      </w:pPr>
      <w:r>
        <w:t xml:space="preserve">        $ref: 'TS28623_GenericNrm.yaml#/components/schemas/Tai' </w:t>
      </w:r>
    </w:p>
    <w:p w14:paraId="607DFDF2" w14:textId="77777777" w:rsidR="00A25744" w:rsidRDefault="00A25744" w:rsidP="00A25744">
      <w:pPr>
        <w:pStyle w:val="PL"/>
      </w:pPr>
    </w:p>
    <w:p w14:paraId="5C841849" w14:textId="77777777" w:rsidR="00A25744" w:rsidRDefault="00A25744" w:rsidP="00A25744">
      <w:pPr>
        <w:pStyle w:val="PL"/>
      </w:pPr>
      <w:r>
        <w:t>#-------- Definition of concrete IOCs --------------------------------------------</w:t>
      </w:r>
    </w:p>
    <w:p w14:paraId="52A48D86" w14:textId="77777777" w:rsidR="00A25744" w:rsidRDefault="00A25744" w:rsidP="00A25744">
      <w:pPr>
        <w:pStyle w:val="PL"/>
      </w:pPr>
      <w:r>
        <w:t xml:space="preserve">    ProvMnS:</w:t>
      </w:r>
    </w:p>
    <w:p w14:paraId="0DD621D4" w14:textId="77777777" w:rsidR="00A25744" w:rsidRDefault="00A25744" w:rsidP="00A25744">
      <w:pPr>
        <w:pStyle w:val="PL"/>
      </w:pPr>
      <w:r>
        <w:t xml:space="preserve">      oneOf:</w:t>
      </w:r>
    </w:p>
    <w:p w14:paraId="6ADC74D1" w14:textId="77777777" w:rsidR="00A25744" w:rsidRDefault="00A25744" w:rsidP="00A25744">
      <w:pPr>
        <w:pStyle w:val="PL"/>
      </w:pPr>
      <w:r>
        <w:t xml:space="preserve">        - type: object</w:t>
      </w:r>
    </w:p>
    <w:p w14:paraId="267A559C" w14:textId="77777777" w:rsidR="00A25744" w:rsidRDefault="00A25744" w:rsidP="00A25744">
      <w:pPr>
        <w:pStyle w:val="PL"/>
      </w:pPr>
      <w:r>
        <w:t xml:space="preserve">          properties:</w:t>
      </w:r>
    </w:p>
    <w:p w14:paraId="3E3319DD" w14:textId="77777777" w:rsidR="00A25744" w:rsidRDefault="00A25744" w:rsidP="00A25744">
      <w:pPr>
        <w:pStyle w:val="PL"/>
      </w:pPr>
      <w:r>
        <w:t xml:space="preserve">            SubNetwork:</w:t>
      </w:r>
    </w:p>
    <w:p w14:paraId="4974051B" w14:textId="77777777" w:rsidR="00A25744" w:rsidRDefault="00A25744" w:rsidP="00A25744">
      <w:pPr>
        <w:pStyle w:val="PL"/>
      </w:pPr>
      <w:r>
        <w:t xml:space="preserve">              $ref: '#/components/schemas/SubNetwork-Multiple'</w:t>
      </w:r>
    </w:p>
    <w:p w14:paraId="02F4C424" w14:textId="77777777" w:rsidR="00A25744" w:rsidRDefault="00A25744" w:rsidP="00A25744">
      <w:pPr>
        <w:pStyle w:val="PL"/>
      </w:pPr>
      <w:r>
        <w:t xml:space="preserve">        - type: object</w:t>
      </w:r>
    </w:p>
    <w:p w14:paraId="031538B4" w14:textId="77777777" w:rsidR="00A25744" w:rsidRDefault="00A25744" w:rsidP="00A25744">
      <w:pPr>
        <w:pStyle w:val="PL"/>
      </w:pPr>
      <w:r>
        <w:t xml:space="preserve">          properties:</w:t>
      </w:r>
    </w:p>
    <w:p w14:paraId="602CF788" w14:textId="77777777" w:rsidR="00A25744" w:rsidRDefault="00A25744" w:rsidP="00A25744">
      <w:pPr>
        <w:pStyle w:val="PL"/>
      </w:pPr>
      <w:r>
        <w:t xml:space="preserve">            ManagedElement:</w:t>
      </w:r>
    </w:p>
    <w:p w14:paraId="3820F857" w14:textId="77777777" w:rsidR="00A25744" w:rsidRDefault="00A25744" w:rsidP="00A25744">
      <w:pPr>
        <w:pStyle w:val="PL"/>
      </w:pPr>
      <w:r>
        <w:t xml:space="preserve">              $ref: '#/components/schemas/ManagedElement-Multiple'</w:t>
      </w:r>
    </w:p>
    <w:p w14:paraId="63E3EEEE" w14:textId="77777777" w:rsidR="00A25744" w:rsidRDefault="00A25744" w:rsidP="00A25744">
      <w:pPr>
        <w:pStyle w:val="PL"/>
      </w:pPr>
    </w:p>
    <w:p w14:paraId="3A520BAF" w14:textId="77777777" w:rsidR="00A25744" w:rsidRDefault="00A25744" w:rsidP="00A25744">
      <w:pPr>
        <w:pStyle w:val="PL"/>
      </w:pPr>
      <w:r>
        <w:t xml:space="preserve">    SubNetwork-Single:</w:t>
      </w:r>
    </w:p>
    <w:p w14:paraId="78970FA3" w14:textId="77777777" w:rsidR="00A25744" w:rsidRDefault="00A25744" w:rsidP="00A25744">
      <w:pPr>
        <w:pStyle w:val="PL"/>
      </w:pPr>
      <w:r>
        <w:t xml:space="preserve">      allOf:</w:t>
      </w:r>
    </w:p>
    <w:p w14:paraId="563FE2F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BF2F638" w14:textId="77777777" w:rsidR="00A25744" w:rsidRDefault="00A25744" w:rsidP="00A25744">
      <w:pPr>
        <w:pStyle w:val="PL"/>
      </w:pPr>
      <w:r>
        <w:t xml:space="preserve">        - type: object</w:t>
      </w:r>
    </w:p>
    <w:p w14:paraId="62DCB009" w14:textId="77777777" w:rsidR="00A25744" w:rsidRDefault="00A25744" w:rsidP="00A25744">
      <w:pPr>
        <w:pStyle w:val="PL"/>
      </w:pPr>
      <w:r>
        <w:t xml:space="preserve">          properties:</w:t>
      </w:r>
    </w:p>
    <w:p w14:paraId="475A4679" w14:textId="77777777" w:rsidR="00A25744" w:rsidRDefault="00A25744" w:rsidP="00A25744">
      <w:pPr>
        <w:pStyle w:val="PL"/>
      </w:pPr>
      <w:r>
        <w:t xml:space="preserve">            attributes:</w:t>
      </w:r>
    </w:p>
    <w:p w14:paraId="6D4E7DCD" w14:textId="77777777" w:rsidR="00A25744" w:rsidRDefault="00A25744" w:rsidP="00A25744">
      <w:pPr>
        <w:pStyle w:val="PL"/>
      </w:pPr>
      <w:r>
        <w:t xml:space="preserve">              allOf:</w:t>
      </w:r>
    </w:p>
    <w:p w14:paraId="773D0640" w14:textId="77777777" w:rsidR="00A25744" w:rsidRDefault="00A25744" w:rsidP="00A25744">
      <w:pPr>
        <w:pStyle w:val="PL"/>
      </w:pPr>
      <w:r>
        <w:t xml:space="preserve">                - $ref: 'TS28623_GenericNrm.yaml#/components/schemas/SubNetwork-Attr'</w:t>
      </w:r>
    </w:p>
    <w:p w14:paraId="7B25AAED" w14:textId="77777777" w:rsidR="00A25744" w:rsidRDefault="00A25744" w:rsidP="00A25744">
      <w:pPr>
        <w:pStyle w:val="PL"/>
      </w:pPr>
      <w:r>
        <w:t xml:space="preserve">        - $ref: 'TS28623_GenericNrm.yaml#/components/schemas/SubNetwork-ncO'</w:t>
      </w:r>
    </w:p>
    <w:p w14:paraId="6F1B32AB" w14:textId="77777777" w:rsidR="00A25744" w:rsidRDefault="00A25744" w:rsidP="00A25744">
      <w:pPr>
        <w:pStyle w:val="PL"/>
      </w:pPr>
      <w:r>
        <w:t xml:space="preserve">        - type: object</w:t>
      </w:r>
    </w:p>
    <w:p w14:paraId="0173AB9B" w14:textId="77777777" w:rsidR="00A25744" w:rsidRDefault="00A25744" w:rsidP="00A25744">
      <w:pPr>
        <w:pStyle w:val="PL"/>
      </w:pPr>
      <w:r>
        <w:t xml:space="preserve">          properties:</w:t>
      </w:r>
    </w:p>
    <w:p w14:paraId="4D8B18EC" w14:textId="77777777" w:rsidR="00A25744" w:rsidRDefault="00A25744" w:rsidP="00A25744">
      <w:pPr>
        <w:pStyle w:val="PL"/>
      </w:pPr>
      <w:r>
        <w:t xml:space="preserve">            SubNetwork:</w:t>
      </w:r>
    </w:p>
    <w:p w14:paraId="6C47F7BD" w14:textId="77777777" w:rsidR="00A25744" w:rsidRDefault="00A25744" w:rsidP="00A25744">
      <w:pPr>
        <w:pStyle w:val="PL"/>
      </w:pPr>
      <w:r>
        <w:t xml:space="preserve">              $ref: '#/components/schemas/SubNetwork-Multiple'</w:t>
      </w:r>
    </w:p>
    <w:p w14:paraId="1FF80972" w14:textId="77777777" w:rsidR="00A25744" w:rsidRDefault="00A25744" w:rsidP="00A25744">
      <w:pPr>
        <w:pStyle w:val="PL"/>
      </w:pPr>
      <w:r>
        <w:t xml:space="preserve">            ManagedElement:</w:t>
      </w:r>
    </w:p>
    <w:p w14:paraId="098F1097" w14:textId="77777777" w:rsidR="00A25744" w:rsidRDefault="00A25744" w:rsidP="00A25744">
      <w:pPr>
        <w:pStyle w:val="PL"/>
      </w:pPr>
      <w:r>
        <w:t xml:space="preserve">              $ref: '#/components/schemas/ManagedElement-Multiple'</w:t>
      </w:r>
    </w:p>
    <w:p w14:paraId="507C30D8" w14:textId="77777777" w:rsidR="00A25744" w:rsidRDefault="00A25744" w:rsidP="00A25744">
      <w:pPr>
        <w:pStyle w:val="PL"/>
      </w:pPr>
      <w:r>
        <w:t xml:space="preserve">            ExternalAmfFunction:</w:t>
      </w:r>
    </w:p>
    <w:p w14:paraId="476AACF4" w14:textId="77777777" w:rsidR="00A25744" w:rsidRDefault="00A25744" w:rsidP="00A25744">
      <w:pPr>
        <w:pStyle w:val="PL"/>
      </w:pPr>
      <w:r>
        <w:t xml:space="preserve">              $ref: '#/components/schemas/ExternalAmfFunction-Multiple'</w:t>
      </w:r>
    </w:p>
    <w:p w14:paraId="6279E85A" w14:textId="77777777" w:rsidR="00A25744" w:rsidRDefault="00A25744" w:rsidP="00A25744">
      <w:pPr>
        <w:pStyle w:val="PL"/>
      </w:pPr>
      <w:r>
        <w:t xml:space="preserve">            ExternalNrfFunction:</w:t>
      </w:r>
    </w:p>
    <w:p w14:paraId="79D3AB1E" w14:textId="77777777" w:rsidR="00A25744" w:rsidRDefault="00A25744" w:rsidP="00A25744">
      <w:pPr>
        <w:pStyle w:val="PL"/>
      </w:pPr>
      <w:r>
        <w:t xml:space="preserve">              $ref: '#/components/schemas/ExternalNrfFunction-Multiple'</w:t>
      </w:r>
    </w:p>
    <w:p w14:paraId="4858A9B7" w14:textId="77777777" w:rsidR="00A25744" w:rsidRDefault="00A25744" w:rsidP="00A25744">
      <w:pPr>
        <w:pStyle w:val="PL"/>
      </w:pPr>
      <w:r>
        <w:t xml:space="preserve">            ExternalNssfFunction:</w:t>
      </w:r>
    </w:p>
    <w:p w14:paraId="0C73A93A" w14:textId="77777777" w:rsidR="00A25744" w:rsidRDefault="00A25744" w:rsidP="00A25744">
      <w:pPr>
        <w:pStyle w:val="PL"/>
      </w:pPr>
      <w:r>
        <w:t xml:space="preserve">                $ref: '#/components/schemas/ExternalNssfFunction-Multiple'</w:t>
      </w:r>
    </w:p>
    <w:p w14:paraId="4C2FBE15" w14:textId="77777777" w:rsidR="00A25744" w:rsidRDefault="00A25744" w:rsidP="00A25744">
      <w:pPr>
        <w:pStyle w:val="PL"/>
      </w:pPr>
      <w:r>
        <w:t xml:space="preserve">            AmfSet:</w:t>
      </w:r>
    </w:p>
    <w:p w14:paraId="5E9C0551" w14:textId="77777777" w:rsidR="00A25744" w:rsidRDefault="00A25744" w:rsidP="00A25744">
      <w:pPr>
        <w:pStyle w:val="PL"/>
      </w:pPr>
      <w:r>
        <w:t xml:space="preserve">              $ref: '#/components/schemas/AmfSet-Multiple'</w:t>
      </w:r>
    </w:p>
    <w:p w14:paraId="2284DE87" w14:textId="77777777" w:rsidR="00A25744" w:rsidRDefault="00A25744" w:rsidP="00A25744">
      <w:pPr>
        <w:pStyle w:val="PL"/>
      </w:pPr>
      <w:r>
        <w:t xml:space="preserve">            AmfRegion:</w:t>
      </w:r>
    </w:p>
    <w:p w14:paraId="5E599C4F" w14:textId="77777777" w:rsidR="00A25744" w:rsidRDefault="00A25744" w:rsidP="00A25744">
      <w:pPr>
        <w:pStyle w:val="PL"/>
      </w:pPr>
      <w:r>
        <w:t xml:space="preserve">              $ref: '#/components/schemas/AmfRegion-Multiple'</w:t>
      </w:r>
    </w:p>
    <w:p w14:paraId="2ECE768A" w14:textId="77777777" w:rsidR="00A25744" w:rsidRDefault="00A25744" w:rsidP="00A25744">
      <w:pPr>
        <w:pStyle w:val="PL"/>
      </w:pPr>
      <w:r>
        <w:t xml:space="preserve">            Configurable5QISet:</w:t>
      </w:r>
    </w:p>
    <w:p w14:paraId="41A65EEE" w14:textId="77777777" w:rsidR="00A25744" w:rsidRDefault="00A25744" w:rsidP="00A25744">
      <w:pPr>
        <w:pStyle w:val="PL"/>
      </w:pPr>
      <w:r>
        <w:t xml:space="preserve">              $ref: '#/components/schemas/Configurable5QISet-Multiple'</w:t>
      </w:r>
    </w:p>
    <w:p w14:paraId="26949F4A" w14:textId="77777777" w:rsidR="00A25744" w:rsidRDefault="00A25744" w:rsidP="00A25744">
      <w:pPr>
        <w:pStyle w:val="PL"/>
      </w:pPr>
      <w:r>
        <w:t xml:space="preserve">            Dynamic5QISet:</w:t>
      </w:r>
    </w:p>
    <w:p w14:paraId="2EAF90A8" w14:textId="77777777" w:rsidR="00A25744" w:rsidRDefault="00A25744" w:rsidP="00A25744">
      <w:pPr>
        <w:pStyle w:val="PL"/>
      </w:pPr>
      <w:r>
        <w:t xml:space="preserve">              $ref: '#/components/schemas/Dynamic5QISet-Multiple'</w:t>
      </w:r>
    </w:p>
    <w:p w14:paraId="204D4E68" w14:textId="77777777" w:rsidR="00A25744" w:rsidRDefault="00A25744" w:rsidP="00A25744">
      <w:pPr>
        <w:pStyle w:val="PL"/>
      </w:pPr>
      <w:r>
        <w:t xml:space="preserve">            EcmConnectionInfo:</w:t>
      </w:r>
    </w:p>
    <w:p w14:paraId="50C5A94C" w14:textId="77777777" w:rsidR="00A25744" w:rsidRDefault="00A25744" w:rsidP="00A25744">
      <w:pPr>
        <w:pStyle w:val="PL"/>
      </w:pPr>
      <w:r>
        <w:t xml:space="preserve">              $ref: '#/components/schemas/EcmConnectionInfo-Multiple'</w:t>
      </w:r>
    </w:p>
    <w:p w14:paraId="49FCA752" w14:textId="77777777" w:rsidR="00A25744" w:rsidRDefault="00A25744" w:rsidP="00A25744">
      <w:pPr>
        <w:pStyle w:val="PL"/>
      </w:pPr>
    </w:p>
    <w:p w14:paraId="7CABBF0A" w14:textId="77777777" w:rsidR="00A25744" w:rsidRDefault="00A25744" w:rsidP="00A25744">
      <w:pPr>
        <w:pStyle w:val="PL"/>
      </w:pPr>
      <w:r>
        <w:t xml:space="preserve">    ManagedElement-Single:</w:t>
      </w:r>
    </w:p>
    <w:p w14:paraId="63CCE30F" w14:textId="77777777" w:rsidR="00A25744" w:rsidRDefault="00A25744" w:rsidP="00A25744">
      <w:pPr>
        <w:pStyle w:val="PL"/>
      </w:pPr>
      <w:r>
        <w:t xml:space="preserve">      allOf:</w:t>
      </w:r>
    </w:p>
    <w:p w14:paraId="462F9D2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BADA250" w14:textId="77777777" w:rsidR="00A25744" w:rsidRDefault="00A25744" w:rsidP="00A25744">
      <w:pPr>
        <w:pStyle w:val="PL"/>
      </w:pPr>
      <w:r>
        <w:t xml:space="preserve">        - type: object</w:t>
      </w:r>
    </w:p>
    <w:p w14:paraId="3F389E2B" w14:textId="77777777" w:rsidR="00A25744" w:rsidRDefault="00A25744" w:rsidP="00A25744">
      <w:pPr>
        <w:pStyle w:val="PL"/>
      </w:pPr>
      <w:r>
        <w:t xml:space="preserve">          properties:</w:t>
      </w:r>
    </w:p>
    <w:p w14:paraId="7A18BFEB" w14:textId="77777777" w:rsidR="00A25744" w:rsidRDefault="00A25744" w:rsidP="00A25744">
      <w:pPr>
        <w:pStyle w:val="PL"/>
      </w:pPr>
      <w:r>
        <w:t xml:space="preserve">            attributes:</w:t>
      </w:r>
    </w:p>
    <w:p w14:paraId="22879495" w14:textId="77777777" w:rsidR="00A25744" w:rsidRDefault="00A25744" w:rsidP="00A25744">
      <w:pPr>
        <w:pStyle w:val="PL"/>
      </w:pPr>
      <w:r>
        <w:t xml:space="preserve">              allOf:</w:t>
      </w:r>
    </w:p>
    <w:p w14:paraId="465BD57F" w14:textId="77777777" w:rsidR="00A25744" w:rsidRDefault="00A25744" w:rsidP="00A25744">
      <w:pPr>
        <w:pStyle w:val="PL"/>
      </w:pPr>
      <w:r>
        <w:t xml:space="preserve">                - $ref: 'TS28623_GenericNrm.yaml#/components/schemas/ManagedElement-Attr'</w:t>
      </w:r>
    </w:p>
    <w:p w14:paraId="4C1A39E9" w14:textId="77777777" w:rsidR="00A25744" w:rsidRDefault="00A25744" w:rsidP="00A25744">
      <w:pPr>
        <w:pStyle w:val="PL"/>
      </w:pPr>
      <w:r>
        <w:t xml:space="preserve">        - $ref: 'TS28623_GenericNrm.yaml#/components/schemas/ManagedElement-ncO'</w:t>
      </w:r>
    </w:p>
    <w:p w14:paraId="252C7224" w14:textId="77777777" w:rsidR="00A25744" w:rsidRDefault="00A25744" w:rsidP="00A25744">
      <w:pPr>
        <w:pStyle w:val="PL"/>
      </w:pPr>
      <w:r>
        <w:t xml:space="preserve">        - type: object</w:t>
      </w:r>
    </w:p>
    <w:p w14:paraId="3523A865" w14:textId="77777777" w:rsidR="00A25744" w:rsidRDefault="00A25744" w:rsidP="00A25744">
      <w:pPr>
        <w:pStyle w:val="PL"/>
      </w:pPr>
      <w:r>
        <w:t xml:space="preserve">          properties:</w:t>
      </w:r>
    </w:p>
    <w:p w14:paraId="33FFF1F3" w14:textId="77777777" w:rsidR="00A25744" w:rsidRDefault="00A25744" w:rsidP="00A25744">
      <w:pPr>
        <w:pStyle w:val="PL"/>
      </w:pPr>
      <w:r>
        <w:t xml:space="preserve">            AmfFunction:</w:t>
      </w:r>
    </w:p>
    <w:p w14:paraId="7CF1C726" w14:textId="77777777" w:rsidR="00A25744" w:rsidRDefault="00A25744" w:rsidP="00A25744">
      <w:pPr>
        <w:pStyle w:val="PL"/>
      </w:pPr>
      <w:r>
        <w:t xml:space="preserve">              $ref: '#/components/schemas/AmfFunction-Multiple'</w:t>
      </w:r>
    </w:p>
    <w:p w14:paraId="6271EEC5" w14:textId="77777777" w:rsidR="00A25744" w:rsidRDefault="00A25744" w:rsidP="00A25744">
      <w:pPr>
        <w:pStyle w:val="PL"/>
      </w:pPr>
      <w:r>
        <w:t xml:space="preserve">            SmfFunction:</w:t>
      </w:r>
    </w:p>
    <w:p w14:paraId="47E1E00C" w14:textId="77777777" w:rsidR="00A25744" w:rsidRDefault="00A25744" w:rsidP="00A25744">
      <w:pPr>
        <w:pStyle w:val="PL"/>
      </w:pPr>
      <w:r>
        <w:t xml:space="preserve">              $ref: '#/components/schemas/SmfFunction-Multiple'</w:t>
      </w:r>
    </w:p>
    <w:p w14:paraId="3F5CF617" w14:textId="77777777" w:rsidR="00A25744" w:rsidRDefault="00A25744" w:rsidP="00A25744">
      <w:pPr>
        <w:pStyle w:val="PL"/>
      </w:pPr>
      <w:r>
        <w:t xml:space="preserve">            UpfFunction:</w:t>
      </w:r>
    </w:p>
    <w:p w14:paraId="6C59A000" w14:textId="77777777" w:rsidR="00A25744" w:rsidRDefault="00A25744" w:rsidP="00A25744">
      <w:pPr>
        <w:pStyle w:val="PL"/>
      </w:pPr>
      <w:r>
        <w:t xml:space="preserve">              $ref: '#/components/schemas/UpfFunction-Multiple'</w:t>
      </w:r>
    </w:p>
    <w:p w14:paraId="455C236D" w14:textId="77777777" w:rsidR="00A25744" w:rsidRDefault="00A25744" w:rsidP="00A25744">
      <w:pPr>
        <w:pStyle w:val="PL"/>
      </w:pPr>
      <w:r>
        <w:t xml:space="preserve">            N3iwfFunction:   </w:t>
      </w:r>
    </w:p>
    <w:p w14:paraId="7AC7D726" w14:textId="77777777" w:rsidR="00A25744" w:rsidRDefault="00A25744" w:rsidP="00A25744">
      <w:pPr>
        <w:pStyle w:val="PL"/>
      </w:pPr>
      <w:r>
        <w:t xml:space="preserve">              $ref: '#/components/schemas/N3iwfFunction-Multiple'</w:t>
      </w:r>
    </w:p>
    <w:p w14:paraId="5F95C2BD" w14:textId="77777777" w:rsidR="00A25744" w:rsidRDefault="00A25744" w:rsidP="00A25744">
      <w:pPr>
        <w:pStyle w:val="PL"/>
      </w:pPr>
      <w:r>
        <w:t xml:space="preserve">            PcfFunction:</w:t>
      </w:r>
    </w:p>
    <w:p w14:paraId="0F5CC945" w14:textId="77777777" w:rsidR="00A25744" w:rsidRDefault="00A25744" w:rsidP="00A25744">
      <w:pPr>
        <w:pStyle w:val="PL"/>
      </w:pPr>
      <w:r>
        <w:t xml:space="preserve">              $ref: '#/components/schemas/PcfFunction-Multiple'</w:t>
      </w:r>
    </w:p>
    <w:p w14:paraId="75A21229" w14:textId="77777777" w:rsidR="00A25744" w:rsidRDefault="00A25744" w:rsidP="00A25744">
      <w:pPr>
        <w:pStyle w:val="PL"/>
      </w:pPr>
      <w:r>
        <w:lastRenderedPageBreak/>
        <w:t xml:space="preserve">            AusfFunction:</w:t>
      </w:r>
    </w:p>
    <w:p w14:paraId="659FB4A4" w14:textId="77777777" w:rsidR="00A25744" w:rsidRDefault="00A25744" w:rsidP="00A25744">
      <w:pPr>
        <w:pStyle w:val="PL"/>
      </w:pPr>
      <w:r>
        <w:t xml:space="preserve">              $ref: '#/components/schemas/AusfFunction-Multiple'</w:t>
      </w:r>
    </w:p>
    <w:p w14:paraId="3AE1DA42" w14:textId="77777777" w:rsidR="00A25744" w:rsidRDefault="00A25744" w:rsidP="00A25744">
      <w:pPr>
        <w:pStyle w:val="PL"/>
      </w:pPr>
      <w:r>
        <w:t xml:space="preserve">            UdmFunction:</w:t>
      </w:r>
    </w:p>
    <w:p w14:paraId="057EF849" w14:textId="77777777" w:rsidR="00A25744" w:rsidRDefault="00A25744" w:rsidP="00A25744">
      <w:pPr>
        <w:pStyle w:val="PL"/>
      </w:pPr>
      <w:r>
        <w:t xml:space="preserve">              $ref: '#/components/schemas/UdmFunction-Multiple'</w:t>
      </w:r>
    </w:p>
    <w:p w14:paraId="7307C7FB" w14:textId="77777777" w:rsidR="00A25744" w:rsidRDefault="00A25744" w:rsidP="00A25744">
      <w:pPr>
        <w:pStyle w:val="PL"/>
      </w:pPr>
      <w:r>
        <w:t xml:space="preserve">            UdrFunction:</w:t>
      </w:r>
    </w:p>
    <w:p w14:paraId="0C8FE29F" w14:textId="77777777" w:rsidR="00A25744" w:rsidRDefault="00A25744" w:rsidP="00A25744">
      <w:pPr>
        <w:pStyle w:val="PL"/>
      </w:pPr>
      <w:r>
        <w:t xml:space="preserve">              $ref: '#/components/schemas/UdrFunction-Multiple'</w:t>
      </w:r>
    </w:p>
    <w:p w14:paraId="06F599C0" w14:textId="77777777" w:rsidR="00A25744" w:rsidRDefault="00A25744" w:rsidP="00A25744">
      <w:pPr>
        <w:pStyle w:val="PL"/>
      </w:pPr>
      <w:r>
        <w:t xml:space="preserve">            UdsfFunction:</w:t>
      </w:r>
    </w:p>
    <w:p w14:paraId="1717FFC4" w14:textId="77777777" w:rsidR="00A25744" w:rsidRDefault="00A25744" w:rsidP="00A25744">
      <w:pPr>
        <w:pStyle w:val="PL"/>
      </w:pPr>
      <w:r>
        <w:t xml:space="preserve">              $ref: '#/components/schemas/UdsfFunction-Multiple'</w:t>
      </w:r>
    </w:p>
    <w:p w14:paraId="0EBBD1B5" w14:textId="77777777" w:rsidR="00A25744" w:rsidRDefault="00A25744" w:rsidP="00A25744">
      <w:pPr>
        <w:pStyle w:val="PL"/>
      </w:pPr>
      <w:r>
        <w:t xml:space="preserve">            NrfFunction:</w:t>
      </w:r>
    </w:p>
    <w:p w14:paraId="5668B584" w14:textId="77777777" w:rsidR="00A25744" w:rsidRDefault="00A25744" w:rsidP="00A25744">
      <w:pPr>
        <w:pStyle w:val="PL"/>
      </w:pPr>
      <w:r>
        <w:t xml:space="preserve">              $ref: '#/components/schemas/NrfFunction-Multiple'</w:t>
      </w:r>
    </w:p>
    <w:p w14:paraId="0A085B9A" w14:textId="77777777" w:rsidR="00A25744" w:rsidRDefault="00A25744" w:rsidP="00A25744">
      <w:pPr>
        <w:pStyle w:val="PL"/>
      </w:pPr>
      <w:r>
        <w:t xml:space="preserve">            NssfFunction:</w:t>
      </w:r>
    </w:p>
    <w:p w14:paraId="7DAEE3D4" w14:textId="77777777" w:rsidR="00A25744" w:rsidRDefault="00A25744" w:rsidP="00A25744">
      <w:pPr>
        <w:pStyle w:val="PL"/>
      </w:pPr>
      <w:r>
        <w:t xml:space="preserve">              $ref: '#/components/schemas/NssfFunction-Multiple'</w:t>
      </w:r>
    </w:p>
    <w:p w14:paraId="396747C2" w14:textId="77777777" w:rsidR="00A25744" w:rsidRDefault="00A25744" w:rsidP="00A25744">
      <w:pPr>
        <w:pStyle w:val="PL"/>
      </w:pPr>
      <w:r>
        <w:t xml:space="preserve">            SmsfFunction:</w:t>
      </w:r>
    </w:p>
    <w:p w14:paraId="4A38AE2D" w14:textId="77777777" w:rsidR="00A25744" w:rsidRDefault="00A25744" w:rsidP="00A25744">
      <w:pPr>
        <w:pStyle w:val="PL"/>
      </w:pPr>
      <w:r>
        <w:t xml:space="preserve">              $ref: '#/components/schemas/SmsfFunction-Multiple'</w:t>
      </w:r>
    </w:p>
    <w:p w14:paraId="7B7EBFDF" w14:textId="77777777" w:rsidR="00A25744" w:rsidRDefault="00A25744" w:rsidP="00A25744">
      <w:pPr>
        <w:pStyle w:val="PL"/>
      </w:pPr>
      <w:r>
        <w:t xml:space="preserve">            LmfFunction:</w:t>
      </w:r>
    </w:p>
    <w:p w14:paraId="4893D1CF" w14:textId="77777777" w:rsidR="00A25744" w:rsidRDefault="00A25744" w:rsidP="00A25744">
      <w:pPr>
        <w:pStyle w:val="PL"/>
      </w:pPr>
      <w:r>
        <w:t xml:space="preserve">              $ref: '#/components/schemas/LmfFunction-Multiple'</w:t>
      </w:r>
    </w:p>
    <w:p w14:paraId="69E4DF84" w14:textId="77777777" w:rsidR="00A25744" w:rsidRDefault="00A25744" w:rsidP="00A25744">
      <w:pPr>
        <w:pStyle w:val="PL"/>
      </w:pPr>
      <w:r>
        <w:t xml:space="preserve">            NgeirFunction:</w:t>
      </w:r>
    </w:p>
    <w:p w14:paraId="0C5FCBAF" w14:textId="77777777" w:rsidR="00A25744" w:rsidRDefault="00A25744" w:rsidP="00A25744">
      <w:pPr>
        <w:pStyle w:val="PL"/>
      </w:pPr>
      <w:r>
        <w:t xml:space="preserve">              $ref: '#/components/schemas/NgeirFunction-Multiple'</w:t>
      </w:r>
    </w:p>
    <w:p w14:paraId="5215AE4C" w14:textId="77777777" w:rsidR="00A25744" w:rsidRDefault="00A25744" w:rsidP="00A25744">
      <w:pPr>
        <w:pStyle w:val="PL"/>
      </w:pPr>
      <w:r>
        <w:t xml:space="preserve">            SeppFunction:</w:t>
      </w:r>
    </w:p>
    <w:p w14:paraId="24CC7C84" w14:textId="77777777" w:rsidR="00A25744" w:rsidRDefault="00A25744" w:rsidP="00A25744">
      <w:pPr>
        <w:pStyle w:val="PL"/>
      </w:pPr>
      <w:r>
        <w:t xml:space="preserve">              $ref: '#/components/schemas/SeppFunction-Multiple'</w:t>
      </w:r>
    </w:p>
    <w:p w14:paraId="53D1A4CD" w14:textId="77777777" w:rsidR="00A25744" w:rsidRDefault="00A25744" w:rsidP="00A25744">
      <w:pPr>
        <w:pStyle w:val="PL"/>
      </w:pPr>
      <w:r>
        <w:t xml:space="preserve">            NwdafFunction:</w:t>
      </w:r>
    </w:p>
    <w:p w14:paraId="2CAC25F0" w14:textId="77777777" w:rsidR="00A25744" w:rsidRDefault="00A25744" w:rsidP="00A25744">
      <w:pPr>
        <w:pStyle w:val="PL"/>
      </w:pPr>
      <w:r>
        <w:t xml:space="preserve">              $ref: '#/components/schemas/NwdafFunction-Multiple'</w:t>
      </w:r>
    </w:p>
    <w:p w14:paraId="63383D61" w14:textId="77777777" w:rsidR="00A25744" w:rsidRDefault="00A25744" w:rsidP="00A25744">
      <w:pPr>
        <w:pStyle w:val="PL"/>
      </w:pPr>
      <w:r>
        <w:t xml:space="preserve">            ScpFunction:</w:t>
      </w:r>
    </w:p>
    <w:p w14:paraId="7F97A03B" w14:textId="77777777" w:rsidR="00A25744" w:rsidRDefault="00A25744" w:rsidP="00A25744">
      <w:pPr>
        <w:pStyle w:val="PL"/>
      </w:pPr>
      <w:r>
        <w:t xml:space="preserve">              $ref: '#/components/schemas/ScpFunction-Multiple'</w:t>
      </w:r>
    </w:p>
    <w:p w14:paraId="76EAEA25" w14:textId="77777777" w:rsidR="00A25744" w:rsidRDefault="00A25744" w:rsidP="00A25744">
      <w:pPr>
        <w:pStyle w:val="PL"/>
      </w:pPr>
      <w:r>
        <w:t xml:space="preserve">            NefFunction:</w:t>
      </w:r>
    </w:p>
    <w:p w14:paraId="2D25913E" w14:textId="77777777" w:rsidR="00A25744" w:rsidRDefault="00A25744" w:rsidP="00A25744">
      <w:pPr>
        <w:pStyle w:val="PL"/>
      </w:pPr>
      <w:r>
        <w:t xml:space="preserve">              $ref: '#/components/schemas/NefFunction-Multiple'</w:t>
      </w:r>
    </w:p>
    <w:p w14:paraId="1541BE7C" w14:textId="77777777" w:rsidR="00A25744" w:rsidRDefault="00A25744" w:rsidP="00A25744">
      <w:pPr>
        <w:pStyle w:val="PL"/>
      </w:pPr>
      <w:r>
        <w:t xml:space="preserve">            Configurable5QISet:</w:t>
      </w:r>
    </w:p>
    <w:p w14:paraId="16354F0D" w14:textId="77777777" w:rsidR="00A25744" w:rsidRDefault="00A25744" w:rsidP="00A25744">
      <w:pPr>
        <w:pStyle w:val="PL"/>
      </w:pPr>
      <w:r>
        <w:t xml:space="preserve">              $ref: '#/components/schemas/Configurable5QISet-Multiple'</w:t>
      </w:r>
    </w:p>
    <w:p w14:paraId="16265B73" w14:textId="77777777" w:rsidR="00A25744" w:rsidRDefault="00A25744" w:rsidP="00A25744">
      <w:pPr>
        <w:pStyle w:val="PL"/>
      </w:pPr>
      <w:r>
        <w:t xml:space="preserve">            Dynamic5QISet:</w:t>
      </w:r>
    </w:p>
    <w:p w14:paraId="588F0751" w14:textId="77777777" w:rsidR="00A25744" w:rsidRDefault="00A25744" w:rsidP="00A25744">
      <w:pPr>
        <w:pStyle w:val="PL"/>
      </w:pPr>
      <w:r>
        <w:t xml:space="preserve">              $ref: '#/components/schemas/Dynamic5QISet-Multiple'</w:t>
      </w:r>
    </w:p>
    <w:p w14:paraId="0218A5A4" w14:textId="77777777" w:rsidR="00A25744" w:rsidRDefault="00A25744" w:rsidP="00A25744">
      <w:pPr>
        <w:pStyle w:val="PL"/>
      </w:pPr>
      <w:r>
        <w:t xml:space="preserve">            EcmConnectionInfo:</w:t>
      </w:r>
    </w:p>
    <w:p w14:paraId="069737AF" w14:textId="77777777" w:rsidR="00A25744" w:rsidRDefault="00A25744" w:rsidP="00A25744">
      <w:pPr>
        <w:pStyle w:val="PL"/>
      </w:pPr>
      <w:r>
        <w:t xml:space="preserve">              $ref: '#/components/schemas/EcmConnectionInfo-Multiple'</w:t>
      </w:r>
    </w:p>
    <w:p w14:paraId="723FE367" w14:textId="77777777" w:rsidR="00A25744" w:rsidRDefault="00A25744" w:rsidP="00A25744">
      <w:pPr>
        <w:pStyle w:val="PL"/>
      </w:pPr>
      <w:r>
        <w:t xml:space="preserve">            EASDFFunction:</w:t>
      </w:r>
    </w:p>
    <w:p w14:paraId="1803EB69" w14:textId="77777777" w:rsidR="00A25744" w:rsidRDefault="00A25744" w:rsidP="00A25744">
      <w:pPr>
        <w:pStyle w:val="PL"/>
      </w:pPr>
      <w:r>
        <w:t xml:space="preserve">              $ref: '#/components/schemas/EASDFFunction-Multiple'</w:t>
      </w:r>
    </w:p>
    <w:p w14:paraId="696ACF38" w14:textId="77777777" w:rsidR="00A25744" w:rsidRDefault="00A25744" w:rsidP="00A25744">
      <w:pPr>
        <w:pStyle w:val="PL"/>
      </w:pPr>
    </w:p>
    <w:p w14:paraId="419C7A66" w14:textId="77777777" w:rsidR="00A25744" w:rsidRDefault="00A25744" w:rsidP="00A25744">
      <w:pPr>
        <w:pStyle w:val="PL"/>
      </w:pPr>
      <w:r>
        <w:t xml:space="preserve">    AmfFunction-Single:</w:t>
      </w:r>
    </w:p>
    <w:p w14:paraId="2B1079D7" w14:textId="77777777" w:rsidR="00A25744" w:rsidRDefault="00A25744" w:rsidP="00A25744">
      <w:pPr>
        <w:pStyle w:val="PL"/>
      </w:pPr>
      <w:r>
        <w:t xml:space="preserve">      allOf:</w:t>
      </w:r>
    </w:p>
    <w:p w14:paraId="321EFE5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A0FB275" w14:textId="77777777" w:rsidR="00A25744" w:rsidRDefault="00A25744" w:rsidP="00A25744">
      <w:pPr>
        <w:pStyle w:val="PL"/>
      </w:pPr>
      <w:r>
        <w:t xml:space="preserve">        - type: object</w:t>
      </w:r>
    </w:p>
    <w:p w14:paraId="773E1974" w14:textId="77777777" w:rsidR="00A25744" w:rsidRDefault="00A25744" w:rsidP="00A25744">
      <w:pPr>
        <w:pStyle w:val="PL"/>
      </w:pPr>
      <w:r>
        <w:t xml:space="preserve">          properties:</w:t>
      </w:r>
    </w:p>
    <w:p w14:paraId="24636703" w14:textId="77777777" w:rsidR="00A25744" w:rsidRDefault="00A25744" w:rsidP="00A25744">
      <w:pPr>
        <w:pStyle w:val="PL"/>
      </w:pPr>
      <w:r>
        <w:t xml:space="preserve">            attributes:</w:t>
      </w:r>
    </w:p>
    <w:p w14:paraId="147398E9" w14:textId="77777777" w:rsidR="00A25744" w:rsidRDefault="00A25744" w:rsidP="00A25744">
      <w:pPr>
        <w:pStyle w:val="PL"/>
      </w:pPr>
      <w:r>
        <w:t xml:space="preserve">              allOf:</w:t>
      </w:r>
    </w:p>
    <w:p w14:paraId="31BDECA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E2D6E01" w14:textId="77777777" w:rsidR="00A25744" w:rsidRDefault="00A25744" w:rsidP="00A25744">
      <w:pPr>
        <w:pStyle w:val="PL"/>
      </w:pPr>
      <w:r>
        <w:t xml:space="preserve">                - type: object</w:t>
      </w:r>
    </w:p>
    <w:p w14:paraId="0FE20F4E" w14:textId="77777777" w:rsidR="00A25744" w:rsidRDefault="00A25744" w:rsidP="00A25744">
      <w:pPr>
        <w:pStyle w:val="PL"/>
      </w:pPr>
      <w:r>
        <w:t xml:space="preserve">                  properties:</w:t>
      </w:r>
    </w:p>
    <w:p w14:paraId="6E71EF3C" w14:textId="77777777" w:rsidR="00A25744" w:rsidRDefault="00A25744" w:rsidP="00A25744">
      <w:pPr>
        <w:pStyle w:val="PL"/>
      </w:pPr>
      <w:r>
        <w:t xml:space="preserve">                    pLMNInfoList:</w:t>
      </w:r>
    </w:p>
    <w:p w14:paraId="23F3D113" w14:textId="77777777" w:rsidR="00A25744" w:rsidRDefault="00A25744" w:rsidP="00A25744">
      <w:pPr>
        <w:pStyle w:val="PL"/>
      </w:pPr>
      <w:r>
        <w:t xml:space="preserve">                      $ref: 'TS28541_NrNrm.yaml#/components/schemas/PlmnInfoList'</w:t>
      </w:r>
    </w:p>
    <w:p w14:paraId="5BA89E8B" w14:textId="77777777" w:rsidR="00A25744" w:rsidRDefault="00A25744" w:rsidP="00A25744">
      <w:pPr>
        <w:pStyle w:val="PL"/>
      </w:pPr>
      <w:r>
        <w:t xml:space="preserve">                    amfIdentifier:</w:t>
      </w:r>
    </w:p>
    <w:p w14:paraId="6ED70FC3" w14:textId="77777777" w:rsidR="00A25744" w:rsidRDefault="00A25744" w:rsidP="00A25744">
      <w:pPr>
        <w:pStyle w:val="PL"/>
      </w:pPr>
      <w:r>
        <w:t xml:space="preserve">                      $ref: '#/components/schemas/AmfIdentifier'</w:t>
      </w:r>
    </w:p>
    <w:p w14:paraId="4B84A0CD" w14:textId="77777777" w:rsidR="00A25744" w:rsidRDefault="00A25744" w:rsidP="00A25744">
      <w:pPr>
        <w:pStyle w:val="PL"/>
      </w:pPr>
      <w:r>
        <w:t xml:space="preserve">                    sBIFqdn:</w:t>
      </w:r>
    </w:p>
    <w:p w14:paraId="3A19C72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8CB4F88" w14:textId="77777777" w:rsidR="00A25744" w:rsidRDefault="00A25744" w:rsidP="00A25744">
      <w:pPr>
        <w:pStyle w:val="PL"/>
      </w:pPr>
      <w:r>
        <w:t xml:space="preserve">                    taiList:</w:t>
      </w:r>
    </w:p>
    <w:p w14:paraId="0AB6F298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2785710F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454F1CF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7184698" w14:textId="77777777" w:rsidR="00A25744" w:rsidRDefault="00A25744" w:rsidP="00A25744">
      <w:pPr>
        <w:pStyle w:val="PL"/>
      </w:pPr>
      <w:r>
        <w:t xml:space="preserve">                      items:</w:t>
      </w:r>
    </w:p>
    <w:p w14:paraId="4958F488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74A9F1E6" w14:textId="77777777" w:rsidR="00A25744" w:rsidRDefault="00A25744" w:rsidP="00A25744">
      <w:pPr>
        <w:pStyle w:val="PL"/>
      </w:pPr>
      <w:r>
        <w:t xml:space="preserve">                    weightFactor:</w:t>
      </w:r>
    </w:p>
    <w:p w14:paraId="36B2055B" w14:textId="77777777" w:rsidR="00A25744" w:rsidRDefault="00A25744" w:rsidP="00A25744">
      <w:pPr>
        <w:pStyle w:val="PL"/>
      </w:pPr>
      <w:r>
        <w:t xml:space="preserve">                      $ref: '#/components/schemas/WeightFactor'</w:t>
      </w:r>
    </w:p>
    <w:p w14:paraId="66845730" w14:textId="77777777" w:rsidR="00A25744" w:rsidRDefault="00A25744" w:rsidP="00A25744">
      <w:pPr>
        <w:pStyle w:val="PL"/>
      </w:pPr>
      <w:r>
        <w:t xml:space="preserve">                    cNSIIdList:</w:t>
      </w:r>
    </w:p>
    <w:p w14:paraId="7E11B230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07EDCEE8" w14:textId="77777777" w:rsidR="00A25744" w:rsidRDefault="00A25744" w:rsidP="00A25744">
      <w:pPr>
        <w:pStyle w:val="PL"/>
      </w:pPr>
      <w:r>
        <w:t xml:space="preserve">                    gUAMIdList:</w:t>
      </w:r>
    </w:p>
    <w:p w14:paraId="49274A4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35AA31A" w14:textId="77777777" w:rsidR="00A25744" w:rsidRDefault="00A25744" w:rsidP="00A25744">
      <w:pPr>
        <w:pStyle w:val="PL"/>
      </w:pPr>
      <w:r>
        <w:t xml:space="preserve">                      items: </w:t>
      </w:r>
    </w:p>
    <w:p w14:paraId="472FCD39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0FE0E711" w14:textId="77777777" w:rsidR="00A25744" w:rsidRDefault="00A25744" w:rsidP="00A25744">
      <w:pPr>
        <w:pStyle w:val="PL"/>
      </w:pPr>
      <w:r>
        <w:t xml:space="preserve">                    backupInfoAmfFailure:</w:t>
      </w:r>
    </w:p>
    <w:p w14:paraId="420D251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D5563EA" w14:textId="77777777" w:rsidR="00A25744" w:rsidRDefault="00A25744" w:rsidP="00A25744">
      <w:pPr>
        <w:pStyle w:val="PL"/>
      </w:pPr>
      <w:r>
        <w:t xml:space="preserve">                      items:</w:t>
      </w:r>
    </w:p>
    <w:p w14:paraId="1FE6B917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715759DB" w14:textId="77777777" w:rsidR="00A25744" w:rsidRDefault="00A25744" w:rsidP="00A25744">
      <w:pPr>
        <w:pStyle w:val="PL"/>
      </w:pPr>
      <w:r>
        <w:t xml:space="preserve">                    backupInfoAmfRemoval:</w:t>
      </w:r>
    </w:p>
    <w:p w14:paraId="3F1F10B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5D1BE9C" w14:textId="77777777" w:rsidR="00A25744" w:rsidRDefault="00A25744" w:rsidP="00A25744">
      <w:pPr>
        <w:pStyle w:val="PL"/>
      </w:pPr>
      <w:r>
        <w:t xml:space="preserve">                      items:</w:t>
      </w:r>
    </w:p>
    <w:p w14:paraId="7A8A36FE" w14:textId="77777777" w:rsidR="00A25744" w:rsidRDefault="00A25744" w:rsidP="00A25744">
      <w:pPr>
        <w:pStyle w:val="PL"/>
      </w:pPr>
      <w:r>
        <w:t xml:space="preserve">                        $ref: '#/components/schemas/GUAMInfo'</w:t>
      </w:r>
    </w:p>
    <w:p w14:paraId="236CA3B0" w14:textId="77777777" w:rsidR="00A25744" w:rsidRDefault="00A25744" w:rsidP="00A25744">
      <w:pPr>
        <w:pStyle w:val="PL"/>
      </w:pPr>
      <w:r>
        <w:t xml:space="preserve">                    amfSetRef:</w:t>
      </w:r>
    </w:p>
    <w:p w14:paraId="19D062B1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6A66EC47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098340AE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B55015F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72248CA" w14:textId="77777777" w:rsidR="00A25744" w:rsidRDefault="00A25744" w:rsidP="00A25744">
      <w:pPr>
        <w:pStyle w:val="PL"/>
      </w:pPr>
      <w:r>
        <w:lastRenderedPageBreak/>
        <w:t xml:space="preserve">                      $ref: '#/components/schemas/CommModelList'</w:t>
      </w:r>
    </w:p>
    <w:p w14:paraId="594F5ED3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4F59EA4" w14:textId="77777777" w:rsidR="00A25744" w:rsidRDefault="00A25744" w:rsidP="00A25744">
      <w:pPr>
        <w:pStyle w:val="PL"/>
      </w:pPr>
      <w:r>
        <w:t xml:space="preserve">        - type: object</w:t>
      </w:r>
    </w:p>
    <w:p w14:paraId="6DD3D92F" w14:textId="77777777" w:rsidR="00A25744" w:rsidRDefault="00A25744" w:rsidP="00A25744">
      <w:pPr>
        <w:pStyle w:val="PL"/>
      </w:pPr>
      <w:r>
        <w:t xml:space="preserve">          properties:</w:t>
      </w:r>
    </w:p>
    <w:p w14:paraId="733FD795" w14:textId="77777777" w:rsidR="00A25744" w:rsidRDefault="00A25744" w:rsidP="00A25744">
      <w:pPr>
        <w:pStyle w:val="PL"/>
      </w:pPr>
      <w:r>
        <w:t xml:space="preserve">            EP_N2:</w:t>
      </w:r>
    </w:p>
    <w:p w14:paraId="733E648A" w14:textId="77777777" w:rsidR="00A25744" w:rsidRDefault="00A25744" w:rsidP="00A25744">
      <w:pPr>
        <w:pStyle w:val="PL"/>
      </w:pPr>
      <w:r>
        <w:t xml:space="preserve">              $ref: '#/components/schemas/EP_N2-Multiple'</w:t>
      </w:r>
    </w:p>
    <w:p w14:paraId="3BA3F440" w14:textId="77777777" w:rsidR="00A25744" w:rsidRDefault="00A25744" w:rsidP="00A25744">
      <w:pPr>
        <w:pStyle w:val="PL"/>
      </w:pPr>
      <w:r>
        <w:t xml:space="preserve">            EP_N8:</w:t>
      </w:r>
    </w:p>
    <w:p w14:paraId="1BDE074E" w14:textId="77777777" w:rsidR="00A25744" w:rsidRDefault="00A25744" w:rsidP="00A25744">
      <w:pPr>
        <w:pStyle w:val="PL"/>
      </w:pPr>
      <w:r>
        <w:t xml:space="preserve">              $ref: '#/components/schemas/EP_N8-Multiple'</w:t>
      </w:r>
    </w:p>
    <w:p w14:paraId="2FCAFCD3" w14:textId="77777777" w:rsidR="00A25744" w:rsidRDefault="00A25744" w:rsidP="00A25744">
      <w:pPr>
        <w:pStyle w:val="PL"/>
      </w:pPr>
      <w:r>
        <w:t xml:space="preserve">            EP_N11:</w:t>
      </w:r>
    </w:p>
    <w:p w14:paraId="1951FB0E" w14:textId="77777777" w:rsidR="00A25744" w:rsidRDefault="00A25744" w:rsidP="00A25744">
      <w:pPr>
        <w:pStyle w:val="PL"/>
      </w:pPr>
      <w:r>
        <w:t xml:space="preserve">              $ref: '#/components/schemas/EP_N11-Multiple'</w:t>
      </w:r>
    </w:p>
    <w:p w14:paraId="7918F7BD" w14:textId="77777777" w:rsidR="00A25744" w:rsidRDefault="00A25744" w:rsidP="00A25744">
      <w:pPr>
        <w:pStyle w:val="PL"/>
      </w:pPr>
      <w:r>
        <w:t xml:space="preserve">            EP_N12:</w:t>
      </w:r>
    </w:p>
    <w:p w14:paraId="4DE4FB94" w14:textId="77777777" w:rsidR="00A25744" w:rsidRDefault="00A25744" w:rsidP="00A25744">
      <w:pPr>
        <w:pStyle w:val="PL"/>
      </w:pPr>
      <w:r>
        <w:t xml:space="preserve">              $ref: '#/components/schemas/EP_N12-Multiple'</w:t>
      </w:r>
    </w:p>
    <w:p w14:paraId="64944896" w14:textId="77777777" w:rsidR="00A25744" w:rsidRDefault="00A25744" w:rsidP="00A25744">
      <w:pPr>
        <w:pStyle w:val="PL"/>
      </w:pPr>
      <w:r>
        <w:t xml:space="preserve">            EP_N14:</w:t>
      </w:r>
    </w:p>
    <w:p w14:paraId="27B18AF2" w14:textId="77777777" w:rsidR="00A25744" w:rsidRDefault="00A25744" w:rsidP="00A25744">
      <w:pPr>
        <w:pStyle w:val="PL"/>
      </w:pPr>
      <w:r>
        <w:t xml:space="preserve">              $ref: '#/components/schemas/EP_N14-Multiple'</w:t>
      </w:r>
    </w:p>
    <w:p w14:paraId="612C2155" w14:textId="77777777" w:rsidR="00A25744" w:rsidRDefault="00A25744" w:rsidP="00A25744">
      <w:pPr>
        <w:pStyle w:val="PL"/>
      </w:pPr>
      <w:r>
        <w:t xml:space="preserve">            EP_N15:</w:t>
      </w:r>
    </w:p>
    <w:p w14:paraId="7507954A" w14:textId="77777777" w:rsidR="00A25744" w:rsidRDefault="00A25744" w:rsidP="00A25744">
      <w:pPr>
        <w:pStyle w:val="PL"/>
      </w:pPr>
      <w:r>
        <w:t xml:space="preserve">              $ref: '#/components/schemas/EP_N15-Multiple'</w:t>
      </w:r>
    </w:p>
    <w:p w14:paraId="3EF728CD" w14:textId="77777777" w:rsidR="00A25744" w:rsidRDefault="00A25744" w:rsidP="00A25744">
      <w:pPr>
        <w:pStyle w:val="PL"/>
      </w:pPr>
      <w:r>
        <w:t xml:space="preserve">            EP_N17:</w:t>
      </w:r>
    </w:p>
    <w:p w14:paraId="2AE5101F" w14:textId="77777777" w:rsidR="00A25744" w:rsidRDefault="00A25744" w:rsidP="00A25744">
      <w:pPr>
        <w:pStyle w:val="PL"/>
      </w:pPr>
      <w:r>
        <w:t xml:space="preserve">              $ref: '#/components/schemas/EP_N17-Multiple'</w:t>
      </w:r>
    </w:p>
    <w:p w14:paraId="30A85253" w14:textId="77777777" w:rsidR="00A25744" w:rsidRDefault="00A25744" w:rsidP="00A25744">
      <w:pPr>
        <w:pStyle w:val="PL"/>
      </w:pPr>
      <w:r>
        <w:t xml:space="preserve">            EP_N20:</w:t>
      </w:r>
    </w:p>
    <w:p w14:paraId="446B048E" w14:textId="77777777" w:rsidR="00A25744" w:rsidRDefault="00A25744" w:rsidP="00A25744">
      <w:pPr>
        <w:pStyle w:val="PL"/>
      </w:pPr>
      <w:r>
        <w:t xml:space="preserve">              $ref: '#/components/schemas/EP_N20-Multiple'</w:t>
      </w:r>
    </w:p>
    <w:p w14:paraId="589AA396" w14:textId="77777777" w:rsidR="00A25744" w:rsidRDefault="00A25744" w:rsidP="00A25744">
      <w:pPr>
        <w:pStyle w:val="PL"/>
      </w:pPr>
      <w:r>
        <w:t xml:space="preserve">            EP_N22:</w:t>
      </w:r>
    </w:p>
    <w:p w14:paraId="3F828FD4" w14:textId="77777777" w:rsidR="00A25744" w:rsidRDefault="00A25744" w:rsidP="00A25744">
      <w:pPr>
        <w:pStyle w:val="PL"/>
      </w:pPr>
      <w:r>
        <w:t xml:space="preserve">              $ref: '#/components/schemas/EP_N22-Multiple'</w:t>
      </w:r>
    </w:p>
    <w:p w14:paraId="0ED485CB" w14:textId="77777777" w:rsidR="00A25744" w:rsidRDefault="00A25744" w:rsidP="00A25744">
      <w:pPr>
        <w:pStyle w:val="PL"/>
      </w:pPr>
      <w:r>
        <w:t xml:space="preserve">            EP_N26:</w:t>
      </w:r>
    </w:p>
    <w:p w14:paraId="0A1D850E" w14:textId="77777777" w:rsidR="00A25744" w:rsidRDefault="00A25744" w:rsidP="00A25744">
      <w:pPr>
        <w:pStyle w:val="PL"/>
      </w:pPr>
      <w:r>
        <w:t xml:space="preserve">              $ref: '#/components/schemas/EP_N26-Multiple'</w:t>
      </w:r>
    </w:p>
    <w:p w14:paraId="2986286E" w14:textId="77777777" w:rsidR="00A25744" w:rsidRDefault="00A25744" w:rsidP="00A25744">
      <w:pPr>
        <w:pStyle w:val="PL"/>
      </w:pPr>
      <w:r>
        <w:t xml:space="preserve">            EP_NL1:</w:t>
      </w:r>
    </w:p>
    <w:p w14:paraId="1AC9BC3C" w14:textId="77777777" w:rsidR="00A25744" w:rsidRDefault="00A25744" w:rsidP="00A25744">
      <w:pPr>
        <w:pStyle w:val="PL"/>
      </w:pPr>
      <w:r>
        <w:t xml:space="preserve">              $ref: '#/components/schemas/EP_NL1-Multiple'</w:t>
      </w:r>
    </w:p>
    <w:p w14:paraId="48470D15" w14:textId="77777777" w:rsidR="00A25744" w:rsidRDefault="00A25744" w:rsidP="00A25744">
      <w:pPr>
        <w:pStyle w:val="PL"/>
      </w:pPr>
      <w:r>
        <w:t xml:space="preserve">            EP_NL2:</w:t>
      </w:r>
    </w:p>
    <w:p w14:paraId="68CDBCD0" w14:textId="77777777" w:rsidR="00A25744" w:rsidRDefault="00A25744" w:rsidP="00A25744">
      <w:pPr>
        <w:pStyle w:val="PL"/>
      </w:pPr>
      <w:r>
        <w:t xml:space="preserve">              $ref: '#/components/schemas/EP_NL2-Multiple'</w:t>
      </w:r>
    </w:p>
    <w:p w14:paraId="3808C46A" w14:textId="77777777" w:rsidR="00A25744" w:rsidRDefault="00A25744" w:rsidP="00A25744">
      <w:pPr>
        <w:pStyle w:val="PL"/>
      </w:pPr>
      <w:r>
        <w:t xml:space="preserve">    AmfSet-Single:</w:t>
      </w:r>
    </w:p>
    <w:p w14:paraId="4363E8B5" w14:textId="77777777" w:rsidR="00A25744" w:rsidRDefault="00A25744" w:rsidP="00A25744">
      <w:pPr>
        <w:pStyle w:val="PL"/>
      </w:pPr>
      <w:r>
        <w:t xml:space="preserve">      allOf:</w:t>
      </w:r>
    </w:p>
    <w:p w14:paraId="6AE330A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8CE931F" w14:textId="77777777" w:rsidR="00A25744" w:rsidRDefault="00A25744" w:rsidP="00A25744">
      <w:pPr>
        <w:pStyle w:val="PL"/>
      </w:pPr>
      <w:r>
        <w:t xml:space="preserve">        - type: object</w:t>
      </w:r>
    </w:p>
    <w:p w14:paraId="17EEC9EE" w14:textId="77777777" w:rsidR="00A25744" w:rsidRDefault="00A25744" w:rsidP="00A25744">
      <w:pPr>
        <w:pStyle w:val="PL"/>
      </w:pPr>
      <w:r>
        <w:t xml:space="preserve">          properties:</w:t>
      </w:r>
    </w:p>
    <w:p w14:paraId="3EC575BE" w14:textId="77777777" w:rsidR="00A25744" w:rsidRDefault="00A25744" w:rsidP="00A25744">
      <w:pPr>
        <w:pStyle w:val="PL"/>
      </w:pPr>
      <w:r>
        <w:t xml:space="preserve">            attributes:</w:t>
      </w:r>
    </w:p>
    <w:p w14:paraId="3842E266" w14:textId="77777777" w:rsidR="00A25744" w:rsidRDefault="00A25744" w:rsidP="00A25744">
      <w:pPr>
        <w:pStyle w:val="PL"/>
      </w:pPr>
      <w:r>
        <w:t xml:space="preserve">              allOf:</w:t>
      </w:r>
    </w:p>
    <w:p w14:paraId="78F43DD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CF64D2E" w14:textId="77777777" w:rsidR="00A25744" w:rsidRDefault="00A25744" w:rsidP="00A25744">
      <w:pPr>
        <w:pStyle w:val="PL"/>
      </w:pPr>
      <w:r>
        <w:t xml:space="preserve">                - type: object</w:t>
      </w:r>
    </w:p>
    <w:p w14:paraId="1FFBCE55" w14:textId="77777777" w:rsidR="00A25744" w:rsidRDefault="00A25744" w:rsidP="00A25744">
      <w:pPr>
        <w:pStyle w:val="PL"/>
      </w:pPr>
      <w:r>
        <w:t xml:space="preserve">                  properties:</w:t>
      </w:r>
    </w:p>
    <w:p w14:paraId="1A274695" w14:textId="77777777" w:rsidR="00A25744" w:rsidRDefault="00A25744" w:rsidP="00A25744">
      <w:pPr>
        <w:pStyle w:val="PL"/>
      </w:pPr>
      <w:r>
        <w:t xml:space="preserve">                    plmnIdList:</w:t>
      </w:r>
    </w:p>
    <w:p w14:paraId="6FCB8257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D5436FE" w14:textId="77777777" w:rsidR="00A25744" w:rsidRDefault="00A25744" w:rsidP="00A25744">
      <w:pPr>
        <w:pStyle w:val="PL"/>
      </w:pPr>
      <w:r>
        <w:t xml:space="preserve">                    nRTACList:</w:t>
      </w:r>
    </w:p>
    <w:p w14:paraId="52CEA3FC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5C75E22C" w14:textId="77777777" w:rsidR="00A25744" w:rsidRDefault="00A25744" w:rsidP="00A25744">
      <w:pPr>
        <w:pStyle w:val="PL"/>
      </w:pPr>
      <w:r>
        <w:t xml:space="preserve">                    amfSetId:</w:t>
      </w:r>
    </w:p>
    <w:p w14:paraId="317293D8" w14:textId="77777777" w:rsidR="00A25744" w:rsidRDefault="00A25744" w:rsidP="00A25744">
      <w:pPr>
        <w:pStyle w:val="PL"/>
      </w:pPr>
      <w:r>
        <w:t xml:space="preserve">                      $ref: '#/components/schemas/AmfSetId'</w:t>
      </w:r>
    </w:p>
    <w:p w14:paraId="139E817D" w14:textId="77777777" w:rsidR="00A25744" w:rsidRDefault="00A25744" w:rsidP="00A25744">
      <w:pPr>
        <w:pStyle w:val="PL"/>
      </w:pPr>
      <w:r>
        <w:t xml:space="preserve">                    snssaiList:</w:t>
      </w:r>
    </w:p>
    <w:p w14:paraId="42DA5ED8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E75546B" w14:textId="77777777" w:rsidR="00A25744" w:rsidRDefault="00A25744" w:rsidP="00A25744">
      <w:pPr>
        <w:pStyle w:val="PL"/>
      </w:pPr>
      <w:r>
        <w:t xml:space="preserve">                    aMFRegionRef:</w:t>
      </w:r>
    </w:p>
    <w:p w14:paraId="06345F72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223E5256" w14:textId="77777777" w:rsidR="00A25744" w:rsidRDefault="00A25744" w:rsidP="00A25744">
      <w:pPr>
        <w:pStyle w:val="PL"/>
      </w:pPr>
      <w:r>
        <w:t xml:space="preserve">                    aMFSetMemberList:</w:t>
      </w:r>
    </w:p>
    <w:p w14:paraId="4BE97061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5589097C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53DC87F" w14:textId="77777777" w:rsidR="00A25744" w:rsidRDefault="00A25744" w:rsidP="00A25744">
      <w:pPr>
        <w:pStyle w:val="PL"/>
      </w:pPr>
      <w:r>
        <w:t xml:space="preserve">    AmfRegion-Single:</w:t>
      </w:r>
    </w:p>
    <w:p w14:paraId="2E415993" w14:textId="77777777" w:rsidR="00A25744" w:rsidRDefault="00A25744" w:rsidP="00A25744">
      <w:pPr>
        <w:pStyle w:val="PL"/>
      </w:pPr>
      <w:r>
        <w:t xml:space="preserve">      allOf:</w:t>
      </w:r>
    </w:p>
    <w:p w14:paraId="1C16210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7FE3ECC" w14:textId="77777777" w:rsidR="00A25744" w:rsidRDefault="00A25744" w:rsidP="00A25744">
      <w:pPr>
        <w:pStyle w:val="PL"/>
      </w:pPr>
      <w:r>
        <w:t xml:space="preserve">        - type: object</w:t>
      </w:r>
    </w:p>
    <w:p w14:paraId="0FBBDA80" w14:textId="77777777" w:rsidR="00A25744" w:rsidRDefault="00A25744" w:rsidP="00A25744">
      <w:pPr>
        <w:pStyle w:val="PL"/>
      </w:pPr>
      <w:r>
        <w:t xml:space="preserve">          properties:</w:t>
      </w:r>
    </w:p>
    <w:p w14:paraId="34BA116E" w14:textId="77777777" w:rsidR="00A25744" w:rsidRDefault="00A25744" w:rsidP="00A25744">
      <w:pPr>
        <w:pStyle w:val="PL"/>
      </w:pPr>
      <w:r>
        <w:t xml:space="preserve">            attributes:</w:t>
      </w:r>
    </w:p>
    <w:p w14:paraId="613B73E3" w14:textId="77777777" w:rsidR="00A25744" w:rsidRDefault="00A25744" w:rsidP="00A25744">
      <w:pPr>
        <w:pStyle w:val="PL"/>
      </w:pPr>
      <w:r>
        <w:t xml:space="preserve">              allOf:</w:t>
      </w:r>
    </w:p>
    <w:p w14:paraId="40D9BDE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C564896" w14:textId="77777777" w:rsidR="00A25744" w:rsidRDefault="00A25744" w:rsidP="00A25744">
      <w:pPr>
        <w:pStyle w:val="PL"/>
      </w:pPr>
      <w:r>
        <w:t xml:space="preserve">                - type: object</w:t>
      </w:r>
    </w:p>
    <w:p w14:paraId="152B9942" w14:textId="77777777" w:rsidR="00A25744" w:rsidRDefault="00A25744" w:rsidP="00A25744">
      <w:pPr>
        <w:pStyle w:val="PL"/>
      </w:pPr>
      <w:r>
        <w:t xml:space="preserve">                  properties:</w:t>
      </w:r>
    </w:p>
    <w:p w14:paraId="44A328B5" w14:textId="77777777" w:rsidR="00A25744" w:rsidRDefault="00A25744" w:rsidP="00A25744">
      <w:pPr>
        <w:pStyle w:val="PL"/>
      </w:pPr>
      <w:r>
        <w:t xml:space="preserve">                    plmnIdList:</w:t>
      </w:r>
    </w:p>
    <w:p w14:paraId="425D7647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68F696C" w14:textId="77777777" w:rsidR="00A25744" w:rsidRDefault="00A25744" w:rsidP="00A25744">
      <w:pPr>
        <w:pStyle w:val="PL"/>
      </w:pPr>
      <w:r>
        <w:t xml:space="preserve">                    nRTACList:</w:t>
      </w:r>
    </w:p>
    <w:p w14:paraId="16CC0FBB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2D8434F4" w14:textId="77777777" w:rsidR="00A25744" w:rsidRDefault="00A25744" w:rsidP="00A25744">
      <w:pPr>
        <w:pStyle w:val="PL"/>
      </w:pPr>
      <w:r>
        <w:t xml:space="preserve">                    amfRegionId:</w:t>
      </w:r>
    </w:p>
    <w:p w14:paraId="43F03B13" w14:textId="77777777" w:rsidR="00A25744" w:rsidRDefault="00A25744" w:rsidP="00A25744">
      <w:pPr>
        <w:pStyle w:val="PL"/>
      </w:pPr>
      <w:r>
        <w:t xml:space="preserve">                      $ref: '#/components/schemas/AmfRegionId'</w:t>
      </w:r>
    </w:p>
    <w:p w14:paraId="721717D9" w14:textId="77777777" w:rsidR="00A25744" w:rsidRDefault="00A25744" w:rsidP="00A25744">
      <w:pPr>
        <w:pStyle w:val="PL"/>
      </w:pPr>
      <w:r>
        <w:t xml:space="preserve">                    snssaiList:</w:t>
      </w:r>
    </w:p>
    <w:p w14:paraId="7AFAD8C3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045AB7A4" w14:textId="77777777" w:rsidR="00A25744" w:rsidRDefault="00A25744" w:rsidP="00A25744">
      <w:pPr>
        <w:pStyle w:val="PL"/>
      </w:pPr>
      <w:r>
        <w:t xml:space="preserve">                    aMFSetListRef:</w:t>
      </w:r>
    </w:p>
    <w:p w14:paraId="2743B95D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6C2AF3C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6D6448D" w14:textId="77777777" w:rsidR="00A25744" w:rsidRDefault="00A25744" w:rsidP="00A25744">
      <w:pPr>
        <w:pStyle w:val="PL"/>
      </w:pPr>
      <w:r>
        <w:t xml:space="preserve">    SmfFunction-Single:</w:t>
      </w:r>
    </w:p>
    <w:p w14:paraId="25109E6E" w14:textId="77777777" w:rsidR="00A25744" w:rsidRDefault="00A25744" w:rsidP="00A25744">
      <w:pPr>
        <w:pStyle w:val="PL"/>
      </w:pPr>
      <w:r>
        <w:t xml:space="preserve">      allOf:</w:t>
      </w:r>
    </w:p>
    <w:p w14:paraId="099AA73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D0CFCB6" w14:textId="77777777" w:rsidR="00A25744" w:rsidRDefault="00A25744" w:rsidP="00A25744">
      <w:pPr>
        <w:pStyle w:val="PL"/>
      </w:pPr>
      <w:r>
        <w:t xml:space="preserve">        - type: object</w:t>
      </w:r>
    </w:p>
    <w:p w14:paraId="464799E6" w14:textId="77777777" w:rsidR="00A25744" w:rsidRDefault="00A25744" w:rsidP="00A25744">
      <w:pPr>
        <w:pStyle w:val="PL"/>
      </w:pPr>
      <w:r>
        <w:t xml:space="preserve">          properties:</w:t>
      </w:r>
    </w:p>
    <w:p w14:paraId="43E7E6D8" w14:textId="77777777" w:rsidR="00A25744" w:rsidRDefault="00A25744" w:rsidP="00A25744">
      <w:pPr>
        <w:pStyle w:val="PL"/>
      </w:pPr>
      <w:r>
        <w:t xml:space="preserve">            attributes:</w:t>
      </w:r>
    </w:p>
    <w:p w14:paraId="328FC197" w14:textId="77777777" w:rsidR="00A25744" w:rsidRDefault="00A25744" w:rsidP="00A25744">
      <w:pPr>
        <w:pStyle w:val="PL"/>
      </w:pPr>
      <w:r>
        <w:lastRenderedPageBreak/>
        <w:t xml:space="preserve">              allOf:</w:t>
      </w:r>
    </w:p>
    <w:p w14:paraId="50027E85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0ABC84CB" w14:textId="77777777" w:rsidR="00A25744" w:rsidRDefault="00A25744" w:rsidP="00A25744">
      <w:pPr>
        <w:pStyle w:val="PL"/>
      </w:pPr>
      <w:r>
        <w:t xml:space="preserve">                - type: object</w:t>
      </w:r>
    </w:p>
    <w:p w14:paraId="7D3F165E" w14:textId="77777777" w:rsidR="00A25744" w:rsidRDefault="00A25744" w:rsidP="00A25744">
      <w:pPr>
        <w:pStyle w:val="PL"/>
      </w:pPr>
      <w:r>
        <w:t xml:space="preserve">                  properties:</w:t>
      </w:r>
    </w:p>
    <w:p w14:paraId="7849FDF2" w14:textId="77777777" w:rsidR="00A25744" w:rsidRDefault="00A25744" w:rsidP="00A25744">
      <w:pPr>
        <w:pStyle w:val="PL"/>
      </w:pPr>
      <w:r>
        <w:t xml:space="preserve">                    pLMNInfoList:</w:t>
      </w:r>
    </w:p>
    <w:p w14:paraId="49A01909" w14:textId="77777777" w:rsidR="00A25744" w:rsidRDefault="00A25744" w:rsidP="00A25744">
      <w:pPr>
        <w:pStyle w:val="PL"/>
      </w:pPr>
      <w:r>
        <w:t xml:space="preserve">                      $ref: 'TS28541_NrNrm.yaml#/components/schemas/PlmnInfoList'</w:t>
      </w:r>
    </w:p>
    <w:p w14:paraId="1DED4C4F" w14:textId="77777777" w:rsidR="00A25744" w:rsidRDefault="00A25744" w:rsidP="00A25744">
      <w:pPr>
        <w:pStyle w:val="PL"/>
      </w:pPr>
      <w:r>
        <w:t xml:space="preserve">                    nRTACList:</w:t>
      </w:r>
    </w:p>
    <w:p w14:paraId="3395249A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7BAA00BB" w14:textId="77777777" w:rsidR="00A25744" w:rsidRDefault="00A25744" w:rsidP="00A25744">
      <w:pPr>
        <w:pStyle w:val="PL"/>
      </w:pPr>
      <w:r>
        <w:t xml:space="preserve">                    sBIFqdn:</w:t>
      </w:r>
    </w:p>
    <w:p w14:paraId="43EB0F81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BBE8E39" w14:textId="77777777" w:rsidR="00A25744" w:rsidRDefault="00A25744" w:rsidP="00A25744">
      <w:pPr>
        <w:pStyle w:val="PL"/>
      </w:pPr>
      <w:r>
        <w:t xml:space="preserve">                    sNssaiSmfInfoList:</w:t>
      </w:r>
    </w:p>
    <w:p w14:paraId="4862E9B0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15ABDBA2" w14:textId="77777777" w:rsidR="00A25744" w:rsidRDefault="00A25744" w:rsidP="00A25744">
      <w:pPr>
        <w:pStyle w:val="PL"/>
      </w:pPr>
      <w:r>
        <w:t xml:space="preserve">                      items:</w:t>
      </w:r>
    </w:p>
    <w:p w14:paraId="7D158F65" w14:textId="77777777" w:rsidR="00A25744" w:rsidRDefault="00A25744" w:rsidP="00A25744">
      <w:pPr>
        <w:pStyle w:val="PL"/>
      </w:pPr>
      <w:r>
        <w:t xml:space="preserve">                        $ref: '#/components/schemas/SNssaiSmfInfoItem'</w:t>
      </w:r>
    </w:p>
    <w:p w14:paraId="3F2B02B6" w14:textId="77777777" w:rsidR="00A25744" w:rsidRDefault="00A25744" w:rsidP="00A25744">
      <w:pPr>
        <w:pStyle w:val="PL"/>
      </w:pPr>
      <w:r>
        <w:t xml:space="preserve">                    taiList:</w:t>
      </w:r>
    </w:p>
    <w:p w14:paraId="7013E50B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4646CA89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24D4C735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11EB0324" w14:textId="77777777" w:rsidR="00A25744" w:rsidRDefault="00A25744" w:rsidP="00A25744">
      <w:pPr>
        <w:pStyle w:val="PL"/>
      </w:pPr>
      <w:r>
        <w:t xml:space="preserve">                      items:</w:t>
      </w:r>
    </w:p>
    <w:p w14:paraId="7FE4291B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6F09F761" w14:textId="77777777" w:rsidR="00A25744" w:rsidRDefault="00A25744" w:rsidP="00A25744">
      <w:pPr>
        <w:pStyle w:val="PL"/>
      </w:pPr>
      <w:r>
        <w:t xml:space="preserve">                    pwgFqdn:</w:t>
      </w:r>
    </w:p>
    <w:p w14:paraId="6C6426C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9302802" w14:textId="77777777" w:rsidR="00A25744" w:rsidRDefault="00A25744" w:rsidP="00A25744">
      <w:pPr>
        <w:pStyle w:val="PL"/>
      </w:pPr>
      <w:r>
        <w:t xml:space="preserve">                    pgwAddrList:</w:t>
      </w:r>
    </w:p>
    <w:p w14:paraId="277BC9D7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2FB1346" w14:textId="77777777" w:rsidR="00A25744" w:rsidRDefault="00A25744" w:rsidP="00A25744">
      <w:pPr>
        <w:pStyle w:val="PL"/>
      </w:pPr>
      <w:r>
        <w:t xml:space="preserve">                      items:</w:t>
      </w:r>
    </w:p>
    <w:p w14:paraId="051F39ED" w14:textId="77777777" w:rsidR="00A25744" w:rsidRDefault="00A25744" w:rsidP="00A25744">
      <w:pPr>
        <w:pStyle w:val="PL"/>
      </w:pPr>
      <w:r>
        <w:t xml:space="preserve">                        $ref: 'TS28623_ComDefs.yaml#/components/schemas/IpAddr'</w:t>
      </w:r>
    </w:p>
    <w:p w14:paraId="19FDF63E" w14:textId="77777777" w:rsidR="00A25744" w:rsidRDefault="00A25744" w:rsidP="00A25744">
      <w:pPr>
        <w:pStyle w:val="PL"/>
      </w:pPr>
      <w:r>
        <w:t xml:space="preserve">                    accessType:</w:t>
      </w:r>
    </w:p>
    <w:p w14:paraId="3EDC6464" w14:textId="77777777" w:rsidR="00A25744" w:rsidRDefault="00A25744" w:rsidP="00A25744">
      <w:pPr>
        <w:pStyle w:val="PL"/>
      </w:pPr>
      <w:r>
        <w:t xml:space="preserve">                      $ref: 'TS29571_CommonData.yaml#/components/schemas/AccessType'</w:t>
      </w:r>
    </w:p>
    <w:p w14:paraId="28042F30" w14:textId="77777777" w:rsidR="00A25744" w:rsidRDefault="00A25744" w:rsidP="00A25744">
      <w:pPr>
        <w:pStyle w:val="PL"/>
      </w:pPr>
      <w:r>
        <w:t xml:space="preserve">                    priority:</w:t>
      </w:r>
    </w:p>
    <w:p w14:paraId="43931CA1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DBE1E4E" w14:textId="77777777" w:rsidR="00A25744" w:rsidRDefault="00A25744" w:rsidP="00A25744">
      <w:pPr>
        <w:pStyle w:val="PL"/>
      </w:pPr>
      <w:r>
        <w:t xml:space="preserve">                    cNSIIdList:</w:t>
      </w:r>
    </w:p>
    <w:p w14:paraId="019DA408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17AA669B" w14:textId="77777777" w:rsidR="00A25744" w:rsidRDefault="00A25744" w:rsidP="00A25744">
      <w:pPr>
        <w:pStyle w:val="PL"/>
      </w:pPr>
      <w:r>
        <w:t xml:space="preserve">                    vsmfSupportInd:</w:t>
      </w:r>
    </w:p>
    <w:p w14:paraId="7F2EF56A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4789D62F" w14:textId="77777777" w:rsidR="00A25744" w:rsidRDefault="00A25744" w:rsidP="00A25744">
      <w:pPr>
        <w:pStyle w:val="PL"/>
      </w:pPr>
      <w:r>
        <w:t xml:space="preserve">                    pwgFqdnList:    </w:t>
      </w:r>
    </w:p>
    <w:p w14:paraId="0DEAB640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05E5B51" w14:textId="77777777" w:rsidR="00A25744" w:rsidRDefault="00A25744" w:rsidP="00A25744">
      <w:pPr>
        <w:pStyle w:val="PL"/>
      </w:pPr>
      <w:r>
        <w:t xml:space="preserve">                      items: </w:t>
      </w:r>
    </w:p>
    <w:p w14:paraId="3EE1F064" w14:textId="77777777" w:rsidR="00A25744" w:rsidRDefault="00A25744" w:rsidP="00A25744">
      <w:pPr>
        <w:pStyle w:val="PL"/>
      </w:pPr>
      <w:r>
        <w:t xml:space="preserve">                        type: string</w:t>
      </w:r>
    </w:p>
    <w:p w14:paraId="7CD00E7B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4C89153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D7BF4BF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076903D4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62C49795" w14:textId="77777777" w:rsidR="00A25744" w:rsidRDefault="00A25744" w:rsidP="00A25744">
      <w:pPr>
        <w:pStyle w:val="PL"/>
      </w:pPr>
      <w:r>
        <w:t xml:space="preserve">                    configurable5QISetRef:</w:t>
      </w:r>
    </w:p>
    <w:p w14:paraId="2AF8187B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0ACFE900" w14:textId="77777777" w:rsidR="00A25744" w:rsidRDefault="00A25744" w:rsidP="00A25744">
      <w:pPr>
        <w:pStyle w:val="PL"/>
      </w:pPr>
      <w:r>
        <w:t xml:space="preserve">                    dynamic5QISetRef:</w:t>
      </w:r>
    </w:p>
    <w:p w14:paraId="652A4EF5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2324026B" w14:textId="77777777" w:rsidR="00A25744" w:rsidRDefault="00A25744" w:rsidP="00A25744">
      <w:pPr>
        <w:pStyle w:val="PL"/>
      </w:pPr>
    </w:p>
    <w:p w14:paraId="377D8E8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66D27C3B" w14:textId="77777777" w:rsidR="00A25744" w:rsidRDefault="00A25744" w:rsidP="00A25744">
      <w:pPr>
        <w:pStyle w:val="PL"/>
      </w:pPr>
      <w:r>
        <w:t xml:space="preserve">        - type: object</w:t>
      </w:r>
    </w:p>
    <w:p w14:paraId="33F4C870" w14:textId="77777777" w:rsidR="00A25744" w:rsidRDefault="00A25744" w:rsidP="00A25744">
      <w:pPr>
        <w:pStyle w:val="PL"/>
      </w:pPr>
      <w:r>
        <w:t xml:space="preserve">          properties:</w:t>
      </w:r>
    </w:p>
    <w:p w14:paraId="50BA44D5" w14:textId="77777777" w:rsidR="00A25744" w:rsidRDefault="00A25744" w:rsidP="00A25744">
      <w:pPr>
        <w:pStyle w:val="PL"/>
      </w:pPr>
      <w:r>
        <w:t xml:space="preserve">            EP_N4:</w:t>
      </w:r>
    </w:p>
    <w:p w14:paraId="14EF788C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41F04C2E" w14:textId="77777777" w:rsidR="00A25744" w:rsidRDefault="00A25744" w:rsidP="00A25744">
      <w:pPr>
        <w:pStyle w:val="PL"/>
      </w:pPr>
      <w:r>
        <w:t xml:space="preserve">            EP_N7:</w:t>
      </w:r>
    </w:p>
    <w:p w14:paraId="3AA758D4" w14:textId="77777777" w:rsidR="00A25744" w:rsidRDefault="00A25744" w:rsidP="00A25744">
      <w:pPr>
        <w:pStyle w:val="PL"/>
      </w:pPr>
      <w:r>
        <w:t xml:space="preserve">              $ref: '#/components/schemas/EP_N7-Multiple'</w:t>
      </w:r>
    </w:p>
    <w:p w14:paraId="410787DF" w14:textId="77777777" w:rsidR="00A25744" w:rsidRDefault="00A25744" w:rsidP="00A25744">
      <w:pPr>
        <w:pStyle w:val="PL"/>
      </w:pPr>
      <w:r>
        <w:t xml:space="preserve">            EP_N10:</w:t>
      </w:r>
    </w:p>
    <w:p w14:paraId="58F43B18" w14:textId="77777777" w:rsidR="00A25744" w:rsidRDefault="00A25744" w:rsidP="00A25744">
      <w:pPr>
        <w:pStyle w:val="PL"/>
      </w:pPr>
      <w:r>
        <w:t xml:space="preserve">              $ref: '#/components/schemas/EP_N10-Multiple'</w:t>
      </w:r>
    </w:p>
    <w:p w14:paraId="2C8BF3B1" w14:textId="77777777" w:rsidR="00A25744" w:rsidRDefault="00A25744" w:rsidP="00A25744">
      <w:pPr>
        <w:pStyle w:val="PL"/>
      </w:pPr>
      <w:r>
        <w:t xml:space="preserve">            EP_N11:</w:t>
      </w:r>
    </w:p>
    <w:p w14:paraId="10109D54" w14:textId="77777777" w:rsidR="00A25744" w:rsidRDefault="00A25744" w:rsidP="00A25744">
      <w:pPr>
        <w:pStyle w:val="PL"/>
      </w:pPr>
      <w:r>
        <w:t xml:space="preserve">              $ref: '#/components/schemas/EP_N11-Multiple'</w:t>
      </w:r>
    </w:p>
    <w:p w14:paraId="687052B1" w14:textId="77777777" w:rsidR="00A25744" w:rsidRDefault="00A25744" w:rsidP="00A25744">
      <w:pPr>
        <w:pStyle w:val="PL"/>
      </w:pPr>
      <w:r>
        <w:t xml:space="preserve">            EP_N16:</w:t>
      </w:r>
    </w:p>
    <w:p w14:paraId="38212C77" w14:textId="77777777" w:rsidR="00A25744" w:rsidRDefault="00A25744" w:rsidP="00A25744">
      <w:pPr>
        <w:pStyle w:val="PL"/>
      </w:pPr>
      <w:r>
        <w:t xml:space="preserve">              $ref: '#/components/schemas/EP_N16-Multiple'</w:t>
      </w:r>
    </w:p>
    <w:p w14:paraId="6BB394BD" w14:textId="77777777" w:rsidR="00A25744" w:rsidRDefault="00A25744" w:rsidP="00A25744">
      <w:pPr>
        <w:pStyle w:val="PL"/>
      </w:pPr>
      <w:r>
        <w:t xml:space="preserve">            EP_S5C:</w:t>
      </w:r>
    </w:p>
    <w:p w14:paraId="635E09C0" w14:textId="77777777" w:rsidR="00A25744" w:rsidRDefault="00A25744" w:rsidP="00A25744">
      <w:pPr>
        <w:pStyle w:val="PL"/>
      </w:pPr>
      <w:r>
        <w:t xml:space="preserve">              $ref: '#/components/schemas/EP_S5C-Multiple'</w:t>
      </w:r>
    </w:p>
    <w:p w14:paraId="29A8E497" w14:textId="77777777" w:rsidR="00A25744" w:rsidRDefault="00A25744" w:rsidP="00A25744">
      <w:pPr>
        <w:pStyle w:val="PL"/>
      </w:pPr>
      <w:r>
        <w:t xml:space="preserve">            FiveQiDscpMappingSet:</w:t>
      </w:r>
    </w:p>
    <w:p w14:paraId="4F564687" w14:textId="77777777" w:rsidR="00A25744" w:rsidRDefault="00A25744" w:rsidP="00A25744">
      <w:pPr>
        <w:pStyle w:val="PL"/>
      </w:pPr>
      <w:r>
        <w:t xml:space="preserve">              $ref: '#/components/schemas/FiveQiDscpMappingSet-Single'</w:t>
      </w:r>
    </w:p>
    <w:p w14:paraId="3BDC826F" w14:textId="77777777" w:rsidR="00A25744" w:rsidRDefault="00A25744" w:rsidP="00A25744">
      <w:pPr>
        <w:pStyle w:val="PL"/>
      </w:pPr>
      <w:r>
        <w:t xml:space="preserve">            GtpUPathQoSMonitoringControl:</w:t>
      </w:r>
    </w:p>
    <w:p w14:paraId="1584AA8D" w14:textId="77777777" w:rsidR="00A25744" w:rsidRDefault="00A25744" w:rsidP="00A25744">
      <w:pPr>
        <w:pStyle w:val="PL"/>
      </w:pPr>
      <w:r>
        <w:t xml:space="preserve">              $ref: '#/components/schemas/GtpUPathQoSMonitoringControl-Single'</w:t>
      </w:r>
    </w:p>
    <w:p w14:paraId="1D8FAEFA" w14:textId="77777777" w:rsidR="00A25744" w:rsidRDefault="00A25744" w:rsidP="00A25744">
      <w:pPr>
        <w:pStyle w:val="PL"/>
      </w:pPr>
      <w:r>
        <w:t xml:space="preserve">            QFQoSMonitoringControl:</w:t>
      </w:r>
    </w:p>
    <w:p w14:paraId="2C3878CD" w14:textId="77777777" w:rsidR="00A25744" w:rsidRDefault="00A25744" w:rsidP="00A25744">
      <w:pPr>
        <w:pStyle w:val="PL"/>
      </w:pPr>
      <w:r>
        <w:t xml:space="preserve">              $ref: '#/components/schemas/QFQoSMonitoringControl-Single'</w:t>
      </w:r>
    </w:p>
    <w:p w14:paraId="0D7F0AFF" w14:textId="77777777" w:rsidR="00A25744" w:rsidRDefault="00A25744" w:rsidP="00A25744">
      <w:pPr>
        <w:pStyle w:val="PL"/>
      </w:pPr>
      <w:r>
        <w:t xml:space="preserve">            PredefinedPccRuleSet:</w:t>
      </w:r>
    </w:p>
    <w:p w14:paraId="5DD586CB" w14:textId="77777777" w:rsidR="00A25744" w:rsidRDefault="00A25744" w:rsidP="00A25744">
      <w:pPr>
        <w:pStyle w:val="PL"/>
      </w:pPr>
      <w:r>
        <w:t xml:space="preserve">              $ref: '#/components/schemas/PredefinedPccRuleSet-Single'</w:t>
      </w:r>
    </w:p>
    <w:p w14:paraId="63A0EF63" w14:textId="77777777" w:rsidR="00A25744" w:rsidRDefault="00A25744" w:rsidP="00A25744">
      <w:pPr>
        <w:pStyle w:val="PL"/>
      </w:pPr>
    </w:p>
    <w:p w14:paraId="300C9A68" w14:textId="77777777" w:rsidR="00A25744" w:rsidRDefault="00A25744" w:rsidP="00A25744">
      <w:pPr>
        <w:pStyle w:val="PL"/>
      </w:pPr>
      <w:r>
        <w:t xml:space="preserve">    UpfFunction-Single:</w:t>
      </w:r>
    </w:p>
    <w:p w14:paraId="6E8C61C5" w14:textId="77777777" w:rsidR="00A25744" w:rsidRDefault="00A25744" w:rsidP="00A25744">
      <w:pPr>
        <w:pStyle w:val="PL"/>
      </w:pPr>
      <w:r>
        <w:t xml:space="preserve">      allOf:</w:t>
      </w:r>
    </w:p>
    <w:p w14:paraId="1A8FA22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34D6980" w14:textId="77777777" w:rsidR="00A25744" w:rsidRDefault="00A25744" w:rsidP="00A25744">
      <w:pPr>
        <w:pStyle w:val="PL"/>
      </w:pPr>
      <w:r>
        <w:t xml:space="preserve">        - type: object</w:t>
      </w:r>
    </w:p>
    <w:p w14:paraId="1BD4FC1D" w14:textId="77777777" w:rsidR="00A25744" w:rsidRDefault="00A25744" w:rsidP="00A25744">
      <w:pPr>
        <w:pStyle w:val="PL"/>
      </w:pPr>
      <w:r>
        <w:t xml:space="preserve">          properties:</w:t>
      </w:r>
    </w:p>
    <w:p w14:paraId="54D8A93E" w14:textId="77777777" w:rsidR="00A25744" w:rsidRDefault="00A25744" w:rsidP="00A25744">
      <w:pPr>
        <w:pStyle w:val="PL"/>
      </w:pPr>
      <w:r>
        <w:t xml:space="preserve">            attributes:</w:t>
      </w:r>
    </w:p>
    <w:p w14:paraId="16E19F05" w14:textId="77777777" w:rsidR="00A25744" w:rsidRDefault="00A25744" w:rsidP="00A25744">
      <w:pPr>
        <w:pStyle w:val="PL"/>
      </w:pPr>
      <w:r>
        <w:t xml:space="preserve">              allOf:</w:t>
      </w:r>
    </w:p>
    <w:p w14:paraId="689E4114" w14:textId="77777777" w:rsidR="00A25744" w:rsidRDefault="00A25744" w:rsidP="00A25744">
      <w:pPr>
        <w:pStyle w:val="PL"/>
      </w:pPr>
      <w:r>
        <w:lastRenderedPageBreak/>
        <w:t xml:space="preserve">                - $ref: 'TS28623_GenericNrm.yaml#/components/schemas/ManagedFunction-Attr'</w:t>
      </w:r>
    </w:p>
    <w:p w14:paraId="1A339A4C" w14:textId="77777777" w:rsidR="00A25744" w:rsidRDefault="00A25744" w:rsidP="00A25744">
      <w:pPr>
        <w:pStyle w:val="PL"/>
      </w:pPr>
      <w:r>
        <w:t xml:space="preserve">                - type: object</w:t>
      </w:r>
    </w:p>
    <w:p w14:paraId="48B31D04" w14:textId="77777777" w:rsidR="00A25744" w:rsidRDefault="00A25744" w:rsidP="00A25744">
      <w:pPr>
        <w:pStyle w:val="PL"/>
      </w:pPr>
      <w:r>
        <w:t xml:space="preserve">                  properties:</w:t>
      </w:r>
    </w:p>
    <w:p w14:paraId="1A6D0044" w14:textId="77777777" w:rsidR="00A25744" w:rsidRDefault="00A25744" w:rsidP="00A25744">
      <w:pPr>
        <w:pStyle w:val="PL"/>
      </w:pPr>
      <w:r>
        <w:t xml:space="preserve">                    plmnIdList:</w:t>
      </w:r>
    </w:p>
    <w:p w14:paraId="62AFF41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332EEF8" w14:textId="77777777" w:rsidR="00A25744" w:rsidRDefault="00A25744" w:rsidP="00A25744">
      <w:pPr>
        <w:pStyle w:val="PL"/>
      </w:pPr>
      <w:r>
        <w:t xml:space="preserve">                    nRTACList:</w:t>
      </w:r>
    </w:p>
    <w:p w14:paraId="24065BD0" w14:textId="77777777" w:rsidR="00A25744" w:rsidRDefault="00A25744" w:rsidP="00A25744">
      <w:pPr>
        <w:pStyle w:val="PL"/>
      </w:pPr>
      <w:r>
        <w:t xml:space="preserve">                      $ref: '#/components/schemas/TACList'</w:t>
      </w:r>
    </w:p>
    <w:p w14:paraId="22FD0B7D" w14:textId="77777777" w:rsidR="00A25744" w:rsidRDefault="00A25744" w:rsidP="00A25744">
      <w:pPr>
        <w:pStyle w:val="PL"/>
      </w:pPr>
      <w:r>
        <w:t xml:space="preserve">                    snssaiList:</w:t>
      </w:r>
    </w:p>
    <w:p w14:paraId="60AE747A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1FB763C2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97AD17B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57C34AE0" w14:textId="77777777" w:rsidR="00A25744" w:rsidRDefault="00A25744" w:rsidP="00A25744">
      <w:pPr>
        <w:pStyle w:val="PL"/>
      </w:pPr>
      <w:r>
        <w:t xml:space="preserve">                    supportedBMOList:</w:t>
      </w:r>
    </w:p>
    <w:p w14:paraId="7A1C627E" w14:textId="77777777" w:rsidR="00A25744" w:rsidRDefault="00A25744" w:rsidP="00A25744">
      <w:pPr>
        <w:pStyle w:val="PL"/>
      </w:pPr>
      <w:r>
        <w:t xml:space="preserve">                      $ref: '#/components/schemas/SupportedBMOList'</w:t>
      </w:r>
    </w:p>
    <w:p w14:paraId="2DFB63E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20354128" w14:textId="77777777" w:rsidR="00A25744" w:rsidRDefault="00A25744" w:rsidP="00A25744">
      <w:pPr>
        <w:pStyle w:val="PL"/>
      </w:pPr>
      <w:r>
        <w:t xml:space="preserve">        - type: object</w:t>
      </w:r>
    </w:p>
    <w:p w14:paraId="36116F01" w14:textId="77777777" w:rsidR="00A25744" w:rsidRDefault="00A25744" w:rsidP="00A25744">
      <w:pPr>
        <w:pStyle w:val="PL"/>
      </w:pPr>
      <w:r>
        <w:t xml:space="preserve">          properties:</w:t>
      </w:r>
    </w:p>
    <w:p w14:paraId="55DC3A2D" w14:textId="77777777" w:rsidR="00A25744" w:rsidRDefault="00A25744" w:rsidP="00A25744">
      <w:pPr>
        <w:pStyle w:val="PL"/>
      </w:pPr>
      <w:r>
        <w:t xml:space="preserve">            EP_N3:</w:t>
      </w:r>
    </w:p>
    <w:p w14:paraId="7CB0AEC1" w14:textId="77777777" w:rsidR="00A25744" w:rsidRDefault="00A25744" w:rsidP="00A25744">
      <w:pPr>
        <w:pStyle w:val="PL"/>
      </w:pPr>
      <w:r>
        <w:t xml:space="preserve">              $ref: '#/components/schemas/EP_N3-Multiple'</w:t>
      </w:r>
    </w:p>
    <w:p w14:paraId="212D1D39" w14:textId="77777777" w:rsidR="00A25744" w:rsidRDefault="00A25744" w:rsidP="00A25744">
      <w:pPr>
        <w:pStyle w:val="PL"/>
      </w:pPr>
      <w:r>
        <w:t xml:space="preserve">            EP_N4:</w:t>
      </w:r>
    </w:p>
    <w:p w14:paraId="5AC6D7F7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19580AC8" w14:textId="77777777" w:rsidR="00A25744" w:rsidRDefault="00A25744" w:rsidP="00A25744">
      <w:pPr>
        <w:pStyle w:val="PL"/>
      </w:pPr>
      <w:r>
        <w:t xml:space="preserve">            EP_N6:</w:t>
      </w:r>
    </w:p>
    <w:p w14:paraId="61A24B48" w14:textId="77777777" w:rsidR="00A25744" w:rsidRDefault="00A25744" w:rsidP="00A25744">
      <w:pPr>
        <w:pStyle w:val="PL"/>
      </w:pPr>
      <w:r>
        <w:t xml:space="preserve">              $ref: '#/components/schemas/EP_N6-Multiple'</w:t>
      </w:r>
    </w:p>
    <w:p w14:paraId="2A2F04F0" w14:textId="77777777" w:rsidR="00A25744" w:rsidRDefault="00A25744" w:rsidP="00A25744">
      <w:pPr>
        <w:pStyle w:val="PL"/>
      </w:pPr>
      <w:r>
        <w:t xml:space="preserve">            EP_N9:</w:t>
      </w:r>
    </w:p>
    <w:p w14:paraId="68DD47B9" w14:textId="77777777" w:rsidR="00A25744" w:rsidRDefault="00A25744" w:rsidP="00A25744">
      <w:pPr>
        <w:pStyle w:val="PL"/>
      </w:pPr>
      <w:r>
        <w:t xml:space="preserve">              $ref: '#/components/schemas/EP_N9-Multiple'</w:t>
      </w:r>
    </w:p>
    <w:p w14:paraId="0C156A90" w14:textId="77777777" w:rsidR="00A25744" w:rsidRDefault="00A25744" w:rsidP="00A25744">
      <w:pPr>
        <w:pStyle w:val="PL"/>
      </w:pPr>
      <w:r>
        <w:t xml:space="preserve">            EP_S5U:</w:t>
      </w:r>
    </w:p>
    <w:p w14:paraId="2CA5CE6F" w14:textId="77777777" w:rsidR="00A25744" w:rsidRDefault="00A25744" w:rsidP="00A25744">
      <w:pPr>
        <w:pStyle w:val="PL"/>
      </w:pPr>
      <w:r>
        <w:t xml:space="preserve">              $ref: '#/components/schemas/EP_S5U-Multiple'</w:t>
      </w:r>
    </w:p>
    <w:p w14:paraId="6FED5409" w14:textId="77777777" w:rsidR="00A25744" w:rsidRDefault="00A25744" w:rsidP="00A25744">
      <w:pPr>
        <w:pStyle w:val="PL"/>
      </w:pPr>
      <w:r>
        <w:t xml:space="preserve">    N3iwfFunction-Single:</w:t>
      </w:r>
    </w:p>
    <w:p w14:paraId="7EBDC3B1" w14:textId="77777777" w:rsidR="00A25744" w:rsidRDefault="00A25744" w:rsidP="00A25744">
      <w:pPr>
        <w:pStyle w:val="PL"/>
      </w:pPr>
      <w:r>
        <w:t xml:space="preserve">      allOf:</w:t>
      </w:r>
    </w:p>
    <w:p w14:paraId="5109693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1155B6F" w14:textId="77777777" w:rsidR="00A25744" w:rsidRDefault="00A25744" w:rsidP="00A25744">
      <w:pPr>
        <w:pStyle w:val="PL"/>
      </w:pPr>
      <w:r>
        <w:t xml:space="preserve">        - type: object</w:t>
      </w:r>
    </w:p>
    <w:p w14:paraId="5B619AF9" w14:textId="77777777" w:rsidR="00A25744" w:rsidRDefault="00A25744" w:rsidP="00A25744">
      <w:pPr>
        <w:pStyle w:val="PL"/>
      </w:pPr>
      <w:r>
        <w:t xml:space="preserve">          properties:</w:t>
      </w:r>
    </w:p>
    <w:p w14:paraId="4A8320CB" w14:textId="77777777" w:rsidR="00A25744" w:rsidRDefault="00A25744" w:rsidP="00A25744">
      <w:pPr>
        <w:pStyle w:val="PL"/>
      </w:pPr>
      <w:r>
        <w:t xml:space="preserve">            attributes:</w:t>
      </w:r>
    </w:p>
    <w:p w14:paraId="238DD986" w14:textId="77777777" w:rsidR="00A25744" w:rsidRDefault="00A25744" w:rsidP="00A25744">
      <w:pPr>
        <w:pStyle w:val="PL"/>
      </w:pPr>
      <w:r>
        <w:t xml:space="preserve">              allOf:</w:t>
      </w:r>
    </w:p>
    <w:p w14:paraId="13DEB1FD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15EF540" w14:textId="77777777" w:rsidR="00A25744" w:rsidRDefault="00A25744" w:rsidP="00A25744">
      <w:pPr>
        <w:pStyle w:val="PL"/>
      </w:pPr>
      <w:r>
        <w:t xml:space="preserve">                - type: object</w:t>
      </w:r>
    </w:p>
    <w:p w14:paraId="12F376E3" w14:textId="77777777" w:rsidR="00A25744" w:rsidRDefault="00A25744" w:rsidP="00A25744">
      <w:pPr>
        <w:pStyle w:val="PL"/>
      </w:pPr>
      <w:r>
        <w:t xml:space="preserve">                  properties:</w:t>
      </w:r>
    </w:p>
    <w:p w14:paraId="2124A5C1" w14:textId="77777777" w:rsidR="00A25744" w:rsidRDefault="00A25744" w:rsidP="00A25744">
      <w:pPr>
        <w:pStyle w:val="PL"/>
      </w:pPr>
      <w:r>
        <w:t xml:space="preserve">                    plmnIdList:</w:t>
      </w:r>
    </w:p>
    <w:p w14:paraId="15F794F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6197B06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2A918C18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2CB8325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16EE661" w14:textId="77777777" w:rsidR="00A25744" w:rsidRDefault="00A25744" w:rsidP="00A25744">
      <w:pPr>
        <w:pStyle w:val="PL"/>
      </w:pPr>
      <w:r>
        <w:t xml:space="preserve">        - type: object</w:t>
      </w:r>
    </w:p>
    <w:p w14:paraId="0688DD60" w14:textId="77777777" w:rsidR="00A25744" w:rsidRDefault="00A25744" w:rsidP="00A25744">
      <w:pPr>
        <w:pStyle w:val="PL"/>
      </w:pPr>
      <w:r>
        <w:t xml:space="preserve">          properties:</w:t>
      </w:r>
    </w:p>
    <w:p w14:paraId="4BA15FF3" w14:textId="77777777" w:rsidR="00A25744" w:rsidRDefault="00A25744" w:rsidP="00A25744">
      <w:pPr>
        <w:pStyle w:val="PL"/>
      </w:pPr>
      <w:r>
        <w:t xml:space="preserve">            EP_N3:</w:t>
      </w:r>
    </w:p>
    <w:p w14:paraId="08EAD056" w14:textId="77777777" w:rsidR="00A25744" w:rsidRDefault="00A25744" w:rsidP="00A25744">
      <w:pPr>
        <w:pStyle w:val="PL"/>
      </w:pPr>
      <w:r>
        <w:t xml:space="preserve">              $ref: '#/components/schemas/EP_N3-Multiple'</w:t>
      </w:r>
    </w:p>
    <w:p w14:paraId="33472BAA" w14:textId="77777777" w:rsidR="00A25744" w:rsidRDefault="00A25744" w:rsidP="00A25744">
      <w:pPr>
        <w:pStyle w:val="PL"/>
      </w:pPr>
      <w:r>
        <w:t xml:space="preserve">            EP_N4:</w:t>
      </w:r>
    </w:p>
    <w:p w14:paraId="4C62E9FB" w14:textId="77777777" w:rsidR="00A25744" w:rsidRDefault="00A25744" w:rsidP="00A25744">
      <w:pPr>
        <w:pStyle w:val="PL"/>
      </w:pPr>
      <w:r>
        <w:t xml:space="preserve">              $ref: '#/components/schemas/EP_N4-Multiple'</w:t>
      </w:r>
    </w:p>
    <w:p w14:paraId="09B71821" w14:textId="77777777" w:rsidR="00A25744" w:rsidRDefault="00A25744" w:rsidP="00A25744">
      <w:pPr>
        <w:pStyle w:val="PL"/>
      </w:pPr>
      <w:r>
        <w:t xml:space="preserve">    PcfFunction-Single:</w:t>
      </w:r>
    </w:p>
    <w:p w14:paraId="50256A93" w14:textId="77777777" w:rsidR="00A25744" w:rsidRDefault="00A25744" w:rsidP="00A25744">
      <w:pPr>
        <w:pStyle w:val="PL"/>
      </w:pPr>
      <w:r>
        <w:t xml:space="preserve">      allOf:</w:t>
      </w:r>
    </w:p>
    <w:p w14:paraId="4676794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A172D2C" w14:textId="77777777" w:rsidR="00A25744" w:rsidRDefault="00A25744" w:rsidP="00A25744">
      <w:pPr>
        <w:pStyle w:val="PL"/>
      </w:pPr>
      <w:r>
        <w:t xml:space="preserve">        - type: object</w:t>
      </w:r>
    </w:p>
    <w:p w14:paraId="762CDA68" w14:textId="77777777" w:rsidR="00A25744" w:rsidRDefault="00A25744" w:rsidP="00A25744">
      <w:pPr>
        <w:pStyle w:val="PL"/>
      </w:pPr>
      <w:r>
        <w:t xml:space="preserve">          properties:</w:t>
      </w:r>
    </w:p>
    <w:p w14:paraId="31C3B76D" w14:textId="77777777" w:rsidR="00A25744" w:rsidRDefault="00A25744" w:rsidP="00A25744">
      <w:pPr>
        <w:pStyle w:val="PL"/>
      </w:pPr>
      <w:r>
        <w:t xml:space="preserve">            attributes:</w:t>
      </w:r>
    </w:p>
    <w:p w14:paraId="3C609CF3" w14:textId="77777777" w:rsidR="00A25744" w:rsidRDefault="00A25744" w:rsidP="00A25744">
      <w:pPr>
        <w:pStyle w:val="PL"/>
      </w:pPr>
      <w:r>
        <w:t xml:space="preserve">              allOf:</w:t>
      </w:r>
    </w:p>
    <w:p w14:paraId="6171F3A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B9C9A7D" w14:textId="77777777" w:rsidR="00A25744" w:rsidRDefault="00A25744" w:rsidP="00A25744">
      <w:pPr>
        <w:pStyle w:val="PL"/>
      </w:pPr>
      <w:r>
        <w:t xml:space="preserve">                - type: object</w:t>
      </w:r>
    </w:p>
    <w:p w14:paraId="71DFAB49" w14:textId="77777777" w:rsidR="00A25744" w:rsidRDefault="00A25744" w:rsidP="00A25744">
      <w:pPr>
        <w:pStyle w:val="PL"/>
      </w:pPr>
      <w:r>
        <w:t xml:space="preserve">                  properties:</w:t>
      </w:r>
    </w:p>
    <w:p w14:paraId="2CBB15B8" w14:textId="77777777" w:rsidR="00A25744" w:rsidRDefault="00A25744" w:rsidP="00A25744">
      <w:pPr>
        <w:pStyle w:val="PL"/>
      </w:pPr>
      <w:r>
        <w:t xml:space="preserve">                    plmnIdList:</w:t>
      </w:r>
    </w:p>
    <w:p w14:paraId="203CF39C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D5A7140" w14:textId="77777777" w:rsidR="00A25744" w:rsidRDefault="00A25744" w:rsidP="00A25744">
      <w:pPr>
        <w:pStyle w:val="PL"/>
      </w:pPr>
      <w:r>
        <w:t xml:space="preserve">                    sBIFqdn:</w:t>
      </w:r>
    </w:p>
    <w:p w14:paraId="71B78C53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98F3175" w14:textId="77777777" w:rsidR="00A25744" w:rsidRDefault="00A25744" w:rsidP="00A25744">
      <w:pPr>
        <w:pStyle w:val="PL"/>
      </w:pPr>
      <w:r>
        <w:t xml:space="preserve">                    snssaiList:</w:t>
      </w:r>
    </w:p>
    <w:p w14:paraId="75691F28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5CDD3093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C9D58BC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B61FC44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6917799E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44A19616" w14:textId="77777777" w:rsidR="00A25744" w:rsidRDefault="00A25744" w:rsidP="00A25744">
      <w:pPr>
        <w:pStyle w:val="PL"/>
      </w:pPr>
      <w:r>
        <w:t xml:space="preserve">                    configurable5QISetRef:</w:t>
      </w:r>
    </w:p>
    <w:p w14:paraId="0607B538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70BFD60B" w14:textId="77777777" w:rsidR="00A25744" w:rsidRDefault="00A25744" w:rsidP="00A25744">
      <w:pPr>
        <w:pStyle w:val="PL"/>
      </w:pPr>
      <w:r>
        <w:t xml:space="preserve">                    dynamic5QISetRef:</w:t>
      </w:r>
    </w:p>
    <w:p w14:paraId="0A8366C0" w14:textId="77777777" w:rsidR="00A25744" w:rsidRDefault="00A25744" w:rsidP="00A25744">
      <w:pPr>
        <w:pStyle w:val="PL"/>
      </w:pPr>
      <w:r>
        <w:t xml:space="preserve">                      $ref: 'TS28623_ComDefs.yaml#/components/schemas/Dn'</w:t>
      </w:r>
    </w:p>
    <w:p w14:paraId="6E0985E0" w14:textId="77777777" w:rsidR="00A25744" w:rsidRDefault="00A25744" w:rsidP="00A25744">
      <w:pPr>
        <w:pStyle w:val="PL"/>
      </w:pPr>
      <w:r>
        <w:t xml:space="preserve">                    supportedBMOList:</w:t>
      </w:r>
    </w:p>
    <w:p w14:paraId="7E61D011" w14:textId="77777777" w:rsidR="00A25744" w:rsidRDefault="00A25744" w:rsidP="00A25744">
      <w:pPr>
        <w:pStyle w:val="PL"/>
      </w:pPr>
      <w:r>
        <w:t xml:space="preserve">                      $ref: '#/components/schemas/SupportedBMOList'</w:t>
      </w:r>
    </w:p>
    <w:p w14:paraId="09781962" w14:textId="77777777" w:rsidR="00A25744" w:rsidRDefault="00A25744" w:rsidP="00A25744">
      <w:pPr>
        <w:pStyle w:val="PL"/>
      </w:pPr>
      <w:r>
        <w:t xml:space="preserve">                    predefinedPccRuleSetRefs:</w:t>
      </w:r>
    </w:p>
    <w:p w14:paraId="5F728C28" w14:textId="77777777" w:rsidR="00A25744" w:rsidRDefault="00A25744" w:rsidP="00A25744">
      <w:pPr>
        <w:pStyle w:val="PL"/>
      </w:pPr>
      <w:r>
        <w:t xml:space="preserve">                      $ref: 'TS28623_ComDefs.yaml#/components/schemas/DnList'              </w:t>
      </w:r>
    </w:p>
    <w:p w14:paraId="4877C647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5FE7347" w14:textId="77777777" w:rsidR="00A25744" w:rsidRDefault="00A25744" w:rsidP="00A25744">
      <w:pPr>
        <w:pStyle w:val="PL"/>
      </w:pPr>
      <w:r>
        <w:t xml:space="preserve">        - type: object</w:t>
      </w:r>
    </w:p>
    <w:p w14:paraId="7D992A54" w14:textId="77777777" w:rsidR="00A25744" w:rsidRDefault="00A25744" w:rsidP="00A25744">
      <w:pPr>
        <w:pStyle w:val="PL"/>
      </w:pPr>
      <w:r>
        <w:t xml:space="preserve">          properties:</w:t>
      </w:r>
    </w:p>
    <w:p w14:paraId="77F9D9EA" w14:textId="77777777" w:rsidR="00A25744" w:rsidRDefault="00A25744" w:rsidP="00A25744">
      <w:pPr>
        <w:pStyle w:val="PL"/>
      </w:pPr>
      <w:r>
        <w:lastRenderedPageBreak/>
        <w:t xml:space="preserve">            EP_N5:</w:t>
      </w:r>
    </w:p>
    <w:p w14:paraId="4729DA85" w14:textId="77777777" w:rsidR="00A25744" w:rsidRDefault="00A25744" w:rsidP="00A25744">
      <w:pPr>
        <w:pStyle w:val="PL"/>
      </w:pPr>
      <w:r>
        <w:t xml:space="preserve">              $ref: '#/components/schemas/EP_N5-Multiple'</w:t>
      </w:r>
    </w:p>
    <w:p w14:paraId="2BB10B8A" w14:textId="77777777" w:rsidR="00A25744" w:rsidRDefault="00A25744" w:rsidP="00A25744">
      <w:pPr>
        <w:pStyle w:val="PL"/>
      </w:pPr>
      <w:r>
        <w:t xml:space="preserve">            EP_N7:</w:t>
      </w:r>
    </w:p>
    <w:p w14:paraId="42148433" w14:textId="77777777" w:rsidR="00A25744" w:rsidRDefault="00A25744" w:rsidP="00A25744">
      <w:pPr>
        <w:pStyle w:val="PL"/>
      </w:pPr>
      <w:r>
        <w:t xml:space="preserve">              $ref: '#/components/schemas/EP_N7-Multiple'</w:t>
      </w:r>
    </w:p>
    <w:p w14:paraId="282074EA" w14:textId="77777777" w:rsidR="00A25744" w:rsidRDefault="00A25744" w:rsidP="00A25744">
      <w:pPr>
        <w:pStyle w:val="PL"/>
      </w:pPr>
      <w:r>
        <w:t xml:space="preserve">            EP_N15:</w:t>
      </w:r>
    </w:p>
    <w:p w14:paraId="00320D6D" w14:textId="77777777" w:rsidR="00A25744" w:rsidRDefault="00A25744" w:rsidP="00A25744">
      <w:pPr>
        <w:pStyle w:val="PL"/>
      </w:pPr>
      <w:r>
        <w:t xml:space="preserve">              $ref: '#/components/schemas/EP_N15-Multiple'</w:t>
      </w:r>
    </w:p>
    <w:p w14:paraId="1B39CEF7" w14:textId="77777777" w:rsidR="00A25744" w:rsidRDefault="00A25744" w:rsidP="00A25744">
      <w:pPr>
        <w:pStyle w:val="PL"/>
      </w:pPr>
      <w:r>
        <w:t xml:space="preserve">            EP_N16:</w:t>
      </w:r>
    </w:p>
    <w:p w14:paraId="13C58E56" w14:textId="77777777" w:rsidR="00A25744" w:rsidRDefault="00A25744" w:rsidP="00A25744">
      <w:pPr>
        <w:pStyle w:val="PL"/>
      </w:pPr>
      <w:r>
        <w:t xml:space="preserve">              $ref: '#/components/schemas/EP_N16-Multiple'</w:t>
      </w:r>
    </w:p>
    <w:p w14:paraId="1CF22860" w14:textId="77777777" w:rsidR="00A25744" w:rsidRDefault="00A25744" w:rsidP="00A25744">
      <w:pPr>
        <w:pStyle w:val="PL"/>
      </w:pPr>
      <w:r>
        <w:t xml:space="preserve">            EP_Rx:</w:t>
      </w:r>
    </w:p>
    <w:p w14:paraId="1103A805" w14:textId="77777777" w:rsidR="00A25744" w:rsidRDefault="00A25744" w:rsidP="00A25744">
      <w:pPr>
        <w:pStyle w:val="PL"/>
      </w:pPr>
      <w:r>
        <w:t xml:space="preserve">              $ref: '#/components/schemas/EP_Rx-Multiple'</w:t>
      </w:r>
    </w:p>
    <w:p w14:paraId="545183AF" w14:textId="77777777" w:rsidR="00A25744" w:rsidRDefault="00A25744" w:rsidP="00A25744">
      <w:pPr>
        <w:pStyle w:val="PL"/>
      </w:pPr>
    </w:p>
    <w:p w14:paraId="5635AF6F" w14:textId="77777777" w:rsidR="00A25744" w:rsidRDefault="00A25744" w:rsidP="00A25744">
      <w:pPr>
        <w:pStyle w:val="PL"/>
      </w:pPr>
      <w:r>
        <w:t xml:space="preserve">    AusfFunction-Single:</w:t>
      </w:r>
    </w:p>
    <w:p w14:paraId="64980D83" w14:textId="77777777" w:rsidR="00A25744" w:rsidRDefault="00A25744" w:rsidP="00A25744">
      <w:pPr>
        <w:pStyle w:val="PL"/>
      </w:pPr>
      <w:r>
        <w:t xml:space="preserve">      allOf:</w:t>
      </w:r>
    </w:p>
    <w:p w14:paraId="384B52C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B35D42" w14:textId="77777777" w:rsidR="00A25744" w:rsidRDefault="00A25744" w:rsidP="00A25744">
      <w:pPr>
        <w:pStyle w:val="PL"/>
      </w:pPr>
      <w:r>
        <w:t xml:space="preserve">        - type: object</w:t>
      </w:r>
    </w:p>
    <w:p w14:paraId="480D72F6" w14:textId="77777777" w:rsidR="00A25744" w:rsidRDefault="00A25744" w:rsidP="00A25744">
      <w:pPr>
        <w:pStyle w:val="PL"/>
      </w:pPr>
      <w:r>
        <w:t xml:space="preserve">          properties:</w:t>
      </w:r>
    </w:p>
    <w:p w14:paraId="470013DE" w14:textId="77777777" w:rsidR="00A25744" w:rsidRDefault="00A25744" w:rsidP="00A25744">
      <w:pPr>
        <w:pStyle w:val="PL"/>
      </w:pPr>
      <w:r>
        <w:t xml:space="preserve">            attributes:</w:t>
      </w:r>
    </w:p>
    <w:p w14:paraId="690716F2" w14:textId="77777777" w:rsidR="00A25744" w:rsidRDefault="00A25744" w:rsidP="00A25744">
      <w:pPr>
        <w:pStyle w:val="PL"/>
      </w:pPr>
      <w:r>
        <w:t xml:space="preserve">              allOf:</w:t>
      </w:r>
    </w:p>
    <w:p w14:paraId="50081FF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2BE858B" w14:textId="77777777" w:rsidR="00A25744" w:rsidRDefault="00A25744" w:rsidP="00A25744">
      <w:pPr>
        <w:pStyle w:val="PL"/>
      </w:pPr>
      <w:r>
        <w:t xml:space="preserve">                - type: object</w:t>
      </w:r>
    </w:p>
    <w:p w14:paraId="4215FE49" w14:textId="77777777" w:rsidR="00A25744" w:rsidRDefault="00A25744" w:rsidP="00A25744">
      <w:pPr>
        <w:pStyle w:val="PL"/>
      </w:pPr>
      <w:r>
        <w:t xml:space="preserve">                  properties:</w:t>
      </w:r>
    </w:p>
    <w:p w14:paraId="60C919B9" w14:textId="77777777" w:rsidR="00A25744" w:rsidRDefault="00A25744" w:rsidP="00A25744">
      <w:pPr>
        <w:pStyle w:val="PL"/>
      </w:pPr>
      <w:r>
        <w:t xml:space="preserve">                    plmnIdList:</w:t>
      </w:r>
    </w:p>
    <w:p w14:paraId="1DECBAEE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1DCC0572" w14:textId="77777777" w:rsidR="00A25744" w:rsidRDefault="00A25744" w:rsidP="00A25744">
      <w:pPr>
        <w:pStyle w:val="PL"/>
      </w:pPr>
      <w:r>
        <w:t xml:space="preserve">                    sBIFqdn:</w:t>
      </w:r>
    </w:p>
    <w:p w14:paraId="36F996B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018D6EF" w14:textId="77777777" w:rsidR="00A25744" w:rsidRDefault="00A25744" w:rsidP="00A25744">
      <w:pPr>
        <w:pStyle w:val="PL"/>
      </w:pPr>
      <w:r>
        <w:t xml:space="preserve">                    snssaiList:</w:t>
      </w:r>
    </w:p>
    <w:p w14:paraId="73FA557B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65AE3489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722587D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2BA9A2C1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25D59CCF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EED6ABF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524E80B" w14:textId="77777777" w:rsidR="00A25744" w:rsidRDefault="00A25744" w:rsidP="00A25744">
      <w:pPr>
        <w:pStyle w:val="PL"/>
      </w:pPr>
      <w:r>
        <w:t xml:space="preserve">        - type: object</w:t>
      </w:r>
    </w:p>
    <w:p w14:paraId="33E6D2DA" w14:textId="77777777" w:rsidR="00A25744" w:rsidRDefault="00A25744" w:rsidP="00A25744">
      <w:pPr>
        <w:pStyle w:val="PL"/>
      </w:pPr>
      <w:r>
        <w:t xml:space="preserve">          properties:</w:t>
      </w:r>
    </w:p>
    <w:p w14:paraId="3933BB67" w14:textId="77777777" w:rsidR="00A25744" w:rsidRDefault="00A25744" w:rsidP="00A25744">
      <w:pPr>
        <w:pStyle w:val="PL"/>
      </w:pPr>
      <w:r>
        <w:t xml:space="preserve">            EP_N12:</w:t>
      </w:r>
    </w:p>
    <w:p w14:paraId="10A93FD4" w14:textId="77777777" w:rsidR="00A25744" w:rsidRDefault="00A25744" w:rsidP="00A25744">
      <w:pPr>
        <w:pStyle w:val="PL"/>
      </w:pPr>
      <w:r>
        <w:t xml:space="preserve">              $ref: '#/components/schemas/EP_N12-Multiple'</w:t>
      </w:r>
    </w:p>
    <w:p w14:paraId="48026096" w14:textId="77777777" w:rsidR="00A25744" w:rsidRDefault="00A25744" w:rsidP="00A25744">
      <w:pPr>
        <w:pStyle w:val="PL"/>
      </w:pPr>
      <w:r>
        <w:t xml:space="preserve">            EP_N13:</w:t>
      </w:r>
    </w:p>
    <w:p w14:paraId="1E4039A7" w14:textId="77777777" w:rsidR="00A25744" w:rsidRDefault="00A25744" w:rsidP="00A25744">
      <w:pPr>
        <w:pStyle w:val="PL"/>
      </w:pPr>
      <w:r>
        <w:t xml:space="preserve">              $ref: '#/components/schemas/EP_N13-Multiple'</w:t>
      </w:r>
    </w:p>
    <w:p w14:paraId="20F0895F" w14:textId="77777777" w:rsidR="00A25744" w:rsidRDefault="00A25744" w:rsidP="00A25744">
      <w:pPr>
        <w:pStyle w:val="PL"/>
      </w:pPr>
      <w:r>
        <w:t xml:space="preserve">    UdmFunction-Single:</w:t>
      </w:r>
    </w:p>
    <w:p w14:paraId="46D2C2D9" w14:textId="77777777" w:rsidR="00A25744" w:rsidRDefault="00A25744" w:rsidP="00A25744">
      <w:pPr>
        <w:pStyle w:val="PL"/>
      </w:pPr>
      <w:r>
        <w:t xml:space="preserve">      allOf:</w:t>
      </w:r>
    </w:p>
    <w:p w14:paraId="1E89E7A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B88F64B" w14:textId="77777777" w:rsidR="00A25744" w:rsidRDefault="00A25744" w:rsidP="00A25744">
      <w:pPr>
        <w:pStyle w:val="PL"/>
      </w:pPr>
      <w:r>
        <w:t xml:space="preserve">        - type: object</w:t>
      </w:r>
    </w:p>
    <w:p w14:paraId="405D620E" w14:textId="77777777" w:rsidR="00A25744" w:rsidRDefault="00A25744" w:rsidP="00A25744">
      <w:pPr>
        <w:pStyle w:val="PL"/>
      </w:pPr>
      <w:r>
        <w:t xml:space="preserve">          properties:</w:t>
      </w:r>
    </w:p>
    <w:p w14:paraId="59877F83" w14:textId="77777777" w:rsidR="00A25744" w:rsidRDefault="00A25744" w:rsidP="00A25744">
      <w:pPr>
        <w:pStyle w:val="PL"/>
      </w:pPr>
      <w:r>
        <w:t xml:space="preserve">            attributes:</w:t>
      </w:r>
    </w:p>
    <w:p w14:paraId="3E33A8EB" w14:textId="77777777" w:rsidR="00A25744" w:rsidRDefault="00A25744" w:rsidP="00A25744">
      <w:pPr>
        <w:pStyle w:val="PL"/>
      </w:pPr>
      <w:r>
        <w:t xml:space="preserve">              allOf:</w:t>
      </w:r>
    </w:p>
    <w:p w14:paraId="5EE4218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0E70FEE" w14:textId="77777777" w:rsidR="00A25744" w:rsidRDefault="00A25744" w:rsidP="00A25744">
      <w:pPr>
        <w:pStyle w:val="PL"/>
      </w:pPr>
      <w:r>
        <w:t xml:space="preserve">                - type: object</w:t>
      </w:r>
    </w:p>
    <w:p w14:paraId="6B5B2022" w14:textId="77777777" w:rsidR="00A25744" w:rsidRDefault="00A25744" w:rsidP="00A25744">
      <w:pPr>
        <w:pStyle w:val="PL"/>
      </w:pPr>
      <w:r>
        <w:t xml:space="preserve">                  properties:</w:t>
      </w:r>
    </w:p>
    <w:p w14:paraId="21ECB02A" w14:textId="77777777" w:rsidR="00A25744" w:rsidRDefault="00A25744" w:rsidP="00A25744">
      <w:pPr>
        <w:pStyle w:val="PL"/>
      </w:pPr>
      <w:r>
        <w:t xml:space="preserve">                    plmnIdList:</w:t>
      </w:r>
    </w:p>
    <w:p w14:paraId="102EFFD2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7618D67B" w14:textId="77777777" w:rsidR="00A25744" w:rsidRDefault="00A25744" w:rsidP="00A25744">
      <w:pPr>
        <w:pStyle w:val="PL"/>
      </w:pPr>
      <w:r>
        <w:t xml:space="preserve">                    sBIFqdn:</w:t>
      </w:r>
    </w:p>
    <w:p w14:paraId="31E9198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6863394" w14:textId="77777777" w:rsidR="00A25744" w:rsidRDefault="00A25744" w:rsidP="00A25744">
      <w:pPr>
        <w:pStyle w:val="PL"/>
      </w:pPr>
      <w:r>
        <w:t xml:space="preserve">                    snssaiList:</w:t>
      </w:r>
    </w:p>
    <w:p w14:paraId="75758A2E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3943099D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BD48C1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40F808A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61C2DF5C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BFFB33A" w14:textId="77777777" w:rsidR="00A25744" w:rsidRDefault="00A25744" w:rsidP="00A25744">
      <w:pPr>
        <w:pStyle w:val="PL"/>
      </w:pPr>
      <w:r>
        <w:t xml:space="preserve">                    eCSAddrConfigInfo:</w:t>
      </w:r>
    </w:p>
    <w:p w14:paraId="6B8B73A3" w14:textId="77777777" w:rsidR="00A25744" w:rsidRDefault="00A25744" w:rsidP="00A25744">
      <w:pPr>
        <w:pStyle w:val="PL"/>
      </w:pPr>
      <w:r>
        <w:t xml:space="preserve">                      $ref: '#/components/schemas/ECSAddrConfigInfo'</w:t>
      </w:r>
    </w:p>
    <w:p w14:paraId="5FE01D9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3DB0623" w14:textId="77777777" w:rsidR="00A25744" w:rsidRDefault="00A25744" w:rsidP="00A25744">
      <w:pPr>
        <w:pStyle w:val="PL"/>
      </w:pPr>
      <w:r>
        <w:t xml:space="preserve">        - type: object</w:t>
      </w:r>
    </w:p>
    <w:p w14:paraId="74874AF9" w14:textId="77777777" w:rsidR="00A25744" w:rsidRDefault="00A25744" w:rsidP="00A25744">
      <w:pPr>
        <w:pStyle w:val="PL"/>
      </w:pPr>
      <w:r>
        <w:t xml:space="preserve">          properties:</w:t>
      </w:r>
    </w:p>
    <w:p w14:paraId="05541FA2" w14:textId="77777777" w:rsidR="00A25744" w:rsidRDefault="00A25744" w:rsidP="00A25744">
      <w:pPr>
        <w:pStyle w:val="PL"/>
      </w:pPr>
      <w:r>
        <w:t xml:space="preserve">            EP_N8:</w:t>
      </w:r>
    </w:p>
    <w:p w14:paraId="074E2FFE" w14:textId="77777777" w:rsidR="00A25744" w:rsidRDefault="00A25744" w:rsidP="00A25744">
      <w:pPr>
        <w:pStyle w:val="PL"/>
      </w:pPr>
      <w:r>
        <w:t xml:space="preserve">              $ref: '#/components/schemas/EP_N8-Multiple'</w:t>
      </w:r>
    </w:p>
    <w:p w14:paraId="5D93E835" w14:textId="77777777" w:rsidR="00A25744" w:rsidRDefault="00A25744" w:rsidP="00A25744">
      <w:pPr>
        <w:pStyle w:val="PL"/>
      </w:pPr>
      <w:r>
        <w:t xml:space="preserve">            EP_N10:</w:t>
      </w:r>
    </w:p>
    <w:p w14:paraId="0E40174B" w14:textId="77777777" w:rsidR="00A25744" w:rsidRDefault="00A25744" w:rsidP="00A25744">
      <w:pPr>
        <w:pStyle w:val="PL"/>
      </w:pPr>
      <w:r>
        <w:t xml:space="preserve">              $ref: '#/components/schemas/EP_N10-Multiple'</w:t>
      </w:r>
    </w:p>
    <w:p w14:paraId="4BCA4A26" w14:textId="77777777" w:rsidR="00A25744" w:rsidRDefault="00A25744" w:rsidP="00A25744">
      <w:pPr>
        <w:pStyle w:val="PL"/>
      </w:pPr>
      <w:r>
        <w:t xml:space="preserve">            EP_N13:</w:t>
      </w:r>
    </w:p>
    <w:p w14:paraId="2A8B6C99" w14:textId="77777777" w:rsidR="00A25744" w:rsidRDefault="00A25744" w:rsidP="00A25744">
      <w:pPr>
        <w:pStyle w:val="PL"/>
      </w:pPr>
      <w:r>
        <w:t xml:space="preserve">              $ref: '#/components/schemas/EP_N13-Multiple'</w:t>
      </w:r>
    </w:p>
    <w:p w14:paraId="41D1E66D" w14:textId="77777777" w:rsidR="00A25744" w:rsidRDefault="00A25744" w:rsidP="00A25744">
      <w:pPr>
        <w:pStyle w:val="PL"/>
      </w:pPr>
      <w:r>
        <w:t xml:space="preserve">    UdrFunction-Single:</w:t>
      </w:r>
    </w:p>
    <w:p w14:paraId="2C81A9F5" w14:textId="77777777" w:rsidR="00A25744" w:rsidRDefault="00A25744" w:rsidP="00A25744">
      <w:pPr>
        <w:pStyle w:val="PL"/>
      </w:pPr>
      <w:r>
        <w:t xml:space="preserve">      allOf:</w:t>
      </w:r>
    </w:p>
    <w:p w14:paraId="0561E4FD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79A6E3E" w14:textId="77777777" w:rsidR="00A25744" w:rsidRDefault="00A25744" w:rsidP="00A25744">
      <w:pPr>
        <w:pStyle w:val="PL"/>
      </w:pPr>
      <w:r>
        <w:t xml:space="preserve">        - type: object</w:t>
      </w:r>
    </w:p>
    <w:p w14:paraId="1A83FA12" w14:textId="77777777" w:rsidR="00A25744" w:rsidRDefault="00A25744" w:rsidP="00A25744">
      <w:pPr>
        <w:pStyle w:val="PL"/>
      </w:pPr>
      <w:r>
        <w:t xml:space="preserve">          properties:</w:t>
      </w:r>
    </w:p>
    <w:p w14:paraId="541D4B32" w14:textId="77777777" w:rsidR="00A25744" w:rsidRDefault="00A25744" w:rsidP="00A25744">
      <w:pPr>
        <w:pStyle w:val="PL"/>
      </w:pPr>
      <w:r>
        <w:t xml:space="preserve">            attributes:</w:t>
      </w:r>
    </w:p>
    <w:p w14:paraId="02DAA206" w14:textId="77777777" w:rsidR="00A25744" w:rsidRDefault="00A25744" w:rsidP="00A25744">
      <w:pPr>
        <w:pStyle w:val="PL"/>
      </w:pPr>
      <w:r>
        <w:t xml:space="preserve">              allOf:</w:t>
      </w:r>
    </w:p>
    <w:p w14:paraId="188660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61EA796" w14:textId="77777777" w:rsidR="00A25744" w:rsidRDefault="00A25744" w:rsidP="00A25744">
      <w:pPr>
        <w:pStyle w:val="PL"/>
      </w:pPr>
      <w:r>
        <w:t xml:space="preserve">                - type: object</w:t>
      </w:r>
    </w:p>
    <w:p w14:paraId="11101B6F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31F92134" w14:textId="77777777" w:rsidR="00A25744" w:rsidRDefault="00A25744" w:rsidP="00A25744">
      <w:pPr>
        <w:pStyle w:val="PL"/>
      </w:pPr>
      <w:r>
        <w:t xml:space="preserve">                    plmnIdList:</w:t>
      </w:r>
    </w:p>
    <w:p w14:paraId="3D7BA45A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4B5CF014" w14:textId="77777777" w:rsidR="00A25744" w:rsidRDefault="00A25744" w:rsidP="00A25744">
      <w:pPr>
        <w:pStyle w:val="PL"/>
      </w:pPr>
      <w:r>
        <w:t xml:space="preserve">                    sBIFqdn:</w:t>
      </w:r>
    </w:p>
    <w:p w14:paraId="477311DF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481735A" w14:textId="77777777" w:rsidR="00A25744" w:rsidRDefault="00A25744" w:rsidP="00A25744">
      <w:pPr>
        <w:pStyle w:val="PL"/>
      </w:pPr>
      <w:r>
        <w:t xml:space="preserve">                    snssaiList:</w:t>
      </w:r>
    </w:p>
    <w:p w14:paraId="15330749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61AB28D9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E4B08E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FA1CB0E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CF7AE08" w14:textId="77777777" w:rsidR="00A25744" w:rsidRDefault="00A25744" w:rsidP="00A25744">
      <w:pPr>
        <w:pStyle w:val="PL"/>
      </w:pPr>
      <w:r>
        <w:t xml:space="preserve">    UdsfFunction-Single:</w:t>
      </w:r>
    </w:p>
    <w:p w14:paraId="64DC297E" w14:textId="77777777" w:rsidR="00A25744" w:rsidRDefault="00A25744" w:rsidP="00A25744">
      <w:pPr>
        <w:pStyle w:val="PL"/>
      </w:pPr>
      <w:r>
        <w:t xml:space="preserve">      allOf:</w:t>
      </w:r>
    </w:p>
    <w:p w14:paraId="6D30B6A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0DB92B0" w14:textId="77777777" w:rsidR="00A25744" w:rsidRDefault="00A25744" w:rsidP="00A25744">
      <w:pPr>
        <w:pStyle w:val="PL"/>
      </w:pPr>
      <w:r>
        <w:t xml:space="preserve">        - type: object</w:t>
      </w:r>
    </w:p>
    <w:p w14:paraId="02972D01" w14:textId="77777777" w:rsidR="00A25744" w:rsidRDefault="00A25744" w:rsidP="00A25744">
      <w:pPr>
        <w:pStyle w:val="PL"/>
      </w:pPr>
      <w:r>
        <w:t xml:space="preserve">          properties:</w:t>
      </w:r>
    </w:p>
    <w:p w14:paraId="7CA62247" w14:textId="77777777" w:rsidR="00A25744" w:rsidRDefault="00A25744" w:rsidP="00A25744">
      <w:pPr>
        <w:pStyle w:val="PL"/>
      </w:pPr>
      <w:r>
        <w:t xml:space="preserve">            attributes:</w:t>
      </w:r>
    </w:p>
    <w:p w14:paraId="0C7DFBDC" w14:textId="77777777" w:rsidR="00A25744" w:rsidRDefault="00A25744" w:rsidP="00A25744">
      <w:pPr>
        <w:pStyle w:val="PL"/>
      </w:pPr>
      <w:r>
        <w:t xml:space="preserve">              allOf:</w:t>
      </w:r>
    </w:p>
    <w:p w14:paraId="5833EE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B3F6AD8" w14:textId="77777777" w:rsidR="00A25744" w:rsidRDefault="00A25744" w:rsidP="00A25744">
      <w:pPr>
        <w:pStyle w:val="PL"/>
      </w:pPr>
      <w:r>
        <w:t xml:space="preserve">                - type: object</w:t>
      </w:r>
    </w:p>
    <w:p w14:paraId="2AF2B451" w14:textId="77777777" w:rsidR="00A25744" w:rsidRDefault="00A25744" w:rsidP="00A25744">
      <w:pPr>
        <w:pStyle w:val="PL"/>
      </w:pPr>
      <w:r>
        <w:t xml:space="preserve">                  properties:</w:t>
      </w:r>
    </w:p>
    <w:p w14:paraId="3BFC44B8" w14:textId="77777777" w:rsidR="00A25744" w:rsidRDefault="00A25744" w:rsidP="00A25744">
      <w:pPr>
        <w:pStyle w:val="PL"/>
      </w:pPr>
      <w:r>
        <w:t xml:space="preserve">                    plmnIdList:</w:t>
      </w:r>
    </w:p>
    <w:p w14:paraId="57E510A6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09BC86ED" w14:textId="77777777" w:rsidR="00A25744" w:rsidRDefault="00A25744" w:rsidP="00A25744">
      <w:pPr>
        <w:pStyle w:val="PL"/>
      </w:pPr>
      <w:r>
        <w:t xml:space="preserve">                    sBIFqdn:</w:t>
      </w:r>
    </w:p>
    <w:p w14:paraId="2090E4AD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1A18BA0" w14:textId="77777777" w:rsidR="00A25744" w:rsidRDefault="00A25744" w:rsidP="00A25744">
      <w:pPr>
        <w:pStyle w:val="PL"/>
      </w:pPr>
      <w:r>
        <w:t xml:space="preserve">                    snssaiList:</w:t>
      </w:r>
    </w:p>
    <w:p w14:paraId="5D765D9A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20F1CD1D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756A826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527DB91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C333207" w14:textId="77777777" w:rsidR="00A25744" w:rsidRDefault="00A25744" w:rsidP="00A25744">
      <w:pPr>
        <w:pStyle w:val="PL"/>
      </w:pPr>
      <w:r>
        <w:t xml:space="preserve">    NrfFunction-Single:</w:t>
      </w:r>
    </w:p>
    <w:p w14:paraId="1312FBA1" w14:textId="77777777" w:rsidR="00A25744" w:rsidRDefault="00A25744" w:rsidP="00A25744">
      <w:pPr>
        <w:pStyle w:val="PL"/>
      </w:pPr>
      <w:r>
        <w:t xml:space="preserve">      allOf:</w:t>
      </w:r>
    </w:p>
    <w:p w14:paraId="5A4C151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3D2301B" w14:textId="77777777" w:rsidR="00A25744" w:rsidRDefault="00A25744" w:rsidP="00A25744">
      <w:pPr>
        <w:pStyle w:val="PL"/>
      </w:pPr>
      <w:r>
        <w:t xml:space="preserve">        - type: object</w:t>
      </w:r>
    </w:p>
    <w:p w14:paraId="218C555A" w14:textId="77777777" w:rsidR="00A25744" w:rsidRDefault="00A25744" w:rsidP="00A25744">
      <w:pPr>
        <w:pStyle w:val="PL"/>
      </w:pPr>
      <w:r>
        <w:t xml:space="preserve">          properties:</w:t>
      </w:r>
    </w:p>
    <w:p w14:paraId="1FB3137F" w14:textId="77777777" w:rsidR="00A25744" w:rsidRDefault="00A25744" w:rsidP="00A25744">
      <w:pPr>
        <w:pStyle w:val="PL"/>
      </w:pPr>
      <w:r>
        <w:t xml:space="preserve">            attributes:</w:t>
      </w:r>
    </w:p>
    <w:p w14:paraId="33FFB2A6" w14:textId="77777777" w:rsidR="00A25744" w:rsidRDefault="00A25744" w:rsidP="00A25744">
      <w:pPr>
        <w:pStyle w:val="PL"/>
      </w:pPr>
      <w:r>
        <w:t xml:space="preserve">              allOf:</w:t>
      </w:r>
    </w:p>
    <w:p w14:paraId="73755707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7798A7BE" w14:textId="77777777" w:rsidR="00A25744" w:rsidRDefault="00A25744" w:rsidP="00A25744">
      <w:pPr>
        <w:pStyle w:val="PL"/>
      </w:pPr>
      <w:r>
        <w:t xml:space="preserve">                - type: object</w:t>
      </w:r>
    </w:p>
    <w:p w14:paraId="36681C22" w14:textId="77777777" w:rsidR="00A25744" w:rsidRDefault="00A25744" w:rsidP="00A25744">
      <w:pPr>
        <w:pStyle w:val="PL"/>
      </w:pPr>
      <w:r>
        <w:t xml:space="preserve">                  properties:</w:t>
      </w:r>
    </w:p>
    <w:p w14:paraId="530C24C9" w14:textId="77777777" w:rsidR="00A25744" w:rsidRDefault="00A25744" w:rsidP="00A25744">
      <w:pPr>
        <w:pStyle w:val="PL"/>
      </w:pPr>
      <w:r>
        <w:t xml:space="preserve">                    plmnIdList:</w:t>
      </w:r>
    </w:p>
    <w:p w14:paraId="13EC0418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065D4B9" w14:textId="77777777" w:rsidR="00A25744" w:rsidRDefault="00A25744" w:rsidP="00A25744">
      <w:pPr>
        <w:pStyle w:val="PL"/>
      </w:pPr>
      <w:r>
        <w:t xml:space="preserve">                    sBIFqdn:</w:t>
      </w:r>
    </w:p>
    <w:p w14:paraId="3D9EAC67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0B48B42D" w14:textId="77777777" w:rsidR="00A25744" w:rsidRDefault="00A25744" w:rsidP="00A25744">
      <w:pPr>
        <w:pStyle w:val="PL"/>
      </w:pPr>
      <w:r>
        <w:t xml:space="preserve">                    cNSIIdList:</w:t>
      </w:r>
    </w:p>
    <w:p w14:paraId="7F34E422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2B20D8A0" w14:textId="77777777" w:rsidR="00A25744" w:rsidRDefault="00A25744" w:rsidP="00A25744">
      <w:pPr>
        <w:pStyle w:val="PL"/>
      </w:pPr>
      <w:r>
        <w:t xml:space="preserve">                    nFProfileList:</w:t>
      </w:r>
    </w:p>
    <w:p w14:paraId="262337BC" w14:textId="77777777" w:rsidR="00A25744" w:rsidRDefault="00A25744" w:rsidP="00A25744">
      <w:pPr>
        <w:pStyle w:val="PL"/>
      </w:pPr>
      <w:r>
        <w:t xml:space="preserve">                      $ref: '#/components/schemas/NFProfileList'</w:t>
      </w:r>
    </w:p>
    <w:p w14:paraId="301DF752" w14:textId="77777777" w:rsidR="00A25744" w:rsidRDefault="00A25744" w:rsidP="00A25744">
      <w:pPr>
        <w:pStyle w:val="PL"/>
      </w:pPr>
      <w:r>
        <w:t xml:space="preserve">                    snssaiList:</w:t>
      </w:r>
    </w:p>
    <w:p w14:paraId="08A5DE55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5E4F18A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B728EB9" w14:textId="77777777" w:rsidR="00A25744" w:rsidRDefault="00A25744" w:rsidP="00A25744">
      <w:pPr>
        <w:pStyle w:val="PL"/>
      </w:pPr>
      <w:r>
        <w:t xml:space="preserve">        - type: object</w:t>
      </w:r>
    </w:p>
    <w:p w14:paraId="14DA1BF0" w14:textId="77777777" w:rsidR="00A25744" w:rsidRDefault="00A25744" w:rsidP="00A25744">
      <w:pPr>
        <w:pStyle w:val="PL"/>
      </w:pPr>
      <w:r>
        <w:t xml:space="preserve">          properties:</w:t>
      </w:r>
    </w:p>
    <w:p w14:paraId="0E6E79AB" w14:textId="77777777" w:rsidR="00A25744" w:rsidRDefault="00A25744" w:rsidP="00A25744">
      <w:pPr>
        <w:pStyle w:val="PL"/>
      </w:pPr>
      <w:r>
        <w:t xml:space="preserve">            EP_N27:</w:t>
      </w:r>
    </w:p>
    <w:p w14:paraId="3F3E406E" w14:textId="77777777" w:rsidR="00A25744" w:rsidRDefault="00A25744" w:rsidP="00A25744">
      <w:pPr>
        <w:pStyle w:val="PL"/>
      </w:pPr>
      <w:r>
        <w:t xml:space="preserve">              $ref: '#/components/schemas/EP_N27-Multiple'</w:t>
      </w:r>
    </w:p>
    <w:p w14:paraId="523A9559" w14:textId="77777777" w:rsidR="00A25744" w:rsidRDefault="00A25744" w:rsidP="00A25744">
      <w:pPr>
        <w:pStyle w:val="PL"/>
      </w:pPr>
      <w:r>
        <w:t xml:space="preserve">    NssfFunction-Single:</w:t>
      </w:r>
    </w:p>
    <w:p w14:paraId="2C806BEC" w14:textId="77777777" w:rsidR="00A25744" w:rsidRDefault="00A25744" w:rsidP="00A25744">
      <w:pPr>
        <w:pStyle w:val="PL"/>
      </w:pPr>
      <w:r>
        <w:t xml:space="preserve">      allOf:</w:t>
      </w:r>
    </w:p>
    <w:p w14:paraId="55B9087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6876F63" w14:textId="77777777" w:rsidR="00A25744" w:rsidRDefault="00A25744" w:rsidP="00A25744">
      <w:pPr>
        <w:pStyle w:val="PL"/>
      </w:pPr>
      <w:r>
        <w:t xml:space="preserve">        - type: object</w:t>
      </w:r>
    </w:p>
    <w:p w14:paraId="04C909DA" w14:textId="77777777" w:rsidR="00A25744" w:rsidRDefault="00A25744" w:rsidP="00A25744">
      <w:pPr>
        <w:pStyle w:val="PL"/>
      </w:pPr>
      <w:r>
        <w:t xml:space="preserve">          properties:</w:t>
      </w:r>
    </w:p>
    <w:p w14:paraId="2F8B9E5A" w14:textId="77777777" w:rsidR="00A25744" w:rsidRDefault="00A25744" w:rsidP="00A25744">
      <w:pPr>
        <w:pStyle w:val="PL"/>
      </w:pPr>
      <w:r>
        <w:t xml:space="preserve">            attributes:</w:t>
      </w:r>
    </w:p>
    <w:p w14:paraId="1A46B857" w14:textId="77777777" w:rsidR="00A25744" w:rsidRDefault="00A25744" w:rsidP="00A25744">
      <w:pPr>
        <w:pStyle w:val="PL"/>
      </w:pPr>
      <w:r>
        <w:t xml:space="preserve">              allOf:</w:t>
      </w:r>
    </w:p>
    <w:p w14:paraId="261AACAF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85F8F90" w14:textId="77777777" w:rsidR="00A25744" w:rsidRDefault="00A25744" w:rsidP="00A25744">
      <w:pPr>
        <w:pStyle w:val="PL"/>
      </w:pPr>
      <w:r>
        <w:t xml:space="preserve">                - type: object</w:t>
      </w:r>
    </w:p>
    <w:p w14:paraId="351366EC" w14:textId="77777777" w:rsidR="00A25744" w:rsidRDefault="00A25744" w:rsidP="00A25744">
      <w:pPr>
        <w:pStyle w:val="PL"/>
      </w:pPr>
      <w:r>
        <w:t xml:space="preserve">                  properties:</w:t>
      </w:r>
    </w:p>
    <w:p w14:paraId="44603CE2" w14:textId="77777777" w:rsidR="00A25744" w:rsidRDefault="00A25744" w:rsidP="00A25744">
      <w:pPr>
        <w:pStyle w:val="PL"/>
      </w:pPr>
      <w:r>
        <w:t xml:space="preserve">                    plmnIdList:</w:t>
      </w:r>
    </w:p>
    <w:p w14:paraId="3B0C7914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688DB8F9" w14:textId="77777777" w:rsidR="00A25744" w:rsidRDefault="00A25744" w:rsidP="00A25744">
      <w:pPr>
        <w:pStyle w:val="PL"/>
      </w:pPr>
      <w:r>
        <w:t xml:space="preserve">                    sBIFqdn:</w:t>
      </w:r>
    </w:p>
    <w:p w14:paraId="1FFE17F4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1E9A9E7" w14:textId="77777777" w:rsidR="00A25744" w:rsidRDefault="00A25744" w:rsidP="00A25744">
      <w:pPr>
        <w:pStyle w:val="PL"/>
      </w:pPr>
      <w:r>
        <w:t xml:space="preserve">                    cNSIIdList:</w:t>
      </w:r>
    </w:p>
    <w:p w14:paraId="2C2800F3" w14:textId="77777777" w:rsidR="00A25744" w:rsidRDefault="00A25744" w:rsidP="00A25744">
      <w:pPr>
        <w:pStyle w:val="PL"/>
      </w:pPr>
      <w:r>
        <w:t xml:space="preserve">                      $ref: '#/components/schemas/CNSIIdList'</w:t>
      </w:r>
    </w:p>
    <w:p w14:paraId="15B931D6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CB9A41F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78DA411B" w14:textId="77777777" w:rsidR="00A25744" w:rsidRDefault="00A25744" w:rsidP="00A25744">
      <w:pPr>
        <w:pStyle w:val="PL"/>
      </w:pPr>
      <w:r>
        <w:t xml:space="preserve">                    snssaiList:</w:t>
      </w:r>
    </w:p>
    <w:p w14:paraId="68008EC9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78729719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F1B915E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3FA4A395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2A245C34" w14:textId="77777777" w:rsidR="00A25744" w:rsidRDefault="00A25744" w:rsidP="00A25744">
      <w:pPr>
        <w:pStyle w:val="PL"/>
      </w:pPr>
      <w:r>
        <w:t xml:space="preserve">        - type: object</w:t>
      </w:r>
    </w:p>
    <w:p w14:paraId="4FF1FEE5" w14:textId="77777777" w:rsidR="00A25744" w:rsidRDefault="00A25744" w:rsidP="00A25744">
      <w:pPr>
        <w:pStyle w:val="PL"/>
      </w:pPr>
      <w:r>
        <w:lastRenderedPageBreak/>
        <w:t xml:space="preserve">          properties:</w:t>
      </w:r>
    </w:p>
    <w:p w14:paraId="11CC8663" w14:textId="77777777" w:rsidR="00A25744" w:rsidRDefault="00A25744" w:rsidP="00A25744">
      <w:pPr>
        <w:pStyle w:val="PL"/>
      </w:pPr>
      <w:r>
        <w:t xml:space="preserve">            EP_N22:</w:t>
      </w:r>
    </w:p>
    <w:p w14:paraId="6E4C4CB8" w14:textId="77777777" w:rsidR="00A25744" w:rsidRDefault="00A25744" w:rsidP="00A25744">
      <w:pPr>
        <w:pStyle w:val="PL"/>
      </w:pPr>
      <w:r>
        <w:t xml:space="preserve">              $ref: '#/components/schemas/EP_N22-Multiple'</w:t>
      </w:r>
    </w:p>
    <w:p w14:paraId="00281700" w14:textId="77777777" w:rsidR="00A25744" w:rsidRDefault="00A25744" w:rsidP="00A25744">
      <w:pPr>
        <w:pStyle w:val="PL"/>
      </w:pPr>
      <w:r>
        <w:t xml:space="preserve">            EP_N31:</w:t>
      </w:r>
    </w:p>
    <w:p w14:paraId="1D06FAB2" w14:textId="77777777" w:rsidR="00A25744" w:rsidRDefault="00A25744" w:rsidP="00A25744">
      <w:pPr>
        <w:pStyle w:val="PL"/>
      </w:pPr>
      <w:r>
        <w:t xml:space="preserve">              $ref: '#/components/schemas/EP_N31-Multiple'</w:t>
      </w:r>
    </w:p>
    <w:p w14:paraId="2FCC5223" w14:textId="77777777" w:rsidR="00A25744" w:rsidRDefault="00A25744" w:rsidP="00A25744">
      <w:pPr>
        <w:pStyle w:val="PL"/>
      </w:pPr>
      <w:r>
        <w:t xml:space="preserve">            EP_N34:</w:t>
      </w:r>
    </w:p>
    <w:p w14:paraId="4C77D7EA" w14:textId="77777777" w:rsidR="00A25744" w:rsidRDefault="00A25744" w:rsidP="00A25744">
      <w:pPr>
        <w:pStyle w:val="PL"/>
      </w:pPr>
      <w:r>
        <w:t xml:space="preserve">              $ref: '#/components/schemas/EP_N34-Multiple'</w:t>
      </w:r>
    </w:p>
    <w:p w14:paraId="2CA305A0" w14:textId="77777777" w:rsidR="00A25744" w:rsidRDefault="00A25744" w:rsidP="00A25744">
      <w:pPr>
        <w:pStyle w:val="PL"/>
      </w:pPr>
      <w:r>
        <w:t xml:space="preserve">    SmsfFunction-Single:</w:t>
      </w:r>
    </w:p>
    <w:p w14:paraId="051B87E5" w14:textId="77777777" w:rsidR="00A25744" w:rsidRDefault="00A25744" w:rsidP="00A25744">
      <w:pPr>
        <w:pStyle w:val="PL"/>
      </w:pPr>
      <w:r>
        <w:t xml:space="preserve">      allOf:</w:t>
      </w:r>
    </w:p>
    <w:p w14:paraId="0C391B9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5E3F03C" w14:textId="77777777" w:rsidR="00A25744" w:rsidRDefault="00A25744" w:rsidP="00A25744">
      <w:pPr>
        <w:pStyle w:val="PL"/>
      </w:pPr>
      <w:r>
        <w:t xml:space="preserve">        - type: object</w:t>
      </w:r>
    </w:p>
    <w:p w14:paraId="1483DDC1" w14:textId="77777777" w:rsidR="00A25744" w:rsidRDefault="00A25744" w:rsidP="00A25744">
      <w:pPr>
        <w:pStyle w:val="PL"/>
      </w:pPr>
      <w:r>
        <w:t xml:space="preserve">          properties:</w:t>
      </w:r>
    </w:p>
    <w:p w14:paraId="21DEF22F" w14:textId="77777777" w:rsidR="00A25744" w:rsidRDefault="00A25744" w:rsidP="00A25744">
      <w:pPr>
        <w:pStyle w:val="PL"/>
      </w:pPr>
      <w:r>
        <w:t xml:space="preserve">            attributes:</w:t>
      </w:r>
    </w:p>
    <w:p w14:paraId="00FDA9FA" w14:textId="77777777" w:rsidR="00A25744" w:rsidRDefault="00A25744" w:rsidP="00A25744">
      <w:pPr>
        <w:pStyle w:val="PL"/>
      </w:pPr>
      <w:r>
        <w:t xml:space="preserve">              allOf:</w:t>
      </w:r>
    </w:p>
    <w:p w14:paraId="1E6E987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13DAD882" w14:textId="77777777" w:rsidR="00A25744" w:rsidRDefault="00A25744" w:rsidP="00A25744">
      <w:pPr>
        <w:pStyle w:val="PL"/>
      </w:pPr>
      <w:r>
        <w:t xml:space="preserve">                - type: object</w:t>
      </w:r>
    </w:p>
    <w:p w14:paraId="4DB0ADB5" w14:textId="77777777" w:rsidR="00A25744" w:rsidRDefault="00A25744" w:rsidP="00A25744">
      <w:pPr>
        <w:pStyle w:val="PL"/>
      </w:pPr>
      <w:r>
        <w:t xml:space="preserve">                  properties:</w:t>
      </w:r>
    </w:p>
    <w:p w14:paraId="0E04DCF9" w14:textId="77777777" w:rsidR="00A25744" w:rsidRDefault="00A25744" w:rsidP="00A25744">
      <w:pPr>
        <w:pStyle w:val="PL"/>
      </w:pPr>
      <w:r>
        <w:t xml:space="preserve">                    plmnIdList:</w:t>
      </w:r>
    </w:p>
    <w:p w14:paraId="6B9E00F0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2796F824" w14:textId="77777777" w:rsidR="00A25744" w:rsidRDefault="00A25744" w:rsidP="00A25744">
      <w:pPr>
        <w:pStyle w:val="PL"/>
      </w:pPr>
      <w:r>
        <w:t xml:space="preserve">                    sBIFqdn:</w:t>
      </w:r>
    </w:p>
    <w:p w14:paraId="65BA47C8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660A12B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3413BC7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74323D3A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4663E104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00BC358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F5EB5DD" w14:textId="77777777" w:rsidR="00A25744" w:rsidRDefault="00A25744" w:rsidP="00A25744">
      <w:pPr>
        <w:pStyle w:val="PL"/>
      </w:pPr>
      <w:r>
        <w:t xml:space="preserve">        - type: object</w:t>
      </w:r>
    </w:p>
    <w:p w14:paraId="7F73CB1B" w14:textId="77777777" w:rsidR="00A25744" w:rsidRDefault="00A25744" w:rsidP="00A25744">
      <w:pPr>
        <w:pStyle w:val="PL"/>
      </w:pPr>
      <w:r>
        <w:t xml:space="preserve">          properties:</w:t>
      </w:r>
    </w:p>
    <w:p w14:paraId="1843BEBA" w14:textId="77777777" w:rsidR="00A25744" w:rsidRDefault="00A25744" w:rsidP="00A25744">
      <w:pPr>
        <w:pStyle w:val="PL"/>
      </w:pPr>
      <w:r>
        <w:t xml:space="preserve">            EP_N20:</w:t>
      </w:r>
    </w:p>
    <w:p w14:paraId="79F8990B" w14:textId="77777777" w:rsidR="00A25744" w:rsidRDefault="00A25744" w:rsidP="00A25744">
      <w:pPr>
        <w:pStyle w:val="PL"/>
      </w:pPr>
      <w:r>
        <w:t xml:space="preserve">              $ref: '#/components/schemas/EP_N20-Multiple'</w:t>
      </w:r>
    </w:p>
    <w:p w14:paraId="51143308" w14:textId="77777777" w:rsidR="00A25744" w:rsidRDefault="00A25744" w:rsidP="00A25744">
      <w:pPr>
        <w:pStyle w:val="PL"/>
      </w:pPr>
      <w:r>
        <w:t xml:space="preserve">            EP_N21:</w:t>
      </w:r>
    </w:p>
    <w:p w14:paraId="0EF69373" w14:textId="77777777" w:rsidR="00A25744" w:rsidRDefault="00A25744" w:rsidP="00A25744">
      <w:pPr>
        <w:pStyle w:val="PL"/>
      </w:pPr>
      <w:r>
        <w:t xml:space="preserve">              $ref: '#/components/schemas/EP_N21-Multiple'</w:t>
      </w:r>
    </w:p>
    <w:p w14:paraId="24835894" w14:textId="77777777" w:rsidR="00A25744" w:rsidRDefault="00A25744" w:rsidP="00A25744">
      <w:pPr>
        <w:pStyle w:val="PL"/>
      </w:pPr>
      <w:r>
        <w:t xml:space="preserve">            EP_MAP_SMSC:</w:t>
      </w:r>
    </w:p>
    <w:p w14:paraId="5DE9E946" w14:textId="77777777" w:rsidR="00A25744" w:rsidRDefault="00A25744" w:rsidP="00A25744">
      <w:pPr>
        <w:pStyle w:val="PL"/>
      </w:pPr>
      <w:r>
        <w:t xml:space="preserve">              $ref: '#/components/schemas/EP_MAP_SMSC-Multiple'</w:t>
      </w:r>
    </w:p>
    <w:p w14:paraId="71A71584" w14:textId="77777777" w:rsidR="00A25744" w:rsidRDefault="00A25744" w:rsidP="00A25744">
      <w:pPr>
        <w:pStyle w:val="PL"/>
      </w:pPr>
      <w:r>
        <w:t xml:space="preserve">    LmfFunction-Single:</w:t>
      </w:r>
    </w:p>
    <w:p w14:paraId="31F16928" w14:textId="77777777" w:rsidR="00A25744" w:rsidRDefault="00A25744" w:rsidP="00A25744">
      <w:pPr>
        <w:pStyle w:val="PL"/>
      </w:pPr>
      <w:r>
        <w:t xml:space="preserve">      allOf:</w:t>
      </w:r>
    </w:p>
    <w:p w14:paraId="155BF54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3DD8528" w14:textId="77777777" w:rsidR="00A25744" w:rsidRDefault="00A25744" w:rsidP="00A25744">
      <w:pPr>
        <w:pStyle w:val="PL"/>
      </w:pPr>
      <w:r>
        <w:t xml:space="preserve">        - type: object</w:t>
      </w:r>
    </w:p>
    <w:p w14:paraId="6449F345" w14:textId="77777777" w:rsidR="00A25744" w:rsidRDefault="00A25744" w:rsidP="00A25744">
      <w:pPr>
        <w:pStyle w:val="PL"/>
      </w:pPr>
      <w:r>
        <w:t xml:space="preserve">          properties:</w:t>
      </w:r>
    </w:p>
    <w:p w14:paraId="04069090" w14:textId="77777777" w:rsidR="00A25744" w:rsidRDefault="00A25744" w:rsidP="00A25744">
      <w:pPr>
        <w:pStyle w:val="PL"/>
      </w:pPr>
      <w:r>
        <w:t xml:space="preserve">            attributes:</w:t>
      </w:r>
    </w:p>
    <w:p w14:paraId="0AE48669" w14:textId="77777777" w:rsidR="00A25744" w:rsidRDefault="00A25744" w:rsidP="00A25744">
      <w:pPr>
        <w:pStyle w:val="PL"/>
      </w:pPr>
      <w:r>
        <w:t xml:space="preserve">              allOf:</w:t>
      </w:r>
    </w:p>
    <w:p w14:paraId="7C05100E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945E5D7" w14:textId="77777777" w:rsidR="00A25744" w:rsidRDefault="00A25744" w:rsidP="00A25744">
      <w:pPr>
        <w:pStyle w:val="PL"/>
      </w:pPr>
      <w:r>
        <w:t xml:space="preserve">                - type: object</w:t>
      </w:r>
    </w:p>
    <w:p w14:paraId="398F5394" w14:textId="77777777" w:rsidR="00A25744" w:rsidRDefault="00A25744" w:rsidP="00A25744">
      <w:pPr>
        <w:pStyle w:val="PL"/>
      </w:pPr>
      <w:r>
        <w:t xml:space="preserve">                  properties:</w:t>
      </w:r>
    </w:p>
    <w:p w14:paraId="4A8632E0" w14:textId="77777777" w:rsidR="00A25744" w:rsidRDefault="00A25744" w:rsidP="00A25744">
      <w:pPr>
        <w:pStyle w:val="PL"/>
      </w:pPr>
      <w:r>
        <w:t xml:space="preserve">                    plmnIdList:</w:t>
      </w:r>
    </w:p>
    <w:p w14:paraId="195A9A9D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43EA2757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08F41830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750AC47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0CEDD42C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1AF14E3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65155BD" w14:textId="77777777" w:rsidR="00A25744" w:rsidRDefault="00A25744" w:rsidP="00A25744">
      <w:pPr>
        <w:pStyle w:val="PL"/>
      </w:pPr>
      <w:r>
        <w:t xml:space="preserve">        - type: object</w:t>
      </w:r>
    </w:p>
    <w:p w14:paraId="69530661" w14:textId="77777777" w:rsidR="00A25744" w:rsidRDefault="00A25744" w:rsidP="00A25744">
      <w:pPr>
        <w:pStyle w:val="PL"/>
      </w:pPr>
      <w:r>
        <w:t xml:space="preserve">          properties:</w:t>
      </w:r>
    </w:p>
    <w:p w14:paraId="3128A576" w14:textId="77777777" w:rsidR="00A25744" w:rsidRDefault="00A25744" w:rsidP="00A25744">
      <w:pPr>
        <w:pStyle w:val="PL"/>
      </w:pPr>
      <w:r>
        <w:t xml:space="preserve">            EP_NL1:</w:t>
      </w:r>
    </w:p>
    <w:p w14:paraId="7F605AC2" w14:textId="77777777" w:rsidR="00A25744" w:rsidRDefault="00A25744" w:rsidP="00A25744">
      <w:pPr>
        <w:pStyle w:val="PL"/>
      </w:pPr>
      <w:r>
        <w:t xml:space="preserve">              $ref: '#/components/schemas/EP_NL1-Multiple'</w:t>
      </w:r>
    </w:p>
    <w:p w14:paraId="2C398044" w14:textId="77777777" w:rsidR="00A25744" w:rsidRDefault="00A25744" w:rsidP="00A25744">
      <w:pPr>
        <w:pStyle w:val="PL"/>
      </w:pPr>
      <w:r>
        <w:t xml:space="preserve">    NgeirFunction-Single:</w:t>
      </w:r>
    </w:p>
    <w:p w14:paraId="34FA74F7" w14:textId="77777777" w:rsidR="00A25744" w:rsidRDefault="00A25744" w:rsidP="00A25744">
      <w:pPr>
        <w:pStyle w:val="PL"/>
      </w:pPr>
      <w:r>
        <w:t xml:space="preserve">      allOf:</w:t>
      </w:r>
    </w:p>
    <w:p w14:paraId="0766046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FC44ACB" w14:textId="77777777" w:rsidR="00A25744" w:rsidRDefault="00A25744" w:rsidP="00A25744">
      <w:pPr>
        <w:pStyle w:val="PL"/>
      </w:pPr>
      <w:r>
        <w:t xml:space="preserve">        - type: object</w:t>
      </w:r>
    </w:p>
    <w:p w14:paraId="58764A5A" w14:textId="77777777" w:rsidR="00A25744" w:rsidRDefault="00A25744" w:rsidP="00A25744">
      <w:pPr>
        <w:pStyle w:val="PL"/>
      </w:pPr>
      <w:r>
        <w:t xml:space="preserve">          properties:</w:t>
      </w:r>
    </w:p>
    <w:p w14:paraId="4D0F3B3B" w14:textId="77777777" w:rsidR="00A25744" w:rsidRDefault="00A25744" w:rsidP="00A25744">
      <w:pPr>
        <w:pStyle w:val="PL"/>
      </w:pPr>
      <w:r>
        <w:t xml:space="preserve">            attributes:</w:t>
      </w:r>
    </w:p>
    <w:p w14:paraId="5C602CC9" w14:textId="77777777" w:rsidR="00A25744" w:rsidRDefault="00A25744" w:rsidP="00A25744">
      <w:pPr>
        <w:pStyle w:val="PL"/>
      </w:pPr>
      <w:r>
        <w:t xml:space="preserve">              allOf:</w:t>
      </w:r>
    </w:p>
    <w:p w14:paraId="70A2F980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374AA594" w14:textId="77777777" w:rsidR="00A25744" w:rsidRDefault="00A25744" w:rsidP="00A25744">
      <w:pPr>
        <w:pStyle w:val="PL"/>
      </w:pPr>
      <w:r>
        <w:t xml:space="preserve">                - type: object</w:t>
      </w:r>
    </w:p>
    <w:p w14:paraId="45BEDED4" w14:textId="77777777" w:rsidR="00A25744" w:rsidRDefault="00A25744" w:rsidP="00A25744">
      <w:pPr>
        <w:pStyle w:val="PL"/>
      </w:pPr>
      <w:r>
        <w:t xml:space="preserve">                  properties:</w:t>
      </w:r>
    </w:p>
    <w:p w14:paraId="46775078" w14:textId="77777777" w:rsidR="00A25744" w:rsidRDefault="00A25744" w:rsidP="00A25744">
      <w:pPr>
        <w:pStyle w:val="PL"/>
      </w:pPr>
      <w:r>
        <w:t xml:space="preserve">                    plmnIdList:</w:t>
      </w:r>
    </w:p>
    <w:p w14:paraId="6A56E32F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225668E1" w14:textId="77777777" w:rsidR="00A25744" w:rsidRDefault="00A25744" w:rsidP="00A25744">
      <w:pPr>
        <w:pStyle w:val="PL"/>
      </w:pPr>
      <w:r>
        <w:t xml:space="preserve">                    sBIFqdn:</w:t>
      </w:r>
    </w:p>
    <w:p w14:paraId="68023B4E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8AA08B0" w14:textId="77777777" w:rsidR="00A25744" w:rsidRDefault="00A25744" w:rsidP="00A25744">
      <w:pPr>
        <w:pStyle w:val="PL"/>
      </w:pPr>
      <w:r>
        <w:t xml:space="preserve">                    snssaiList:</w:t>
      </w:r>
    </w:p>
    <w:p w14:paraId="6E1C0A3F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4C20993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2F61B73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687FCD2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79FAC94B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25094D9D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70F3542D" w14:textId="77777777" w:rsidR="00A25744" w:rsidRDefault="00A25744" w:rsidP="00A25744">
      <w:pPr>
        <w:pStyle w:val="PL"/>
      </w:pPr>
      <w:r>
        <w:t xml:space="preserve">        - type: object</w:t>
      </w:r>
    </w:p>
    <w:p w14:paraId="41F141E0" w14:textId="77777777" w:rsidR="00A25744" w:rsidRDefault="00A25744" w:rsidP="00A25744">
      <w:pPr>
        <w:pStyle w:val="PL"/>
      </w:pPr>
      <w:r>
        <w:t xml:space="preserve">          properties:</w:t>
      </w:r>
    </w:p>
    <w:p w14:paraId="5F790E35" w14:textId="77777777" w:rsidR="00A25744" w:rsidRDefault="00A25744" w:rsidP="00A25744">
      <w:pPr>
        <w:pStyle w:val="PL"/>
      </w:pPr>
      <w:r>
        <w:lastRenderedPageBreak/>
        <w:t xml:space="preserve">            EP_N17:</w:t>
      </w:r>
    </w:p>
    <w:p w14:paraId="4222ED4E" w14:textId="77777777" w:rsidR="00A25744" w:rsidRDefault="00A25744" w:rsidP="00A25744">
      <w:pPr>
        <w:pStyle w:val="PL"/>
      </w:pPr>
      <w:r>
        <w:t xml:space="preserve">              $ref: '#/components/schemas/EP_N17-Multiple'</w:t>
      </w:r>
    </w:p>
    <w:p w14:paraId="50F6B24F" w14:textId="77777777" w:rsidR="00A25744" w:rsidRDefault="00A25744" w:rsidP="00A25744">
      <w:pPr>
        <w:pStyle w:val="PL"/>
      </w:pPr>
      <w:r>
        <w:t xml:space="preserve">    SeppFunction-Single:</w:t>
      </w:r>
    </w:p>
    <w:p w14:paraId="23236CE6" w14:textId="77777777" w:rsidR="00A25744" w:rsidRDefault="00A25744" w:rsidP="00A25744">
      <w:pPr>
        <w:pStyle w:val="PL"/>
      </w:pPr>
      <w:r>
        <w:t xml:space="preserve">      allOf:</w:t>
      </w:r>
    </w:p>
    <w:p w14:paraId="2115721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EC7DC70" w14:textId="77777777" w:rsidR="00A25744" w:rsidRDefault="00A25744" w:rsidP="00A25744">
      <w:pPr>
        <w:pStyle w:val="PL"/>
      </w:pPr>
      <w:r>
        <w:t xml:space="preserve">        - type: object</w:t>
      </w:r>
    </w:p>
    <w:p w14:paraId="646091F9" w14:textId="77777777" w:rsidR="00A25744" w:rsidRDefault="00A25744" w:rsidP="00A25744">
      <w:pPr>
        <w:pStyle w:val="PL"/>
      </w:pPr>
      <w:r>
        <w:t xml:space="preserve">          properties:</w:t>
      </w:r>
    </w:p>
    <w:p w14:paraId="67CCDCC4" w14:textId="77777777" w:rsidR="00A25744" w:rsidRDefault="00A25744" w:rsidP="00A25744">
      <w:pPr>
        <w:pStyle w:val="PL"/>
      </w:pPr>
      <w:r>
        <w:t xml:space="preserve">            attributes:</w:t>
      </w:r>
    </w:p>
    <w:p w14:paraId="393E26D7" w14:textId="77777777" w:rsidR="00A25744" w:rsidRDefault="00A25744" w:rsidP="00A25744">
      <w:pPr>
        <w:pStyle w:val="PL"/>
      </w:pPr>
      <w:r>
        <w:t xml:space="preserve">              allOf:</w:t>
      </w:r>
    </w:p>
    <w:p w14:paraId="2064E591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9C7AEE3" w14:textId="77777777" w:rsidR="00A25744" w:rsidRDefault="00A25744" w:rsidP="00A25744">
      <w:pPr>
        <w:pStyle w:val="PL"/>
      </w:pPr>
      <w:r>
        <w:t xml:space="preserve">                - type: object</w:t>
      </w:r>
    </w:p>
    <w:p w14:paraId="5C8D11AE" w14:textId="77777777" w:rsidR="00A25744" w:rsidRDefault="00A25744" w:rsidP="00A25744">
      <w:pPr>
        <w:pStyle w:val="PL"/>
      </w:pPr>
      <w:r>
        <w:t xml:space="preserve">                  properties:</w:t>
      </w:r>
    </w:p>
    <w:p w14:paraId="2AEC2A89" w14:textId="77777777" w:rsidR="00A25744" w:rsidRDefault="00A25744" w:rsidP="00A25744">
      <w:pPr>
        <w:pStyle w:val="PL"/>
      </w:pPr>
      <w:r>
        <w:t xml:space="preserve">                    plmnId:</w:t>
      </w:r>
    </w:p>
    <w:p w14:paraId="412899F1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DA69A07" w14:textId="77777777" w:rsidR="00A25744" w:rsidRDefault="00A25744" w:rsidP="00A25744">
      <w:pPr>
        <w:pStyle w:val="PL"/>
      </w:pPr>
      <w:r>
        <w:t xml:space="preserve">                    sEPPType:</w:t>
      </w:r>
    </w:p>
    <w:p w14:paraId="0B6FD277" w14:textId="77777777" w:rsidR="00A25744" w:rsidRDefault="00A25744" w:rsidP="00A25744">
      <w:pPr>
        <w:pStyle w:val="PL"/>
      </w:pPr>
      <w:r>
        <w:t xml:space="preserve">                      $ref: '#/components/schemas/SEPPType'</w:t>
      </w:r>
    </w:p>
    <w:p w14:paraId="5BE9E37D" w14:textId="77777777" w:rsidR="00A25744" w:rsidRDefault="00A25744" w:rsidP="00A25744">
      <w:pPr>
        <w:pStyle w:val="PL"/>
      </w:pPr>
      <w:r>
        <w:t xml:space="preserve">                    sEPPId:</w:t>
      </w:r>
    </w:p>
    <w:p w14:paraId="36C91E75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CA2457F" w14:textId="77777777" w:rsidR="00A25744" w:rsidRDefault="00A25744" w:rsidP="00A25744">
      <w:pPr>
        <w:pStyle w:val="PL"/>
      </w:pPr>
      <w:r>
        <w:t xml:space="preserve">                    fqdn:</w:t>
      </w:r>
    </w:p>
    <w:p w14:paraId="5850EE8E" w14:textId="77777777" w:rsidR="00A25744" w:rsidRDefault="00A25744" w:rsidP="00A25744">
      <w:pPr>
        <w:pStyle w:val="PL"/>
      </w:pPr>
      <w:r>
        <w:t xml:space="preserve">                      $ref: 'TS28623_ComDefs.yaml#/components/schemas/Fqdn'</w:t>
      </w:r>
    </w:p>
    <w:p w14:paraId="33DC9A20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1117D9D" w14:textId="77777777" w:rsidR="00A25744" w:rsidRDefault="00A25744" w:rsidP="00A25744">
      <w:pPr>
        <w:pStyle w:val="PL"/>
      </w:pPr>
      <w:r>
        <w:t xml:space="preserve">        - type: object</w:t>
      </w:r>
    </w:p>
    <w:p w14:paraId="070CCE86" w14:textId="77777777" w:rsidR="00A25744" w:rsidRDefault="00A25744" w:rsidP="00A25744">
      <w:pPr>
        <w:pStyle w:val="PL"/>
      </w:pPr>
      <w:r>
        <w:t xml:space="preserve">          properties:</w:t>
      </w:r>
    </w:p>
    <w:p w14:paraId="115BA008" w14:textId="77777777" w:rsidR="00A25744" w:rsidRDefault="00A25744" w:rsidP="00A25744">
      <w:pPr>
        <w:pStyle w:val="PL"/>
      </w:pPr>
      <w:r>
        <w:t xml:space="preserve">            EP_N32:</w:t>
      </w:r>
    </w:p>
    <w:p w14:paraId="031712F9" w14:textId="77777777" w:rsidR="00A25744" w:rsidRDefault="00A25744" w:rsidP="00A25744">
      <w:pPr>
        <w:pStyle w:val="PL"/>
      </w:pPr>
      <w:r>
        <w:t xml:space="preserve">              $ref: '#/components/schemas/EP_N32-Multiple'</w:t>
      </w:r>
    </w:p>
    <w:p w14:paraId="273F998C" w14:textId="77777777" w:rsidR="00A25744" w:rsidRDefault="00A25744" w:rsidP="00A25744">
      <w:pPr>
        <w:pStyle w:val="PL"/>
      </w:pPr>
      <w:r>
        <w:t xml:space="preserve">    NwdafFunction-Single:</w:t>
      </w:r>
    </w:p>
    <w:p w14:paraId="4DF26774" w14:textId="77777777" w:rsidR="00A25744" w:rsidRDefault="00A25744" w:rsidP="00A25744">
      <w:pPr>
        <w:pStyle w:val="PL"/>
      </w:pPr>
      <w:r>
        <w:t xml:space="preserve">      allOf:</w:t>
      </w:r>
    </w:p>
    <w:p w14:paraId="6777A49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3F1C0FE" w14:textId="77777777" w:rsidR="00A25744" w:rsidRDefault="00A25744" w:rsidP="00A25744">
      <w:pPr>
        <w:pStyle w:val="PL"/>
      </w:pPr>
      <w:r>
        <w:t xml:space="preserve">        - type: object</w:t>
      </w:r>
    </w:p>
    <w:p w14:paraId="1C85BA73" w14:textId="77777777" w:rsidR="00A25744" w:rsidRDefault="00A25744" w:rsidP="00A25744">
      <w:pPr>
        <w:pStyle w:val="PL"/>
      </w:pPr>
      <w:r>
        <w:t xml:space="preserve">          properties:</w:t>
      </w:r>
    </w:p>
    <w:p w14:paraId="514E9017" w14:textId="77777777" w:rsidR="00A25744" w:rsidRDefault="00A25744" w:rsidP="00A25744">
      <w:pPr>
        <w:pStyle w:val="PL"/>
      </w:pPr>
      <w:r>
        <w:t xml:space="preserve">            attributes:</w:t>
      </w:r>
    </w:p>
    <w:p w14:paraId="4DFA92AE" w14:textId="77777777" w:rsidR="00A25744" w:rsidRDefault="00A25744" w:rsidP="00A25744">
      <w:pPr>
        <w:pStyle w:val="PL"/>
      </w:pPr>
      <w:r>
        <w:t xml:space="preserve">              allOf:</w:t>
      </w:r>
    </w:p>
    <w:p w14:paraId="20D9EC43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3499204" w14:textId="77777777" w:rsidR="00A25744" w:rsidRDefault="00A25744" w:rsidP="00A25744">
      <w:pPr>
        <w:pStyle w:val="PL"/>
      </w:pPr>
      <w:r>
        <w:t xml:space="preserve">                - type: object</w:t>
      </w:r>
    </w:p>
    <w:p w14:paraId="18738ED4" w14:textId="77777777" w:rsidR="00A25744" w:rsidRDefault="00A25744" w:rsidP="00A25744">
      <w:pPr>
        <w:pStyle w:val="PL"/>
      </w:pPr>
      <w:r>
        <w:t xml:space="preserve">                  properties:</w:t>
      </w:r>
    </w:p>
    <w:p w14:paraId="243B19A8" w14:textId="77777777" w:rsidR="00A25744" w:rsidRDefault="00A25744" w:rsidP="00A25744">
      <w:pPr>
        <w:pStyle w:val="PL"/>
      </w:pPr>
      <w:r>
        <w:t xml:space="preserve">                    plmnIdList:</w:t>
      </w:r>
    </w:p>
    <w:p w14:paraId="0A54162E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56E39583" w14:textId="77777777" w:rsidR="00A25744" w:rsidRDefault="00A25744" w:rsidP="00A25744">
      <w:pPr>
        <w:pStyle w:val="PL"/>
      </w:pPr>
      <w:r>
        <w:t xml:space="preserve">                    sBIFqdn:</w:t>
      </w:r>
    </w:p>
    <w:p w14:paraId="73EBA245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1BD2F8C" w14:textId="77777777" w:rsidR="00A25744" w:rsidRDefault="00A25744" w:rsidP="00A25744">
      <w:pPr>
        <w:pStyle w:val="PL"/>
      </w:pPr>
      <w:r>
        <w:t xml:space="preserve">                    snssaiList:</w:t>
      </w:r>
    </w:p>
    <w:p w14:paraId="41D5D8B7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43E7A990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960E549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0548F18C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5A673B09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4550A46E" w14:textId="77777777" w:rsidR="00A25744" w:rsidRDefault="00A25744" w:rsidP="00A25744">
      <w:pPr>
        <w:pStyle w:val="PL"/>
      </w:pPr>
      <w:r>
        <w:t xml:space="preserve">                    networkSliceInfoList:</w:t>
      </w:r>
    </w:p>
    <w:p w14:paraId="41C0F9D6" w14:textId="77777777" w:rsidR="00A25744" w:rsidRDefault="00A25744" w:rsidP="00A25744">
      <w:pPr>
        <w:pStyle w:val="PL"/>
      </w:pPr>
      <w:r>
        <w:t xml:space="preserve">                      $ref: '#/components/schemas/NetworkSliceInfoList'</w:t>
      </w:r>
    </w:p>
    <w:p w14:paraId="233D5379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2B7FC70" w14:textId="77777777" w:rsidR="00A25744" w:rsidRDefault="00A25744" w:rsidP="00A25744">
      <w:pPr>
        <w:pStyle w:val="PL"/>
      </w:pPr>
      <w:r>
        <w:t xml:space="preserve">        - type: object</w:t>
      </w:r>
    </w:p>
    <w:p w14:paraId="675BFFFE" w14:textId="77777777" w:rsidR="00A25744" w:rsidRDefault="00A25744" w:rsidP="00A25744">
      <w:pPr>
        <w:pStyle w:val="PL"/>
      </w:pPr>
      <w:r>
        <w:t xml:space="preserve">          properties:</w:t>
      </w:r>
    </w:p>
    <w:p w14:paraId="4F78B307" w14:textId="77777777" w:rsidR="00A25744" w:rsidRDefault="00A25744" w:rsidP="00A25744">
      <w:pPr>
        <w:pStyle w:val="PL"/>
      </w:pPr>
      <w:r>
        <w:t xml:space="preserve">            EP_N34:</w:t>
      </w:r>
    </w:p>
    <w:p w14:paraId="6478F8C5" w14:textId="77777777" w:rsidR="00A25744" w:rsidRDefault="00A25744" w:rsidP="00A25744">
      <w:pPr>
        <w:pStyle w:val="PL"/>
      </w:pPr>
      <w:r>
        <w:t xml:space="preserve">              $ref: '#/components/schemas/EP_N34-Multiple'                      </w:t>
      </w:r>
    </w:p>
    <w:p w14:paraId="0FEC869E" w14:textId="77777777" w:rsidR="00A25744" w:rsidRDefault="00A25744" w:rsidP="00A25744">
      <w:pPr>
        <w:pStyle w:val="PL"/>
      </w:pPr>
      <w:r>
        <w:t xml:space="preserve">    ScpFunction-Single:</w:t>
      </w:r>
    </w:p>
    <w:p w14:paraId="7FF52832" w14:textId="77777777" w:rsidR="00A25744" w:rsidRDefault="00A25744" w:rsidP="00A25744">
      <w:pPr>
        <w:pStyle w:val="PL"/>
      </w:pPr>
      <w:r>
        <w:t xml:space="preserve">      allOf:</w:t>
      </w:r>
    </w:p>
    <w:p w14:paraId="7B140D5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B5069CB" w14:textId="77777777" w:rsidR="00A25744" w:rsidRDefault="00A25744" w:rsidP="00A25744">
      <w:pPr>
        <w:pStyle w:val="PL"/>
      </w:pPr>
      <w:r>
        <w:t xml:space="preserve">        - type: object</w:t>
      </w:r>
    </w:p>
    <w:p w14:paraId="66F76A95" w14:textId="77777777" w:rsidR="00A25744" w:rsidRDefault="00A25744" w:rsidP="00A25744">
      <w:pPr>
        <w:pStyle w:val="PL"/>
      </w:pPr>
      <w:r>
        <w:t xml:space="preserve">          properties:</w:t>
      </w:r>
    </w:p>
    <w:p w14:paraId="3CC0CE2A" w14:textId="77777777" w:rsidR="00A25744" w:rsidRDefault="00A25744" w:rsidP="00A25744">
      <w:pPr>
        <w:pStyle w:val="PL"/>
      </w:pPr>
      <w:r>
        <w:t xml:space="preserve">            attributes:</w:t>
      </w:r>
    </w:p>
    <w:p w14:paraId="4BB1FAA6" w14:textId="77777777" w:rsidR="00A25744" w:rsidRDefault="00A25744" w:rsidP="00A25744">
      <w:pPr>
        <w:pStyle w:val="PL"/>
      </w:pPr>
      <w:r>
        <w:t xml:space="preserve">              allOf:</w:t>
      </w:r>
    </w:p>
    <w:p w14:paraId="05E98089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9F4AD28" w14:textId="77777777" w:rsidR="00A25744" w:rsidRDefault="00A25744" w:rsidP="00A25744">
      <w:pPr>
        <w:pStyle w:val="PL"/>
      </w:pPr>
      <w:r>
        <w:t xml:space="preserve">                - type: object</w:t>
      </w:r>
    </w:p>
    <w:p w14:paraId="6AA3C9DF" w14:textId="77777777" w:rsidR="00A25744" w:rsidRDefault="00A25744" w:rsidP="00A25744">
      <w:pPr>
        <w:pStyle w:val="PL"/>
      </w:pPr>
      <w:r>
        <w:t xml:space="preserve">                  properties:</w:t>
      </w:r>
    </w:p>
    <w:p w14:paraId="288450E5" w14:textId="77777777" w:rsidR="00A25744" w:rsidRDefault="00A25744" w:rsidP="00A25744">
      <w:pPr>
        <w:pStyle w:val="PL"/>
      </w:pPr>
      <w:r>
        <w:t xml:space="preserve">                    supportedFuncList:</w:t>
      </w:r>
    </w:p>
    <w:p w14:paraId="772035B5" w14:textId="77777777" w:rsidR="00A25744" w:rsidRDefault="00A25744" w:rsidP="00A25744">
      <w:pPr>
        <w:pStyle w:val="PL"/>
      </w:pPr>
      <w:r>
        <w:t xml:space="preserve">                      $ref: '#/components/schemas/SupportedFuncList'</w:t>
      </w:r>
    </w:p>
    <w:p w14:paraId="29B95CC3" w14:textId="77777777" w:rsidR="00A25744" w:rsidRDefault="00A25744" w:rsidP="00A25744">
      <w:pPr>
        <w:pStyle w:val="PL"/>
      </w:pPr>
      <w:r>
        <w:t xml:space="preserve">                    address:</w:t>
      </w:r>
    </w:p>
    <w:p w14:paraId="47286FFE" w14:textId="77777777" w:rsidR="00A25744" w:rsidRDefault="00A25744" w:rsidP="00A25744">
      <w:pPr>
        <w:pStyle w:val="PL"/>
      </w:pPr>
      <w:r>
        <w:t xml:space="preserve">                      $ref: 'TS28623_ComDefs.yaml#/components/schemas/HostAddr'</w:t>
      </w:r>
    </w:p>
    <w:p w14:paraId="755D443A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160F66ED" w14:textId="77777777" w:rsidR="00A25744" w:rsidRDefault="00A25744" w:rsidP="00A25744">
      <w:pPr>
        <w:pStyle w:val="PL"/>
      </w:pPr>
      <w:r>
        <w:t xml:space="preserve">    NefFunction-Single:</w:t>
      </w:r>
    </w:p>
    <w:p w14:paraId="67EC3D54" w14:textId="77777777" w:rsidR="00A25744" w:rsidRDefault="00A25744" w:rsidP="00A25744">
      <w:pPr>
        <w:pStyle w:val="PL"/>
      </w:pPr>
      <w:r>
        <w:t xml:space="preserve">      allOf:</w:t>
      </w:r>
    </w:p>
    <w:p w14:paraId="6CF9B84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3203452" w14:textId="77777777" w:rsidR="00A25744" w:rsidRDefault="00A25744" w:rsidP="00A25744">
      <w:pPr>
        <w:pStyle w:val="PL"/>
      </w:pPr>
      <w:r>
        <w:t xml:space="preserve">        - type: object</w:t>
      </w:r>
    </w:p>
    <w:p w14:paraId="4583F93E" w14:textId="77777777" w:rsidR="00A25744" w:rsidRDefault="00A25744" w:rsidP="00A25744">
      <w:pPr>
        <w:pStyle w:val="PL"/>
      </w:pPr>
      <w:r>
        <w:t xml:space="preserve">          properties:</w:t>
      </w:r>
    </w:p>
    <w:p w14:paraId="72FD95FD" w14:textId="77777777" w:rsidR="00A25744" w:rsidRDefault="00A25744" w:rsidP="00A25744">
      <w:pPr>
        <w:pStyle w:val="PL"/>
      </w:pPr>
      <w:r>
        <w:t xml:space="preserve">            attributes:</w:t>
      </w:r>
    </w:p>
    <w:p w14:paraId="056FFC48" w14:textId="77777777" w:rsidR="00A25744" w:rsidRDefault="00A25744" w:rsidP="00A25744">
      <w:pPr>
        <w:pStyle w:val="PL"/>
      </w:pPr>
      <w:r>
        <w:t xml:space="preserve">              allOf:</w:t>
      </w:r>
    </w:p>
    <w:p w14:paraId="342E02E4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6431A929" w14:textId="77777777" w:rsidR="00A25744" w:rsidRDefault="00A25744" w:rsidP="00A25744">
      <w:pPr>
        <w:pStyle w:val="PL"/>
      </w:pPr>
      <w:r>
        <w:t xml:space="preserve">                - type: object</w:t>
      </w:r>
    </w:p>
    <w:p w14:paraId="60337CE8" w14:textId="77777777" w:rsidR="00A25744" w:rsidRDefault="00A25744" w:rsidP="00A25744">
      <w:pPr>
        <w:pStyle w:val="PL"/>
      </w:pPr>
      <w:r>
        <w:t xml:space="preserve">                  properties:</w:t>
      </w:r>
    </w:p>
    <w:p w14:paraId="324BC984" w14:textId="77777777" w:rsidR="00A25744" w:rsidRDefault="00A25744" w:rsidP="00A25744">
      <w:pPr>
        <w:pStyle w:val="PL"/>
      </w:pPr>
      <w:r>
        <w:t xml:space="preserve">                    sBIFqdn:</w:t>
      </w:r>
    </w:p>
    <w:p w14:paraId="207EA2C0" w14:textId="77777777" w:rsidR="00A25744" w:rsidRDefault="00A25744" w:rsidP="00A25744">
      <w:pPr>
        <w:pStyle w:val="PL"/>
      </w:pPr>
      <w:r>
        <w:lastRenderedPageBreak/>
        <w:t xml:space="preserve">                      type: string</w:t>
      </w:r>
    </w:p>
    <w:p w14:paraId="35365267" w14:textId="77777777" w:rsidR="00A25744" w:rsidRDefault="00A25744" w:rsidP="00A25744">
      <w:pPr>
        <w:pStyle w:val="PL"/>
      </w:pPr>
      <w:r>
        <w:t xml:space="preserve">                    snssaiList:</w:t>
      </w:r>
    </w:p>
    <w:p w14:paraId="00040B2B" w14:textId="77777777" w:rsidR="00A25744" w:rsidRDefault="00A25744" w:rsidP="00A25744">
      <w:pPr>
        <w:pStyle w:val="PL"/>
      </w:pPr>
      <w:r>
        <w:t xml:space="preserve">                      $ref: '#/components/schemas/SnssaiList'</w:t>
      </w:r>
    </w:p>
    <w:p w14:paraId="362D2A9E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7DC8B980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188163DB" w14:textId="77777777" w:rsidR="00A25744" w:rsidRDefault="00A25744" w:rsidP="00A25744">
      <w:pPr>
        <w:pStyle w:val="PL"/>
      </w:pPr>
      <w:r>
        <w:t xml:space="preserve">                    capabilityList:</w:t>
      </w:r>
    </w:p>
    <w:p w14:paraId="36E081E1" w14:textId="77777777" w:rsidR="00A25744" w:rsidRDefault="00A25744" w:rsidP="00A25744">
      <w:pPr>
        <w:pStyle w:val="PL"/>
      </w:pPr>
      <w:r>
        <w:t xml:space="preserve">                      $ref: '#/components/schemas/CapabilityList'</w:t>
      </w:r>
    </w:p>
    <w:p w14:paraId="5DE36CDA" w14:textId="77777777" w:rsidR="00A25744" w:rsidRDefault="00A25744" w:rsidP="00A25744">
      <w:pPr>
        <w:pStyle w:val="PL"/>
      </w:pPr>
      <w:r>
        <w:t xml:space="preserve">                    isCAPIFSup:</w:t>
      </w:r>
    </w:p>
    <w:p w14:paraId="78D3D869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72221F97" w14:textId="77777777" w:rsidR="00A25744" w:rsidRDefault="00A25744" w:rsidP="00A25744">
      <w:pPr>
        <w:pStyle w:val="PL"/>
      </w:pPr>
      <w:r>
        <w:t xml:space="preserve">                    taiList:</w:t>
      </w:r>
    </w:p>
    <w:p w14:paraId="2222CFFB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2C9187DB" w14:textId="77777777" w:rsidR="00A25744" w:rsidRDefault="00A25744" w:rsidP="00A25744">
      <w:pPr>
        <w:pStyle w:val="PL"/>
      </w:pPr>
      <w:r>
        <w:t xml:space="preserve">                    taiRangeList:</w:t>
      </w:r>
    </w:p>
    <w:p w14:paraId="6615B4D2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69C6DB71" w14:textId="77777777" w:rsidR="00A25744" w:rsidRDefault="00A25744" w:rsidP="00A25744">
      <w:pPr>
        <w:pStyle w:val="PL"/>
      </w:pPr>
      <w:r>
        <w:t xml:space="preserve">                      items:</w:t>
      </w:r>
    </w:p>
    <w:p w14:paraId="0CDD6142" w14:textId="77777777" w:rsidR="00A25744" w:rsidRDefault="00A25744" w:rsidP="00A25744">
      <w:pPr>
        <w:pStyle w:val="PL"/>
      </w:pPr>
      <w:r>
        <w:t xml:space="preserve">                        $ref: '#/components/schemas/TaiRange'</w:t>
      </w:r>
    </w:p>
    <w:p w14:paraId="23E8E756" w14:textId="77777777" w:rsidR="00A25744" w:rsidRDefault="00A25744" w:rsidP="00A25744">
      <w:pPr>
        <w:pStyle w:val="PL"/>
      </w:pPr>
      <w:r>
        <w:t xml:space="preserve">                    dnai:</w:t>
      </w:r>
    </w:p>
    <w:p w14:paraId="38FF9739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0593C66" w14:textId="77777777" w:rsidR="00A25744" w:rsidRDefault="00A25744" w:rsidP="00A25744">
      <w:pPr>
        <w:pStyle w:val="PL"/>
      </w:pPr>
    </w:p>
    <w:p w14:paraId="3A6EF4F7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DB86E63" w14:textId="77777777" w:rsidR="00A25744" w:rsidRDefault="00A25744" w:rsidP="00A25744">
      <w:pPr>
        <w:pStyle w:val="PL"/>
      </w:pPr>
      <w:r>
        <w:t xml:space="preserve">        - type: object</w:t>
      </w:r>
    </w:p>
    <w:p w14:paraId="376FB0D2" w14:textId="77777777" w:rsidR="00A25744" w:rsidRDefault="00A25744" w:rsidP="00A25744">
      <w:pPr>
        <w:pStyle w:val="PL"/>
      </w:pPr>
      <w:r>
        <w:t xml:space="preserve">          properties:</w:t>
      </w:r>
    </w:p>
    <w:p w14:paraId="52DF2E7F" w14:textId="77777777" w:rsidR="00A25744" w:rsidRDefault="00A25744" w:rsidP="00A25744">
      <w:pPr>
        <w:pStyle w:val="PL"/>
      </w:pPr>
      <w:r>
        <w:t xml:space="preserve">            EP_N33:</w:t>
      </w:r>
    </w:p>
    <w:p w14:paraId="57079F8B" w14:textId="77777777" w:rsidR="00A25744" w:rsidRDefault="00A25744" w:rsidP="00A25744">
      <w:pPr>
        <w:pStyle w:val="PL"/>
      </w:pPr>
      <w:r>
        <w:t xml:space="preserve">              $ref: '#/components/schemas/EP_N33-Multiple'</w:t>
      </w:r>
    </w:p>
    <w:p w14:paraId="5A80766E" w14:textId="77777777" w:rsidR="00A25744" w:rsidRDefault="00A25744" w:rsidP="00A25744">
      <w:pPr>
        <w:pStyle w:val="PL"/>
      </w:pPr>
      <w:r>
        <w:t xml:space="preserve">    NsacfFunction-Single:</w:t>
      </w:r>
    </w:p>
    <w:p w14:paraId="0D4C3920" w14:textId="77777777" w:rsidR="00A25744" w:rsidRDefault="00A25744" w:rsidP="00A25744">
      <w:pPr>
        <w:pStyle w:val="PL"/>
      </w:pPr>
      <w:r>
        <w:t xml:space="preserve">      allOf:</w:t>
      </w:r>
    </w:p>
    <w:p w14:paraId="403827F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561F011" w14:textId="77777777" w:rsidR="00A25744" w:rsidRDefault="00A25744" w:rsidP="00A25744">
      <w:pPr>
        <w:pStyle w:val="PL"/>
      </w:pPr>
      <w:r>
        <w:t xml:space="preserve">        - type: object</w:t>
      </w:r>
    </w:p>
    <w:p w14:paraId="5943A500" w14:textId="77777777" w:rsidR="00A25744" w:rsidRDefault="00A25744" w:rsidP="00A25744">
      <w:pPr>
        <w:pStyle w:val="PL"/>
      </w:pPr>
      <w:r>
        <w:t xml:space="preserve">          properties:</w:t>
      </w:r>
    </w:p>
    <w:p w14:paraId="131DCF43" w14:textId="77777777" w:rsidR="00A25744" w:rsidRDefault="00A25744" w:rsidP="00A25744">
      <w:pPr>
        <w:pStyle w:val="PL"/>
      </w:pPr>
      <w:r>
        <w:t xml:space="preserve">            attributes:</w:t>
      </w:r>
    </w:p>
    <w:p w14:paraId="79A50425" w14:textId="77777777" w:rsidR="00A25744" w:rsidRDefault="00A25744" w:rsidP="00A25744">
      <w:pPr>
        <w:pStyle w:val="PL"/>
      </w:pPr>
      <w:r>
        <w:t xml:space="preserve">              allOf:</w:t>
      </w:r>
    </w:p>
    <w:p w14:paraId="4A9CF23B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0205A5C4" w14:textId="77777777" w:rsidR="00A25744" w:rsidRDefault="00A25744" w:rsidP="00A25744">
      <w:pPr>
        <w:pStyle w:val="PL"/>
      </w:pPr>
      <w:r>
        <w:t xml:space="preserve">                - type: object</w:t>
      </w:r>
    </w:p>
    <w:p w14:paraId="2DB50BFF" w14:textId="77777777" w:rsidR="00A25744" w:rsidRDefault="00A25744" w:rsidP="00A25744">
      <w:pPr>
        <w:pStyle w:val="PL"/>
      </w:pPr>
      <w:r>
        <w:t xml:space="preserve">                  properties:</w:t>
      </w:r>
    </w:p>
    <w:p w14:paraId="159A0D88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5205E75B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47897CCD" w14:textId="77777777" w:rsidR="00A25744" w:rsidRDefault="00A25744" w:rsidP="00A25744">
      <w:pPr>
        <w:pStyle w:val="PL"/>
      </w:pPr>
      <w:r>
        <w:t xml:space="preserve">                    nsacfInfoSnssai:</w:t>
      </w:r>
    </w:p>
    <w:p w14:paraId="0085B026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3C355F5" w14:textId="77777777" w:rsidR="00A25744" w:rsidRDefault="00A25744" w:rsidP="00A25744">
      <w:pPr>
        <w:pStyle w:val="PL"/>
      </w:pPr>
      <w:r>
        <w:t xml:space="preserve">                      items:</w:t>
      </w:r>
    </w:p>
    <w:p w14:paraId="17C55BAB" w14:textId="77777777" w:rsidR="00A25744" w:rsidRDefault="00A25744" w:rsidP="00A25744">
      <w:pPr>
        <w:pStyle w:val="PL"/>
      </w:pPr>
      <w:r>
        <w:t xml:space="preserve">                        $ref: '#/components/schemas/NsacfInfoSnssai'</w:t>
      </w:r>
    </w:p>
    <w:p w14:paraId="095A6EED" w14:textId="77777777" w:rsidR="00A25744" w:rsidRDefault="00A25744" w:rsidP="00A25744">
      <w:pPr>
        <w:pStyle w:val="PL"/>
      </w:pPr>
      <w:r>
        <w:t xml:space="preserve">                    taiList:</w:t>
      </w:r>
    </w:p>
    <w:p w14:paraId="6D5E33FA" w14:textId="77777777" w:rsidR="00A25744" w:rsidRDefault="00A25744" w:rsidP="00A25744">
      <w:pPr>
        <w:pStyle w:val="PL"/>
      </w:pPr>
      <w:r>
        <w:t xml:space="preserve">                      $ref: '#/components/schemas/TaiList'</w:t>
      </w:r>
    </w:p>
    <w:p w14:paraId="51FCF704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709D39FA" w14:textId="77777777" w:rsidR="00A25744" w:rsidRDefault="00A25744" w:rsidP="00A25744">
      <w:pPr>
        <w:pStyle w:val="PL"/>
      </w:pPr>
      <w:r>
        <w:t xml:space="preserve">        - type: object</w:t>
      </w:r>
    </w:p>
    <w:p w14:paraId="5AC630BE" w14:textId="77777777" w:rsidR="00A25744" w:rsidRDefault="00A25744" w:rsidP="00A25744">
      <w:pPr>
        <w:pStyle w:val="PL"/>
      </w:pPr>
      <w:r>
        <w:t xml:space="preserve">          properties:</w:t>
      </w:r>
    </w:p>
    <w:p w14:paraId="0048CBDC" w14:textId="77777777" w:rsidR="00A25744" w:rsidRDefault="00A25744" w:rsidP="00A25744">
      <w:pPr>
        <w:pStyle w:val="PL"/>
      </w:pPr>
      <w:r>
        <w:t xml:space="preserve">            EP_N60:</w:t>
      </w:r>
    </w:p>
    <w:p w14:paraId="03C15A71" w14:textId="77777777" w:rsidR="00A25744" w:rsidRDefault="00A25744" w:rsidP="00A25744">
      <w:pPr>
        <w:pStyle w:val="PL"/>
      </w:pPr>
      <w:r>
        <w:t xml:space="preserve">              $ref: '#/components/schemas/EP_N60-Multiple'</w:t>
      </w:r>
    </w:p>
    <w:p w14:paraId="2BB75847" w14:textId="77777777" w:rsidR="00A25744" w:rsidRDefault="00A25744" w:rsidP="00A25744">
      <w:pPr>
        <w:pStyle w:val="PL"/>
      </w:pPr>
    </w:p>
    <w:p w14:paraId="33C2589F" w14:textId="77777777" w:rsidR="00A25744" w:rsidRDefault="00A25744" w:rsidP="00A25744">
      <w:pPr>
        <w:pStyle w:val="PL"/>
      </w:pPr>
      <w:r>
        <w:t xml:space="preserve">    DDNMFFunction-Single:</w:t>
      </w:r>
    </w:p>
    <w:p w14:paraId="41CEA198" w14:textId="77777777" w:rsidR="00A25744" w:rsidRDefault="00A25744" w:rsidP="00A25744">
      <w:pPr>
        <w:pStyle w:val="PL"/>
      </w:pPr>
      <w:r>
        <w:t xml:space="preserve">      allOf:</w:t>
      </w:r>
    </w:p>
    <w:p w14:paraId="2F1A0D8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58623AE" w14:textId="77777777" w:rsidR="00A25744" w:rsidRDefault="00A25744" w:rsidP="00A25744">
      <w:pPr>
        <w:pStyle w:val="PL"/>
      </w:pPr>
      <w:r>
        <w:t xml:space="preserve">        - type: object</w:t>
      </w:r>
    </w:p>
    <w:p w14:paraId="561374B2" w14:textId="77777777" w:rsidR="00A25744" w:rsidRDefault="00A25744" w:rsidP="00A25744">
      <w:pPr>
        <w:pStyle w:val="PL"/>
      </w:pPr>
      <w:r>
        <w:t xml:space="preserve">          properties:</w:t>
      </w:r>
    </w:p>
    <w:p w14:paraId="4370AA21" w14:textId="77777777" w:rsidR="00A25744" w:rsidRDefault="00A25744" w:rsidP="00A25744">
      <w:pPr>
        <w:pStyle w:val="PL"/>
      </w:pPr>
      <w:r>
        <w:t xml:space="preserve">            attributes:</w:t>
      </w:r>
    </w:p>
    <w:p w14:paraId="543B892E" w14:textId="77777777" w:rsidR="00A25744" w:rsidRDefault="00A25744" w:rsidP="00A25744">
      <w:pPr>
        <w:pStyle w:val="PL"/>
      </w:pPr>
      <w:r>
        <w:t xml:space="preserve">              allOf:</w:t>
      </w:r>
    </w:p>
    <w:p w14:paraId="0B0A97B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306AC71B" w14:textId="77777777" w:rsidR="00A25744" w:rsidRDefault="00A25744" w:rsidP="00A25744">
      <w:pPr>
        <w:pStyle w:val="PL"/>
      </w:pPr>
      <w:r>
        <w:t xml:space="preserve">                - type: object</w:t>
      </w:r>
    </w:p>
    <w:p w14:paraId="0B65342C" w14:textId="77777777" w:rsidR="00A25744" w:rsidRDefault="00A25744" w:rsidP="00A25744">
      <w:pPr>
        <w:pStyle w:val="PL"/>
      </w:pPr>
      <w:r>
        <w:t xml:space="preserve">                  properties:</w:t>
      </w:r>
    </w:p>
    <w:p w14:paraId="448F3BE6" w14:textId="77777777" w:rsidR="00A25744" w:rsidRDefault="00A25744" w:rsidP="00A25744">
      <w:pPr>
        <w:pStyle w:val="PL"/>
      </w:pPr>
      <w:r>
        <w:t xml:space="preserve">                    plmnId:</w:t>
      </w:r>
    </w:p>
    <w:p w14:paraId="45F9BE12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18FD9860" w14:textId="77777777" w:rsidR="00A25744" w:rsidRDefault="00A25744" w:rsidP="00A25744">
      <w:pPr>
        <w:pStyle w:val="PL"/>
      </w:pPr>
      <w:r>
        <w:t xml:space="preserve">                    sBIFqdn:</w:t>
      </w:r>
    </w:p>
    <w:p w14:paraId="53CB5A90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B5E2F4A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2748EFB8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34212469" w14:textId="77777777" w:rsidR="00A25744" w:rsidRDefault="00A25744" w:rsidP="00A25744">
      <w:pPr>
        <w:pStyle w:val="PL"/>
      </w:pPr>
      <w:r>
        <w:t xml:space="preserve">                    commModelList:</w:t>
      </w:r>
    </w:p>
    <w:p w14:paraId="767E9D51" w14:textId="77777777" w:rsidR="00A25744" w:rsidRDefault="00A25744" w:rsidP="00A25744">
      <w:pPr>
        <w:pStyle w:val="PL"/>
      </w:pPr>
      <w:r>
        <w:t xml:space="preserve">                      $ref: '#/components/schemas/CommModelList'</w:t>
      </w:r>
    </w:p>
    <w:p w14:paraId="7266301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54F2849" w14:textId="77777777" w:rsidR="00A25744" w:rsidRDefault="00A25744" w:rsidP="00A25744">
      <w:pPr>
        <w:pStyle w:val="PL"/>
      </w:pPr>
      <w:r>
        <w:t xml:space="preserve">        - type: object</w:t>
      </w:r>
    </w:p>
    <w:p w14:paraId="58C95B33" w14:textId="77777777" w:rsidR="00A25744" w:rsidRDefault="00A25744" w:rsidP="00A25744">
      <w:pPr>
        <w:pStyle w:val="PL"/>
      </w:pPr>
      <w:r>
        <w:t xml:space="preserve">          properties:</w:t>
      </w:r>
    </w:p>
    <w:p w14:paraId="3FBC95D5" w14:textId="77777777" w:rsidR="00A25744" w:rsidRDefault="00A25744" w:rsidP="00A25744">
      <w:pPr>
        <w:pStyle w:val="PL"/>
      </w:pPr>
      <w:r>
        <w:t xml:space="preserve">            EP_Npc4:</w:t>
      </w:r>
    </w:p>
    <w:p w14:paraId="40CCF235" w14:textId="77777777" w:rsidR="00A25744" w:rsidRDefault="00A25744" w:rsidP="00A25744">
      <w:pPr>
        <w:pStyle w:val="PL"/>
      </w:pPr>
      <w:r>
        <w:t xml:space="preserve">              $ref: '#/components/schemas/EP_Npc4-Multiple'</w:t>
      </w:r>
    </w:p>
    <w:p w14:paraId="1174AF54" w14:textId="77777777" w:rsidR="00A25744" w:rsidRDefault="00A25744" w:rsidP="00A25744">
      <w:pPr>
        <w:pStyle w:val="PL"/>
      </w:pPr>
      <w:r>
        <w:t xml:space="preserve">            EP_Npc6:</w:t>
      </w:r>
    </w:p>
    <w:p w14:paraId="4476D559" w14:textId="77777777" w:rsidR="00A25744" w:rsidRDefault="00A25744" w:rsidP="00A25744">
      <w:pPr>
        <w:pStyle w:val="PL"/>
      </w:pPr>
      <w:r>
        <w:t xml:space="preserve">              $ref: '#/components/schemas/EP_Npc6-Multiple'</w:t>
      </w:r>
    </w:p>
    <w:p w14:paraId="1DE39B24" w14:textId="77777777" w:rsidR="00A25744" w:rsidRDefault="00A25744" w:rsidP="00A25744">
      <w:pPr>
        <w:pStyle w:val="PL"/>
      </w:pPr>
      <w:r>
        <w:t xml:space="preserve">            EP_Npc7:</w:t>
      </w:r>
    </w:p>
    <w:p w14:paraId="3FC36575" w14:textId="77777777" w:rsidR="00A25744" w:rsidRDefault="00A25744" w:rsidP="00A25744">
      <w:pPr>
        <w:pStyle w:val="PL"/>
      </w:pPr>
      <w:r>
        <w:t xml:space="preserve">              $ref: '#/components/schemas/EP_Npc7-Multiple'</w:t>
      </w:r>
    </w:p>
    <w:p w14:paraId="461807E1" w14:textId="77777777" w:rsidR="00A25744" w:rsidRDefault="00A25744" w:rsidP="00A25744">
      <w:pPr>
        <w:pStyle w:val="PL"/>
      </w:pPr>
      <w:r>
        <w:t xml:space="preserve">            EP_Npc8:</w:t>
      </w:r>
    </w:p>
    <w:p w14:paraId="22F31C6E" w14:textId="77777777" w:rsidR="00A25744" w:rsidRDefault="00A25744" w:rsidP="00A25744">
      <w:pPr>
        <w:pStyle w:val="PL"/>
      </w:pPr>
      <w:r>
        <w:t xml:space="preserve">              $ref: '#/components/schemas/EP_Npc8-Multiple'</w:t>
      </w:r>
    </w:p>
    <w:p w14:paraId="63966BB2" w14:textId="77777777" w:rsidR="00A25744" w:rsidRDefault="00A25744" w:rsidP="00A25744">
      <w:pPr>
        <w:pStyle w:val="PL"/>
      </w:pPr>
    </w:p>
    <w:p w14:paraId="1CAE6D4C" w14:textId="77777777" w:rsidR="00A25744" w:rsidRDefault="00A25744" w:rsidP="00A25744">
      <w:pPr>
        <w:pStyle w:val="PL"/>
      </w:pPr>
      <w:r>
        <w:t xml:space="preserve">    EASDFFunction-Single:</w:t>
      </w:r>
    </w:p>
    <w:p w14:paraId="6AA3CA15" w14:textId="77777777" w:rsidR="00A25744" w:rsidRDefault="00A25744" w:rsidP="00A25744">
      <w:pPr>
        <w:pStyle w:val="PL"/>
      </w:pPr>
      <w:r>
        <w:lastRenderedPageBreak/>
        <w:t xml:space="preserve">      allOf:</w:t>
      </w:r>
    </w:p>
    <w:p w14:paraId="288C80C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1359435" w14:textId="77777777" w:rsidR="00A25744" w:rsidRDefault="00A25744" w:rsidP="00A25744">
      <w:pPr>
        <w:pStyle w:val="PL"/>
      </w:pPr>
      <w:r>
        <w:t xml:space="preserve">        - type: object</w:t>
      </w:r>
    </w:p>
    <w:p w14:paraId="6F839263" w14:textId="77777777" w:rsidR="00A25744" w:rsidRDefault="00A25744" w:rsidP="00A25744">
      <w:pPr>
        <w:pStyle w:val="PL"/>
      </w:pPr>
      <w:r>
        <w:t xml:space="preserve">          properties:</w:t>
      </w:r>
    </w:p>
    <w:p w14:paraId="2593D7B4" w14:textId="77777777" w:rsidR="00A25744" w:rsidRDefault="00A25744" w:rsidP="00A25744">
      <w:pPr>
        <w:pStyle w:val="PL"/>
      </w:pPr>
      <w:r>
        <w:t xml:space="preserve">            attributes:</w:t>
      </w:r>
    </w:p>
    <w:p w14:paraId="33C6D20F" w14:textId="77777777" w:rsidR="00A25744" w:rsidRDefault="00A25744" w:rsidP="00A25744">
      <w:pPr>
        <w:pStyle w:val="PL"/>
      </w:pPr>
      <w:r>
        <w:t xml:space="preserve">              allOf:</w:t>
      </w:r>
    </w:p>
    <w:p w14:paraId="6D754FBB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880A14F" w14:textId="77777777" w:rsidR="00A25744" w:rsidRDefault="00A25744" w:rsidP="00A25744">
      <w:pPr>
        <w:pStyle w:val="PL"/>
      </w:pPr>
      <w:r>
        <w:t xml:space="preserve">                - type: object</w:t>
      </w:r>
    </w:p>
    <w:p w14:paraId="09B92E97" w14:textId="77777777" w:rsidR="00A25744" w:rsidRDefault="00A25744" w:rsidP="00A25744">
      <w:pPr>
        <w:pStyle w:val="PL"/>
      </w:pPr>
      <w:r>
        <w:t xml:space="preserve">                  properties:</w:t>
      </w:r>
    </w:p>
    <w:p w14:paraId="203D16FF" w14:textId="77777777" w:rsidR="00A25744" w:rsidRDefault="00A25744" w:rsidP="00A25744">
      <w:pPr>
        <w:pStyle w:val="PL"/>
      </w:pPr>
      <w:r>
        <w:t xml:space="preserve">                    plmnId:</w:t>
      </w:r>
    </w:p>
    <w:p w14:paraId="62A7FAB1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61495222" w14:textId="77777777" w:rsidR="00A25744" w:rsidRDefault="00A25744" w:rsidP="00A25744">
      <w:pPr>
        <w:pStyle w:val="PL"/>
      </w:pPr>
      <w:r>
        <w:t xml:space="preserve">                    sBIFqdn:</w:t>
      </w:r>
    </w:p>
    <w:p w14:paraId="54E0C987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EA01E74" w14:textId="77777777" w:rsidR="00A25744" w:rsidRDefault="00A25744" w:rsidP="00A25744">
      <w:pPr>
        <w:pStyle w:val="PL"/>
      </w:pPr>
      <w:r>
        <w:t xml:space="preserve">                    managedNFProfile:</w:t>
      </w:r>
    </w:p>
    <w:p w14:paraId="6FBD1CE2" w14:textId="77777777" w:rsidR="00A25744" w:rsidRDefault="00A25744" w:rsidP="00A25744">
      <w:pPr>
        <w:pStyle w:val="PL"/>
      </w:pPr>
      <w:r>
        <w:t xml:space="preserve">                      $ref: '#/components/schemas/ManagedNFProfile'</w:t>
      </w:r>
    </w:p>
    <w:p w14:paraId="4509F4A6" w14:textId="77777777" w:rsidR="00A25744" w:rsidRDefault="00A25744" w:rsidP="00A25744">
      <w:pPr>
        <w:pStyle w:val="PL"/>
      </w:pPr>
      <w:r>
        <w:t xml:space="preserve">                    serverAddr:</w:t>
      </w:r>
    </w:p>
    <w:p w14:paraId="29FB6989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2D0C6F75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11CA84E" w14:textId="77777777" w:rsidR="00A25744" w:rsidRDefault="00A25744" w:rsidP="00A25744">
      <w:pPr>
        <w:pStyle w:val="PL"/>
      </w:pPr>
      <w:r>
        <w:t xml:space="preserve">        - type: object</w:t>
      </w:r>
    </w:p>
    <w:p w14:paraId="53719924" w14:textId="77777777" w:rsidR="00A25744" w:rsidRDefault="00A25744" w:rsidP="00A25744">
      <w:pPr>
        <w:pStyle w:val="PL"/>
      </w:pPr>
      <w:r>
        <w:t xml:space="preserve">          properties:</w:t>
      </w:r>
    </w:p>
    <w:p w14:paraId="480CEDFE" w14:textId="77777777" w:rsidR="00A25744" w:rsidRDefault="00A25744" w:rsidP="00A25744">
      <w:pPr>
        <w:pStyle w:val="PL"/>
      </w:pPr>
      <w:r>
        <w:t xml:space="preserve">            EP_N88:</w:t>
      </w:r>
    </w:p>
    <w:p w14:paraId="3313030A" w14:textId="77777777" w:rsidR="00A25744" w:rsidRDefault="00A25744" w:rsidP="00A25744">
      <w:pPr>
        <w:pStyle w:val="PL"/>
      </w:pPr>
      <w:r>
        <w:t xml:space="preserve">              $ref: '#/components/schemas/EP_N88-Multiple'</w:t>
      </w:r>
    </w:p>
    <w:p w14:paraId="7B686155" w14:textId="77777777" w:rsidR="00A25744" w:rsidRDefault="00A25744" w:rsidP="00A25744">
      <w:pPr>
        <w:pStyle w:val="PL"/>
      </w:pPr>
    </w:p>
    <w:p w14:paraId="6E6AFDC0" w14:textId="77777777" w:rsidR="00A25744" w:rsidRDefault="00A25744" w:rsidP="00A25744">
      <w:pPr>
        <w:pStyle w:val="PL"/>
      </w:pPr>
      <w:r>
        <w:t xml:space="preserve">    EcmConnectionInfo-Single:</w:t>
      </w:r>
    </w:p>
    <w:p w14:paraId="1995A2F7" w14:textId="77777777" w:rsidR="00A25744" w:rsidRDefault="00A25744" w:rsidP="00A25744">
      <w:pPr>
        <w:pStyle w:val="PL"/>
      </w:pPr>
      <w:r>
        <w:t xml:space="preserve">      allOf:</w:t>
      </w:r>
    </w:p>
    <w:p w14:paraId="1C99AD1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E91BFD1" w14:textId="77777777" w:rsidR="00A25744" w:rsidRDefault="00A25744" w:rsidP="00A25744">
      <w:pPr>
        <w:pStyle w:val="PL"/>
      </w:pPr>
      <w:r>
        <w:t xml:space="preserve">        - type: object</w:t>
      </w:r>
    </w:p>
    <w:p w14:paraId="48788FD0" w14:textId="77777777" w:rsidR="00A25744" w:rsidRDefault="00A25744" w:rsidP="00A25744">
      <w:pPr>
        <w:pStyle w:val="PL"/>
      </w:pPr>
      <w:r>
        <w:t xml:space="preserve">          properties:</w:t>
      </w:r>
    </w:p>
    <w:p w14:paraId="54320510" w14:textId="77777777" w:rsidR="00A25744" w:rsidRDefault="00A25744" w:rsidP="00A25744">
      <w:pPr>
        <w:pStyle w:val="PL"/>
      </w:pPr>
      <w:r>
        <w:t xml:space="preserve">            attributes:</w:t>
      </w:r>
    </w:p>
    <w:p w14:paraId="1DF9233C" w14:textId="77777777" w:rsidR="00A25744" w:rsidRDefault="00A25744" w:rsidP="00A25744">
      <w:pPr>
        <w:pStyle w:val="PL"/>
      </w:pPr>
      <w:r>
        <w:t xml:space="preserve">              allOf:</w:t>
      </w:r>
    </w:p>
    <w:p w14:paraId="79C98844" w14:textId="77777777" w:rsidR="00A25744" w:rsidRDefault="00A25744" w:rsidP="00A25744">
      <w:pPr>
        <w:pStyle w:val="PL"/>
      </w:pPr>
      <w:r>
        <w:t xml:space="preserve">                - type: object</w:t>
      </w:r>
    </w:p>
    <w:p w14:paraId="437D7FE1" w14:textId="77777777" w:rsidR="00A25744" w:rsidRDefault="00A25744" w:rsidP="00A25744">
      <w:pPr>
        <w:pStyle w:val="PL"/>
      </w:pPr>
      <w:r>
        <w:t xml:space="preserve">                  properties:</w:t>
      </w:r>
    </w:p>
    <w:p w14:paraId="409FB939" w14:textId="77777777" w:rsidR="00A25744" w:rsidRDefault="00A25744" w:rsidP="00A25744">
      <w:pPr>
        <w:pStyle w:val="PL"/>
      </w:pPr>
      <w:r>
        <w:t xml:space="preserve">                    eASServiceArea:</w:t>
      </w:r>
    </w:p>
    <w:p w14:paraId="4A919B6B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4F043E4C" w14:textId="77777777" w:rsidR="00A25744" w:rsidRDefault="00A25744" w:rsidP="00A25744">
      <w:pPr>
        <w:pStyle w:val="PL"/>
      </w:pPr>
      <w:r>
        <w:t xml:space="preserve">                    eESServiceArea:</w:t>
      </w:r>
    </w:p>
    <w:p w14:paraId="70D6CF0F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7BD27066" w14:textId="77777777" w:rsidR="00A25744" w:rsidRDefault="00A25744" w:rsidP="00A25744">
      <w:pPr>
        <w:pStyle w:val="PL"/>
      </w:pPr>
      <w:r>
        <w:t xml:space="preserve">                    eDNServiceArea:</w:t>
      </w:r>
    </w:p>
    <w:p w14:paraId="532F064B" w14:textId="77777777" w:rsidR="00A25744" w:rsidRDefault="00A25744" w:rsidP="00A25744">
      <w:pPr>
        <w:pStyle w:val="PL"/>
      </w:pPr>
      <w:r>
        <w:t xml:space="preserve">                      $ref: 'TS28538_EdgeNrm.yaml#/components/schemas/ServingLocation'</w:t>
      </w:r>
    </w:p>
    <w:p w14:paraId="4E115438" w14:textId="77777777" w:rsidR="00A25744" w:rsidRDefault="00A25744" w:rsidP="00A25744">
      <w:pPr>
        <w:pStyle w:val="PL"/>
      </w:pPr>
      <w:r>
        <w:t xml:space="preserve">                    eASIpAddress:</w:t>
      </w:r>
    </w:p>
    <w:p w14:paraId="09D8D48B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E5E970F" w14:textId="77777777" w:rsidR="00A25744" w:rsidRDefault="00A25744" w:rsidP="00A25744">
      <w:pPr>
        <w:pStyle w:val="PL"/>
      </w:pPr>
      <w:r>
        <w:t xml:space="preserve">                    eESIpAddress:</w:t>
      </w:r>
    </w:p>
    <w:p w14:paraId="6DD60DFC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47E38032" w14:textId="77777777" w:rsidR="00A25744" w:rsidRDefault="00A25744" w:rsidP="00A25744">
      <w:pPr>
        <w:pStyle w:val="PL"/>
      </w:pPr>
      <w:r>
        <w:t xml:space="preserve">                    eCSIpAddress:</w:t>
      </w:r>
    </w:p>
    <w:p w14:paraId="7DB9DD8B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E752677" w14:textId="77777777" w:rsidR="00A25744" w:rsidRDefault="00A25744" w:rsidP="00A25744">
      <w:pPr>
        <w:pStyle w:val="PL"/>
      </w:pPr>
      <w:r>
        <w:t xml:space="preserve">                    ednIdentifier:</w:t>
      </w:r>
    </w:p>
    <w:p w14:paraId="4F517E91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04716AA1" w14:textId="77777777" w:rsidR="00A25744" w:rsidRDefault="00A25744" w:rsidP="00A25744">
      <w:pPr>
        <w:pStyle w:val="PL"/>
      </w:pPr>
      <w:r>
        <w:t xml:space="preserve">                    ecmConnectionType:</w:t>
      </w:r>
    </w:p>
    <w:p w14:paraId="0E144FD3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C470102" w14:textId="77777777" w:rsidR="00A25744" w:rsidRDefault="00A25744" w:rsidP="00A25744">
      <w:pPr>
        <w:pStyle w:val="PL"/>
      </w:pPr>
      <w:r>
        <w:t xml:space="preserve">                      enum:</w:t>
      </w:r>
    </w:p>
    <w:p w14:paraId="0AFE7BC7" w14:textId="77777777" w:rsidR="00A25744" w:rsidRDefault="00A25744" w:rsidP="00A25744">
      <w:pPr>
        <w:pStyle w:val="PL"/>
      </w:pPr>
      <w:r>
        <w:t xml:space="preserve">                        - USERPLANE</w:t>
      </w:r>
    </w:p>
    <w:p w14:paraId="5FDF30CC" w14:textId="77777777" w:rsidR="00A25744" w:rsidRDefault="00A25744" w:rsidP="00A25744">
      <w:pPr>
        <w:pStyle w:val="PL"/>
      </w:pPr>
      <w:r>
        <w:t xml:space="preserve">                        - CONTROLPLANE</w:t>
      </w:r>
    </w:p>
    <w:p w14:paraId="105FE219" w14:textId="77777777" w:rsidR="00A25744" w:rsidRDefault="00A25744" w:rsidP="00A25744">
      <w:pPr>
        <w:pStyle w:val="PL"/>
      </w:pPr>
      <w:r>
        <w:t xml:space="preserve">                        - BOTH</w:t>
      </w:r>
    </w:p>
    <w:p w14:paraId="49718058" w14:textId="77777777" w:rsidR="00A25744" w:rsidRDefault="00A25744" w:rsidP="00A25744">
      <w:pPr>
        <w:pStyle w:val="PL"/>
      </w:pPr>
      <w:r>
        <w:t xml:space="preserve">                    5GCNfConnEcmInfoList:</w:t>
      </w:r>
    </w:p>
    <w:p w14:paraId="225590B4" w14:textId="77777777" w:rsidR="00A25744" w:rsidRDefault="00A25744" w:rsidP="00A25744">
      <w:pPr>
        <w:pStyle w:val="PL"/>
      </w:pPr>
      <w:r>
        <w:t xml:space="preserve">                      $ref: '#/components/schemas/5GCNfConnEcmInfoList'</w:t>
      </w:r>
    </w:p>
    <w:p w14:paraId="479D0FF9" w14:textId="77777777" w:rsidR="00A25744" w:rsidRDefault="00A25744" w:rsidP="00A25744">
      <w:pPr>
        <w:pStyle w:val="PL"/>
      </w:pPr>
      <w:r>
        <w:t xml:space="preserve">                    uPFConnectionInfo:</w:t>
      </w:r>
    </w:p>
    <w:p w14:paraId="6F7AA157" w14:textId="77777777" w:rsidR="00A25744" w:rsidRDefault="00A25744" w:rsidP="00A25744">
      <w:pPr>
        <w:pStyle w:val="PL"/>
      </w:pPr>
      <w:r>
        <w:t xml:space="preserve">                      $ref: '#/components/schemas/UPFConnectionInfo'</w:t>
      </w:r>
    </w:p>
    <w:p w14:paraId="4E8C774C" w14:textId="77777777" w:rsidR="00A25744" w:rsidRDefault="00A25744" w:rsidP="00A25744">
      <w:pPr>
        <w:pStyle w:val="PL"/>
      </w:pPr>
    </w:p>
    <w:p w14:paraId="7DC97FA3" w14:textId="77777777" w:rsidR="00A25744" w:rsidRDefault="00A25744" w:rsidP="00A25744">
      <w:pPr>
        <w:pStyle w:val="PL"/>
      </w:pPr>
    </w:p>
    <w:p w14:paraId="36329909" w14:textId="77777777" w:rsidR="00A25744" w:rsidRDefault="00A25744" w:rsidP="00A25744">
      <w:pPr>
        <w:pStyle w:val="PL"/>
      </w:pPr>
      <w:r>
        <w:t xml:space="preserve">    ExternalAmfFunction-Single:</w:t>
      </w:r>
    </w:p>
    <w:p w14:paraId="4E25BBD2" w14:textId="77777777" w:rsidR="00A25744" w:rsidRDefault="00A25744" w:rsidP="00A25744">
      <w:pPr>
        <w:pStyle w:val="PL"/>
      </w:pPr>
      <w:r>
        <w:t xml:space="preserve">      allOf:</w:t>
      </w:r>
    </w:p>
    <w:p w14:paraId="18A3410E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A0380CA" w14:textId="77777777" w:rsidR="00A25744" w:rsidRDefault="00A25744" w:rsidP="00A25744">
      <w:pPr>
        <w:pStyle w:val="PL"/>
      </w:pPr>
      <w:r>
        <w:t xml:space="preserve">        - type: object</w:t>
      </w:r>
    </w:p>
    <w:p w14:paraId="0370A2E6" w14:textId="77777777" w:rsidR="00A25744" w:rsidRDefault="00A25744" w:rsidP="00A25744">
      <w:pPr>
        <w:pStyle w:val="PL"/>
      </w:pPr>
      <w:r>
        <w:t xml:space="preserve">          properties:</w:t>
      </w:r>
    </w:p>
    <w:p w14:paraId="1325F90C" w14:textId="77777777" w:rsidR="00A25744" w:rsidRDefault="00A25744" w:rsidP="00A25744">
      <w:pPr>
        <w:pStyle w:val="PL"/>
      </w:pPr>
      <w:r>
        <w:t xml:space="preserve">            attributes:</w:t>
      </w:r>
    </w:p>
    <w:p w14:paraId="32CFEA45" w14:textId="77777777" w:rsidR="00A25744" w:rsidRDefault="00A25744" w:rsidP="00A25744">
      <w:pPr>
        <w:pStyle w:val="PL"/>
      </w:pPr>
      <w:r>
        <w:t xml:space="preserve">              allOf:</w:t>
      </w:r>
    </w:p>
    <w:p w14:paraId="6D5B39A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FBF7450" w14:textId="77777777" w:rsidR="00A25744" w:rsidRDefault="00A25744" w:rsidP="00A25744">
      <w:pPr>
        <w:pStyle w:val="PL"/>
      </w:pPr>
      <w:r>
        <w:t xml:space="preserve">                - type: object</w:t>
      </w:r>
    </w:p>
    <w:p w14:paraId="4EDE0730" w14:textId="77777777" w:rsidR="00A25744" w:rsidRDefault="00A25744" w:rsidP="00A25744">
      <w:pPr>
        <w:pStyle w:val="PL"/>
      </w:pPr>
      <w:r>
        <w:t xml:space="preserve">                  properties:</w:t>
      </w:r>
    </w:p>
    <w:p w14:paraId="36C6AC62" w14:textId="77777777" w:rsidR="00A25744" w:rsidRDefault="00A25744" w:rsidP="00A25744">
      <w:pPr>
        <w:pStyle w:val="PL"/>
      </w:pPr>
      <w:r>
        <w:t xml:space="preserve">                    plmnIdList:</w:t>
      </w:r>
    </w:p>
    <w:p w14:paraId="7ECFED4F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09CFFB5F" w14:textId="77777777" w:rsidR="00A25744" w:rsidRDefault="00A25744" w:rsidP="00A25744">
      <w:pPr>
        <w:pStyle w:val="PL"/>
      </w:pPr>
      <w:r>
        <w:t xml:space="preserve">                    amfIdentifier:</w:t>
      </w:r>
    </w:p>
    <w:p w14:paraId="0AEB0ECE" w14:textId="77777777" w:rsidR="00A25744" w:rsidRDefault="00A25744" w:rsidP="00A25744">
      <w:pPr>
        <w:pStyle w:val="PL"/>
      </w:pPr>
      <w:r>
        <w:t xml:space="preserve">                      $ref: '#/components/schemas/AmfIdentifier'</w:t>
      </w:r>
    </w:p>
    <w:p w14:paraId="76A3BD83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02AA5224" w14:textId="77777777" w:rsidR="00A25744" w:rsidRDefault="00A25744" w:rsidP="00A25744">
      <w:pPr>
        <w:pStyle w:val="PL"/>
      </w:pPr>
      <w:r>
        <w:t xml:space="preserve">    ExternalNrfFunction-Single:</w:t>
      </w:r>
    </w:p>
    <w:p w14:paraId="5B1DD2D1" w14:textId="77777777" w:rsidR="00A25744" w:rsidRDefault="00A25744" w:rsidP="00A25744">
      <w:pPr>
        <w:pStyle w:val="PL"/>
      </w:pPr>
      <w:r>
        <w:t xml:space="preserve">      allOf:</w:t>
      </w:r>
    </w:p>
    <w:p w14:paraId="222D8E6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8BD7E54" w14:textId="77777777" w:rsidR="00A25744" w:rsidRDefault="00A25744" w:rsidP="00A25744">
      <w:pPr>
        <w:pStyle w:val="PL"/>
      </w:pPr>
      <w:r>
        <w:t xml:space="preserve">        - type: object</w:t>
      </w:r>
    </w:p>
    <w:p w14:paraId="28A44617" w14:textId="77777777" w:rsidR="00A25744" w:rsidRDefault="00A25744" w:rsidP="00A25744">
      <w:pPr>
        <w:pStyle w:val="PL"/>
      </w:pPr>
      <w:r>
        <w:t xml:space="preserve">          properties:</w:t>
      </w:r>
    </w:p>
    <w:p w14:paraId="4121B792" w14:textId="77777777" w:rsidR="00A25744" w:rsidRDefault="00A25744" w:rsidP="00A25744">
      <w:pPr>
        <w:pStyle w:val="PL"/>
      </w:pPr>
      <w:r>
        <w:lastRenderedPageBreak/>
        <w:t xml:space="preserve">            attributes:</w:t>
      </w:r>
    </w:p>
    <w:p w14:paraId="458C465D" w14:textId="77777777" w:rsidR="00A25744" w:rsidRDefault="00A25744" w:rsidP="00A25744">
      <w:pPr>
        <w:pStyle w:val="PL"/>
      </w:pPr>
      <w:r>
        <w:t xml:space="preserve">              allOf:</w:t>
      </w:r>
    </w:p>
    <w:p w14:paraId="31742DF6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5113F77B" w14:textId="77777777" w:rsidR="00A25744" w:rsidRDefault="00A25744" w:rsidP="00A25744">
      <w:pPr>
        <w:pStyle w:val="PL"/>
      </w:pPr>
      <w:r>
        <w:t xml:space="preserve">                - type: object</w:t>
      </w:r>
    </w:p>
    <w:p w14:paraId="0609FD9B" w14:textId="77777777" w:rsidR="00A25744" w:rsidRDefault="00A25744" w:rsidP="00A25744">
      <w:pPr>
        <w:pStyle w:val="PL"/>
      </w:pPr>
      <w:r>
        <w:t xml:space="preserve">                  properties:</w:t>
      </w:r>
    </w:p>
    <w:p w14:paraId="4852E791" w14:textId="77777777" w:rsidR="00A25744" w:rsidRDefault="00A25744" w:rsidP="00A25744">
      <w:pPr>
        <w:pStyle w:val="PL"/>
      </w:pPr>
      <w:r>
        <w:t xml:space="preserve">                    plmnIdList:</w:t>
      </w:r>
    </w:p>
    <w:p w14:paraId="2F8A91B9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72053D32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4E09A2F2" w14:textId="77777777" w:rsidR="00A25744" w:rsidRDefault="00A25744" w:rsidP="00A25744">
      <w:pPr>
        <w:pStyle w:val="PL"/>
      </w:pPr>
      <w:r>
        <w:t xml:space="preserve">    ExternalNssfFunction-Single:</w:t>
      </w:r>
    </w:p>
    <w:p w14:paraId="62BCFA73" w14:textId="77777777" w:rsidR="00A25744" w:rsidRDefault="00A25744" w:rsidP="00A25744">
      <w:pPr>
        <w:pStyle w:val="PL"/>
      </w:pPr>
      <w:r>
        <w:t xml:space="preserve">      allOf:</w:t>
      </w:r>
    </w:p>
    <w:p w14:paraId="06E0F42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F027478" w14:textId="77777777" w:rsidR="00A25744" w:rsidRDefault="00A25744" w:rsidP="00A25744">
      <w:pPr>
        <w:pStyle w:val="PL"/>
      </w:pPr>
      <w:r>
        <w:t xml:space="preserve">        - type: object</w:t>
      </w:r>
    </w:p>
    <w:p w14:paraId="1C3B21AC" w14:textId="77777777" w:rsidR="00A25744" w:rsidRDefault="00A25744" w:rsidP="00A25744">
      <w:pPr>
        <w:pStyle w:val="PL"/>
      </w:pPr>
      <w:r>
        <w:t xml:space="preserve">          properties:</w:t>
      </w:r>
    </w:p>
    <w:p w14:paraId="2387838D" w14:textId="77777777" w:rsidR="00A25744" w:rsidRDefault="00A25744" w:rsidP="00A25744">
      <w:pPr>
        <w:pStyle w:val="PL"/>
      </w:pPr>
      <w:r>
        <w:t xml:space="preserve">            attributes:</w:t>
      </w:r>
    </w:p>
    <w:p w14:paraId="20CE7751" w14:textId="77777777" w:rsidR="00A25744" w:rsidRDefault="00A25744" w:rsidP="00A25744">
      <w:pPr>
        <w:pStyle w:val="PL"/>
      </w:pPr>
      <w:r>
        <w:t xml:space="preserve">              allOf:</w:t>
      </w:r>
    </w:p>
    <w:p w14:paraId="2BC40FA8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1B996079" w14:textId="77777777" w:rsidR="00A25744" w:rsidRDefault="00A25744" w:rsidP="00A25744">
      <w:pPr>
        <w:pStyle w:val="PL"/>
      </w:pPr>
      <w:r>
        <w:t xml:space="preserve">                - type: object</w:t>
      </w:r>
    </w:p>
    <w:p w14:paraId="6616BD86" w14:textId="77777777" w:rsidR="00A25744" w:rsidRDefault="00A25744" w:rsidP="00A25744">
      <w:pPr>
        <w:pStyle w:val="PL"/>
      </w:pPr>
      <w:r>
        <w:t xml:space="preserve">                  properties:</w:t>
      </w:r>
    </w:p>
    <w:p w14:paraId="1171A708" w14:textId="77777777" w:rsidR="00A25744" w:rsidRDefault="00A25744" w:rsidP="00A25744">
      <w:pPr>
        <w:pStyle w:val="PL"/>
      </w:pPr>
      <w:r>
        <w:t xml:space="preserve">                    plmnIdList:</w:t>
      </w:r>
    </w:p>
    <w:p w14:paraId="5021A038" w14:textId="77777777" w:rsidR="00A25744" w:rsidRDefault="00A25744" w:rsidP="00A25744">
      <w:pPr>
        <w:pStyle w:val="PL"/>
      </w:pPr>
      <w:r>
        <w:t xml:space="preserve">                      $ref: 'TS28541_NrNrm.yaml#/components/schemas/PlmnIdList'</w:t>
      </w:r>
    </w:p>
    <w:p w14:paraId="350C54AB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3518F32C" w14:textId="77777777" w:rsidR="00A25744" w:rsidRDefault="00A25744" w:rsidP="00A25744">
      <w:pPr>
        <w:pStyle w:val="PL"/>
      </w:pPr>
      <w:r>
        <w:t xml:space="preserve">    ExternalSeppFunction-Single:</w:t>
      </w:r>
    </w:p>
    <w:p w14:paraId="1935AAAA" w14:textId="77777777" w:rsidR="00A25744" w:rsidRDefault="00A25744" w:rsidP="00A25744">
      <w:pPr>
        <w:pStyle w:val="PL"/>
      </w:pPr>
      <w:r>
        <w:t xml:space="preserve">      allOf:</w:t>
      </w:r>
    </w:p>
    <w:p w14:paraId="3AE100C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4E74434" w14:textId="77777777" w:rsidR="00A25744" w:rsidRDefault="00A25744" w:rsidP="00A25744">
      <w:pPr>
        <w:pStyle w:val="PL"/>
      </w:pPr>
      <w:r>
        <w:t xml:space="preserve">        - type: object</w:t>
      </w:r>
    </w:p>
    <w:p w14:paraId="17307967" w14:textId="77777777" w:rsidR="00A25744" w:rsidRDefault="00A25744" w:rsidP="00A25744">
      <w:pPr>
        <w:pStyle w:val="PL"/>
      </w:pPr>
      <w:r>
        <w:t xml:space="preserve">          properties:</w:t>
      </w:r>
    </w:p>
    <w:p w14:paraId="39AE1738" w14:textId="77777777" w:rsidR="00A25744" w:rsidRDefault="00A25744" w:rsidP="00A25744">
      <w:pPr>
        <w:pStyle w:val="PL"/>
      </w:pPr>
      <w:r>
        <w:t xml:space="preserve">            attributes:</w:t>
      </w:r>
    </w:p>
    <w:p w14:paraId="66BD9F06" w14:textId="77777777" w:rsidR="00A25744" w:rsidRDefault="00A25744" w:rsidP="00A25744">
      <w:pPr>
        <w:pStyle w:val="PL"/>
      </w:pPr>
      <w:r>
        <w:t xml:space="preserve">              allOf:</w:t>
      </w:r>
    </w:p>
    <w:p w14:paraId="138AA7A9" w14:textId="77777777" w:rsidR="00A25744" w:rsidRDefault="00A25744" w:rsidP="00A25744">
      <w:pPr>
        <w:pStyle w:val="PL"/>
      </w:pPr>
      <w:r>
        <w:t xml:space="preserve">                - $ref: 'TS28623_GenericNrm.yaml#/components/schemas/ManagedFunction-Attr'</w:t>
      </w:r>
    </w:p>
    <w:p w14:paraId="494EC93F" w14:textId="77777777" w:rsidR="00A25744" w:rsidRDefault="00A25744" w:rsidP="00A25744">
      <w:pPr>
        <w:pStyle w:val="PL"/>
      </w:pPr>
      <w:r>
        <w:t xml:space="preserve">                - type: object</w:t>
      </w:r>
    </w:p>
    <w:p w14:paraId="6E8B6155" w14:textId="77777777" w:rsidR="00A25744" w:rsidRDefault="00A25744" w:rsidP="00A25744">
      <w:pPr>
        <w:pStyle w:val="PL"/>
      </w:pPr>
      <w:r>
        <w:t xml:space="preserve">                  properties:</w:t>
      </w:r>
    </w:p>
    <w:p w14:paraId="7421E5D9" w14:textId="77777777" w:rsidR="00A25744" w:rsidRDefault="00A25744" w:rsidP="00A25744">
      <w:pPr>
        <w:pStyle w:val="PL"/>
      </w:pPr>
      <w:r>
        <w:t xml:space="preserve">                    plmnId:</w:t>
      </w:r>
    </w:p>
    <w:p w14:paraId="537BAC4B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A8D99D4" w14:textId="77777777" w:rsidR="00A25744" w:rsidRDefault="00A25744" w:rsidP="00A25744">
      <w:pPr>
        <w:pStyle w:val="PL"/>
      </w:pPr>
      <w:r>
        <w:t xml:space="preserve">                    sEPPId:</w:t>
      </w:r>
    </w:p>
    <w:p w14:paraId="35533907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4BF814E" w14:textId="77777777" w:rsidR="00A25744" w:rsidRDefault="00A25744" w:rsidP="00A25744">
      <w:pPr>
        <w:pStyle w:val="PL"/>
      </w:pPr>
      <w:r>
        <w:t xml:space="preserve">                    fqdn:</w:t>
      </w:r>
    </w:p>
    <w:p w14:paraId="51D07D47" w14:textId="77777777" w:rsidR="00A25744" w:rsidRDefault="00A25744" w:rsidP="00A25744">
      <w:pPr>
        <w:pStyle w:val="PL"/>
      </w:pPr>
      <w:r>
        <w:t xml:space="preserve">                      $ref: 'TS28623_ComDefs.yaml#/components/schemas/Fqdn'</w:t>
      </w:r>
    </w:p>
    <w:p w14:paraId="4662F4DE" w14:textId="77777777" w:rsidR="00A25744" w:rsidRDefault="00A25744" w:rsidP="00A25744">
      <w:pPr>
        <w:pStyle w:val="PL"/>
      </w:pPr>
      <w:r>
        <w:t xml:space="preserve">        - $ref: 'TS28623_GenericNrm.yaml#/components/schemas/ManagedFunction-ncO'</w:t>
      </w:r>
    </w:p>
    <w:p w14:paraId="5D58CDF3" w14:textId="77777777" w:rsidR="00A25744" w:rsidRDefault="00A25744" w:rsidP="00A25744">
      <w:pPr>
        <w:pStyle w:val="PL"/>
      </w:pPr>
    </w:p>
    <w:p w14:paraId="32E1D34C" w14:textId="77777777" w:rsidR="00A25744" w:rsidRDefault="00A25744" w:rsidP="00A25744">
      <w:pPr>
        <w:pStyle w:val="PL"/>
      </w:pPr>
      <w:r>
        <w:t xml:space="preserve">    EP_N2-Single:</w:t>
      </w:r>
    </w:p>
    <w:p w14:paraId="1C73D34B" w14:textId="77777777" w:rsidR="00A25744" w:rsidRDefault="00A25744" w:rsidP="00A25744">
      <w:pPr>
        <w:pStyle w:val="PL"/>
      </w:pPr>
      <w:r>
        <w:t xml:space="preserve">      allOf:</w:t>
      </w:r>
    </w:p>
    <w:p w14:paraId="227D9F1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84C1934" w14:textId="77777777" w:rsidR="00A25744" w:rsidRDefault="00A25744" w:rsidP="00A25744">
      <w:pPr>
        <w:pStyle w:val="PL"/>
      </w:pPr>
      <w:r>
        <w:t xml:space="preserve">        - type: object</w:t>
      </w:r>
    </w:p>
    <w:p w14:paraId="2A6FCB6A" w14:textId="77777777" w:rsidR="00A25744" w:rsidRDefault="00A25744" w:rsidP="00A25744">
      <w:pPr>
        <w:pStyle w:val="PL"/>
      </w:pPr>
      <w:r>
        <w:t xml:space="preserve">          properties:</w:t>
      </w:r>
    </w:p>
    <w:p w14:paraId="1DDB6E16" w14:textId="77777777" w:rsidR="00A25744" w:rsidRDefault="00A25744" w:rsidP="00A25744">
      <w:pPr>
        <w:pStyle w:val="PL"/>
      </w:pPr>
      <w:r>
        <w:t xml:space="preserve">            attributes:</w:t>
      </w:r>
    </w:p>
    <w:p w14:paraId="061B0DE6" w14:textId="77777777" w:rsidR="00A25744" w:rsidRDefault="00A25744" w:rsidP="00A25744">
      <w:pPr>
        <w:pStyle w:val="PL"/>
      </w:pPr>
      <w:r>
        <w:t xml:space="preserve">              allOf:</w:t>
      </w:r>
    </w:p>
    <w:p w14:paraId="56F0E41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26BB872" w14:textId="77777777" w:rsidR="00A25744" w:rsidRDefault="00A25744" w:rsidP="00A25744">
      <w:pPr>
        <w:pStyle w:val="PL"/>
      </w:pPr>
      <w:r>
        <w:t xml:space="preserve">                - type: object</w:t>
      </w:r>
    </w:p>
    <w:p w14:paraId="298FE90C" w14:textId="77777777" w:rsidR="00A25744" w:rsidRDefault="00A25744" w:rsidP="00A25744">
      <w:pPr>
        <w:pStyle w:val="PL"/>
      </w:pPr>
      <w:r>
        <w:t xml:space="preserve">                  properties:</w:t>
      </w:r>
    </w:p>
    <w:p w14:paraId="10EC401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264485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C38071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752D9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662B5B8" w14:textId="77777777" w:rsidR="00A25744" w:rsidRDefault="00A25744" w:rsidP="00A25744">
      <w:pPr>
        <w:pStyle w:val="PL"/>
      </w:pPr>
      <w:r>
        <w:t xml:space="preserve">    EP_N3-Single:</w:t>
      </w:r>
    </w:p>
    <w:p w14:paraId="43E25911" w14:textId="77777777" w:rsidR="00A25744" w:rsidRDefault="00A25744" w:rsidP="00A25744">
      <w:pPr>
        <w:pStyle w:val="PL"/>
      </w:pPr>
      <w:r>
        <w:t xml:space="preserve">      allOf:</w:t>
      </w:r>
    </w:p>
    <w:p w14:paraId="5D7FB98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7FCDCB7" w14:textId="77777777" w:rsidR="00A25744" w:rsidRDefault="00A25744" w:rsidP="00A25744">
      <w:pPr>
        <w:pStyle w:val="PL"/>
      </w:pPr>
      <w:r>
        <w:t xml:space="preserve">        - type: object</w:t>
      </w:r>
    </w:p>
    <w:p w14:paraId="0AAC1134" w14:textId="77777777" w:rsidR="00A25744" w:rsidRDefault="00A25744" w:rsidP="00A25744">
      <w:pPr>
        <w:pStyle w:val="PL"/>
      </w:pPr>
      <w:r>
        <w:t xml:space="preserve">          properties:</w:t>
      </w:r>
    </w:p>
    <w:p w14:paraId="061CBEA0" w14:textId="77777777" w:rsidR="00A25744" w:rsidRDefault="00A25744" w:rsidP="00A25744">
      <w:pPr>
        <w:pStyle w:val="PL"/>
      </w:pPr>
      <w:r>
        <w:t xml:space="preserve">            attributes:</w:t>
      </w:r>
    </w:p>
    <w:p w14:paraId="17C9C596" w14:textId="77777777" w:rsidR="00A25744" w:rsidRDefault="00A25744" w:rsidP="00A25744">
      <w:pPr>
        <w:pStyle w:val="PL"/>
      </w:pPr>
      <w:r>
        <w:t xml:space="preserve">              allOf:</w:t>
      </w:r>
    </w:p>
    <w:p w14:paraId="32ADCD95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0B4888C" w14:textId="77777777" w:rsidR="00A25744" w:rsidRDefault="00A25744" w:rsidP="00A25744">
      <w:pPr>
        <w:pStyle w:val="PL"/>
      </w:pPr>
      <w:r>
        <w:t xml:space="preserve">                - type: object</w:t>
      </w:r>
    </w:p>
    <w:p w14:paraId="38E73E46" w14:textId="77777777" w:rsidR="00A25744" w:rsidRDefault="00A25744" w:rsidP="00A25744">
      <w:pPr>
        <w:pStyle w:val="PL"/>
      </w:pPr>
      <w:r>
        <w:t xml:space="preserve">                  properties:</w:t>
      </w:r>
    </w:p>
    <w:p w14:paraId="1A4CCDFC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F870C20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AE8D75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19A8C9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11017C2" w14:textId="77777777" w:rsidR="00A25744" w:rsidRDefault="00A25744" w:rsidP="00A25744">
      <w:pPr>
        <w:pStyle w:val="PL"/>
      </w:pPr>
      <w:r>
        <w:t xml:space="preserve">                    epTransportRefs:</w:t>
      </w:r>
    </w:p>
    <w:p w14:paraId="616C28F8" w14:textId="77777777" w:rsidR="00A25744" w:rsidRDefault="00A25744" w:rsidP="00A25744">
      <w:pPr>
        <w:pStyle w:val="PL"/>
      </w:pPr>
      <w:r>
        <w:t xml:space="preserve">                      $ref: 'TS28623_ComDefs.yaml#/components/schemas/DnList'</w:t>
      </w:r>
    </w:p>
    <w:p w14:paraId="0D6C947B" w14:textId="77777777" w:rsidR="00A25744" w:rsidRDefault="00A25744" w:rsidP="00A25744">
      <w:pPr>
        <w:pStyle w:val="PL"/>
      </w:pPr>
      <w:r>
        <w:t xml:space="preserve">    EP_N4-Single:</w:t>
      </w:r>
    </w:p>
    <w:p w14:paraId="1988DE38" w14:textId="77777777" w:rsidR="00A25744" w:rsidRDefault="00A25744" w:rsidP="00A25744">
      <w:pPr>
        <w:pStyle w:val="PL"/>
      </w:pPr>
      <w:r>
        <w:t xml:space="preserve">      allOf:</w:t>
      </w:r>
    </w:p>
    <w:p w14:paraId="32C1D24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0ACAFA7" w14:textId="77777777" w:rsidR="00A25744" w:rsidRDefault="00A25744" w:rsidP="00A25744">
      <w:pPr>
        <w:pStyle w:val="PL"/>
      </w:pPr>
      <w:r>
        <w:t xml:space="preserve">        - type: object</w:t>
      </w:r>
    </w:p>
    <w:p w14:paraId="0BDB8CE9" w14:textId="77777777" w:rsidR="00A25744" w:rsidRDefault="00A25744" w:rsidP="00A25744">
      <w:pPr>
        <w:pStyle w:val="PL"/>
      </w:pPr>
      <w:r>
        <w:t xml:space="preserve">          properties:</w:t>
      </w:r>
    </w:p>
    <w:p w14:paraId="00B98810" w14:textId="77777777" w:rsidR="00A25744" w:rsidRDefault="00A25744" w:rsidP="00A25744">
      <w:pPr>
        <w:pStyle w:val="PL"/>
      </w:pPr>
      <w:r>
        <w:t xml:space="preserve">            attributes:</w:t>
      </w:r>
    </w:p>
    <w:p w14:paraId="68A570E0" w14:textId="77777777" w:rsidR="00A25744" w:rsidRDefault="00A25744" w:rsidP="00A25744">
      <w:pPr>
        <w:pStyle w:val="PL"/>
      </w:pPr>
      <w:r>
        <w:t xml:space="preserve">              allOf:</w:t>
      </w:r>
    </w:p>
    <w:p w14:paraId="2DE841E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2342762" w14:textId="77777777" w:rsidR="00A25744" w:rsidRDefault="00A25744" w:rsidP="00A25744">
      <w:pPr>
        <w:pStyle w:val="PL"/>
      </w:pPr>
      <w:r>
        <w:t xml:space="preserve">                - type: object</w:t>
      </w:r>
    </w:p>
    <w:p w14:paraId="65D7C1DA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2134AD9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CF3B10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BDB1E1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01EAD1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3E2A5BF" w14:textId="77777777" w:rsidR="00A25744" w:rsidRDefault="00A25744" w:rsidP="00A25744">
      <w:pPr>
        <w:pStyle w:val="PL"/>
      </w:pPr>
      <w:r>
        <w:t xml:space="preserve">    EP_N5-Single:</w:t>
      </w:r>
    </w:p>
    <w:p w14:paraId="28FD3CD2" w14:textId="77777777" w:rsidR="00A25744" w:rsidRDefault="00A25744" w:rsidP="00A25744">
      <w:pPr>
        <w:pStyle w:val="PL"/>
      </w:pPr>
      <w:r>
        <w:t xml:space="preserve">      allOf:</w:t>
      </w:r>
    </w:p>
    <w:p w14:paraId="1613131E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4D11CAB" w14:textId="77777777" w:rsidR="00A25744" w:rsidRDefault="00A25744" w:rsidP="00A25744">
      <w:pPr>
        <w:pStyle w:val="PL"/>
      </w:pPr>
      <w:r>
        <w:t xml:space="preserve">        - type: object</w:t>
      </w:r>
    </w:p>
    <w:p w14:paraId="1545C3DC" w14:textId="77777777" w:rsidR="00A25744" w:rsidRDefault="00A25744" w:rsidP="00A25744">
      <w:pPr>
        <w:pStyle w:val="PL"/>
      </w:pPr>
      <w:r>
        <w:t xml:space="preserve">          properties:</w:t>
      </w:r>
    </w:p>
    <w:p w14:paraId="30778C97" w14:textId="77777777" w:rsidR="00A25744" w:rsidRDefault="00A25744" w:rsidP="00A25744">
      <w:pPr>
        <w:pStyle w:val="PL"/>
      </w:pPr>
      <w:r>
        <w:t xml:space="preserve">            attributes:</w:t>
      </w:r>
    </w:p>
    <w:p w14:paraId="75594323" w14:textId="77777777" w:rsidR="00A25744" w:rsidRDefault="00A25744" w:rsidP="00A25744">
      <w:pPr>
        <w:pStyle w:val="PL"/>
      </w:pPr>
      <w:r>
        <w:t xml:space="preserve">              allOf:</w:t>
      </w:r>
    </w:p>
    <w:p w14:paraId="7C717E1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8FF133F" w14:textId="77777777" w:rsidR="00A25744" w:rsidRDefault="00A25744" w:rsidP="00A25744">
      <w:pPr>
        <w:pStyle w:val="PL"/>
      </w:pPr>
      <w:r>
        <w:t xml:space="preserve">                - type: object</w:t>
      </w:r>
    </w:p>
    <w:p w14:paraId="5C921819" w14:textId="77777777" w:rsidR="00A25744" w:rsidRDefault="00A25744" w:rsidP="00A25744">
      <w:pPr>
        <w:pStyle w:val="PL"/>
      </w:pPr>
      <w:r>
        <w:t xml:space="preserve">                  properties:</w:t>
      </w:r>
    </w:p>
    <w:p w14:paraId="6BB36A7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D08734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83C5EF7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F13E53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94D9E17" w14:textId="77777777" w:rsidR="00A25744" w:rsidRDefault="00A25744" w:rsidP="00A25744">
      <w:pPr>
        <w:pStyle w:val="PL"/>
      </w:pPr>
      <w:r>
        <w:t xml:space="preserve">    EP_N6-Single:</w:t>
      </w:r>
    </w:p>
    <w:p w14:paraId="21B69ECA" w14:textId="77777777" w:rsidR="00A25744" w:rsidRDefault="00A25744" w:rsidP="00A25744">
      <w:pPr>
        <w:pStyle w:val="PL"/>
      </w:pPr>
      <w:r>
        <w:t xml:space="preserve">      allOf:</w:t>
      </w:r>
    </w:p>
    <w:p w14:paraId="75F67B5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BE63E74" w14:textId="77777777" w:rsidR="00A25744" w:rsidRDefault="00A25744" w:rsidP="00A25744">
      <w:pPr>
        <w:pStyle w:val="PL"/>
      </w:pPr>
      <w:r>
        <w:t xml:space="preserve">        - type: object</w:t>
      </w:r>
    </w:p>
    <w:p w14:paraId="1AF6A236" w14:textId="77777777" w:rsidR="00A25744" w:rsidRDefault="00A25744" w:rsidP="00A25744">
      <w:pPr>
        <w:pStyle w:val="PL"/>
      </w:pPr>
      <w:r>
        <w:t xml:space="preserve">          properties:</w:t>
      </w:r>
    </w:p>
    <w:p w14:paraId="02B9C2B2" w14:textId="77777777" w:rsidR="00A25744" w:rsidRDefault="00A25744" w:rsidP="00A25744">
      <w:pPr>
        <w:pStyle w:val="PL"/>
      </w:pPr>
      <w:r>
        <w:t xml:space="preserve">            attributes:</w:t>
      </w:r>
    </w:p>
    <w:p w14:paraId="2B6EC84F" w14:textId="77777777" w:rsidR="00A25744" w:rsidRDefault="00A25744" w:rsidP="00A25744">
      <w:pPr>
        <w:pStyle w:val="PL"/>
      </w:pPr>
      <w:r>
        <w:t xml:space="preserve">              allOf:</w:t>
      </w:r>
    </w:p>
    <w:p w14:paraId="540747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6500C2A" w14:textId="77777777" w:rsidR="00A25744" w:rsidRDefault="00A25744" w:rsidP="00A25744">
      <w:pPr>
        <w:pStyle w:val="PL"/>
      </w:pPr>
      <w:r>
        <w:t xml:space="preserve">                - type: object</w:t>
      </w:r>
    </w:p>
    <w:p w14:paraId="37EF8658" w14:textId="77777777" w:rsidR="00A25744" w:rsidRDefault="00A25744" w:rsidP="00A25744">
      <w:pPr>
        <w:pStyle w:val="PL"/>
      </w:pPr>
      <w:r>
        <w:t xml:space="preserve">                  properties:</w:t>
      </w:r>
    </w:p>
    <w:p w14:paraId="7B01A4B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91852DA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52F375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F6B86C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B1F8A7D" w14:textId="77777777" w:rsidR="00A25744" w:rsidRDefault="00A25744" w:rsidP="00A25744">
      <w:pPr>
        <w:pStyle w:val="PL"/>
      </w:pPr>
      <w:r>
        <w:t xml:space="preserve">    EP_N7-Single:</w:t>
      </w:r>
    </w:p>
    <w:p w14:paraId="6410CEC6" w14:textId="77777777" w:rsidR="00A25744" w:rsidRDefault="00A25744" w:rsidP="00A25744">
      <w:pPr>
        <w:pStyle w:val="PL"/>
      </w:pPr>
      <w:r>
        <w:t xml:space="preserve">      allOf:</w:t>
      </w:r>
    </w:p>
    <w:p w14:paraId="73D97B5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95C8FCA" w14:textId="77777777" w:rsidR="00A25744" w:rsidRDefault="00A25744" w:rsidP="00A25744">
      <w:pPr>
        <w:pStyle w:val="PL"/>
      </w:pPr>
      <w:r>
        <w:t xml:space="preserve">        - type: object</w:t>
      </w:r>
    </w:p>
    <w:p w14:paraId="6F052F97" w14:textId="77777777" w:rsidR="00A25744" w:rsidRDefault="00A25744" w:rsidP="00A25744">
      <w:pPr>
        <w:pStyle w:val="PL"/>
      </w:pPr>
      <w:r>
        <w:t xml:space="preserve">          properties:</w:t>
      </w:r>
    </w:p>
    <w:p w14:paraId="34FFB3C2" w14:textId="77777777" w:rsidR="00A25744" w:rsidRDefault="00A25744" w:rsidP="00A25744">
      <w:pPr>
        <w:pStyle w:val="PL"/>
      </w:pPr>
      <w:r>
        <w:t xml:space="preserve">            attributes:</w:t>
      </w:r>
    </w:p>
    <w:p w14:paraId="509FF5B6" w14:textId="77777777" w:rsidR="00A25744" w:rsidRDefault="00A25744" w:rsidP="00A25744">
      <w:pPr>
        <w:pStyle w:val="PL"/>
      </w:pPr>
      <w:r>
        <w:t xml:space="preserve">              allOf:</w:t>
      </w:r>
    </w:p>
    <w:p w14:paraId="23A237F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149A0FA" w14:textId="77777777" w:rsidR="00A25744" w:rsidRDefault="00A25744" w:rsidP="00A25744">
      <w:pPr>
        <w:pStyle w:val="PL"/>
      </w:pPr>
      <w:r>
        <w:t xml:space="preserve">                - type: object</w:t>
      </w:r>
    </w:p>
    <w:p w14:paraId="20B14AAC" w14:textId="77777777" w:rsidR="00A25744" w:rsidRDefault="00A25744" w:rsidP="00A25744">
      <w:pPr>
        <w:pStyle w:val="PL"/>
      </w:pPr>
      <w:r>
        <w:t xml:space="preserve">                  properties:</w:t>
      </w:r>
    </w:p>
    <w:p w14:paraId="4C8A76A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6F60FFF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8D0A01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69ABFA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9B7BBC5" w14:textId="77777777" w:rsidR="00A25744" w:rsidRDefault="00A25744" w:rsidP="00A25744">
      <w:pPr>
        <w:pStyle w:val="PL"/>
      </w:pPr>
      <w:r>
        <w:t xml:space="preserve">    EP_N8-Single:</w:t>
      </w:r>
    </w:p>
    <w:p w14:paraId="68AB3454" w14:textId="77777777" w:rsidR="00A25744" w:rsidRDefault="00A25744" w:rsidP="00A25744">
      <w:pPr>
        <w:pStyle w:val="PL"/>
      </w:pPr>
      <w:r>
        <w:t xml:space="preserve">      allOf:</w:t>
      </w:r>
    </w:p>
    <w:p w14:paraId="0B036A76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D17F295" w14:textId="77777777" w:rsidR="00A25744" w:rsidRDefault="00A25744" w:rsidP="00A25744">
      <w:pPr>
        <w:pStyle w:val="PL"/>
      </w:pPr>
      <w:r>
        <w:t xml:space="preserve">        - type: object</w:t>
      </w:r>
    </w:p>
    <w:p w14:paraId="3AC1FD12" w14:textId="77777777" w:rsidR="00A25744" w:rsidRDefault="00A25744" w:rsidP="00A25744">
      <w:pPr>
        <w:pStyle w:val="PL"/>
      </w:pPr>
      <w:r>
        <w:t xml:space="preserve">          properties:</w:t>
      </w:r>
    </w:p>
    <w:p w14:paraId="3F166532" w14:textId="77777777" w:rsidR="00A25744" w:rsidRDefault="00A25744" w:rsidP="00A25744">
      <w:pPr>
        <w:pStyle w:val="PL"/>
      </w:pPr>
      <w:r>
        <w:t xml:space="preserve">            attributes:</w:t>
      </w:r>
    </w:p>
    <w:p w14:paraId="5934F7D8" w14:textId="77777777" w:rsidR="00A25744" w:rsidRDefault="00A25744" w:rsidP="00A25744">
      <w:pPr>
        <w:pStyle w:val="PL"/>
      </w:pPr>
      <w:r>
        <w:t xml:space="preserve">              allOf:</w:t>
      </w:r>
    </w:p>
    <w:p w14:paraId="6014FAA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1FE0A2B3" w14:textId="77777777" w:rsidR="00A25744" w:rsidRDefault="00A25744" w:rsidP="00A25744">
      <w:pPr>
        <w:pStyle w:val="PL"/>
      </w:pPr>
      <w:r>
        <w:t xml:space="preserve">                - type: object</w:t>
      </w:r>
    </w:p>
    <w:p w14:paraId="07CE7231" w14:textId="77777777" w:rsidR="00A25744" w:rsidRDefault="00A25744" w:rsidP="00A25744">
      <w:pPr>
        <w:pStyle w:val="PL"/>
      </w:pPr>
      <w:r>
        <w:t xml:space="preserve">                  properties:</w:t>
      </w:r>
    </w:p>
    <w:p w14:paraId="15FF680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2462D5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46D5F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D8B8A1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D3DCD5B" w14:textId="77777777" w:rsidR="00A25744" w:rsidRDefault="00A25744" w:rsidP="00A25744">
      <w:pPr>
        <w:pStyle w:val="PL"/>
      </w:pPr>
      <w:r>
        <w:t xml:space="preserve">    EP_N9-Single:</w:t>
      </w:r>
    </w:p>
    <w:p w14:paraId="06FBE199" w14:textId="77777777" w:rsidR="00A25744" w:rsidRDefault="00A25744" w:rsidP="00A25744">
      <w:pPr>
        <w:pStyle w:val="PL"/>
      </w:pPr>
      <w:r>
        <w:t xml:space="preserve">      allOf:</w:t>
      </w:r>
    </w:p>
    <w:p w14:paraId="080A4D4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E435418" w14:textId="77777777" w:rsidR="00A25744" w:rsidRDefault="00A25744" w:rsidP="00A25744">
      <w:pPr>
        <w:pStyle w:val="PL"/>
      </w:pPr>
      <w:r>
        <w:t xml:space="preserve">        - type: object</w:t>
      </w:r>
    </w:p>
    <w:p w14:paraId="47FDD224" w14:textId="77777777" w:rsidR="00A25744" w:rsidRDefault="00A25744" w:rsidP="00A25744">
      <w:pPr>
        <w:pStyle w:val="PL"/>
      </w:pPr>
      <w:r>
        <w:t xml:space="preserve">          properties:</w:t>
      </w:r>
    </w:p>
    <w:p w14:paraId="6F739C79" w14:textId="77777777" w:rsidR="00A25744" w:rsidRDefault="00A25744" w:rsidP="00A25744">
      <w:pPr>
        <w:pStyle w:val="PL"/>
      </w:pPr>
      <w:r>
        <w:t xml:space="preserve">            attributes:</w:t>
      </w:r>
    </w:p>
    <w:p w14:paraId="4146AF4A" w14:textId="77777777" w:rsidR="00A25744" w:rsidRDefault="00A25744" w:rsidP="00A25744">
      <w:pPr>
        <w:pStyle w:val="PL"/>
      </w:pPr>
      <w:r>
        <w:t xml:space="preserve">              allOf:</w:t>
      </w:r>
    </w:p>
    <w:p w14:paraId="4FBF81E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0E824FD" w14:textId="77777777" w:rsidR="00A25744" w:rsidRDefault="00A25744" w:rsidP="00A25744">
      <w:pPr>
        <w:pStyle w:val="PL"/>
      </w:pPr>
      <w:r>
        <w:t xml:space="preserve">                - type: object</w:t>
      </w:r>
    </w:p>
    <w:p w14:paraId="64DFA0C0" w14:textId="77777777" w:rsidR="00A25744" w:rsidRDefault="00A25744" w:rsidP="00A25744">
      <w:pPr>
        <w:pStyle w:val="PL"/>
      </w:pPr>
      <w:r>
        <w:t xml:space="preserve">                  properties:</w:t>
      </w:r>
    </w:p>
    <w:p w14:paraId="7226D15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63A225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F4449B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9CD7AE0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AEFCB73" w14:textId="77777777" w:rsidR="00A25744" w:rsidRDefault="00A25744" w:rsidP="00A25744">
      <w:pPr>
        <w:pStyle w:val="PL"/>
      </w:pPr>
      <w:r>
        <w:t xml:space="preserve">    EP_N10-Single:</w:t>
      </w:r>
    </w:p>
    <w:p w14:paraId="0C5CE015" w14:textId="77777777" w:rsidR="00A25744" w:rsidRDefault="00A25744" w:rsidP="00A25744">
      <w:pPr>
        <w:pStyle w:val="PL"/>
      </w:pPr>
      <w:r>
        <w:t xml:space="preserve">      allOf:</w:t>
      </w:r>
    </w:p>
    <w:p w14:paraId="620D4F4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3A76C33" w14:textId="77777777" w:rsidR="00A25744" w:rsidRDefault="00A25744" w:rsidP="00A25744">
      <w:pPr>
        <w:pStyle w:val="PL"/>
      </w:pPr>
      <w:r>
        <w:lastRenderedPageBreak/>
        <w:t xml:space="preserve">        - type: object</w:t>
      </w:r>
    </w:p>
    <w:p w14:paraId="38EEC1B6" w14:textId="77777777" w:rsidR="00A25744" w:rsidRDefault="00A25744" w:rsidP="00A25744">
      <w:pPr>
        <w:pStyle w:val="PL"/>
      </w:pPr>
      <w:r>
        <w:t xml:space="preserve">          properties:</w:t>
      </w:r>
    </w:p>
    <w:p w14:paraId="3A8A2D26" w14:textId="77777777" w:rsidR="00A25744" w:rsidRDefault="00A25744" w:rsidP="00A25744">
      <w:pPr>
        <w:pStyle w:val="PL"/>
      </w:pPr>
      <w:r>
        <w:t xml:space="preserve">            attributes:</w:t>
      </w:r>
    </w:p>
    <w:p w14:paraId="61F2CFF6" w14:textId="77777777" w:rsidR="00A25744" w:rsidRDefault="00A25744" w:rsidP="00A25744">
      <w:pPr>
        <w:pStyle w:val="PL"/>
      </w:pPr>
      <w:r>
        <w:t xml:space="preserve">              allOf:</w:t>
      </w:r>
    </w:p>
    <w:p w14:paraId="3B21034F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88B999" w14:textId="77777777" w:rsidR="00A25744" w:rsidRDefault="00A25744" w:rsidP="00A25744">
      <w:pPr>
        <w:pStyle w:val="PL"/>
      </w:pPr>
      <w:r>
        <w:t xml:space="preserve">                - type: object</w:t>
      </w:r>
    </w:p>
    <w:p w14:paraId="244522DC" w14:textId="77777777" w:rsidR="00A25744" w:rsidRDefault="00A25744" w:rsidP="00A25744">
      <w:pPr>
        <w:pStyle w:val="PL"/>
      </w:pPr>
      <w:r>
        <w:t xml:space="preserve">                  properties:</w:t>
      </w:r>
    </w:p>
    <w:p w14:paraId="0B572A91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A08AB9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9AB41B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A056B2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CED07FF" w14:textId="77777777" w:rsidR="00A25744" w:rsidRDefault="00A25744" w:rsidP="00A25744">
      <w:pPr>
        <w:pStyle w:val="PL"/>
      </w:pPr>
      <w:r>
        <w:t xml:space="preserve">    EP_N11-Single:</w:t>
      </w:r>
    </w:p>
    <w:p w14:paraId="1C587E08" w14:textId="77777777" w:rsidR="00A25744" w:rsidRDefault="00A25744" w:rsidP="00A25744">
      <w:pPr>
        <w:pStyle w:val="PL"/>
      </w:pPr>
      <w:r>
        <w:t xml:space="preserve">      allOf:</w:t>
      </w:r>
    </w:p>
    <w:p w14:paraId="09E7BBD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A1D22A3" w14:textId="77777777" w:rsidR="00A25744" w:rsidRDefault="00A25744" w:rsidP="00A25744">
      <w:pPr>
        <w:pStyle w:val="PL"/>
      </w:pPr>
      <w:r>
        <w:t xml:space="preserve">        - type: object</w:t>
      </w:r>
    </w:p>
    <w:p w14:paraId="6AC6754B" w14:textId="77777777" w:rsidR="00A25744" w:rsidRDefault="00A25744" w:rsidP="00A25744">
      <w:pPr>
        <w:pStyle w:val="PL"/>
      </w:pPr>
      <w:r>
        <w:t xml:space="preserve">          properties:</w:t>
      </w:r>
    </w:p>
    <w:p w14:paraId="5A8EB348" w14:textId="77777777" w:rsidR="00A25744" w:rsidRDefault="00A25744" w:rsidP="00A25744">
      <w:pPr>
        <w:pStyle w:val="PL"/>
      </w:pPr>
      <w:r>
        <w:t xml:space="preserve">            attributes:</w:t>
      </w:r>
    </w:p>
    <w:p w14:paraId="2F80C6DF" w14:textId="77777777" w:rsidR="00A25744" w:rsidRDefault="00A25744" w:rsidP="00A25744">
      <w:pPr>
        <w:pStyle w:val="PL"/>
      </w:pPr>
      <w:r>
        <w:t xml:space="preserve">              allOf:</w:t>
      </w:r>
    </w:p>
    <w:p w14:paraId="7A5A1A32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DABF16A" w14:textId="77777777" w:rsidR="00A25744" w:rsidRDefault="00A25744" w:rsidP="00A25744">
      <w:pPr>
        <w:pStyle w:val="PL"/>
      </w:pPr>
      <w:r>
        <w:t xml:space="preserve">                - type: object</w:t>
      </w:r>
    </w:p>
    <w:p w14:paraId="78595615" w14:textId="77777777" w:rsidR="00A25744" w:rsidRDefault="00A25744" w:rsidP="00A25744">
      <w:pPr>
        <w:pStyle w:val="PL"/>
      </w:pPr>
      <w:r>
        <w:t xml:space="preserve">                  properties:</w:t>
      </w:r>
    </w:p>
    <w:p w14:paraId="16485719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0420A1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08ABE92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5BDBE2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B35CE10" w14:textId="77777777" w:rsidR="00A25744" w:rsidRDefault="00A25744" w:rsidP="00A25744">
      <w:pPr>
        <w:pStyle w:val="PL"/>
      </w:pPr>
      <w:r>
        <w:t xml:space="preserve">    EP_N12-Single:</w:t>
      </w:r>
    </w:p>
    <w:p w14:paraId="0A2F3679" w14:textId="77777777" w:rsidR="00A25744" w:rsidRDefault="00A25744" w:rsidP="00A25744">
      <w:pPr>
        <w:pStyle w:val="PL"/>
      </w:pPr>
      <w:r>
        <w:t xml:space="preserve">      allOf:</w:t>
      </w:r>
    </w:p>
    <w:p w14:paraId="504980C5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EDDE3FA" w14:textId="77777777" w:rsidR="00A25744" w:rsidRDefault="00A25744" w:rsidP="00A25744">
      <w:pPr>
        <w:pStyle w:val="PL"/>
      </w:pPr>
      <w:r>
        <w:t xml:space="preserve">        - type: object</w:t>
      </w:r>
    </w:p>
    <w:p w14:paraId="117FC291" w14:textId="77777777" w:rsidR="00A25744" w:rsidRDefault="00A25744" w:rsidP="00A25744">
      <w:pPr>
        <w:pStyle w:val="PL"/>
      </w:pPr>
      <w:r>
        <w:t xml:space="preserve">          properties:</w:t>
      </w:r>
    </w:p>
    <w:p w14:paraId="6D57F8DC" w14:textId="77777777" w:rsidR="00A25744" w:rsidRDefault="00A25744" w:rsidP="00A25744">
      <w:pPr>
        <w:pStyle w:val="PL"/>
      </w:pPr>
      <w:r>
        <w:t xml:space="preserve">            attributes:</w:t>
      </w:r>
    </w:p>
    <w:p w14:paraId="62F2F500" w14:textId="77777777" w:rsidR="00A25744" w:rsidRDefault="00A25744" w:rsidP="00A25744">
      <w:pPr>
        <w:pStyle w:val="PL"/>
      </w:pPr>
      <w:r>
        <w:t xml:space="preserve">              allOf:</w:t>
      </w:r>
    </w:p>
    <w:p w14:paraId="1DADDC3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1E4F973" w14:textId="77777777" w:rsidR="00A25744" w:rsidRDefault="00A25744" w:rsidP="00A25744">
      <w:pPr>
        <w:pStyle w:val="PL"/>
      </w:pPr>
      <w:r>
        <w:t xml:space="preserve">                - type: object</w:t>
      </w:r>
    </w:p>
    <w:p w14:paraId="38428CB7" w14:textId="77777777" w:rsidR="00A25744" w:rsidRDefault="00A25744" w:rsidP="00A25744">
      <w:pPr>
        <w:pStyle w:val="PL"/>
      </w:pPr>
      <w:r>
        <w:t xml:space="preserve">                  properties:</w:t>
      </w:r>
    </w:p>
    <w:p w14:paraId="6C1D1D7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3FF9DD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0582670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0C779E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F9C0C8C" w14:textId="77777777" w:rsidR="00A25744" w:rsidRDefault="00A25744" w:rsidP="00A25744">
      <w:pPr>
        <w:pStyle w:val="PL"/>
      </w:pPr>
      <w:r>
        <w:t xml:space="preserve">    EP_N13-Single:</w:t>
      </w:r>
    </w:p>
    <w:p w14:paraId="209A4635" w14:textId="77777777" w:rsidR="00A25744" w:rsidRDefault="00A25744" w:rsidP="00A25744">
      <w:pPr>
        <w:pStyle w:val="PL"/>
      </w:pPr>
      <w:r>
        <w:t xml:space="preserve">      allOf:</w:t>
      </w:r>
    </w:p>
    <w:p w14:paraId="59841B1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11531F" w14:textId="77777777" w:rsidR="00A25744" w:rsidRDefault="00A25744" w:rsidP="00A25744">
      <w:pPr>
        <w:pStyle w:val="PL"/>
      </w:pPr>
      <w:r>
        <w:t xml:space="preserve">        - type: object</w:t>
      </w:r>
    </w:p>
    <w:p w14:paraId="7FAEA473" w14:textId="77777777" w:rsidR="00A25744" w:rsidRDefault="00A25744" w:rsidP="00A25744">
      <w:pPr>
        <w:pStyle w:val="PL"/>
      </w:pPr>
      <w:r>
        <w:t xml:space="preserve">          properties:</w:t>
      </w:r>
    </w:p>
    <w:p w14:paraId="69E7C7F6" w14:textId="77777777" w:rsidR="00A25744" w:rsidRDefault="00A25744" w:rsidP="00A25744">
      <w:pPr>
        <w:pStyle w:val="PL"/>
      </w:pPr>
      <w:r>
        <w:t xml:space="preserve">            attributes:</w:t>
      </w:r>
    </w:p>
    <w:p w14:paraId="7BEF0FB1" w14:textId="77777777" w:rsidR="00A25744" w:rsidRDefault="00A25744" w:rsidP="00A25744">
      <w:pPr>
        <w:pStyle w:val="PL"/>
      </w:pPr>
      <w:r>
        <w:t xml:space="preserve">              allOf:</w:t>
      </w:r>
    </w:p>
    <w:p w14:paraId="1D39E5A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12BDDF5" w14:textId="77777777" w:rsidR="00A25744" w:rsidRDefault="00A25744" w:rsidP="00A25744">
      <w:pPr>
        <w:pStyle w:val="PL"/>
      </w:pPr>
      <w:r>
        <w:t xml:space="preserve">                - type: object</w:t>
      </w:r>
    </w:p>
    <w:p w14:paraId="1AEED2E1" w14:textId="77777777" w:rsidR="00A25744" w:rsidRDefault="00A25744" w:rsidP="00A25744">
      <w:pPr>
        <w:pStyle w:val="PL"/>
      </w:pPr>
      <w:r>
        <w:t xml:space="preserve">                  properties:</w:t>
      </w:r>
    </w:p>
    <w:p w14:paraId="571CB12B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02C597A4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15719F5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58BD2BA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0200AC0" w14:textId="77777777" w:rsidR="00A25744" w:rsidRDefault="00A25744" w:rsidP="00A25744">
      <w:pPr>
        <w:pStyle w:val="PL"/>
      </w:pPr>
      <w:r>
        <w:t xml:space="preserve">    EP_N14-Single:</w:t>
      </w:r>
    </w:p>
    <w:p w14:paraId="78495824" w14:textId="77777777" w:rsidR="00A25744" w:rsidRDefault="00A25744" w:rsidP="00A25744">
      <w:pPr>
        <w:pStyle w:val="PL"/>
      </w:pPr>
      <w:r>
        <w:t xml:space="preserve">      allOf:</w:t>
      </w:r>
    </w:p>
    <w:p w14:paraId="30C7489A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8390898" w14:textId="77777777" w:rsidR="00A25744" w:rsidRDefault="00A25744" w:rsidP="00A25744">
      <w:pPr>
        <w:pStyle w:val="PL"/>
      </w:pPr>
      <w:r>
        <w:t xml:space="preserve">        - type: object</w:t>
      </w:r>
    </w:p>
    <w:p w14:paraId="6F0BA873" w14:textId="77777777" w:rsidR="00A25744" w:rsidRDefault="00A25744" w:rsidP="00A25744">
      <w:pPr>
        <w:pStyle w:val="PL"/>
      </w:pPr>
      <w:r>
        <w:t xml:space="preserve">          properties:</w:t>
      </w:r>
    </w:p>
    <w:p w14:paraId="2D4A3FEF" w14:textId="77777777" w:rsidR="00A25744" w:rsidRDefault="00A25744" w:rsidP="00A25744">
      <w:pPr>
        <w:pStyle w:val="PL"/>
      </w:pPr>
      <w:r>
        <w:t xml:space="preserve">            attributes:</w:t>
      </w:r>
    </w:p>
    <w:p w14:paraId="14838CEB" w14:textId="77777777" w:rsidR="00A25744" w:rsidRDefault="00A25744" w:rsidP="00A25744">
      <w:pPr>
        <w:pStyle w:val="PL"/>
      </w:pPr>
      <w:r>
        <w:t xml:space="preserve">              allOf:</w:t>
      </w:r>
    </w:p>
    <w:p w14:paraId="15C1C5BA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5CB2672" w14:textId="77777777" w:rsidR="00A25744" w:rsidRDefault="00A25744" w:rsidP="00A25744">
      <w:pPr>
        <w:pStyle w:val="PL"/>
      </w:pPr>
      <w:r>
        <w:t xml:space="preserve">                - type: object</w:t>
      </w:r>
    </w:p>
    <w:p w14:paraId="1D8EADE5" w14:textId="77777777" w:rsidR="00A25744" w:rsidRDefault="00A25744" w:rsidP="00A25744">
      <w:pPr>
        <w:pStyle w:val="PL"/>
      </w:pPr>
      <w:r>
        <w:t xml:space="preserve">                  properties:</w:t>
      </w:r>
    </w:p>
    <w:p w14:paraId="05B1F2C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6BC56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2487C4D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1D5811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6C7525C" w14:textId="77777777" w:rsidR="00A25744" w:rsidRDefault="00A25744" w:rsidP="00A25744">
      <w:pPr>
        <w:pStyle w:val="PL"/>
      </w:pPr>
      <w:r>
        <w:t xml:space="preserve">    EP_N15-Single:</w:t>
      </w:r>
    </w:p>
    <w:p w14:paraId="17AF73EF" w14:textId="77777777" w:rsidR="00A25744" w:rsidRDefault="00A25744" w:rsidP="00A25744">
      <w:pPr>
        <w:pStyle w:val="PL"/>
      </w:pPr>
      <w:r>
        <w:t xml:space="preserve">      allOf:</w:t>
      </w:r>
    </w:p>
    <w:p w14:paraId="40FF498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CB39DC0" w14:textId="77777777" w:rsidR="00A25744" w:rsidRDefault="00A25744" w:rsidP="00A25744">
      <w:pPr>
        <w:pStyle w:val="PL"/>
      </w:pPr>
      <w:r>
        <w:t xml:space="preserve">        - type: object</w:t>
      </w:r>
    </w:p>
    <w:p w14:paraId="31B797F5" w14:textId="77777777" w:rsidR="00A25744" w:rsidRDefault="00A25744" w:rsidP="00A25744">
      <w:pPr>
        <w:pStyle w:val="PL"/>
      </w:pPr>
      <w:r>
        <w:t xml:space="preserve">          properties:</w:t>
      </w:r>
    </w:p>
    <w:p w14:paraId="6B4D573C" w14:textId="77777777" w:rsidR="00A25744" w:rsidRDefault="00A25744" w:rsidP="00A25744">
      <w:pPr>
        <w:pStyle w:val="PL"/>
      </w:pPr>
      <w:r>
        <w:t xml:space="preserve">            attributes:</w:t>
      </w:r>
    </w:p>
    <w:p w14:paraId="111892B5" w14:textId="77777777" w:rsidR="00A25744" w:rsidRDefault="00A25744" w:rsidP="00A25744">
      <w:pPr>
        <w:pStyle w:val="PL"/>
      </w:pPr>
      <w:r>
        <w:t xml:space="preserve">              allOf:</w:t>
      </w:r>
    </w:p>
    <w:p w14:paraId="76C0F19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301CEED" w14:textId="77777777" w:rsidR="00A25744" w:rsidRDefault="00A25744" w:rsidP="00A25744">
      <w:pPr>
        <w:pStyle w:val="PL"/>
      </w:pPr>
      <w:r>
        <w:t xml:space="preserve">                - type: object</w:t>
      </w:r>
    </w:p>
    <w:p w14:paraId="576C519B" w14:textId="77777777" w:rsidR="00A25744" w:rsidRDefault="00A25744" w:rsidP="00A25744">
      <w:pPr>
        <w:pStyle w:val="PL"/>
      </w:pPr>
      <w:r>
        <w:t xml:space="preserve">                  properties:</w:t>
      </w:r>
    </w:p>
    <w:p w14:paraId="71839CA5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11D5103" w14:textId="77777777" w:rsidR="00A25744" w:rsidRDefault="00A25744" w:rsidP="00A25744">
      <w:pPr>
        <w:pStyle w:val="PL"/>
      </w:pPr>
      <w:r>
        <w:lastRenderedPageBreak/>
        <w:t xml:space="preserve">                      $ref: 'TS28541_NrNrm.yaml#/components/schemas/LocalAddress'</w:t>
      </w:r>
    </w:p>
    <w:p w14:paraId="3CB9CFA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F604BA1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C423308" w14:textId="77777777" w:rsidR="00A25744" w:rsidRDefault="00A25744" w:rsidP="00A25744">
      <w:pPr>
        <w:pStyle w:val="PL"/>
      </w:pPr>
      <w:r>
        <w:t xml:space="preserve">    EP_N16-Single:</w:t>
      </w:r>
    </w:p>
    <w:p w14:paraId="42ACA80D" w14:textId="77777777" w:rsidR="00A25744" w:rsidRDefault="00A25744" w:rsidP="00A25744">
      <w:pPr>
        <w:pStyle w:val="PL"/>
      </w:pPr>
      <w:r>
        <w:t xml:space="preserve">      allOf:</w:t>
      </w:r>
    </w:p>
    <w:p w14:paraId="74B7D52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B7968F3" w14:textId="77777777" w:rsidR="00A25744" w:rsidRDefault="00A25744" w:rsidP="00A25744">
      <w:pPr>
        <w:pStyle w:val="PL"/>
      </w:pPr>
      <w:r>
        <w:t xml:space="preserve">        - type: object</w:t>
      </w:r>
    </w:p>
    <w:p w14:paraId="0BBC1137" w14:textId="77777777" w:rsidR="00A25744" w:rsidRDefault="00A25744" w:rsidP="00A25744">
      <w:pPr>
        <w:pStyle w:val="PL"/>
      </w:pPr>
      <w:r>
        <w:t xml:space="preserve">          properties:</w:t>
      </w:r>
    </w:p>
    <w:p w14:paraId="48ED23C7" w14:textId="77777777" w:rsidR="00A25744" w:rsidRDefault="00A25744" w:rsidP="00A25744">
      <w:pPr>
        <w:pStyle w:val="PL"/>
      </w:pPr>
      <w:r>
        <w:t xml:space="preserve">            attributes:</w:t>
      </w:r>
    </w:p>
    <w:p w14:paraId="4C8256FE" w14:textId="77777777" w:rsidR="00A25744" w:rsidRDefault="00A25744" w:rsidP="00A25744">
      <w:pPr>
        <w:pStyle w:val="PL"/>
      </w:pPr>
      <w:r>
        <w:t xml:space="preserve">              allOf:</w:t>
      </w:r>
    </w:p>
    <w:p w14:paraId="3F5035F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3337A49" w14:textId="77777777" w:rsidR="00A25744" w:rsidRDefault="00A25744" w:rsidP="00A25744">
      <w:pPr>
        <w:pStyle w:val="PL"/>
      </w:pPr>
      <w:r>
        <w:t xml:space="preserve">                - type: object</w:t>
      </w:r>
    </w:p>
    <w:p w14:paraId="68E6FA6A" w14:textId="77777777" w:rsidR="00A25744" w:rsidRDefault="00A25744" w:rsidP="00A25744">
      <w:pPr>
        <w:pStyle w:val="PL"/>
      </w:pPr>
      <w:r>
        <w:t xml:space="preserve">                  properties:</w:t>
      </w:r>
    </w:p>
    <w:p w14:paraId="0021A1A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54473A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E1535D7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EBF6A79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06476FB" w14:textId="77777777" w:rsidR="00A25744" w:rsidRDefault="00A25744" w:rsidP="00A25744">
      <w:pPr>
        <w:pStyle w:val="PL"/>
      </w:pPr>
      <w:r>
        <w:t xml:space="preserve">    EP_N17-Single:</w:t>
      </w:r>
    </w:p>
    <w:p w14:paraId="1935388D" w14:textId="77777777" w:rsidR="00A25744" w:rsidRDefault="00A25744" w:rsidP="00A25744">
      <w:pPr>
        <w:pStyle w:val="PL"/>
      </w:pPr>
      <w:r>
        <w:t xml:space="preserve">      allOf:</w:t>
      </w:r>
    </w:p>
    <w:p w14:paraId="29C749F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D6E8E22" w14:textId="77777777" w:rsidR="00A25744" w:rsidRDefault="00A25744" w:rsidP="00A25744">
      <w:pPr>
        <w:pStyle w:val="PL"/>
      </w:pPr>
      <w:r>
        <w:t xml:space="preserve">        - type: object</w:t>
      </w:r>
    </w:p>
    <w:p w14:paraId="754F87AA" w14:textId="77777777" w:rsidR="00A25744" w:rsidRDefault="00A25744" w:rsidP="00A25744">
      <w:pPr>
        <w:pStyle w:val="PL"/>
      </w:pPr>
      <w:r>
        <w:t xml:space="preserve">          properties:</w:t>
      </w:r>
    </w:p>
    <w:p w14:paraId="07147262" w14:textId="77777777" w:rsidR="00A25744" w:rsidRDefault="00A25744" w:rsidP="00A25744">
      <w:pPr>
        <w:pStyle w:val="PL"/>
      </w:pPr>
      <w:r>
        <w:t xml:space="preserve">            attributes:</w:t>
      </w:r>
    </w:p>
    <w:p w14:paraId="3674C330" w14:textId="77777777" w:rsidR="00A25744" w:rsidRDefault="00A25744" w:rsidP="00A25744">
      <w:pPr>
        <w:pStyle w:val="PL"/>
      </w:pPr>
      <w:r>
        <w:t xml:space="preserve">              allOf:</w:t>
      </w:r>
    </w:p>
    <w:p w14:paraId="3870DB02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C8EBC02" w14:textId="77777777" w:rsidR="00A25744" w:rsidRDefault="00A25744" w:rsidP="00A25744">
      <w:pPr>
        <w:pStyle w:val="PL"/>
      </w:pPr>
      <w:r>
        <w:t xml:space="preserve">                - type: object</w:t>
      </w:r>
    </w:p>
    <w:p w14:paraId="6ACF8239" w14:textId="77777777" w:rsidR="00A25744" w:rsidRDefault="00A25744" w:rsidP="00A25744">
      <w:pPr>
        <w:pStyle w:val="PL"/>
      </w:pPr>
      <w:r>
        <w:t xml:space="preserve">                  properties:</w:t>
      </w:r>
    </w:p>
    <w:p w14:paraId="35C3BB5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0F600F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88F1AA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4FF6C1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5E270E4" w14:textId="77777777" w:rsidR="00A25744" w:rsidRDefault="00A25744" w:rsidP="00A25744">
      <w:pPr>
        <w:pStyle w:val="PL"/>
      </w:pPr>
    </w:p>
    <w:p w14:paraId="3B11C00F" w14:textId="77777777" w:rsidR="00A25744" w:rsidRDefault="00A25744" w:rsidP="00A25744">
      <w:pPr>
        <w:pStyle w:val="PL"/>
      </w:pPr>
      <w:r>
        <w:t xml:space="preserve">    EP_N20-Single:</w:t>
      </w:r>
    </w:p>
    <w:p w14:paraId="3301C223" w14:textId="77777777" w:rsidR="00A25744" w:rsidRDefault="00A25744" w:rsidP="00A25744">
      <w:pPr>
        <w:pStyle w:val="PL"/>
      </w:pPr>
      <w:r>
        <w:t xml:space="preserve">      allOf:</w:t>
      </w:r>
    </w:p>
    <w:p w14:paraId="6581858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4EBF9C3" w14:textId="77777777" w:rsidR="00A25744" w:rsidRDefault="00A25744" w:rsidP="00A25744">
      <w:pPr>
        <w:pStyle w:val="PL"/>
      </w:pPr>
      <w:r>
        <w:t xml:space="preserve">        - type: object</w:t>
      </w:r>
    </w:p>
    <w:p w14:paraId="5BD97B64" w14:textId="77777777" w:rsidR="00A25744" w:rsidRDefault="00A25744" w:rsidP="00A25744">
      <w:pPr>
        <w:pStyle w:val="PL"/>
      </w:pPr>
      <w:r>
        <w:t xml:space="preserve">          properties:</w:t>
      </w:r>
    </w:p>
    <w:p w14:paraId="415F8518" w14:textId="77777777" w:rsidR="00A25744" w:rsidRDefault="00A25744" w:rsidP="00A25744">
      <w:pPr>
        <w:pStyle w:val="PL"/>
      </w:pPr>
      <w:r>
        <w:t xml:space="preserve">            attributes:</w:t>
      </w:r>
    </w:p>
    <w:p w14:paraId="0881B46D" w14:textId="77777777" w:rsidR="00A25744" w:rsidRDefault="00A25744" w:rsidP="00A25744">
      <w:pPr>
        <w:pStyle w:val="PL"/>
      </w:pPr>
      <w:r>
        <w:t xml:space="preserve">              allOf:</w:t>
      </w:r>
    </w:p>
    <w:p w14:paraId="72F370BE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0391D3E" w14:textId="77777777" w:rsidR="00A25744" w:rsidRDefault="00A25744" w:rsidP="00A25744">
      <w:pPr>
        <w:pStyle w:val="PL"/>
      </w:pPr>
      <w:r>
        <w:t xml:space="preserve">                - type: object</w:t>
      </w:r>
    </w:p>
    <w:p w14:paraId="2A237C83" w14:textId="77777777" w:rsidR="00A25744" w:rsidRDefault="00A25744" w:rsidP="00A25744">
      <w:pPr>
        <w:pStyle w:val="PL"/>
      </w:pPr>
      <w:r>
        <w:t xml:space="preserve">                  properties:</w:t>
      </w:r>
    </w:p>
    <w:p w14:paraId="2E6C6EC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0E2B19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3C2E96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780290C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1AB38009" w14:textId="77777777" w:rsidR="00A25744" w:rsidRDefault="00A25744" w:rsidP="00A25744">
      <w:pPr>
        <w:pStyle w:val="PL"/>
      </w:pPr>
    </w:p>
    <w:p w14:paraId="7343A877" w14:textId="77777777" w:rsidR="00A25744" w:rsidRDefault="00A25744" w:rsidP="00A25744">
      <w:pPr>
        <w:pStyle w:val="PL"/>
      </w:pPr>
      <w:r>
        <w:t xml:space="preserve">    EP_N21-Single:</w:t>
      </w:r>
    </w:p>
    <w:p w14:paraId="05A2DD36" w14:textId="77777777" w:rsidR="00A25744" w:rsidRDefault="00A25744" w:rsidP="00A25744">
      <w:pPr>
        <w:pStyle w:val="PL"/>
      </w:pPr>
      <w:r>
        <w:t xml:space="preserve">      allOf:</w:t>
      </w:r>
    </w:p>
    <w:p w14:paraId="540D1D6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62D1E5B" w14:textId="77777777" w:rsidR="00A25744" w:rsidRDefault="00A25744" w:rsidP="00A25744">
      <w:pPr>
        <w:pStyle w:val="PL"/>
      </w:pPr>
      <w:r>
        <w:t xml:space="preserve">        - type: object</w:t>
      </w:r>
    </w:p>
    <w:p w14:paraId="5BF25629" w14:textId="77777777" w:rsidR="00A25744" w:rsidRDefault="00A25744" w:rsidP="00A25744">
      <w:pPr>
        <w:pStyle w:val="PL"/>
      </w:pPr>
      <w:r>
        <w:t xml:space="preserve">          properties:</w:t>
      </w:r>
    </w:p>
    <w:p w14:paraId="7AE03935" w14:textId="77777777" w:rsidR="00A25744" w:rsidRDefault="00A25744" w:rsidP="00A25744">
      <w:pPr>
        <w:pStyle w:val="PL"/>
      </w:pPr>
      <w:r>
        <w:t xml:space="preserve">            attributes:</w:t>
      </w:r>
    </w:p>
    <w:p w14:paraId="06FFB00D" w14:textId="77777777" w:rsidR="00A25744" w:rsidRDefault="00A25744" w:rsidP="00A25744">
      <w:pPr>
        <w:pStyle w:val="PL"/>
      </w:pPr>
      <w:r>
        <w:t xml:space="preserve">              allOf:</w:t>
      </w:r>
    </w:p>
    <w:p w14:paraId="1A1197B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FF5719D" w14:textId="77777777" w:rsidR="00A25744" w:rsidRDefault="00A25744" w:rsidP="00A25744">
      <w:pPr>
        <w:pStyle w:val="PL"/>
      </w:pPr>
      <w:r>
        <w:t xml:space="preserve">                - type: object</w:t>
      </w:r>
    </w:p>
    <w:p w14:paraId="761467BA" w14:textId="77777777" w:rsidR="00A25744" w:rsidRDefault="00A25744" w:rsidP="00A25744">
      <w:pPr>
        <w:pStyle w:val="PL"/>
      </w:pPr>
      <w:r>
        <w:t xml:space="preserve">                  properties:</w:t>
      </w:r>
    </w:p>
    <w:p w14:paraId="07DC46A8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88F46B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B98B05A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BB22651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C74BF0E" w14:textId="77777777" w:rsidR="00A25744" w:rsidRDefault="00A25744" w:rsidP="00A25744">
      <w:pPr>
        <w:pStyle w:val="PL"/>
      </w:pPr>
      <w:r>
        <w:t xml:space="preserve">    EP_N22-Single:</w:t>
      </w:r>
    </w:p>
    <w:p w14:paraId="75D23674" w14:textId="77777777" w:rsidR="00A25744" w:rsidRDefault="00A25744" w:rsidP="00A25744">
      <w:pPr>
        <w:pStyle w:val="PL"/>
      </w:pPr>
      <w:r>
        <w:t xml:space="preserve">      allOf:</w:t>
      </w:r>
    </w:p>
    <w:p w14:paraId="1C7FED17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2B74306" w14:textId="77777777" w:rsidR="00A25744" w:rsidRDefault="00A25744" w:rsidP="00A25744">
      <w:pPr>
        <w:pStyle w:val="PL"/>
      </w:pPr>
      <w:r>
        <w:t xml:space="preserve">        - type: object</w:t>
      </w:r>
    </w:p>
    <w:p w14:paraId="7B933BCE" w14:textId="77777777" w:rsidR="00A25744" w:rsidRDefault="00A25744" w:rsidP="00A25744">
      <w:pPr>
        <w:pStyle w:val="PL"/>
      </w:pPr>
      <w:r>
        <w:t xml:space="preserve">          properties:</w:t>
      </w:r>
    </w:p>
    <w:p w14:paraId="5A6A4D23" w14:textId="77777777" w:rsidR="00A25744" w:rsidRDefault="00A25744" w:rsidP="00A25744">
      <w:pPr>
        <w:pStyle w:val="PL"/>
      </w:pPr>
      <w:r>
        <w:t xml:space="preserve">            attributes:</w:t>
      </w:r>
    </w:p>
    <w:p w14:paraId="3B1E28EF" w14:textId="77777777" w:rsidR="00A25744" w:rsidRDefault="00A25744" w:rsidP="00A25744">
      <w:pPr>
        <w:pStyle w:val="PL"/>
      </w:pPr>
      <w:r>
        <w:t xml:space="preserve">              allOf:</w:t>
      </w:r>
    </w:p>
    <w:p w14:paraId="0F151DE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8293941" w14:textId="77777777" w:rsidR="00A25744" w:rsidRDefault="00A25744" w:rsidP="00A25744">
      <w:pPr>
        <w:pStyle w:val="PL"/>
      </w:pPr>
      <w:r>
        <w:t xml:space="preserve">                - type: object</w:t>
      </w:r>
    </w:p>
    <w:p w14:paraId="208642A4" w14:textId="77777777" w:rsidR="00A25744" w:rsidRDefault="00A25744" w:rsidP="00A25744">
      <w:pPr>
        <w:pStyle w:val="PL"/>
      </w:pPr>
      <w:r>
        <w:t xml:space="preserve">                  properties:</w:t>
      </w:r>
    </w:p>
    <w:p w14:paraId="59B740C1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63C084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8164F4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AED300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859AFA6" w14:textId="77777777" w:rsidR="00A25744" w:rsidRDefault="00A25744" w:rsidP="00A25744">
      <w:pPr>
        <w:pStyle w:val="PL"/>
      </w:pPr>
    </w:p>
    <w:p w14:paraId="23B46B6B" w14:textId="77777777" w:rsidR="00A25744" w:rsidRDefault="00A25744" w:rsidP="00A25744">
      <w:pPr>
        <w:pStyle w:val="PL"/>
      </w:pPr>
      <w:r>
        <w:t xml:space="preserve">    EP_N26-Single:</w:t>
      </w:r>
    </w:p>
    <w:p w14:paraId="5B89A1F0" w14:textId="77777777" w:rsidR="00A25744" w:rsidRDefault="00A25744" w:rsidP="00A25744">
      <w:pPr>
        <w:pStyle w:val="PL"/>
      </w:pPr>
      <w:r>
        <w:t xml:space="preserve">      allOf:</w:t>
      </w:r>
    </w:p>
    <w:p w14:paraId="4A166B9F" w14:textId="77777777" w:rsidR="00A25744" w:rsidRDefault="00A25744" w:rsidP="00A25744">
      <w:pPr>
        <w:pStyle w:val="PL"/>
      </w:pPr>
      <w:r>
        <w:lastRenderedPageBreak/>
        <w:t xml:space="preserve">        - $ref: 'TS28623_GenericNrm.yaml#/components/schemas/Top'</w:t>
      </w:r>
    </w:p>
    <w:p w14:paraId="592BA121" w14:textId="77777777" w:rsidR="00A25744" w:rsidRDefault="00A25744" w:rsidP="00A25744">
      <w:pPr>
        <w:pStyle w:val="PL"/>
      </w:pPr>
      <w:r>
        <w:t xml:space="preserve">        - type: object</w:t>
      </w:r>
    </w:p>
    <w:p w14:paraId="79D15E2E" w14:textId="77777777" w:rsidR="00A25744" w:rsidRDefault="00A25744" w:rsidP="00A25744">
      <w:pPr>
        <w:pStyle w:val="PL"/>
      </w:pPr>
      <w:r>
        <w:t xml:space="preserve">          properties:</w:t>
      </w:r>
    </w:p>
    <w:p w14:paraId="7016F9D4" w14:textId="77777777" w:rsidR="00A25744" w:rsidRDefault="00A25744" w:rsidP="00A25744">
      <w:pPr>
        <w:pStyle w:val="PL"/>
      </w:pPr>
      <w:r>
        <w:t xml:space="preserve">            attributes:</w:t>
      </w:r>
    </w:p>
    <w:p w14:paraId="3C7B223E" w14:textId="77777777" w:rsidR="00A25744" w:rsidRDefault="00A25744" w:rsidP="00A25744">
      <w:pPr>
        <w:pStyle w:val="PL"/>
      </w:pPr>
      <w:r>
        <w:t xml:space="preserve">              allOf:</w:t>
      </w:r>
    </w:p>
    <w:p w14:paraId="5ADD7179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571DB3" w14:textId="77777777" w:rsidR="00A25744" w:rsidRDefault="00A25744" w:rsidP="00A25744">
      <w:pPr>
        <w:pStyle w:val="PL"/>
      </w:pPr>
      <w:r>
        <w:t xml:space="preserve">                - type: object</w:t>
      </w:r>
    </w:p>
    <w:p w14:paraId="351B47B3" w14:textId="77777777" w:rsidR="00A25744" w:rsidRDefault="00A25744" w:rsidP="00A25744">
      <w:pPr>
        <w:pStyle w:val="PL"/>
      </w:pPr>
      <w:r>
        <w:t xml:space="preserve">                  properties:</w:t>
      </w:r>
    </w:p>
    <w:p w14:paraId="729A789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B121007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EFDB315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5CC24F7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3B2E6C7" w14:textId="77777777" w:rsidR="00A25744" w:rsidRDefault="00A25744" w:rsidP="00A25744">
      <w:pPr>
        <w:pStyle w:val="PL"/>
      </w:pPr>
      <w:r>
        <w:t xml:space="preserve">    EP_N27-Single:</w:t>
      </w:r>
    </w:p>
    <w:p w14:paraId="114C5256" w14:textId="77777777" w:rsidR="00A25744" w:rsidRDefault="00A25744" w:rsidP="00A25744">
      <w:pPr>
        <w:pStyle w:val="PL"/>
      </w:pPr>
      <w:r>
        <w:t xml:space="preserve">      allOf:</w:t>
      </w:r>
    </w:p>
    <w:p w14:paraId="37FF724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DCEE640" w14:textId="77777777" w:rsidR="00A25744" w:rsidRDefault="00A25744" w:rsidP="00A25744">
      <w:pPr>
        <w:pStyle w:val="PL"/>
      </w:pPr>
      <w:r>
        <w:t xml:space="preserve">        - type: object</w:t>
      </w:r>
    </w:p>
    <w:p w14:paraId="65641FC1" w14:textId="77777777" w:rsidR="00A25744" w:rsidRDefault="00A25744" w:rsidP="00A25744">
      <w:pPr>
        <w:pStyle w:val="PL"/>
      </w:pPr>
      <w:r>
        <w:t xml:space="preserve">          properties:</w:t>
      </w:r>
    </w:p>
    <w:p w14:paraId="4D232EA4" w14:textId="77777777" w:rsidR="00A25744" w:rsidRDefault="00A25744" w:rsidP="00A25744">
      <w:pPr>
        <w:pStyle w:val="PL"/>
      </w:pPr>
      <w:r>
        <w:t xml:space="preserve">            attributes:</w:t>
      </w:r>
    </w:p>
    <w:p w14:paraId="59C12943" w14:textId="77777777" w:rsidR="00A25744" w:rsidRDefault="00A25744" w:rsidP="00A25744">
      <w:pPr>
        <w:pStyle w:val="PL"/>
      </w:pPr>
      <w:r>
        <w:t xml:space="preserve">              allOf:</w:t>
      </w:r>
    </w:p>
    <w:p w14:paraId="6258C774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02E89E5C" w14:textId="77777777" w:rsidR="00A25744" w:rsidRDefault="00A25744" w:rsidP="00A25744">
      <w:pPr>
        <w:pStyle w:val="PL"/>
      </w:pPr>
      <w:r>
        <w:t xml:space="preserve">                - type: object</w:t>
      </w:r>
    </w:p>
    <w:p w14:paraId="310FF482" w14:textId="77777777" w:rsidR="00A25744" w:rsidRDefault="00A25744" w:rsidP="00A25744">
      <w:pPr>
        <w:pStyle w:val="PL"/>
      </w:pPr>
      <w:r>
        <w:t xml:space="preserve">                  properties:</w:t>
      </w:r>
    </w:p>
    <w:p w14:paraId="4C23E4D6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80ECCC5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AD2720B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66DC69E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C698532" w14:textId="77777777" w:rsidR="00A25744" w:rsidRDefault="00A25744" w:rsidP="00A25744">
      <w:pPr>
        <w:pStyle w:val="PL"/>
      </w:pPr>
    </w:p>
    <w:p w14:paraId="7727BB48" w14:textId="77777777" w:rsidR="00A25744" w:rsidRDefault="00A25744" w:rsidP="00A25744">
      <w:pPr>
        <w:pStyle w:val="PL"/>
      </w:pPr>
    </w:p>
    <w:p w14:paraId="4A48BD8E" w14:textId="77777777" w:rsidR="00A25744" w:rsidRDefault="00A25744" w:rsidP="00A25744">
      <w:pPr>
        <w:pStyle w:val="PL"/>
      </w:pPr>
      <w:r>
        <w:t xml:space="preserve">    EP_N31-Single:</w:t>
      </w:r>
    </w:p>
    <w:p w14:paraId="639CC8ED" w14:textId="77777777" w:rsidR="00A25744" w:rsidRDefault="00A25744" w:rsidP="00A25744">
      <w:pPr>
        <w:pStyle w:val="PL"/>
      </w:pPr>
      <w:r>
        <w:t xml:space="preserve">      allOf:</w:t>
      </w:r>
    </w:p>
    <w:p w14:paraId="10D50BD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834AFA4" w14:textId="77777777" w:rsidR="00A25744" w:rsidRDefault="00A25744" w:rsidP="00A25744">
      <w:pPr>
        <w:pStyle w:val="PL"/>
      </w:pPr>
      <w:r>
        <w:t xml:space="preserve">        - type: object</w:t>
      </w:r>
    </w:p>
    <w:p w14:paraId="784313AC" w14:textId="77777777" w:rsidR="00A25744" w:rsidRDefault="00A25744" w:rsidP="00A25744">
      <w:pPr>
        <w:pStyle w:val="PL"/>
      </w:pPr>
      <w:r>
        <w:t xml:space="preserve">          properties:</w:t>
      </w:r>
    </w:p>
    <w:p w14:paraId="4056994E" w14:textId="77777777" w:rsidR="00A25744" w:rsidRDefault="00A25744" w:rsidP="00A25744">
      <w:pPr>
        <w:pStyle w:val="PL"/>
      </w:pPr>
      <w:r>
        <w:t xml:space="preserve">            attributes:</w:t>
      </w:r>
    </w:p>
    <w:p w14:paraId="55442DDC" w14:textId="77777777" w:rsidR="00A25744" w:rsidRDefault="00A25744" w:rsidP="00A25744">
      <w:pPr>
        <w:pStyle w:val="PL"/>
      </w:pPr>
      <w:r>
        <w:t xml:space="preserve">              allOf:</w:t>
      </w:r>
    </w:p>
    <w:p w14:paraId="33A039A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4D152C7" w14:textId="77777777" w:rsidR="00A25744" w:rsidRDefault="00A25744" w:rsidP="00A25744">
      <w:pPr>
        <w:pStyle w:val="PL"/>
      </w:pPr>
      <w:r>
        <w:t xml:space="preserve">                - type: object</w:t>
      </w:r>
    </w:p>
    <w:p w14:paraId="0D61673A" w14:textId="77777777" w:rsidR="00A25744" w:rsidRDefault="00A25744" w:rsidP="00A25744">
      <w:pPr>
        <w:pStyle w:val="PL"/>
      </w:pPr>
      <w:r>
        <w:t xml:space="preserve">                  properties:</w:t>
      </w:r>
    </w:p>
    <w:p w14:paraId="6CC1C1C2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03317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312C21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21ABC3C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5821BE1" w14:textId="77777777" w:rsidR="00A25744" w:rsidRDefault="00A25744" w:rsidP="00A25744">
      <w:pPr>
        <w:pStyle w:val="PL"/>
      </w:pPr>
      <w:r>
        <w:t xml:space="preserve">    EP_N32-Single:</w:t>
      </w:r>
    </w:p>
    <w:p w14:paraId="7B74733B" w14:textId="77777777" w:rsidR="00A25744" w:rsidRDefault="00A25744" w:rsidP="00A25744">
      <w:pPr>
        <w:pStyle w:val="PL"/>
      </w:pPr>
      <w:r>
        <w:t xml:space="preserve">      allOf:</w:t>
      </w:r>
    </w:p>
    <w:p w14:paraId="3D759F3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46AA3ED" w14:textId="77777777" w:rsidR="00A25744" w:rsidRDefault="00A25744" w:rsidP="00A25744">
      <w:pPr>
        <w:pStyle w:val="PL"/>
      </w:pPr>
      <w:r>
        <w:t xml:space="preserve">        - type: object</w:t>
      </w:r>
    </w:p>
    <w:p w14:paraId="6A1FA0D9" w14:textId="77777777" w:rsidR="00A25744" w:rsidRDefault="00A25744" w:rsidP="00A25744">
      <w:pPr>
        <w:pStyle w:val="PL"/>
      </w:pPr>
      <w:r>
        <w:t xml:space="preserve">          properties:</w:t>
      </w:r>
    </w:p>
    <w:p w14:paraId="5A6A984C" w14:textId="77777777" w:rsidR="00A25744" w:rsidRDefault="00A25744" w:rsidP="00A25744">
      <w:pPr>
        <w:pStyle w:val="PL"/>
      </w:pPr>
      <w:r>
        <w:t xml:space="preserve">            attributes:</w:t>
      </w:r>
    </w:p>
    <w:p w14:paraId="466171ED" w14:textId="77777777" w:rsidR="00A25744" w:rsidRDefault="00A25744" w:rsidP="00A25744">
      <w:pPr>
        <w:pStyle w:val="PL"/>
      </w:pPr>
      <w:r>
        <w:t xml:space="preserve">              allOf:</w:t>
      </w:r>
    </w:p>
    <w:p w14:paraId="235C74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CEF3A4F" w14:textId="77777777" w:rsidR="00A25744" w:rsidRDefault="00A25744" w:rsidP="00A25744">
      <w:pPr>
        <w:pStyle w:val="PL"/>
      </w:pPr>
      <w:r>
        <w:t xml:space="preserve">                - type: object</w:t>
      </w:r>
    </w:p>
    <w:p w14:paraId="709CA550" w14:textId="77777777" w:rsidR="00A25744" w:rsidRDefault="00A25744" w:rsidP="00A25744">
      <w:pPr>
        <w:pStyle w:val="PL"/>
      </w:pPr>
      <w:r>
        <w:t xml:space="preserve">                  properties:</w:t>
      </w:r>
    </w:p>
    <w:p w14:paraId="447EEC3E" w14:textId="77777777" w:rsidR="00A25744" w:rsidRDefault="00A25744" w:rsidP="00A25744">
      <w:pPr>
        <w:pStyle w:val="PL"/>
      </w:pPr>
      <w:r>
        <w:t xml:space="preserve">                    remotePlmnId:</w:t>
      </w:r>
    </w:p>
    <w:p w14:paraId="5439DBDE" w14:textId="77777777" w:rsidR="00A25744" w:rsidRDefault="00A25744" w:rsidP="00A25744">
      <w:pPr>
        <w:pStyle w:val="PL"/>
      </w:pPr>
      <w:r>
        <w:t xml:space="preserve">                      $ref: 'TS28623_ComDefs.yaml#/components/schemas/PlmnId'</w:t>
      </w:r>
    </w:p>
    <w:p w14:paraId="4AB4A937" w14:textId="77777777" w:rsidR="00A25744" w:rsidRDefault="00A25744" w:rsidP="00A25744">
      <w:pPr>
        <w:pStyle w:val="PL"/>
      </w:pPr>
      <w:r>
        <w:t xml:space="preserve">                    remoteSeppAddress:</w:t>
      </w:r>
    </w:p>
    <w:p w14:paraId="0FCC8D75" w14:textId="77777777" w:rsidR="00A25744" w:rsidRDefault="00A25744" w:rsidP="00A25744">
      <w:pPr>
        <w:pStyle w:val="PL"/>
      </w:pPr>
      <w:r>
        <w:t xml:space="preserve">                      $ref: 'TS28623_ComDefs.yaml#/components/schemas/HostAddr'</w:t>
      </w:r>
    </w:p>
    <w:p w14:paraId="355B7940" w14:textId="77777777" w:rsidR="00A25744" w:rsidRDefault="00A25744" w:rsidP="00A25744">
      <w:pPr>
        <w:pStyle w:val="PL"/>
      </w:pPr>
      <w:r>
        <w:t xml:space="preserve">                    remoteSeppId:</w:t>
      </w:r>
    </w:p>
    <w:p w14:paraId="11476B7D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BF348B6" w14:textId="77777777" w:rsidR="00A25744" w:rsidRDefault="00A25744" w:rsidP="00A25744">
      <w:pPr>
        <w:pStyle w:val="PL"/>
      </w:pPr>
      <w:r>
        <w:t xml:space="preserve">                    n32cParas:</w:t>
      </w:r>
    </w:p>
    <w:p w14:paraId="3F397810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1ABFC0BA" w14:textId="77777777" w:rsidR="00A25744" w:rsidRDefault="00A25744" w:rsidP="00A25744">
      <w:pPr>
        <w:pStyle w:val="PL"/>
      </w:pPr>
      <w:r>
        <w:t xml:space="preserve">                    n32fPolicy:</w:t>
      </w:r>
    </w:p>
    <w:p w14:paraId="49515AEA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51199774" w14:textId="77777777" w:rsidR="00A25744" w:rsidRDefault="00A25744" w:rsidP="00A25744">
      <w:pPr>
        <w:pStyle w:val="PL"/>
      </w:pPr>
      <w:r>
        <w:t xml:space="preserve">                    withIPX:</w:t>
      </w:r>
    </w:p>
    <w:p w14:paraId="5DD40BD0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2AD62020" w14:textId="77777777" w:rsidR="00A25744" w:rsidRDefault="00A25744" w:rsidP="00A25744">
      <w:pPr>
        <w:pStyle w:val="PL"/>
      </w:pPr>
      <w:r>
        <w:t xml:space="preserve">    EP_N34-Single:</w:t>
      </w:r>
    </w:p>
    <w:p w14:paraId="739B453D" w14:textId="77777777" w:rsidR="00A25744" w:rsidRDefault="00A25744" w:rsidP="00A25744">
      <w:pPr>
        <w:pStyle w:val="PL"/>
      </w:pPr>
      <w:r>
        <w:t xml:space="preserve">      allOf:</w:t>
      </w:r>
    </w:p>
    <w:p w14:paraId="26BC184B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8FCB4B7" w14:textId="77777777" w:rsidR="00A25744" w:rsidRDefault="00A25744" w:rsidP="00A25744">
      <w:pPr>
        <w:pStyle w:val="PL"/>
      </w:pPr>
      <w:r>
        <w:t xml:space="preserve">        - type: object</w:t>
      </w:r>
    </w:p>
    <w:p w14:paraId="31AD7E30" w14:textId="77777777" w:rsidR="00A25744" w:rsidRDefault="00A25744" w:rsidP="00A25744">
      <w:pPr>
        <w:pStyle w:val="PL"/>
      </w:pPr>
      <w:r>
        <w:t xml:space="preserve">          properties:</w:t>
      </w:r>
    </w:p>
    <w:p w14:paraId="67CEC9A2" w14:textId="77777777" w:rsidR="00A25744" w:rsidRDefault="00A25744" w:rsidP="00A25744">
      <w:pPr>
        <w:pStyle w:val="PL"/>
      </w:pPr>
      <w:r>
        <w:t xml:space="preserve">            attributes:</w:t>
      </w:r>
    </w:p>
    <w:p w14:paraId="031A2FA9" w14:textId="77777777" w:rsidR="00A25744" w:rsidRDefault="00A25744" w:rsidP="00A25744">
      <w:pPr>
        <w:pStyle w:val="PL"/>
      </w:pPr>
      <w:r>
        <w:t xml:space="preserve">              allOf:</w:t>
      </w:r>
    </w:p>
    <w:p w14:paraId="1EA317C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1D3D54E" w14:textId="77777777" w:rsidR="00A25744" w:rsidRDefault="00A25744" w:rsidP="00A25744">
      <w:pPr>
        <w:pStyle w:val="PL"/>
      </w:pPr>
      <w:r>
        <w:t xml:space="preserve">                - type: object</w:t>
      </w:r>
    </w:p>
    <w:p w14:paraId="66AB0207" w14:textId="77777777" w:rsidR="00A25744" w:rsidRDefault="00A25744" w:rsidP="00A25744">
      <w:pPr>
        <w:pStyle w:val="PL"/>
      </w:pPr>
      <w:r>
        <w:t xml:space="preserve">                  properties:</w:t>
      </w:r>
    </w:p>
    <w:p w14:paraId="4979A79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B1E94DB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F41895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503E00F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5B87020" w14:textId="77777777" w:rsidR="00A25744" w:rsidRDefault="00A25744" w:rsidP="00A25744">
      <w:pPr>
        <w:pStyle w:val="PL"/>
      </w:pPr>
      <w:r>
        <w:lastRenderedPageBreak/>
        <w:t xml:space="preserve">    EP_N33-Single:</w:t>
      </w:r>
    </w:p>
    <w:p w14:paraId="3FB27EC0" w14:textId="77777777" w:rsidR="00A25744" w:rsidRDefault="00A25744" w:rsidP="00A25744">
      <w:pPr>
        <w:pStyle w:val="PL"/>
      </w:pPr>
      <w:r>
        <w:t xml:space="preserve">      allOf:</w:t>
      </w:r>
    </w:p>
    <w:p w14:paraId="3DB560CB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24F2BCD" w14:textId="77777777" w:rsidR="00A25744" w:rsidRDefault="00A25744" w:rsidP="00A25744">
      <w:pPr>
        <w:pStyle w:val="PL"/>
      </w:pPr>
      <w:r>
        <w:t xml:space="preserve">        - type: object</w:t>
      </w:r>
    </w:p>
    <w:p w14:paraId="6250526E" w14:textId="77777777" w:rsidR="00A25744" w:rsidRDefault="00A25744" w:rsidP="00A25744">
      <w:pPr>
        <w:pStyle w:val="PL"/>
      </w:pPr>
      <w:r>
        <w:t xml:space="preserve">          properties:</w:t>
      </w:r>
    </w:p>
    <w:p w14:paraId="3E7722A6" w14:textId="77777777" w:rsidR="00A25744" w:rsidRDefault="00A25744" w:rsidP="00A25744">
      <w:pPr>
        <w:pStyle w:val="PL"/>
      </w:pPr>
      <w:r>
        <w:t xml:space="preserve">            attributes:</w:t>
      </w:r>
    </w:p>
    <w:p w14:paraId="7B79083A" w14:textId="77777777" w:rsidR="00A25744" w:rsidRDefault="00A25744" w:rsidP="00A25744">
      <w:pPr>
        <w:pStyle w:val="PL"/>
      </w:pPr>
      <w:r>
        <w:t xml:space="preserve">              allOf:</w:t>
      </w:r>
    </w:p>
    <w:p w14:paraId="6D3D95AC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EA3EA62" w14:textId="77777777" w:rsidR="00A25744" w:rsidRDefault="00A25744" w:rsidP="00A25744">
      <w:pPr>
        <w:pStyle w:val="PL"/>
      </w:pPr>
      <w:r>
        <w:t xml:space="preserve">                - type: object</w:t>
      </w:r>
    </w:p>
    <w:p w14:paraId="21639808" w14:textId="77777777" w:rsidR="00A25744" w:rsidRDefault="00A25744" w:rsidP="00A25744">
      <w:pPr>
        <w:pStyle w:val="PL"/>
      </w:pPr>
      <w:r>
        <w:t xml:space="preserve">                  properties:</w:t>
      </w:r>
    </w:p>
    <w:p w14:paraId="04CC2A13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776D31A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48D48C4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B2D4326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6275C844" w14:textId="77777777" w:rsidR="00A25744" w:rsidRDefault="00A25744" w:rsidP="00A25744">
      <w:pPr>
        <w:pStyle w:val="PL"/>
      </w:pPr>
      <w:r>
        <w:t xml:space="preserve">    EP_S5C-Single:</w:t>
      </w:r>
    </w:p>
    <w:p w14:paraId="5B90D322" w14:textId="77777777" w:rsidR="00A25744" w:rsidRDefault="00A25744" w:rsidP="00A25744">
      <w:pPr>
        <w:pStyle w:val="PL"/>
      </w:pPr>
      <w:r>
        <w:t xml:space="preserve">      allOf:</w:t>
      </w:r>
    </w:p>
    <w:p w14:paraId="5E00B7E9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5C9C4973" w14:textId="77777777" w:rsidR="00A25744" w:rsidRDefault="00A25744" w:rsidP="00A25744">
      <w:pPr>
        <w:pStyle w:val="PL"/>
      </w:pPr>
      <w:r>
        <w:t xml:space="preserve">        - type: object</w:t>
      </w:r>
    </w:p>
    <w:p w14:paraId="72BA9884" w14:textId="77777777" w:rsidR="00A25744" w:rsidRDefault="00A25744" w:rsidP="00A25744">
      <w:pPr>
        <w:pStyle w:val="PL"/>
      </w:pPr>
      <w:r>
        <w:t xml:space="preserve">          properties:</w:t>
      </w:r>
    </w:p>
    <w:p w14:paraId="7B79F4B0" w14:textId="77777777" w:rsidR="00A25744" w:rsidRDefault="00A25744" w:rsidP="00A25744">
      <w:pPr>
        <w:pStyle w:val="PL"/>
      </w:pPr>
      <w:r>
        <w:t xml:space="preserve">            attributes:</w:t>
      </w:r>
    </w:p>
    <w:p w14:paraId="10AD0425" w14:textId="77777777" w:rsidR="00A25744" w:rsidRDefault="00A25744" w:rsidP="00A25744">
      <w:pPr>
        <w:pStyle w:val="PL"/>
      </w:pPr>
      <w:r>
        <w:t xml:space="preserve">              allOf:</w:t>
      </w:r>
    </w:p>
    <w:p w14:paraId="5884AAD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49A4102" w14:textId="77777777" w:rsidR="00A25744" w:rsidRDefault="00A25744" w:rsidP="00A25744">
      <w:pPr>
        <w:pStyle w:val="PL"/>
      </w:pPr>
      <w:r>
        <w:t xml:space="preserve">                - type: object</w:t>
      </w:r>
    </w:p>
    <w:p w14:paraId="5CBCDA31" w14:textId="77777777" w:rsidR="00A25744" w:rsidRDefault="00A25744" w:rsidP="00A25744">
      <w:pPr>
        <w:pStyle w:val="PL"/>
      </w:pPr>
      <w:r>
        <w:t xml:space="preserve">                  properties:</w:t>
      </w:r>
    </w:p>
    <w:p w14:paraId="540B7C5E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7AEF192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D765C8E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70C9B0B7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048D4383" w14:textId="77777777" w:rsidR="00A25744" w:rsidRDefault="00A25744" w:rsidP="00A25744">
      <w:pPr>
        <w:pStyle w:val="PL"/>
      </w:pPr>
      <w:r>
        <w:t xml:space="preserve">    EP_S5U-Single:</w:t>
      </w:r>
    </w:p>
    <w:p w14:paraId="3A63A2C6" w14:textId="77777777" w:rsidR="00A25744" w:rsidRDefault="00A25744" w:rsidP="00A25744">
      <w:pPr>
        <w:pStyle w:val="PL"/>
      </w:pPr>
      <w:r>
        <w:t xml:space="preserve">      allOf:</w:t>
      </w:r>
    </w:p>
    <w:p w14:paraId="1B6869E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FB2E8C8" w14:textId="77777777" w:rsidR="00A25744" w:rsidRDefault="00A25744" w:rsidP="00A25744">
      <w:pPr>
        <w:pStyle w:val="PL"/>
      </w:pPr>
      <w:r>
        <w:t xml:space="preserve">        - type: object</w:t>
      </w:r>
    </w:p>
    <w:p w14:paraId="5D9906CA" w14:textId="77777777" w:rsidR="00A25744" w:rsidRDefault="00A25744" w:rsidP="00A25744">
      <w:pPr>
        <w:pStyle w:val="PL"/>
      </w:pPr>
      <w:r>
        <w:t xml:space="preserve">          properties:</w:t>
      </w:r>
    </w:p>
    <w:p w14:paraId="52A64DD2" w14:textId="77777777" w:rsidR="00A25744" w:rsidRDefault="00A25744" w:rsidP="00A25744">
      <w:pPr>
        <w:pStyle w:val="PL"/>
      </w:pPr>
      <w:r>
        <w:t xml:space="preserve">            attributes:</w:t>
      </w:r>
    </w:p>
    <w:p w14:paraId="51045458" w14:textId="77777777" w:rsidR="00A25744" w:rsidRDefault="00A25744" w:rsidP="00A25744">
      <w:pPr>
        <w:pStyle w:val="PL"/>
      </w:pPr>
      <w:r>
        <w:t xml:space="preserve">              allOf:</w:t>
      </w:r>
    </w:p>
    <w:p w14:paraId="2E2492C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C1EC756" w14:textId="77777777" w:rsidR="00A25744" w:rsidRDefault="00A25744" w:rsidP="00A25744">
      <w:pPr>
        <w:pStyle w:val="PL"/>
      </w:pPr>
      <w:r>
        <w:t xml:space="preserve">                - type: object</w:t>
      </w:r>
    </w:p>
    <w:p w14:paraId="53D2042F" w14:textId="77777777" w:rsidR="00A25744" w:rsidRDefault="00A25744" w:rsidP="00A25744">
      <w:pPr>
        <w:pStyle w:val="PL"/>
      </w:pPr>
      <w:r>
        <w:t xml:space="preserve">                  properties:</w:t>
      </w:r>
    </w:p>
    <w:p w14:paraId="3AF76607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4011E40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09668178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819BA8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33D454F" w14:textId="77777777" w:rsidR="00A25744" w:rsidRDefault="00A25744" w:rsidP="00A25744">
      <w:pPr>
        <w:pStyle w:val="PL"/>
      </w:pPr>
      <w:r>
        <w:t xml:space="preserve">    EP_Rx-Single:</w:t>
      </w:r>
    </w:p>
    <w:p w14:paraId="7098DA43" w14:textId="77777777" w:rsidR="00A25744" w:rsidRDefault="00A25744" w:rsidP="00A25744">
      <w:pPr>
        <w:pStyle w:val="PL"/>
      </w:pPr>
      <w:r>
        <w:t xml:space="preserve">      allOf:</w:t>
      </w:r>
    </w:p>
    <w:p w14:paraId="32FA322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4361E425" w14:textId="77777777" w:rsidR="00A25744" w:rsidRDefault="00A25744" w:rsidP="00A25744">
      <w:pPr>
        <w:pStyle w:val="PL"/>
      </w:pPr>
      <w:r>
        <w:t xml:space="preserve">        - type: object</w:t>
      </w:r>
    </w:p>
    <w:p w14:paraId="1D7A3636" w14:textId="77777777" w:rsidR="00A25744" w:rsidRDefault="00A25744" w:rsidP="00A25744">
      <w:pPr>
        <w:pStyle w:val="PL"/>
      </w:pPr>
      <w:r>
        <w:t xml:space="preserve">          properties:</w:t>
      </w:r>
    </w:p>
    <w:p w14:paraId="747E7621" w14:textId="77777777" w:rsidR="00A25744" w:rsidRDefault="00A25744" w:rsidP="00A25744">
      <w:pPr>
        <w:pStyle w:val="PL"/>
      </w:pPr>
      <w:r>
        <w:t xml:space="preserve">            attributes:</w:t>
      </w:r>
    </w:p>
    <w:p w14:paraId="3286B8E4" w14:textId="77777777" w:rsidR="00A25744" w:rsidRDefault="00A25744" w:rsidP="00A25744">
      <w:pPr>
        <w:pStyle w:val="PL"/>
      </w:pPr>
      <w:r>
        <w:t xml:space="preserve">              allOf:</w:t>
      </w:r>
    </w:p>
    <w:p w14:paraId="756FC1B1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B668C59" w14:textId="77777777" w:rsidR="00A25744" w:rsidRDefault="00A25744" w:rsidP="00A25744">
      <w:pPr>
        <w:pStyle w:val="PL"/>
      </w:pPr>
      <w:r>
        <w:t xml:space="preserve">                - type: object</w:t>
      </w:r>
    </w:p>
    <w:p w14:paraId="082325A7" w14:textId="77777777" w:rsidR="00A25744" w:rsidRDefault="00A25744" w:rsidP="00A25744">
      <w:pPr>
        <w:pStyle w:val="PL"/>
      </w:pPr>
      <w:r>
        <w:t xml:space="preserve">                  properties:</w:t>
      </w:r>
    </w:p>
    <w:p w14:paraId="476819A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FAE3A3E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FD5D66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7F4FC13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3C7765EE" w14:textId="77777777" w:rsidR="00A25744" w:rsidRDefault="00A25744" w:rsidP="00A25744">
      <w:pPr>
        <w:pStyle w:val="PL"/>
      </w:pPr>
      <w:r>
        <w:t xml:space="preserve">    EP_MAP_SMSC-Single:</w:t>
      </w:r>
    </w:p>
    <w:p w14:paraId="4B8E2D0F" w14:textId="77777777" w:rsidR="00A25744" w:rsidRDefault="00A25744" w:rsidP="00A25744">
      <w:pPr>
        <w:pStyle w:val="PL"/>
      </w:pPr>
      <w:r>
        <w:t xml:space="preserve">      allOf:</w:t>
      </w:r>
    </w:p>
    <w:p w14:paraId="28636AD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907BF5D" w14:textId="77777777" w:rsidR="00A25744" w:rsidRDefault="00A25744" w:rsidP="00A25744">
      <w:pPr>
        <w:pStyle w:val="PL"/>
      </w:pPr>
      <w:r>
        <w:t xml:space="preserve">        - type: object</w:t>
      </w:r>
    </w:p>
    <w:p w14:paraId="0944F7CE" w14:textId="77777777" w:rsidR="00A25744" w:rsidRDefault="00A25744" w:rsidP="00A25744">
      <w:pPr>
        <w:pStyle w:val="PL"/>
      </w:pPr>
      <w:r>
        <w:t xml:space="preserve">          properties:</w:t>
      </w:r>
    </w:p>
    <w:p w14:paraId="35E342F9" w14:textId="77777777" w:rsidR="00A25744" w:rsidRDefault="00A25744" w:rsidP="00A25744">
      <w:pPr>
        <w:pStyle w:val="PL"/>
      </w:pPr>
      <w:r>
        <w:t xml:space="preserve">            attributes:</w:t>
      </w:r>
    </w:p>
    <w:p w14:paraId="6A8D1994" w14:textId="77777777" w:rsidR="00A25744" w:rsidRDefault="00A25744" w:rsidP="00A25744">
      <w:pPr>
        <w:pStyle w:val="PL"/>
      </w:pPr>
      <w:r>
        <w:t xml:space="preserve">              allOf:</w:t>
      </w:r>
    </w:p>
    <w:p w14:paraId="421B3BC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9D1022F" w14:textId="77777777" w:rsidR="00A25744" w:rsidRDefault="00A25744" w:rsidP="00A25744">
      <w:pPr>
        <w:pStyle w:val="PL"/>
      </w:pPr>
      <w:r>
        <w:t xml:space="preserve">                - type: object</w:t>
      </w:r>
    </w:p>
    <w:p w14:paraId="524D8417" w14:textId="77777777" w:rsidR="00A25744" w:rsidRDefault="00A25744" w:rsidP="00A25744">
      <w:pPr>
        <w:pStyle w:val="PL"/>
      </w:pPr>
      <w:r>
        <w:t xml:space="preserve">                  properties:</w:t>
      </w:r>
    </w:p>
    <w:p w14:paraId="02D136FB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2F36FFBF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6BFDFD94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9F61AA5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168D36E" w14:textId="77777777" w:rsidR="00A25744" w:rsidRDefault="00A25744" w:rsidP="00A25744">
      <w:pPr>
        <w:pStyle w:val="PL"/>
      </w:pPr>
      <w:r>
        <w:t xml:space="preserve">    EP_NL1-Single:</w:t>
      </w:r>
    </w:p>
    <w:p w14:paraId="79F0C860" w14:textId="77777777" w:rsidR="00A25744" w:rsidRDefault="00A25744" w:rsidP="00A25744">
      <w:pPr>
        <w:pStyle w:val="PL"/>
      </w:pPr>
      <w:r>
        <w:t xml:space="preserve">      allOf:</w:t>
      </w:r>
    </w:p>
    <w:p w14:paraId="25441053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F3306F6" w14:textId="77777777" w:rsidR="00A25744" w:rsidRDefault="00A25744" w:rsidP="00A25744">
      <w:pPr>
        <w:pStyle w:val="PL"/>
      </w:pPr>
      <w:r>
        <w:t xml:space="preserve">        - type: object</w:t>
      </w:r>
    </w:p>
    <w:p w14:paraId="239ED7CC" w14:textId="77777777" w:rsidR="00A25744" w:rsidRDefault="00A25744" w:rsidP="00A25744">
      <w:pPr>
        <w:pStyle w:val="PL"/>
      </w:pPr>
      <w:r>
        <w:t xml:space="preserve">          properties:</w:t>
      </w:r>
    </w:p>
    <w:p w14:paraId="1FC96B14" w14:textId="77777777" w:rsidR="00A25744" w:rsidRDefault="00A25744" w:rsidP="00A25744">
      <w:pPr>
        <w:pStyle w:val="PL"/>
      </w:pPr>
      <w:r>
        <w:t xml:space="preserve">            attributes:</w:t>
      </w:r>
    </w:p>
    <w:p w14:paraId="0D1D9A10" w14:textId="77777777" w:rsidR="00A25744" w:rsidRDefault="00A25744" w:rsidP="00A25744">
      <w:pPr>
        <w:pStyle w:val="PL"/>
      </w:pPr>
      <w:r>
        <w:t xml:space="preserve">              allOf:</w:t>
      </w:r>
    </w:p>
    <w:p w14:paraId="43AC0957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9EF2AEB" w14:textId="77777777" w:rsidR="00A25744" w:rsidRDefault="00A25744" w:rsidP="00A25744">
      <w:pPr>
        <w:pStyle w:val="PL"/>
      </w:pPr>
      <w:r>
        <w:lastRenderedPageBreak/>
        <w:t xml:space="preserve">                - type: object</w:t>
      </w:r>
    </w:p>
    <w:p w14:paraId="274E4AD2" w14:textId="77777777" w:rsidR="00A25744" w:rsidRDefault="00A25744" w:rsidP="00A25744">
      <w:pPr>
        <w:pStyle w:val="PL"/>
      </w:pPr>
      <w:r>
        <w:t xml:space="preserve">                  properties:</w:t>
      </w:r>
    </w:p>
    <w:p w14:paraId="01991EC7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6A3E6C84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77D5F4F1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622C9EB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5FA92CB0" w14:textId="77777777" w:rsidR="00A25744" w:rsidRDefault="00A25744" w:rsidP="00A25744">
      <w:pPr>
        <w:pStyle w:val="PL"/>
      </w:pPr>
      <w:r>
        <w:t xml:space="preserve">    EP_NL2-Single:</w:t>
      </w:r>
    </w:p>
    <w:p w14:paraId="21CAF279" w14:textId="77777777" w:rsidR="00A25744" w:rsidRDefault="00A25744" w:rsidP="00A25744">
      <w:pPr>
        <w:pStyle w:val="PL"/>
      </w:pPr>
      <w:r>
        <w:t xml:space="preserve">      allOf:</w:t>
      </w:r>
    </w:p>
    <w:p w14:paraId="01C4D79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78E6D5A" w14:textId="77777777" w:rsidR="00A25744" w:rsidRDefault="00A25744" w:rsidP="00A25744">
      <w:pPr>
        <w:pStyle w:val="PL"/>
      </w:pPr>
      <w:r>
        <w:t xml:space="preserve">        - type: object</w:t>
      </w:r>
    </w:p>
    <w:p w14:paraId="2E05FED3" w14:textId="77777777" w:rsidR="00A25744" w:rsidRDefault="00A25744" w:rsidP="00A25744">
      <w:pPr>
        <w:pStyle w:val="PL"/>
      </w:pPr>
      <w:r>
        <w:t xml:space="preserve">          properties:</w:t>
      </w:r>
    </w:p>
    <w:p w14:paraId="370DA910" w14:textId="77777777" w:rsidR="00A25744" w:rsidRDefault="00A25744" w:rsidP="00A25744">
      <w:pPr>
        <w:pStyle w:val="PL"/>
      </w:pPr>
      <w:r>
        <w:t xml:space="preserve">            attributes:</w:t>
      </w:r>
    </w:p>
    <w:p w14:paraId="221B9E6F" w14:textId="77777777" w:rsidR="00A25744" w:rsidRDefault="00A25744" w:rsidP="00A25744">
      <w:pPr>
        <w:pStyle w:val="PL"/>
      </w:pPr>
      <w:r>
        <w:t xml:space="preserve">              allOf:</w:t>
      </w:r>
    </w:p>
    <w:p w14:paraId="1899D714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0DCCA11" w14:textId="77777777" w:rsidR="00A25744" w:rsidRDefault="00A25744" w:rsidP="00A25744">
      <w:pPr>
        <w:pStyle w:val="PL"/>
      </w:pPr>
      <w:r>
        <w:t xml:space="preserve">                - type: object</w:t>
      </w:r>
    </w:p>
    <w:p w14:paraId="1140EA09" w14:textId="77777777" w:rsidR="00A25744" w:rsidRDefault="00A25744" w:rsidP="00A25744">
      <w:pPr>
        <w:pStyle w:val="PL"/>
      </w:pPr>
      <w:r>
        <w:t xml:space="preserve">                  properties:</w:t>
      </w:r>
    </w:p>
    <w:p w14:paraId="025F186A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5385661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D567FBD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A6F3E7D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8BD3087" w14:textId="77777777" w:rsidR="00A25744" w:rsidRDefault="00A25744" w:rsidP="00A25744">
      <w:pPr>
        <w:pStyle w:val="PL"/>
      </w:pPr>
    </w:p>
    <w:p w14:paraId="1CFB9332" w14:textId="77777777" w:rsidR="00A25744" w:rsidRDefault="00A25744" w:rsidP="00A25744">
      <w:pPr>
        <w:pStyle w:val="PL"/>
      </w:pPr>
      <w:r>
        <w:t xml:space="preserve">    EP_N60-Single:</w:t>
      </w:r>
    </w:p>
    <w:p w14:paraId="7A4AAB12" w14:textId="77777777" w:rsidR="00A25744" w:rsidRDefault="00A25744" w:rsidP="00A25744">
      <w:pPr>
        <w:pStyle w:val="PL"/>
      </w:pPr>
      <w:r>
        <w:t xml:space="preserve">      allOf:</w:t>
      </w:r>
    </w:p>
    <w:p w14:paraId="1D91BD7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B1D3ABD" w14:textId="77777777" w:rsidR="00A25744" w:rsidRDefault="00A25744" w:rsidP="00A25744">
      <w:pPr>
        <w:pStyle w:val="PL"/>
      </w:pPr>
      <w:r>
        <w:t xml:space="preserve">        - type: object</w:t>
      </w:r>
    </w:p>
    <w:p w14:paraId="2B6368AF" w14:textId="77777777" w:rsidR="00A25744" w:rsidRDefault="00A25744" w:rsidP="00A25744">
      <w:pPr>
        <w:pStyle w:val="PL"/>
      </w:pPr>
      <w:r>
        <w:t xml:space="preserve">          properties:</w:t>
      </w:r>
    </w:p>
    <w:p w14:paraId="1FB3DD83" w14:textId="77777777" w:rsidR="00A25744" w:rsidRDefault="00A25744" w:rsidP="00A25744">
      <w:pPr>
        <w:pStyle w:val="PL"/>
      </w:pPr>
      <w:r>
        <w:t xml:space="preserve">            attributes:</w:t>
      </w:r>
    </w:p>
    <w:p w14:paraId="5245BF8F" w14:textId="77777777" w:rsidR="00A25744" w:rsidRDefault="00A25744" w:rsidP="00A25744">
      <w:pPr>
        <w:pStyle w:val="PL"/>
      </w:pPr>
      <w:r>
        <w:t xml:space="preserve">              allOf:</w:t>
      </w:r>
    </w:p>
    <w:p w14:paraId="58D2AA0A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24D21A5A" w14:textId="77777777" w:rsidR="00A25744" w:rsidRDefault="00A25744" w:rsidP="00A25744">
      <w:pPr>
        <w:pStyle w:val="PL"/>
      </w:pPr>
      <w:r>
        <w:t xml:space="preserve">                - type: object</w:t>
      </w:r>
    </w:p>
    <w:p w14:paraId="2B49A492" w14:textId="77777777" w:rsidR="00A25744" w:rsidRDefault="00A25744" w:rsidP="00A25744">
      <w:pPr>
        <w:pStyle w:val="PL"/>
      </w:pPr>
      <w:r>
        <w:t xml:space="preserve">                  properties:</w:t>
      </w:r>
    </w:p>
    <w:p w14:paraId="433B3F85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30099E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591DCCF2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74C546D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764FC4BE" w14:textId="77777777" w:rsidR="00A25744" w:rsidRDefault="00A25744" w:rsidP="00A25744">
      <w:pPr>
        <w:pStyle w:val="PL"/>
      </w:pPr>
      <w:r>
        <w:t xml:space="preserve">    EP_Npc4-Single:</w:t>
      </w:r>
    </w:p>
    <w:p w14:paraId="6D3BA37C" w14:textId="77777777" w:rsidR="00A25744" w:rsidRDefault="00A25744" w:rsidP="00A25744">
      <w:pPr>
        <w:pStyle w:val="PL"/>
      </w:pPr>
      <w:r>
        <w:t xml:space="preserve">      allOf:</w:t>
      </w:r>
    </w:p>
    <w:p w14:paraId="23FBACA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91A7B93" w14:textId="77777777" w:rsidR="00A25744" w:rsidRDefault="00A25744" w:rsidP="00A25744">
      <w:pPr>
        <w:pStyle w:val="PL"/>
      </w:pPr>
      <w:r>
        <w:t xml:space="preserve">        - type: object</w:t>
      </w:r>
    </w:p>
    <w:p w14:paraId="58037D22" w14:textId="77777777" w:rsidR="00A25744" w:rsidRDefault="00A25744" w:rsidP="00A25744">
      <w:pPr>
        <w:pStyle w:val="PL"/>
      </w:pPr>
      <w:r>
        <w:t xml:space="preserve">          properties:</w:t>
      </w:r>
    </w:p>
    <w:p w14:paraId="18E46D2D" w14:textId="77777777" w:rsidR="00A25744" w:rsidRDefault="00A25744" w:rsidP="00A25744">
      <w:pPr>
        <w:pStyle w:val="PL"/>
      </w:pPr>
      <w:r>
        <w:t xml:space="preserve">            attributes:</w:t>
      </w:r>
    </w:p>
    <w:p w14:paraId="0E3D1970" w14:textId="77777777" w:rsidR="00A25744" w:rsidRDefault="00A25744" w:rsidP="00A25744">
      <w:pPr>
        <w:pStyle w:val="PL"/>
      </w:pPr>
      <w:r>
        <w:t xml:space="preserve">              allOf:</w:t>
      </w:r>
    </w:p>
    <w:p w14:paraId="5905991B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46CF7C39" w14:textId="77777777" w:rsidR="00A25744" w:rsidRDefault="00A25744" w:rsidP="00A25744">
      <w:pPr>
        <w:pStyle w:val="PL"/>
      </w:pPr>
      <w:r>
        <w:t xml:space="preserve">                - type: object</w:t>
      </w:r>
    </w:p>
    <w:p w14:paraId="20DD6143" w14:textId="77777777" w:rsidR="00A25744" w:rsidRDefault="00A25744" w:rsidP="00A25744">
      <w:pPr>
        <w:pStyle w:val="PL"/>
      </w:pPr>
      <w:r>
        <w:t xml:space="preserve">                  properties:</w:t>
      </w:r>
    </w:p>
    <w:p w14:paraId="67E916E9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420E519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2D01E4F9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3CB9E5B8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2AEA5B3" w14:textId="77777777" w:rsidR="00A25744" w:rsidRDefault="00A25744" w:rsidP="00A25744">
      <w:pPr>
        <w:pStyle w:val="PL"/>
      </w:pPr>
      <w:r>
        <w:t xml:space="preserve">    EP_Npc6-Single:</w:t>
      </w:r>
    </w:p>
    <w:p w14:paraId="4117A669" w14:textId="77777777" w:rsidR="00A25744" w:rsidRDefault="00A25744" w:rsidP="00A25744">
      <w:pPr>
        <w:pStyle w:val="PL"/>
      </w:pPr>
      <w:r>
        <w:t xml:space="preserve">      allOf:</w:t>
      </w:r>
    </w:p>
    <w:p w14:paraId="4357D094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AE98DB7" w14:textId="77777777" w:rsidR="00A25744" w:rsidRDefault="00A25744" w:rsidP="00A25744">
      <w:pPr>
        <w:pStyle w:val="PL"/>
      </w:pPr>
      <w:r>
        <w:t xml:space="preserve">        - type: object</w:t>
      </w:r>
    </w:p>
    <w:p w14:paraId="0CEE780E" w14:textId="77777777" w:rsidR="00A25744" w:rsidRDefault="00A25744" w:rsidP="00A25744">
      <w:pPr>
        <w:pStyle w:val="PL"/>
      </w:pPr>
      <w:r>
        <w:t xml:space="preserve">          properties:</w:t>
      </w:r>
    </w:p>
    <w:p w14:paraId="33806B02" w14:textId="77777777" w:rsidR="00A25744" w:rsidRDefault="00A25744" w:rsidP="00A25744">
      <w:pPr>
        <w:pStyle w:val="PL"/>
      </w:pPr>
      <w:r>
        <w:t xml:space="preserve">            attributes:</w:t>
      </w:r>
    </w:p>
    <w:p w14:paraId="6095EEDC" w14:textId="77777777" w:rsidR="00A25744" w:rsidRDefault="00A25744" w:rsidP="00A25744">
      <w:pPr>
        <w:pStyle w:val="PL"/>
      </w:pPr>
      <w:r>
        <w:t xml:space="preserve">              allOf:</w:t>
      </w:r>
    </w:p>
    <w:p w14:paraId="72F96488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6492A3D9" w14:textId="77777777" w:rsidR="00A25744" w:rsidRDefault="00A25744" w:rsidP="00A25744">
      <w:pPr>
        <w:pStyle w:val="PL"/>
      </w:pPr>
      <w:r>
        <w:t xml:space="preserve">                - type: object</w:t>
      </w:r>
    </w:p>
    <w:p w14:paraId="68A4B224" w14:textId="77777777" w:rsidR="00A25744" w:rsidRDefault="00A25744" w:rsidP="00A25744">
      <w:pPr>
        <w:pStyle w:val="PL"/>
      </w:pPr>
      <w:r>
        <w:t xml:space="preserve">                  properties:</w:t>
      </w:r>
    </w:p>
    <w:p w14:paraId="1153080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39673B60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485D950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492A6456" w14:textId="77777777" w:rsidR="00A25744" w:rsidRDefault="00A25744" w:rsidP="00A25744">
      <w:pPr>
        <w:pStyle w:val="PL"/>
      </w:pPr>
      <w:r>
        <w:t xml:space="preserve">                      $ref: 'TS28541_NrNrm.yaml#/components/schemas/RemoteAddress' </w:t>
      </w:r>
    </w:p>
    <w:p w14:paraId="7A5825AF" w14:textId="77777777" w:rsidR="00A25744" w:rsidRDefault="00A25744" w:rsidP="00A25744">
      <w:pPr>
        <w:pStyle w:val="PL"/>
      </w:pPr>
      <w:r>
        <w:t xml:space="preserve">    EP_Npc7-Single:</w:t>
      </w:r>
    </w:p>
    <w:p w14:paraId="22AAA0BD" w14:textId="77777777" w:rsidR="00A25744" w:rsidRDefault="00A25744" w:rsidP="00A25744">
      <w:pPr>
        <w:pStyle w:val="PL"/>
      </w:pPr>
      <w:r>
        <w:t xml:space="preserve">      allOf:</w:t>
      </w:r>
    </w:p>
    <w:p w14:paraId="06E53760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228A00A5" w14:textId="77777777" w:rsidR="00A25744" w:rsidRDefault="00A25744" w:rsidP="00A25744">
      <w:pPr>
        <w:pStyle w:val="PL"/>
      </w:pPr>
      <w:r>
        <w:t xml:space="preserve">        - type: object</w:t>
      </w:r>
    </w:p>
    <w:p w14:paraId="23477835" w14:textId="77777777" w:rsidR="00A25744" w:rsidRDefault="00A25744" w:rsidP="00A25744">
      <w:pPr>
        <w:pStyle w:val="PL"/>
      </w:pPr>
      <w:r>
        <w:t xml:space="preserve">          properties:</w:t>
      </w:r>
    </w:p>
    <w:p w14:paraId="07DB60EC" w14:textId="77777777" w:rsidR="00A25744" w:rsidRDefault="00A25744" w:rsidP="00A25744">
      <w:pPr>
        <w:pStyle w:val="PL"/>
      </w:pPr>
      <w:r>
        <w:t xml:space="preserve">            attributes:</w:t>
      </w:r>
    </w:p>
    <w:p w14:paraId="06220525" w14:textId="77777777" w:rsidR="00A25744" w:rsidRDefault="00A25744" w:rsidP="00A25744">
      <w:pPr>
        <w:pStyle w:val="PL"/>
      </w:pPr>
      <w:r>
        <w:t xml:space="preserve">              allOf:</w:t>
      </w:r>
    </w:p>
    <w:p w14:paraId="622C13E3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5003D530" w14:textId="77777777" w:rsidR="00A25744" w:rsidRDefault="00A25744" w:rsidP="00A25744">
      <w:pPr>
        <w:pStyle w:val="PL"/>
      </w:pPr>
      <w:r>
        <w:t xml:space="preserve">                - type: object</w:t>
      </w:r>
    </w:p>
    <w:p w14:paraId="3E167797" w14:textId="77777777" w:rsidR="00A25744" w:rsidRDefault="00A25744" w:rsidP="00A25744">
      <w:pPr>
        <w:pStyle w:val="PL"/>
      </w:pPr>
      <w:r>
        <w:t xml:space="preserve">                  properties:</w:t>
      </w:r>
    </w:p>
    <w:p w14:paraId="7EF6BDEF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5AE1711C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5BD1F9C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13724E62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2335CD9C" w14:textId="77777777" w:rsidR="00A25744" w:rsidRDefault="00A25744" w:rsidP="00A25744">
      <w:pPr>
        <w:pStyle w:val="PL"/>
      </w:pPr>
      <w:r>
        <w:t xml:space="preserve">    EP_Npc8-Single:</w:t>
      </w:r>
    </w:p>
    <w:p w14:paraId="621DA280" w14:textId="77777777" w:rsidR="00A25744" w:rsidRDefault="00A25744" w:rsidP="00A25744">
      <w:pPr>
        <w:pStyle w:val="PL"/>
      </w:pPr>
      <w:r>
        <w:lastRenderedPageBreak/>
        <w:t xml:space="preserve">      allOf:</w:t>
      </w:r>
    </w:p>
    <w:p w14:paraId="25EFF79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01FB508E" w14:textId="77777777" w:rsidR="00A25744" w:rsidRDefault="00A25744" w:rsidP="00A25744">
      <w:pPr>
        <w:pStyle w:val="PL"/>
      </w:pPr>
      <w:r>
        <w:t xml:space="preserve">        - type: object</w:t>
      </w:r>
    </w:p>
    <w:p w14:paraId="214DF722" w14:textId="77777777" w:rsidR="00A25744" w:rsidRDefault="00A25744" w:rsidP="00A25744">
      <w:pPr>
        <w:pStyle w:val="PL"/>
      </w:pPr>
      <w:r>
        <w:t xml:space="preserve">          properties:</w:t>
      </w:r>
    </w:p>
    <w:p w14:paraId="470E98E3" w14:textId="77777777" w:rsidR="00A25744" w:rsidRDefault="00A25744" w:rsidP="00A25744">
      <w:pPr>
        <w:pStyle w:val="PL"/>
      </w:pPr>
      <w:r>
        <w:t xml:space="preserve">            attributes:</w:t>
      </w:r>
    </w:p>
    <w:p w14:paraId="160C1C87" w14:textId="77777777" w:rsidR="00A25744" w:rsidRDefault="00A25744" w:rsidP="00A25744">
      <w:pPr>
        <w:pStyle w:val="PL"/>
      </w:pPr>
      <w:r>
        <w:t xml:space="preserve">              allOf:</w:t>
      </w:r>
    </w:p>
    <w:p w14:paraId="69AF1546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7CCFFB0A" w14:textId="77777777" w:rsidR="00A25744" w:rsidRDefault="00A25744" w:rsidP="00A25744">
      <w:pPr>
        <w:pStyle w:val="PL"/>
      </w:pPr>
      <w:r>
        <w:t xml:space="preserve">                - type: object</w:t>
      </w:r>
    </w:p>
    <w:p w14:paraId="51DE9BF4" w14:textId="77777777" w:rsidR="00A25744" w:rsidRDefault="00A25744" w:rsidP="00A25744">
      <w:pPr>
        <w:pStyle w:val="PL"/>
      </w:pPr>
      <w:r>
        <w:t xml:space="preserve">                  properties:</w:t>
      </w:r>
    </w:p>
    <w:p w14:paraId="6411BA14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171C7453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39A74C93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6231749F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1E53F412" w14:textId="77777777" w:rsidR="00A25744" w:rsidRDefault="00A25744" w:rsidP="00A25744">
      <w:pPr>
        <w:pStyle w:val="PL"/>
      </w:pPr>
      <w:r>
        <w:t xml:space="preserve">                      </w:t>
      </w:r>
    </w:p>
    <w:p w14:paraId="15C71721" w14:textId="77777777" w:rsidR="00A25744" w:rsidRDefault="00A25744" w:rsidP="00A25744">
      <w:pPr>
        <w:pStyle w:val="PL"/>
      </w:pPr>
      <w:r>
        <w:t xml:space="preserve">    EP_N88-Single:</w:t>
      </w:r>
    </w:p>
    <w:p w14:paraId="11CF167F" w14:textId="77777777" w:rsidR="00A25744" w:rsidRDefault="00A25744" w:rsidP="00A25744">
      <w:pPr>
        <w:pStyle w:val="PL"/>
      </w:pPr>
      <w:r>
        <w:t xml:space="preserve">      allOf:</w:t>
      </w:r>
    </w:p>
    <w:p w14:paraId="509EC0E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55A6129" w14:textId="77777777" w:rsidR="00A25744" w:rsidRDefault="00A25744" w:rsidP="00A25744">
      <w:pPr>
        <w:pStyle w:val="PL"/>
      </w:pPr>
      <w:r>
        <w:t xml:space="preserve">        - type: object</w:t>
      </w:r>
    </w:p>
    <w:p w14:paraId="274E518A" w14:textId="77777777" w:rsidR="00A25744" w:rsidRDefault="00A25744" w:rsidP="00A25744">
      <w:pPr>
        <w:pStyle w:val="PL"/>
      </w:pPr>
      <w:r>
        <w:t xml:space="preserve">          properties:</w:t>
      </w:r>
    </w:p>
    <w:p w14:paraId="029AE77D" w14:textId="77777777" w:rsidR="00A25744" w:rsidRDefault="00A25744" w:rsidP="00A25744">
      <w:pPr>
        <w:pStyle w:val="PL"/>
      </w:pPr>
      <w:r>
        <w:t xml:space="preserve">            attributes:</w:t>
      </w:r>
    </w:p>
    <w:p w14:paraId="0BAF5D69" w14:textId="77777777" w:rsidR="00A25744" w:rsidRDefault="00A25744" w:rsidP="00A25744">
      <w:pPr>
        <w:pStyle w:val="PL"/>
      </w:pPr>
      <w:r>
        <w:t xml:space="preserve">              allOf:</w:t>
      </w:r>
    </w:p>
    <w:p w14:paraId="619F450F" w14:textId="77777777" w:rsidR="00A25744" w:rsidRDefault="00A25744" w:rsidP="00A25744">
      <w:pPr>
        <w:pStyle w:val="PL"/>
      </w:pPr>
      <w:r>
        <w:t xml:space="preserve">                - $ref: 'TS28623_GenericNrm.yaml#/components/schemas/EP_RP-Attr'</w:t>
      </w:r>
    </w:p>
    <w:p w14:paraId="36293EF6" w14:textId="77777777" w:rsidR="00A25744" w:rsidRDefault="00A25744" w:rsidP="00A25744">
      <w:pPr>
        <w:pStyle w:val="PL"/>
      </w:pPr>
      <w:r>
        <w:t xml:space="preserve">                - type: object</w:t>
      </w:r>
    </w:p>
    <w:p w14:paraId="67612AD9" w14:textId="77777777" w:rsidR="00A25744" w:rsidRDefault="00A25744" w:rsidP="00A25744">
      <w:pPr>
        <w:pStyle w:val="PL"/>
      </w:pPr>
      <w:r>
        <w:t xml:space="preserve">                  properties:</w:t>
      </w:r>
    </w:p>
    <w:p w14:paraId="15B5AB9D" w14:textId="77777777" w:rsidR="00A25744" w:rsidRDefault="00A25744" w:rsidP="00A25744">
      <w:pPr>
        <w:pStyle w:val="PL"/>
      </w:pPr>
      <w:r>
        <w:t xml:space="preserve">                    localAddress:</w:t>
      </w:r>
    </w:p>
    <w:p w14:paraId="75856546" w14:textId="77777777" w:rsidR="00A25744" w:rsidRDefault="00A25744" w:rsidP="00A25744">
      <w:pPr>
        <w:pStyle w:val="PL"/>
      </w:pPr>
      <w:r>
        <w:t xml:space="preserve">                      $ref: 'TS28541_NrNrm.yaml#/components/schemas/LocalAddress'</w:t>
      </w:r>
    </w:p>
    <w:p w14:paraId="198B13F6" w14:textId="77777777" w:rsidR="00A25744" w:rsidRDefault="00A25744" w:rsidP="00A25744">
      <w:pPr>
        <w:pStyle w:val="PL"/>
      </w:pPr>
      <w:r>
        <w:t xml:space="preserve">                    remoteAddress:</w:t>
      </w:r>
    </w:p>
    <w:p w14:paraId="07897CA4" w14:textId="77777777" w:rsidR="00A25744" w:rsidRDefault="00A25744" w:rsidP="00A25744">
      <w:pPr>
        <w:pStyle w:val="PL"/>
      </w:pPr>
      <w:r>
        <w:t xml:space="preserve">                      $ref: 'TS28541_NrNrm.yaml#/components/schemas/RemoteAddress'</w:t>
      </w:r>
    </w:p>
    <w:p w14:paraId="407F62DD" w14:textId="77777777" w:rsidR="00A25744" w:rsidRDefault="00A25744" w:rsidP="00A25744">
      <w:pPr>
        <w:pStyle w:val="PL"/>
      </w:pPr>
      <w:r>
        <w:t xml:space="preserve">                      </w:t>
      </w:r>
    </w:p>
    <w:p w14:paraId="72009678" w14:textId="77777777" w:rsidR="00A25744" w:rsidRDefault="00A25744" w:rsidP="00A25744">
      <w:pPr>
        <w:pStyle w:val="PL"/>
      </w:pPr>
      <w:r>
        <w:t xml:space="preserve">    FiveQiDscpMappingSet-Single:</w:t>
      </w:r>
    </w:p>
    <w:p w14:paraId="1B995FCC" w14:textId="77777777" w:rsidR="00A25744" w:rsidRDefault="00A25744" w:rsidP="00A25744">
      <w:pPr>
        <w:pStyle w:val="PL"/>
      </w:pPr>
      <w:r>
        <w:t xml:space="preserve">      allOf:</w:t>
      </w:r>
    </w:p>
    <w:p w14:paraId="65FCE5A8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20341FD" w14:textId="77777777" w:rsidR="00A25744" w:rsidRDefault="00A25744" w:rsidP="00A25744">
      <w:pPr>
        <w:pStyle w:val="PL"/>
      </w:pPr>
      <w:r>
        <w:t xml:space="preserve">        - type: object</w:t>
      </w:r>
    </w:p>
    <w:p w14:paraId="4207463A" w14:textId="77777777" w:rsidR="00A25744" w:rsidRDefault="00A25744" w:rsidP="00A25744">
      <w:pPr>
        <w:pStyle w:val="PL"/>
      </w:pPr>
      <w:r>
        <w:t xml:space="preserve">          properties:</w:t>
      </w:r>
    </w:p>
    <w:p w14:paraId="2C1DE534" w14:textId="77777777" w:rsidR="00A25744" w:rsidRDefault="00A25744" w:rsidP="00A25744">
      <w:pPr>
        <w:pStyle w:val="PL"/>
      </w:pPr>
      <w:r>
        <w:t xml:space="preserve">            attributes:</w:t>
      </w:r>
    </w:p>
    <w:p w14:paraId="11EED655" w14:textId="77777777" w:rsidR="00A25744" w:rsidRDefault="00A25744" w:rsidP="00A25744">
      <w:pPr>
        <w:pStyle w:val="PL"/>
      </w:pPr>
      <w:r>
        <w:t xml:space="preserve">              allOf:</w:t>
      </w:r>
    </w:p>
    <w:p w14:paraId="12A13793" w14:textId="77777777" w:rsidR="00A25744" w:rsidRDefault="00A25744" w:rsidP="00A25744">
      <w:pPr>
        <w:pStyle w:val="PL"/>
      </w:pPr>
      <w:r>
        <w:t xml:space="preserve">                - type: object</w:t>
      </w:r>
    </w:p>
    <w:p w14:paraId="4DDDBAD3" w14:textId="77777777" w:rsidR="00A25744" w:rsidRDefault="00A25744" w:rsidP="00A25744">
      <w:pPr>
        <w:pStyle w:val="PL"/>
      </w:pPr>
      <w:r>
        <w:t xml:space="preserve">                  properties:</w:t>
      </w:r>
    </w:p>
    <w:p w14:paraId="4E5501E0" w14:textId="77777777" w:rsidR="00A25744" w:rsidRDefault="00A25744" w:rsidP="00A25744">
      <w:pPr>
        <w:pStyle w:val="PL"/>
      </w:pPr>
      <w:r>
        <w:t xml:space="preserve">                    FiveQiDscpMappingList:</w:t>
      </w:r>
    </w:p>
    <w:p w14:paraId="2E35C452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FB93E60" w14:textId="77777777" w:rsidR="00A25744" w:rsidRDefault="00A25744" w:rsidP="00A25744">
      <w:pPr>
        <w:pStyle w:val="PL"/>
      </w:pPr>
      <w:r>
        <w:t xml:space="preserve">                      items:</w:t>
      </w:r>
    </w:p>
    <w:p w14:paraId="609AD8BE" w14:textId="77777777" w:rsidR="00A25744" w:rsidRDefault="00A25744" w:rsidP="00A25744">
      <w:pPr>
        <w:pStyle w:val="PL"/>
      </w:pPr>
      <w:r>
        <w:t xml:space="preserve">                        $ref: '#/components/schemas/FiveQiDscpMapping'</w:t>
      </w:r>
    </w:p>
    <w:p w14:paraId="2F79D222" w14:textId="77777777" w:rsidR="00A25744" w:rsidRDefault="00A25744" w:rsidP="00A25744">
      <w:pPr>
        <w:pStyle w:val="PL"/>
      </w:pPr>
    </w:p>
    <w:p w14:paraId="6F7F2569" w14:textId="77777777" w:rsidR="00A25744" w:rsidRDefault="00A25744" w:rsidP="00A25744">
      <w:pPr>
        <w:pStyle w:val="PL"/>
      </w:pPr>
      <w:r>
        <w:t xml:space="preserve">    FiveQICharacteristics-Single:</w:t>
      </w:r>
    </w:p>
    <w:p w14:paraId="7BCB1CC9" w14:textId="77777777" w:rsidR="00A25744" w:rsidRDefault="00A25744" w:rsidP="00A25744">
      <w:pPr>
        <w:pStyle w:val="PL"/>
      </w:pPr>
      <w:r>
        <w:t xml:space="preserve">      allOf:</w:t>
      </w:r>
    </w:p>
    <w:p w14:paraId="3A1C3DBC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687932BB" w14:textId="77777777" w:rsidR="00A25744" w:rsidRDefault="00A25744" w:rsidP="00A25744">
      <w:pPr>
        <w:pStyle w:val="PL"/>
      </w:pPr>
      <w:r>
        <w:t xml:space="preserve">        - type: object</w:t>
      </w:r>
    </w:p>
    <w:p w14:paraId="0C9C1D2F" w14:textId="77777777" w:rsidR="00A25744" w:rsidRDefault="00A25744" w:rsidP="00A25744">
      <w:pPr>
        <w:pStyle w:val="PL"/>
      </w:pPr>
      <w:r>
        <w:t xml:space="preserve">          properties:</w:t>
      </w:r>
    </w:p>
    <w:p w14:paraId="5C18411B" w14:textId="77777777" w:rsidR="00A25744" w:rsidRDefault="00A25744" w:rsidP="00A25744">
      <w:pPr>
        <w:pStyle w:val="PL"/>
      </w:pPr>
      <w:r>
        <w:t xml:space="preserve">            fiveQIValue:</w:t>
      </w:r>
    </w:p>
    <w:p w14:paraId="29868905" w14:textId="77777777" w:rsidR="00A25744" w:rsidRDefault="00A25744" w:rsidP="00A25744">
      <w:pPr>
        <w:pStyle w:val="PL"/>
      </w:pPr>
      <w:r>
        <w:t xml:space="preserve">              type: integer</w:t>
      </w:r>
    </w:p>
    <w:p w14:paraId="294340FC" w14:textId="77777777" w:rsidR="00A25744" w:rsidRDefault="00A25744" w:rsidP="00A25744">
      <w:pPr>
        <w:pStyle w:val="PL"/>
      </w:pPr>
      <w:r>
        <w:t xml:space="preserve">            resourceType:</w:t>
      </w:r>
    </w:p>
    <w:p w14:paraId="1420D7EB" w14:textId="77777777" w:rsidR="00A25744" w:rsidRDefault="00A25744" w:rsidP="00A25744">
      <w:pPr>
        <w:pStyle w:val="PL"/>
      </w:pPr>
      <w:r>
        <w:t xml:space="preserve">              type: string</w:t>
      </w:r>
    </w:p>
    <w:p w14:paraId="4B081A14" w14:textId="77777777" w:rsidR="00A25744" w:rsidRDefault="00A25744" w:rsidP="00A25744">
      <w:pPr>
        <w:pStyle w:val="PL"/>
      </w:pPr>
      <w:r>
        <w:t xml:space="preserve">              enum:</w:t>
      </w:r>
    </w:p>
    <w:p w14:paraId="10DD4497" w14:textId="77777777" w:rsidR="00A25744" w:rsidRDefault="00A25744" w:rsidP="00A25744">
      <w:pPr>
        <w:pStyle w:val="PL"/>
      </w:pPr>
      <w:r>
        <w:t xml:space="preserve">                - GBR</w:t>
      </w:r>
    </w:p>
    <w:p w14:paraId="139D07BC" w14:textId="77777777" w:rsidR="00A25744" w:rsidRDefault="00A25744" w:rsidP="00A25744">
      <w:pPr>
        <w:pStyle w:val="PL"/>
      </w:pPr>
      <w:r>
        <w:t xml:space="preserve">                - NON_GBR</w:t>
      </w:r>
    </w:p>
    <w:p w14:paraId="0A3E7797" w14:textId="77777777" w:rsidR="00A25744" w:rsidRDefault="00A25744" w:rsidP="00A25744">
      <w:pPr>
        <w:pStyle w:val="PL"/>
      </w:pPr>
      <w:r>
        <w:t xml:space="preserve">                - DELAY_CRITICAL_GBR</w:t>
      </w:r>
    </w:p>
    <w:p w14:paraId="197E897D" w14:textId="77777777" w:rsidR="00A25744" w:rsidRDefault="00A25744" w:rsidP="00A25744">
      <w:pPr>
        <w:pStyle w:val="PL"/>
      </w:pPr>
      <w:r>
        <w:t xml:space="preserve">            priorityLevel:</w:t>
      </w:r>
    </w:p>
    <w:p w14:paraId="266D4BA4" w14:textId="77777777" w:rsidR="00A25744" w:rsidRDefault="00A25744" w:rsidP="00A25744">
      <w:pPr>
        <w:pStyle w:val="PL"/>
      </w:pPr>
      <w:r>
        <w:t xml:space="preserve">              type: integer</w:t>
      </w:r>
    </w:p>
    <w:p w14:paraId="49FB9424" w14:textId="77777777" w:rsidR="00A25744" w:rsidRDefault="00A25744" w:rsidP="00A25744">
      <w:pPr>
        <w:pStyle w:val="PL"/>
      </w:pPr>
      <w:r>
        <w:t xml:space="preserve">            packetDelayBudget:</w:t>
      </w:r>
    </w:p>
    <w:p w14:paraId="536F0072" w14:textId="77777777" w:rsidR="00A25744" w:rsidRDefault="00A25744" w:rsidP="00A25744">
      <w:pPr>
        <w:pStyle w:val="PL"/>
      </w:pPr>
      <w:r>
        <w:t xml:space="preserve">              type: integer</w:t>
      </w:r>
    </w:p>
    <w:p w14:paraId="6470E74F" w14:textId="77777777" w:rsidR="00A25744" w:rsidRDefault="00A25744" w:rsidP="00A25744">
      <w:pPr>
        <w:pStyle w:val="PL"/>
      </w:pPr>
      <w:r>
        <w:t xml:space="preserve">            packetErrorRate:</w:t>
      </w:r>
    </w:p>
    <w:p w14:paraId="5A66AFFE" w14:textId="77777777" w:rsidR="00A25744" w:rsidRDefault="00A25744" w:rsidP="00A25744">
      <w:pPr>
        <w:pStyle w:val="PL"/>
      </w:pPr>
      <w:r>
        <w:t xml:space="preserve">              $ref: '#/components/schemas/PacketErrorRate'</w:t>
      </w:r>
    </w:p>
    <w:p w14:paraId="307A8B80" w14:textId="77777777" w:rsidR="00A25744" w:rsidRDefault="00A25744" w:rsidP="00A25744">
      <w:pPr>
        <w:pStyle w:val="PL"/>
      </w:pPr>
      <w:r>
        <w:t xml:space="preserve">            averagingWindow:</w:t>
      </w:r>
    </w:p>
    <w:p w14:paraId="68467A60" w14:textId="77777777" w:rsidR="00A25744" w:rsidRDefault="00A25744" w:rsidP="00A25744">
      <w:pPr>
        <w:pStyle w:val="PL"/>
      </w:pPr>
      <w:r>
        <w:t xml:space="preserve">              type: integer</w:t>
      </w:r>
    </w:p>
    <w:p w14:paraId="72D19CA6" w14:textId="77777777" w:rsidR="00A25744" w:rsidRDefault="00A25744" w:rsidP="00A25744">
      <w:pPr>
        <w:pStyle w:val="PL"/>
      </w:pPr>
      <w:r>
        <w:t xml:space="preserve">            maximumDataBurstVolume:</w:t>
      </w:r>
    </w:p>
    <w:p w14:paraId="6E737C18" w14:textId="77777777" w:rsidR="00A25744" w:rsidRDefault="00A25744" w:rsidP="00A25744">
      <w:pPr>
        <w:pStyle w:val="PL"/>
      </w:pPr>
      <w:r>
        <w:t xml:space="preserve">              type: integer</w:t>
      </w:r>
    </w:p>
    <w:p w14:paraId="5F6CA538" w14:textId="77777777" w:rsidR="00A25744" w:rsidRDefault="00A25744" w:rsidP="00A25744">
      <w:pPr>
        <w:pStyle w:val="PL"/>
      </w:pPr>
      <w:r>
        <w:t xml:space="preserve">    FiveQICharacteristics-Multiple:</w:t>
      </w:r>
    </w:p>
    <w:p w14:paraId="660B42F6" w14:textId="77777777" w:rsidR="00A25744" w:rsidRDefault="00A25744" w:rsidP="00A25744">
      <w:pPr>
        <w:pStyle w:val="PL"/>
      </w:pPr>
      <w:r>
        <w:t xml:space="preserve">      type: array</w:t>
      </w:r>
    </w:p>
    <w:p w14:paraId="5914CD9A" w14:textId="77777777" w:rsidR="00A25744" w:rsidRDefault="00A25744" w:rsidP="00A25744">
      <w:pPr>
        <w:pStyle w:val="PL"/>
      </w:pPr>
      <w:r>
        <w:t xml:space="preserve">      items:</w:t>
      </w:r>
    </w:p>
    <w:p w14:paraId="0E207EEA" w14:textId="77777777" w:rsidR="00A25744" w:rsidRDefault="00A25744" w:rsidP="00A25744">
      <w:pPr>
        <w:pStyle w:val="PL"/>
      </w:pPr>
      <w:r>
        <w:t xml:space="preserve">        $ref: '#/components/schemas/FiveQICharacteristics-Single' </w:t>
      </w:r>
    </w:p>
    <w:p w14:paraId="0FB1950D" w14:textId="77777777" w:rsidR="00A25744" w:rsidRDefault="00A25744" w:rsidP="00A25744">
      <w:pPr>
        <w:pStyle w:val="PL"/>
      </w:pPr>
      <w:r>
        <w:t xml:space="preserve">    Configurable5QISet-Single:</w:t>
      </w:r>
    </w:p>
    <w:p w14:paraId="2AAFD67C" w14:textId="77777777" w:rsidR="00A25744" w:rsidRDefault="00A25744" w:rsidP="00A25744">
      <w:pPr>
        <w:pStyle w:val="PL"/>
      </w:pPr>
      <w:r>
        <w:t xml:space="preserve">      allOf:</w:t>
      </w:r>
    </w:p>
    <w:p w14:paraId="36C426D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1E11FC9D" w14:textId="77777777" w:rsidR="00A25744" w:rsidRDefault="00A25744" w:rsidP="00A25744">
      <w:pPr>
        <w:pStyle w:val="PL"/>
      </w:pPr>
      <w:r>
        <w:t xml:space="preserve">        - type: object</w:t>
      </w:r>
    </w:p>
    <w:p w14:paraId="3314E0F6" w14:textId="77777777" w:rsidR="00A25744" w:rsidRDefault="00A25744" w:rsidP="00A25744">
      <w:pPr>
        <w:pStyle w:val="PL"/>
      </w:pPr>
      <w:r>
        <w:t xml:space="preserve">          properties:</w:t>
      </w:r>
    </w:p>
    <w:p w14:paraId="4307139C" w14:textId="77777777" w:rsidR="00A25744" w:rsidRDefault="00A25744" w:rsidP="00A25744">
      <w:pPr>
        <w:pStyle w:val="PL"/>
      </w:pPr>
      <w:r>
        <w:t xml:space="preserve">            attributes:</w:t>
      </w:r>
    </w:p>
    <w:p w14:paraId="01882423" w14:textId="77777777" w:rsidR="00A25744" w:rsidRDefault="00A25744" w:rsidP="00A25744">
      <w:pPr>
        <w:pStyle w:val="PL"/>
      </w:pPr>
      <w:r>
        <w:t xml:space="preserve">              allOf:</w:t>
      </w:r>
    </w:p>
    <w:p w14:paraId="5EDF0BBC" w14:textId="77777777" w:rsidR="00A25744" w:rsidRDefault="00A25744" w:rsidP="00A25744">
      <w:pPr>
        <w:pStyle w:val="PL"/>
      </w:pPr>
      <w:r>
        <w:t xml:space="preserve">                - type: object</w:t>
      </w:r>
    </w:p>
    <w:p w14:paraId="2DD20DE8" w14:textId="77777777" w:rsidR="00A25744" w:rsidRDefault="00A25744" w:rsidP="00A25744">
      <w:pPr>
        <w:pStyle w:val="PL"/>
      </w:pPr>
      <w:r>
        <w:lastRenderedPageBreak/>
        <w:t xml:space="preserve">                  properties:</w:t>
      </w:r>
    </w:p>
    <w:p w14:paraId="6E6C3DB8" w14:textId="77777777" w:rsidR="00A25744" w:rsidRDefault="00A25744" w:rsidP="00A25744">
      <w:pPr>
        <w:pStyle w:val="PL"/>
      </w:pPr>
      <w:r>
        <w:t xml:space="preserve">                    configurable5QIs:</w:t>
      </w:r>
    </w:p>
    <w:p w14:paraId="49889DC6" w14:textId="77777777" w:rsidR="00A25744" w:rsidRDefault="00A25744" w:rsidP="00A25744">
      <w:pPr>
        <w:pStyle w:val="PL"/>
      </w:pPr>
      <w:r>
        <w:t xml:space="preserve">                      $ref: '#/components/schemas/FiveQICharacteristics-Multiple'  </w:t>
      </w:r>
    </w:p>
    <w:p w14:paraId="19199E5B" w14:textId="77777777" w:rsidR="00A25744" w:rsidRDefault="00A25744" w:rsidP="00A25744">
      <w:pPr>
        <w:pStyle w:val="PL"/>
      </w:pPr>
      <w:r>
        <w:t xml:space="preserve">   </w:t>
      </w:r>
    </w:p>
    <w:p w14:paraId="06DCD258" w14:textId="77777777" w:rsidR="00A25744" w:rsidRDefault="00A25744" w:rsidP="00A25744">
      <w:pPr>
        <w:pStyle w:val="PL"/>
      </w:pPr>
      <w:r>
        <w:t xml:space="preserve">    Dynamic5QISet-Single:</w:t>
      </w:r>
    </w:p>
    <w:p w14:paraId="607E1FCE" w14:textId="77777777" w:rsidR="00A25744" w:rsidRDefault="00A25744" w:rsidP="00A25744">
      <w:pPr>
        <w:pStyle w:val="PL"/>
      </w:pPr>
      <w:r>
        <w:t xml:space="preserve">      allOf:</w:t>
      </w:r>
    </w:p>
    <w:p w14:paraId="6197179F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C721D47" w14:textId="77777777" w:rsidR="00A25744" w:rsidRDefault="00A25744" w:rsidP="00A25744">
      <w:pPr>
        <w:pStyle w:val="PL"/>
      </w:pPr>
      <w:r>
        <w:t xml:space="preserve">        - type: object</w:t>
      </w:r>
    </w:p>
    <w:p w14:paraId="40DA29EC" w14:textId="77777777" w:rsidR="00A25744" w:rsidRDefault="00A25744" w:rsidP="00A25744">
      <w:pPr>
        <w:pStyle w:val="PL"/>
      </w:pPr>
      <w:r>
        <w:t xml:space="preserve">          properties:</w:t>
      </w:r>
    </w:p>
    <w:p w14:paraId="0C8729C4" w14:textId="77777777" w:rsidR="00A25744" w:rsidRDefault="00A25744" w:rsidP="00A25744">
      <w:pPr>
        <w:pStyle w:val="PL"/>
      </w:pPr>
      <w:r>
        <w:t xml:space="preserve">            attributes:</w:t>
      </w:r>
    </w:p>
    <w:p w14:paraId="3859EE50" w14:textId="77777777" w:rsidR="00A25744" w:rsidRDefault="00A25744" w:rsidP="00A25744">
      <w:pPr>
        <w:pStyle w:val="PL"/>
      </w:pPr>
      <w:r>
        <w:t xml:space="preserve">              allOf:</w:t>
      </w:r>
    </w:p>
    <w:p w14:paraId="6D18500C" w14:textId="77777777" w:rsidR="00A25744" w:rsidRDefault="00A25744" w:rsidP="00A25744">
      <w:pPr>
        <w:pStyle w:val="PL"/>
      </w:pPr>
      <w:r>
        <w:t xml:space="preserve">                - type: object</w:t>
      </w:r>
    </w:p>
    <w:p w14:paraId="58C3C628" w14:textId="77777777" w:rsidR="00A25744" w:rsidRDefault="00A25744" w:rsidP="00A25744">
      <w:pPr>
        <w:pStyle w:val="PL"/>
      </w:pPr>
      <w:r>
        <w:t xml:space="preserve">                  properties:</w:t>
      </w:r>
    </w:p>
    <w:p w14:paraId="6995D8A7" w14:textId="77777777" w:rsidR="00A25744" w:rsidRDefault="00A25744" w:rsidP="00A25744">
      <w:pPr>
        <w:pStyle w:val="PL"/>
      </w:pPr>
      <w:r>
        <w:t xml:space="preserve">                    dynamic5QIs:</w:t>
      </w:r>
    </w:p>
    <w:p w14:paraId="34A55CA1" w14:textId="77777777" w:rsidR="00A25744" w:rsidRDefault="00A25744" w:rsidP="00A25744">
      <w:pPr>
        <w:pStyle w:val="PL"/>
      </w:pPr>
      <w:r>
        <w:t xml:space="preserve">                      $ref: '#/components/schemas/FiveQICharacteristics-Multiple'                           </w:t>
      </w:r>
    </w:p>
    <w:p w14:paraId="46DF5DC9" w14:textId="77777777" w:rsidR="00A25744" w:rsidRDefault="00A25744" w:rsidP="00A25744">
      <w:pPr>
        <w:pStyle w:val="PL"/>
      </w:pPr>
      <w:r>
        <w:t xml:space="preserve">                      </w:t>
      </w:r>
    </w:p>
    <w:p w14:paraId="021DC4EF" w14:textId="77777777" w:rsidR="00A25744" w:rsidRDefault="00A25744" w:rsidP="00A25744">
      <w:pPr>
        <w:pStyle w:val="PL"/>
      </w:pPr>
      <w:r>
        <w:t xml:space="preserve">    GtpUPathQoSMonitoringControl-Single:</w:t>
      </w:r>
    </w:p>
    <w:p w14:paraId="4B18C14A" w14:textId="77777777" w:rsidR="00A25744" w:rsidRDefault="00A25744" w:rsidP="00A25744">
      <w:pPr>
        <w:pStyle w:val="PL"/>
      </w:pPr>
      <w:r>
        <w:t xml:space="preserve">      allOf:</w:t>
      </w:r>
    </w:p>
    <w:p w14:paraId="0FBC242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FC2D437" w14:textId="77777777" w:rsidR="00A25744" w:rsidRDefault="00A25744" w:rsidP="00A25744">
      <w:pPr>
        <w:pStyle w:val="PL"/>
      </w:pPr>
      <w:r>
        <w:t xml:space="preserve">        - type: object</w:t>
      </w:r>
    </w:p>
    <w:p w14:paraId="30540DBC" w14:textId="77777777" w:rsidR="00A25744" w:rsidRDefault="00A25744" w:rsidP="00A25744">
      <w:pPr>
        <w:pStyle w:val="PL"/>
      </w:pPr>
      <w:r>
        <w:t xml:space="preserve">          properties:</w:t>
      </w:r>
    </w:p>
    <w:p w14:paraId="239FB147" w14:textId="77777777" w:rsidR="00A25744" w:rsidRDefault="00A25744" w:rsidP="00A25744">
      <w:pPr>
        <w:pStyle w:val="PL"/>
      </w:pPr>
      <w:r>
        <w:t xml:space="preserve">            attributes:</w:t>
      </w:r>
    </w:p>
    <w:p w14:paraId="4060AB50" w14:textId="77777777" w:rsidR="00A25744" w:rsidRDefault="00A25744" w:rsidP="00A25744">
      <w:pPr>
        <w:pStyle w:val="PL"/>
      </w:pPr>
      <w:r>
        <w:t xml:space="preserve">              allOf:</w:t>
      </w:r>
    </w:p>
    <w:p w14:paraId="5798F095" w14:textId="77777777" w:rsidR="00A25744" w:rsidRDefault="00A25744" w:rsidP="00A25744">
      <w:pPr>
        <w:pStyle w:val="PL"/>
      </w:pPr>
      <w:r>
        <w:t xml:space="preserve">                - type: object</w:t>
      </w:r>
    </w:p>
    <w:p w14:paraId="215259C6" w14:textId="77777777" w:rsidR="00A25744" w:rsidRDefault="00A25744" w:rsidP="00A25744">
      <w:pPr>
        <w:pStyle w:val="PL"/>
      </w:pPr>
      <w:r>
        <w:t xml:space="preserve">                  properties:</w:t>
      </w:r>
    </w:p>
    <w:p w14:paraId="6F4ACC01" w14:textId="77777777" w:rsidR="00A25744" w:rsidRDefault="00A25744" w:rsidP="00A25744">
      <w:pPr>
        <w:pStyle w:val="PL"/>
      </w:pPr>
      <w:r>
        <w:t xml:space="preserve">                    gtpUPathQoSMonitoringState:</w:t>
      </w:r>
    </w:p>
    <w:p w14:paraId="238142B8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30E9462A" w14:textId="77777777" w:rsidR="00A25744" w:rsidRDefault="00A25744" w:rsidP="00A25744">
      <w:pPr>
        <w:pStyle w:val="PL"/>
      </w:pPr>
      <w:r>
        <w:t xml:space="preserve">                      enum:</w:t>
      </w:r>
    </w:p>
    <w:p w14:paraId="00359161" w14:textId="77777777" w:rsidR="00A25744" w:rsidRDefault="00A25744" w:rsidP="00A25744">
      <w:pPr>
        <w:pStyle w:val="PL"/>
      </w:pPr>
      <w:r>
        <w:t xml:space="preserve">                        - ENABLED</w:t>
      </w:r>
    </w:p>
    <w:p w14:paraId="2216DABB" w14:textId="77777777" w:rsidR="00A25744" w:rsidRDefault="00A25744" w:rsidP="00A25744">
      <w:pPr>
        <w:pStyle w:val="PL"/>
      </w:pPr>
      <w:r>
        <w:t xml:space="preserve">                        - DISABLED</w:t>
      </w:r>
    </w:p>
    <w:p w14:paraId="61D1FD04" w14:textId="77777777" w:rsidR="00A25744" w:rsidRDefault="00A25744" w:rsidP="00A25744">
      <w:pPr>
        <w:pStyle w:val="PL"/>
      </w:pPr>
      <w:r>
        <w:t xml:space="preserve">                    gtpUPathMonitoredSNSSAIs:</w:t>
      </w:r>
    </w:p>
    <w:p w14:paraId="4FE47CCF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B9502CB" w14:textId="77777777" w:rsidR="00A25744" w:rsidRDefault="00A25744" w:rsidP="00A25744">
      <w:pPr>
        <w:pStyle w:val="PL"/>
      </w:pPr>
      <w:r>
        <w:t xml:space="preserve">                      items:</w:t>
      </w:r>
    </w:p>
    <w:p w14:paraId="6E98E74E" w14:textId="77777777" w:rsidR="00A25744" w:rsidRDefault="00A25744" w:rsidP="00A25744">
      <w:pPr>
        <w:pStyle w:val="PL"/>
      </w:pPr>
      <w:r>
        <w:t xml:space="preserve">                        $ref: 'TS28541_NrNrm.yaml#/components/schemas/Snssai'</w:t>
      </w:r>
    </w:p>
    <w:p w14:paraId="7AEE9910" w14:textId="77777777" w:rsidR="00A25744" w:rsidRDefault="00A25744" w:rsidP="00A25744">
      <w:pPr>
        <w:pStyle w:val="PL"/>
      </w:pPr>
      <w:r>
        <w:t xml:space="preserve">                    monitoredDSCPs:</w:t>
      </w:r>
    </w:p>
    <w:p w14:paraId="2E72F339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0AE9A7A7" w14:textId="77777777" w:rsidR="00A25744" w:rsidRDefault="00A25744" w:rsidP="00A25744">
      <w:pPr>
        <w:pStyle w:val="PL"/>
      </w:pPr>
      <w:r>
        <w:t xml:space="preserve">                      items:</w:t>
      </w:r>
    </w:p>
    <w:p w14:paraId="40D17242" w14:textId="77777777" w:rsidR="00A25744" w:rsidRDefault="00A25744" w:rsidP="00A25744">
      <w:pPr>
        <w:pStyle w:val="PL"/>
      </w:pPr>
      <w:r>
        <w:t xml:space="preserve">                        type: integer</w:t>
      </w:r>
    </w:p>
    <w:p w14:paraId="3E19177B" w14:textId="77777777" w:rsidR="00A25744" w:rsidRDefault="00A25744" w:rsidP="00A25744">
      <w:pPr>
        <w:pStyle w:val="PL"/>
      </w:pPr>
      <w:r>
        <w:t xml:space="preserve">                        minimum: 0</w:t>
      </w:r>
    </w:p>
    <w:p w14:paraId="63A6AACA" w14:textId="77777777" w:rsidR="00A25744" w:rsidRDefault="00A25744" w:rsidP="00A25744">
      <w:pPr>
        <w:pStyle w:val="PL"/>
      </w:pPr>
      <w:r>
        <w:t xml:space="preserve">                        maximum: 255</w:t>
      </w:r>
    </w:p>
    <w:p w14:paraId="0BF2F0CF" w14:textId="77777777" w:rsidR="00A25744" w:rsidRDefault="00A25744" w:rsidP="00A25744">
      <w:pPr>
        <w:pStyle w:val="PL"/>
      </w:pPr>
      <w:r>
        <w:t xml:space="preserve">                    isEventTriggeredGtpUPathMonitoringSupported:</w:t>
      </w:r>
    </w:p>
    <w:p w14:paraId="020CFE7C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478B80E3" w14:textId="77777777" w:rsidR="00A25744" w:rsidRDefault="00A25744" w:rsidP="00A25744">
      <w:pPr>
        <w:pStyle w:val="PL"/>
      </w:pPr>
      <w:r>
        <w:t xml:space="preserve">                    isPeriodicGtpUMonitoringSupported:</w:t>
      </w:r>
    </w:p>
    <w:p w14:paraId="4DDC53E4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188B30FD" w14:textId="77777777" w:rsidR="00A25744" w:rsidRDefault="00A25744" w:rsidP="00A25744">
      <w:pPr>
        <w:pStyle w:val="PL"/>
      </w:pPr>
      <w:r>
        <w:t xml:space="preserve">                    isImmediateGtpUMonitoringSupported:</w:t>
      </w:r>
    </w:p>
    <w:p w14:paraId="2EE3279D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5B73735F" w14:textId="77777777" w:rsidR="00A25744" w:rsidRDefault="00A25744" w:rsidP="00A25744">
      <w:pPr>
        <w:pStyle w:val="PL"/>
      </w:pPr>
      <w:r>
        <w:t xml:space="preserve">                    gtpUPathDelayThresholds:</w:t>
      </w:r>
    </w:p>
    <w:p w14:paraId="771DEC55" w14:textId="77777777" w:rsidR="00A25744" w:rsidRDefault="00A25744" w:rsidP="00A25744">
      <w:pPr>
        <w:pStyle w:val="PL"/>
      </w:pPr>
      <w:r>
        <w:t xml:space="preserve">                      $ref: '#/components/schemas/GtpUPathDelayThresholdsType'</w:t>
      </w:r>
    </w:p>
    <w:p w14:paraId="52007D80" w14:textId="77777777" w:rsidR="00A25744" w:rsidRDefault="00A25744" w:rsidP="00A25744">
      <w:pPr>
        <w:pStyle w:val="PL"/>
      </w:pPr>
      <w:r>
        <w:t xml:space="preserve">                    gtpUPathMinimumWaitTime:</w:t>
      </w:r>
    </w:p>
    <w:p w14:paraId="77DB84D1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3B8346A7" w14:textId="77777777" w:rsidR="00A25744" w:rsidRDefault="00A25744" w:rsidP="00A25744">
      <w:pPr>
        <w:pStyle w:val="PL"/>
      </w:pPr>
      <w:r>
        <w:t xml:space="preserve">                    gtpUPathMeasurementPeriod:</w:t>
      </w:r>
    </w:p>
    <w:p w14:paraId="363A50E8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763E9EC2" w14:textId="77777777" w:rsidR="00A25744" w:rsidRDefault="00A25744" w:rsidP="00A25744">
      <w:pPr>
        <w:pStyle w:val="PL"/>
      </w:pPr>
    </w:p>
    <w:p w14:paraId="5B5D6772" w14:textId="77777777" w:rsidR="00A25744" w:rsidRDefault="00A25744" w:rsidP="00A25744">
      <w:pPr>
        <w:pStyle w:val="PL"/>
      </w:pPr>
      <w:r>
        <w:t xml:space="preserve">    QFQoSMonitoringControl-Single:</w:t>
      </w:r>
    </w:p>
    <w:p w14:paraId="29565AB4" w14:textId="77777777" w:rsidR="00A25744" w:rsidRDefault="00A25744" w:rsidP="00A25744">
      <w:pPr>
        <w:pStyle w:val="PL"/>
      </w:pPr>
      <w:r>
        <w:t xml:space="preserve">      allOf:</w:t>
      </w:r>
    </w:p>
    <w:p w14:paraId="70E28082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3C68E241" w14:textId="77777777" w:rsidR="00A25744" w:rsidRDefault="00A25744" w:rsidP="00A25744">
      <w:pPr>
        <w:pStyle w:val="PL"/>
      </w:pPr>
      <w:r>
        <w:t xml:space="preserve">        - type: object</w:t>
      </w:r>
    </w:p>
    <w:p w14:paraId="1EBCA82A" w14:textId="77777777" w:rsidR="00A25744" w:rsidRDefault="00A25744" w:rsidP="00A25744">
      <w:pPr>
        <w:pStyle w:val="PL"/>
      </w:pPr>
      <w:r>
        <w:t xml:space="preserve">          properties:</w:t>
      </w:r>
    </w:p>
    <w:p w14:paraId="468C10D9" w14:textId="77777777" w:rsidR="00A25744" w:rsidRDefault="00A25744" w:rsidP="00A25744">
      <w:pPr>
        <w:pStyle w:val="PL"/>
      </w:pPr>
      <w:r>
        <w:t xml:space="preserve">            attributes:</w:t>
      </w:r>
    </w:p>
    <w:p w14:paraId="066F3A83" w14:textId="77777777" w:rsidR="00A25744" w:rsidRDefault="00A25744" w:rsidP="00A25744">
      <w:pPr>
        <w:pStyle w:val="PL"/>
      </w:pPr>
      <w:r>
        <w:t xml:space="preserve">              allOf:</w:t>
      </w:r>
    </w:p>
    <w:p w14:paraId="742479B8" w14:textId="77777777" w:rsidR="00A25744" w:rsidRDefault="00A25744" w:rsidP="00A25744">
      <w:pPr>
        <w:pStyle w:val="PL"/>
      </w:pPr>
      <w:r>
        <w:t xml:space="preserve">                - type: object</w:t>
      </w:r>
    </w:p>
    <w:p w14:paraId="365E88A5" w14:textId="77777777" w:rsidR="00A25744" w:rsidRDefault="00A25744" w:rsidP="00A25744">
      <w:pPr>
        <w:pStyle w:val="PL"/>
      </w:pPr>
      <w:r>
        <w:t xml:space="preserve">                  properties:</w:t>
      </w:r>
    </w:p>
    <w:p w14:paraId="63AD0512" w14:textId="77777777" w:rsidR="00A25744" w:rsidRDefault="00A25744" w:rsidP="00A25744">
      <w:pPr>
        <w:pStyle w:val="PL"/>
      </w:pPr>
      <w:r>
        <w:t xml:space="preserve">                    qFQoSMonitoringState:</w:t>
      </w:r>
    </w:p>
    <w:p w14:paraId="7FA8694A" w14:textId="77777777" w:rsidR="00A25744" w:rsidRDefault="00A25744" w:rsidP="00A25744">
      <w:pPr>
        <w:pStyle w:val="PL"/>
      </w:pPr>
      <w:r>
        <w:t xml:space="preserve">                      type: string</w:t>
      </w:r>
    </w:p>
    <w:p w14:paraId="7ADC2F58" w14:textId="77777777" w:rsidR="00A25744" w:rsidRDefault="00A25744" w:rsidP="00A25744">
      <w:pPr>
        <w:pStyle w:val="PL"/>
      </w:pPr>
      <w:r>
        <w:t xml:space="preserve">                      enum:</w:t>
      </w:r>
    </w:p>
    <w:p w14:paraId="6C113FB9" w14:textId="77777777" w:rsidR="00A25744" w:rsidRDefault="00A25744" w:rsidP="00A25744">
      <w:pPr>
        <w:pStyle w:val="PL"/>
      </w:pPr>
      <w:r>
        <w:t xml:space="preserve">                        - ENABLED</w:t>
      </w:r>
    </w:p>
    <w:p w14:paraId="6CC686AD" w14:textId="77777777" w:rsidR="00A25744" w:rsidRDefault="00A25744" w:rsidP="00A25744">
      <w:pPr>
        <w:pStyle w:val="PL"/>
      </w:pPr>
      <w:r>
        <w:t xml:space="preserve">                        - DISABLED</w:t>
      </w:r>
    </w:p>
    <w:p w14:paraId="17299F66" w14:textId="77777777" w:rsidR="00A25744" w:rsidRDefault="00A25744" w:rsidP="00A25744">
      <w:pPr>
        <w:pStyle w:val="PL"/>
      </w:pPr>
      <w:r>
        <w:t xml:space="preserve">                    qFMonitoredSNSSAIs:</w:t>
      </w:r>
    </w:p>
    <w:p w14:paraId="32D4CBF8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28A1C09D" w14:textId="77777777" w:rsidR="00A25744" w:rsidRDefault="00A25744" w:rsidP="00A25744">
      <w:pPr>
        <w:pStyle w:val="PL"/>
      </w:pPr>
      <w:r>
        <w:t xml:space="preserve">                      items:</w:t>
      </w:r>
    </w:p>
    <w:p w14:paraId="60670081" w14:textId="77777777" w:rsidR="00A25744" w:rsidRDefault="00A25744" w:rsidP="00A25744">
      <w:pPr>
        <w:pStyle w:val="PL"/>
      </w:pPr>
      <w:r>
        <w:t xml:space="preserve">                        $ref: 'TS28541_NrNrm.yaml#/components/schemas/Snssai'</w:t>
      </w:r>
    </w:p>
    <w:p w14:paraId="6A8B3AEA" w14:textId="77777777" w:rsidR="00A25744" w:rsidRDefault="00A25744" w:rsidP="00A25744">
      <w:pPr>
        <w:pStyle w:val="PL"/>
      </w:pPr>
      <w:r>
        <w:t xml:space="preserve">                    qFMonitored5QIs:</w:t>
      </w:r>
    </w:p>
    <w:p w14:paraId="7A600BFB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51B88861" w14:textId="77777777" w:rsidR="00A25744" w:rsidRDefault="00A25744" w:rsidP="00A25744">
      <w:pPr>
        <w:pStyle w:val="PL"/>
      </w:pPr>
      <w:r>
        <w:t xml:space="preserve">                      items:</w:t>
      </w:r>
    </w:p>
    <w:p w14:paraId="2F54D62B" w14:textId="77777777" w:rsidR="00A25744" w:rsidRDefault="00A25744" w:rsidP="00A25744">
      <w:pPr>
        <w:pStyle w:val="PL"/>
      </w:pPr>
      <w:r>
        <w:t xml:space="preserve">                        type: integer</w:t>
      </w:r>
    </w:p>
    <w:p w14:paraId="64A8FCCC" w14:textId="77777777" w:rsidR="00A25744" w:rsidRDefault="00A25744" w:rsidP="00A25744">
      <w:pPr>
        <w:pStyle w:val="PL"/>
      </w:pPr>
      <w:r>
        <w:t xml:space="preserve">                        minimum: 0</w:t>
      </w:r>
    </w:p>
    <w:p w14:paraId="41F6FB65" w14:textId="77777777" w:rsidR="00A25744" w:rsidRDefault="00A25744" w:rsidP="00A25744">
      <w:pPr>
        <w:pStyle w:val="PL"/>
      </w:pPr>
      <w:r>
        <w:t xml:space="preserve">                        maximum: 255</w:t>
      </w:r>
    </w:p>
    <w:p w14:paraId="3B173100" w14:textId="77777777" w:rsidR="00A25744" w:rsidRDefault="00A25744" w:rsidP="00A25744">
      <w:pPr>
        <w:pStyle w:val="PL"/>
      </w:pPr>
      <w:r>
        <w:t xml:space="preserve">                    isEventTriggeredQFMonitoringSupported:</w:t>
      </w:r>
    </w:p>
    <w:p w14:paraId="03BFA8A4" w14:textId="77777777" w:rsidR="00A25744" w:rsidRDefault="00A25744" w:rsidP="00A25744">
      <w:pPr>
        <w:pStyle w:val="PL"/>
      </w:pPr>
      <w:r>
        <w:lastRenderedPageBreak/>
        <w:t xml:space="preserve">                      type: boolean</w:t>
      </w:r>
    </w:p>
    <w:p w14:paraId="6AB554AC" w14:textId="77777777" w:rsidR="00A25744" w:rsidRDefault="00A25744" w:rsidP="00A25744">
      <w:pPr>
        <w:pStyle w:val="PL"/>
      </w:pPr>
      <w:r>
        <w:t xml:space="preserve">                    isPeriodicQFMonitoringSupported:</w:t>
      </w:r>
    </w:p>
    <w:p w14:paraId="497E340F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099FFAAB" w14:textId="77777777" w:rsidR="00A25744" w:rsidRDefault="00A25744" w:rsidP="00A25744">
      <w:pPr>
        <w:pStyle w:val="PL"/>
      </w:pPr>
      <w:r>
        <w:t xml:space="preserve">                    isSessionReleasedQFMonitoringSupported:</w:t>
      </w:r>
    </w:p>
    <w:p w14:paraId="59603614" w14:textId="77777777" w:rsidR="00A25744" w:rsidRDefault="00A25744" w:rsidP="00A25744">
      <w:pPr>
        <w:pStyle w:val="PL"/>
      </w:pPr>
      <w:r>
        <w:t xml:space="preserve">                      type: boolean</w:t>
      </w:r>
    </w:p>
    <w:p w14:paraId="5B0793CD" w14:textId="77777777" w:rsidR="00A25744" w:rsidRDefault="00A25744" w:rsidP="00A25744">
      <w:pPr>
        <w:pStyle w:val="PL"/>
      </w:pPr>
      <w:r>
        <w:t xml:space="preserve">                    qFPacketDelayThresholds:</w:t>
      </w:r>
    </w:p>
    <w:p w14:paraId="4CBE06F3" w14:textId="77777777" w:rsidR="00A25744" w:rsidRDefault="00A25744" w:rsidP="00A25744">
      <w:pPr>
        <w:pStyle w:val="PL"/>
      </w:pPr>
      <w:r>
        <w:t xml:space="preserve">                      $ref: '#/components/schemas/QFPacketDelayThresholdsType'</w:t>
      </w:r>
    </w:p>
    <w:p w14:paraId="311D6C33" w14:textId="77777777" w:rsidR="00A25744" w:rsidRDefault="00A25744" w:rsidP="00A25744">
      <w:pPr>
        <w:pStyle w:val="PL"/>
      </w:pPr>
      <w:r>
        <w:t xml:space="preserve">                    qFMinimumWaitTime:</w:t>
      </w:r>
    </w:p>
    <w:p w14:paraId="50CCA4C9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55DA9F11" w14:textId="77777777" w:rsidR="00A25744" w:rsidRDefault="00A25744" w:rsidP="00A25744">
      <w:pPr>
        <w:pStyle w:val="PL"/>
      </w:pPr>
      <w:r>
        <w:t xml:space="preserve">                    qFMeasurementPeriod:</w:t>
      </w:r>
    </w:p>
    <w:p w14:paraId="3F15262B" w14:textId="77777777" w:rsidR="00A25744" w:rsidRDefault="00A25744" w:rsidP="00A25744">
      <w:pPr>
        <w:pStyle w:val="PL"/>
      </w:pPr>
      <w:r>
        <w:t xml:space="preserve">                      type: integer</w:t>
      </w:r>
    </w:p>
    <w:p w14:paraId="2966150B" w14:textId="77777777" w:rsidR="00A25744" w:rsidRDefault="00A25744" w:rsidP="00A25744">
      <w:pPr>
        <w:pStyle w:val="PL"/>
      </w:pPr>
    </w:p>
    <w:p w14:paraId="4C41FD2B" w14:textId="77777777" w:rsidR="00A25744" w:rsidRDefault="00A25744" w:rsidP="00A25744">
      <w:pPr>
        <w:pStyle w:val="PL"/>
      </w:pPr>
      <w:r>
        <w:t xml:space="preserve">    PredefinedPccRuleSet-Single:</w:t>
      </w:r>
    </w:p>
    <w:p w14:paraId="1A9A40FA" w14:textId="77777777" w:rsidR="00A25744" w:rsidRDefault="00A25744" w:rsidP="00A25744">
      <w:pPr>
        <w:pStyle w:val="PL"/>
      </w:pPr>
      <w:r>
        <w:t xml:space="preserve">      allOf:</w:t>
      </w:r>
    </w:p>
    <w:p w14:paraId="2ABB6EF1" w14:textId="77777777" w:rsidR="00A25744" w:rsidRDefault="00A25744" w:rsidP="00A25744">
      <w:pPr>
        <w:pStyle w:val="PL"/>
      </w:pPr>
      <w:r>
        <w:t xml:space="preserve">        - $ref: 'TS28623_GenericNrm.yaml#/components/schemas/Top'</w:t>
      </w:r>
    </w:p>
    <w:p w14:paraId="739BEF43" w14:textId="77777777" w:rsidR="00A25744" w:rsidRDefault="00A25744" w:rsidP="00A25744">
      <w:pPr>
        <w:pStyle w:val="PL"/>
      </w:pPr>
      <w:r>
        <w:t xml:space="preserve">        - type: object</w:t>
      </w:r>
    </w:p>
    <w:p w14:paraId="4036C3C4" w14:textId="77777777" w:rsidR="00A25744" w:rsidRDefault="00A25744" w:rsidP="00A25744">
      <w:pPr>
        <w:pStyle w:val="PL"/>
      </w:pPr>
      <w:r>
        <w:t xml:space="preserve">          properties:</w:t>
      </w:r>
    </w:p>
    <w:p w14:paraId="10011BBC" w14:textId="77777777" w:rsidR="00A25744" w:rsidRDefault="00A25744" w:rsidP="00A25744">
      <w:pPr>
        <w:pStyle w:val="PL"/>
      </w:pPr>
      <w:r>
        <w:t xml:space="preserve">            attributes:</w:t>
      </w:r>
    </w:p>
    <w:p w14:paraId="1591B37F" w14:textId="77777777" w:rsidR="00A25744" w:rsidRDefault="00A25744" w:rsidP="00A25744">
      <w:pPr>
        <w:pStyle w:val="PL"/>
      </w:pPr>
      <w:r>
        <w:t xml:space="preserve">              allOf:</w:t>
      </w:r>
    </w:p>
    <w:p w14:paraId="119FCB75" w14:textId="77777777" w:rsidR="00A25744" w:rsidRDefault="00A25744" w:rsidP="00A25744">
      <w:pPr>
        <w:pStyle w:val="PL"/>
      </w:pPr>
      <w:r>
        <w:t xml:space="preserve">                - type: object</w:t>
      </w:r>
    </w:p>
    <w:p w14:paraId="3A4D0372" w14:textId="77777777" w:rsidR="00A25744" w:rsidRDefault="00A25744" w:rsidP="00A25744">
      <w:pPr>
        <w:pStyle w:val="PL"/>
      </w:pPr>
      <w:r>
        <w:t xml:space="preserve">                  properties:</w:t>
      </w:r>
    </w:p>
    <w:p w14:paraId="378A123E" w14:textId="77777777" w:rsidR="00A25744" w:rsidRDefault="00A25744" w:rsidP="00A25744">
      <w:pPr>
        <w:pStyle w:val="PL"/>
      </w:pPr>
      <w:r>
        <w:t xml:space="preserve">                    predefinedPccRules:</w:t>
      </w:r>
    </w:p>
    <w:p w14:paraId="46EAA898" w14:textId="77777777" w:rsidR="00A25744" w:rsidRDefault="00A25744" w:rsidP="00A25744">
      <w:pPr>
        <w:pStyle w:val="PL"/>
      </w:pPr>
      <w:r>
        <w:t xml:space="preserve">                      type: array</w:t>
      </w:r>
    </w:p>
    <w:p w14:paraId="3352A16B" w14:textId="77777777" w:rsidR="00A25744" w:rsidRDefault="00A25744" w:rsidP="00A25744">
      <w:pPr>
        <w:pStyle w:val="PL"/>
      </w:pPr>
      <w:r>
        <w:t xml:space="preserve">                      items:</w:t>
      </w:r>
    </w:p>
    <w:p w14:paraId="04074351" w14:textId="77777777" w:rsidR="00A25744" w:rsidRDefault="00A25744" w:rsidP="00A25744">
      <w:pPr>
        <w:pStyle w:val="PL"/>
      </w:pPr>
      <w:r>
        <w:t xml:space="preserve">                        $ref: '#/components/schemas/PccRule'                           </w:t>
      </w:r>
    </w:p>
    <w:p w14:paraId="25AE2BCE" w14:textId="77777777" w:rsidR="00A25744" w:rsidRDefault="00A25744" w:rsidP="00A25744">
      <w:pPr>
        <w:pStyle w:val="PL"/>
      </w:pPr>
    </w:p>
    <w:p w14:paraId="25D34C36" w14:textId="77777777" w:rsidR="00A25744" w:rsidRDefault="00A25744" w:rsidP="00A25744">
      <w:pPr>
        <w:pStyle w:val="PL"/>
      </w:pPr>
      <w:r>
        <w:t>#-------- Definition of JSON arrays for name-contained IOCs ----------------------</w:t>
      </w:r>
    </w:p>
    <w:p w14:paraId="361F8D4F" w14:textId="77777777" w:rsidR="00A25744" w:rsidRDefault="00A25744" w:rsidP="00A25744">
      <w:pPr>
        <w:pStyle w:val="PL"/>
      </w:pPr>
    </w:p>
    <w:p w14:paraId="737CD36E" w14:textId="77777777" w:rsidR="00A25744" w:rsidRDefault="00A25744" w:rsidP="00A25744">
      <w:pPr>
        <w:pStyle w:val="PL"/>
      </w:pPr>
      <w:r>
        <w:t xml:space="preserve">    SubNetwork-Multiple:</w:t>
      </w:r>
    </w:p>
    <w:p w14:paraId="16C82AF5" w14:textId="77777777" w:rsidR="00A25744" w:rsidRDefault="00A25744" w:rsidP="00A25744">
      <w:pPr>
        <w:pStyle w:val="PL"/>
      </w:pPr>
      <w:r>
        <w:t xml:space="preserve">      type: array</w:t>
      </w:r>
    </w:p>
    <w:p w14:paraId="1824C68F" w14:textId="77777777" w:rsidR="00A25744" w:rsidRDefault="00A25744" w:rsidP="00A25744">
      <w:pPr>
        <w:pStyle w:val="PL"/>
      </w:pPr>
      <w:r>
        <w:t xml:space="preserve">      items:</w:t>
      </w:r>
    </w:p>
    <w:p w14:paraId="55E20F59" w14:textId="77777777" w:rsidR="00A25744" w:rsidRDefault="00A25744" w:rsidP="00A25744">
      <w:pPr>
        <w:pStyle w:val="PL"/>
      </w:pPr>
      <w:r>
        <w:t xml:space="preserve">        $ref: '#/components/schemas/SubNetwork-Single'</w:t>
      </w:r>
    </w:p>
    <w:p w14:paraId="5C73BA66" w14:textId="77777777" w:rsidR="00A25744" w:rsidRDefault="00A25744" w:rsidP="00A25744">
      <w:pPr>
        <w:pStyle w:val="PL"/>
      </w:pPr>
      <w:r>
        <w:t xml:space="preserve">    ManagedElement-Multiple:</w:t>
      </w:r>
    </w:p>
    <w:p w14:paraId="5EC2B890" w14:textId="77777777" w:rsidR="00A25744" w:rsidRDefault="00A25744" w:rsidP="00A25744">
      <w:pPr>
        <w:pStyle w:val="PL"/>
      </w:pPr>
      <w:r>
        <w:t xml:space="preserve">      type: array</w:t>
      </w:r>
    </w:p>
    <w:p w14:paraId="6F2F6086" w14:textId="77777777" w:rsidR="00A25744" w:rsidRDefault="00A25744" w:rsidP="00A25744">
      <w:pPr>
        <w:pStyle w:val="PL"/>
      </w:pPr>
      <w:r>
        <w:t xml:space="preserve">      items:</w:t>
      </w:r>
    </w:p>
    <w:p w14:paraId="0796EA52" w14:textId="77777777" w:rsidR="00A25744" w:rsidRDefault="00A25744" w:rsidP="00A25744">
      <w:pPr>
        <w:pStyle w:val="PL"/>
      </w:pPr>
      <w:r>
        <w:t xml:space="preserve">        $ref: '#/components/schemas/ManagedElement-Single'</w:t>
      </w:r>
    </w:p>
    <w:p w14:paraId="43A80629" w14:textId="77777777" w:rsidR="00A25744" w:rsidRDefault="00A25744" w:rsidP="00A25744">
      <w:pPr>
        <w:pStyle w:val="PL"/>
      </w:pPr>
      <w:r>
        <w:t xml:space="preserve">    AmfFunction-Multiple:</w:t>
      </w:r>
    </w:p>
    <w:p w14:paraId="2001197B" w14:textId="77777777" w:rsidR="00A25744" w:rsidRDefault="00A25744" w:rsidP="00A25744">
      <w:pPr>
        <w:pStyle w:val="PL"/>
      </w:pPr>
      <w:r>
        <w:t xml:space="preserve">      type: array</w:t>
      </w:r>
    </w:p>
    <w:p w14:paraId="653B3B34" w14:textId="77777777" w:rsidR="00A25744" w:rsidRDefault="00A25744" w:rsidP="00A25744">
      <w:pPr>
        <w:pStyle w:val="PL"/>
      </w:pPr>
      <w:r>
        <w:t xml:space="preserve">      items:</w:t>
      </w:r>
    </w:p>
    <w:p w14:paraId="2C5B2A96" w14:textId="77777777" w:rsidR="00A25744" w:rsidRDefault="00A25744" w:rsidP="00A25744">
      <w:pPr>
        <w:pStyle w:val="PL"/>
      </w:pPr>
      <w:r>
        <w:t xml:space="preserve">        $ref: '#/components/schemas/AmfFunction-Single'</w:t>
      </w:r>
    </w:p>
    <w:p w14:paraId="407D7729" w14:textId="77777777" w:rsidR="00A25744" w:rsidRDefault="00A25744" w:rsidP="00A25744">
      <w:pPr>
        <w:pStyle w:val="PL"/>
      </w:pPr>
      <w:r>
        <w:t xml:space="preserve">    SmfFunction-Multiple:</w:t>
      </w:r>
    </w:p>
    <w:p w14:paraId="2851425A" w14:textId="77777777" w:rsidR="00A25744" w:rsidRDefault="00A25744" w:rsidP="00A25744">
      <w:pPr>
        <w:pStyle w:val="PL"/>
      </w:pPr>
      <w:r>
        <w:t xml:space="preserve">      type: array</w:t>
      </w:r>
    </w:p>
    <w:p w14:paraId="506B4418" w14:textId="77777777" w:rsidR="00A25744" w:rsidRDefault="00A25744" w:rsidP="00A25744">
      <w:pPr>
        <w:pStyle w:val="PL"/>
      </w:pPr>
      <w:r>
        <w:t xml:space="preserve">      items:</w:t>
      </w:r>
    </w:p>
    <w:p w14:paraId="3E203EE9" w14:textId="77777777" w:rsidR="00A25744" w:rsidRDefault="00A25744" w:rsidP="00A25744">
      <w:pPr>
        <w:pStyle w:val="PL"/>
      </w:pPr>
      <w:r>
        <w:t xml:space="preserve">        $ref: '#/components/schemas/SmfFunction-Single'</w:t>
      </w:r>
    </w:p>
    <w:p w14:paraId="761A4396" w14:textId="77777777" w:rsidR="00A25744" w:rsidRDefault="00A25744" w:rsidP="00A25744">
      <w:pPr>
        <w:pStyle w:val="PL"/>
      </w:pPr>
      <w:r>
        <w:t xml:space="preserve">    UpfFunction-Multiple:</w:t>
      </w:r>
    </w:p>
    <w:p w14:paraId="689FD49D" w14:textId="77777777" w:rsidR="00A25744" w:rsidRDefault="00A25744" w:rsidP="00A25744">
      <w:pPr>
        <w:pStyle w:val="PL"/>
      </w:pPr>
      <w:r>
        <w:t xml:space="preserve">      type: array</w:t>
      </w:r>
    </w:p>
    <w:p w14:paraId="56AC8671" w14:textId="77777777" w:rsidR="00A25744" w:rsidRDefault="00A25744" w:rsidP="00A25744">
      <w:pPr>
        <w:pStyle w:val="PL"/>
      </w:pPr>
      <w:r>
        <w:t xml:space="preserve">      items:</w:t>
      </w:r>
    </w:p>
    <w:p w14:paraId="33AE7D1C" w14:textId="77777777" w:rsidR="00A25744" w:rsidRDefault="00A25744" w:rsidP="00A25744">
      <w:pPr>
        <w:pStyle w:val="PL"/>
      </w:pPr>
      <w:r>
        <w:t xml:space="preserve">        $ref: '#/components/schemas/UpfFunction-Single'</w:t>
      </w:r>
    </w:p>
    <w:p w14:paraId="48026FC4" w14:textId="77777777" w:rsidR="00A25744" w:rsidRDefault="00A25744" w:rsidP="00A25744">
      <w:pPr>
        <w:pStyle w:val="PL"/>
      </w:pPr>
      <w:r>
        <w:t xml:space="preserve">    N3iwfFunction-Multiple:</w:t>
      </w:r>
    </w:p>
    <w:p w14:paraId="20868ED1" w14:textId="77777777" w:rsidR="00A25744" w:rsidRDefault="00A25744" w:rsidP="00A25744">
      <w:pPr>
        <w:pStyle w:val="PL"/>
      </w:pPr>
      <w:r>
        <w:t xml:space="preserve">      type: array</w:t>
      </w:r>
    </w:p>
    <w:p w14:paraId="6521AEE2" w14:textId="77777777" w:rsidR="00A25744" w:rsidRDefault="00A25744" w:rsidP="00A25744">
      <w:pPr>
        <w:pStyle w:val="PL"/>
      </w:pPr>
      <w:r>
        <w:t xml:space="preserve">      items:</w:t>
      </w:r>
    </w:p>
    <w:p w14:paraId="583EEE77" w14:textId="77777777" w:rsidR="00A25744" w:rsidRDefault="00A25744" w:rsidP="00A25744">
      <w:pPr>
        <w:pStyle w:val="PL"/>
      </w:pPr>
      <w:r>
        <w:t xml:space="preserve">        $ref: '#/components/schemas/N3iwfFunction-Single'</w:t>
      </w:r>
    </w:p>
    <w:p w14:paraId="014F2752" w14:textId="77777777" w:rsidR="00A25744" w:rsidRDefault="00A25744" w:rsidP="00A25744">
      <w:pPr>
        <w:pStyle w:val="PL"/>
      </w:pPr>
      <w:r>
        <w:t xml:space="preserve">    PcfFunction-Multiple:</w:t>
      </w:r>
    </w:p>
    <w:p w14:paraId="54A43155" w14:textId="77777777" w:rsidR="00A25744" w:rsidRDefault="00A25744" w:rsidP="00A25744">
      <w:pPr>
        <w:pStyle w:val="PL"/>
      </w:pPr>
      <w:r>
        <w:t xml:space="preserve">      type: array</w:t>
      </w:r>
    </w:p>
    <w:p w14:paraId="3A055ABA" w14:textId="77777777" w:rsidR="00A25744" w:rsidRDefault="00A25744" w:rsidP="00A25744">
      <w:pPr>
        <w:pStyle w:val="PL"/>
      </w:pPr>
      <w:r>
        <w:t xml:space="preserve">      items:</w:t>
      </w:r>
    </w:p>
    <w:p w14:paraId="7A76767F" w14:textId="77777777" w:rsidR="00A25744" w:rsidRDefault="00A25744" w:rsidP="00A25744">
      <w:pPr>
        <w:pStyle w:val="PL"/>
      </w:pPr>
      <w:r>
        <w:t xml:space="preserve">        $ref: '#/components/schemas/PcfFunction-Single'</w:t>
      </w:r>
    </w:p>
    <w:p w14:paraId="2DACD9AD" w14:textId="77777777" w:rsidR="00A25744" w:rsidRDefault="00A25744" w:rsidP="00A25744">
      <w:pPr>
        <w:pStyle w:val="PL"/>
      </w:pPr>
      <w:r>
        <w:t xml:space="preserve">    AusfFunction-Multiple:</w:t>
      </w:r>
    </w:p>
    <w:p w14:paraId="5B279F48" w14:textId="77777777" w:rsidR="00A25744" w:rsidRDefault="00A25744" w:rsidP="00A25744">
      <w:pPr>
        <w:pStyle w:val="PL"/>
      </w:pPr>
      <w:r>
        <w:t xml:space="preserve">      type: array</w:t>
      </w:r>
    </w:p>
    <w:p w14:paraId="1A167A68" w14:textId="77777777" w:rsidR="00A25744" w:rsidRDefault="00A25744" w:rsidP="00A25744">
      <w:pPr>
        <w:pStyle w:val="PL"/>
      </w:pPr>
      <w:r>
        <w:t xml:space="preserve">      items:</w:t>
      </w:r>
    </w:p>
    <w:p w14:paraId="6B6294D0" w14:textId="77777777" w:rsidR="00A25744" w:rsidRDefault="00A25744" w:rsidP="00A25744">
      <w:pPr>
        <w:pStyle w:val="PL"/>
      </w:pPr>
      <w:r>
        <w:t xml:space="preserve">        $ref: '#/components/schemas/AusfFunction-Single'</w:t>
      </w:r>
    </w:p>
    <w:p w14:paraId="3FF3CFC5" w14:textId="77777777" w:rsidR="00A25744" w:rsidRDefault="00A25744" w:rsidP="00A25744">
      <w:pPr>
        <w:pStyle w:val="PL"/>
      </w:pPr>
      <w:r>
        <w:t xml:space="preserve">    UdmFunction-Multiple:</w:t>
      </w:r>
    </w:p>
    <w:p w14:paraId="07769B1A" w14:textId="77777777" w:rsidR="00A25744" w:rsidRDefault="00A25744" w:rsidP="00A25744">
      <w:pPr>
        <w:pStyle w:val="PL"/>
      </w:pPr>
      <w:r>
        <w:t xml:space="preserve">      type: array</w:t>
      </w:r>
    </w:p>
    <w:p w14:paraId="6C28E273" w14:textId="77777777" w:rsidR="00A25744" w:rsidRDefault="00A25744" w:rsidP="00A25744">
      <w:pPr>
        <w:pStyle w:val="PL"/>
      </w:pPr>
      <w:r>
        <w:t xml:space="preserve">      items:</w:t>
      </w:r>
    </w:p>
    <w:p w14:paraId="778443D8" w14:textId="77777777" w:rsidR="00A25744" w:rsidRDefault="00A25744" w:rsidP="00A25744">
      <w:pPr>
        <w:pStyle w:val="PL"/>
      </w:pPr>
      <w:r>
        <w:t xml:space="preserve">        $ref: '#/components/schemas/UdmFunction-Single'</w:t>
      </w:r>
    </w:p>
    <w:p w14:paraId="282BAF3B" w14:textId="77777777" w:rsidR="00A25744" w:rsidRDefault="00A25744" w:rsidP="00A25744">
      <w:pPr>
        <w:pStyle w:val="PL"/>
      </w:pPr>
      <w:r>
        <w:t xml:space="preserve">    UdrFunction-Multiple:</w:t>
      </w:r>
    </w:p>
    <w:p w14:paraId="2EEE245B" w14:textId="77777777" w:rsidR="00A25744" w:rsidRDefault="00A25744" w:rsidP="00A25744">
      <w:pPr>
        <w:pStyle w:val="PL"/>
      </w:pPr>
      <w:r>
        <w:t xml:space="preserve">      type: array</w:t>
      </w:r>
    </w:p>
    <w:p w14:paraId="00F57A33" w14:textId="77777777" w:rsidR="00A25744" w:rsidRDefault="00A25744" w:rsidP="00A25744">
      <w:pPr>
        <w:pStyle w:val="PL"/>
      </w:pPr>
      <w:r>
        <w:t xml:space="preserve">      items:</w:t>
      </w:r>
    </w:p>
    <w:p w14:paraId="645DA069" w14:textId="77777777" w:rsidR="00A25744" w:rsidRDefault="00A25744" w:rsidP="00A25744">
      <w:pPr>
        <w:pStyle w:val="PL"/>
      </w:pPr>
      <w:r>
        <w:t xml:space="preserve">        $ref: '#/components/schemas/UdrFunction-Single'</w:t>
      </w:r>
    </w:p>
    <w:p w14:paraId="76DFCA96" w14:textId="77777777" w:rsidR="00A25744" w:rsidRDefault="00A25744" w:rsidP="00A25744">
      <w:pPr>
        <w:pStyle w:val="PL"/>
      </w:pPr>
      <w:r>
        <w:t xml:space="preserve">    UdsfFunction-Multiple:</w:t>
      </w:r>
    </w:p>
    <w:p w14:paraId="026BDE1F" w14:textId="77777777" w:rsidR="00A25744" w:rsidRDefault="00A25744" w:rsidP="00A25744">
      <w:pPr>
        <w:pStyle w:val="PL"/>
      </w:pPr>
      <w:r>
        <w:t xml:space="preserve">      type: array</w:t>
      </w:r>
    </w:p>
    <w:p w14:paraId="7F350806" w14:textId="77777777" w:rsidR="00A25744" w:rsidRDefault="00A25744" w:rsidP="00A25744">
      <w:pPr>
        <w:pStyle w:val="PL"/>
      </w:pPr>
      <w:r>
        <w:t xml:space="preserve">      items:</w:t>
      </w:r>
    </w:p>
    <w:p w14:paraId="3081DA4D" w14:textId="77777777" w:rsidR="00A25744" w:rsidRDefault="00A25744" w:rsidP="00A25744">
      <w:pPr>
        <w:pStyle w:val="PL"/>
      </w:pPr>
      <w:r>
        <w:t xml:space="preserve">        $ref: '#/components/schemas/UdsfFunction-Single'</w:t>
      </w:r>
    </w:p>
    <w:p w14:paraId="00A079CB" w14:textId="77777777" w:rsidR="00A25744" w:rsidRDefault="00A25744" w:rsidP="00A25744">
      <w:pPr>
        <w:pStyle w:val="PL"/>
      </w:pPr>
      <w:r>
        <w:t xml:space="preserve">    NrfFunction-Multiple:</w:t>
      </w:r>
    </w:p>
    <w:p w14:paraId="276D0E9B" w14:textId="77777777" w:rsidR="00A25744" w:rsidRDefault="00A25744" w:rsidP="00A25744">
      <w:pPr>
        <w:pStyle w:val="PL"/>
      </w:pPr>
      <w:r>
        <w:t xml:space="preserve">      type: array</w:t>
      </w:r>
    </w:p>
    <w:p w14:paraId="1DD60A15" w14:textId="77777777" w:rsidR="00A25744" w:rsidRDefault="00A25744" w:rsidP="00A25744">
      <w:pPr>
        <w:pStyle w:val="PL"/>
      </w:pPr>
      <w:r>
        <w:t xml:space="preserve">      items:</w:t>
      </w:r>
    </w:p>
    <w:p w14:paraId="374D8855" w14:textId="77777777" w:rsidR="00A25744" w:rsidRDefault="00A25744" w:rsidP="00A25744">
      <w:pPr>
        <w:pStyle w:val="PL"/>
      </w:pPr>
      <w:r>
        <w:t xml:space="preserve">        $ref: '#/components/schemas/NrfFunction-Single'</w:t>
      </w:r>
    </w:p>
    <w:p w14:paraId="3473E5A8" w14:textId="77777777" w:rsidR="00A25744" w:rsidRDefault="00A25744" w:rsidP="00A25744">
      <w:pPr>
        <w:pStyle w:val="PL"/>
      </w:pPr>
      <w:r>
        <w:t xml:space="preserve">    NssfFunction-Multiple:</w:t>
      </w:r>
    </w:p>
    <w:p w14:paraId="5D3E25D0" w14:textId="77777777" w:rsidR="00A25744" w:rsidRDefault="00A25744" w:rsidP="00A25744">
      <w:pPr>
        <w:pStyle w:val="PL"/>
      </w:pPr>
      <w:r>
        <w:t xml:space="preserve">      type: array</w:t>
      </w:r>
    </w:p>
    <w:p w14:paraId="343D76DA" w14:textId="77777777" w:rsidR="00A25744" w:rsidRDefault="00A25744" w:rsidP="00A25744">
      <w:pPr>
        <w:pStyle w:val="PL"/>
      </w:pPr>
      <w:r>
        <w:lastRenderedPageBreak/>
        <w:t xml:space="preserve">      items:</w:t>
      </w:r>
    </w:p>
    <w:p w14:paraId="35055E51" w14:textId="77777777" w:rsidR="00A25744" w:rsidRDefault="00A25744" w:rsidP="00A25744">
      <w:pPr>
        <w:pStyle w:val="PL"/>
      </w:pPr>
      <w:r>
        <w:t xml:space="preserve">        $ref: '#/components/schemas/NssfFunction-Single'</w:t>
      </w:r>
    </w:p>
    <w:p w14:paraId="2A000A17" w14:textId="77777777" w:rsidR="00A25744" w:rsidRDefault="00A25744" w:rsidP="00A25744">
      <w:pPr>
        <w:pStyle w:val="PL"/>
      </w:pPr>
      <w:r>
        <w:t xml:space="preserve">    SmsfFunction-Multiple:</w:t>
      </w:r>
    </w:p>
    <w:p w14:paraId="5E8FE4D4" w14:textId="77777777" w:rsidR="00A25744" w:rsidRDefault="00A25744" w:rsidP="00A25744">
      <w:pPr>
        <w:pStyle w:val="PL"/>
      </w:pPr>
      <w:r>
        <w:t xml:space="preserve">      type: array</w:t>
      </w:r>
    </w:p>
    <w:p w14:paraId="514A7600" w14:textId="77777777" w:rsidR="00A25744" w:rsidRDefault="00A25744" w:rsidP="00A25744">
      <w:pPr>
        <w:pStyle w:val="PL"/>
      </w:pPr>
      <w:r>
        <w:t xml:space="preserve">      items:</w:t>
      </w:r>
    </w:p>
    <w:p w14:paraId="309DC7CD" w14:textId="77777777" w:rsidR="00A25744" w:rsidRDefault="00A25744" w:rsidP="00A25744">
      <w:pPr>
        <w:pStyle w:val="PL"/>
      </w:pPr>
      <w:r>
        <w:t xml:space="preserve">        $ref: '#/components/schemas/SmsfFunction-Single'</w:t>
      </w:r>
    </w:p>
    <w:p w14:paraId="3006C93B" w14:textId="77777777" w:rsidR="00A25744" w:rsidRDefault="00A25744" w:rsidP="00A25744">
      <w:pPr>
        <w:pStyle w:val="PL"/>
      </w:pPr>
      <w:r>
        <w:t xml:space="preserve">    LmfFunction-Multiple:</w:t>
      </w:r>
    </w:p>
    <w:p w14:paraId="0F62BA66" w14:textId="77777777" w:rsidR="00A25744" w:rsidRDefault="00A25744" w:rsidP="00A25744">
      <w:pPr>
        <w:pStyle w:val="PL"/>
      </w:pPr>
      <w:r>
        <w:t xml:space="preserve">      type: array</w:t>
      </w:r>
    </w:p>
    <w:p w14:paraId="599585FD" w14:textId="77777777" w:rsidR="00A25744" w:rsidRDefault="00A25744" w:rsidP="00A25744">
      <w:pPr>
        <w:pStyle w:val="PL"/>
      </w:pPr>
      <w:r>
        <w:t xml:space="preserve">      items:</w:t>
      </w:r>
    </w:p>
    <w:p w14:paraId="584217D2" w14:textId="77777777" w:rsidR="00A25744" w:rsidRDefault="00A25744" w:rsidP="00A25744">
      <w:pPr>
        <w:pStyle w:val="PL"/>
      </w:pPr>
      <w:r>
        <w:t xml:space="preserve">        $ref: '#/components/schemas/LmfFunction-Single'</w:t>
      </w:r>
    </w:p>
    <w:p w14:paraId="7A98B61E" w14:textId="77777777" w:rsidR="00A25744" w:rsidRDefault="00A25744" w:rsidP="00A25744">
      <w:pPr>
        <w:pStyle w:val="PL"/>
      </w:pPr>
      <w:r>
        <w:t xml:space="preserve">    NgeirFunction-Multiple:</w:t>
      </w:r>
    </w:p>
    <w:p w14:paraId="4F8F8D24" w14:textId="77777777" w:rsidR="00A25744" w:rsidRDefault="00A25744" w:rsidP="00A25744">
      <w:pPr>
        <w:pStyle w:val="PL"/>
      </w:pPr>
      <w:r>
        <w:t xml:space="preserve">      type: array</w:t>
      </w:r>
    </w:p>
    <w:p w14:paraId="51267BD0" w14:textId="77777777" w:rsidR="00A25744" w:rsidRDefault="00A25744" w:rsidP="00A25744">
      <w:pPr>
        <w:pStyle w:val="PL"/>
      </w:pPr>
      <w:r>
        <w:t xml:space="preserve">      items:</w:t>
      </w:r>
    </w:p>
    <w:p w14:paraId="4C68BD51" w14:textId="77777777" w:rsidR="00A25744" w:rsidRDefault="00A25744" w:rsidP="00A25744">
      <w:pPr>
        <w:pStyle w:val="PL"/>
      </w:pPr>
      <w:r>
        <w:t xml:space="preserve">        $ref: '#/components/schemas/NgeirFunction-Single'</w:t>
      </w:r>
    </w:p>
    <w:p w14:paraId="6933B5B3" w14:textId="77777777" w:rsidR="00A25744" w:rsidRDefault="00A25744" w:rsidP="00A25744">
      <w:pPr>
        <w:pStyle w:val="PL"/>
      </w:pPr>
      <w:r>
        <w:t xml:space="preserve">    SeppFunction-Multiple:</w:t>
      </w:r>
    </w:p>
    <w:p w14:paraId="7FCE75BB" w14:textId="77777777" w:rsidR="00A25744" w:rsidRDefault="00A25744" w:rsidP="00A25744">
      <w:pPr>
        <w:pStyle w:val="PL"/>
      </w:pPr>
      <w:r>
        <w:t xml:space="preserve">      type: array</w:t>
      </w:r>
    </w:p>
    <w:p w14:paraId="2E8781BE" w14:textId="77777777" w:rsidR="00A25744" w:rsidRDefault="00A25744" w:rsidP="00A25744">
      <w:pPr>
        <w:pStyle w:val="PL"/>
      </w:pPr>
      <w:r>
        <w:t xml:space="preserve">      items:</w:t>
      </w:r>
    </w:p>
    <w:p w14:paraId="1F8924C6" w14:textId="77777777" w:rsidR="00A25744" w:rsidRDefault="00A25744" w:rsidP="00A25744">
      <w:pPr>
        <w:pStyle w:val="PL"/>
      </w:pPr>
      <w:r>
        <w:t xml:space="preserve">        $ref: '#/components/schemas/SeppFunction-Single'</w:t>
      </w:r>
    </w:p>
    <w:p w14:paraId="6B549618" w14:textId="77777777" w:rsidR="00A25744" w:rsidRDefault="00A25744" w:rsidP="00A25744">
      <w:pPr>
        <w:pStyle w:val="PL"/>
      </w:pPr>
      <w:r>
        <w:t xml:space="preserve">    NwdafFunction-Multiple:</w:t>
      </w:r>
    </w:p>
    <w:p w14:paraId="270F1294" w14:textId="77777777" w:rsidR="00A25744" w:rsidRDefault="00A25744" w:rsidP="00A25744">
      <w:pPr>
        <w:pStyle w:val="PL"/>
      </w:pPr>
      <w:r>
        <w:t xml:space="preserve">      type: array</w:t>
      </w:r>
    </w:p>
    <w:p w14:paraId="084874FC" w14:textId="77777777" w:rsidR="00A25744" w:rsidRDefault="00A25744" w:rsidP="00A25744">
      <w:pPr>
        <w:pStyle w:val="PL"/>
      </w:pPr>
      <w:r>
        <w:t xml:space="preserve">      items:</w:t>
      </w:r>
    </w:p>
    <w:p w14:paraId="5EBCAA62" w14:textId="77777777" w:rsidR="00A25744" w:rsidRDefault="00A25744" w:rsidP="00A25744">
      <w:pPr>
        <w:pStyle w:val="PL"/>
      </w:pPr>
      <w:r>
        <w:t xml:space="preserve">        $ref: '#/components/schemas/NwdafFunction-Single'</w:t>
      </w:r>
    </w:p>
    <w:p w14:paraId="06E14C58" w14:textId="77777777" w:rsidR="00A25744" w:rsidRDefault="00A25744" w:rsidP="00A25744">
      <w:pPr>
        <w:pStyle w:val="PL"/>
      </w:pPr>
      <w:r>
        <w:t xml:space="preserve">    ScpFunction-Multiple:</w:t>
      </w:r>
    </w:p>
    <w:p w14:paraId="0C3A7E2D" w14:textId="77777777" w:rsidR="00A25744" w:rsidRDefault="00A25744" w:rsidP="00A25744">
      <w:pPr>
        <w:pStyle w:val="PL"/>
      </w:pPr>
      <w:r>
        <w:t xml:space="preserve">      type: array</w:t>
      </w:r>
    </w:p>
    <w:p w14:paraId="3B072C49" w14:textId="77777777" w:rsidR="00A25744" w:rsidRDefault="00A25744" w:rsidP="00A25744">
      <w:pPr>
        <w:pStyle w:val="PL"/>
      </w:pPr>
      <w:r>
        <w:t xml:space="preserve">      items:</w:t>
      </w:r>
    </w:p>
    <w:p w14:paraId="1D3ABF3E" w14:textId="77777777" w:rsidR="00A25744" w:rsidRDefault="00A25744" w:rsidP="00A25744">
      <w:pPr>
        <w:pStyle w:val="PL"/>
      </w:pPr>
      <w:r>
        <w:t xml:space="preserve">        $ref: '#/components/schemas/ScpFunction-Single'</w:t>
      </w:r>
    </w:p>
    <w:p w14:paraId="71C77561" w14:textId="77777777" w:rsidR="00A25744" w:rsidRDefault="00A25744" w:rsidP="00A25744">
      <w:pPr>
        <w:pStyle w:val="PL"/>
      </w:pPr>
      <w:r>
        <w:t xml:space="preserve">    NefFunction-Multiple:</w:t>
      </w:r>
    </w:p>
    <w:p w14:paraId="0BEEEB80" w14:textId="77777777" w:rsidR="00A25744" w:rsidRDefault="00A25744" w:rsidP="00A25744">
      <w:pPr>
        <w:pStyle w:val="PL"/>
      </w:pPr>
      <w:r>
        <w:t xml:space="preserve">      type: array</w:t>
      </w:r>
    </w:p>
    <w:p w14:paraId="67CD3848" w14:textId="77777777" w:rsidR="00A25744" w:rsidRDefault="00A25744" w:rsidP="00A25744">
      <w:pPr>
        <w:pStyle w:val="PL"/>
      </w:pPr>
      <w:r>
        <w:t xml:space="preserve">      items:</w:t>
      </w:r>
    </w:p>
    <w:p w14:paraId="46F5177E" w14:textId="77777777" w:rsidR="00A25744" w:rsidRDefault="00A25744" w:rsidP="00A25744">
      <w:pPr>
        <w:pStyle w:val="PL"/>
      </w:pPr>
      <w:r>
        <w:t xml:space="preserve">        $ref: '#/components/schemas/NefFunction-Single'</w:t>
      </w:r>
    </w:p>
    <w:p w14:paraId="439327D9" w14:textId="77777777" w:rsidR="00A25744" w:rsidRDefault="00A25744" w:rsidP="00A25744">
      <w:pPr>
        <w:pStyle w:val="PL"/>
      </w:pPr>
    </w:p>
    <w:p w14:paraId="7F6C78F5" w14:textId="77777777" w:rsidR="00A25744" w:rsidRDefault="00A25744" w:rsidP="00A25744">
      <w:pPr>
        <w:pStyle w:val="PL"/>
      </w:pPr>
      <w:r>
        <w:t xml:space="preserve">    NsacfFunction-Multiple:</w:t>
      </w:r>
    </w:p>
    <w:p w14:paraId="7F6959FE" w14:textId="77777777" w:rsidR="00A25744" w:rsidRDefault="00A25744" w:rsidP="00A25744">
      <w:pPr>
        <w:pStyle w:val="PL"/>
      </w:pPr>
      <w:r>
        <w:t xml:space="preserve">      type: array</w:t>
      </w:r>
    </w:p>
    <w:p w14:paraId="07AE6362" w14:textId="77777777" w:rsidR="00A25744" w:rsidRDefault="00A25744" w:rsidP="00A25744">
      <w:pPr>
        <w:pStyle w:val="PL"/>
      </w:pPr>
      <w:r>
        <w:t xml:space="preserve">      items:</w:t>
      </w:r>
    </w:p>
    <w:p w14:paraId="48274EB0" w14:textId="77777777" w:rsidR="00A25744" w:rsidRDefault="00A25744" w:rsidP="00A25744">
      <w:pPr>
        <w:pStyle w:val="PL"/>
      </w:pPr>
      <w:r>
        <w:t xml:space="preserve">        $ref: '#/components/schemas/NsacfFunction-Single'</w:t>
      </w:r>
    </w:p>
    <w:p w14:paraId="27029699" w14:textId="77777777" w:rsidR="00A25744" w:rsidRDefault="00A25744" w:rsidP="00A25744">
      <w:pPr>
        <w:pStyle w:val="PL"/>
      </w:pPr>
    </w:p>
    <w:p w14:paraId="29582B33" w14:textId="77777777" w:rsidR="00A25744" w:rsidRDefault="00A25744" w:rsidP="00A25744">
      <w:pPr>
        <w:pStyle w:val="PL"/>
      </w:pPr>
      <w:r>
        <w:t xml:space="preserve">    ExternalAmfFunction-Multiple:</w:t>
      </w:r>
    </w:p>
    <w:p w14:paraId="367DFF2C" w14:textId="77777777" w:rsidR="00A25744" w:rsidRDefault="00A25744" w:rsidP="00A25744">
      <w:pPr>
        <w:pStyle w:val="PL"/>
      </w:pPr>
      <w:r>
        <w:t xml:space="preserve">      type: array</w:t>
      </w:r>
    </w:p>
    <w:p w14:paraId="1AB304F1" w14:textId="77777777" w:rsidR="00A25744" w:rsidRDefault="00A25744" w:rsidP="00A25744">
      <w:pPr>
        <w:pStyle w:val="PL"/>
      </w:pPr>
      <w:r>
        <w:t xml:space="preserve">      items:</w:t>
      </w:r>
    </w:p>
    <w:p w14:paraId="60D14FBD" w14:textId="77777777" w:rsidR="00A25744" w:rsidRDefault="00A25744" w:rsidP="00A25744">
      <w:pPr>
        <w:pStyle w:val="PL"/>
      </w:pPr>
      <w:r>
        <w:t xml:space="preserve">        $ref: '#/components/schemas/ExternalAmfFunction-Single'</w:t>
      </w:r>
    </w:p>
    <w:p w14:paraId="58ECFCB8" w14:textId="77777777" w:rsidR="00A25744" w:rsidRDefault="00A25744" w:rsidP="00A25744">
      <w:pPr>
        <w:pStyle w:val="PL"/>
      </w:pPr>
      <w:r>
        <w:t xml:space="preserve">    ExternalNrfFunction-Multiple:</w:t>
      </w:r>
    </w:p>
    <w:p w14:paraId="16A810BD" w14:textId="77777777" w:rsidR="00A25744" w:rsidRDefault="00A25744" w:rsidP="00A25744">
      <w:pPr>
        <w:pStyle w:val="PL"/>
      </w:pPr>
      <w:r>
        <w:t xml:space="preserve">      type: array</w:t>
      </w:r>
    </w:p>
    <w:p w14:paraId="4896D9BB" w14:textId="77777777" w:rsidR="00A25744" w:rsidRDefault="00A25744" w:rsidP="00A25744">
      <w:pPr>
        <w:pStyle w:val="PL"/>
      </w:pPr>
      <w:r>
        <w:t xml:space="preserve">      items:</w:t>
      </w:r>
    </w:p>
    <w:p w14:paraId="5E2BC82D" w14:textId="77777777" w:rsidR="00A25744" w:rsidRDefault="00A25744" w:rsidP="00A25744">
      <w:pPr>
        <w:pStyle w:val="PL"/>
      </w:pPr>
      <w:r>
        <w:t xml:space="preserve">        $ref: '#/components/schemas/ExternalNrfFunction-Single'</w:t>
      </w:r>
    </w:p>
    <w:p w14:paraId="50AB601B" w14:textId="77777777" w:rsidR="00A25744" w:rsidRDefault="00A25744" w:rsidP="00A25744">
      <w:pPr>
        <w:pStyle w:val="PL"/>
      </w:pPr>
      <w:r>
        <w:t xml:space="preserve">    ExternalNssfFunction-Multiple:</w:t>
      </w:r>
    </w:p>
    <w:p w14:paraId="5992CC04" w14:textId="77777777" w:rsidR="00A25744" w:rsidRDefault="00A25744" w:rsidP="00A25744">
      <w:pPr>
        <w:pStyle w:val="PL"/>
      </w:pPr>
      <w:r>
        <w:t xml:space="preserve">      type: array</w:t>
      </w:r>
    </w:p>
    <w:p w14:paraId="6FA997FB" w14:textId="77777777" w:rsidR="00A25744" w:rsidRDefault="00A25744" w:rsidP="00A25744">
      <w:pPr>
        <w:pStyle w:val="PL"/>
      </w:pPr>
      <w:r>
        <w:t xml:space="preserve">      items:</w:t>
      </w:r>
    </w:p>
    <w:p w14:paraId="583872EA" w14:textId="77777777" w:rsidR="00A25744" w:rsidRDefault="00A25744" w:rsidP="00A25744">
      <w:pPr>
        <w:pStyle w:val="PL"/>
      </w:pPr>
      <w:r>
        <w:t xml:space="preserve">        $ref: '#/components/schemas/ExternalNssfFunction-Single'</w:t>
      </w:r>
    </w:p>
    <w:p w14:paraId="089D693B" w14:textId="77777777" w:rsidR="00A25744" w:rsidRDefault="00A25744" w:rsidP="00A25744">
      <w:pPr>
        <w:pStyle w:val="PL"/>
      </w:pPr>
      <w:r>
        <w:t xml:space="preserve">    ExternalSeppFunction-Nultiple:</w:t>
      </w:r>
    </w:p>
    <w:p w14:paraId="19DAB754" w14:textId="77777777" w:rsidR="00A25744" w:rsidRDefault="00A25744" w:rsidP="00A25744">
      <w:pPr>
        <w:pStyle w:val="PL"/>
      </w:pPr>
      <w:r>
        <w:t xml:space="preserve">      type: array</w:t>
      </w:r>
    </w:p>
    <w:p w14:paraId="76B7E283" w14:textId="77777777" w:rsidR="00A25744" w:rsidRDefault="00A25744" w:rsidP="00A25744">
      <w:pPr>
        <w:pStyle w:val="PL"/>
      </w:pPr>
      <w:r>
        <w:t xml:space="preserve">      items:</w:t>
      </w:r>
    </w:p>
    <w:p w14:paraId="0779A2FF" w14:textId="77777777" w:rsidR="00A25744" w:rsidRDefault="00A25744" w:rsidP="00A25744">
      <w:pPr>
        <w:pStyle w:val="PL"/>
      </w:pPr>
      <w:r>
        <w:t xml:space="preserve">        $ref: '#/components/schemas/ExternalSeppFunction-Single'</w:t>
      </w:r>
    </w:p>
    <w:p w14:paraId="606EB739" w14:textId="77777777" w:rsidR="00A25744" w:rsidRDefault="00A25744" w:rsidP="00A25744">
      <w:pPr>
        <w:pStyle w:val="PL"/>
      </w:pPr>
    </w:p>
    <w:p w14:paraId="1277F474" w14:textId="77777777" w:rsidR="00A25744" w:rsidRDefault="00A25744" w:rsidP="00A25744">
      <w:pPr>
        <w:pStyle w:val="PL"/>
      </w:pPr>
      <w:r>
        <w:t xml:space="preserve">    AmfSet-Multiple:</w:t>
      </w:r>
    </w:p>
    <w:p w14:paraId="1EE9CB74" w14:textId="77777777" w:rsidR="00A25744" w:rsidRDefault="00A25744" w:rsidP="00A25744">
      <w:pPr>
        <w:pStyle w:val="PL"/>
      </w:pPr>
      <w:r>
        <w:t xml:space="preserve">      type: array</w:t>
      </w:r>
    </w:p>
    <w:p w14:paraId="0A2ED54B" w14:textId="77777777" w:rsidR="00A25744" w:rsidRDefault="00A25744" w:rsidP="00A25744">
      <w:pPr>
        <w:pStyle w:val="PL"/>
      </w:pPr>
      <w:r>
        <w:t xml:space="preserve">      items:</w:t>
      </w:r>
    </w:p>
    <w:p w14:paraId="41B961E8" w14:textId="77777777" w:rsidR="00A25744" w:rsidRDefault="00A25744" w:rsidP="00A25744">
      <w:pPr>
        <w:pStyle w:val="PL"/>
      </w:pPr>
      <w:r>
        <w:t xml:space="preserve">        $ref: '#/components/schemas/AmfSet-Single'</w:t>
      </w:r>
    </w:p>
    <w:p w14:paraId="7FEDDBF1" w14:textId="77777777" w:rsidR="00A25744" w:rsidRDefault="00A25744" w:rsidP="00A25744">
      <w:pPr>
        <w:pStyle w:val="PL"/>
      </w:pPr>
      <w:r>
        <w:t xml:space="preserve">    AmfRegion-Multiple:</w:t>
      </w:r>
    </w:p>
    <w:p w14:paraId="631BA482" w14:textId="77777777" w:rsidR="00A25744" w:rsidRDefault="00A25744" w:rsidP="00A25744">
      <w:pPr>
        <w:pStyle w:val="PL"/>
      </w:pPr>
      <w:r>
        <w:t xml:space="preserve">      type: array</w:t>
      </w:r>
    </w:p>
    <w:p w14:paraId="36830816" w14:textId="77777777" w:rsidR="00A25744" w:rsidRDefault="00A25744" w:rsidP="00A25744">
      <w:pPr>
        <w:pStyle w:val="PL"/>
      </w:pPr>
      <w:r>
        <w:t xml:space="preserve">      items:</w:t>
      </w:r>
    </w:p>
    <w:p w14:paraId="5BDA0D4E" w14:textId="77777777" w:rsidR="00A25744" w:rsidRDefault="00A25744" w:rsidP="00A25744">
      <w:pPr>
        <w:pStyle w:val="PL"/>
      </w:pPr>
      <w:r>
        <w:t xml:space="preserve">        $ref: '#/components/schemas/AmfRegion-Single'</w:t>
      </w:r>
    </w:p>
    <w:p w14:paraId="573D56F4" w14:textId="77777777" w:rsidR="00A25744" w:rsidRDefault="00A25744" w:rsidP="00A25744">
      <w:pPr>
        <w:pStyle w:val="PL"/>
      </w:pPr>
    </w:p>
    <w:p w14:paraId="673DC4E0" w14:textId="77777777" w:rsidR="00A25744" w:rsidRDefault="00A25744" w:rsidP="00A25744">
      <w:pPr>
        <w:pStyle w:val="PL"/>
      </w:pPr>
      <w:r>
        <w:t xml:space="preserve">    EASDFFunction-Multiple:</w:t>
      </w:r>
    </w:p>
    <w:p w14:paraId="47B6B757" w14:textId="77777777" w:rsidR="00A25744" w:rsidRDefault="00A25744" w:rsidP="00A25744">
      <w:pPr>
        <w:pStyle w:val="PL"/>
      </w:pPr>
      <w:r>
        <w:t xml:space="preserve">      type: array</w:t>
      </w:r>
    </w:p>
    <w:p w14:paraId="47A46902" w14:textId="77777777" w:rsidR="00A25744" w:rsidRDefault="00A25744" w:rsidP="00A25744">
      <w:pPr>
        <w:pStyle w:val="PL"/>
      </w:pPr>
      <w:r>
        <w:t xml:space="preserve">      items:</w:t>
      </w:r>
    </w:p>
    <w:p w14:paraId="095D5ADB" w14:textId="77777777" w:rsidR="00A25744" w:rsidRDefault="00A25744" w:rsidP="00A25744">
      <w:pPr>
        <w:pStyle w:val="PL"/>
      </w:pPr>
      <w:r>
        <w:t xml:space="preserve">        $ref: '#/components/schemas/EASDFFunction-Single'</w:t>
      </w:r>
    </w:p>
    <w:p w14:paraId="5D7330F7" w14:textId="77777777" w:rsidR="00A25744" w:rsidRDefault="00A25744" w:rsidP="00A25744">
      <w:pPr>
        <w:pStyle w:val="PL"/>
      </w:pPr>
    </w:p>
    <w:p w14:paraId="272A506B" w14:textId="77777777" w:rsidR="00A25744" w:rsidRDefault="00A25744" w:rsidP="00A25744">
      <w:pPr>
        <w:pStyle w:val="PL"/>
      </w:pPr>
      <w:r>
        <w:t xml:space="preserve">    EP_N2-Multiple:</w:t>
      </w:r>
    </w:p>
    <w:p w14:paraId="1D5BE6CD" w14:textId="77777777" w:rsidR="00A25744" w:rsidRDefault="00A25744" w:rsidP="00A25744">
      <w:pPr>
        <w:pStyle w:val="PL"/>
      </w:pPr>
      <w:r>
        <w:t xml:space="preserve">      type: array</w:t>
      </w:r>
    </w:p>
    <w:p w14:paraId="69B1F65A" w14:textId="77777777" w:rsidR="00A25744" w:rsidRDefault="00A25744" w:rsidP="00A25744">
      <w:pPr>
        <w:pStyle w:val="PL"/>
      </w:pPr>
      <w:r>
        <w:t xml:space="preserve">      items:</w:t>
      </w:r>
    </w:p>
    <w:p w14:paraId="6B44B728" w14:textId="77777777" w:rsidR="00A25744" w:rsidRDefault="00A25744" w:rsidP="00A25744">
      <w:pPr>
        <w:pStyle w:val="PL"/>
      </w:pPr>
      <w:r>
        <w:t xml:space="preserve">        $ref: '#/components/schemas/EP_N2-Single'</w:t>
      </w:r>
    </w:p>
    <w:p w14:paraId="463358EA" w14:textId="77777777" w:rsidR="00A25744" w:rsidRDefault="00A25744" w:rsidP="00A25744">
      <w:pPr>
        <w:pStyle w:val="PL"/>
      </w:pPr>
      <w:r>
        <w:t xml:space="preserve">    EP_N3-Multiple:</w:t>
      </w:r>
    </w:p>
    <w:p w14:paraId="3AE6EBB0" w14:textId="77777777" w:rsidR="00A25744" w:rsidRDefault="00A25744" w:rsidP="00A25744">
      <w:pPr>
        <w:pStyle w:val="PL"/>
      </w:pPr>
      <w:r>
        <w:t xml:space="preserve">      type: array</w:t>
      </w:r>
    </w:p>
    <w:p w14:paraId="47ECA13E" w14:textId="77777777" w:rsidR="00A25744" w:rsidRDefault="00A25744" w:rsidP="00A25744">
      <w:pPr>
        <w:pStyle w:val="PL"/>
      </w:pPr>
      <w:r>
        <w:t xml:space="preserve">      items:</w:t>
      </w:r>
    </w:p>
    <w:p w14:paraId="5BF2AD59" w14:textId="77777777" w:rsidR="00A25744" w:rsidRDefault="00A25744" w:rsidP="00A25744">
      <w:pPr>
        <w:pStyle w:val="PL"/>
      </w:pPr>
      <w:r>
        <w:t xml:space="preserve">        $ref: '#/components/schemas/EP_N3-Single'</w:t>
      </w:r>
    </w:p>
    <w:p w14:paraId="07F129C5" w14:textId="77777777" w:rsidR="00A25744" w:rsidRDefault="00A25744" w:rsidP="00A25744">
      <w:pPr>
        <w:pStyle w:val="PL"/>
      </w:pPr>
      <w:r>
        <w:t xml:space="preserve">    EP_N4-Multiple:</w:t>
      </w:r>
    </w:p>
    <w:p w14:paraId="49DC1666" w14:textId="77777777" w:rsidR="00A25744" w:rsidRDefault="00A25744" w:rsidP="00A25744">
      <w:pPr>
        <w:pStyle w:val="PL"/>
      </w:pPr>
      <w:r>
        <w:t xml:space="preserve">      type: array</w:t>
      </w:r>
    </w:p>
    <w:p w14:paraId="1B542ADD" w14:textId="77777777" w:rsidR="00A25744" w:rsidRDefault="00A25744" w:rsidP="00A25744">
      <w:pPr>
        <w:pStyle w:val="PL"/>
      </w:pPr>
      <w:r>
        <w:t xml:space="preserve">      items:</w:t>
      </w:r>
    </w:p>
    <w:p w14:paraId="06FD11AB" w14:textId="77777777" w:rsidR="00A25744" w:rsidRDefault="00A25744" w:rsidP="00A25744">
      <w:pPr>
        <w:pStyle w:val="PL"/>
      </w:pPr>
      <w:r>
        <w:lastRenderedPageBreak/>
        <w:t xml:space="preserve">        $ref: '#/components/schemas/EP_N4-Single'</w:t>
      </w:r>
    </w:p>
    <w:p w14:paraId="359B7522" w14:textId="77777777" w:rsidR="00A25744" w:rsidRDefault="00A25744" w:rsidP="00A25744">
      <w:pPr>
        <w:pStyle w:val="PL"/>
      </w:pPr>
      <w:r>
        <w:t xml:space="preserve">    EP_N5-Multiple:</w:t>
      </w:r>
    </w:p>
    <w:p w14:paraId="27E9730B" w14:textId="77777777" w:rsidR="00A25744" w:rsidRDefault="00A25744" w:rsidP="00A25744">
      <w:pPr>
        <w:pStyle w:val="PL"/>
      </w:pPr>
      <w:r>
        <w:t xml:space="preserve">      type: array</w:t>
      </w:r>
    </w:p>
    <w:p w14:paraId="41EF30BB" w14:textId="77777777" w:rsidR="00A25744" w:rsidRDefault="00A25744" w:rsidP="00A25744">
      <w:pPr>
        <w:pStyle w:val="PL"/>
      </w:pPr>
      <w:r>
        <w:t xml:space="preserve">      items:</w:t>
      </w:r>
    </w:p>
    <w:p w14:paraId="102D5792" w14:textId="77777777" w:rsidR="00A25744" w:rsidRDefault="00A25744" w:rsidP="00A25744">
      <w:pPr>
        <w:pStyle w:val="PL"/>
      </w:pPr>
      <w:r>
        <w:t xml:space="preserve">        $ref: '#/components/schemas/EP_N5-Single'</w:t>
      </w:r>
    </w:p>
    <w:p w14:paraId="36852327" w14:textId="77777777" w:rsidR="00A25744" w:rsidRDefault="00A25744" w:rsidP="00A25744">
      <w:pPr>
        <w:pStyle w:val="PL"/>
      </w:pPr>
      <w:r>
        <w:t xml:space="preserve">    EP_N6-Multiple:</w:t>
      </w:r>
    </w:p>
    <w:p w14:paraId="2CA261F7" w14:textId="77777777" w:rsidR="00A25744" w:rsidRDefault="00A25744" w:rsidP="00A25744">
      <w:pPr>
        <w:pStyle w:val="PL"/>
      </w:pPr>
      <w:r>
        <w:t xml:space="preserve">      type: array</w:t>
      </w:r>
    </w:p>
    <w:p w14:paraId="6C950F8D" w14:textId="77777777" w:rsidR="00A25744" w:rsidRDefault="00A25744" w:rsidP="00A25744">
      <w:pPr>
        <w:pStyle w:val="PL"/>
      </w:pPr>
      <w:r>
        <w:t xml:space="preserve">      items:</w:t>
      </w:r>
    </w:p>
    <w:p w14:paraId="2D8297B9" w14:textId="77777777" w:rsidR="00A25744" w:rsidRDefault="00A25744" w:rsidP="00A25744">
      <w:pPr>
        <w:pStyle w:val="PL"/>
      </w:pPr>
      <w:r>
        <w:t xml:space="preserve">        $ref: '#/components/schemas/EP_N6-Single'</w:t>
      </w:r>
    </w:p>
    <w:p w14:paraId="060365A8" w14:textId="77777777" w:rsidR="00A25744" w:rsidRDefault="00A25744" w:rsidP="00A25744">
      <w:pPr>
        <w:pStyle w:val="PL"/>
      </w:pPr>
      <w:r>
        <w:t xml:space="preserve">    EP_N7-Multiple:</w:t>
      </w:r>
    </w:p>
    <w:p w14:paraId="4B5FA284" w14:textId="77777777" w:rsidR="00A25744" w:rsidRDefault="00A25744" w:rsidP="00A25744">
      <w:pPr>
        <w:pStyle w:val="PL"/>
      </w:pPr>
      <w:r>
        <w:t xml:space="preserve">      type: array</w:t>
      </w:r>
    </w:p>
    <w:p w14:paraId="2EEA7C8B" w14:textId="77777777" w:rsidR="00A25744" w:rsidRDefault="00A25744" w:rsidP="00A25744">
      <w:pPr>
        <w:pStyle w:val="PL"/>
      </w:pPr>
      <w:r>
        <w:t xml:space="preserve">      items:</w:t>
      </w:r>
    </w:p>
    <w:p w14:paraId="74B8AB1F" w14:textId="77777777" w:rsidR="00A25744" w:rsidRDefault="00A25744" w:rsidP="00A25744">
      <w:pPr>
        <w:pStyle w:val="PL"/>
      </w:pPr>
      <w:r>
        <w:t xml:space="preserve">        $ref: '#/components/schemas/EP_N7-Single'</w:t>
      </w:r>
    </w:p>
    <w:p w14:paraId="6B89C12A" w14:textId="77777777" w:rsidR="00A25744" w:rsidRDefault="00A25744" w:rsidP="00A25744">
      <w:pPr>
        <w:pStyle w:val="PL"/>
      </w:pPr>
      <w:r>
        <w:t xml:space="preserve">    EP_N8-Multiple:</w:t>
      </w:r>
    </w:p>
    <w:p w14:paraId="1EC460AC" w14:textId="77777777" w:rsidR="00A25744" w:rsidRDefault="00A25744" w:rsidP="00A25744">
      <w:pPr>
        <w:pStyle w:val="PL"/>
      </w:pPr>
      <w:r>
        <w:t xml:space="preserve">      type: array</w:t>
      </w:r>
    </w:p>
    <w:p w14:paraId="6EBD5610" w14:textId="77777777" w:rsidR="00A25744" w:rsidRDefault="00A25744" w:rsidP="00A25744">
      <w:pPr>
        <w:pStyle w:val="PL"/>
      </w:pPr>
      <w:r>
        <w:t xml:space="preserve">      items:</w:t>
      </w:r>
    </w:p>
    <w:p w14:paraId="709B8AC3" w14:textId="77777777" w:rsidR="00A25744" w:rsidRDefault="00A25744" w:rsidP="00A25744">
      <w:pPr>
        <w:pStyle w:val="PL"/>
      </w:pPr>
      <w:r>
        <w:t xml:space="preserve">        $ref: '#/components/schemas/EP_N8-Single'</w:t>
      </w:r>
    </w:p>
    <w:p w14:paraId="1A274ADC" w14:textId="77777777" w:rsidR="00A25744" w:rsidRDefault="00A25744" w:rsidP="00A25744">
      <w:pPr>
        <w:pStyle w:val="PL"/>
      </w:pPr>
      <w:r>
        <w:t xml:space="preserve">    EP_N9-Multiple:</w:t>
      </w:r>
    </w:p>
    <w:p w14:paraId="706FA2AD" w14:textId="77777777" w:rsidR="00A25744" w:rsidRDefault="00A25744" w:rsidP="00A25744">
      <w:pPr>
        <w:pStyle w:val="PL"/>
      </w:pPr>
      <w:r>
        <w:t xml:space="preserve">      type: array</w:t>
      </w:r>
    </w:p>
    <w:p w14:paraId="05C0AF00" w14:textId="77777777" w:rsidR="00A25744" w:rsidRDefault="00A25744" w:rsidP="00A25744">
      <w:pPr>
        <w:pStyle w:val="PL"/>
      </w:pPr>
      <w:r>
        <w:t xml:space="preserve">      items:</w:t>
      </w:r>
    </w:p>
    <w:p w14:paraId="4C06590F" w14:textId="77777777" w:rsidR="00A25744" w:rsidRDefault="00A25744" w:rsidP="00A25744">
      <w:pPr>
        <w:pStyle w:val="PL"/>
      </w:pPr>
      <w:r>
        <w:t xml:space="preserve">        $ref: '#/components/schemas/EP_N9-Single'</w:t>
      </w:r>
    </w:p>
    <w:p w14:paraId="2A9367EC" w14:textId="77777777" w:rsidR="00A25744" w:rsidRDefault="00A25744" w:rsidP="00A25744">
      <w:pPr>
        <w:pStyle w:val="PL"/>
      </w:pPr>
      <w:r>
        <w:t xml:space="preserve">    EP_N10-Multiple:</w:t>
      </w:r>
    </w:p>
    <w:p w14:paraId="7406898B" w14:textId="77777777" w:rsidR="00A25744" w:rsidRDefault="00A25744" w:rsidP="00A25744">
      <w:pPr>
        <w:pStyle w:val="PL"/>
      </w:pPr>
      <w:r>
        <w:t xml:space="preserve">      type: array</w:t>
      </w:r>
    </w:p>
    <w:p w14:paraId="39D79E45" w14:textId="77777777" w:rsidR="00A25744" w:rsidRDefault="00A25744" w:rsidP="00A25744">
      <w:pPr>
        <w:pStyle w:val="PL"/>
      </w:pPr>
      <w:r>
        <w:t xml:space="preserve">      items:</w:t>
      </w:r>
    </w:p>
    <w:p w14:paraId="1FDF91D0" w14:textId="77777777" w:rsidR="00A25744" w:rsidRDefault="00A25744" w:rsidP="00A25744">
      <w:pPr>
        <w:pStyle w:val="PL"/>
      </w:pPr>
      <w:r>
        <w:t xml:space="preserve">        $ref: '#/components/schemas/EP_N10-Single'</w:t>
      </w:r>
    </w:p>
    <w:p w14:paraId="5EE99CBF" w14:textId="77777777" w:rsidR="00A25744" w:rsidRDefault="00A25744" w:rsidP="00A25744">
      <w:pPr>
        <w:pStyle w:val="PL"/>
      </w:pPr>
      <w:r>
        <w:t xml:space="preserve">    EP_N11-Multiple:</w:t>
      </w:r>
    </w:p>
    <w:p w14:paraId="432F3077" w14:textId="77777777" w:rsidR="00A25744" w:rsidRDefault="00A25744" w:rsidP="00A25744">
      <w:pPr>
        <w:pStyle w:val="PL"/>
      </w:pPr>
      <w:r>
        <w:t xml:space="preserve">      type: array</w:t>
      </w:r>
    </w:p>
    <w:p w14:paraId="04632059" w14:textId="77777777" w:rsidR="00A25744" w:rsidRDefault="00A25744" w:rsidP="00A25744">
      <w:pPr>
        <w:pStyle w:val="PL"/>
      </w:pPr>
      <w:r>
        <w:t xml:space="preserve">      items:</w:t>
      </w:r>
    </w:p>
    <w:p w14:paraId="69DCA503" w14:textId="77777777" w:rsidR="00A25744" w:rsidRDefault="00A25744" w:rsidP="00A25744">
      <w:pPr>
        <w:pStyle w:val="PL"/>
      </w:pPr>
      <w:r>
        <w:t xml:space="preserve">        $ref: '#/components/schemas/EP_N11-Single'</w:t>
      </w:r>
    </w:p>
    <w:p w14:paraId="50B34426" w14:textId="77777777" w:rsidR="00A25744" w:rsidRDefault="00A25744" w:rsidP="00A25744">
      <w:pPr>
        <w:pStyle w:val="PL"/>
      </w:pPr>
      <w:r>
        <w:t xml:space="preserve">    EP_N12-Multiple:</w:t>
      </w:r>
    </w:p>
    <w:p w14:paraId="084A3A67" w14:textId="77777777" w:rsidR="00A25744" w:rsidRDefault="00A25744" w:rsidP="00A25744">
      <w:pPr>
        <w:pStyle w:val="PL"/>
      </w:pPr>
      <w:r>
        <w:t xml:space="preserve">      type: array</w:t>
      </w:r>
    </w:p>
    <w:p w14:paraId="22AF37AB" w14:textId="77777777" w:rsidR="00A25744" w:rsidRDefault="00A25744" w:rsidP="00A25744">
      <w:pPr>
        <w:pStyle w:val="PL"/>
      </w:pPr>
      <w:r>
        <w:t xml:space="preserve">      items:</w:t>
      </w:r>
    </w:p>
    <w:p w14:paraId="36F76214" w14:textId="77777777" w:rsidR="00A25744" w:rsidRDefault="00A25744" w:rsidP="00A25744">
      <w:pPr>
        <w:pStyle w:val="PL"/>
      </w:pPr>
      <w:r>
        <w:t xml:space="preserve">        $ref: '#/components/schemas/EP_N12-Single'</w:t>
      </w:r>
    </w:p>
    <w:p w14:paraId="4B7A73A1" w14:textId="77777777" w:rsidR="00A25744" w:rsidRDefault="00A25744" w:rsidP="00A25744">
      <w:pPr>
        <w:pStyle w:val="PL"/>
      </w:pPr>
      <w:r>
        <w:t xml:space="preserve">    EP_N13-Multiple:</w:t>
      </w:r>
    </w:p>
    <w:p w14:paraId="33B2C394" w14:textId="77777777" w:rsidR="00A25744" w:rsidRDefault="00A25744" w:rsidP="00A25744">
      <w:pPr>
        <w:pStyle w:val="PL"/>
      </w:pPr>
      <w:r>
        <w:t xml:space="preserve">      type: array</w:t>
      </w:r>
    </w:p>
    <w:p w14:paraId="6C05C14E" w14:textId="77777777" w:rsidR="00A25744" w:rsidRDefault="00A25744" w:rsidP="00A25744">
      <w:pPr>
        <w:pStyle w:val="PL"/>
      </w:pPr>
      <w:r>
        <w:t xml:space="preserve">      items:</w:t>
      </w:r>
    </w:p>
    <w:p w14:paraId="33D5C48C" w14:textId="77777777" w:rsidR="00A25744" w:rsidRDefault="00A25744" w:rsidP="00A25744">
      <w:pPr>
        <w:pStyle w:val="PL"/>
      </w:pPr>
      <w:r>
        <w:t xml:space="preserve">        $ref: '#/components/schemas/EP_N13-Single'</w:t>
      </w:r>
    </w:p>
    <w:p w14:paraId="2AE20866" w14:textId="77777777" w:rsidR="00A25744" w:rsidRDefault="00A25744" w:rsidP="00A25744">
      <w:pPr>
        <w:pStyle w:val="PL"/>
      </w:pPr>
      <w:r>
        <w:t xml:space="preserve">    EP_N14-Multiple:</w:t>
      </w:r>
    </w:p>
    <w:p w14:paraId="3C690D38" w14:textId="77777777" w:rsidR="00A25744" w:rsidRDefault="00A25744" w:rsidP="00A25744">
      <w:pPr>
        <w:pStyle w:val="PL"/>
      </w:pPr>
      <w:r>
        <w:t xml:space="preserve">      type: array</w:t>
      </w:r>
    </w:p>
    <w:p w14:paraId="252CE0DB" w14:textId="77777777" w:rsidR="00A25744" w:rsidRDefault="00A25744" w:rsidP="00A25744">
      <w:pPr>
        <w:pStyle w:val="PL"/>
      </w:pPr>
      <w:r>
        <w:t xml:space="preserve">      items:</w:t>
      </w:r>
    </w:p>
    <w:p w14:paraId="45BAFE49" w14:textId="77777777" w:rsidR="00A25744" w:rsidRDefault="00A25744" w:rsidP="00A25744">
      <w:pPr>
        <w:pStyle w:val="PL"/>
      </w:pPr>
      <w:r>
        <w:t xml:space="preserve">        $ref: '#/components/schemas/EP_N14-Single'</w:t>
      </w:r>
    </w:p>
    <w:p w14:paraId="31BA105C" w14:textId="77777777" w:rsidR="00A25744" w:rsidRDefault="00A25744" w:rsidP="00A25744">
      <w:pPr>
        <w:pStyle w:val="PL"/>
      </w:pPr>
      <w:r>
        <w:t xml:space="preserve">    EP_N15-Multiple:</w:t>
      </w:r>
    </w:p>
    <w:p w14:paraId="4A126B18" w14:textId="77777777" w:rsidR="00A25744" w:rsidRDefault="00A25744" w:rsidP="00A25744">
      <w:pPr>
        <w:pStyle w:val="PL"/>
      </w:pPr>
      <w:r>
        <w:t xml:space="preserve">      type: array</w:t>
      </w:r>
    </w:p>
    <w:p w14:paraId="3FA3511C" w14:textId="77777777" w:rsidR="00A25744" w:rsidRDefault="00A25744" w:rsidP="00A25744">
      <w:pPr>
        <w:pStyle w:val="PL"/>
      </w:pPr>
      <w:r>
        <w:t xml:space="preserve">      items:</w:t>
      </w:r>
    </w:p>
    <w:p w14:paraId="776B6D65" w14:textId="77777777" w:rsidR="00A25744" w:rsidRDefault="00A25744" w:rsidP="00A25744">
      <w:pPr>
        <w:pStyle w:val="PL"/>
      </w:pPr>
      <w:r>
        <w:t xml:space="preserve">        $ref: '#/components/schemas/EP_N15-Single'</w:t>
      </w:r>
    </w:p>
    <w:p w14:paraId="6F50ADCE" w14:textId="77777777" w:rsidR="00A25744" w:rsidRDefault="00A25744" w:rsidP="00A25744">
      <w:pPr>
        <w:pStyle w:val="PL"/>
      </w:pPr>
      <w:r>
        <w:t xml:space="preserve">    EP_N16-Multiple:</w:t>
      </w:r>
    </w:p>
    <w:p w14:paraId="0528AA41" w14:textId="77777777" w:rsidR="00A25744" w:rsidRDefault="00A25744" w:rsidP="00A25744">
      <w:pPr>
        <w:pStyle w:val="PL"/>
      </w:pPr>
      <w:r>
        <w:t xml:space="preserve">      type: array</w:t>
      </w:r>
    </w:p>
    <w:p w14:paraId="0418412E" w14:textId="77777777" w:rsidR="00A25744" w:rsidRDefault="00A25744" w:rsidP="00A25744">
      <w:pPr>
        <w:pStyle w:val="PL"/>
      </w:pPr>
      <w:r>
        <w:t xml:space="preserve">      items:</w:t>
      </w:r>
    </w:p>
    <w:p w14:paraId="318932B7" w14:textId="77777777" w:rsidR="00A25744" w:rsidRDefault="00A25744" w:rsidP="00A25744">
      <w:pPr>
        <w:pStyle w:val="PL"/>
      </w:pPr>
      <w:r>
        <w:t xml:space="preserve">        $ref: '#/components/schemas/EP_N16-Single'</w:t>
      </w:r>
    </w:p>
    <w:p w14:paraId="776B6860" w14:textId="77777777" w:rsidR="00A25744" w:rsidRDefault="00A25744" w:rsidP="00A25744">
      <w:pPr>
        <w:pStyle w:val="PL"/>
      </w:pPr>
      <w:r>
        <w:t xml:space="preserve">    EP_N17-Multiple:</w:t>
      </w:r>
    </w:p>
    <w:p w14:paraId="6E90192B" w14:textId="77777777" w:rsidR="00A25744" w:rsidRDefault="00A25744" w:rsidP="00A25744">
      <w:pPr>
        <w:pStyle w:val="PL"/>
      </w:pPr>
      <w:r>
        <w:t xml:space="preserve">      type: array</w:t>
      </w:r>
    </w:p>
    <w:p w14:paraId="29226ED9" w14:textId="77777777" w:rsidR="00A25744" w:rsidRDefault="00A25744" w:rsidP="00A25744">
      <w:pPr>
        <w:pStyle w:val="PL"/>
      </w:pPr>
      <w:r>
        <w:t xml:space="preserve">      items:</w:t>
      </w:r>
    </w:p>
    <w:p w14:paraId="290347C9" w14:textId="77777777" w:rsidR="00A25744" w:rsidRDefault="00A25744" w:rsidP="00A25744">
      <w:pPr>
        <w:pStyle w:val="PL"/>
      </w:pPr>
      <w:r>
        <w:t xml:space="preserve">        $ref: '#/components/schemas/EP_N17-Single'</w:t>
      </w:r>
    </w:p>
    <w:p w14:paraId="7DE5B266" w14:textId="77777777" w:rsidR="00A25744" w:rsidRDefault="00A25744" w:rsidP="00A25744">
      <w:pPr>
        <w:pStyle w:val="PL"/>
      </w:pPr>
    </w:p>
    <w:p w14:paraId="6FF9DEB9" w14:textId="77777777" w:rsidR="00A25744" w:rsidRDefault="00A25744" w:rsidP="00A25744">
      <w:pPr>
        <w:pStyle w:val="PL"/>
      </w:pPr>
      <w:r>
        <w:t xml:space="preserve">    EP_N20-Multiple:</w:t>
      </w:r>
    </w:p>
    <w:p w14:paraId="5FE26028" w14:textId="77777777" w:rsidR="00A25744" w:rsidRDefault="00A25744" w:rsidP="00A25744">
      <w:pPr>
        <w:pStyle w:val="PL"/>
      </w:pPr>
      <w:r>
        <w:t xml:space="preserve">      type: array</w:t>
      </w:r>
    </w:p>
    <w:p w14:paraId="0A8FCF9A" w14:textId="77777777" w:rsidR="00A25744" w:rsidRDefault="00A25744" w:rsidP="00A25744">
      <w:pPr>
        <w:pStyle w:val="PL"/>
      </w:pPr>
      <w:r>
        <w:t xml:space="preserve">      items:</w:t>
      </w:r>
    </w:p>
    <w:p w14:paraId="4A1BFE18" w14:textId="77777777" w:rsidR="00A25744" w:rsidRDefault="00A25744" w:rsidP="00A25744">
      <w:pPr>
        <w:pStyle w:val="PL"/>
      </w:pPr>
      <w:r>
        <w:t xml:space="preserve">        $ref: '#/components/schemas/EP_N20-Single'</w:t>
      </w:r>
    </w:p>
    <w:p w14:paraId="2EEFAC92" w14:textId="77777777" w:rsidR="00A25744" w:rsidRDefault="00A25744" w:rsidP="00A25744">
      <w:pPr>
        <w:pStyle w:val="PL"/>
      </w:pPr>
      <w:r>
        <w:t xml:space="preserve">    EP_N21-Multiple:</w:t>
      </w:r>
    </w:p>
    <w:p w14:paraId="3BBC2C50" w14:textId="77777777" w:rsidR="00A25744" w:rsidRDefault="00A25744" w:rsidP="00A25744">
      <w:pPr>
        <w:pStyle w:val="PL"/>
      </w:pPr>
      <w:r>
        <w:t xml:space="preserve">      type: array</w:t>
      </w:r>
    </w:p>
    <w:p w14:paraId="3CFCD9A5" w14:textId="77777777" w:rsidR="00A25744" w:rsidRDefault="00A25744" w:rsidP="00A25744">
      <w:pPr>
        <w:pStyle w:val="PL"/>
      </w:pPr>
      <w:r>
        <w:t xml:space="preserve">      items:</w:t>
      </w:r>
    </w:p>
    <w:p w14:paraId="4B366DF3" w14:textId="77777777" w:rsidR="00A25744" w:rsidRDefault="00A25744" w:rsidP="00A25744">
      <w:pPr>
        <w:pStyle w:val="PL"/>
      </w:pPr>
      <w:r>
        <w:t xml:space="preserve">        $ref: '#/components/schemas/EP_N21-Single'</w:t>
      </w:r>
    </w:p>
    <w:p w14:paraId="0224E969" w14:textId="77777777" w:rsidR="00A25744" w:rsidRDefault="00A25744" w:rsidP="00A25744">
      <w:pPr>
        <w:pStyle w:val="PL"/>
      </w:pPr>
      <w:r>
        <w:t xml:space="preserve">    EP_N22-Multiple:</w:t>
      </w:r>
    </w:p>
    <w:p w14:paraId="5D1B045C" w14:textId="77777777" w:rsidR="00A25744" w:rsidRDefault="00A25744" w:rsidP="00A25744">
      <w:pPr>
        <w:pStyle w:val="PL"/>
      </w:pPr>
      <w:r>
        <w:t xml:space="preserve">      type: array</w:t>
      </w:r>
    </w:p>
    <w:p w14:paraId="7083257F" w14:textId="77777777" w:rsidR="00A25744" w:rsidRDefault="00A25744" w:rsidP="00A25744">
      <w:pPr>
        <w:pStyle w:val="PL"/>
      </w:pPr>
      <w:r>
        <w:t xml:space="preserve">      items:</w:t>
      </w:r>
    </w:p>
    <w:p w14:paraId="72427571" w14:textId="77777777" w:rsidR="00A25744" w:rsidRDefault="00A25744" w:rsidP="00A25744">
      <w:pPr>
        <w:pStyle w:val="PL"/>
      </w:pPr>
      <w:r>
        <w:t xml:space="preserve">        $ref: '#/components/schemas/EP_N22-Single'</w:t>
      </w:r>
    </w:p>
    <w:p w14:paraId="7AA05713" w14:textId="77777777" w:rsidR="00A25744" w:rsidRDefault="00A25744" w:rsidP="00A25744">
      <w:pPr>
        <w:pStyle w:val="PL"/>
      </w:pPr>
    </w:p>
    <w:p w14:paraId="74396AD0" w14:textId="77777777" w:rsidR="00A25744" w:rsidRDefault="00A25744" w:rsidP="00A25744">
      <w:pPr>
        <w:pStyle w:val="PL"/>
      </w:pPr>
      <w:r>
        <w:t xml:space="preserve">    EP_N26-Multiple:</w:t>
      </w:r>
    </w:p>
    <w:p w14:paraId="59C39197" w14:textId="77777777" w:rsidR="00A25744" w:rsidRDefault="00A25744" w:rsidP="00A25744">
      <w:pPr>
        <w:pStyle w:val="PL"/>
      </w:pPr>
      <w:r>
        <w:t xml:space="preserve">      type: array</w:t>
      </w:r>
    </w:p>
    <w:p w14:paraId="3EB53A94" w14:textId="77777777" w:rsidR="00A25744" w:rsidRDefault="00A25744" w:rsidP="00A25744">
      <w:pPr>
        <w:pStyle w:val="PL"/>
      </w:pPr>
      <w:r>
        <w:t xml:space="preserve">      items:</w:t>
      </w:r>
    </w:p>
    <w:p w14:paraId="499508BF" w14:textId="77777777" w:rsidR="00A25744" w:rsidRDefault="00A25744" w:rsidP="00A25744">
      <w:pPr>
        <w:pStyle w:val="PL"/>
      </w:pPr>
      <w:r>
        <w:t xml:space="preserve">        $ref: '#/components/schemas/EP_N26-Single'</w:t>
      </w:r>
    </w:p>
    <w:p w14:paraId="757D5E13" w14:textId="77777777" w:rsidR="00A25744" w:rsidRDefault="00A25744" w:rsidP="00A25744">
      <w:pPr>
        <w:pStyle w:val="PL"/>
      </w:pPr>
      <w:r>
        <w:t xml:space="preserve">    EP_N27-Multiple:</w:t>
      </w:r>
    </w:p>
    <w:p w14:paraId="658F052C" w14:textId="77777777" w:rsidR="00A25744" w:rsidRDefault="00A25744" w:rsidP="00A25744">
      <w:pPr>
        <w:pStyle w:val="PL"/>
      </w:pPr>
      <w:r>
        <w:t xml:space="preserve">      type: array</w:t>
      </w:r>
    </w:p>
    <w:p w14:paraId="3AC65601" w14:textId="77777777" w:rsidR="00A25744" w:rsidRDefault="00A25744" w:rsidP="00A25744">
      <w:pPr>
        <w:pStyle w:val="PL"/>
      </w:pPr>
      <w:r>
        <w:t xml:space="preserve">      items:</w:t>
      </w:r>
    </w:p>
    <w:p w14:paraId="65DE4937" w14:textId="77777777" w:rsidR="00A25744" w:rsidRDefault="00A25744" w:rsidP="00A25744">
      <w:pPr>
        <w:pStyle w:val="PL"/>
      </w:pPr>
      <w:r>
        <w:t xml:space="preserve">        $ref: '#/components/schemas/EP_N27-Single'</w:t>
      </w:r>
    </w:p>
    <w:p w14:paraId="1BABAF8E" w14:textId="77777777" w:rsidR="00A25744" w:rsidRDefault="00A25744" w:rsidP="00A25744">
      <w:pPr>
        <w:pStyle w:val="PL"/>
      </w:pPr>
    </w:p>
    <w:p w14:paraId="247A95A2" w14:textId="77777777" w:rsidR="00A25744" w:rsidRDefault="00A25744" w:rsidP="00A25744">
      <w:pPr>
        <w:pStyle w:val="PL"/>
      </w:pPr>
      <w:r>
        <w:t xml:space="preserve">    EP_N31-Multiple:</w:t>
      </w:r>
    </w:p>
    <w:p w14:paraId="0DCB206D" w14:textId="77777777" w:rsidR="00A25744" w:rsidRDefault="00A25744" w:rsidP="00A25744">
      <w:pPr>
        <w:pStyle w:val="PL"/>
      </w:pPr>
      <w:r>
        <w:t xml:space="preserve">      type: array</w:t>
      </w:r>
    </w:p>
    <w:p w14:paraId="44A7AE65" w14:textId="77777777" w:rsidR="00A25744" w:rsidRDefault="00A25744" w:rsidP="00A25744">
      <w:pPr>
        <w:pStyle w:val="PL"/>
      </w:pPr>
      <w:r>
        <w:lastRenderedPageBreak/>
        <w:t xml:space="preserve">      items:</w:t>
      </w:r>
    </w:p>
    <w:p w14:paraId="6FDA2664" w14:textId="77777777" w:rsidR="00A25744" w:rsidRDefault="00A25744" w:rsidP="00A25744">
      <w:pPr>
        <w:pStyle w:val="PL"/>
      </w:pPr>
      <w:r>
        <w:t xml:space="preserve">        $ref: '#/components/schemas/EP_N31-Single'</w:t>
      </w:r>
    </w:p>
    <w:p w14:paraId="1EFFB208" w14:textId="77777777" w:rsidR="00A25744" w:rsidRDefault="00A25744" w:rsidP="00A25744">
      <w:pPr>
        <w:pStyle w:val="PL"/>
      </w:pPr>
      <w:r>
        <w:t xml:space="preserve">    EP_N32-Multiple:</w:t>
      </w:r>
    </w:p>
    <w:p w14:paraId="525D9F5E" w14:textId="77777777" w:rsidR="00A25744" w:rsidRDefault="00A25744" w:rsidP="00A25744">
      <w:pPr>
        <w:pStyle w:val="PL"/>
      </w:pPr>
      <w:r>
        <w:t xml:space="preserve">      type: array</w:t>
      </w:r>
    </w:p>
    <w:p w14:paraId="6CB7B768" w14:textId="77777777" w:rsidR="00A25744" w:rsidRDefault="00A25744" w:rsidP="00A25744">
      <w:pPr>
        <w:pStyle w:val="PL"/>
      </w:pPr>
      <w:r>
        <w:t xml:space="preserve">      items:</w:t>
      </w:r>
    </w:p>
    <w:p w14:paraId="5F03FDF3" w14:textId="77777777" w:rsidR="00A25744" w:rsidRDefault="00A25744" w:rsidP="00A25744">
      <w:pPr>
        <w:pStyle w:val="PL"/>
      </w:pPr>
      <w:r>
        <w:t xml:space="preserve">        $ref: '#/components/schemas/EP_N32-Single'</w:t>
      </w:r>
    </w:p>
    <w:p w14:paraId="37324625" w14:textId="77777777" w:rsidR="00A25744" w:rsidRDefault="00A25744" w:rsidP="00A25744">
      <w:pPr>
        <w:pStyle w:val="PL"/>
      </w:pPr>
      <w:r>
        <w:t xml:space="preserve">    EP_N33-Multiple:</w:t>
      </w:r>
    </w:p>
    <w:p w14:paraId="1EB9BE61" w14:textId="77777777" w:rsidR="00A25744" w:rsidRDefault="00A25744" w:rsidP="00A25744">
      <w:pPr>
        <w:pStyle w:val="PL"/>
      </w:pPr>
      <w:r>
        <w:t xml:space="preserve">      type: array</w:t>
      </w:r>
    </w:p>
    <w:p w14:paraId="56C946E9" w14:textId="77777777" w:rsidR="00A25744" w:rsidRDefault="00A25744" w:rsidP="00A25744">
      <w:pPr>
        <w:pStyle w:val="PL"/>
      </w:pPr>
      <w:r>
        <w:t xml:space="preserve">      items:</w:t>
      </w:r>
    </w:p>
    <w:p w14:paraId="02B230EA" w14:textId="77777777" w:rsidR="00A25744" w:rsidRDefault="00A25744" w:rsidP="00A25744">
      <w:pPr>
        <w:pStyle w:val="PL"/>
      </w:pPr>
      <w:r>
        <w:t xml:space="preserve">        $ref: '#/components/schemas/EP_N33-Single'</w:t>
      </w:r>
    </w:p>
    <w:p w14:paraId="090B3370" w14:textId="77777777" w:rsidR="00A25744" w:rsidRDefault="00A25744" w:rsidP="00A25744">
      <w:pPr>
        <w:pStyle w:val="PL"/>
      </w:pPr>
      <w:r>
        <w:t xml:space="preserve">    EP_N34-Multiple:</w:t>
      </w:r>
    </w:p>
    <w:p w14:paraId="0DC10C89" w14:textId="77777777" w:rsidR="00A25744" w:rsidRDefault="00A25744" w:rsidP="00A25744">
      <w:pPr>
        <w:pStyle w:val="PL"/>
      </w:pPr>
      <w:r>
        <w:t xml:space="preserve">      type: array</w:t>
      </w:r>
    </w:p>
    <w:p w14:paraId="420A9AC2" w14:textId="77777777" w:rsidR="00A25744" w:rsidRDefault="00A25744" w:rsidP="00A25744">
      <w:pPr>
        <w:pStyle w:val="PL"/>
      </w:pPr>
      <w:r>
        <w:t xml:space="preserve">      items:</w:t>
      </w:r>
    </w:p>
    <w:p w14:paraId="2BDFDB82" w14:textId="77777777" w:rsidR="00A25744" w:rsidRDefault="00A25744" w:rsidP="00A25744">
      <w:pPr>
        <w:pStyle w:val="PL"/>
      </w:pPr>
      <w:r>
        <w:t xml:space="preserve">        $ref: '#/components/schemas/EP_N34-Single'        </w:t>
      </w:r>
    </w:p>
    <w:p w14:paraId="45F4CFE9" w14:textId="77777777" w:rsidR="00A25744" w:rsidRDefault="00A25744" w:rsidP="00A25744">
      <w:pPr>
        <w:pStyle w:val="PL"/>
      </w:pPr>
      <w:r>
        <w:t xml:space="preserve">    EP_S5C-Multiple:</w:t>
      </w:r>
    </w:p>
    <w:p w14:paraId="5BD8F4A3" w14:textId="77777777" w:rsidR="00A25744" w:rsidRDefault="00A25744" w:rsidP="00A25744">
      <w:pPr>
        <w:pStyle w:val="PL"/>
      </w:pPr>
      <w:r>
        <w:t xml:space="preserve">      type: array</w:t>
      </w:r>
    </w:p>
    <w:p w14:paraId="2D2DE6A2" w14:textId="77777777" w:rsidR="00A25744" w:rsidRDefault="00A25744" w:rsidP="00A25744">
      <w:pPr>
        <w:pStyle w:val="PL"/>
      </w:pPr>
      <w:r>
        <w:t xml:space="preserve">      items:</w:t>
      </w:r>
    </w:p>
    <w:p w14:paraId="54F5B163" w14:textId="77777777" w:rsidR="00A25744" w:rsidRDefault="00A25744" w:rsidP="00A25744">
      <w:pPr>
        <w:pStyle w:val="PL"/>
      </w:pPr>
      <w:r>
        <w:t xml:space="preserve">        $ref: '#/components/schemas/EP_S5C-Single'</w:t>
      </w:r>
    </w:p>
    <w:p w14:paraId="70A30950" w14:textId="77777777" w:rsidR="00A25744" w:rsidRDefault="00A25744" w:rsidP="00A25744">
      <w:pPr>
        <w:pStyle w:val="PL"/>
      </w:pPr>
      <w:r>
        <w:t xml:space="preserve">    EP_S5U-Multiple:</w:t>
      </w:r>
    </w:p>
    <w:p w14:paraId="39A946E9" w14:textId="77777777" w:rsidR="00A25744" w:rsidRDefault="00A25744" w:rsidP="00A25744">
      <w:pPr>
        <w:pStyle w:val="PL"/>
      </w:pPr>
      <w:r>
        <w:t xml:space="preserve">      type: array</w:t>
      </w:r>
    </w:p>
    <w:p w14:paraId="2E12346F" w14:textId="77777777" w:rsidR="00A25744" w:rsidRDefault="00A25744" w:rsidP="00A25744">
      <w:pPr>
        <w:pStyle w:val="PL"/>
      </w:pPr>
      <w:r>
        <w:t xml:space="preserve">      items:</w:t>
      </w:r>
    </w:p>
    <w:p w14:paraId="0B724D5C" w14:textId="77777777" w:rsidR="00A25744" w:rsidRDefault="00A25744" w:rsidP="00A25744">
      <w:pPr>
        <w:pStyle w:val="PL"/>
      </w:pPr>
      <w:r>
        <w:t xml:space="preserve">        $ref: '#/components/schemas/EP_S5U-Single'</w:t>
      </w:r>
    </w:p>
    <w:p w14:paraId="3B0E7D64" w14:textId="77777777" w:rsidR="00A25744" w:rsidRDefault="00A25744" w:rsidP="00A25744">
      <w:pPr>
        <w:pStyle w:val="PL"/>
      </w:pPr>
      <w:r>
        <w:t xml:space="preserve">    EP_Rx-Multiple:</w:t>
      </w:r>
    </w:p>
    <w:p w14:paraId="35ED3D4B" w14:textId="77777777" w:rsidR="00A25744" w:rsidRDefault="00A25744" w:rsidP="00A25744">
      <w:pPr>
        <w:pStyle w:val="PL"/>
      </w:pPr>
      <w:r>
        <w:t xml:space="preserve">      type: array</w:t>
      </w:r>
    </w:p>
    <w:p w14:paraId="69554986" w14:textId="77777777" w:rsidR="00A25744" w:rsidRDefault="00A25744" w:rsidP="00A25744">
      <w:pPr>
        <w:pStyle w:val="PL"/>
      </w:pPr>
      <w:r>
        <w:t xml:space="preserve">      items:</w:t>
      </w:r>
    </w:p>
    <w:p w14:paraId="07F28D5F" w14:textId="77777777" w:rsidR="00A25744" w:rsidRDefault="00A25744" w:rsidP="00A25744">
      <w:pPr>
        <w:pStyle w:val="PL"/>
      </w:pPr>
      <w:r>
        <w:t xml:space="preserve">        $ref: '#/components/schemas/EP_Rx-Single'</w:t>
      </w:r>
    </w:p>
    <w:p w14:paraId="7F263A5E" w14:textId="77777777" w:rsidR="00A25744" w:rsidRDefault="00A25744" w:rsidP="00A25744">
      <w:pPr>
        <w:pStyle w:val="PL"/>
      </w:pPr>
      <w:r>
        <w:t xml:space="preserve">    EP_MAP_SMSC-Multiple:</w:t>
      </w:r>
    </w:p>
    <w:p w14:paraId="789A2593" w14:textId="77777777" w:rsidR="00A25744" w:rsidRDefault="00A25744" w:rsidP="00A25744">
      <w:pPr>
        <w:pStyle w:val="PL"/>
      </w:pPr>
      <w:r>
        <w:t xml:space="preserve">      type: array</w:t>
      </w:r>
    </w:p>
    <w:p w14:paraId="4CA07B4D" w14:textId="77777777" w:rsidR="00A25744" w:rsidRDefault="00A25744" w:rsidP="00A25744">
      <w:pPr>
        <w:pStyle w:val="PL"/>
      </w:pPr>
      <w:r>
        <w:t xml:space="preserve">      items:</w:t>
      </w:r>
    </w:p>
    <w:p w14:paraId="43A71F66" w14:textId="77777777" w:rsidR="00A25744" w:rsidRDefault="00A25744" w:rsidP="00A25744">
      <w:pPr>
        <w:pStyle w:val="PL"/>
      </w:pPr>
      <w:r>
        <w:t xml:space="preserve">        $ref: '#/components/schemas/EP_MAP_SMSC-Single'</w:t>
      </w:r>
    </w:p>
    <w:p w14:paraId="7D6C7181" w14:textId="77777777" w:rsidR="00A25744" w:rsidRDefault="00A25744" w:rsidP="00A25744">
      <w:pPr>
        <w:pStyle w:val="PL"/>
      </w:pPr>
      <w:r>
        <w:t xml:space="preserve">    EP_NL1-Multiple:</w:t>
      </w:r>
    </w:p>
    <w:p w14:paraId="1AA7BBCE" w14:textId="77777777" w:rsidR="00A25744" w:rsidRDefault="00A25744" w:rsidP="00A25744">
      <w:pPr>
        <w:pStyle w:val="PL"/>
      </w:pPr>
      <w:r>
        <w:t xml:space="preserve">      type: array</w:t>
      </w:r>
    </w:p>
    <w:p w14:paraId="2FDC9060" w14:textId="77777777" w:rsidR="00A25744" w:rsidRDefault="00A25744" w:rsidP="00A25744">
      <w:pPr>
        <w:pStyle w:val="PL"/>
      </w:pPr>
      <w:r>
        <w:t xml:space="preserve">      items:</w:t>
      </w:r>
    </w:p>
    <w:p w14:paraId="3B9B71BE" w14:textId="77777777" w:rsidR="00A25744" w:rsidRDefault="00A25744" w:rsidP="00A25744">
      <w:pPr>
        <w:pStyle w:val="PL"/>
      </w:pPr>
      <w:r>
        <w:t xml:space="preserve">        $ref: '#/components/schemas/EP_NL1-Single'</w:t>
      </w:r>
    </w:p>
    <w:p w14:paraId="556748B5" w14:textId="77777777" w:rsidR="00A25744" w:rsidRDefault="00A25744" w:rsidP="00A25744">
      <w:pPr>
        <w:pStyle w:val="PL"/>
      </w:pPr>
      <w:r>
        <w:t xml:space="preserve">    EP_NL2-Multiple:</w:t>
      </w:r>
    </w:p>
    <w:p w14:paraId="2820F443" w14:textId="77777777" w:rsidR="00A25744" w:rsidRDefault="00A25744" w:rsidP="00A25744">
      <w:pPr>
        <w:pStyle w:val="PL"/>
      </w:pPr>
      <w:r>
        <w:t xml:space="preserve">      type: array</w:t>
      </w:r>
    </w:p>
    <w:p w14:paraId="1347882F" w14:textId="77777777" w:rsidR="00A25744" w:rsidRDefault="00A25744" w:rsidP="00A25744">
      <w:pPr>
        <w:pStyle w:val="PL"/>
      </w:pPr>
      <w:r>
        <w:t xml:space="preserve">      items:</w:t>
      </w:r>
    </w:p>
    <w:p w14:paraId="3A401E62" w14:textId="77777777" w:rsidR="00A25744" w:rsidRDefault="00A25744" w:rsidP="00A25744">
      <w:pPr>
        <w:pStyle w:val="PL"/>
      </w:pPr>
      <w:r>
        <w:t xml:space="preserve">        $ref: '#/components/schemas/EP_NL2-Single'</w:t>
      </w:r>
    </w:p>
    <w:p w14:paraId="7EE0D47F" w14:textId="77777777" w:rsidR="00A25744" w:rsidRDefault="00A25744" w:rsidP="00A25744">
      <w:pPr>
        <w:pStyle w:val="PL"/>
      </w:pPr>
      <w:r>
        <w:t xml:space="preserve">    EP_N60-Multiple:</w:t>
      </w:r>
    </w:p>
    <w:p w14:paraId="1244FE41" w14:textId="77777777" w:rsidR="00A25744" w:rsidRDefault="00A25744" w:rsidP="00A25744">
      <w:pPr>
        <w:pStyle w:val="PL"/>
      </w:pPr>
      <w:r>
        <w:t xml:space="preserve">      type: array</w:t>
      </w:r>
    </w:p>
    <w:p w14:paraId="7BDACFAA" w14:textId="77777777" w:rsidR="00A25744" w:rsidRDefault="00A25744" w:rsidP="00A25744">
      <w:pPr>
        <w:pStyle w:val="PL"/>
      </w:pPr>
      <w:r>
        <w:t xml:space="preserve">      items:</w:t>
      </w:r>
    </w:p>
    <w:p w14:paraId="145D949D" w14:textId="77777777" w:rsidR="00A25744" w:rsidRDefault="00A25744" w:rsidP="00A25744">
      <w:pPr>
        <w:pStyle w:val="PL"/>
      </w:pPr>
      <w:r>
        <w:t xml:space="preserve">        $ref: '#/components/schemas/EP_N60-Single'</w:t>
      </w:r>
    </w:p>
    <w:p w14:paraId="651AF538" w14:textId="77777777" w:rsidR="00A25744" w:rsidRDefault="00A25744" w:rsidP="00A25744">
      <w:pPr>
        <w:pStyle w:val="PL"/>
      </w:pPr>
      <w:r>
        <w:t xml:space="preserve">    EP_Npc4-Multiple:</w:t>
      </w:r>
    </w:p>
    <w:p w14:paraId="563E494C" w14:textId="77777777" w:rsidR="00A25744" w:rsidRDefault="00A25744" w:rsidP="00A25744">
      <w:pPr>
        <w:pStyle w:val="PL"/>
      </w:pPr>
      <w:r>
        <w:t xml:space="preserve">      type: array</w:t>
      </w:r>
    </w:p>
    <w:p w14:paraId="2E8ECE4A" w14:textId="77777777" w:rsidR="00A25744" w:rsidRDefault="00A25744" w:rsidP="00A25744">
      <w:pPr>
        <w:pStyle w:val="PL"/>
      </w:pPr>
      <w:r>
        <w:t xml:space="preserve">      items:</w:t>
      </w:r>
    </w:p>
    <w:p w14:paraId="378CB304" w14:textId="77777777" w:rsidR="00A25744" w:rsidRDefault="00A25744" w:rsidP="00A25744">
      <w:pPr>
        <w:pStyle w:val="PL"/>
      </w:pPr>
      <w:r>
        <w:t xml:space="preserve">        $ref: '#/components/schemas/EP_Npc4-Single'</w:t>
      </w:r>
    </w:p>
    <w:p w14:paraId="2BBC7AE5" w14:textId="77777777" w:rsidR="00A25744" w:rsidRDefault="00A25744" w:rsidP="00A25744">
      <w:pPr>
        <w:pStyle w:val="PL"/>
      </w:pPr>
      <w:r>
        <w:t xml:space="preserve">    EP_Npc6-Multiple:</w:t>
      </w:r>
    </w:p>
    <w:p w14:paraId="78C35FE1" w14:textId="77777777" w:rsidR="00A25744" w:rsidRDefault="00A25744" w:rsidP="00A25744">
      <w:pPr>
        <w:pStyle w:val="PL"/>
      </w:pPr>
      <w:r>
        <w:t xml:space="preserve">      type: array</w:t>
      </w:r>
    </w:p>
    <w:p w14:paraId="7A423FE2" w14:textId="77777777" w:rsidR="00A25744" w:rsidRDefault="00A25744" w:rsidP="00A25744">
      <w:pPr>
        <w:pStyle w:val="PL"/>
      </w:pPr>
      <w:r>
        <w:t xml:space="preserve">      items:</w:t>
      </w:r>
    </w:p>
    <w:p w14:paraId="5A99B8C3" w14:textId="77777777" w:rsidR="00A25744" w:rsidRDefault="00A25744" w:rsidP="00A25744">
      <w:pPr>
        <w:pStyle w:val="PL"/>
      </w:pPr>
      <w:r>
        <w:t xml:space="preserve">        $ref: '#/components/schemas/EP_Npc6-Single'</w:t>
      </w:r>
    </w:p>
    <w:p w14:paraId="5651EDD3" w14:textId="77777777" w:rsidR="00A25744" w:rsidRDefault="00A25744" w:rsidP="00A25744">
      <w:pPr>
        <w:pStyle w:val="PL"/>
      </w:pPr>
      <w:r>
        <w:t xml:space="preserve">    EP_Npc7-Multiple:</w:t>
      </w:r>
    </w:p>
    <w:p w14:paraId="201DA174" w14:textId="77777777" w:rsidR="00A25744" w:rsidRDefault="00A25744" w:rsidP="00A25744">
      <w:pPr>
        <w:pStyle w:val="PL"/>
      </w:pPr>
      <w:r>
        <w:t xml:space="preserve">      type: array</w:t>
      </w:r>
    </w:p>
    <w:p w14:paraId="2BC7A4E7" w14:textId="77777777" w:rsidR="00A25744" w:rsidRDefault="00A25744" w:rsidP="00A25744">
      <w:pPr>
        <w:pStyle w:val="PL"/>
      </w:pPr>
      <w:r>
        <w:t xml:space="preserve">      items:</w:t>
      </w:r>
    </w:p>
    <w:p w14:paraId="250DE984" w14:textId="77777777" w:rsidR="00A25744" w:rsidRDefault="00A25744" w:rsidP="00A25744">
      <w:pPr>
        <w:pStyle w:val="PL"/>
      </w:pPr>
      <w:r>
        <w:t xml:space="preserve">        $ref: '#/components/schemas/EP_Npc7-Single'</w:t>
      </w:r>
    </w:p>
    <w:p w14:paraId="21C43E41" w14:textId="77777777" w:rsidR="00A25744" w:rsidRDefault="00A25744" w:rsidP="00A25744">
      <w:pPr>
        <w:pStyle w:val="PL"/>
      </w:pPr>
      <w:r>
        <w:t xml:space="preserve">    EP_Npc8-Multiple:</w:t>
      </w:r>
    </w:p>
    <w:p w14:paraId="0094FA2A" w14:textId="77777777" w:rsidR="00A25744" w:rsidRDefault="00A25744" w:rsidP="00A25744">
      <w:pPr>
        <w:pStyle w:val="PL"/>
      </w:pPr>
      <w:r>
        <w:t xml:space="preserve">      type: array</w:t>
      </w:r>
    </w:p>
    <w:p w14:paraId="6E4DD9B9" w14:textId="77777777" w:rsidR="00A25744" w:rsidRDefault="00A25744" w:rsidP="00A25744">
      <w:pPr>
        <w:pStyle w:val="PL"/>
      </w:pPr>
      <w:r>
        <w:t xml:space="preserve">      items:</w:t>
      </w:r>
    </w:p>
    <w:p w14:paraId="3BA67E74" w14:textId="77777777" w:rsidR="00A25744" w:rsidRDefault="00A25744" w:rsidP="00A25744">
      <w:pPr>
        <w:pStyle w:val="PL"/>
      </w:pPr>
      <w:r>
        <w:t xml:space="preserve">        $ref: '#/components/schemas/EP_Npc8-Single'</w:t>
      </w:r>
    </w:p>
    <w:p w14:paraId="7D4DEAE6" w14:textId="77777777" w:rsidR="00A25744" w:rsidRDefault="00A25744" w:rsidP="00A25744">
      <w:pPr>
        <w:pStyle w:val="PL"/>
      </w:pPr>
      <w:r>
        <w:t xml:space="preserve">    EP_N88-Multiple:</w:t>
      </w:r>
    </w:p>
    <w:p w14:paraId="313973B0" w14:textId="77777777" w:rsidR="00A25744" w:rsidRDefault="00A25744" w:rsidP="00A25744">
      <w:pPr>
        <w:pStyle w:val="PL"/>
      </w:pPr>
      <w:r>
        <w:t xml:space="preserve">      type: array</w:t>
      </w:r>
    </w:p>
    <w:p w14:paraId="041803C7" w14:textId="77777777" w:rsidR="00A25744" w:rsidRDefault="00A25744" w:rsidP="00A25744">
      <w:pPr>
        <w:pStyle w:val="PL"/>
      </w:pPr>
      <w:r>
        <w:t xml:space="preserve">      items:</w:t>
      </w:r>
    </w:p>
    <w:p w14:paraId="28559ECB" w14:textId="77777777" w:rsidR="00A25744" w:rsidRDefault="00A25744" w:rsidP="00A25744">
      <w:pPr>
        <w:pStyle w:val="PL"/>
      </w:pPr>
      <w:r>
        <w:t xml:space="preserve">        $ref: '#/components/schemas/EP_N88-Single'</w:t>
      </w:r>
    </w:p>
    <w:p w14:paraId="77B99FBE" w14:textId="77777777" w:rsidR="00A25744" w:rsidRDefault="00A25744" w:rsidP="00A25744">
      <w:pPr>
        <w:pStyle w:val="PL"/>
      </w:pPr>
      <w:r>
        <w:t xml:space="preserve">    Configurable5QISet-Multiple:</w:t>
      </w:r>
    </w:p>
    <w:p w14:paraId="27323F99" w14:textId="77777777" w:rsidR="00A25744" w:rsidRDefault="00A25744" w:rsidP="00A25744">
      <w:pPr>
        <w:pStyle w:val="PL"/>
      </w:pPr>
      <w:r>
        <w:t xml:space="preserve">      type: array</w:t>
      </w:r>
    </w:p>
    <w:p w14:paraId="4DBEA8EC" w14:textId="77777777" w:rsidR="00A25744" w:rsidRDefault="00A25744" w:rsidP="00A25744">
      <w:pPr>
        <w:pStyle w:val="PL"/>
      </w:pPr>
      <w:r>
        <w:t xml:space="preserve">      items:</w:t>
      </w:r>
    </w:p>
    <w:p w14:paraId="2663457F" w14:textId="77777777" w:rsidR="00A25744" w:rsidRDefault="00A25744" w:rsidP="00A25744">
      <w:pPr>
        <w:pStyle w:val="PL"/>
      </w:pPr>
      <w:r>
        <w:t xml:space="preserve">        $ref: '#/components/schemas/Configurable5QISet-Single'</w:t>
      </w:r>
    </w:p>
    <w:p w14:paraId="496DD1DB" w14:textId="77777777" w:rsidR="00A25744" w:rsidRDefault="00A25744" w:rsidP="00A25744">
      <w:pPr>
        <w:pStyle w:val="PL"/>
      </w:pPr>
      <w:r>
        <w:t xml:space="preserve">    Dynamic5QISet-Multiple:</w:t>
      </w:r>
    </w:p>
    <w:p w14:paraId="1518ABA8" w14:textId="77777777" w:rsidR="00A25744" w:rsidRDefault="00A25744" w:rsidP="00A25744">
      <w:pPr>
        <w:pStyle w:val="PL"/>
      </w:pPr>
      <w:r>
        <w:t xml:space="preserve">      type: array</w:t>
      </w:r>
    </w:p>
    <w:p w14:paraId="6E7E117D" w14:textId="77777777" w:rsidR="00A25744" w:rsidRDefault="00A25744" w:rsidP="00A25744">
      <w:pPr>
        <w:pStyle w:val="PL"/>
      </w:pPr>
      <w:r>
        <w:t xml:space="preserve">      items:</w:t>
      </w:r>
    </w:p>
    <w:p w14:paraId="7571D0DB" w14:textId="77777777" w:rsidR="00A25744" w:rsidRDefault="00A25744" w:rsidP="00A25744">
      <w:pPr>
        <w:pStyle w:val="PL"/>
      </w:pPr>
      <w:r>
        <w:t xml:space="preserve">        $ref: '#/components/schemas/Dynamic5QISet-Single'</w:t>
      </w:r>
    </w:p>
    <w:p w14:paraId="2A6669DB" w14:textId="77777777" w:rsidR="00A25744" w:rsidRDefault="00A25744" w:rsidP="00A25744">
      <w:pPr>
        <w:pStyle w:val="PL"/>
      </w:pPr>
      <w:r>
        <w:t xml:space="preserve">    EcmConnectionInfo-Multiple:</w:t>
      </w:r>
    </w:p>
    <w:p w14:paraId="35F7B99F" w14:textId="77777777" w:rsidR="00A25744" w:rsidRDefault="00A25744" w:rsidP="00A25744">
      <w:pPr>
        <w:pStyle w:val="PL"/>
      </w:pPr>
      <w:r>
        <w:t xml:space="preserve">      type: array</w:t>
      </w:r>
    </w:p>
    <w:p w14:paraId="7B98D20A" w14:textId="77777777" w:rsidR="00A25744" w:rsidRDefault="00A25744" w:rsidP="00A25744">
      <w:pPr>
        <w:pStyle w:val="PL"/>
      </w:pPr>
      <w:r>
        <w:t xml:space="preserve">      items:</w:t>
      </w:r>
    </w:p>
    <w:p w14:paraId="30BEBC33" w14:textId="77777777" w:rsidR="00A25744" w:rsidRDefault="00A25744" w:rsidP="00A25744">
      <w:pPr>
        <w:pStyle w:val="PL"/>
      </w:pPr>
      <w:r>
        <w:t xml:space="preserve">        $ref: '#/components/schemas/EcmConnectionInfo-Single'</w:t>
      </w:r>
    </w:p>
    <w:p w14:paraId="2046C007" w14:textId="77777777" w:rsidR="00A25744" w:rsidRDefault="00A25744" w:rsidP="00A25744">
      <w:pPr>
        <w:pStyle w:val="PL"/>
      </w:pPr>
    </w:p>
    <w:p w14:paraId="55419BAB" w14:textId="77777777" w:rsidR="00A25744" w:rsidRDefault="00A25744" w:rsidP="00A25744">
      <w:pPr>
        <w:pStyle w:val="PL"/>
      </w:pPr>
    </w:p>
    <w:p w14:paraId="50FDC1C4" w14:textId="77777777" w:rsidR="00A25744" w:rsidRDefault="00A25744" w:rsidP="00A25744">
      <w:pPr>
        <w:pStyle w:val="PL"/>
      </w:pPr>
    </w:p>
    <w:p w14:paraId="31FF6375" w14:textId="77777777" w:rsidR="00A25744" w:rsidRDefault="00A25744" w:rsidP="00A25744">
      <w:pPr>
        <w:pStyle w:val="PL"/>
      </w:pPr>
    </w:p>
    <w:p w14:paraId="2D973E85" w14:textId="77777777" w:rsidR="00A25744" w:rsidRDefault="00A25744" w:rsidP="00A25744">
      <w:pPr>
        <w:pStyle w:val="PL"/>
      </w:pPr>
      <w:r>
        <w:lastRenderedPageBreak/>
        <w:t>#------------ Definitions in TS 28.541 for TS 28.532 -----------------------------</w:t>
      </w:r>
    </w:p>
    <w:p w14:paraId="1E4644F1" w14:textId="77777777" w:rsidR="00A25744" w:rsidRDefault="00A25744" w:rsidP="00A25744">
      <w:pPr>
        <w:pStyle w:val="PL"/>
      </w:pPr>
    </w:p>
    <w:p w14:paraId="08CF961D" w14:textId="77777777" w:rsidR="00A25744" w:rsidRDefault="00A25744" w:rsidP="00A25744">
      <w:pPr>
        <w:pStyle w:val="PL"/>
      </w:pPr>
      <w:r>
        <w:t xml:space="preserve">    resources-5gcNrm:</w:t>
      </w:r>
    </w:p>
    <w:p w14:paraId="1EBE91BB" w14:textId="77777777" w:rsidR="00A25744" w:rsidRDefault="00A25744" w:rsidP="00A25744">
      <w:pPr>
        <w:pStyle w:val="PL"/>
      </w:pPr>
      <w:r>
        <w:t xml:space="preserve">      oneOf:</w:t>
      </w:r>
    </w:p>
    <w:p w14:paraId="0FE97972" w14:textId="77777777" w:rsidR="00A25744" w:rsidRDefault="00A25744" w:rsidP="00A25744">
      <w:pPr>
        <w:pStyle w:val="PL"/>
      </w:pPr>
      <w:r>
        <w:t xml:space="preserve">       - $ref: '#/components/schemas/ProvMnS'</w:t>
      </w:r>
    </w:p>
    <w:p w14:paraId="0AE4BAF9" w14:textId="77777777" w:rsidR="00A25744" w:rsidRDefault="00A25744" w:rsidP="00A25744">
      <w:pPr>
        <w:pStyle w:val="PL"/>
      </w:pPr>
      <w:r>
        <w:t xml:space="preserve">       - $ref: '#/components/schemas/SubNetwork-Single'</w:t>
      </w:r>
    </w:p>
    <w:p w14:paraId="03E58A8C" w14:textId="77777777" w:rsidR="00A25744" w:rsidRDefault="00A25744" w:rsidP="00A25744">
      <w:pPr>
        <w:pStyle w:val="PL"/>
      </w:pPr>
      <w:r>
        <w:t xml:space="preserve">       - $ref: '#/components/schemas/ManagedElement-Single'</w:t>
      </w:r>
    </w:p>
    <w:p w14:paraId="1800D728" w14:textId="77777777" w:rsidR="00A25744" w:rsidRDefault="00A25744" w:rsidP="00A25744">
      <w:pPr>
        <w:pStyle w:val="PL"/>
      </w:pPr>
      <w:r>
        <w:t xml:space="preserve">       - $ref: '#/components/schemas/AmfFunction-Single'</w:t>
      </w:r>
    </w:p>
    <w:p w14:paraId="734AD924" w14:textId="77777777" w:rsidR="00A25744" w:rsidRDefault="00A25744" w:rsidP="00A25744">
      <w:pPr>
        <w:pStyle w:val="PL"/>
      </w:pPr>
      <w:r>
        <w:t xml:space="preserve">       - $ref: '#/components/schemas/SmfFunction-Single'</w:t>
      </w:r>
    </w:p>
    <w:p w14:paraId="19794273" w14:textId="77777777" w:rsidR="00A25744" w:rsidRDefault="00A25744" w:rsidP="00A25744">
      <w:pPr>
        <w:pStyle w:val="PL"/>
      </w:pPr>
      <w:r>
        <w:t xml:space="preserve">       - $ref: '#/components/schemas/UpfFunction-Single'</w:t>
      </w:r>
    </w:p>
    <w:p w14:paraId="5BF6FFBB" w14:textId="77777777" w:rsidR="00A25744" w:rsidRDefault="00A25744" w:rsidP="00A25744">
      <w:pPr>
        <w:pStyle w:val="PL"/>
      </w:pPr>
      <w:r>
        <w:t xml:space="preserve">       - $ref: '#/components/schemas/N3iwfFunction-Single'</w:t>
      </w:r>
    </w:p>
    <w:p w14:paraId="2DBD8D7D" w14:textId="77777777" w:rsidR="00A25744" w:rsidRDefault="00A25744" w:rsidP="00A25744">
      <w:pPr>
        <w:pStyle w:val="PL"/>
      </w:pPr>
      <w:r>
        <w:t xml:space="preserve">       - $ref: '#/components/schemas/PcfFunction-Single'</w:t>
      </w:r>
    </w:p>
    <w:p w14:paraId="5BE9C51B" w14:textId="77777777" w:rsidR="00A25744" w:rsidRDefault="00A25744" w:rsidP="00A25744">
      <w:pPr>
        <w:pStyle w:val="PL"/>
      </w:pPr>
      <w:r>
        <w:t xml:space="preserve">       - $ref: '#/components/schemas/AusfFunction-Single'</w:t>
      </w:r>
    </w:p>
    <w:p w14:paraId="323B8EB3" w14:textId="77777777" w:rsidR="00A25744" w:rsidRDefault="00A25744" w:rsidP="00A25744">
      <w:pPr>
        <w:pStyle w:val="PL"/>
      </w:pPr>
      <w:r>
        <w:t xml:space="preserve">       - $ref: '#/components/schemas/UdmFunction-Single'</w:t>
      </w:r>
    </w:p>
    <w:p w14:paraId="31DE4677" w14:textId="77777777" w:rsidR="00A25744" w:rsidRDefault="00A25744" w:rsidP="00A25744">
      <w:pPr>
        <w:pStyle w:val="PL"/>
      </w:pPr>
      <w:r>
        <w:t xml:space="preserve">       - $ref: '#/components/schemas/UdrFunction-Single'</w:t>
      </w:r>
    </w:p>
    <w:p w14:paraId="37420A1D" w14:textId="77777777" w:rsidR="00A25744" w:rsidRDefault="00A25744" w:rsidP="00A25744">
      <w:pPr>
        <w:pStyle w:val="PL"/>
      </w:pPr>
      <w:r>
        <w:t xml:space="preserve">       - $ref: '#/components/schemas/UdsfFunction-Single'</w:t>
      </w:r>
    </w:p>
    <w:p w14:paraId="7B8ACDED" w14:textId="77777777" w:rsidR="00A25744" w:rsidRDefault="00A25744" w:rsidP="00A25744">
      <w:pPr>
        <w:pStyle w:val="PL"/>
      </w:pPr>
      <w:r>
        <w:t xml:space="preserve">       - $ref: '#/components/schemas/NrfFunction-Single'</w:t>
      </w:r>
    </w:p>
    <w:p w14:paraId="170B03AC" w14:textId="77777777" w:rsidR="00A25744" w:rsidRDefault="00A25744" w:rsidP="00A25744">
      <w:pPr>
        <w:pStyle w:val="PL"/>
      </w:pPr>
      <w:r>
        <w:t xml:space="preserve">       - $ref: '#/components/schemas/NssfFunction-Single'</w:t>
      </w:r>
    </w:p>
    <w:p w14:paraId="1C9899A7" w14:textId="77777777" w:rsidR="00A25744" w:rsidRDefault="00A25744" w:rsidP="00A25744">
      <w:pPr>
        <w:pStyle w:val="PL"/>
      </w:pPr>
      <w:r>
        <w:t xml:space="preserve">       - $ref: '#/components/schemas/SmsfFunction-Single'</w:t>
      </w:r>
    </w:p>
    <w:p w14:paraId="254B700A" w14:textId="77777777" w:rsidR="00A25744" w:rsidRDefault="00A25744" w:rsidP="00A25744">
      <w:pPr>
        <w:pStyle w:val="PL"/>
      </w:pPr>
      <w:r>
        <w:t xml:space="preserve">       - $ref: '#/components/schemas/LmfFunction-Single'</w:t>
      </w:r>
    </w:p>
    <w:p w14:paraId="5A15F757" w14:textId="77777777" w:rsidR="00A25744" w:rsidRDefault="00A25744" w:rsidP="00A25744">
      <w:pPr>
        <w:pStyle w:val="PL"/>
      </w:pPr>
      <w:r>
        <w:t xml:space="preserve">       - $ref: '#/components/schemas/NgeirFunction-Single'</w:t>
      </w:r>
    </w:p>
    <w:p w14:paraId="17BE97EE" w14:textId="77777777" w:rsidR="00A25744" w:rsidRDefault="00A25744" w:rsidP="00A25744">
      <w:pPr>
        <w:pStyle w:val="PL"/>
      </w:pPr>
      <w:r>
        <w:t xml:space="preserve">       - $ref: '#/components/schemas/SeppFunction-Single'</w:t>
      </w:r>
    </w:p>
    <w:p w14:paraId="05D73857" w14:textId="77777777" w:rsidR="00A25744" w:rsidRDefault="00A25744" w:rsidP="00A25744">
      <w:pPr>
        <w:pStyle w:val="PL"/>
      </w:pPr>
      <w:r>
        <w:t xml:space="preserve">       - $ref: '#/components/schemas/NwdafFunction-Single'</w:t>
      </w:r>
    </w:p>
    <w:p w14:paraId="2C9921E5" w14:textId="77777777" w:rsidR="00A25744" w:rsidRDefault="00A25744" w:rsidP="00A25744">
      <w:pPr>
        <w:pStyle w:val="PL"/>
      </w:pPr>
      <w:r>
        <w:t xml:space="preserve">       - $ref: '#/components/schemas/ScpFunction-Single'</w:t>
      </w:r>
    </w:p>
    <w:p w14:paraId="09B62231" w14:textId="77777777" w:rsidR="00A25744" w:rsidRDefault="00A25744" w:rsidP="00A25744">
      <w:pPr>
        <w:pStyle w:val="PL"/>
      </w:pPr>
      <w:r>
        <w:t xml:space="preserve">       - $ref: '#/components/schemas/NefFunction-Single'</w:t>
      </w:r>
    </w:p>
    <w:p w14:paraId="2B4A56AB" w14:textId="77777777" w:rsidR="00A25744" w:rsidRDefault="00A25744" w:rsidP="00A25744">
      <w:pPr>
        <w:pStyle w:val="PL"/>
      </w:pPr>
      <w:r>
        <w:t xml:space="preserve">       - $ref: '#/components/schemas/NsacfFunction-Single'</w:t>
      </w:r>
    </w:p>
    <w:p w14:paraId="5DEB9FAF" w14:textId="77777777" w:rsidR="00A25744" w:rsidRDefault="00A25744" w:rsidP="00A25744">
      <w:pPr>
        <w:pStyle w:val="PL"/>
      </w:pPr>
      <w:r>
        <w:t xml:space="preserve">       - $ref: '#/components/schemas/DDNMFFunction-Single'</w:t>
      </w:r>
    </w:p>
    <w:p w14:paraId="3359D3F1" w14:textId="77777777" w:rsidR="00A25744" w:rsidRDefault="00A25744" w:rsidP="00A25744">
      <w:pPr>
        <w:pStyle w:val="PL"/>
      </w:pPr>
    </w:p>
    <w:p w14:paraId="18249673" w14:textId="77777777" w:rsidR="00A25744" w:rsidRDefault="00A25744" w:rsidP="00A25744">
      <w:pPr>
        <w:pStyle w:val="PL"/>
      </w:pPr>
      <w:r>
        <w:t xml:space="preserve">       - $ref: '#/components/schemas/ExternalAmfFunction-Single'</w:t>
      </w:r>
    </w:p>
    <w:p w14:paraId="4EAC81B5" w14:textId="77777777" w:rsidR="00A25744" w:rsidRDefault="00A25744" w:rsidP="00A25744">
      <w:pPr>
        <w:pStyle w:val="PL"/>
      </w:pPr>
      <w:r>
        <w:t xml:space="preserve">       - $ref: '#/components/schemas/ExternalNrfFunction-Single'</w:t>
      </w:r>
    </w:p>
    <w:p w14:paraId="4AF8E4FB" w14:textId="77777777" w:rsidR="00A25744" w:rsidRDefault="00A25744" w:rsidP="00A25744">
      <w:pPr>
        <w:pStyle w:val="PL"/>
      </w:pPr>
      <w:r>
        <w:t xml:space="preserve">       - $ref: '#/components/schemas/ExternalNssfFunction-Single'</w:t>
      </w:r>
    </w:p>
    <w:p w14:paraId="49753E0F" w14:textId="77777777" w:rsidR="00A25744" w:rsidRDefault="00A25744" w:rsidP="00A25744">
      <w:pPr>
        <w:pStyle w:val="PL"/>
      </w:pPr>
      <w:r>
        <w:t xml:space="preserve">       - $ref: '#/components/schemas/ExternalSeppFunction-Single'</w:t>
      </w:r>
    </w:p>
    <w:p w14:paraId="31DAAD3A" w14:textId="77777777" w:rsidR="00A25744" w:rsidRDefault="00A25744" w:rsidP="00A25744">
      <w:pPr>
        <w:pStyle w:val="PL"/>
      </w:pPr>
    </w:p>
    <w:p w14:paraId="2D345380" w14:textId="77777777" w:rsidR="00A25744" w:rsidRDefault="00A25744" w:rsidP="00A25744">
      <w:pPr>
        <w:pStyle w:val="PL"/>
      </w:pPr>
      <w:r>
        <w:t xml:space="preserve">       - $ref: '#/components/schemas/AmfSet-Single'</w:t>
      </w:r>
    </w:p>
    <w:p w14:paraId="4B742FA3" w14:textId="77777777" w:rsidR="00A25744" w:rsidRDefault="00A25744" w:rsidP="00A25744">
      <w:pPr>
        <w:pStyle w:val="PL"/>
      </w:pPr>
      <w:r>
        <w:t xml:space="preserve">       - $ref: '#/components/schemas/AmfRegion-Single'</w:t>
      </w:r>
    </w:p>
    <w:p w14:paraId="43546DC3" w14:textId="77777777" w:rsidR="00A25744" w:rsidRDefault="00A25744" w:rsidP="00A25744">
      <w:pPr>
        <w:pStyle w:val="PL"/>
      </w:pPr>
      <w:r>
        <w:t xml:space="preserve">       - $ref: '#/components/schemas/QFQoSMonitoringControl-Single'</w:t>
      </w:r>
    </w:p>
    <w:p w14:paraId="19039ABF" w14:textId="77777777" w:rsidR="00A25744" w:rsidRDefault="00A25744" w:rsidP="00A25744">
      <w:pPr>
        <w:pStyle w:val="PL"/>
      </w:pPr>
      <w:r>
        <w:t xml:space="preserve">       - $ref: '#/components/schemas/GtpUPathQoSMonitoringControl-Single'</w:t>
      </w:r>
    </w:p>
    <w:p w14:paraId="3A54611C" w14:textId="77777777" w:rsidR="00A25744" w:rsidRDefault="00A25744" w:rsidP="00A25744">
      <w:pPr>
        <w:pStyle w:val="PL"/>
      </w:pPr>
    </w:p>
    <w:p w14:paraId="521E5333" w14:textId="77777777" w:rsidR="00A25744" w:rsidRDefault="00A25744" w:rsidP="00A25744">
      <w:pPr>
        <w:pStyle w:val="PL"/>
      </w:pPr>
      <w:r>
        <w:t xml:space="preserve">       - $ref: '#/components/schemas/EP_N2-Single'</w:t>
      </w:r>
    </w:p>
    <w:p w14:paraId="706AB82C" w14:textId="77777777" w:rsidR="00A25744" w:rsidRDefault="00A25744" w:rsidP="00A25744">
      <w:pPr>
        <w:pStyle w:val="PL"/>
      </w:pPr>
      <w:r>
        <w:t xml:space="preserve">       - $ref: '#/components/schemas/EP_N3-Single'</w:t>
      </w:r>
    </w:p>
    <w:p w14:paraId="4928585C" w14:textId="77777777" w:rsidR="00A25744" w:rsidRDefault="00A25744" w:rsidP="00A25744">
      <w:pPr>
        <w:pStyle w:val="PL"/>
      </w:pPr>
      <w:r>
        <w:t xml:space="preserve">       - $ref: '#/components/schemas/EP_N4-Single'</w:t>
      </w:r>
    </w:p>
    <w:p w14:paraId="2BD29C50" w14:textId="77777777" w:rsidR="00A25744" w:rsidRDefault="00A25744" w:rsidP="00A25744">
      <w:pPr>
        <w:pStyle w:val="PL"/>
      </w:pPr>
      <w:r>
        <w:t xml:space="preserve">       - $ref: '#/components/schemas/EP_N5-Single'</w:t>
      </w:r>
    </w:p>
    <w:p w14:paraId="49C36933" w14:textId="77777777" w:rsidR="00A25744" w:rsidRDefault="00A25744" w:rsidP="00A25744">
      <w:pPr>
        <w:pStyle w:val="PL"/>
      </w:pPr>
      <w:r>
        <w:t xml:space="preserve">       - $ref: '#/components/schemas/EP_N6-Single'</w:t>
      </w:r>
    </w:p>
    <w:p w14:paraId="68A7B5F2" w14:textId="77777777" w:rsidR="00A25744" w:rsidRDefault="00A25744" w:rsidP="00A25744">
      <w:pPr>
        <w:pStyle w:val="PL"/>
      </w:pPr>
      <w:r>
        <w:t xml:space="preserve">       - $ref: '#/components/schemas/EP_N7-Single'</w:t>
      </w:r>
    </w:p>
    <w:p w14:paraId="04FBFEC0" w14:textId="77777777" w:rsidR="00A25744" w:rsidRDefault="00A25744" w:rsidP="00A25744">
      <w:pPr>
        <w:pStyle w:val="PL"/>
      </w:pPr>
      <w:r>
        <w:t xml:space="preserve">       - $ref: '#/components/schemas/EP_N8-Single'</w:t>
      </w:r>
    </w:p>
    <w:p w14:paraId="5268CC90" w14:textId="77777777" w:rsidR="00A25744" w:rsidRDefault="00A25744" w:rsidP="00A25744">
      <w:pPr>
        <w:pStyle w:val="PL"/>
      </w:pPr>
      <w:r>
        <w:t xml:space="preserve">       - $ref: '#/components/schemas/EP_N9-Single'</w:t>
      </w:r>
    </w:p>
    <w:p w14:paraId="197C8EBA" w14:textId="77777777" w:rsidR="00A25744" w:rsidRDefault="00A25744" w:rsidP="00A25744">
      <w:pPr>
        <w:pStyle w:val="PL"/>
      </w:pPr>
      <w:r>
        <w:t xml:space="preserve">       - $ref: '#/components/schemas/EP_N10-Single'</w:t>
      </w:r>
    </w:p>
    <w:p w14:paraId="5A7C23F3" w14:textId="77777777" w:rsidR="00A25744" w:rsidRDefault="00A25744" w:rsidP="00A25744">
      <w:pPr>
        <w:pStyle w:val="PL"/>
      </w:pPr>
      <w:r>
        <w:t xml:space="preserve">       - $ref: '#/components/schemas/EP_N11-Single'</w:t>
      </w:r>
    </w:p>
    <w:p w14:paraId="677C0BD3" w14:textId="77777777" w:rsidR="00A25744" w:rsidRDefault="00A25744" w:rsidP="00A25744">
      <w:pPr>
        <w:pStyle w:val="PL"/>
      </w:pPr>
      <w:r>
        <w:t xml:space="preserve">       - $ref: '#/components/schemas/EP_N12-Single'</w:t>
      </w:r>
    </w:p>
    <w:p w14:paraId="1CDE82BC" w14:textId="77777777" w:rsidR="00A25744" w:rsidRDefault="00A25744" w:rsidP="00A25744">
      <w:pPr>
        <w:pStyle w:val="PL"/>
      </w:pPr>
      <w:r>
        <w:t xml:space="preserve">       - $ref: '#/components/schemas/EP_N13-Single'</w:t>
      </w:r>
    </w:p>
    <w:p w14:paraId="1F4A1B0C" w14:textId="77777777" w:rsidR="00A25744" w:rsidRDefault="00A25744" w:rsidP="00A25744">
      <w:pPr>
        <w:pStyle w:val="PL"/>
      </w:pPr>
      <w:r>
        <w:t xml:space="preserve">       - $ref: '#/components/schemas/EP_N14-Single'</w:t>
      </w:r>
    </w:p>
    <w:p w14:paraId="78FC7066" w14:textId="77777777" w:rsidR="00A25744" w:rsidRDefault="00A25744" w:rsidP="00A25744">
      <w:pPr>
        <w:pStyle w:val="PL"/>
      </w:pPr>
      <w:r>
        <w:t xml:space="preserve">       - $ref: '#/components/schemas/EP_N15-Single'</w:t>
      </w:r>
    </w:p>
    <w:p w14:paraId="0770FF7B" w14:textId="77777777" w:rsidR="00A25744" w:rsidRDefault="00A25744" w:rsidP="00A25744">
      <w:pPr>
        <w:pStyle w:val="PL"/>
      </w:pPr>
      <w:r>
        <w:t xml:space="preserve">       - $ref: '#/components/schemas/EP_N16-Single'</w:t>
      </w:r>
    </w:p>
    <w:p w14:paraId="1505C011" w14:textId="77777777" w:rsidR="00A25744" w:rsidRDefault="00A25744" w:rsidP="00A25744">
      <w:pPr>
        <w:pStyle w:val="PL"/>
      </w:pPr>
      <w:r>
        <w:t xml:space="preserve">       - $ref: '#/components/schemas/EP_N17-Single'</w:t>
      </w:r>
    </w:p>
    <w:p w14:paraId="18A6105D" w14:textId="77777777" w:rsidR="00A25744" w:rsidRDefault="00A25744" w:rsidP="00A25744">
      <w:pPr>
        <w:pStyle w:val="PL"/>
      </w:pPr>
    </w:p>
    <w:p w14:paraId="35CE7E80" w14:textId="77777777" w:rsidR="00A25744" w:rsidRDefault="00A25744" w:rsidP="00A25744">
      <w:pPr>
        <w:pStyle w:val="PL"/>
      </w:pPr>
      <w:r>
        <w:t xml:space="preserve">       - $ref: '#/components/schemas/EP_N20-Single'</w:t>
      </w:r>
    </w:p>
    <w:p w14:paraId="4DD7CF9D" w14:textId="77777777" w:rsidR="00A25744" w:rsidRDefault="00A25744" w:rsidP="00A25744">
      <w:pPr>
        <w:pStyle w:val="PL"/>
      </w:pPr>
      <w:r>
        <w:t xml:space="preserve">       - $ref: '#/components/schemas/EP_N21-Single'</w:t>
      </w:r>
    </w:p>
    <w:p w14:paraId="6B448F14" w14:textId="77777777" w:rsidR="00A25744" w:rsidRDefault="00A25744" w:rsidP="00A25744">
      <w:pPr>
        <w:pStyle w:val="PL"/>
      </w:pPr>
      <w:r>
        <w:t xml:space="preserve">       - $ref: '#/components/schemas/EP_N22-Single'</w:t>
      </w:r>
    </w:p>
    <w:p w14:paraId="4031D253" w14:textId="77777777" w:rsidR="00A25744" w:rsidRDefault="00A25744" w:rsidP="00A25744">
      <w:pPr>
        <w:pStyle w:val="PL"/>
      </w:pPr>
    </w:p>
    <w:p w14:paraId="525E8EE5" w14:textId="77777777" w:rsidR="00A25744" w:rsidRDefault="00A25744" w:rsidP="00A25744">
      <w:pPr>
        <w:pStyle w:val="PL"/>
      </w:pPr>
      <w:r>
        <w:t xml:space="preserve">       - $ref: '#/components/schemas/EP_N26-Single'</w:t>
      </w:r>
    </w:p>
    <w:p w14:paraId="109CD1BE" w14:textId="77777777" w:rsidR="00A25744" w:rsidRDefault="00A25744" w:rsidP="00A25744">
      <w:pPr>
        <w:pStyle w:val="PL"/>
      </w:pPr>
      <w:r>
        <w:t xml:space="preserve">       - $ref: '#/components/schemas/EP_N27-Single'</w:t>
      </w:r>
    </w:p>
    <w:p w14:paraId="6B2724BC" w14:textId="77777777" w:rsidR="00A25744" w:rsidRDefault="00A25744" w:rsidP="00A25744">
      <w:pPr>
        <w:pStyle w:val="PL"/>
      </w:pPr>
    </w:p>
    <w:p w14:paraId="57B941C6" w14:textId="77777777" w:rsidR="00A25744" w:rsidRDefault="00A25744" w:rsidP="00A25744">
      <w:pPr>
        <w:pStyle w:val="PL"/>
      </w:pPr>
      <w:r>
        <w:t xml:space="preserve">       - $ref: '#/components/schemas/EP_N31-Single'</w:t>
      </w:r>
    </w:p>
    <w:p w14:paraId="791D1DF8" w14:textId="77777777" w:rsidR="00A25744" w:rsidRDefault="00A25744" w:rsidP="00A25744">
      <w:pPr>
        <w:pStyle w:val="PL"/>
      </w:pPr>
      <w:r>
        <w:t xml:space="preserve">       - $ref: '#/components/schemas/EP_N32-Single'</w:t>
      </w:r>
    </w:p>
    <w:p w14:paraId="6D13B983" w14:textId="77777777" w:rsidR="00A25744" w:rsidRDefault="00A25744" w:rsidP="00A25744">
      <w:pPr>
        <w:pStyle w:val="PL"/>
      </w:pPr>
      <w:r>
        <w:t xml:space="preserve">       - $ref: '#/components/schemas/EP_N33-Single'       </w:t>
      </w:r>
    </w:p>
    <w:p w14:paraId="28C0D1B3" w14:textId="77777777" w:rsidR="00A25744" w:rsidRDefault="00A25744" w:rsidP="00A25744">
      <w:pPr>
        <w:pStyle w:val="PL"/>
      </w:pPr>
      <w:r>
        <w:t xml:space="preserve">       - $ref: '#/components/schemas/EP_N34-Single'</w:t>
      </w:r>
    </w:p>
    <w:p w14:paraId="0839844A" w14:textId="77777777" w:rsidR="00A25744" w:rsidRDefault="00A25744" w:rsidP="00A25744">
      <w:pPr>
        <w:pStyle w:val="PL"/>
      </w:pPr>
      <w:r>
        <w:t xml:space="preserve">       - $ref: '#/components/schemas/EP_N60-Single'</w:t>
      </w:r>
    </w:p>
    <w:p w14:paraId="2194D091" w14:textId="77777777" w:rsidR="00A25744" w:rsidRDefault="00A25744" w:rsidP="00A25744">
      <w:pPr>
        <w:pStyle w:val="PL"/>
      </w:pPr>
      <w:r>
        <w:t xml:space="preserve">       - $ref: '#/components/schemas/EP_N88-Single'</w:t>
      </w:r>
    </w:p>
    <w:p w14:paraId="651221AA" w14:textId="77777777" w:rsidR="00A25744" w:rsidRDefault="00A25744" w:rsidP="00A25744">
      <w:pPr>
        <w:pStyle w:val="PL"/>
      </w:pPr>
    </w:p>
    <w:p w14:paraId="03A2728B" w14:textId="77777777" w:rsidR="00A25744" w:rsidRDefault="00A25744" w:rsidP="00A25744">
      <w:pPr>
        <w:pStyle w:val="PL"/>
      </w:pPr>
      <w:r>
        <w:t xml:space="preserve">       - $ref: '#/components/schemas/EP_Npc4-Single'</w:t>
      </w:r>
    </w:p>
    <w:p w14:paraId="0A10F4AC" w14:textId="77777777" w:rsidR="00A25744" w:rsidRDefault="00A25744" w:rsidP="00A25744">
      <w:pPr>
        <w:pStyle w:val="PL"/>
      </w:pPr>
      <w:r>
        <w:t xml:space="preserve">       - $ref: '#/components/schemas/EP_Npc6-Single'</w:t>
      </w:r>
    </w:p>
    <w:p w14:paraId="47872A79" w14:textId="77777777" w:rsidR="00A25744" w:rsidRDefault="00A25744" w:rsidP="00A25744">
      <w:pPr>
        <w:pStyle w:val="PL"/>
      </w:pPr>
      <w:r>
        <w:t xml:space="preserve">       - $ref: '#/components/schemas/EP_Npc7-Single'</w:t>
      </w:r>
    </w:p>
    <w:p w14:paraId="27754272" w14:textId="77777777" w:rsidR="00A25744" w:rsidRDefault="00A25744" w:rsidP="00A25744">
      <w:pPr>
        <w:pStyle w:val="PL"/>
      </w:pPr>
      <w:r>
        <w:t xml:space="preserve">       - $ref: '#/components/schemas/EP_Npc8-Single'</w:t>
      </w:r>
    </w:p>
    <w:p w14:paraId="5882C4C3" w14:textId="77777777" w:rsidR="00A25744" w:rsidRDefault="00A25744" w:rsidP="00A25744">
      <w:pPr>
        <w:pStyle w:val="PL"/>
      </w:pPr>
    </w:p>
    <w:p w14:paraId="2BC35345" w14:textId="77777777" w:rsidR="00A25744" w:rsidRDefault="00A25744" w:rsidP="00A25744">
      <w:pPr>
        <w:pStyle w:val="PL"/>
      </w:pPr>
      <w:r>
        <w:t xml:space="preserve">       - $ref: '#/components/schemas/EP_S5C-Single'</w:t>
      </w:r>
    </w:p>
    <w:p w14:paraId="7F5E3D27" w14:textId="77777777" w:rsidR="00A25744" w:rsidRDefault="00A25744" w:rsidP="00A25744">
      <w:pPr>
        <w:pStyle w:val="PL"/>
      </w:pPr>
      <w:r>
        <w:t xml:space="preserve">       - $ref: '#/components/schemas/EP_S5U-Single'</w:t>
      </w:r>
    </w:p>
    <w:p w14:paraId="5D5CFF1F" w14:textId="77777777" w:rsidR="00A25744" w:rsidRDefault="00A25744" w:rsidP="00A25744">
      <w:pPr>
        <w:pStyle w:val="PL"/>
      </w:pPr>
      <w:r>
        <w:t xml:space="preserve">       - $ref: '#/components/schemas/EP_Rx-Single'</w:t>
      </w:r>
    </w:p>
    <w:p w14:paraId="53B42F23" w14:textId="77777777" w:rsidR="00A25744" w:rsidRDefault="00A25744" w:rsidP="00A25744">
      <w:pPr>
        <w:pStyle w:val="PL"/>
      </w:pPr>
      <w:r>
        <w:t xml:space="preserve">       - $ref: '#/components/schemas/EP_MAP_SMSC-Single'</w:t>
      </w:r>
    </w:p>
    <w:p w14:paraId="42813A9D" w14:textId="77777777" w:rsidR="00A25744" w:rsidRDefault="00A25744" w:rsidP="00A25744">
      <w:pPr>
        <w:pStyle w:val="PL"/>
      </w:pPr>
      <w:r>
        <w:lastRenderedPageBreak/>
        <w:t xml:space="preserve">       - $ref: '#/components/schemas/EP_NL1-Single'</w:t>
      </w:r>
    </w:p>
    <w:p w14:paraId="72B27E43" w14:textId="77777777" w:rsidR="00A25744" w:rsidRDefault="00A25744" w:rsidP="00A25744">
      <w:pPr>
        <w:pStyle w:val="PL"/>
      </w:pPr>
      <w:r>
        <w:t xml:space="preserve">       - $ref: '#/components/schemas/EP_NL2-Single'</w:t>
      </w:r>
    </w:p>
    <w:p w14:paraId="215DD88A" w14:textId="77777777" w:rsidR="00A25744" w:rsidRDefault="00A25744" w:rsidP="00A25744">
      <w:pPr>
        <w:pStyle w:val="PL"/>
      </w:pPr>
      <w:r>
        <w:t xml:space="preserve">       - $ref: '#/components/schemas/Configurable5QISet-Single'</w:t>
      </w:r>
    </w:p>
    <w:p w14:paraId="2848EB71" w14:textId="77777777" w:rsidR="00A25744" w:rsidRDefault="00A25744" w:rsidP="00A25744">
      <w:pPr>
        <w:pStyle w:val="PL"/>
      </w:pPr>
      <w:r>
        <w:t xml:space="preserve">       - $ref: '#/components/schemas/FiveQiDscpMappingSet-Single'</w:t>
      </w:r>
    </w:p>
    <w:p w14:paraId="107D2891" w14:textId="77777777" w:rsidR="00A25744" w:rsidRDefault="00A25744" w:rsidP="00A25744">
      <w:pPr>
        <w:pStyle w:val="PL"/>
      </w:pPr>
      <w:r>
        <w:t xml:space="preserve">       - $ref: '#/components/schemas/PredefinedPccRuleSet-Single'</w:t>
      </w:r>
    </w:p>
    <w:p w14:paraId="2C8A0656" w14:textId="77777777" w:rsidR="00A25744" w:rsidRDefault="00A25744" w:rsidP="00A25744">
      <w:pPr>
        <w:pStyle w:val="PL"/>
      </w:pPr>
      <w:r>
        <w:t xml:space="preserve">       - $ref: '#/components/schemas/Dynamic5QISet-Single'</w:t>
      </w:r>
    </w:p>
    <w:p w14:paraId="4621EBE8" w14:textId="77777777" w:rsidR="00A25744" w:rsidRDefault="00A25744" w:rsidP="00A25744">
      <w:pPr>
        <w:pStyle w:val="PL"/>
      </w:pPr>
      <w:r>
        <w:t xml:space="preserve">       - $ref: '#/components/schemas/EASDFFunction-Single'</w:t>
      </w:r>
    </w:p>
    <w:p w14:paraId="1E63F4E1" w14:textId="77777777" w:rsidR="00A25744" w:rsidRDefault="00A25744" w:rsidP="00A25744">
      <w:pPr>
        <w:pStyle w:val="PL"/>
      </w:pPr>
      <w:r>
        <w:t xml:space="preserve">       - $ref: '#/components/schemas/EcmConnectionInfo-Single'</w:t>
      </w:r>
    </w:p>
    <w:p w14:paraId="7BB62E28" w14:textId="77777777" w:rsidR="00A25744" w:rsidRDefault="00A25744" w:rsidP="00A25744">
      <w:pPr>
        <w:pStyle w:val="PL"/>
      </w:pPr>
    </w:p>
    <w:p w14:paraId="1715AD3E" w14:textId="77777777" w:rsidR="00A25744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5A3EEFA" w14:textId="77777777" w:rsidR="00A25744" w:rsidRPr="002A399E" w:rsidRDefault="00A25744" w:rsidP="00A25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</w:p>
    <w:sectPr w:rsidR="00A25744" w:rsidRPr="002A399E" w:rsidSect="006650B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3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35EFF" w14:textId="77777777" w:rsidR="00A32939" w:rsidRDefault="00A32939">
      <w:r>
        <w:separator/>
      </w:r>
    </w:p>
  </w:endnote>
  <w:endnote w:type="continuationSeparator" w:id="0">
    <w:p w14:paraId="7DD4650D" w14:textId="77777777" w:rsidR="00A32939" w:rsidRDefault="00A32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9989" w14:textId="77777777" w:rsidR="00711336" w:rsidRDefault="0071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689687B" w:rsidR="00C10A24" w:rsidRDefault="0071133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356BB" w14:textId="77777777" w:rsidR="00711336" w:rsidRDefault="0071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8B5DE" w14:textId="77777777" w:rsidR="00A32939" w:rsidRDefault="00A32939">
      <w:r>
        <w:separator/>
      </w:r>
    </w:p>
  </w:footnote>
  <w:footnote w:type="continuationSeparator" w:id="0">
    <w:p w14:paraId="45DBBB98" w14:textId="77777777" w:rsidR="00A32939" w:rsidRDefault="00A329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8282A" w14:textId="77777777" w:rsidR="00711336" w:rsidRDefault="007113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F101B74" w:rsidR="00C10A24" w:rsidRDefault="00711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V17.17.0 (2024-12)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E675227" w:rsidR="00C10A24" w:rsidRDefault="00711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A0888" w14:textId="77777777" w:rsidR="00711336" w:rsidRDefault="0071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 w:numId="4" w16cid:durableId="10032801">
    <w:abstractNumId w:val="18"/>
  </w:num>
  <w:num w:numId="5" w16cid:durableId="1474248216">
    <w:abstractNumId w:val="43"/>
  </w:num>
  <w:num w:numId="6" w16cid:durableId="1852720378">
    <w:abstractNumId w:val="33"/>
  </w:num>
  <w:num w:numId="7" w16cid:durableId="1543591171">
    <w:abstractNumId w:val="16"/>
  </w:num>
  <w:num w:numId="8" w16cid:durableId="17828733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0531294">
    <w:abstractNumId w:val="35"/>
  </w:num>
  <w:num w:numId="10" w16cid:durableId="349186533">
    <w:abstractNumId w:val="10"/>
  </w:num>
  <w:num w:numId="11" w16cid:durableId="1835030577">
    <w:abstractNumId w:val="37"/>
  </w:num>
  <w:num w:numId="12" w16cid:durableId="487088763">
    <w:abstractNumId w:val="40"/>
  </w:num>
  <w:num w:numId="13" w16cid:durableId="1216353274">
    <w:abstractNumId w:val="21"/>
  </w:num>
  <w:num w:numId="14" w16cid:durableId="360516295">
    <w:abstractNumId w:val="41"/>
  </w:num>
  <w:num w:numId="15" w16cid:durableId="644893375">
    <w:abstractNumId w:val="12"/>
  </w:num>
  <w:num w:numId="16" w16cid:durableId="897589042">
    <w:abstractNumId w:val="22"/>
  </w:num>
  <w:num w:numId="17" w16cid:durableId="1996295935">
    <w:abstractNumId w:val="31"/>
  </w:num>
  <w:num w:numId="18" w16cid:durableId="2003267846">
    <w:abstractNumId w:val="34"/>
  </w:num>
  <w:num w:numId="19" w16cid:durableId="1187332679">
    <w:abstractNumId w:val="39"/>
  </w:num>
  <w:num w:numId="20" w16cid:durableId="1746880878">
    <w:abstractNumId w:val="14"/>
  </w:num>
  <w:num w:numId="21" w16cid:durableId="1169364949">
    <w:abstractNumId w:val="27"/>
  </w:num>
  <w:num w:numId="22" w16cid:durableId="1989892808">
    <w:abstractNumId w:val="13"/>
  </w:num>
  <w:num w:numId="23" w16cid:durableId="1712339829">
    <w:abstractNumId w:val="29"/>
  </w:num>
  <w:num w:numId="24" w16cid:durableId="1236206005">
    <w:abstractNumId w:val="32"/>
  </w:num>
  <w:num w:numId="25" w16cid:durableId="938374263">
    <w:abstractNumId w:val="17"/>
  </w:num>
  <w:num w:numId="26" w16cid:durableId="1266883697">
    <w:abstractNumId w:val="25"/>
  </w:num>
  <w:num w:numId="27" w16cid:durableId="10217095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3306338">
    <w:abstractNumId w:val="38"/>
  </w:num>
  <w:num w:numId="29" w16cid:durableId="2086494694">
    <w:abstractNumId w:val="36"/>
  </w:num>
  <w:num w:numId="30" w16cid:durableId="297338749">
    <w:abstractNumId w:val="42"/>
  </w:num>
  <w:num w:numId="31" w16cid:durableId="57675210">
    <w:abstractNumId w:val="9"/>
  </w:num>
  <w:num w:numId="32" w16cid:durableId="779646798">
    <w:abstractNumId w:val="7"/>
  </w:num>
  <w:num w:numId="33" w16cid:durableId="1045838096">
    <w:abstractNumId w:val="6"/>
  </w:num>
  <w:num w:numId="34" w16cid:durableId="1423646840">
    <w:abstractNumId w:val="5"/>
  </w:num>
  <w:num w:numId="35" w16cid:durableId="1262835972">
    <w:abstractNumId w:val="4"/>
  </w:num>
  <w:num w:numId="36" w16cid:durableId="1084493294">
    <w:abstractNumId w:val="8"/>
  </w:num>
  <w:num w:numId="37" w16cid:durableId="236131331">
    <w:abstractNumId w:val="3"/>
  </w:num>
  <w:num w:numId="38" w16cid:durableId="1487435028">
    <w:abstractNumId w:val="15"/>
  </w:num>
  <w:num w:numId="39" w16cid:durableId="1354915655">
    <w:abstractNumId w:val="11"/>
  </w:num>
  <w:num w:numId="40" w16cid:durableId="4553207">
    <w:abstractNumId w:val="19"/>
  </w:num>
  <w:num w:numId="41" w16cid:durableId="1460370225">
    <w:abstractNumId w:val="24"/>
  </w:num>
  <w:num w:numId="42" w16cid:durableId="1680817647">
    <w:abstractNumId w:val="23"/>
  </w:num>
  <w:num w:numId="43" w16cid:durableId="711348219">
    <w:abstractNumId w:val="28"/>
  </w:num>
  <w:num w:numId="44" w16cid:durableId="3721203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Mq8FAAZwgwQtAAAA"/>
  </w:docVars>
  <w:rsids>
    <w:rsidRoot w:val="004E213A"/>
    <w:rsid w:val="00001F3C"/>
    <w:rsid w:val="000120D8"/>
    <w:rsid w:val="000202E4"/>
    <w:rsid w:val="0002156D"/>
    <w:rsid w:val="0002269A"/>
    <w:rsid w:val="00033397"/>
    <w:rsid w:val="00040095"/>
    <w:rsid w:val="00051834"/>
    <w:rsid w:val="00054A22"/>
    <w:rsid w:val="00060765"/>
    <w:rsid w:val="00062023"/>
    <w:rsid w:val="000623B7"/>
    <w:rsid w:val="000655A6"/>
    <w:rsid w:val="00066F1A"/>
    <w:rsid w:val="0007038C"/>
    <w:rsid w:val="00075BB1"/>
    <w:rsid w:val="00080512"/>
    <w:rsid w:val="00080529"/>
    <w:rsid w:val="00082153"/>
    <w:rsid w:val="000C22B7"/>
    <w:rsid w:val="000C47C3"/>
    <w:rsid w:val="000C5316"/>
    <w:rsid w:val="000D0348"/>
    <w:rsid w:val="000D58AB"/>
    <w:rsid w:val="000E1682"/>
    <w:rsid w:val="000E44FA"/>
    <w:rsid w:val="00114BD4"/>
    <w:rsid w:val="00133525"/>
    <w:rsid w:val="00137E8E"/>
    <w:rsid w:val="00140092"/>
    <w:rsid w:val="001417FD"/>
    <w:rsid w:val="00157558"/>
    <w:rsid w:val="00157EE4"/>
    <w:rsid w:val="0016402D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1F6CCF"/>
    <w:rsid w:val="0021036A"/>
    <w:rsid w:val="00214542"/>
    <w:rsid w:val="002164FE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5170"/>
    <w:rsid w:val="003172DC"/>
    <w:rsid w:val="00320727"/>
    <w:rsid w:val="0032450F"/>
    <w:rsid w:val="0035462D"/>
    <w:rsid w:val="003566F3"/>
    <w:rsid w:val="00360511"/>
    <w:rsid w:val="003710E6"/>
    <w:rsid w:val="003765B8"/>
    <w:rsid w:val="00383B9B"/>
    <w:rsid w:val="00385BF0"/>
    <w:rsid w:val="003B0658"/>
    <w:rsid w:val="003B14C7"/>
    <w:rsid w:val="003B1A6C"/>
    <w:rsid w:val="003B4353"/>
    <w:rsid w:val="003C0956"/>
    <w:rsid w:val="003C3971"/>
    <w:rsid w:val="003D37DC"/>
    <w:rsid w:val="003F3082"/>
    <w:rsid w:val="00402FE1"/>
    <w:rsid w:val="0040693E"/>
    <w:rsid w:val="0041693A"/>
    <w:rsid w:val="00423334"/>
    <w:rsid w:val="00425E98"/>
    <w:rsid w:val="0043314D"/>
    <w:rsid w:val="004345EC"/>
    <w:rsid w:val="00454672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B508A"/>
    <w:rsid w:val="004D0171"/>
    <w:rsid w:val="004D172C"/>
    <w:rsid w:val="004D3578"/>
    <w:rsid w:val="004E213A"/>
    <w:rsid w:val="004F0988"/>
    <w:rsid w:val="004F3340"/>
    <w:rsid w:val="00500DF7"/>
    <w:rsid w:val="00503C93"/>
    <w:rsid w:val="00511C3A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1A82"/>
    <w:rsid w:val="00565087"/>
    <w:rsid w:val="00566BB9"/>
    <w:rsid w:val="00576923"/>
    <w:rsid w:val="00580C2F"/>
    <w:rsid w:val="00581F2C"/>
    <w:rsid w:val="00597B11"/>
    <w:rsid w:val="005A148F"/>
    <w:rsid w:val="005A253A"/>
    <w:rsid w:val="005B4C01"/>
    <w:rsid w:val="005C34F0"/>
    <w:rsid w:val="005C3C87"/>
    <w:rsid w:val="005D1816"/>
    <w:rsid w:val="005D2E01"/>
    <w:rsid w:val="005D7526"/>
    <w:rsid w:val="005D7BBF"/>
    <w:rsid w:val="005E4BB2"/>
    <w:rsid w:val="006015BE"/>
    <w:rsid w:val="00602AEA"/>
    <w:rsid w:val="006033BF"/>
    <w:rsid w:val="0060399A"/>
    <w:rsid w:val="00611465"/>
    <w:rsid w:val="00614FDF"/>
    <w:rsid w:val="00624423"/>
    <w:rsid w:val="00630F35"/>
    <w:rsid w:val="0063543D"/>
    <w:rsid w:val="00641BB0"/>
    <w:rsid w:val="00647114"/>
    <w:rsid w:val="006501EA"/>
    <w:rsid w:val="00653F32"/>
    <w:rsid w:val="0066431F"/>
    <w:rsid w:val="006650B8"/>
    <w:rsid w:val="00683442"/>
    <w:rsid w:val="0069321E"/>
    <w:rsid w:val="00693A4B"/>
    <w:rsid w:val="006954B0"/>
    <w:rsid w:val="006A323F"/>
    <w:rsid w:val="006A578F"/>
    <w:rsid w:val="006A68EC"/>
    <w:rsid w:val="006A6B82"/>
    <w:rsid w:val="006B30D0"/>
    <w:rsid w:val="006C3D95"/>
    <w:rsid w:val="006D16C1"/>
    <w:rsid w:val="006E13C0"/>
    <w:rsid w:val="006E1DC4"/>
    <w:rsid w:val="006E5C86"/>
    <w:rsid w:val="00701116"/>
    <w:rsid w:val="007063FA"/>
    <w:rsid w:val="00711336"/>
    <w:rsid w:val="00713C44"/>
    <w:rsid w:val="00716E51"/>
    <w:rsid w:val="00725E59"/>
    <w:rsid w:val="00734A5B"/>
    <w:rsid w:val="00735B80"/>
    <w:rsid w:val="0074026F"/>
    <w:rsid w:val="007429F6"/>
    <w:rsid w:val="00743DCC"/>
    <w:rsid w:val="007447AE"/>
    <w:rsid w:val="00744E76"/>
    <w:rsid w:val="00753C08"/>
    <w:rsid w:val="00761D39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2377A"/>
    <w:rsid w:val="00830747"/>
    <w:rsid w:val="008428EE"/>
    <w:rsid w:val="0085562B"/>
    <w:rsid w:val="00860237"/>
    <w:rsid w:val="00872728"/>
    <w:rsid w:val="00873E32"/>
    <w:rsid w:val="008768CA"/>
    <w:rsid w:val="008803BA"/>
    <w:rsid w:val="008A35FC"/>
    <w:rsid w:val="008A47E6"/>
    <w:rsid w:val="008A4E44"/>
    <w:rsid w:val="008C148C"/>
    <w:rsid w:val="008C384C"/>
    <w:rsid w:val="008E5F36"/>
    <w:rsid w:val="008F287B"/>
    <w:rsid w:val="0090271F"/>
    <w:rsid w:val="00902E23"/>
    <w:rsid w:val="00910677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71D30"/>
    <w:rsid w:val="00987550"/>
    <w:rsid w:val="009909B1"/>
    <w:rsid w:val="00997D95"/>
    <w:rsid w:val="009B4845"/>
    <w:rsid w:val="009C081D"/>
    <w:rsid w:val="009C562F"/>
    <w:rsid w:val="009D37BB"/>
    <w:rsid w:val="009E0950"/>
    <w:rsid w:val="009E5EB7"/>
    <w:rsid w:val="009E6ACA"/>
    <w:rsid w:val="009F37B7"/>
    <w:rsid w:val="00A04BE6"/>
    <w:rsid w:val="00A065ED"/>
    <w:rsid w:val="00A10F02"/>
    <w:rsid w:val="00A124A5"/>
    <w:rsid w:val="00A164B4"/>
    <w:rsid w:val="00A25744"/>
    <w:rsid w:val="00A26956"/>
    <w:rsid w:val="00A27486"/>
    <w:rsid w:val="00A32939"/>
    <w:rsid w:val="00A32B15"/>
    <w:rsid w:val="00A33351"/>
    <w:rsid w:val="00A35E80"/>
    <w:rsid w:val="00A42AD2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245"/>
    <w:rsid w:val="00AE65E2"/>
    <w:rsid w:val="00B036A1"/>
    <w:rsid w:val="00B15449"/>
    <w:rsid w:val="00B15EF2"/>
    <w:rsid w:val="00B24080"/>
    <w:rsid w:val="00B338ED"/>
    <w:rsid w:val="00B3677C"/>
    <w:rsid w:val="00B9150C"/>
    <w:rsid w:val="00B93086"/>
    <w:rsid w:val="00BA19ED"/>
    <w:rsid w:val="00BA4244"/>
    <w:rsid w:val="00BA4B8D"/>
    <w:rsid w:val="00BC0F7D"/>
    <w:rsid w:val="00BD7D31"/>
    <w:rsid w:val="00BE3255"/>
    <w:rsid w:val="00BE6A56"/>
    <w:rsid w:val="00BF0350"/>
    <w:rsid w:val="00BF128E"/>
    <w:rsid w:val="00BF624D"/>
    <w:rsid w:val="00C027B6"/>
    <w:rsid w:val="00C03B8C"/>
    <w:rsid w:val="00C048C6"/>
    <w:rsid w:val="00C074DD"/>
    <w:rsid w:val="00C07D15"/>
    <w:rsid w:val="00C10A24"/>
    <w:rsid w:val="00C13372"/>
    <w:rsid w:val="00C1496A"/>
    <w:rsid w:val="00C16188"/>
    <w:rsid w:val="00C255E9"/>
    <w:rsid w:val="00C26009"/>
    <w:rsid w:val="00C26803"/>
    <w:rsid w:val="00C26FF6"/>
    <w:rsid w:val="00C32BDC"/>
    <w:rsid w:val="00C33079"/>
    <w:rsid w:val="00C4432C"/>
    <w:rsid w:val="00C45231"/>
    <w:rsid w:val="00C5496A"/>
    <w:rsid w:val="00C72833"/>
    <w:rsid w:val="00C80C50"/>
    <w:rsid w:val="00C80F1D"/>
    <w:rsid w:val="00C930A6"/>
    <w:rsid w:val="00C93F40"/>
    <w:rsid w:val="00C97F88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35A1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C6B9D"/>
    <w:rsid w:val="00DD4C17"/>
    <w:rsid w:val="00DD74A5"/>
    <w:rsid w:val="00DF11DD"/>
    <w:rsid w:val="00DF2B1F"/>
    <w:rsid w:val="00DF5B2D"/>
    <w:rsid w:val="00DF62CD"/>
    <w:rsid w:val="00DF7732"/>
    <w:rsid w:val="00E02D6C"/>
    <w:rsid w:val="00E02D8C"/>
    <w:rsid w:val="00E05697"/>
    <w:rsid w:val="00E152D4"/>
    <w:rsid w:val="00E16509"/>
    <w:rsid w:val="00E23B63"/>
    <w:rsid w:val="00E35102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960F0"/>
    <w:rsid w:val="00EA15B0"/>
    <w:rsid w:val="00EA3876"/>
    <w:rsid w:val="00EA5EA7"/>
    <w:rsid w:val="00EC4A25"/>
    <w:rsid w:val="00ED0DD4"/>
    <w:rsid w:val="00ED551C"/>
    <w:rsid w:val="00EE165F"/>
    <w:rsid w:val="00EF1D77"/>
    <w:rsid w:val="00F025A2"/>
    <w:rsid w:val="00F031AC"/>
    <w:rsid w:val="00F04712"/>
    <w:rsid w:val="00F106AB"/>
    <w:rsid w:val="00F13360"/>
    <w:rsid w:val="00F1725A"/>
    <w:rsid w:val="00F17312"/>
    <w:rsid w:val="00F22EC7"/>
    <w:rsid w:val="00F325C8"/>
    <w:rsid w:val="00F329EA"/>
    <w:rsid w:val="00F402AB"/>
    <w:rsid w:val="00F45FEA"/>
    <w:rsid w:val="00F475E0"/>
    <w:rsid w:val="00F60752"/>
    <w:rsid w:val="00F653B8"/>
    <w:rsid w:val="00F75B3B"/>
    <w:rsid w:val="00F9008D"/>
    <w:rsid w:val="00F914D8"/>
    <w:rsid w:val="00FA1266"/>
    <w:rsid w:val="00FA43ED"/>
    <w:rsid w:val="00FB0CAA"/>
    <w:rsid w:val="00FC1192"/>
    <w:rsid w:val="00FC2BB7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uiPriority w:val="99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0E168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0E1682"/>
    <w:rPr>
      <w:lang w:eastAsia="en-US"/>
    </w:rPr>
  </w:style>
  <w:style w:type="paragraph" w:customStyle="1" w:styleId="B1">
    <w:name w:val="B1+"/>
    <w:basedOn w:val="B10"/>
    <w:link w:val="B1Car"/>
    <w:rsid w:val="000E1682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0E1682"/>
    <w:rPr>
      <w:lang w:eastAsia="en-US"/>
    </w:rPr>
  </w:style>
  <w:style w:type="character" w:customStyle="1" w:styleId="Char">
    <w:name w:val="批注主题 Char"/>
    <w:basedOn w:val="CommentTextChar"/>
    <w:rsid w:val="000E168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0E1682"/>
  </w:style>
  <w:style w:type="paragraph" w:customStyle="1" w:styleId="CRCoverPage">
    <w:name w:val="CR Cover Page"/>
    <w:rsid w:val="000E168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E1682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0E1682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0E168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0E1682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0E1682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0E1682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0E1682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0E16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0E1682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0E1682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0E168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0E168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0E168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0E168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0E168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0E168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0E1682"/>
  </w:style>
  <w:style w:type="paragraph" w:customStyle="1" w:styleId="Frontcover">
    <w:name w:val="Front_cover"/>
    <w:rsid w:val="000E1682"/>
    <w:rPr>
      <w:rFonts w:ascii="Arial" w:hAnsi="Arial"/>
      <w:lang w:eastAsia="en-US"/>
    </w:rPr>
  </w:style>
  <w:style w:type="paragraph" w:customStyle="1" w:styleId="Lista2">
    <w:name w:val="Lista 2"/>
    <w:basedOn w:val="Normal"/>
    <w:rsid w:val="000E1682"/>
    <w:pPr>
      <w:numPr>
        <w:ilvl w:val="1"/>
        <w:numId w:val="6"/>
      </w:numPr>
      <w:tabs>
        <w:tab w:val="num" w:pos="643"/>
        <w:tab w:val="left" w:pos="2058"/>
      </w:tabs>
      <w:overflowPunct w:val="0"/>
      <w:autoSpaceDE w:val="0"/>
      <w:autoSpaceDN w:val="0"/>
      <w:adjustRightInd w:val="0"/>
      <w:spacing w:after="120"/>
      <w:ind w:left="643"/>
      <w:textAlignment w:val="baseline"/>
    </w:pPr>
    <w:rPr>
      <w:sz w:val="24"/>
    </w:rPr>
  </w:style>
  <w:style w:type="paragraph" w:customStyle="1" w:styleId="List1">
    <w:name w:val="List 1"/>
    <w:basedOn w:val="Normal"/>
    <w:rsid w:val="000E1682"/>
    <w:pPr>
      <w:numPr>
        <w:numId w:val="7"/>
      </w:numPr>
      <w:tabs>
        <w:tab w:val="num" w:pos="926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0E1682"/>
    <w:pPr>
      <w:numPr>
        <w:numId w:val="8"/>
      </w:numPr>
      <w:tabs>
        <w:tab w:val="num" w:pos="1209"/>
        <w:tab w:val="left" w:pos="2041"/>
      </w:tabs>
      <w:overflowPunct w:val="0"/>
      <w:autoSpaceDE w:val="0"/>
      <w:autoSpaceDN w:val="0"/>
      <w:adjustRightInd w:val="0"/>
      <w:spacing w:after="120"/>
      <w:ind w:left="1209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0E1682"/>
    <w:pPr>
      <w:numPr>
        <w:ilvl w:val="1"/>
      </w:numPr>
      <w:tabs>
        <w:tab w:val="clear" w:pos="1440"/>
        <w:tab w:val="clear" w:pos="2041"/>
        <w:tab w:val="num" w:pos="360"/>
        <w:tab w:val="num" w:pos="1209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0E1682"/>
    <w:pPr>
      <w:numPr>
        <w:ilvl w:val="2"/>
      </w:numPr>
      <w:tabs>
        <w:tab w:val="clear" w:pos="2160"/>
        <w:tab w:val="num" w:pos="360"/>
        <w:tab w:val="num" w:pos="1209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0E1682"/>
    <w:pPr>
      <w:numPr>
        <w:ilvl w:val="3"/>
      </w:numPr>
      <w:tabs>
        <w:tab w:val="clear" w:pos="2880"/>
        <w:tab w:val="num" w:pos="360"/>
        <w:tab w:val="num" w:pos="1209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0E1682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1209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0E1682"/>
    <w:pPr>
      <w:numPr>
        <w:numId w:val="9"/>
      </w:num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0E168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0E168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0E1682"/>
    <w:pPr>
      <w:spacing w:before="0"/>
      <w:jc w:val="left"/>
    </w:pPr>
  </w:style>
  <w:style w:type="paragraph" w:customStyle="1" w:styleId="GDMO">
    <w:name w:val="GDMO"/>
    <w:basedOn w:val="ASN1Cont"/>
    <w:rsid w:val="000E168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0E1682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0E1682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0E168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0E1682"/>
  </w:style>
  <w:style w:type="paragraph" w:customStyle="1" w:styleId="Caption1">
    <w:name w:val="Caption1"/>
    <w:basedOn w:val="Normal"/>
    <w:next w:val="Normal"/>
    <w:rsid w:val="000E168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0E168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0E168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0E168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0E1682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0E1682"/>
    <w:rPr>
      <w:i/>
    </w:rPr>
  </w:style>
  <w:style w:type="paragraph" w:customStyle="1" w:styleId="DefinitionTerm">
    <w:name w:val="Definition Term"/>
    <w:basedOn w:val="Normal"/>
    <w:next w:val="DefinitionList"/>
    <w:rsid w:val="000E168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0E168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0E168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0E168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0E1682"/>
    <w:pPr>
      <w:keepLines/>
      <w:numPr>
        <w:numId w:val="10"/>
      </w:numPr>
      <w:tabs>
        <w:tab w:val="num" w:pos="643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0E168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0E168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0E168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0E168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0E168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0E168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0E168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0E168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0E168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0E16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0E1682"/>
  </w:style>
  <w:style w:type="paragraph" w:customStyle="1" w:styleId="I1">
    <w:name w:val="I1"/>
    <w:basedOn w:val="List"/>
    <w:rsid w:val="000E1682"/>
    <w:pPr>
      <w:textAlignment w:val="baseline"/>
    </w:pPr>
  </w:style>
  <w:style w:type="paragraph" w:customStyle="1" w:styleId="I2">
    <w:name w:val="I2"/>
    <w:basedOn w:val="List2"/>
    <w:rsid w:val="000E1682"/>
    <w:pPr>
      <w:textAlignment w:val="baseline"/>
    </w:pPr>
  </w:style>
  <w:style w:type="paragraph" w:customStyle="1" w:styleId="I3">
    <w:name w:val="I3"/>
    <w:basedOn w:val="List3"/>
    <w:rsid w:val="000E1682"/>
    <w:pPr>
      <w:textAlignment w:val="baseline"/>
    </w:pPr>
  </w:style>
  <w:style w:type="paragraph" w:customStyle="1" w:styleId="IB3">
    <w:name w:val="IB3"/>
    <w:basedOn w:val="Normal"/>
    <w:rsid w:val="000E168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0E1682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0E168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0E168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0E168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0E1682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0E1682"/>
    <w:pPr>
      <w:spacing w:before="120" w:after="0"/>
    </w:pPr>
    <w:rPr>
      <w:sz w:val="24"/>
    </w:rPr>
  </w:style>
  <w:style w:type="character" w:customStyle="1" w:styleId="NOZchn">
    <w:name w:val="NO Zchn"/>
    <w:locked/>
    <w:rsid w:val="000E1682"/>
    <w:rPr>
      <w:lang w:eastAsia="en-US"/>
    </w:rPr>
  </w:style>
  <w:style w:type="paragraph" w:customStyle="1" w:styleId="a">
    <w:name w:val="表格文本"/>
    <w:basedOn w:val="Normal"/>
    <w:rsid w:val="000E16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16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0E1682"/>
  </w:style>
  <w:style w:type="character" w:customStyle="1" w:styleId="hljs-tag">
    <w:name w:val="hljs-tag"/>
    <w:rsid w:val="000E1682"/>
  </w:style>
  <w:style w:type="character" w:customStyle="1" w:styleId="hljs-name">
    <w:name w:val="hljs-name"/>
    <w:rsid w:val="000E1682"/>
  </w:style>
  <w:style w:type="character" w:customStyle="1" w:styleId="hljs-attr">
    <w:name w:val="hljs-attr"/>
    <w:rsid w:val="000E1682"/>
  </w:style>
  <w:style w:type="character" w:customStyle="1" w:styleId="hljs-string">
    <w:name w:val="hljs-string"/>
    <w:rsid w:val="000E1682"/>
  </w:style>
  <w:style w:type="character" w:customStyle="1" w:styleId="TALChar1">
    <w:name w:val="TAL Char1"/>
    <w:rsid w:val="000E1682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6015B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015B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6015B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015B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015B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015B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6015B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015B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015B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015B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015B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6015B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6015B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6015B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6015B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6015B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6015B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109</Pages>
  <Words>43071</Words>
  <Characters>245510</Characters>
  <Application>Microsoft Office Word</Application>
  <DocSecurity>0</DocSecurity>
  <Lines>2045</Lines>
  <Paragraphs>576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288005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</cp:revision>
  <cp:lastPrinted>2019-02-25T14:05:00Z</cp:lastPrinted>
  <dcterms:created xsi:type="dcterms:W3CDTF">2024-09-25T13:18:00Z</dcterms:created>
  <dcterms:modified xsi:type="dcterms:W3CDTF">2025-01-10T10:50:00Z</dcterms:modified>
</cp:coreProperties>
</file>