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7pt;height:229.1pt" o:ole="">
            <v:imagedata r:id="rId9" o:title=""/>
          </v:shape>
          <o:OLEObject Type="Embed" ProgID="Visio.Drawing.15" ShapeID="_x0000_i1025" DrawAspect="Content" ObjectID="_1798015398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 xml:space="preserve">Combined state diagram for </w:t>
      </w:r>
      <w:proofErr w:type="spellStart"/>
      <w:r>
        <w:t>gNB</w:t>
      </w:r>
      <w:proofErr w:type="spellEnd"/>
      <w:r>
        <w:t xml:space="preserve">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 xml:space="preserve">This is the Combined state diagram for </w:t>
      </w:r>
      <w:proofErr w:type="spellStart"/>
      <w:r>
        <w:t>gNB</w:t>
      </w:r>
      <w:proofErr w:type="spellEnd"/>
      <w:r>
        <w:t xml:space="preserve">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5pt;height:320.25pt" o:ole="">
            <v:imagedata r:id="rId11" o:title=""/>
          </v:shape>
          <o:OLEObject Type="Embed" ProgID="Word.Picture.8" ShapeID="_x0000_i1026" DrawAspect="Content" ObjectID="_1798015399" r:id="rId12"/>
        </w:object>
      </w:r>
    </w:p>
    <w:p w14:paraId="07540DF7" w14:textId="1E9540BE" w:rsidR="00A04BE6" w:rsidRDefault="00A04BE6" w:rsidP="00A04BE6">
      <w:pPr>
        <w:pStyle w:val="TF"/>
      </w:pPr>
      <w:r>
        <w:t xml:space="preserve">Figure A.2-1: Combined </w:t>
      </w:r>
      <w:proofErr w:type="spellStart"/>
      <w:r>
        <w:t>gNB</w:t>
      </w:r>
      <w:proofErr w:type="spellEnd"/>
      <w:r>
        <w:t xml:space="preserve"> cell state diagram</w:t>
      </w:r>
    </w:p>
    <w:p w14:paraId="3EA86ABD" w14:textId="41D3233F" w:rsidR="00A04BE6" w:rsidRDefault="00A04BE6" w:rsidP="00A04BE6">
      <w:pPr>
        <w:keepNext/>
      </w:pPr>
      <w:r>
        <w:t xml:space="preserve">The </w:t>
      </w:r>
      <w:proofErr w:type="spellStart"/>
      <w:r>
        <w:t>gNB</w:t>
      </w:r>
      <w:proofErr w:type="spellEnd"/>
      <w:r>
        <w:t xml:space="preserve">-DU maintains cell states. The following table is the </w:t>
      </w:r>
      <w:proofErr w:type="spellStart"/>
      <w:r>
        <w:t>gNB</w:t>
      </w:r>
      <w:proofErr w:type="spellEnd"/>
      <w:r>
        <w:t xml:space="preserve"> cell state transition table.</w:t>
      </w:r>
    </w:p>
    <w:p w14:paraId="5E139C5D" w14:textId="77777777" w:rsidR="00A04BE6" w:rsidRDefault="00A04BE6" w:rsidP="00A04BE6">
      <w:r>
        <w:t xml:space="preserve">In 3-split and 2-split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standardized. The interactions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below shall be present for the state transition.</w:t>
      </w:r>
    </w:p>
    <w:p w14:paraId="31629578" w14:textId="77777777" w:rsidR="00A04BE6" w:rsidRDefault="00A04BE6" w:rsidP="00A04BE6">
      <w:r>
        <w:t xml:space="preserve">In the non-split deployment scenarios,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are not standardized. The interactions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 xml:space="preserve">-DU specified under the column "The state transition events and actions" of "The </w:t>
      </w:r>
      <w:proofErr w:type="spellStart"/>
      <w:r>
        <w:t>gNB</w:t>
      </w:r>
      <w:proofErr w:type="spellEnd"/>
      <w:r>
        <w:t xml:space="preserve">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 xml:space="preserve">Table A.2-1: The </w:t>
      </w:r>
      <w:proofErr w:type="spellStart"/>
      <w:r>
        <w:t>gNB</w:t>
      </w:r>
      <w:proofErr w:type="spellEnd"/>
      <w:r>
        <w:t xml:space="preserve">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Action: Send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 xml:space="preserve">Action: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-CU Configuration Update message" and responds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Respond with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 xml:space="preserve">Actions: Send to </w:t>
            </w:r>
            <w:proofErr w:type="spellStart"/>
            <w:r w:rsidRPr="00A04BE6">
              <w:t>gNB</w:t>
            </w:r>
            <w:proofErr w:type="spellEnd"/>
            <w:r w:rsidRPr="00A04BE6">
              <w:t>-CU the "</w:t>
            </w:r>
            <w:proofErr w:type="spellStart"/>
            <w:r w:rsidRPr="00A04BE6">
              <w:t>gNB</w:t>
            </w:r>
            <w:proofErr w:type="spellEnd"/>
            <w:r w:rsidRPr="00A04BE6">
              <w:t>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 xml:space="preserve">Event: Send to </w:t>
            </w:r>
            <w:proofErr w:type="spellStart"/>
            <w:r>
              <w:t>gNB</w:t>
            </w:r>
            <w:proofErr w:type="spellEnd"/>
            <w:r>
              <w:t>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 xml:space="preserve">Send to </w:t>
            </w:r>
            <w:proofErr w:type="spellStart"/>
            <w:r>
              <w:t>gNB</w:t>
            </w:r>
            <w:proofErr w:type="spellEnd"/>
            <w:r>
              <w:t>-CU the "</w:t>
            </w:r>
            <w:proofErr w:type="spellStart"/>
            <w:r>
              <w:t>gNB</w:t>
            </w:r>
            <w:proofErr w:type="spellEnd"/>
            <w:r>
              <w:t>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Sends to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-DU Configuration Update message" with served cell to delete. Receive response from 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-CU the "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 xml:space="preserve">Actions: Send to </w:t>
            </w:r>
            <w:proofErr w:type="spellStart"/>
            <w:r>
              <w:t>gNB</w:t>
            </w:r>
            <w:proofErr w:type="spellEnd"/>
            <w:r>
              <w:t>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r w:rsidR="002D36FF" w:rsidRPr="002D36FF">
        <w:t>etwork</w:t>
      </w:r>
      <w:r>
        <w:t>S</w:t>
      </w:r>
      <w:r w:rsidR="002D36FF" w:rsidRPr="002D36FF">
        <w:t>lice</w:t>
      </w:r>
      <w:proofErr w:type="spellEnd"/>
      <w:r w:rsidR="002D36FF" w:rsidRPr="002D36FF">
        <w:t xml:space="preserve"> instance</w:t>
      </w:r>
      <w:r>
        <w:t xml:space="preserve"> and </w:t>
      </w:r>
      <w:proofErr w:type="spellStart"/>
      <w:r>
        <w:t>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</w:t>
      </w:r>
      <w:proofErr w:type="spellEnd"/>
      <w:r w:rsidR="002D36FF" w:rsidRPr="002D36FF">
        <w:t xml:space="preserve">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</w:r>
      <w:proofErr w:type="spellStart"/>
      <w:r>
        <w:t>N</w:t>
      </w:r>
      <w:r w:rsidR="002D36FF" w:rsidRPr="002D36FF">
        <w:t>etwork</w:t>
      </w:r>
      <w:r>
        <w:t>S</w:t>
      </w:r>
      <w:r w:rsidR="002D36FF" w:rsidRPr="002D36FF">
        <w:t>lice</w:t>
      </w:r>
      <w:proofErr w:type="spellEnd"/>
      <w:r w:rsidR="002D36FF" w:rsidRPr="002D36FF">
        <w:t xml:space="preserve">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is a logical object in the management system that represents a complex grouping of resources that may be in various states. At any time, the management system needs to know the state of an </w:t>
      </w:r>
      <w:proofErr w:type="spellStart"/>
      <w:r w:rsidR="002D36FF" w:rsidRPr="002D36FF">
        <w:t>NetworkSlice</w:t>
      </w:r>
      <w:proofErr w:type="spellEnd"/>
      <w:r w:rsidR="002D36FF" w:rsidRPr="002D36FF">
        <w:t xml:space="preserve">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15pt;height:264.6pt" o:ole="">
            <v:imagedata r:id="rId13" o:title=""/>
          </v:shape>
          <o:OLEObject Type="Embed" ProgID="Word.Document.8" ShapeID="_x0000_i1027" DrawAspect="Content" ObjectID="_1798015400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proofErr w:type="spellStart"/>
      <w:r w:rsidR="002D36FF" w:rsidRPr="002D36FF">
        <w:t>NetworkSlice</w:t>
      </w:r>
      <w:proofErr w:type="spellEnd"/>
      <w:r w:rsidR="002D36FF" w:rsidRPr="002D36FF">
        <w:t xml:space="preserve">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</w:t>
      </w:r>
      <w:proofErr w:type="spellStart"/>
      <w:r w:rsidR="002D36FF" w:rsidRPr="002D36FF">
        <w:t>NetworkSlice</w:t>
      </w:r>
      <w:proofErr w:type="spellEnd"/>
      <w:r w:rsidR="002D36FF" w:rsidRPr="002D36FF">
        <w:t xml:space="preserve">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r w:rsidR="002D36FF" w:rsidRPr="002D36FF">
        <w:t>NetworkSlice</w:t>
      </w:r>
      <w:proofErr w:type="spellEnd"/>
      <w:r w:rsidR="002D36FF" w:rsidRPr="002D36FF">
        <w:t xml:space="preserve">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 </w:t>
            </w:r>
            <w:r w:rsidRPr="0041693A">
              <w:t xml:space="preserve">stops using the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2D36FF" w:rsidRPr="002D36FF">
              <w:rPr>
                <w:rFonts w:cs="Arial"/>
                <w:szCs w:val="18"/>
              </w:rPr>
              <w:t>NetworkSliceSubnet</w:t>
            </w:r>
            <w:proofErr w:type="spellEnd"/>
            <w:r w:rsidR="002D36FF" w:rsidRPr="002D36FF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2D36FF" w:rsidRPr="002D36FF">
              <w:rPr>
                <w:rFonts w:cs="Arial"/>
                <w:szCs w:val="18"/>
              </w:rPr>
              <w:t>NetworkSliceSubnet</w:t>
            </w:r>
            <w:proofErr w:type="spellEnd"/>
            <w:r w:rsidR="002D36FF" w:rsidRPr="002D36FF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r w:rsidR="002D36FF" w:rsidRPr="002D36FF">
              <w:rPr>
                <w:rFonts w:cs="Arial"/>
                <w:szCs w:val="18"/>
              </w:rPr>
              <w:t>NetworkSliceSubnet</w:t>
            </w:r>
            <w:proofErr w:type="spellEnd"/>
            <w:r w:rsidR="002D36FF" w:rsidRPr="002D36FF">
              <w:rPr>
                <w:rFonts w:cs="Arial"/>
                <w:szCs w:val="18"/>
              </w:rPr>
              <w:t xml:space="preserve"> instance </w:t>
            </w:r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2D36FF" w:rsidRPr="002D36FF">
              <w:t>NetworkSlice</w:t>
            </w:r>
            <w:proofErr w:type="spellEnd"/>
            <w:r w:rsidR="002D36FF" w:rsidRPr="002D36FF">
              <w:t xml:space="preserve">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proofErr w:type="spellStart"/>
      <w:r w:rsidR="002D36FF" w:rsidRPr="002D36FF">
        <w:t>NetworkSliceSubnet</w:t>
      </w:r>
      <w:proofErr w:type="spellEnd"/>
      <w:r w:rsidR="002D36FF" w:rsidRPr="002D36FF">
        <w:t xml:space="preserve">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is a logical object in the management system that represents a complex grouping of resources that may be in various states. At any time the management system needs to know the state of an </w:t>
      </w:r>
      <w:proofErr w:type="spellStart"/>
      <w:r w:rsidR="002D36FF" w:rsidRPr="002D36FF">
        <w:t>NetworkSliceSubnet</w:t>
      </w:r>
      <w:proofErr w:type="spellEnd"/>
      <w:r w:rsidR="002D36FF" w:rsidRPr="002D36FF">
        <w:t xml:space="preserve">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15pt;height:264.6pt" o:ole="">
            <v:imagedata r:id="rId15" o:title=""/>
          </v:shape>
          <o:OLEObject Type="Embed" ProgID="Word.Document.8" ShapeID="_x0000_i1028" DrawAspect="Content" ObjectID="_1798015401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proofErr w:type="spellStart"/>
      <w:r w:rsidR="002D36FF" w:rsidRPr="002D36FF">
        <w:t>NetworkSliceSubnet</w:t>
      </w:r>
      <w:proofErr w:type="spellEnd"/>
      <w:r w:rsidR="002D36FF" w:rsidRPr="002D36FF">
        <w:t xml:space="preserve">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</w:t>
      </w:r>
      <w:proofErr w:type="spellStart"/>
      <w:r w:rsidR="002D36FF" w:rsidRPr="002D36FF">
        <w:t>NetworkSliceSubnet</w:t>
      </w:r>
      <w:proofErr w:type="spellEnd"/>
      <w:r w:rsidR="002D36FF" w:rsidRPr="002D36FF">
        <w:t xml:space="preserve">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lastRenderedPageBreak/>
        <w:t xml:space="preserve">Table B.2.1: The </w:t>
      </w:r>
      <w:proofErr w:type="spellStart"/>
      <w:r w:rsidR="00756241" w:rsidRPr="00756241">
        <w:t>NetworkSliceSubnet</w:t>
      </w:r>
      <w:proofErr w:type="spellEnd"/>
      <w:r w:rsidR="00756241" w:rsidRPr="00756241">
        <w:t xml:space="preserve">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  <w:r>
              <w:t xml:space="preserve">. The administrative state is set to LOCKED and </w:t>
            </w:r>
            <w:proofErr w:type="spellStart"/>
            <w:r>
              <w:t>operationalState</w:t>
            </w:r>
            <w:proofErr w:type="spellEnd"/>
            <w:r>
              <w:t xml:space="preserve">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  <w:r w:rsidRPr="0041693A">
              <w:t xml:space="preserve"> stops using the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r w:rsidR="00756241" w:rsidRPr="00756241">
              <w:rPr>
                <w:rFonts w:cs="Arial"/>
                <w:szCs w:val="18"/>
              </w:rPr>
              <w:t>NetworkSubnetSlice</w:t>
            </w:r>
            <w:proofErr w:type="spellEnd"/>
            <w:r w:rsidR="00756241" w:rsidRPr="00756241">
              <w:rPr>
                <w:rFonts w:cs="Arial"/>
                <w:szCs w:val="18"/>
              </w:rPr>
              <w:t xml:space="preserve"> instances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756241" w:rsidRPr="00756241">
              <w:rPr>
                <w:rFonts w:cs="Arial"/>
                <w:szCs w:val="18"/>
              </w:rPr>
              <w:t>NetworkSliceSubnet</w:t>
            </w:r>
            <w:proofErr w:type="spellEnd"/>
            <w:r w:rsidR="00756241" w:rsidRPr="00756241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r w:rsidR="00756241" w:rsidRPr="00756241">
              <w:rPr>
                <w:rFonts w:cs="Arial"/>
                <w:szCs w:val="18"/>
              </w:rPr>
              <w:t>NetworkSliceSubnet</w:t>
            </w:r>
            <w:proofErr w:type="spellEnd"/>
            <w:r w:rsidR="00756241" w:rsidRPr="00756241">
              <w:rPr>
                <w:rFonts w:cs="Arial"/>
                <w:szCs w:val="18"/>
              </w:rPr>
              <w:t xml:space="preserve"> instance</w:t>
            </w:r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r w:rsidR="00756241" w:rsidRPr="00756241">
              <w:t>NetworkSliceSubnet</w:t>
            </w:r>
            <w:proofErr w:type="spellEnd"/>
            <w:r w:rsidR="00756241" w:rsidRPr="00756241">
              <w:t xml:space="preserve">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9A08815" w14:textId="77777777" w:rsidR="00F67ADF" w:rsidRDefault="00F67ADF" w:rsidP="00F67ADF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5E916B5D" w14:textId="77777777" w:rsidR="00F67ADF" w:rsidRPr="00402F71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0BD0B18B" w14:textId="77777777" w:rsidR="00F67ADF" w:rsidRPr="008F7C23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037E468" w14:textId="77777777" w:rsidR="00F67ADF" w:rsidRDefault="00F67ADF" w:rsidP="00F67ADF">
      <w:pPr>
        <w:pStyle w:val="PL"/>
      </w:pPr>
      <w:proofErr w:type="spellStart"/>
      <w:r>
        <w:t>openapi</w:t>
      </w:r>
      <w:proofErr w:type="spellEnd"/>
      <w:r>
        <w:t>: 3.0.1</w:t>
      </w:r>
    </w:p>
    <w:p w14:paraId="5B424B7D" w14:textId="77777777" w:rsidR="00F67ADF" w:rsidRDefault="00F67ADF" w:rsidP="00F67ADF">
      <w:pPr>
        <w:pStyle w:val="PL"/>
      </w:pPr>
      <w:r>
        <w:t>info:</w:t>
      </w:r>
    </w:p>
    <w:p w14:paraId="1956CEDB" w14:textId="77777777" w:rsidR="00F67ADF" w:rsidRDefault="00F67ADF" w:rsidP="00F67ADF">
      <w:pPr>
        <w:pStyle w:val="PL"/>
      </w:pPr>
      <w:r>
        <w:t xml:space="preserve">  title: NR NRM</w:t>
      </w:r>
    </w:p>
    <w:p w14:paraId="324A763C" w14:textId="77777777" w:rsidR="00F67ADF" w:rsidRDefault="00F67ADF" w:rsidP="00F67ADF">
      <w:pPr>
        <w:pStyle w:val="PL"/>
      </w:pPr>
      <w:r>
        <w:t xml:space="preserve">  version: 17.16.0</w:t>
      </w:r>
    </w:p>
    <w:p w14:paraId="2DFAD241" w14:textId="77777777" w:rsidR="00F67ADF" w:rsidRDefault="00F67ADF" w:rsidP="00F67ADF">
      <w:pPr>
        <w:pStyle w:val="PL"/>
      </w:pPr>
      <w:r>
        <w:t xml:space="preserve">  description: &gt;-</w:t>
      </w:r>
    </w:p>
    <w:p w14:paraId="0A60C462" w14:textId="77777777" w:rsidR="00F67ADF" w:rsidRDefault="00F67ADF" w:rsidP="00F67ADF">
      <w:pPr>
        <w:pStyle w:val="PL"/>
      </w:pPr>
      <w:r>
        <w:t xml:space="preserve">    OAS 3.0.1 specification of the NR NRM</w:t>
      </w:r>
    </w:p>
    <w:p w14:paraId="3D5AA2FE" w14:textId="77777777" w:rsidR="00F67ADF" w:rsidRDefault="00F67ADF" w:rsidP="00F67ADF">
      <w:pPr>
        <w:pStyle w:val="PL"/>
      </w:pPr>
      <w:r>
        <w:t xml:space="preserve">    © 2024, 3GPP Organizational Partners (ARIB, ATIS, CCSA, ETSI, TSDSI, TTA, TTC).</w:t>
      </w:r>
    </w:p>
    <w:p w14:paraId="592BB760" w14:textId="77777777" w:rsidR="00F67ADF" w:rsidRDefault="00F67ADF" w:rsidP="00F67ADF">
      <w:pPr>
        <w:pStyle w:val="PL"/>
      </w:pPr>
      <w:r>
        <w:t xml:space="preserve">    All rights reserved.</w:t>
      </w:r>
    </w:p>
    <w:p w14:paraId="7D26B430" w14:textId="77777777" w:rsidR="00F67ADF" w:rsidRDefault="00F67ADF" w:rsidP="00F67ADF">
      <w:pPr>
        <w:pStyle w:val="PL"/>
      </w:pPr>
      <w:proofErr w:type="spellStart"/>
      <w:r>
        <w:t>externalDocs</w:t>
      </w:r>
      <w:proofErr w:type="spellEnd"/>
      <w:r>
        <w:t>:</w:t>
      </w:r>
    </w:p>
    <w:p w14:paraId="50DB9F3B" w14:textId="77777777" w:rsidR="00F67ADF" w:rsidRDefault="00F67ADF" w:rsidP="00F67ADF">
      <w:pPr>
        <w:pStyle w:val="PL"/>
      </w:pPr>
      <w:r>
        <w:t xml:space="preserve">  description: 3GPP TS 28.541; 5G NRM, NR NRM</w:t>
      </w:r>
    </w:p>
    <w:p w14:paraId="147875C6" w14:textId="77777777" w:rsidR="00F67ADF" w:rsidRDefault="00F67ADF" w:rsidP="00F67ADF">
      <w:pPr>
        <w:pStyle w:val="PL"/>
      </w:pPr>
      <w:r>
        <w:t xml:space="preserve">  url: http://www.3gpp.org/ftp/Specs/archive/28_series/28.541/</w:t>
      </w:r>
    </w:p>
    <w:p w14:paraId="6C4AF083" w14:textId="77777777" w:rsidR="00F67ADF" w:rsidRDefault="00F67ADF" w:rsidP="00F67ADF">
      <w:pPr>
        <w:pStyle w:val="PL"/>
      </w:pPr>
      <w:r>
        <w:t>paths: {}</w:t>
      </w:r>
    </w:p>
    <w:p w14:paraId="11F9CBA7" w14:textId="77777777" w:rsidR="00F67ADF" w:rsidRDefault="00F67ADF" w:rsidP="00F67ADF">
      <w:pPr>
        <w:pStyle w:val="PL"/>
      </w:pPr>
      <w:r>
        <w:t>components:</w:t>
      </w:r>
    </w:p>
    <w:p w14:paraId="37067519" w14:textId="77777777" w:rsidR="00F67ADF" w:rsidRDefault="00F67ADF" w:rsidP="00F67ADF">
      <w:pPr>
        <w:pStyle w:val="PL"/>
      </w:pPr>
      <w:r>
        <w:t xml:space="preserve">  schemas:</w:t>
      </w:r>
    </w:p>
    <w:p w14:paraId="0DC7191A" w14:textId="77777777" w:rsidR="00F67ADF" w:rsidRDefault="00F67ADF" w:rsidP="00F67ADF">
      <w:pPr>
        <w:pStyle w:val="PL"/>
      </w:pPr>
    </w:p>
    <w:p w14:paraId="2A1AA5D5" w14:textId="77777777" w:rsidR="00F67ADF" w:rsidRDefault="00F67ADF" w:rsidP="00F67ADF">
      <w:pPr>
        <w:pStyle w:val="PL"/>
      </w:pPr>
      <w:r>
        <w:t>#-------- Definition of types-----------------------------------------------------</w:t>
      </w:r>
    </w:p>
    <w:p w14:paraId="5B58965F" w14:textId="77777777" w:rsidR="00F67ADF" w:rsidRDefault="00F67ADF" w:rsidP="00F67ADF">
      <w:pPr>
        <w:pStyle w:val="PL"/>
      </w:pPr>
    </w:p>
    <w:p w14:paraId="708DAAFA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05E52B51" w14:textId="77777777" w:rsidR="00F67ADF" w:rsidRDefault="00F67ADF" w:rsidP="00F67ADF">
      <w:pPr>
        <w:pStyle w:val="PL"/>
      </w:pPr>
      <w:r>
        <w:t xml:space="preserve">      type: integer</w:t>
      </w:r>
    </w:p>
    <w:p w14:paraId="43BB6485" w14:textId="77777777" w:rsidR="00F67ADF" w:rsidRDefault="00F67ADF" w:rsidP="00F67ADF">
      <w:pPr>
        <w:pStyle w:val="PL"/>
      </w:pPr>
      <w:r>
        <w:t xml:space="preserve">      minimum: 0</w:t>
      </w:r>
    </w:p>
    <w:p w14:paraId="070C0E99" w14:textId="77777777" w:rsidR="00F67ADF" w:rsidRDefault="00F67ADF" w:rsidP="00F67ADF">
      <w:pPr>
        <w:pStyle w:val="PL"/>
      </w:pPr>
      <w:r>
        <w:t xml:space="preserve">      maximum: 4294967295</w:t>
      </w:r>
    </w:p>
    <w:p w14:paraId="7498B39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212F5212" w14:textId="77777777" w:rsidR="00F67ADF" w:rsidRDefault="00F67ADF" w:rsidP="00F67ADF">
      <w:pPr>
        <w:pStyle w:val="PL"/>
      </w:pPr>
      <w:r>
        <w:lastRenderedPageBreak/>
        <w:t xml:space="preserve">      type: integer</w:t>
      </w:r>
    </w:p>
    <w:p w14:paraId="2F6C53AF" w14:textId="77777777" w:rsidR="00F67ADF" w:rsidRDefault="00F67ADF" w:rsidP="00F67ADF">
      <w:pPr>
        <w:pStyle w:val="PL"/>
      </w:pPr>
      <w:r>
        <w:t xml:space="preserve">      minimum: 22</w:t>
      </w:r>
    </w:p>
    <w:p w14:paraId="69D31D90" w14:textId="77777777" w:rsidR="00F67ADF" w:rsidRDefault="00F67ADF" w:rsidP="00F67ADF">
      <w:pPr>
        <w:pStyle w:val="PL"/>
      </w:pPr>
      <w:r>
        <w:t xml:space="preserve">      maximum: 32</w:t>
      </w:r>
    </w:p>
    <w:p w14:paraId="632217F8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2DFE6C32" w14:textId="77777777" w:rsidR="00F67ADF" w:rsidRDefault="00F67ADF" w:rsidP="00F67ADF">
      <w:pPr>
        <w:pStyle w:val="PL"/>
      </w:pPr>
      <w:r>
        <w:t xml:space="preserve">      type: string</w:t>
      </w:r>
    </w:p>
    <w:p w14:paraId="1489919C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7CA3C02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31104229" w14:textId="77777777" w:rsidR="00F67ADF" w:rsidRDefault="00F67ADF" w:rsidP="00F67ADF">
      <w:pPr>
        <w:pStyle w:val="PL"/>
      </w:pPr>
      <w:r>
        <w:t xml:space="preserve">      type: integer</w:t>
      </w:r>
    </w:p>
    <w:p w14:paraId="57C6E134" w14:textId="77777777" w:rsidR="00F67ADF" w:rsidRDefault="00F67ADF" w:rsidP="00F67ADF">
      <w:pPr>
        <w:pStyle w:val="PL"/>
      </w:pPr>
      <w:r>
        <w:t xml:space="preserve">      minimum: 0</w:t>
      </w:r>
    </w:p>
    <w:p w14:paraId="03BA7E95" w14:textId="77777777" w:rsidR="00F67ADF" w:rsidRDefault="00F67ADF" w:rsidP="00F67ADF">
      <w:pPr>
        <w:pStyle w:val="PL"/>
      </w:pPr>
      <w:r>
        <w:t xml:space="preserve">      maximum: 68719476735</w:t>
      </w:r>
    </w:p>
    <w:p w14:paraId="2496C2D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46BC979A" w14:textId="77777777" w:rsidR="00F67ADF" w:rsidRDefault="00F67ADF" w:rsidP="00F67ADF">
      <w:pPr>
        <w:pStyle w:val="PL"/>
      </w:pPr>
      <w:r>
        <w:t xml:space="preserve">      type: integer</w:t>
      </w:r>
    </w:p>
    <w:p w14:paraId="4C10DA51" w14:textId="77777777" w:rsidR="00F67ADF" w:rsidRDefault="00F67ADF" w:rsidP="00F67ADF">
      <w:pPr>
        <w:pStyle w:val="PL"/>
      </w:pPr>
      <w:r>
        <w:t xml:space="preserve">      minimum: 0</w:t>
      </w:r>
    </w:p>
    <w:p w14:paraId="3D943A6E" w14:textId="77777777" w:rsidR="00F67ADF" w:rsidRDefault="00F67ADF" w:rsidP="00F67ADF">
      <w:pPr>
        <w:pStyle w:val="PL"/>
      </w:pPr>
      <w:r>
        <w:t xml:space="preserve">      maximum: 68719476735</w:t>
      </w:r>
    </w:p>
    <w:p w14:paraId="7A92621A" w14:textId="77777777" w:rsidR="00F67ADF" w:rsidRDefault="00F67ADF" w:rsidP="00F67ADF">
      <w:pPr>
        <w:pStyle w:val="PL"/>
      </w:pPr>
    </w:p>
    <w:p w14:paraId="5CCA7EF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5F75F64A" w14:textId="77777777" w:rsidR="00F67ADF" w:rsidRDefault="00F67ADF" w:rsidP="00F67ADF">
      <w:pPr>
        <w:pStyle w:val="PL"/>
      </w:pPr>
      <w:r>
        <w:t xml:space="preserve">      type: integer</w:t>
      </w:r>
    </w:p>
    <w:p w14:paraId="4B765AEF" w14:textId="77777777" w:rsidR="00F67ADF" w:rsidRDefault="00F67ADF" w:rsidP="00F67ADF">
      <w:pPr>
        <w:pStyle w:val="PL"/>
      </w:pPr>
      <w:r>
        <w:t xml:space="preserve">      minimum: 0</w:t>
      </w:r>
    </w:p>
    <w:p w14:paraId="168B6BCD" w14:textId="77777777" w:rsidR="00F67ADF" w:rsidRDefault="00F67ADF" w:rsidP="00F67ADF">
      <w:pPr>
        <w:pStyle w:val="PL"/>
      </w:pPr>
      <w:r>
        <w:t xml:space="preserve">      maximum: 255</w:t>
      </w:r>
    </w:p>
    <w:p w14:paraId="7DB35D4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650F5E43" w14:textId="77777777" w:rsidR="00F67ADF" w:rsidRDefault="00F67ADF" w:rsidP="00F67ADF">
      <w:pPr>
        <w:pStyle w:val="PL"/>
      </w:pPr>
      <w:r>
        <w:t xml:space="preserve">      type: object</w:t>
      </w:r>
    </w:p>
    <w:p w14:paraId="19A023F5" w14:textId="77777777" w:rsidR="00F67ADF" w:rsidRDefault="00F67ADF" w:rsidP="00F67ADF">
      <w:pPr>
        <w:pStyle w:val="PL"/>
      </w:pPr>
      <w:r>
        <w:t xml:space="preserve">      properties:</w:t>
      </w:r>
    </w:p>
    <w:p w14:paraId="2F902BE5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48F0CB61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58B72440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04F68731" w14:textId="77777777" w:rsidR="00F67ADF" w:rsidRDefault="00F67ADF" w:rsidP="00F67ADF">
      <w:pPr>
        <w:pStyle w:val="PL"/>
      </w:pPr>
      <w:r>
        <w:t xml:space="preserve">          type: string</w:t>
      </w:r>
    </w:p>
    <w:p w14:paraId="00AD1169" w14:textId="77777777" w:rsidR="00F67ADF" w:rsidRDefault="00F67ADF" w:rsidP="00F67ADF">
      <w:pPr>
        <w:pStyle w:val="PL"/>
      </w:pPr>
      <w:r>
        <w:t xml:space="preserve">          pattern: '^[A-Fa-f0-9]{6}$'</w:t>
      </w:r>
    </w:p>
    <w:p w14:paraId="0A819BE0" w14:textId="77777777" w:rsidR="00F67ADF" w:rsidRDefault="00F67ADF" w:rsidP="00F67ADF">
      <w:pPr>
        <w:pStyle w:val="PL"/>
      </w:pPr>
    </w:p>
    <w:p w14:paraId="294592B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6D1AD14E" w14:textId="77777777" w:rsidR="00F67ADF" w:rsidRDefault="00F67ADF" w:rsidP="00F67ADF">
      <w:pPr>
        <w:pStyle w:val="PL"/>
      </w:pPr>
      <w:r>
        <w:t xml:space="preserve">      type: array</w:t>
      </w:r>
    </w:p>
    <w:p w14:paraId="38DC9CD4" w14:textId="77777777" w:rsidR="00F67ADF" w:rsidRDefault="00F67ADF" w:rsidP="00F67ADF">
      <w:pPr>
        <w:pStyle w:val="PL"/>
      </w:pPr>
      <w:r>
        <w:t xml:space="preserve">      items:</w:t>
      </w:r>
    </w:p>
    <w:p w14:paraId="02793A13" w14:textId="77777777" w:rsidR="00F67ADF" w:rsidRDefault="00F67ADF" w:rsidP="00F67ADF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FB5A23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761C5A50" w14:textId="77777777" w:rsidR="00F67ADF" w:rsidRDefault="00F67ADF" w:rsidP="00F67ADF">
      <w:pPr>
        <w:pStyle w:val="PL"/>
      </w:pPr>
      <w:r>
        <w:t xml:space="preserve">      type: object</w:t>
      </w:r>
    </w:p>
    <w:p w14:paraId="38C1B376" w14:textId="77777777" w:rsidR="00F67ADF" w:rsidRDefault="00F67ADF" w:rsidP="00F67ADF">
      <w:pPr>
        <w:pStyle w:val="PL"/>
      </w:pPr>
      <w:r>
        <w:t xml:space="preserve">      properties:</w:t>
      </w:r>
    </w:p>
    <w:p w14:paraId="7A0E8E34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B726704" w14:textId="77777777" w:rsidR="00F67ADF" w:rsidRDefault="00F67ADF" w:rsidP="00F67AD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EE6BD54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4F9EDD2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432574DE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0F0151DA" w14:textId="77777777" w:rsidR="00F67ADF" w:rsidRDefault="00F67ADF" w:rsidP="00F67ADF">
      <w:pPr>
        <w:pStyle w:val="PL"/>
      </w:pPr>
      <w:r>
        <w:t xml:space="preserve">      type: array</w:t>
      </w:r>
    </w:p>
    <w:p w14:paraId="40ADCC92" w14:textId="77777777" w:rsidR="00F67ADF" w:rsidRDefault="00F67ADF" w:rsidP="00F67ADF">
      <w:pPr>
        <w:pStyle w:val="PL"/>
      </w:pPr>
      <w:r>
        <w:t xml:space="preserve">      items:</w:t>
      </w:r>
    </w:p>
    <w:p w14:paraId="668DD59A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6A48699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cagId</w:t>
      </w:r>
      <w:proofErr w:type="spellEnd"/>
      <w:r>
        <w:t>:</w:t>
      </w:r>
    </w:p>
    <w:p w14:paraId="77085864" w14:textId="77777777" w:rsidR="00F67ADF" w:rsidRDefault="00F67ADF" w:rsidP="00F67ADF">
      <w:pPr>
        <w:pStyle w:val="PL"/>
      </w:pPr>
      <w:r>
        <w:t xml:space="preserve">      type: string</w:t>
      </w:r>
    </w:p>
    <w:p w14:paraId="1633E28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5F86F631" w14:textId="77777777" w:rsidR="00F67ADF" w:rsidRDefault="00F67ADF" w:rsidP="00F67ADF">
      <w:pPr>
        <w:pStyle w:val="PL"/>
      </w:pPr>
      <w:r>
        <w:t xml:space="preserve">      type: string</w:t>
      </w:r>
    </w:p>
    <w:p w14:paraId="579F8DC4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NpnIdentity</w:t>
      </w:r>
      <w:proofErr w:type="spellEnd"/>
      <w:r>
        <w:t>:</w:t>
      </w:r>
    </w:p>
    <w:p w14:paraId="1F0E7B7C" w14:textId="77777777" w:rsidR="00F67ADF" w:rsidRDefault="00F67ADF" w:rsidP="00F67ADF">
      <w:pPr>
        <w:pStyle w:val="PL"/>
      </w:pPr>
      <w:r>
        <w:t xml:space="preserve">      type: object</w:t>
      </w:r>
    </w:p>
    <w:p w14:paraId="09A41160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63B54BB" w14:textId="77777777" w:rsidR="00F67ADF" w:rsidRDefault="00F67ADF" w:rsidP="00F67ADF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cagidList</w:t>
      </w:r>
      <w:proofErr w:type="spellEnd"/>
      <w:r>
        <w:t xml:space="preserve"> ]</w:t>
      </w:r>
    </w:p>
    <w:p w14:paraId="5D2E875D" w14:textId="77777777" w:rsidR="00F67ADF" w:rsidRDefault="00F67ADF" w:rsidP="00F67ADF">
      <w:pPr>
        <w:pStyle w:val="PL"/>
      </w:pPr>
      <w:r>
        <w:t xml:space="preserve">        - required: [ </w:t>
      </w:r>
      <w:proofErr w:type="spellStart"/>
      <w:r>
        <w:t>plmnId</w:t>
      </w:r>
      <w:proofErr w:type="spellEnd"/>
      <w:r>
        <w:t xml:space="preserve">, </w:t>
      </w:r>
      <w:proofErr w:type="spellStart"/>
      <w:r>
        <w:t>nidList</w:t>
      </w:r>
      <w:proofErr w:type="spellEnd"/>
      <w:r>
        <w:t xml:space="preserve"> ]</w:t>
      </w:r>
    </w:p>
    <w:p w14:paraId="5D0BD752" w14:textId="77777777" w:rsidR="00F67ADF" w:rsidRDefault="00F67ADF" w:rsidP="00F67ADF">
      <w:pPr>
        <w:pStyle w:val="PL"/>
      </w:pPr>
      <w:r>
        <w:t xml:space="preserve">      properties:</w:t>
      </w:r>
    </w:p>
    <w:p w14:paraId="2A504B25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55F8290" w14:textId="77777777" w:rsidR="00F67ADF" w:rsidRDefault="00F67ADF" w:rsidP="00F67AD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C20AA07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2C278E9C" w14:textId="77777777" w:rsidR="00F67ADF" w:rsidRDefault="00F67ADF" w:rsidP="00F67ADF">
      <w:pPr>
        <w:pStyle w:val="PL"/>
      </w:pPr>
      <w:r>
        <w:t xml:space="preserve">          type: array</w:t>
      </w:r>
    </w:p>
    <w:p w14:paraId="0496B5C4" w14:textId="77777777" w:rsidR="00F67ADF" w:rsidRDefault="00F67ADF" w:rsidP="00F67ADF">
      <w:pPr>
        <w:pStyle w:val="PL"/>
      </w:pPr>
      <w:r>
        <w:t xml:space="preserve">          items:</w:t>
      </w:r>
    </w:p>
    <w:p w14:paraId="24C7D16F" w14:textId="77777777" w:rsidR="00F67ADF" w:rsidRDefault="00F67ADF" w:rsidP="00F67ADF">
      <w:pPr>
        <w:pStyle w:val="PL"/>
      </w:pPr>
      <w:r>
        <w:t xml:space="preserve">            $ref: '#/components/schemas/</w:t>
      </w:r>
      <w:proofErr w:type="spellStart"/>
      <w:r>
        <w:t>cagId</w:t>
      </w:r>
      <w:proofErr w:type="spellEnd"/>
      <w:r>
        <w:t>'</w:t>
      </w:r>
    </w:p>
    <w:p w14:paraId="20BA4FC4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92CDC6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12</w:t>
      </w:r>
    </w:p>
    <w:p w14:paraId="68ECE7EA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nidList</w:t>
      </w:r>
      <w:proofErr w:type="spellEnd"/>
      <w:r>
        <w:t>:</w:t>
      </w:r>
    </w:p>
    <w:p w14:paraId="6389E4AE" w14:textId="77777777" w:rsidR="00F67ADF" w:rsidRDefault="00F67ADF" w:rsidP="00F67ADF">
      <w:pPr>
        <w:pStyle w:val="PL"/>
      </w:pPr>
      <w:r>
        <w:t xml:space="preserve">          type: array</w:t>
      </w:r>
    </w:p>
    <w:p w14:paraId="3C16DDE6" w14:textId="77777777" w:rsidR="00F67ADF" w:rsidRDefault="00F67ADF" w:rsidP="00F67ADF">
      <w:pPr>
        <w:pStyle w:val="PL"/>
      </w:pPr>
      <w:r>
        <w:t xml:space="preserve">          items:</w:t>
      </w:r>
    </w:p>
    <w:p w14:paraId="544B8F9A" w14:textId="77777777" w:rsidR="00F67ADF" w:rsidRDefault="00F67ADF" w:rsidP="00F67ADF">
      <w:pPr>
        <w:pStyle w:val="PL"/>
      </w:pPr>
      <w:r>
        <w:t xml:space="preserve">            $ref: '#/components/schemas/</w:t>
      </w:r>
      <w:proofErr w:type="spellStart"/>
      <w:r>
        <w:t>nid</w:t>
      </w:r>
      <w:proofErr w:type="spellEnd"/>
      <w:r>
        <w:t>'</w:t>
      </w:r>
    </w:p>
    <w:p w14:paraId="71D0F8FC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ECC6EA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12</w:t>
      </w:r>
    </w:p>
    <w:p w14:paraId="2E980A73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NpnIdentityList</w:t>
      </w:r>
      <w:proofErr w:type="spellEnd"/>
      <w:r>
        <w:t>:</w:t>
      </w:r>
    </w:p>
    <w:p w14:paraId="19D5B8F8" w14:textId="77777777" w:rsidR="00F67ADF" w:rsidRDefault="00F67ADF" w:rsidP="00F67ADF">
      <w:pPr>
        <w:pStyle w:val="PL"/>
      </w:pPr>
      <w:r>
        <w:t xml:space="preserve">      type: array</w:t>
      </w:r>
    </w:p>
    <w:p w14:paraId="3725B7BE" w14:textId="77777777" w:rsidR="00F67ADF" w:rsidRDefault="00F67ADF" w:rsidP="00F67ADF">
      <w:pPr>
        <w:pStyle w:val="PL"/>
      </w:pPr>
      <w:r>
        <w:t xml:space="preserve">      items:</w:t>
      </w:r>
    </w:p>
    <w:p w14:paraId="3D06CFF6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NpnIdentity</w:t>
      </w:r>
      <w:proofErr w:type="spellEnd"/>
      <w:r>
        <w:t>'</w:t>
      </w:r>
    </w:p>
    <w:p w14:paraId="4964E55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3EBEED55" w14:textId="77777777" w:rsidR="00F67ADF" w:rsidRDefault="00F67ADF" w:rsidP="00F67ADF">
      <w:pPr>
        <w:pStyle w:val="PL"/>
      </w:pPr>
      <w:r>
        <w:t xml:space="preserve">        type: string</w:t>
      </w:r>
    </w:p>
    <w:p w14:paraId="3DA3AE98" w14:textId="77777777" w:rsidR="00F67ADF" w:rsidRDefault="00F67ADF" w:rsidP="00F67ADF">
      <w:pPr>
        <w:pStyle w:val="PL"/>
      </w:pPr>
      <w:r>
        <w:t xml:space="preserve">        pattern: '^[0-9]{3}[0-9]{2,3}-(22|23|24|25|26|27|28|29|30|31|32)-[0-9]{1,10}'</w:t>
      </w:r>
    </w:p>
    <w:p w14:paraId="4B6DD975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503C27FB" w14:textId="77777777" w:rsidR="00F67ADF" w:rsidRDefault="00F67ADF" w:rsidP="00F67ADF">
      <w:pPr>
        <w:pStyle w:val="PL"/>
      </w:pPr>
      <w:r>
        <w:t xml:space="preserve">        type: string</w:t>
      </w:r>
    </w:p>
    <w:p w14:paraId="2ED6B727" w14:textId="77777777" w:rsidR="00F67ADF" w:rsidRDefault="00F67ADF" w:rsidP="00F67ADF">
      <w:pPr>
        <w:pStyle w:val="PL"/>
      </w:pPr>
      <w:r>
        <w:t xml:space="preserve">        pattern: '^[0-9]{3}[0-9]{2,3}-(18|20|21|22)-[0-9]{1,7}'</w:t>
      </w:r>
    </w:p>
    <w:p w14:paraId="7E3D2D61" w14:textId="77777777" w:rsidR="00F67ADF" w:rsidRDefault="00F67ADF" w:rsidP="00F67ADF">
      <w:pPr>
        <w:pStyle w:val="PL"/>
      </w:pPr>
    </w:p>
    <w:p w14:paraId="0C02D6C1" w14:textId="77777777" w:rsidR="00F67ADF" w:rsidRDefault="00F67ADF" w:rsidP="00F67ADF">
      <w:pPr>
        <w:pStyle w:val="PL"/>
      </w:pPr>
      <w:r>
        <w:lastRenderedPageBreak/>
        <w:t xml:space="preserve">    </w:t>
      </w:r>
      <w:proofErr w:type="spellStart"/>
      <w:r>
        <w:t>GGnbIdList</w:t>
      </w:r>
      <w:proofErr w:type="spellEnd"/>
      <w:r>
        <w:t>:</w:t>
      </w:r>
    </w:p>
    <w:p w14:paraId="63F56EF8" w14:textId="77777777" w:rsidR="00F67ADF" w:rsidRDefault="00F67ADF" w:rsidP="00F67ADF">
      <w:pPr>
        <w:pStyle w:val="PL"/>
      </w:pPr>
      <w:r>
        <w:t xml:space="preserve">        type: array</w:t>
      </w:r>
    </w:p>
    <w:p w14:paraId="59AF1D86" w14:textId="77777777" w:rsidR="00F67ADF" w:rsidRDefault="00F67ADF" w:rsidP="00F67ADF">
      <w:pPr>
        <w:pStyle w:val="PL"/>
      </w:pPr>
      <w:r>
        <w:t xml:space="preserve">        items: </w:t>
      </w:r>
    </w:p>
    <w:p w14:paraId="2E0C7A11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2FB3B698" w14:textId="77777777" w:rsidR="00F67ADF" w:rsidRDefault="00F67ADF" w:rsidP="00F67ADF">
      <w:pPr>
        <w:pStyle w:val="PL"/>
      </w:pPr>
    </w:p>
    <w:p w14:paraId="1C70A59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288D2018" w14:textId="77777777" w:rsidR="00F67ADF" w:rsidRDefault="00F67ADF" w:rsidP="00F67ADF">
      <w:pPr>
        <w:pStyle w:val="PL"/>
      </w:pPr>
      <w:r>
        <w:t xml:space="preserve">        type: array</w:t>
      </w:r>
    </w:p>
    <w:p w14:paraId="4914FFD3" w14:textId="77777777" w:rsidR="00F67ADF" w:rsidRDefault="00F67ADF" w:rsidP="00F67ADF">
      <w:pPr>
        <w:pStyle w:val="PL"/>
      </w:pPr>
      <w:r>
        <w:t xml:space="preserve">        items: </w:t>
      </w:r>
    </w:p>
    <w:p w14:paraId="45A729F4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3901497C" w14:textId="77777777" w:rsidR="00F67ADF" w:rsidRDefault="00F67ADF" w:rsidP="00F67ADF">
      <w:pPr>
        <w:pStyle w:val="PL"/>
      </w:pPr>
    </w:p>
    <w:p w14:paraId="016CFDB5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4D4DAC32" w14:textId="77777777" w:rsidR="00F67ADF" w:rsidRDefault="00F67ADF" w:rsidP="00F67ADF">
      <w:pPr>
        <w:pStyle w:val="PL"/>
      </w:pPr>
      <w:r>
        <w:t xml:space="preserve">      type: integer</w:t>
      </w:r>
    </w:p>
    <w:p w14:paraId="37D3D0C8" w14:textId="77777777" w:rsidR="00F67ADF" w:rsidRDefault="00F67ADF" w:rsidP="00F67ADF">
      <w:pPr>
        <w:pStyle w:val="PL"/>
      </w:pPr>
      <w:r>
        <w:t xml:space="preserve">      maximum: 503</w:t>
      </w:r>
    </w:p>
    <w:p w14:paraId="53FD6D0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NrTac</w:t>
      </w:r>
      <w:proofErr w:type="spellEnd"/>
      <w:r>
        <w:t>:</w:t>
      </w:r>
    </w:p>
    <w:p w14:paraId="3C4DC193" w14:textId="77777777" w:rsidR="00F67ADF" w:rsidRDefault="00F67ADF" w:rsidP="00F67ADF">
      <w:pPr>
        <w:pStyle w:val="PL"/>
      </w:pPr>
      <w:r>
        <w:t xml:space="preserve">      $ref: 'TS28623_GenericNrm.yaml#/components/schemas/Tac'</w:t>
      </w:r>
    </w:p>
    <w:p w14:paraId="0E07F82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NrTacList</w:t>
      </w:r>
      <w:proofErr w:type="spellEnd"/>
      <w:r>
        <w:t>:</w:t>
      </w:r>
    </w:p>
    <w:p w14:paraId="62C88CAB" w14:textId="77777777" w:rsidR="00F67ADF" w:rsidRDefault="00F67ADF" w:rsidP="00F67ADF">
      <w:pPr>
        <w:pStyle w:val="PL"/>
      </w:pPr>
      <w:r>
        <w:t xml:space="preserve">      type: array</w:t>
      </w:r>
    </w:p>
    <w:p w14:paraId="42C97069" w14:textId="77777777" w:rsidR="00F67ADF" w:rsidRDefault="00F67ADF" w:rsidP="00F67ADF">
      <w:pPr>
        <w:pStyle w:val="PL"/>
      </w:pPr>
      <w:r>
        <w:t xml:space="preserve">      items:</w:t>
      </w:r>
    </w:p>
    <w:p w14:paraId="44EA4263" w14:textId="77777777" w:rsidR="00F67ADF" w:rsidRDefault="00F67ADF" w:rsidP="00F67ADF">
      <w:pPr>
        <w:pStyle w:val="PL"/>
      </w:pPr>
      <w:r>
        <w:t xml:space="preserve">        $ref: 'TS28623_GenericNrm.yaml#/components/schemas/Tac'</w:t>
      </w:r>
    </w:p>
    <w:p w14:paraId="6A01AC6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5D40B0FB" w14:textId="77777777" w:rsidR="00F67ADF" w:rsidRDefault="00F67ADF" w:rsidP="00F67ADF">
      <w:pPr>
        <w:pStyle w:val="PL"/>
      </w:pPr>
      <w:r>
        <w:t xml:space="preserve">      type: array</w:t>
      </w:r>
    </w:p>
    <w:p w14:paraId="15D26FCB" w14:textId="77777777" w:rsidR="00F67ADF" w:rsidRDefault="00F67ADF" w:rsidP="00F67ADF">
      <w:pPr>
        <w:pStyle w:val="PL"/>
      </w:pPr>
      <w:r>
        <w:t xml:space="preserve">      items:</w:t>
      </w:r>
    </w:p>
    <w:p w14:paraId="451773B8" w14:textId="77777777" w:rsidR="00F67ADF" w:rsidRDefault="00F67ADF" w:rsidP="00F67ADF">
      <w:pPr>
        <w:pStyle w:val="PL"/>
      </w:pPr>
      <w:r>
        <w:t xml:space="preserve">        $ref: 'TS28623_GenericNrm.yaml#/components/schemas/Tai' </w:t>
      </w:r>
    </w:p>
    <w:p w14:paraId="2FBF43C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57989671" w14:textId="77777777" w:rsidR="00F67ADF" w:rsidRDefault="00F67ADF" w:rsidP="00F67ADF">
      <w:pPr>
        <w:pStyle w:val="PL"/>
      </w:pPr>
      <w:r>
        <w:t xml:space="preserve">      type: object</w:t>
      </w:r>
    </w:p>
    <w:p w14:paraId="13D042C6" w14:textId="77777777" w:rsidR="00F67ADF" w:rsidRDefault="00F67ADF" w:rsidP="00F67ADF">
      <w:pPr>
        <w:pStyle w:val="PL"/>
      </w:pPr>
      <w:r>
        <w:t xml:space="preserve">      properties:</w:t>
      </w:r>
    </w:p>
    <w:p w14:paraId="379E519D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4FADC9E7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592782E6" w14:textId="77777777" w:rsidR="00F67ADF" w:rsidRDefault="00F67ADF" w:rsidP="00F67ADF">
      <w:pPr>
        <w:pStyle w:val="PL"/>
      </w:pPr>
      <w:r>
        <w:t xml:space="preserve">        tai:</w:t>
      </w:r>
    </w:p>
    <w:p w14:paraId="5BD5A58B" w14:textId="77777777" w:rsidR="00F67ADF" w:rsidRDefault="00F67ADF" w:rsidP="00F67ADF">
      <w:pPr>
        <w:pStyle w:val="PL"/>
      </w:pPr>
      <w:r>
        <w:t xml:space="preserve">          $ref: 'TS28623_GenericNrm.yaml#/components/schemas/Tai'</w:t>
      </w:r>
    </w:p>
    <w:p w14:paraId="2E3CA63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67C1EC04" w14:textId="77777777" w:rsidR="00F67ADF" w:rsidRDefault="00F67ADF" w:rsidP="00F67ADF">
      <w:pPr>
        <w:pStyle w:val="PL"/>
      </w:pPr>
      <w:r>
        <w:t xml:space="preserve">      type: object</w:t>
      </w:r>
    </w:p>
    <w:p w14:paraId="15883357" w14:textId="77777777" w:rsidR="00F67ADF" w:rsidRDefault="00F67ADF" w:rsidP="00F67ADF">
      <w:pPr>
        <w:pStyle w:val="PL"/>
      </w:pPr>
      <w:r>
        <w:t xml:space="preserve">      properties:</w:t>
      </w:r>
    </w:p>
    <w:p w14:paraId="25265AF0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4B7B63DB" w14:textId="77777777" w:rsidR="00F67ADF" w:rsidRDefault="00F67ADF" w:rsidP="00F67ADF">
      <w:pPr>
        <w:pStyle w:val="PL"/>
      </w:pPr>
      <w:r>
        <w:t xml:space="preserve">          type: integer</w:t>
      </w:r>
    </w:p>
    <w:p w14:paraId="57B2AB03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7C5785DA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44B6EE63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LoadTimeThreshold</w:t>
      </w:r>
      <w:proofErr w:type="spellEnd"/>
      <w:r>
        <w:t>:</w:t>
      </w:r>
    </w:p>
    <w:p w14:paraId="38E41EE9" w14:textId="77777777" w:rsidR="00F67ADF" w:rsidRDefault="00F67ADF" w:rsidP="00F67ADF">
      <w:pPr>
        <w:pStyle w:val="PL"/>
      </w:pPr>
      <w:r>
        <w:t xml:space="preserve">      type: object</w:t>
      </w:r>
    </w:p>
    <w:p w14:paraId="2282AD68" w14:textId="77777777" w:rsidR="00F67ADF" w:rsidRDefault="00F67ADF" w:rsidP="00F67ADF">
      <w:pPr>
        <w:pStyle w:val="PL"/>
      </w:pPr>
      <w:r>
        <w:t xml:space="preserve">      properties:</w:t>
      </w:r>
    </w:p>
    <w:p w14:paraId="0A4343AE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518815F8" w14:textId="77777777" w:rsidR="00F67ADF" w:rsidRDefault="00F67ADF" w:rsidP="00F67ADF">
      <w:pPr>
        <w:pStyle w:val="PL"/>
      </w:pPr>
      <w:r>
        <w:t xml:space="preserve">          type: integer</w:t>
      </w:r>
    </w:p>
    <w:p w14:paraId="6CBFA7ED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0F9A3154" w14:textId="77777777" w:rsidR="00F67ADF" w:rsidRDefault="00F67ADF" w:rsidP="00F67ADF">
      <w:pPr>
        <w:pStyle w:val="PL"/>
      </w:pPr>
      <w:r>
        <w:t xml:space="preserve">          type: integer</w:t>
      </w:r>
    </w:p>
    <w:p w14:paraId="29630B4E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57B5741E" w14:textId="77777777" w:rsidR="00F67ADF" w:rsidRDefault="00F67ADF" w:rsidP="00F67AD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6734995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67EC3EED" w14:textId="77777777" w:rsidR="00F67ADF" w:rsidRDefault="00F67ADF" w:rsidP="00F67AD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6D37088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734E00BF" w14:textId="77777777" w:rsidR="00F67ADF" w:rsidRDefault="00F67ADF" w:rsidP="00F67AD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127F8F1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42A1D20E" w14:textId="77777777" w:rsidR="00F67ADF" w:rsidRDefault="00F67ADF" w:rsidP="00F67ADF">
      <w:pPr>
        <w:pStyle w:val="PL"/>
      </w:pPr>
      <w:r>
        <w:t xml:space="preserve">      type: object</w:t>
      </w:r>
    </w:p>
    <w:p w14:paraId="5504355B" w14:textId="77777777" w:rsidR="00F67ADF" w:rsidRDefault="00F67ADF" w:rsidP="00F67ADF">
      <w:pPr>
        <w:pStyle w:val="PL"/>
      </w:pPr>
      <w:r>
        <w:t xml:space="preserve">      properties:</w:t>
      </w:r>
    </w:p>
    <w:p w14:paraId="1D7FCED5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4B2E9500" w14:textId="77777777" w:rsidR="00F67ADF" w:rsidRDefault="00F67ADF" w:rsidP="00F67ADF">
      <w:pPr>
        <w:pStyle w:val="PL"/>
      </w:pPr>
      <w:r>
        <w:t xml:space="preserve">          type: string</w:t>
      </w:r>
    </w:p>
    <w:p w14:paraId="5516EFC0" w14:textId="77777777" w:rsidR="00F67ADF" w:rsidRDefault="00F67ADF" w:rsidP="00F67ADF">
      <w:pPr>
        <w:pStyle w:val="PL"/>
      </w:pPr>
      <w:r>
        <w:t xml:space="preserve">          description: &gt;-</w:t>
      </w:r>
    </w:p>
    <w:p w14:paraId="6BF86EEA" w14:textId="77777777" w:rsidR="00F67ADF" w:rsidRDefault="00F67ADF" w:rsidP="00F67ADF">
      <w:pPr>
        <w:pStyle w:val="PL"/>
      </w:pPr>
      <w:r>
        <w:t xml:space="preserve">            Time of day is in HH:MM or H:MM 24-hour format per UTC time zone.</w:t>
      </w:r>
    </w:p>
    <w:p w14:paraId="34C402DE" w14:textId="77777777" w:rsidR="00F67ADF" w:rsidRDefault="00F67ADF" w:rsidP="00F67ADF">
      <w:pPr>
        <w:pStyle w:val="PL"/>
      </w:pPr>
      <w:r>
        <w:t xml:space="preserve">            Examples, 20:15:00, 20:15:00-08:00 (for 8 hours behind UTC).</w:t>
      </w:r>
    </w:p>
    <w:p w14:paraId="5EAEBBDD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7069F67B" w14:textId="77777777" w:rsidR="00F67ADF" w:rsidRDefault="00F67ADF" w:rsidP="00F67ADF">
      <w:pPr>
        <w:pStyle w:val="PL"/>
      </w:pPr>
      <w:r>
        <w:t xml:space="preserve">          type: string</w:t>
      </w:r>
    </w:p>
    <w:p w14:paraId="2C21CDC9" w14:textId="77777777" w:rsidR="00F67ADF" w:rsidRDefault="00F67ADF" w:rsidP="00F67ADF">
      <w:pPr>
        <w:pStyle w:val="PL"/>
      </w:pPr>
      <w:r>
        <w:t xml:space="preserve">          description: &gt;-</w:t>
      </w:r>
    </w:p>
    <w:p w14:paraId="27E070A9" w14:textId="77777777" w:rsidR="00F67ADF" w:rsidRDefault="00F67ADF" w:rsidP="00F67ADF">
      <w:pPr>
        <w:pStyle w:val="PL"/>
      </w:pPr>
      <w:r>
        <w:t xml:space="preserve">            Time of day is in HH:MM or H:MM 24-hour format per UTC time zone.</w:t>
      </w:r>
    </w:p>
    <w:p w14:paraId="684ED8A9" w14:textId="77777777" w:rsidR="00F67ADF" w:rsidRDefault="00F67ADF" w:rsidP="00F67ADF">
      <w:pPr>
        <w:pStyle w:val="PL"/>
      </w:pPr>
      <w:r>
        <w:t xml:space="preserve">            Examples, 20:15:00, 20:15:00-08:00 (for 8 hours behind UTC).</w:t>
      </w:r>
    </w:p>
    <w:p w14:paraId="33DAC05C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daysOfWeek</w:t>
      </w:r>
      <w:proofErr w:type="spellEnd"/>
      <w:r>
        <w:t>:</w:t>
      </w:r>
    </w:p>
    <w:p w14:paraId="6A1251A7" w14:textId="77777777" w:rsidR="00F67ADF" w:rsidRDefault="00F67ADF" w:rsidP="00F67ADF">
      <w:pPr>
        <w:pStyle w:val="PL"/>
      </w:pPr>
      <w:r>
        <w:t xml:space="preserve">          type: string</w:t>
      </w:r>
    </w:p>
    <w:p w14:paraId="5BD35167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4E6BF2C" w14:textId="77777777" w:rsidR="00F67ADF" w:rsidRDefault="00F67ADF" w:rsidP="00F67ADF">
      <w:pPr>
        <w:pStyle w:val="PL"/>
      </w:pPr>
      <w:r>
        <w:t xml:space="preserve">            - MONDAY</w:t>
      </w:r>
    </w:p>
    <w:p w14:paraId="3340E442" w14:textId="77777777" w:rsidR="00F67ADF" w:rsidRDefault="00F67ADF" w:rsidP="00F67ADF">
      <w:pPr>
        <w:pStyle w:val="PL"/>
      </w:pPr>
      <w:r>
        <w:t xml:space="preserve">            - TUESDAY</w:t>
      </w:r>
    </w:p>
    <w:p w14:paraId="5B8199AF" w14:textId="77777777" w:rsidR="00F67ADF" w:rsidRDefault="00F67ADF" w:rsidP="00F67ADF">
      <w:pPr>
        <w:pStyle w:val="PL"/>
      </w:pPr>
      <w:r>
        <w:t xml:space="preserve">            - WEDNESDAY</w:t>
      </w:r>
    </w:p>
    <w:p w14:paraId="15F1A305" w14:textId="77777777" w:rsidR="00F67ADF" w:rsidRDefault="00F67ADF" w:rsidP="00F67ADF">
      <w:pPr>
        <w:pStyle w:val="PL"/>
      </w:pPr>
      <w:r>
        <w:t xml:space="preserve">            - THURSDAY</w:t>
      </w:r>
    </w:p>
    <w:p w14:paraId="7207C57D" w14:textId="77777777" w:rsidR="00F67ADF" w:rsidRDefault="00F67ADF" w:rsidP="00F67ADF">
      <w:pPr>
        <w:pStyle w:val="PL"/>
      </w:pPr>
      <w:r>
        <w:t xml:space="preserve">            - FRIDAY</w:t>
      </w:r>
    </w:p>
    <w:p w14:paraId="2F3041F9" w14:textId="77777777" w:rsidR="00F67ADF" w:rsidRDefault="00F67ADF" w:rsidP="00F67ADF">
      <w:pPr>
        <w:pStyle w:val="PL"/>
      </w:pPr>
      <w:r>
        <w:t xml:space="preserve">            - SATURDAY</w:t>
      </w:r>
    </w:p>
    <w:p w14:paraId="695FC725" w14:textId="77777777" w:rsidR="00F67ADF" w:rsidRDefault="00F67ADF" w:rsidP="00F67ADF">
      <w:pPr>
        <w:pStyle w:val="PL"/>
      </w:pPr>
      <w:r>
        <w:t xml:space="preserve">            - SUNDAY</w:t>
      </w:r>
    </w:p>
    <w:p w14:paraId="1A67C08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19524FC4" w14:textId="77777777" w:rsidR="00F67ADF" w:rsidRDefault="00F67ADF" w:rsidP="00F67AD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05CADFA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52F3E902" w14:textId="77777777" w:rsidR="00F67ADF" w:rsidRDefault="00F67ADF" w:rsidP="00F67ADF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723EC08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6C6DBE5B" w14:textId="77777777" w:rsidR="00F67ADF" w:rsidRDefault="00F67ADF" w:rsidP="00F67ADF">
      <w:pPr>
        <w:pStyle w:val="PL"/>
      </w:pPr>
      <w:r>
        <w:lastRenderedPageBreak/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492CA0DE" w14:textId="77777777" w:rsidR="00F67ADF" w:rsidRDefault="00F67ADF" w:rsidP="00F67ADF">
      <w:pPr>
        <w:pStyle w:val="PL"/>
      </w:pPr>
    </w:p>
    <w:p w14:paraId="50244F9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UeAccProbabilityDist</w:t>
      </w:r>
      <w:proofErr w:type="spellEnd"/>
      <w:r>
        <w:t>:</w:t>
      </w:r>
    </w:p>
    <w:p w14:paraId="1C0D7599" w14:textId="77777777" w:rsidR="00F67ADF" w:rsidRDefault="00F67ADF" w:rsidP="00F67ADF">
      <w:pPr>
        <w:pStyle w:val="PL"/>
      </w:pPr>
      <w:r>
        <w:t xml:space="preserve">      type: array</w:t>
      </w:r>
    </w:p>
    <w:p w14:paraId="4B653517" w14:textId="77777777" w:rsidR="00F67ADF" w:rsidRDefault="00F67ADF" w:rsidP="00F67ADF">
      <w:pPr>
        <w:pStyle w:val="PL"/>
      </w:pPr>
      <w:r>
        <w:t xml:space="preserve">      items:</w:t>
      </w:r>
    </w:p>
    <w:p w14:paraId="04B28A47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UeAccProbability</w:t>
      </w:r>
      <w:proofErr w:type="spellEnd"/>
      <w:r>
        <w:t>'</w:t>
      </w:r>
    </w:p>
    <w:p w14:paraId="506F6DE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UeAccProbability</w:t>
      </w:r>
      <w:proofErr w:type="spellEnd"/>
      <w:r>
        <w:t>:</w:t>
      </w:r>
    </w:p>
    <w:p w14:paraId="5DD73165" w14:textId="77777777" w:rsidR="00F67ADF" w:rsidRDefault="00F67ADF" w:rsidP="00F67ADF">
      <w:pPr>
        <w:pStyle w:val="PL"/>
      </w:pPr>
      <w:r>
        <w:t xml:space="preserve">      type: object</w:t>
      </w:r>
    </w:p>
    <w:p w14:paraId="238ED5AC" w14:textId="77777777" w:rsidR="00F67ADF" w:rsidRDefault="00F67ADF" w:rsidP="00F67ADF">
      <w:pPr>
        <w:pStyle w:val="PL"/>
      </w:pPr>
      <w:r>
        <w:t xml:space="preserve">      properties:</w:t>
      </w:r>
    </w:p>
    <w:p w14:paraId="39A7E321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78C132F0" w14:textId="77777777" w:rsidR="00F67ADF" w:rsidRDefault="00F67ADF" w:rsidP="00F67ADF">
      <w:pPr>
        <w:pStyle w:val="PL"/>
      </w:pPr>
      <w:r>
        <w:t xml:space="preserve">          type: integer</w:t>
      </w:r>
    </w:p>
    <w:p w14:paraId="26CC2C1B" w14:textId="77777777" w:rsidR="00F67ADF" w:rsidRDefault="00F67ADF" w:rsidP="00F67ADF">
      <w:pPr>
        <w:pStyle w:val="PL"/>
      </w:pPr>
      <w:r>
        <w:t xml:space="preserve">          minimum: 0</w:t>
      </w:r>
    </w:p>
    <w:p w14:paraId="01C4D8A9" w14:textId="77777777" w:rsidR="00F67ADF" w:rsidRDefault="00F67ADF" w:rsidP="00F67ADF">
      <w:pPr>
        <w:pStyle w:val="PL"/>
      </w:pPr>
      <w:r>
        <w:t xml:space="preserve">          maximum: 100</w:t>
      </w:r>
    </w:p>
    <w:p w14:paraId="77B87E7E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7BD9A354" w14:textId="77777777" w:rsidR="00F67ADF" w:rsidRDefault="00F67ADF" w:rsidP="00F67ADF">
      <w:pPr>
        <w:pStyle w:val="PL"/>
      </w:pPr>
      <w:r>
        <w:t xml:space="preserve">          type: integer</w:t>
      </w:r>
    </w:p>
    <w:p w14:paraId="675BD283" w14:textId="77777777" w:rsidR="00F67ADF" w:rsidRDefault="00F67ADF" w:rsidP="00F67ADF">
      <w:pPr>
        <w:pStyle w:val="PL"/>
      </w:pPr>
      <w:r>
        <w:t xml:space="preserve">          minimum: 0</w:t>
      </w:r>
    </w:p>
    <w:p w14:paraId="48A7D550" w14:textId="77777777" w:rsidR="00F67ADF" w:rsidRDefault="00F67ADF" w:rsidP="00F67ADF">
      <w:pPr>
        <w:pStyle w:val="PL"/>
      </w:pPr>
      <w:r>
        <w:t xml:space="preserve">          maximum: 200</w:t>
      </w:r>
    </w:p>
    <w:p w14:paraId="69AF4337" w14:textId="77777777" w:rsidR="00F67ADF" w:rsidRDefault="00F67ADF" w:rsidP="00F67ADF">
      <w:pPr>
        <w:pStyle w:val="PL"/>
      </w:pPr>
    </w:p>
    <w:p w14:paraId="03B2771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UeAccDelayProbabilityDist</w:t>
      </w:r>
      <w:proofErr w:type="spellEnd"/>
      <w:r>
        <w:t>:</w:t>
      </w:r>
    </w:p>
    <w:p w14:paraId="708E71BB" w14:textId="77777777" w:rsidR="00F67ADF" w:rsidRDefault="00F67ADF" w:rsidP="00F67ADF">
      <w:pPr>
        <w:pStyle w:val="PL"/>
      </w:pPr>
      <w:r>
        <w:t xml:space="preserve">      type: array</w:t>
      </w:r>
    </w:p>
    <w:p w14:paraId="23AE19BB" w14:textId="77777777" w:rsidR="00F67ADF" w:rsidRDefault="00F67ADF" w:rsidP="00F67ADF">
      <w:pPr>
        <w:pStyle w:val="PL"/>
      </w:pPr>
      <w:r>
        <w:t xml:space="preserve">      items:</w:t>
      </w:r>
    </w:p>
    <w:p w14:paraId="691DEC14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UeAccDelayProbability</w:t>
      </w:r>
      <w:proofErr w:type="spellEnd"/>
      <w:r>
        <w:t>'</w:t>
      </w:r>
    </w:p>
    <w:p w14:paraId="3BF6B09B" w14:textId="77777777" w:rsidR="00F67ADF" w:rsidRDefault="00F67ADF" w:rsidP="00F67ADF">
      <w:pPr>
        <w:pStyle w:val="PL"/>
      </w:pPr>
    </w:p>
    <w:p w14:paraId="01E1EF0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UeAccDelayProbability</w:t>
      </w:r>
      <w:proofErr w:type="spellEnd"/>
      <w:r>
        <w:t>:</w:t>
      </w:r>
    </w:p>
    <w:p w14:paraId="539B5BF2" w14:textId="77777777" w:rsidR="00F67ADF" w:rsidRDefault="00F67ADF" w:rsidP="00F67ADF">
      <w:pPr>
        <w:pStyle w:val="PL"/>
      </w:pPr>
      <w:r>
        <w:t xml:space="preserve">      type: object</w:t>
      </w:r>
    </w:p>
    <w:p w14:paraId="0A23378C" w14:textId="77777777" w:rsidR="00F67ADF" w:rsidRDefault="00F67ADF" w:rsidP="00F67ADF">
      <w:pPr>
        <w:pStyle w:val="PL"/>
      </w:pPr>
      <w:r>
        <w:t xml:space="preserve">      properties:</w:t>
      </w:r>
    </w:p>
    <w:p w14:paraId="0416BE2B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778A35F5" w14:textId="77777777" w:rsidR="00F67ADF" w:rsidRDefault="00F67ADF" w:rsidP="00F67ADF">
      <w:pPr>
        <w:pStyle w:val="PL"/>
      </w:pPr>
      <w:r>
        <w:t xml:space="preserve">          type: integer</w:t>
      </w:r>
    </w:p>
    <w:p w14:paraId="0C44FD01" w14:textId="77777777" w:rsidR="00F67ADF" w:rsidRDefault="00F67ADF" w:rsidP="00F67ADF">
      <w:pPr>
        <w:pStyle w:val="PL"/>
      </w:pPr>
      <w:r>
        <w:t xml:space="preserve">          minimum: 0</w:t>
      </w:r>
    </w:p>
    <w:p w14:paraId="4DAAD2B9" w14:textId="77777777" w:rsidR="00F67ADF" w:rsidRDefault="00F67ADF" w:rsidP="00F67ADF">
      <w:pPr>
        <w:pStyle w:val="PL"/>
      </w:pPr>
      <w:r>
        <w:t xml:space="preserve">          maximum: 100</w:t>
      </w:r>
    </w:p>
    <w:p w14:paraId="2D62E85D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4678F381" w14:textId="77777777" w:rsidR="00F67ADF" w:rsidRDefault="00F67ADF" w:rsidP="00F67ADF">
      <w:pPr>
        <w:pStyle w:val="PL"/>
      </w:pPr>
      <w:r>
        <w:t xml:space="preserve">          type: integer</w:t>
      </w:r>
    </w:p>
    <w:p w14:paraId="29226CCA" w14:textId="77777777" w:rsidR="00F67ADF" w:rsidRDefault="00F67ADF" w:rsidP="00F67ADF">
      <w:pPr>
        <w:pStyle w:val="PL"/>
      </w:pPr>
      <w:r>
        <w:t xml:space="preserve">          minimum: 10</w:t>
      </w:r>
    </w:p>
    <w:p w14:paraId="28B43B74" w14:textId="77777777" w:rsidR="00F67ADF" w:rsidRDefault="00F67ADF" w:rsidP="00F67ADF">
      <w:pPr>
        <w:pStyle w:val="PL"/>
      </w:pPr>
      <w:r>
        <w:t xml:space="preserve">          maximum: 560</w:t>
      </w:r>
    </w:p>
    <w:p w14:paraId="2559A237" w14:textId="77777777" w:rsidR="00F67ADF" w:rsidRDefault="00F67ADF" w:rsidP="00F67ADF">
      <w:pPr>
        <w:pStyle w:val="PL"/>
      </w:pPr>
    </w:p>
    <w:p w14:paraId="7AB0DFF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6E8DB5BD" w14:textId="77777777" w:rsidR="00F67ADF" w:rsidRDefault="00F67ADF" w:rsidP="00F67ADF">
      <w:pPr>
        <w:pStyle w:val="PL"/>
      </w:pPr>
      <w:r>
        <w:t xml:space="preserve">      type: array</w:t>
      </w:r>
    </w:p>
    <w:p w14:paraId="4D8202C7" w14:textId="77777777" w:rsidR="00F67ADF" w:rsidRDefault="00F67ADF" w:rsidP="00F67ADF">
      <w:pPr>
        <w:pStyle w:val="PL"/>
      </w:pPr>
      <w:r>
        <w:t xml:space="preserve">      items:</w:t>
      </w:r>
    </w:p>
    <w:p w14:paraId="0FB17486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25CFDF32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32B24294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7BB0F131" w14:textId="77777777" w:rsidR="00F67ADF" w:rsidRDefault="00F67ADF" w:rsidP="00F67ADF">
      <w:pPr>
        <w:pStyle w:val="PL"/>
      </w:pPr>
    </w:p>
    <w:p w14:paraId="4E21E54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0566A899" w14:textId="77777777" w:rsidR="00F67ADF" w:rsidRDefault="00F67ADF" w:rsidP="00F67ADF">
      <w:pPr>
        <w:pStyle w:val="PL"/>
      </w:pPr>
      <w:r>
        <w:t xml:space="preserve">      type: array</w:t>
      </w:r>
    </w:p>
    <w:p w14:paraId="4E5E9F17" w14:textId="77777777" w:rsidR="00F67ADF" w:rsidRDefault="00F67ADF" w:rsidP="00F67ADF">
      <w:pPr>
        <w:pStyle w:val="PL"/>
      </w:pPr>
      <w:r>
        <w:t xml:space="preserve">      items:</w:t>
      </w:r>
    </w:p>
    <w:p w14:paraId="1F0A2753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63935931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26D195ED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517178DE" w14:textId="77777777" w:rsidR="00F67ADF" w:rsidRDefault="00F67ADF" w:rsidP="00F67ADF">
      <w:pPr>
        <w:pStyle w:val="PL"/>
      </w:pPr>
    </w:p>
    <w:p w14:paraId="0936B957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1370E62C" w14:textId="77777777" w:rsidR="00F67ADF" w:rsidRDefault="00F67ADF" w:rsidP="00F67ADF">
      <w:pPr>
        <w:pStyle w:val="PL"/>
      </w:pPr>
      <w:r>
        <w:t xml:space="preserve">      type: integer</w:t>
      </w:r>
    </w:p>
    <w:p w14:paraId="6D3AD5DC" w14:textId="77777777" w:rsidR="00F67ADF" w:rsidRDefault="00F67ADF" w:rsidP="00F67ADF">
      <w:pPr>
        <w:pStyle w:val="PL"/>
      </w:pPr>
      <w:r>
        <w:t xml:space="preserve">      minimum: -20</w:t>
      </w:r>
    </w:p>
    <w:p w14:paraId="052B5BC0" w14:textId="77777777" w:rsidR="00F67ADF" w:rsidRDefault="00F67ADF" w:rsidP="00F67ADF">
      <w:pPr>
        <w:pStyle w:val="PL"/>
      </w:pPr>
      <w:r>
        <w:t xml:space="preserve">      maximum: 20</w:t>
      </w:r>
    </w:p>
    <w:p w14:paraId="6B6B8DEB" w14:textId="77777777" w:rsidR="00F67ADF" w:rsidRDefault="00F67ADF" w:rsidP="00F67ADF">
      <w:pPr>
        <w:pStyle w:val="PL"/>
      </w:pPr>
    </w:p>
    <w:p w14:paraId="183060E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MaximumDeviationHoTriggerLow</w:t>
      </w:r>
      <w:proofErr w:type="spellEnd"/>
      <w:r>
        <w:t>:</w:t>
      </w:r>
    </w:p>
    <w:p w14:paraId="1302C442" w14:textId="77777777" w:rsidR="00F67ADF" w:rsidRDefault="00F67ADF" w:rsidP="00F67ADF">
      <w:pPr>
        <w:pStyle w:val="PL"/>
      </w:pPr>
      <w:r>
        <w:t xml:space="preserve">      type: integer</w:t>
      </w:r>
    </w:p>
    <w:p w14:paraId="6C2FC3E2" w14:textId="77777777" w:rsidR="00F67ADF" w:rsidRDefault="00F67ADF" w:rsidP="00F67ADF">
      <w:pPr>
        <w:pStyle w:val="PL"/>
      </w:pPr>
      <w:r>
        <w:t xml:space="preserve">      minimum: -20</w:t>
      </w:r>
    </w:p>
    <w:p w14:paraId="7F7A9FDF" w14:textId="77777777" w:rsidR="00F67ADF" w:rsidRDefault="00F67ADF" w:rsidP="00F67ADF">
      <w:pPr>
        <w:pStyle w:val="PL"/>
      </w:pPr>
      <w:r>
        <w:t xml:space="preserve">      maximum: 20</w:t>
      </w:r>
    </w:p>
    <w:p w14:paraId="1E542813" w14:textId="77777777" w:rsidR="00F67ADF" w:rsidRDefault="00F67ADF" w:rsidP="00F67ADF">
      <w:pPr>
        <w:pStyle w:val="PL"/>
      </w:pPr>
    </w:p>
    <w:p w14:paraId="1D92105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MaximumDeviationHoTriggerHigh</w:t>
      </w:r>
      <w:proofErr w:type="spellEnd"/>
      <w:r>
        <w:t>:</w:t>
      </w:r>
    </w:p>
    <w:p w14:paraId="078965E6" w14:textId="77777777" w:rsidR="00F67ADF" w:rsidRDefault="00F67ADF" w:rsidP="00F67ADF">
      <w:pPr>
        <w:pStyle w:val="PL"/>
      </w:pPr>
      <w:r>
        <w:t xml:space="preserve">      type: integer</w:t>
      </w:r>
    </w:p>
    <w:p w14:paraId="3D16D3F0" w14:textId="77777777" w:rsidR="00F67ADF" w:rsidRDefault="00F67ADF" w:rsidP="00F67ADF">
      <w:pPr>
        <w:pStyle w:val="PL"/>
      </w:pPr>
      <w:r>
        <w:t xml:space="preserve">      minimum: -20</w:t>
      </w:r>
    </w:p>
    <w:p w14:paraId="2FCD7E8C" w14:textId="77777777" w:rsidR="00F67ADF" w:rsidRDefault="00F67ADF" w:rsidP="00F67ADF">
      <w:pPr>
        <w:pStyle w:val="PL"/>
      </w:pPr>
      <w:r>
        <w:t xml:space="preserve">      maximum: 20</w:t>
      </w:r>
    </w:p>
    <w:p w14:paraId="797C8AF6" w14:textId="77777777" w:rsidR="00F67ADF" w:rsidRDefault="00F67ADF" w:rsidP="00F67ADF">
      <w:pPr>
        <w:pStyle w:val="PL"/>
      </w:pPr>
    </w:p>
    <w:p w14:paraId="39EBF1D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2BAA4D61" w14:textId="77777777" w:rsidR="00F67ADF" w:rsidRDefault="00F67ADF" w:rsidP="00F67ADF">
      <w:pPr>
        <w:pStyle w:val="PL"/>
      </w:pPr>
      <w:r>
        <w:t xml:space="preserve">      type: integer</w:t>
      </w:r>
    </w:p>
    <w:p w14:paraId="3F674E84" w14:textId="77777777" w:rsidR="00F67ADF" w:rsidRDefault="00F67ADF" w:rsidP="00F67ADF">
      <w:pPr>
        <w:pStyle w:val="PL"/>
      </w:pPr>
      <w:r>
        <w:t xml:space="preserve">      minimum: 0</w:t>
      </w:r>
    </w:p>
    <w:p w14:paraId="793BF458" w14:textId="77777777" w:rsidR="00F67ADF" w:rsidRDefault="00F67ADF" w:rsidP="00F67ADF">
      <w:pPr>
        <w:pStyle w:val="PL"/>
      </w:pPr>
      <w:r>
        <w:t xml:space="preserve">      maximum: 604800</w:t>
      </w:r>
    </w:p>
    <w:p w14:paraId="0C19BE5F" w14:textId="77777777" w:rsidR="00F67ADF" w:rsidRDefault="00F67ADF" w:rsidP="00F67ADF">
      <w:pPr>
        <w:pStyle w:val="PL"/>
      </w:pPr>
    </w:p>
    <w:p w14:paraId="52A8F34A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368A413D" w14:textId="77777777" w:rsidR="00F67ADF" w:rsidRDefault="00F67ADF" w:rsidP="00F67ADF">
      <w:pPr>
        <w:pStyle w:val="PL"/>
      </w:pPr>
      <w:r>
        <w:t xml:space="preserve">      type: integer</w:t>
      </w:r>
    </w:p>
    <w:p w14:paraId="70F59574" w14:textId="77777777" w:rsidR="00F67ADF" w:rsidRDefault="00F67ADF" w:rsidP="00F67ADF">
      <w:pPr>
        <w:pStyle w:val="PL"/>
      </w:pPr>
      <w:r>
        <w:t xml:space="preserve">      minimum: 0</w:t>
      </w:r>
    </w:p>
    <w:p w14:paraId="18736A3F" w14:textId="77777777" w:rsidR="00F67ADF" w:rsidRDefault="00F67ADF" w:rsidP="00F67ADF">
      <w:pPr>
        <w:pStyle w:val="PL"/>
      </w:pPr>
      <w:r>
        <w:t xml:space="preserve">      maximum: 1023</w:t>
      </w:r>
    </w:p>
    <w:p w14:paraId="1EBFA3F8" w14:textId="77777777" w:rsidR="00F67ADF" w:rsidRDefault="00F67ADF" w:rsidP="00F67ADF">
      <w:pPr>
        <w:pStyle w:val="PL"/>
      </w:pPr>
    </w:p>
    <w:p w14:paraId="3902139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1FB69865" w14:textId="77777777" w:rsidR="00F67ADF" w:rsidRDefault="00F67ADF" w:rsidP="00F67ADF">
      <w:pPr>
        <w:pStyle w:val="PL"/>
      </w:pPr>
      <w:r>
        <w:t xml:space="preserve">      type: string</w:t>
      </w:r>
    </w:p>
    <w:p w14:paraId="3B011CEE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4BF9FD1" w14:textId="77777777" w:rsidR="00F67ADF" w:rsidRDefault="00F67ADF" w:rsidP="00F67ADF">
      <w:pPr>
        <w:pStyle w:val="PL"/>
      </w:pPr>
      <w:r>
        <w:t xml:space="preserve">        - IDLE</w:t>
      </w:r>
    </w:p>
    <w:p w14:paraId="3662E819" w14:textId="77777777" w:rsidR="00F67ADF" w:rsidRDefault="00F67ADF" w:rsidP="00F67ADF">
      <w:pPr>
        <w:pStyle w:val="PL"/>
      </w:pPr>
      <w:r>
        <w:lastRenderedPageBreak/>
        <w:t xml:space="preserve">        - INACTIVE</w:t>
      </w:r>
    </w:p>
    <w:p w14:paraId="0B6ED263" w14:textId="77777777" w:rsidR="00F67ADF" w:rsidRDefault="00F67ADF" w:rsidP="00F67ADF">
      <w:pPr>
        <w:pStyle w:val="PL"/>
      </w:pPr>
      <w:r>
        <w:t xml:space="preserve">        - ACTIVE</w:t>
      </w:r>
    </w:p>
    <w:p w14:paraId="3589E87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06A92363" w14:textId="77777777" w:rsidR="00F67ADF" w:rsidRDefault="00F67ADF" w:rsidP="00F67ADF">
      <w:pPr>
        <w:pStyle w:val="PL"/>
      </w:pPr>
      <w:r>
        <w:t xml:space="preserve">      type: string</w:t>
      </w:r>
    </w:p>
    <w:p w14:paraId="21BF38E0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FF5ADC9" w14:textId="77777777" w:rsidR="00F67ADF" w:rsidRDefault="00F67ADF" w:rsidP="00F67ADF">
      <w:pPr>
        <w:pStyle w:val="PL"/>
      </w:pPr>
      <w:r>
        <w:t xml:space="preserve">        - '15'</w:t>
      </w:r>
    </w:p>
    <w:p w14:paraId="4F18CBA4" w14:textId="77777777" w:rsidR="00F67ADF" w:rsidRDefault="00F67ADF" w:rsidP="00F67ADF">
      <w:pPr>
        <w:pStyle w:val="PL"/>
      </w:pPr>
      <w:r>
        <w:t xml:space="preserve">        - '30'</w:t>
      </w:r>
    </w:p>
    <w:p w14:paraId="05492155" w14:textId="77777777" w:rsidR="00F67ADF" w:rsidRDefault="00F67ADF" w:rsidP="00F67ADF">
      <w:pPr>
        <w:pStyle w:val="PL"/>
      </w:pPr>
      <w:r>
        <w:t xml:space="preserve">        - '60'</w:t>
      </w:r>
    </w:p>
    <w:p w14:paraId="619069AE" w14:textId="77777777" w:rsidR="00F67ADF" w:rsidRDefault="00F67ADF" w:rsidP="00F67ADF">
      <w:pPr>
        <w:pStyle w:val="PL"/>
      </w:pPr>
      <w:r>
        <w:t xml:space="preserve">        - '120'</w:t>
      </w:r>
    </w:p>
    <w:p w14:paraId="7C33341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536153AE" w14:textId="77777777" w:rsidR="00F67ADF" w:rsidRDefault="00F67ADF" w:rsidP="00F67ADF">
      <w:pPr>
        <w:pStyle w:val="PL"/>
      </w:pPr>
      <w:r>
        <w:t xml:space="preserve">      type: string</w:t>
      </w:r>
    </w:p>
    <w:p w14:paraId="57D41C71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F53F9E8" w14:textId="77777777" w:rsidR="00F67ADF" w:rsidRDefault="00F67ADF" w:rsidP="00F67ADF">
      <w:pPr>
        <w:pStyle w:val="PL"/>
      </w:pPr>
      <w:r>
        <w:t xml:space="preserve">        - DL</w:t>
      </w:r>
    </w:p>
    <w:p w14:paraId="53A737D6" w14:textId="77777777" w:rsidR="00F67ADF" w:rsidRDefault="00F67ADF" w:rsidP="00F67ADF">
      <w:pPr>
        <w:pStyle w:val="PL"/>
      </w:pPr>
      <w:r>
        <w:t xml:space="preserve">        - UL</w:t>
      </w:r>
    </w:p>
    <w:p w14:paraId="5115DEA3" w14:textId="77777777" w:rsidR="00F67ADF" w:rsidRDefault="00F67ADF" w:rsidP="00F67ADF">
      <w:pPr>
        <w:pStyle w:val="PL"/>
      </w:pPr>
      <w:r>
        <w:t xml:space="preserve">        - DL_AND_UL</w:t>
      </w:r>
    </w:p>
    <w:p w14:paraId="4F0B018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7445C073" w14:textId="77777777" w:rsidR="00F67ADF" w:rsidRDefault="00F67ADF" w:rsidP="00F67ADF">
      <w:pPr>
        <w:pStyle w:val="PL"/>
      </w:pPr>
      <w:r>
        <w:t xml:space="preserve">      type: string</w:t>
      </w:r>
    </w:p>
    <w:p w14:paraId="32F4EF05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9825460" w14:textId="77777777" w:rsidR="00F67ADF" w:rsidRDefault="00F67ADF" w:rsidP="00F67ADF">
      <w:pPr>
        <w:pStyle w:val="PL"/>
      </w:pPr>
      <w:r>
        <w:t xml:space="preserve">        - DL</w:t>
      </w:r>
    </w:p>
    <w:p w14:paraId="17EBE49C" w14:textId="77777777" w:rsidR="00F67ADF" w:rsidRDefault="00F67ADF" w:rsidP="00F67ADF">
      <w:pPr>
        <w:pStyle w:val="PL"/>
      </w:pPr>
      <w:r>
        <w:t xml:space="preserve">        - UL</w:t>
      </w:r>
    </w:p>
    <w:p w14:paraId="4FADE05B" w14:textId="77777777" w:rsidR="00F67ADF" w:rsidRDefault="00F67ADF" w:rsidP="00F67ADF">
      <w:pPr>
        <w:pStyle w:val="PL"/>
      </w:pPr>
      <w:r>
        <w:t xml:space="preserve">        - SUL</w:t>
      </w:r>
    </w:p>
    <w:p w14:paraId="5C84D8E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6F82DC14" w14:textId="77777777" w:rsidR="00F67ADF" w:rsidRDefault="00F67ADF" w:rsidP="00F67ADF">
      <w:pPr>
        <w:pStyle w:val="PL"/>
      </w:pPr>
      <w:r>
        <w:t xml:space="preserve">      type: string</w:t>
      </w:r>
    </w:p>
    <w:p w14:paraId="0A41DF42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C1EA159" w14:textId="77777777" w:rsidR="00F67ADF" w:rsidRDefault="00F67ADF" w:rsidP="00F67ADF">
      <w:pPr>
        <w:pStyle w:val="PL"/>
      </w:pPr>
      <w:r>
        <w:t xml:space="preserve">        - INITIAL</w:t>
      </w:r>
    </w:p>
    <w:p w14:paraId="5E2099EA" w14:textId="77777777" w:rsidR="00F67ADF" w:rsidRDefault="00F67ADF" w:rsidP="00F67ADF">
      <w:pPr>
        <w:pStyle w:val="PL"/>
      </w:pPr>
      <w:r>
        <w:t xml:space="preserve">        - OTHER</w:t>
      </w:r>
    </w:p>
    <w:p w14:paraId="23BD83E5" w14:textId="77777777" w:rsidR="00F67ADF" w:rsidRDefault="00F67ADF" w:rsidP="00F67ADF">
      <w:pPr>
        <w:pStyle w:val="PL"/>
      </w:pPr>
      <w:r>
        <w:t xml:space="preserve">        - SUL</w:t>
      </w:r>
    </w:p>
    <w:p w14:paraId="3879B285" w14:textId="77777777" w:rsidR="00F67ADF" w:rsidRDefault="00F67ADF" w:rsidP="00F67ADF">
      <w:pPr>
        <w:pStyle w:val="PL"/>
      </w:pPr>
    </w:p>
    <w:p w14:paraId="2FC2795A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52B62DC9" w14:textId="77777777" w:rsidR="00F67ADF" w:rsidRDefault="00F67ADF" w:rsidP="00F67ADF">
      <w:pPr>
        <w:pStyle w:val="PL"/>
      </w:pPr>
      <w:r>
        <w:t xml:space="preserve">      type: string</w:t>
      </w:r>
    </w:p>
    <w:p w14:paraId="32076BC9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1BEC9D8" w14:textId="77777777" w:rsidR="00F67ADF" w:rsidRDefault="00F67ADF" w:rsidP="00F67ADF">
      <w:pPr>
        <w:pStyle w:val="PL"/>
      </w:pPr>
      <w:r>
        <w:t xml:space="preserve">        - NO</w:t>
      </w:r>
    </w:p>
    <w:p w14:paraId="6F525CC6" w14:textId="77777777" w:rsidR="00F67ADF" w:rsidRDefault="00F67ADF" w:rsidP="00F67ADF">
      <w:pPr>
        <w:pStyle w:val="PL"/>
      </w:pPr>
      <w:r>
        <w:t xml:space="preserve">        - PARTIAL</w:t>
      </w:r>
    </w:p>
    <w:p w14:paraId="45BE1B0E" w14:textId="77777777" w:rsidR="00F67ADF" w:rsidRDefault="00F67ADF" w:rsidP="00F67ADF">
      <w:pPr>
        <w:pStyle w:val="PL"/>
      </w:pPr>
      <w:r>
        <w:t xml:space="preserve">        - FULL</w:t>
      </w:r>
    </w:p>
    <w:p w14:paraId="2920BD2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14:paraId="68047B0B" w14:textId="77777777" w:rsidR="00F67ADF" w:rsidRDefault="00F67ADF" w:rsidP="00F67ADF">
      <w:pPr>
        <w:pStyle w:val="PL"/>
      </w:pPr>
      <w:r>
        <w:t xml:space="preserve">      type: object</w:t>
      </w:r>
    </w:p>
    <w:p w14:paraId="0EF14FF5" w14:textId="77777777" w:rsidR="00F67ADF" w:rsidRDefault="00F67ADF" w:rsidP="00F67ADF">
      <w:pPr>
        <w:pStyle w:val="PL"/>
      </w:pPr>
      <w:r>
        <w:t xml:space="preserve">      properties:</w:t>
      </w:r>
    </w:p>
    <w:p w14:paraId="5A952040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26032493" w14:textId="77777777" w:rsidR="00F67ADF" w:rsidRDefault="00F67ADF" w:rsidP="00F67AD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19ECF67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4877E82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7D0CFDC4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76703F69" w14:textId="77777777" w:rsidR="00F67ADF" w:rsidRDefault="00F67ADF" w:rsidP="00F67ADF">
      <w:pPr>
        <w:pStyle w:val="PL"/>
      </w:pPr>
      <w:r>
        <w:t xml:space="preserve">      type: array</w:t>
      </w:r>
    </w:p>
    <w:p w14:paraId="4B3D9F0C" w14:textId="77777777" w:rsidR="00F67ADF" w:rsidRDefault="00F67ADF" w:rsidP="00F67ADF">
      <w:pPr>
        <w:pStyle w:val="PL"/>
      </w:pPr>
      <w:r>
        <w:t xml:space="preserve">      items:</w:t>
      </w:r>
    </w:p>
    <w:p w14:paraId="160B6B99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4F2B970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564F096B" w14:textId="77777777" w:rsidR="00F67ADF" w:rsidRDefault="00F67ADF" w:rsidP="00F67ADF">
      <w:pPr>
        <w:pStyle w:val="PL"/>
      </w:pPr>
      <w:r>
        <w:t xml:space="preserve">      type: object</w:t>
      </w:r>
    </w:p>
    <w:p w14:paraId="31292816" w14:textId="77777777" w:rsidR="00F67ADF" w:rsidRDefault="00F67ADF" w:rsidP="00F67ADF">
      <w:pPr>
        <w:pStyle w:val="PL"/>
      </w:pPr>
      <w:r>
        <w:t xml:space="preserve">      properties:</w:t>
      </w:r>
    </w:p>
    <w:p w14:paraId="12F3A225" w14:textId="77777777" w:rsidR="00F67ADF" w:rsidRDefault="00F67ADF" w:rsidP="00F67ADF">
      <w:pPr>
        <w:pStyle w:val="PL"/>
      </w:pPr>
      <w:r>
        <w:t xml:space="preserve">        ipv4Address:</w:t>
      </w:r>
    </w:p>
    <w:p w14:paraId="27A02A3A" w14:textId="77777777" w:rsidR="00F67ADF" w:rsidRDefault="00F67ADF" w:rsidP="00F67ADF">
      <w:pPr>
        <w:pStyle w:val="PL"/>
      </w:pPr>
      <w:r>
        <w:t xml:space="preserve">          $ref: 'TS28623_ComDefs.yaml#/components/schemas/Ipv4Addr'</w:t>
      </w:r>
    </w:p>
    <w:p w14:paraId="4680C32B" w14:textId="77777777" w:rsidR="00F67ADF" w:rsidRDefault="00F67ADF" w:rsidP="00F67ADF">
      <w:pPr>
        <w:pStyle w:val="PL"/>
      </w:pPr>
      <w:r>
        <w:t xml:space="preserve">        ipv6Address:</w:t>
      </w:r>
    </w:p>
    <w:p w14:paraId="54CC2921" w14:textId="77777777" w:rsidR="00F67ADF" w:rsidRDefault="00F67ADF" w:rsidP="00F67ADF">
      <w:pPr>
        <w:pStyle w:val="PL"/>
      </w:pPr>
      <w:r>
        <w:t xml:space="preserve">          $ref: 'TS28623_ComDefs.yaml#/components/schemas/Ipv6Addr'</w:t>
      </w:r>
    </w:p>
    <w:p w14:paraId="3752AF08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7A1189CA" w14:textId="77777777" w:rsidR="00F67ADF" w:rsidRDefault="00F67ADF" w:rsidP="00F67ADF">
      <w:pPr>
        <w:pStyle w:val="PL"/>
      </w:pPr>
      <w:r>
        <w:t xml:space="preserve">          type: integer</w:t>
      </w:r>
    </w:p>
    <w:p w14:paraId="0DDFF9F4" w14:textId="77777777" w:rsidR="00F67ADF" w:rsidRDefault="00F67ADF" w:rsidP="00F67ADF">
      <w:pPr>
        <w:pStyle w:val="PL"/>
      </w:pPr>
      <w:r>
        <w:t xml:space="preserve">          minimum: 0</w:t>
      </w:r>
    </w:p>
    <w:p w14:paraId="6484CAF3" w14:textId="77777777" w:rsidR="00F67ADF" w:rsidRDefault="00F67ADF" w:rsidP="00F67ADF">
      <w:pPr>
        <w:pStyle w:val="PL"/>
      </w:pPr>
      <w:r>
        <w:t xml:space="preserve">          maximum: 4096</w:t>
      </w:r>
    </w:p>
    <w:p w14:paraId="556AA6CA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778D7D67" w14:textId="77777777" w:rsidR="00F67ADF" w:rsidRDefault="00F67ADF" w:rsidP="00F67ADF">
      <w:pPr>
        <w:pStyle w:val="PL"/>
      </w:pPr>
      <w:r>
        <w:t xml:space="preserve">      type: object</w:t>
      </w:r>
    </w:p>
    <w:p w14:paraId="0A10D973" w14:textId="77777777" w:rsidR="00F67ADF" w:rsidRDefault="00F67ADF" w:rsidP="00F67ADF">
      <w:pPr>
        <w:pStyle w:val="PL"/>
      </w:pPr>
      <w:r>
        <w:t xml:space="preserve">      properties:</w:t>
      </w:r>
    </w:p>
    <w:p w14:paraId="4372BC29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23A95141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319EF4B8" w14:textId="77777777" w:rsidR="00F67ADF" w:rsidRDefault="00F67ADF" w:rsidP="00F67ADF">
      <w:pPr>
        <w:pStyle w:val="PL"/>
      </w:pPr>
      <w:r>
        <w:t xml:space="preserve">        port:</w:t>
      </w:r>
    </w:p>
    <w:p w14:paraId="3A1F02F9" w14:textId="77777777" w:rsidR="00F67ADF" w:rsidRDefault="00F67ADF" w:rsidP="00F67ADF">
      <w:pPr>
        <w:pStyle w:val="PL"/>
      </w:pPr>
      <w:r>
        <w:t xml:space="preserve">          type: integer</w:t>
      </w:r>
    </w:p>
    <w:p w14:paraId="52C1D2E9" w14:textId="77777777" w:rsidR="00F67ADF" w:rsidRDefault="00F67ADF" w:rsidP="00F67ADF">
      <w:pPr>
        <w:pStyle w:val="PL"/>
      </w:pPr>
      <w:r>
        <w:t xml:space="preserve">          minimum: 0</w:t>
      </w:r>
    </w:p>
    <w:p w14:paraId="70C52748" w14:textId="77777777" w:rsidR="00F67ADF" w:rsidRDefault="00F67ADF" w:rsidP="00F67ADF">
      <w:pPr>
        <w:pStyle w:val="PL"/>
      </w:pPr>
      <w:r>
        <w:t xml:space="preserve">          maximum: 65535</w:t>
      </w:r>
    </w:p>
    <w:p w14:paraId="5680F1E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14:paraId="2BCD621F" w14:textId="77777777" w:rsidR="00F67ADF" w:rsidRDefault="00F67ADF" w:rsidP="00F67ADF">
      <w:pPr>
        <w:pStyle w:val="PL"/>
      </w:pPr>
      <w:r>
        <w:t xml:space="preserve">      type: object</w:t>
      </w:r>
    </w:p>
    <w:p w14:paraId="0139F703" w14:textId="77777777" w:rsidR="00F67ADF" w:rsidRDefault="00F67ADF" w:rsidP="00F67ADF">
      <w:pPr>
        <w:pStyle w:val="PL"/>
      </w:pPr>
      <w:r>
        <w:t xml:space="preserve">      properties:</w:t>
      </w:r>
    </w:p>
    <w:p w14:paraId="27C5E6F6" w14:textId="77777777" w:rsidR="00F67ADF" w:rsidRDefault="00F67ADF" w:rsidP="00F67ADF">
      <w:pPr>
        <w:pStyle w:val="PL"/>
      </w:pPr>
      <w:r>
        <w:t xml:space="preserve">        ipv4Address:</w:t>
      </w:r>
    </w:p>
    <w:p w14:paraId="6E3A4009" w14:textId="77777777" w:rsidR="00F67ADF" w:rsidRDefault="00F67ADF" w:rsidP="00F67ADF">
      <w:pPr>
        <w:pStyle w:val="PL"/>
      </w:pPr>
      <w:r>
        <w:t xml:space="preserve">          $ref: 'TS28623_ComDefs.yaml#/components/schemas/Ipv4Addr'</w:t>
      </w:r>
    </w:p>
    <w:p w14:paraId="4BB7885A" w14:textId="77777777" w:rsidR="00F67ADF" w:rsidRDefault="00F67ADF" w:rsidP="00F67ADF">
      <w:pPr>
        <w:pStyle w:val="PL"/>
      </w:pPr>
      <w:r>
        <w:t xml:space="preserve">        ipv6Address:</w:t>
      </w:r>
    </w:p>
    <w:p w14:paraId="5AF6B64A" w14:textId="77777777" w:rsidR="00F67ADF" w:rsidRDefault="00F67ADF" w:rsidP="00F67ADF">
      <w:pPr>
        <w:pStyle w:val="PL"/>
      </w:pPr>
      <w:r>
        <w:t xml:space="preserve">          $ref: 'TS28623_ComDefs.yaml#/components/schemas/Ipv6Addr'</w:t>
      </w:r>
    </w:p>
    <w:p w14:paraId="45BC2DAB" w14:textId="77777777" w:rsidR="00F67ADF" w:rsidRDefault="00F67ADF" w:rsidP="00F67ADF">
      <w:pPr>
        <w:pStyle w:val="PL"/>
      </w:pPr>
    </w:p>
    <w:p w14:paraId="38661D70" w14:textId="77777777" w:rsidR="002F1115" w:rsidRDefault="002F1115" w:rsidP="002F1115">
      <w:pPr>
        <w:pStyle w:val="PL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40842742" w14:textId="77777777" w:rsidR="002F1115" w:rsidRDefault="002F1115" w:rsidP="002F1115">
      <w:pPr>
        <w:pStyle w:val="PL"/>
      </w:pPr>
      <w:r>
        <w:t xml:space="preserve">      type: integer</w:t>
      </w:r>
    </w:p>
    <w:p w14:paraId="28E2D317" w14:textId="77777777" w:rsidR="002F1115" w:rsidRDefault="002F1115" w:rsidP="002F1115">
      <w:pPr>
        <w:pStyle w:val="PL"/>
      </w:pPr>
      <w:r>
        <w:t xml:space="preserve">      default: 0</w:t>
      </w:r>
    </w:p>
    <w:p w14:paraId="0D37E2FE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40BD895" w14:textId="77777777" w:rsidR="00F67ADF" w:rsidRDefault="00F67ADF" w:rsidP="00F67ADF">
      <w:pPr>
        <w:pStyle w:val="PL"/>
      </w:pPr>
      <w:r>
        <w:t xml:space="preserve">        - -24</w:t>
      </w:r>
    </w:p>
    <w:p w14:paraId="45808958" w14:textId="77777777" w:rsidR="00F67ADF" w:rsidRDefault="00F67ADF" w:rsidP="00F67ADF">
      <w:pPr>
        <w:pStyle w:val="PL"/>
      </w:pPr>
      <w:r>
        <w:lastRenderedPageBreak/>
        <w:t xml:space="preserve">        - -22</w:t>
      </w:r>
    </w:p>
    <w:p w14:paraId="6F21DE2A" w14:textId="77777777" w:rsidR="00F67ADF" w:rsidRDefault="00F67ADF" w:rsidP="00F67ADF">
      <w:pPr>
        <w:pStyle w:val="PL"/>
      </w:pPr>
      <w:r>
        <w:t xml:space="preserve">        - -20</w:t>
      </w:r>
    </w:p>
    <w:p w14:paraId="0154F25D" w14:textId="77777777" w:rsidR="00F67ADF" w:rsidRDefault="00F67ADF" w:rsidP="00F67ADF">
      <w:pPr>
        <w:pStyle w:val="PL"/>
      </w:pPr>
      <w:r>
        <w:t xml:space="preserve">        - -18</w:t>
      </w:r>
    </w:p>
    <w:p w14:paraId="32E28C10" w14:textId="77777777" w:rsidR="00F67ADF" w:rsidRDefault="00F67ADF" w:rsidP="00F67ADF">
      <w:pPr>
        <w:pStyle w:val="PL"/>
      </w:pPr>
      <w:r>
        <w:t xml:space="preserve">        - -16</w:t>
      </w:r>
    </w:p>
    <w:p w14:paraId="38241715" w14:textId="77777777" w:rsidR="00F67ADF" w:rsidRDefault="00F67ADF" w:rsidP="00F67ADF">
      <w:pPr>
        <w:pStyle w:val="PL"/>
      </w:pPr>
      <w:r>
        <w:t xml:space="preserve">        - -14</w:t>
      </w:r>
    </w:p>
    <w:p w14:paraId="5B965ABB" w14:textId="77777777" w:rsidR="00F67ADF" w:rsidRDefault="00F67ADF" w:rsidP="00F67ADF">
      <w:pPr>
        <w:pStyle w:val="PL"/>
      </w:pPr>
      <w:r>
        <w:t xml:space="preserve">        - -12</w:t>
      </w:r>
    </w:p>
    <w:p w14:paraId="32238EDA" w14:textId="77777777" w:rsidR="00F67ADF" w:rsidRDefault="00F67ADF" w:rsidP="00F67ADF">
      <w:pPr>
        <w:pStyle w:val="PL"/>
      </w:pPr>
      <w:r>
        <w:t xml:space="preserve">        - -10</w:t>
      </w:r>
    </w:p>
    <w:p w14:paraId="192C0FA6" w14:textId="77777777" w:rsidR="00F67ADF" w:rsidRDefault="00F67ADF" w:rsidP="00F67ADF">
      <w:pPr>
        <w:pStyle w:val="PL"/>
      </w:pPr>
      <w:r>
        <w:t xml:space="preserve">        - -8</w:t>
      </w:r>
    </w:p>
    <w:p w14:paraId="4A610D99" w14:textId="77777777" w:rsidR="00F67ADF" w:rsidRDefault="00F67ADF" w:rsidP="00F67ADF">
      <w:pPr>
        <w:pStyle w:val="PL"/>
      </w:pPr>
      <w:r>
        <w:t xml:space="preserve">        - -6</w:t>
      </w:r>
    </w:p>
    <w:p w14:paraId="08538C90" w14:textId="77777777" w:rsidR="00F67ADF" w:rsidRDefault="00F67ADF" w:rsidP="00F67ADF">
      <w:pPr>
        <w:pStyle w:val="PL"/>
      </w:pPr>
      <w:r>
        <w:t xml:space="preserve">        - -5</w:t>
      </w:r>
    </w:p>
    <w:p w14:paraId="08442BF6" w14:textId="77777777" w:rsidR="00F67ADF" w:rsidRDefault="00F67ADF" w:rsidP="00F67ADF">
      <w:pPr>
        <w:pStyle w:val="PL"/>
      </w:pPr>
      <w:r>
        <w:t xml:space="preserve">        - -4</w:t>
      </w:r>
    </w:p>
    <w:p w14:paraId="3A571FF5" w14:textId="77777777" w:rsidR="00F67ADF" w:rsidRDefault="00F67ADF" w:rsidP="00F67ADF">
      <w:pPr>
        <w:pStyle w:val="PL"/>
      </w:pPr>
      <w:r>
        <w:t xml:space="preserve">        - -3</w:t>
      </w:r>
    </w:p>
    <w:p w14:paraId="3B71DE8F" w14:textId="77777777" w:rsidR="00F67ADF" w:rsidRDefault="00F67ADF" w:rsidP="00F67ADF">
      <w:pPr>
        <w:pStyle w:val="PL"/>
      </w:pPr>
      <w:r>
        <w:t xml:space="preserve">        - -2</w:t>
      </w:r>
    </w:p>
    <w:p w14:paraId="1A73E4A6" w14:textId="77777777" w:rsidR="00F67ADF" w:rsidRDefault="00F67ADF" w:rsidP="00F67ADF">
      <w:pPr>
        <w:pStyle w:val="PL"/>
      </w:pPr>
      <w:r>
        <w:t xml:space="preserve">        - -1</w:t>
      </w:r>
    </w:p>
    <w:p w14:paraId="6B177FD5" w14:textId="77777777" w:rsidR="00F67ADF" w:rsidRDefault="00F67ADF" w:rsidP="00F67ADF">
      <w:pPr>
        <w:pStyle w:val="PL"/>
      </w:pPr>
      <w:r>
        <w:t xml:space="preserve">        - 0</w:t>
      </w:r>
    </w:p>
    <w:p w14:paraId="7F8FEBD0" w14:textId="77777777" w:rsidR="00F67ADF" w:rsidRDefault="00F67ADF" w:rsidP="00F67ADF">
      <w:pPr>
        <w:pStyle w:val="PL"/>
      </w:pPr>
      <w:r>
        <w:t xml:space="preserve">        - 24</w:t>
      </w:r>
    </w:p>
    <w:p w14:paraId="4F5677E2" w14:textId="77777777" w:rsidR="00F67ADF" w:rsidRDefault="00F67ADF" w:rsidP="00F67ADF">
      <w:pPr>
        <w:pStyle w:val="PL"/>
      </w:pPr>
      <w:r>
        <w:t xml:space="preserve">        - 22</w:t>
      </w:r>
    </w:p>
    <w:p w14:paraId="4341F38A" w14:textId="77777777" w:rsidR="00F67ADF" w:rsidRDefault="00F67ADF" w:rsidP="00F67ADF">
      <w:pPr>
        <w:pStyle w:val="PL"/>
      </w:pPr>
      <w:r>
        <w:t xml:space="preserve">        - 20</w:t>
      </w:r>
    </w:p>
    <w:p w14:paraId="5428D830" w14:textId="77777777" w:rsidR="00F67ADF" w:rsidRDefault="00F67ADF" w:rsidP="00F67ADF">
      <w:pPr>
        <w:pStyle w:val="PL"/>
      </w:pPr>
      <w:r>
        <w:t xml:space="preserve">        - 18</w:t>
      </w:r>
    </w:p>
    <w:p w14:paraId="3DFA8839" w14:textId="77777777" w:rsidR="00F67ADF" w:rsidRDefault="00F67ADF" w:rsidP="00F67ADF">
      <w:pPr>
        <w:pStyle w:val="PL"/>
      </w:pPr>
      <w:r>
        <w:t xml:space="preserve">        - 16</w:t>
      </w:r>
    </w:p>
    <w:p w14:paraId="4F48C3EE" w14:textId="77777777" w:rsidR="00F67ADF" w:rsidRDefault="00F67ADF" w:rsidP="00F67ADF">
      <w:pPr>
        <w:pStyle w:val="PL"/>
      </w:pPr>
      <w:r>
        <w:t xml:space="preserve">        - 14</w:t>
      </w:r>
    </w:p>
    <w:p w14:paraId="35915768" w14:textId="77777777" w:rsidR="00F67ADF" w:rsidRDefault="00F67ADF" w:rsidP="00F67ADF">
      <w:pPr>
        <w:pStyle w:val="PL"/>
      </w:pPr>
      <w:r>
        <w:t xml:space="preserve">        - 12</w:t>
      </w:r>
    </w:p>
    <w:p w14:paraId="23D2F15F" w14:textId="77777777" w:rsidR="00F67ADF" w:rsidRDefault="00F67ADF" w:rsidP="00F67ADF">
      <w:pPr>
        <w:pStyle w:val="PL"/>
      </w:pPr>
      <w:r>
        <w:t xml:space="preserve">        - 10</w:t>
      </w:r>
    </w:p>
    <w:p w14:paraId="6E829304" w14:textId="77777777" w:rsidR="00F67ADF" w:rsidRDefault="00F67ADF" w:rsidP="00F67ADF">
      <w:pPr>
        <w:pStyle w:val="PL"/>
      </w:pPr>
      <w:r>
        <w:t xml:space="preserve">        - 8</w:t>
      </w:r>
    </w:p>
    <w:p w14:paraId="224EE190" w14:textId="77777777" w:rsidR="00F67ADF" w:rsidRDefault="00F67ADF" w:rsidP="00F67ADF">
      <w:pPr>
        <w:pStyle w:val="PL"/>
      </w:pPr>
      <w:r>
        <w:t xml:space="preserve">        - 6</w:t>
      </w:r>
    </w:p>
    <w:p w14:paraId="47301460" w14:textId="77777777" w:rsidR="00F67ADF" w:rsidRDefault="00F67ADF" w:rsidP="00F67ADF">
      <w:pPr>
        <w:pStyle w:val="PL"/>
      </w:pPr>
      <w:r>
        <w:t xml:space="preserve">        - 5</w:t>
      </w:r>
    </w:p>
    <w:p w14:paraId="1A8A7028" w14:textId="77777777" w:rsidR="00F67ADF" w:rsidRDefault="00F67ADF" w:rsidP="00F67ADF">
      <w:pPr>
        <w:pStyle w:val="PL"/>
      </w:pPr>
      <w:r>
        <w:t xml:space="preserve">        - 4</w:t>
      </w:r>
    </w:p>
    <w:p w14:paraId="4BFD7ABC" w14:textId="77777777" w:rsidR="00F67ADF" w:rsidRDefault="00F67ADF" w:rsidP="00F67ADF">
      <w:pPr>
        <w:pStyle w:val="PL"/>
      </w:pPr>
      <w:r>
        <w:t xml:space="preserve">        - 3</w:t>
      </w:r>
    </w:p>
    <w:p w14:paraId="565A4DB8" w14:textId="77777777" w:rsidR="00F67ADF" w:rsidRDefault="00F67ADF" w:rsidP="00F67ADF">
      <w:pPr>
        <w:pStyle w:val="PL"/>
      </w:pPr>
      <w:r>
        <w:t xml:space="preserve">        - 2</w:t>
      </w:r>
    </w:p>
    <w:p w14:paraId="61647A5C" w14:textId="77777777" w:rsidR="00F67ADF" w:rsidRDefault="00F67ADF" w:rsidP="00F67ADF">
      <w:pPr>
        <w:pStyle w:val="PL"/>
      </w:pPr>
      <w:r>
        <w:t xml:space="preserve">        - 1</w:t>
      </w:r>
    </w:p>
    <w:p w14:paraId="0EE74D2E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5A88A74A" w14:textId="77777777" w:rsidR="00F67ADF" w:rsidRDefault="00F67ADF" w:rsidP="00F67ADF">
      <w:pPr>
        <w:pStyle w:val="PL"/>
      </w:pPr>
      <w:r>
        <w:t xml:space="preserve">      type: number</w:t>
      </w:r>
    </w:p>
    <w:p w14:paraId="4786A9F5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1433014F" w14:textId="77777777" w:rsidR="00F67ADF" w:rsidRDefault="00F67ADF" w:rsidP="00F67ADF">
      <w:pPr>
        <w:pStyle w:val="PL"/>
      </w:pPr>
      <w:r>
        <w:t xml:space="preserve">      type: integer</w:t>
      </w:r>
    </w:p>
    <w:p w14:paraId="03C5FD5C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D9554BD" w14:textId="77777777" w:rsidR="00F67ADF" w:rsidRDefault="00F67ADF" w:rsidP="00F67ADF">
      <w:pPr>
        <w:pStyle w:val="PL"/>
      </w:pPr>
      <w:r>
        <w:t xml:space="preserve">        - 25</w:t>
      </w:r>
    </w:p>
    <w:p w14:paraId="44E0B7D8" w14:textId="77777777" w:rsidR="00F67ADF" w:rsidRDefault="00F67ADF" w:rsidP="00F67ADF">
      <w:pPr>
        <w:pStyle w:val="PL"/>
      </w:pPr>
      <w:r>
        <w:t xml:space="preserve">        - 50</w:t>
      </w:r>
    </w:p>
    <w:p w14:paraId="7BF9A37F" w14:textId="77777777" w:rsidR="00F67ADF" w:rsidRDefault="00F67ADF" w:rsidP="00F67ADF">
      <w:pPr>
        <w:pStyle w:val="PL"/>
      </w:pPr>
      <w:r>
        <w:t xml:space="preserve">        - 75</w:t>
      </w:r>
    </w:p>
    <w:p w14:paraId="33022AA9" w14:textId="77777777" w:rsidR="00F67ADF" w:rsidRDefault="00F67ADF" w:rsidP="00F67ADF">
      <w:pPr>
        <w:pStyle w:val="PL"/>
      </w:pPr>
      <w:r>
        <w:t xml:space="preserve">        - 100</w:t>
      </w:r>
    </w:p>
    <w:p w14:paraId="752B620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14:paraId="1C5D393C" w14:textId="77777777" w:rsidR="00F67ADF" w:rsidRDefault="00F67ADF" w:rsidP="00F67ADF">
      <w:pPr>
        <w:pStyle w:val="PL"/>
      </w:pPr>
      <w:r>
        <w:t xml:space="preserve">      type: integer</w:t>
      </w:r>
    </w:p>
    <w:p w14:paraId="3F696260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8EFE3D4" w14:textId="77777777" w:rsidR="00F67ADF" w:rsidRDefault="00F67ADF" w:rsidP="00F67ADF">
      <w:pPr>
        <w:pStyle w:val="PL"/>
      </w:pPr>
      <w:r>
        <w:t xml:space="preserve">        - 5</w:t>
      </w:r>
    </w:p>
    <w:p w14:paraId="36040585" w14:textId="77777777" w:rsidR="00F67ADF" w:rsidRDefault="00F67ADF" w:rsidP="00F67ADF">
      <w:pPr>
        <w:pStyle w:val="PL"/>
      </w:pPr>
      <w:r>
        <w:t xml:space="preserve">        - 10</w:t>
      </w:r>
    </w:p>
    <w:p w14:paraId="5354A06C" w14:textId="77777777" w:rsidR="00F67ADF" w:rsidRDefault="00F67ADF" w:rsidP="00F67ADF">
      <w:pPr>
        <w:pStyle w:val="PL"/>
      </w:pPr>
      <w:r>
        <w:t xml:space="preserve">        - 20</w:t>
      </w:r>
    </w:p>
    <w:p w14:paraId="709B38A8" w14:textId="77777777" w:rsidR="00F67ADF" w:rsidRDefault="00F67ADF" w:rsidP="00F67ADF">
      <w:pPr>
        <w:pStyle w:val="PL"/>
      </w:pPr>
      <w:r>
        <w:t xml:space="preserve">        - 40</w:t>
      </w:r>
    </w:p>
    <w:p w14:paraId="0DD974AE" w14:textId="77777777" w:rsidR="00F67ADF" w:rsidRDefault="00F67ADF" w:rsidP="00F67ADF">
      <w:pPr>
        <w:pStyle w:val="PL"/>
      </w:pPr>
      <w:r>
        <w:t xml:space="preserve">        - 80</w:t>
      </w:r>
    </w:p>
    <w:p w14:paraId="6A5DDD33" w14:textId="77777777" w:rsidR="00F67ADF" w:rsidRDefault="00F67ADF" w:rsidP="00F67ADF">
      <w:pPr>
        <w:pStyle w:val="PL"/>
      </w:pPr>
      <w:r>
        <w:t xml:space="preserve">        - 160</w:t>
      </w:r>
    </w:p>
    <w:p w14:paraId="2DFBCAE4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2FA34CBE" w14:textId="77777777" w:rsidR="00F67ADF" w:rsidRDefault="00F67ADF" w:rsidP="00F67ADF">
      <w:pPr>
        <w:pStyle w:val="PL"/>
      </w:pPr>
      <w:r>
        <w:t xml:space="preserve">      type: integer</w:t>
      </w:r>
    </w:p>
    <w:p w14:paraId="26C3EC8B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55649F7" w14:textId="77777777" w:rsidR="00F67ADF" w:rsidRDefault="00F67ADF" w:rsidP="00F67ADF">
      <w:pPr>
        <w:pStyle w:val="PL"/>
      </w:pPr>
      <w:r>
        <w:t xml:space="preserve">        - 1</w:t>
      </w:r>
    </w:p>
    <w:p w14:paraId="1A606EC9" w14:textId="77777777" w:rsidR="00F67ADF" w:rsidRDefault="00F67ADF" w:rsidP="00F67ADF">
      <w:pPr>
        <w:pStyle w:val="PL"/>
      </w:pPr>
      <w:r>
        <w:t xml:space="preserve">        - 2</w:t>
      </w:r>
    </w:p>
    <w:p w14:paraId="0086D7A3" w14:textId="77777777" w:rsidR="00F67ADF" w:rsidRDefault="00F67ADF" w:rsidP="00F67ADF">
      <w:pPr>
        <w:pStyle w:val="PL"/>
      </w:pPr>
      <w:r>
        <w:t xml:space="preserve">        - 3</w:t>
      </w:r>
    </w:p>
    <w:p w14:paraId="500B27AF" w14:textId="77777777" w:rsidR="00F67ADF" w:rsidRDefault="00F67ADF" w:rsidP="00F67ADF">
      <w:pPr>
        <w:pStyle w:val="PL"/>
      </w:pPr>
      <w:r>
        <w:t xml:space="preserve">        - 4</w:t>
      </w:r>
    </w:p>
    <w:p w14:paraId="56FE4981" w14:textId="77777777" w:rsidR="00F67ADF" w:rsidRDefault="00F67ADF" w:rsidP="00F67ADF">
      <w:pPr>
        <w:pStyle w:val="PL"/>
      </w:pPr>
      <w:r>
        <w:t xml:space="preserve">        - 5</w:t>
      </w:r>
    </w:p>
    <w:p w14:paraId="7456B28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3D0AD422" w14:textId="77777777" w:rsidR="00F67ADF" w:rsidRDefault="00F67ADF" w:rsidP="00F67ADF">
      <w:pPr>
        <w:pStyle w:val="PL"/>
      </w:pPr>
      <w:r>
        <w:t xml:space="preserve">      type: integer</w:t>
      </w:r>
    </w:p>
    <w:p w14:paraId="6378EB19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0E01A9D" w14:textId="77777777" w:rsidR="00F67ADF" w:rsidRDefault="00F67ADF" w:rsidP="00F67ADF">
      <w:pPr>
        <w:pStyle w:val="PL"/>
      </w:pPr>
      <w:r>
        <w:t xml:space="preserve">        - 15</w:t>
      </w:r>
    </w:p>
    <w:p w14:paraId="2069CE88" w14:textId="77777777" w:rsidR="00F67ADF" w:rsidRDefault="00F67ADF" w:rsidP="00F67ADF">
      <w:pPr>
        <w:pStyle w:val="PL"/>
      </w:pPr>
      <w:r>
        <w:t xml:space="preserve">        - 30</w:t>
      </w:r>
    </w:p>
    <w:p w14:paraId="1624F48D" w14:textId="77777777" w:rsidR="00F67ADF" w:rsidRDefault="00F67ADF" w:rsidP="00F67ADF">
      <w:pPr>
        <w:pStyle w:val="PL"/>
      </w:pPr>
      <w:r>
        <w:t xml:space="preserve">        - 120</w:t>
      </w:r>
    </w:p>
    <w:p w14:paraId="22C68118" w14:textId="77777777" w:rsidR="00F67ADF" w:rsidRDefault="00F67ADF" w:rsidP="00F67ADF">
      <w:pPr>
        <w:pStyle w:val="PL"/>
      </w:pPr>
      <w:r>
        <w:t xml:space="preserve">        - 240</w:t>
      </w:r>
    </w:p>
    <w:p w14:paraId="34532E37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7620CC2B" w14:textId="77777777" w:rsidR="00F67ADF" w:rsidRDefault="00F67ADF" w:rsidP="00F67ADF">
      <w:pPr>
        <w:pStyle w:val="PL"/>
      </w:pPr>
      <w:r>
        <w:t xml:space="preserve">      type: integer</w:t>
      </w:r>
    </w:p>
    <w:p w14:paraId="634585CE" w14:textId="77777777" w:rsidR="00F67ADF" w:rsidRDefault="00F67ADF" w:rsidP="00F67ADF">
      <w:pPr>
        <w:pStyle w:val="PL"/>
      </w:pPr>
      <w:r>
        <w:t xml:space="preserve">      maximum: 65535</w:t>
      </w:r>
    </w:p>
    <w:p w14:paraId="7D2B172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79246C3D" w14:textId="77777777" w:rsidR="00F67ADF" w:rsidRDefault="00F67ADF" w:rsidP="00F67ADF">
      <w:pPr>
        <w:pStyle w:val="PL"/>
      </w:pPr>
      <w:r>
        <w:t xml:space="preserve">      type: integer</w:t>
      </w:r>
    </w:p>
    <w:p w14:paraId="0559532E" w14:textId="77777777" w:rsidR="00F67ADF" w:rsidRDefault="00F67ADF" w:rsidP="00F67ADF">
      <w:pPr>
        <w:pStyle w:val="PL"/>
      </w:pPr>
      <w:r>
        <w:t xml:space="preserve">      minimum: -900</w:t>
      </w:r>
    </w:p>
    <w:p w14:paraId="4ED8B84B" w14:textId="77777777" w:rsidR="00F67ADF" w:rsidRDefault="00F67ADF" w:rsidP="00F67ADF">
      <w:pPr>
        <w:pStyle w:val="PL"/>
      </w:pPr>
      <w:r>
        <w:t xml:space="preserve">      maximum: 900</w:t>
      </w:r>
    </w:p>
    <w:p w14:paraId="6B22F20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36AB0B9F" w14:textId="77777777" w:rsidR="00F67ADF" w:rsidRDefault="00F67ADF" w:rsidP="00F67ADF">
      <w:pPr>
        <w:pStyle w:val="PL"/>
      </w:pPr>
      <w:r>
        <w:t xml:space="preserve">      type: integer</w:t>
      </w:r>
    </w:p>
    <w:p w14:paraId="5AE9A4F5" w14:textId="77777777" w:rsidR="00F67ADF" w:rsidRDefault="00F67ADF" w:rsidP="00F67ADF">
      <w:pPr>
        <w:pStyle w:val="PL"/>
      </w:pPr>
      <w:r>
        <w:t xml:space="preserve">      minimum: -1800</w:t>
      </w:r>
    </w:p>
    <w:p w14:paraId="506A2ECF" w14:textId="77777777" w:rsidR="00F67ADF" w:rsidRDefault="00F67ADF" w:rsidP="00F67ADF">
      <w:pPr>
        <w:pStyle w:val="PL"/>
      </w:pPr>
      <w:r>
        <w:t xml:space="preserve">      maximum: 1800</w:t>
      </w:r>
    </w:p>
    <w:p w14:paraId="149292F1" w14:textId="77777777" w:rsidR="00F67ADF" w:rsidRDefault="00F67ADF" w:rsidP="00F67ADF">
      <w:pPr>
        <w:pStyle w:val="PL"/>
      </w:pPr>
    </w:p>
    <w:p w14:paraId="561BF5E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09B65ECA" w14:textId="77777777" w:rsidR="00F67ADF" w:rsidRDefault="00F67ADF" w:rsidP="00F67ADF">
      <w:pPr>
        <w:pStyle w:val="PL"/>
      </w:pPr>
      <w:r>
        <w:t xml:space="preserve">      type: integer</w:t>
      </w:r>
    </w:p>
    <w:p w14:paraId="345F2F1E" w14:textId="77777777" w:rsidR="00F67ADF" w:rsidRDefault="00F67ADF" w:rsidP="00F67ADF">
      <w:pPr>
        <w:pStyle w:val="PL"/>
      </w:pPr>
      <w:r>
        <w:t xml:space="preserve">      maximum: 4194303</w:t>
      </w:r>
    </w:p>
    <w:p w14:paraId="429F7388" w14:textId="77777777" w:rsidR="00F67ADF" w:rsidRDefault="00F67ADF" w:rsidP="00F67ADF">
      <w:pPr>
        <w:pStyle w:val="PL"/>
      </w:pPr>
      <w:r>
        <w:lastRenderedPageBreak/>
        <w:t xml:space="preserve">    </w:t>
      </w:r>
    </w:p>
    <w:p w14:paraId="7A1FF5E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3728B1E6" w14:textId="77777777" w:rsidR="00F67ADF" w:rsidRDefault="00F67ADF" w:rsidP="00F67ADF">
      <w:pPr>
        <w:pStyle w:val="PL"/>
      </w:pPr>
      <w:r>
        <w:t xml:space="preserve">      type: string</w:t>
      </w:r>
    </w:p>
    <w:p w14:paraId="2F3D9375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4EAD3E" w14:textId="77777777" w:rsidR="00F67ADF" w:rsidRDefault="00F67ADF" w:rsidP="00F67ADF">
      <w:pPr>
        <w:pStyle w:val="PL"/>
      </w:pPr>
      <w:r>
        <w:t xml:space="preserve">        - RS1</w:t>
      </w:r>
    </w:p>
    <w:p w14:paraId="2D591724" w14:textId="77777777" w:rsidR="00F67ADF" w:rsidRDefault="00F67ADF" w:rsidP="00F67ADF">
      <w:pPr>
        <w:pStyle w:val="PL"/>
      </w:pPr>
      <w:r>
        <w:t xml:space="preserve">        - RS2</w:t>
      </w:r>
    </w:p>
    <w:p w14:paraId="4DD97DF8" w14:textId="77777777" w:rsidR="00F67ADF" w:rsidRDefault="00F67ADF" w:rsidP="00F67ADF">
      <w:pPr>
        <w:pStyle w:val="PL"/>
      </w:pPr>
    </w:p>
    <w:p w14:paraId="2BC26E48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5D0D9C2B" w14:textId="77777777" w:rsidR="00F67ADF" w:rsidRDefault="00F67ADF" w:rsidP="00F67ADF">
      <w:pPr>
        <w:pStyle w:val="PL"/>
      </w:pPr>
      <w:r>
        <w:t xml:space="preserve">      type: object</w:t>
      </w:r>
    </w:p>
    <w:p w14:paraId="6E2CF98E" w14:textId="77777777" w:rsidR="00F67ADF" w:rsidRDefault="00F67ADF" w:rsidP="00F67ADF">
      <w:pPr>
        <w:pStyle w:val="PL"/>
      </w:pPr>
      <w:r>
        <w:t xml:space="preserve">      properties:</w:t>
      </w:r>
    </w:p>
    <w:p w14:paraId="4E6EB7EB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08928B9D" w14:textId="77777777" w:rsidR="00F67ADF" w:rsidRDefault="00F67ADF" w:rsidP="00F67ADF">
      <w:pPr>
        <w:pStyle w:val="PL"/>
      </w:pPr>
      <w:r>
        <w:t xml:space="preserve">          type: integer</w:t>
      </w:r>
    </w:p>
    <w:p w14:paraId="7902C652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7A7F3225" w14:textId="77777777" w:rsidR="00F67ADF" w:rsidRDefault="00F67ADF" w:rsidP="00F67ADF">
      <w:pPr>
        <w:pStyle w:val="PL"/>
      </w:pPr>
      <w:r>
        <w:t xml:space="preserve">         type: integer</w:t>
      </w:r>
    </w:p>
    <w:p w14:paraId="7CB3A71B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131EA5C8" w14:textId="77777777" w:rsidR="00F67ADF" w:rsidRDefault="00F67ADF" w:rsidP="00F67ADF">
      <w:pPr>
        <w:pStyle w:val="PL"/>
      </w:pPr>
      <w:r>
        <w:t xml:space="preserve">          type: integer</w:t>
      </w:r>
    </w:p>
    <w:p w14:paraId="19CA9D96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0D0C3240" w14:textId="77777777" w:rsidR="00F67ADF" w:rsidRDefault="00F67ADF" w:rsidP="00F67ADF">
      <w:pPr>
        <w:pStyle w:val="PL"/>
      </w:pPr>
      <w:r>
        <w:t xml:space="preserve">         type: integer</w:t>
      </w:r>
    </w:p>
    <w:p w14:paraId="27F081EA" w14:textId="77777777" w:rsidR="00F67ADF" w:rsidRDefault="00F67ADF" w:rsidP="00F67ADF">
      <w:pPr>
        <w:pStyle w:val="PL"/>
      </w:pPr>
      <w:r>
        <w:t xml:space="preserve">         minimum: 0</w:t>
      </w:r>
    </w:p>
    <w:p w14:paraId="50B4BE7B" w14:textId="77777777" w:rsidR="00F67ADF" w:rsidRDefault="00F67ADF" w:rsidP="00F67ADF">
      <w:pPr>
        <w:pStyle w:val="PL"/>
      </w:pPr>
      <w:r>
        <w:t xml:space="preserve">         maximum: 3279165</w:t>
      </w:r>
    </w:p>
    <w:p w14:paraId="40FC51AB" w14:textId="77777777" w:rsidR="00F67ADF" w:rsidRDefault="00F67ADF" w:rsidP="00F67ADF">
      <w:pPr>
        <w:pStyle w:val="PL"/>
      </w:pPr>
      <w:r>
        <w:t xml:space="preserve">         </w:t>
      </w:r>
    </w:p>
    <w:p w14:paraId="2AD5F6EC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6D6E817D" w14:textId="77777777" w:rsidR="00F67ADF" w:rsidRDefault="00F67ADF" w:rsidP="00F67ADF">
      <w:pPr>
        <w:pStyle w:val="PL"/>
      </w:pPr>
      <w:r>
        <w:t xml:space="preserve">          type: array</w:t>
      </w:r>
    </w:p>
    <w:p w14:paraId="436A9CBC" w14:textId="77777777" w:rsidR="00F67ADF" w:rsidRDefault="00F67ADF" w:rsidP="00F67ADF">
      <w:pPr>
        <w:pStyle w:val="PL"/>
      </w:pPr>
      <w:r>
        <w:t xml:space="preserve">          items:</w:t>
      </w:r>
    </w:p>
    <w:p w14:paraId="6C0BA9BE" w14:textId="77777777" w:rsidR="00F67ADF" w:rsidRDefault="00F67ADF" w:rsidP="00F67ADF">
      <w:pPr>
        <w:pStyle w:val="PL"/>
      </w:pPr>
      <w:r>
        <w:t xml:space="preserve">            type: integer</w:t>
      </w:r>
    </w:p>
    <w:p w14:paraId="167BC8E0" w14:textId="77777777" w:rsidR="00F67ADF" w:rsidRDefault="00F67ADF" w:rsidP="00F67ADF">
      <w:pPr>
        <w:pStyle w:val="PL"/>
      </w:pPr>
    </w:p>
    <w:p w14:paraId="25D5EDC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1B0EB751" w14:textId="77777777" w:rsidR="00F67ADF" w:rsidRDefault="00F67ADF" w:rsidP="00F67ADF">
      <w:pPr>
        <w:pStyle w:val="PL"/>
      </w:pPr>
      <w:r>
        <w:t xml:space="preserve">      type: object</w:t>
      </w:r>
    </w:p>
    <w:p w14:paraId="1E9B6CBA" w14:textId="77777777" w:rsidR="00F67ADF" w:rsidRDefault="00F67ADF" w:rsidP="00F67ADF">
      <w:pPr>
        <w:pStyle w:val="PL"/>
      </w:pPr>
      <w:r>
        <w:t xml:space="preserve">      properties:</w:t>
      </w:r>
    </w:p>
    <w:p w14:paraId="4BA6EE4A" w14:textId="77777777" w:rsidR="00F67ADF" w:rsidRDefault="00F67ADF" w:rsidP="00F67ADF">
      <w:pPr>
        <w:pStyle w:val="PL"/>
      </w:pPr>
      <w:r>
        <w:t xml:space="preserve">        nrofRIMRSSequenceCandidatesofRS1:</w:t>
      </w:r>
    </w:p>
    <w:p w14:paraId="5E107B1A" w14:textId="77777777" w:rsidR="00F67ADF" w:rsidRDefault="00F67ADF" w:rsidP="00F67ADF">
      <w:pPr>
        <w:pStyle w:val="PL"/>
      </w:pPr>
      <w:r>
        <w:t xml:space="preserve">         type: integer</w:t>
      </w:r>
    </w:p>
    <w:p w14:paraId="394F75B4" w14:textId="77777777" w:rsidR="00F67ADF" w:rsidRDefault="00F67ADF" w:rsidP="00F67ADF">
      <w:pPr>
        <w:pStyle w:val="PL"/>
      </w:pPr>
      <w:r>
        <w:t xml:space="preserve">        rimRSScrambleIdListofRS1:</w:t>
      </w:r>
    </w:p>
    <w:p w14:paraId="38634B64" w14:textId="77777777" w:rsidR="00F67ADF" w:rsidRDefault="00F67ADF" w:rsidP="00F67ADF">
      <w:pPr>
        <w:pStyle w:val="PL"/>
      </w:pPr>
      <w:r>
        <w:t xml:space="preserve">          type: array</w:t>
      </w:r>
    </w:p>
    <w:p w14:paraId="544FFC5D" w14:textId="77777777" w:rsidR="00F67ADF" w:rsidRDefault="00F67ADF" w:rsidP="00F67ADF">
      <w:pPr>
        <w:pStyle w:val="PL"/>
      </w:pPr>
      <w:r>
        <w:t xml:space="preserve">          items:</w:t>
      </w:r>
    </w:p>
    <w:p w14:paraId="1B916F1A" w14:textId="77777777" w:rsidR="00F67ADF" w:rsidRDefault="00F67ADF" w:rsidP="00F67ADF">
      <w:pPr>
        <w:pStyle w:val="PL"/>
      </w:pPr>
      <w:r>
        <w:t xml:space="preserve">            type: integer</w:t>
      </w:r>
    </w:p>
    <w:p w14:paraId="356000D4" w14:textId="77777777" w:rsidR="00F67ADF" w:rsidRDefault="00F67ADF" w:rsidP="00F67ADF">
      <w:pPr>
        <w:pStyle w:val="PL"/>
      </w:pPr>
      <w:r>
        <w:t xml:space="preserve">        nrofRIMRSSequenceCandidatesofRS2:</w:t>
      </w:r>
    </w:p>
    <w:p w14:paraId="3F0C8A53" w14:textId="77777777" w:rsidR="00F67ADF" w:rsidRDefault="00F67ADF" w:rsidP="00F67ADF">
      <w:pPr>
        <w:pStyle w:val="PL"/>
      </w:pPr>
      <w:r>
        <w:t xml:space="preserve">         type: integer</w:t>
      </w:r>
    </w:p>
    <w:p w14:paraId="5F236CAA" w14:textId="77777777" w:rsidR="00F67ADF" w:rsidRDefault="00F67ADF" w:rsidP="00F67ADF">
      <w:pPr>
        <w:pStyle w:val="PL"/>
      </w:pPr>
      <w:r>
        <w:t xml:space="preserve">        rimRSScrambleIdListofRS2:</w:t>
      </w:r>
    </w:p>
    <w:p w14:paraId="6D0C9FC7" w14:textId="77777777" w:rsidR="00F67ADF" w:rsidRDefault="00F67ADF" w:rsidP="00F67ADF">
      <w:pPr>
        <w:pStyle w:val="PL"/>
      </w:pPr>
      <w:r>
        <w:t xml:space="preserve">          type: array</w:t>
      </w:r>
    </w:p>
    <w:p w14:paraId="185A9652" w14:textId="77777777" w:rsidR="00F67ADF" w:rsidRDefault="00F67ADF" w:rsidP="00F67ADF">
      <w:pPr>
        <w:pStyle w:val="PL"/>
      </w:pPr>
      <w:r>
        <w:t xml:space="preserve">          items:</w:t>
      </w:r>
    </w:p>
    <w:p w14:paraId="66459989" w14:textId="77777777" w:rsidR="00F67ADF" w:rsidRDefault="00F67ADF" w:rsidP="00F67ADF">
      <w:pPr>
        <w:pStyle w:val="PL"/>
      </w:pPr>
      <w:r>
        <w:t xml:space="preserve">            type: integer</w:t>
      </w:r>
    </w:p>
    <w:p w14:paraId="171FFD21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413EA518" w14:textId="77777777" w:rsidR="00F67ADF" w:rsidRDefault="00F67ADF" w:rsidP="00F67ADF">
      <w:pPr>
        <w:pStyle w:val="PL"/>
      </w:pPr>
      <w:r>
        <w:t xml:space="preserve">          type: string</w:t>
      </w:r>
    </w:p>
    <w:p w14:paraId="1B5055D9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3FA2E49" w14:textId="77777777" w:rsidR="00F67ADF" w:rsidRDefault="00F67ADF" w:rsidP="00F67ADF">
      <w:pPr>
        <w:pStyle w:val="PL"/>
      </w:pPr>
      <w:r>
        <w:t xml:space="preserve">            - ENABLE</w:t>
      </w:r>
    </w:p>
    <w:p w14:paraId="5FCE9929" w14:textId="77777777" w:rsidR="00F67ADF" w:rsidRDefault="00F67ADF" w:rsidP="00F67ADF">
      <w:pPr>
        <w:pStyle w:val="PL"/>
      </w:pPr>
      <w:r>
        <w:t xml:space="preserve">            - DISABLE          </w:t>
      </w:r>
    </w:p>
    <w:p w14:paraId="13D69071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296FEAA9" w14:textId="77777777" w:rsidR="00F67ADF" w:rsidRDefault="00F67ADF" w:rsidP="00F67ADF">
      <w:pPr>
        <w:pStyle w:val="PL"/>
      </w:pPr>
      <w:r>
        <w:t xml:space="preserve">          type: integer</w:t>
      </w:r>
    </w:p>
    <w:p w14:paraId="458A244B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5F9F3559" w14:textId="77777777" w:rsidR="00F67ADF" w:rsidRDefault="00F67ADF" w:rsidP="00F67ADF">
      <w:pPr>
        <w:pStyle w:val="PL"/>
      </w:pPr>
      <w:r>
        <w:t xml:space="preserve">          type: integer</w:t>
      </w:r>
    </w:p>
    <w:p w14:paraId="79CE8AF1" w14:textId="77777777" w:rsidR="00F67ADF" w:rsidRDefault="00F67ADF" w:rsidP="00F67ADF">
      <w:pPr>
        <w:pStyle w:val="PL"/>
      </w:pPr>
    </w:p>
    <w:p w14:paraId="03B54A2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5CEB2EF5" w14:textId="77777777" w:rsidR="00F67ADF" w:rsidRDefault="00F67ADF" w:rsidP="00F67ADF">
      <w:pPr>
        <w:pStyle w:val="PL"/>
      </w:pPr>
      <w:r>
        <w:t xml:space="preserve">      type: object</w:t>
      </w:r>
    </w:p>
    <w:p w14:paraId="457556F4" w14:textId="77777777" w:rsidR="00F67ADF" w:rsidRDefault="00F67ADF" w:rsidP="00F67ADF">
      <w:pPr>
        <w:pStyle w:val="PL"/>
      </w:pPr>
      <w:r>
        <w:t xml:space="preserve">      properties:</w:t>
      </w:r>
    </w:p>
    <w:p w14:paraId="4195A256" w14:textId="77777777" w:rsidR="00F67ADF" w:rsidRDefault="00F67ADF" w:rsidP="00F67ADF">
      <w:pPr>
        <w:pStyle w:val="PL"/>
      </w:pPr>
      <w:r>
        <w:t xml:space="preserve">        dlULSwitchingPeriod1:</w:t>
      </w:r>
    </w:p>
    <w:p w14:paraId="248192F6" w14:textId="77777777" w:rsidR="00F67ADF" w:rsidRDefault="00F67ADF" w:rsidP="00F67ADF">
      <w:pPr>
        <w:pStyle w:val="PL"/>
      </w:pPr>
      <w:r>
        <w:t xml:space="preserve">          type: string</w:t>
      </w:r>
    </w:p>
    <w:p w14:paraId="19EFB96B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CA8ED61" w14:textId="77777777" w:rsidR="00F67ADF" w:rsidRDefault="00F67ADF" w:rsidP="00F67ADF">
      <w:pPr>
        <w:pStyle w:val="PL"/>
      </w:pPr>
      <w:r>
        <w:t xml:space="preserve">           - MS0P5</w:t>
      </w:r>
    </w:p>
    <w:p w14:paraId="17A75BDC" w14:textId="77777777" w:rsidR="00F67ADF" w:rsidRDefault="00F67ADF" w:rsidP="00F67ADF">
      <w:pPr>
        <w:pStyle w:val="PL"/>
      </w:pPr>
      <w:r>
        <w:t xml:space="preserve">           - MS0P625</w:t>
      </w:r>
    </w:p>
    <w:p w14:paraId="0A7BD48D" w14:textId="77777777" w:rsidR="00F67ADF" w:rsidRDefault="00F67ADF" w:rsidP="00F67ADF">
      <w:pPr>
        <w:pStyle w:val="PL"/>
      </w:pPr>
      <w:r>
        <w:t xml:space="preserve">           - MS1</w:t>
      </w:r>
    </w:p>
    <w:p w14:paraId="4B95DF97" w14:textId="77777777" w:rsidR="00F67ADF" w:rsidRDefault="00F67ADF" w:rsidP="00F67ADF">
      <w:pPr>
        <w:pStyle w:val="PL"/>
      </w:pPr>
      <w:r>
        <w:t xml:space="preserve">           - MS1P25</w:t>
      </w:r>
    </w:p>
    <w:p w14:paraId="4FAF90CD" w14:textId="77777777" w:rsidR="00F67ADF" w:rsidRDefault="00F67ADF" w:rsidP="00F67ADF">
      <w:pPr>
        <w:pStyle w:val="PL"/>
      </w:pPr>
      <w:r>
        <w:t xml:space="preserve">           - MS2</w:t>
      </w:r>
    </w:p>
    <w:p w14:paraId="1D52E65C" w14:textId="77777777" w:rsidR="00F67ADF" w:rsidRDefault="00F67ADF" w:rsidP="00F67ADF">
      <w:pPr>
        <w:pStyle w:val="PL"/>
      </w:pPr>
      <w:r>
        <w:t xml:space="preserve">           - MS2P5</w:t>
      </w:r>
    </w:p>
    <w:p w14:paraId="105C21C1" w14:textId="77777777" w:rsidR="00F67ADF" w:rsidRDefault="00F67ADF" w:rsidP="00F67ADF">
      <w:pPr>
        <w:pStyle w:val="PL"/>
      </w:pPr>
      <w:r>
        <w:t xml:space="preserve">           - MS3</w:t>
      </w:r>
    </w:p>
    <w:p w14:paraId="3987A3C8" w14:textId="77777777" w:rsidR="00F67ADF" w:rsidRDefault="00F67ADF" w:rsidP="00F67ADF">
      <w:pPr>
        <w:pStyle w:val="PL"/>
      </w:pPr>
      <w:r>
        <w:t xml:space="preserve">           - MS4</w:t>
      </w:r>
    </w:p>
    <w:p w14:paraId="23A3121D" w14:textId="77777777" w:rsidR="00F67ADF" w:rsidRDefault="00F67ADF" w:rsidP="00F67ADF">
      <w:pPr>
        <w:pStyle w:val="PL"/>
      </w:pPr>
      <w:r>
        <w:t xml:space="preserve">           - MS5</w:t>
      </w:r>
    </w:p>
    <w:p w14:paraId="41FAAFF0" w14:textId="77777777" w:rsidR="00F67ADF" w:rsidRDefault="00F67ADF" w:rsidP="00F67ADF">
      <w:pPr>
        <w:pStyle w:val="PL"/>
      </w:pPr>
      <w:r>
        <w:t xml:space="preserve">           - MS10</w:t>
      </w:r>
    </w:p>
    <w:p w14:paraId="493C5604" w14:textId="77777777" w:rsidR="00F67ADF" w:rsidRDefault="00F67ADF" w:rsidP="00F67ADF">
      <w:pPr>
        <w:pStyle w:val="PL"/>
      </w:pPr>
      <w:r>
        <w:t xml:space="preserve">           - MS20</w:t>
      </w:r>
    </w:p>
    <w:p w14:paraId="2ABCAA66" w14:textId="77777777" w:rsidR="00F67ADF" w:rsidRDefault="00F67ADF" w:rsidP="00F67ADF">
      <w:pPr>
        <w:pStyle w:val="PL"/>
      </w:pPr>
      <w:r>
        <w:t xml:space="preserve">        symbolOffsetOfReferencePoint1:</w:t>
      </w:r>
    </w:p>
    <w:p w14:paraId="22E1E7D1" w14:textId="77777777" w:rsidR="00F67ADF" w:rsidRDefault="00F67ADF" w:rsidP="00F67ADF">
      <w:pPr>
        <w:pStyle w:val="PL"/>
      </w:pPr>
      <w:r>
        <w:t xml:space="preserve">           type: integer</w:t>
      </w:r>
    </w:p>
    <w:p w14:paraId="4F8711D2" w14:textId="77777777" w:rsidR="00F67ADF" w:rsidRDefault="00F67ADF" w:rsidP="00F67ADF">
      <w:pPr>
        <w:pStyle w:val="PL"/>
      </w:pPr>
      <w:r>
        <w:t xml:space="preserve">        dlULSwitchingPeriod2:</w:t>
      </w:r>
    </w:p>
    <w:p w14:paraId="0BC3776A" w14:textId="77777777" w:rsidR="00F67ADF" w:rsidRDefault="00F67ADF" w:rsidP="00F67ADF">
      <w:pPr>
        <w:pStyle w:val="PL"/>
      </w:pPr>
      <w:r>
        <w:t xml:space="preserve">          type: string</w:t>
      </w:r>
    </w:p>
    <w:p w14:paraId="64C8D3FB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779200D" w14:textId="77777777" w:rsidR="00F67ADF" w:rsidRDefault="00F67ADF" w:rsidP="00F67ADF">
      <w:pPr>
        <w:pStyle w:val="PL"/>
      </w:pPr>
      <w:r>
        <w:t xml:space="preserve">           - MS0P5</w:t>
      </w:r>
    </w:p>
    <w:p w14:paraId="4CCF3A5C" w14:textId="77777777" w:rsidR="00F67ADF" w:rsidRDefault="00F67ADF" w:rsidP="00F67ADF">
      <w:pPr>
        <w:pStyle w:val="PL"/>
      </w:pPr>
      <w:r>
        <w:t xml:space="preserve">           - MS0P625</w:t>
      </w:r>
    </w:p>
    <w:p w14:paraId="44FEB8A2" w14:textId="77777777" w:rsidR="00F67ADF" w:rsidRDefault="00F67ADF" w:rsidP="00F67ADF">
      <w:pPr>
        <w:pStyle w:val="PL"/>
      </w:pPr>
      <w:r>
        <w:t xml:space="preserve">           - MS1</w:t>
      </w:r>
    </w:p>
    <w:p w14:paraId="7AFDF730" w14:textId="77777777" w:rsidR="00F67ADF" w:rsidRDefault="00F67ADF" w:rsidP="00F67ADF">
      <w:pPr>
        <w:pStyle w:val="PL"/>
      </w:pPr>
      <w:r>
        <w:t xml:space="preserve">           - MS1P25</w:t>
      </w:r>
    </w:p>
    <w:p w14:paraId="7C00F28E" w14:textId="77777777" w:rsidR="00F67ADF" w:rsidRDefault="00F67ADF" w:rsidP="00F67ADF">
      <w:pPr>
        <w:pStyle w:val="PL"/>
      </w:pPr>
      <w:r>
        <w:t xml:space="preserve">           - MS2</w:t>
      </w:r>
    </w:p>
    <w:p w14:paraId="4B66372F" w14:textId="77777777" w:rsidR="00F67ADF" w:rsidRDefault="00F67ADF" w:rsidP="00F67ADF">
      <w:pPr>
        <w:pStyle w:val="PL"/>
      </w:pPr>
      <w:r>
        <w:lastRenderedPageBreak/>
        <w:t xml:space="preserve">           - MS2P5</w:t>
      </w:r>
    </w:p>
    <w:p w14:paraId="2B5FDAD2" w14:textId="77777777" w:rsidR="00F67ADF" w:rsidRDefault="00F67ADF" w:rsidP="00F67ADF">
      <w:pPr>
        <w:pStyle w:val="PL"/>
      </w:pPr>
      <w:r>
        <w:t xml:space="preserve">           - MS3</w:t>
      </w:r>
    </w:p>
    <w:p w14:paraId="175A6E7A" w14:textId="77777777" w:rsidR="00F67ADF" w:rsidRDefault="00F67ADF" w:rsidP="00F67ADF">
      <w:pPr>
        <w:pStyle w:val="PL"/>
      </w:pPr>
      <w:r>
        <w:t xml:space="preserve">           - MS4</w:t>
      </w:r>
    </w:p>
    <w:p w14:paraId="034CFD0A" w14:textId="77777777" w:rsidR="00F67ADF" w:rsidRDefault="00F67ADF" w:rsidP="00F67ADF">
      <w:pPr>
        <w:pStyle w:val="PL"/>
      </w:pPr>
      <w:r>
        <w:t xml:space="preserve">           - MS5</w:t>
      </w:r>
    </w:p>
    <w:p w14:paraId="3B941D62" w14:textId="77777777" w:rsidR="00F67ADF" w:rsidRDefault="00F67ADF" w:rsidP="00F67ADF">
      <w:pPr>
        <w:pStyle w:val="PL"/>
      </w:pPr>
      <w:r>
        <w:t xml:space="preserve">           - MS10</w:t>
      </w:r>
    </w:p>
    <w:p w14:paraId="3C380DA6" w14:textId="77777777" w:rsidR="00F67ADF" w:rsidRDefault="00F67ADF" w:rsidP="00F67ADF">
      <w:pPr>
        <w:pStyle w:val="PL"/>
      </w:pPr>
      <w:r>
        <w:t xml:space="preserve">           - MS20</w:t>
      </w:r>
    </w:p>
    <w:p w14:paraId="4D706A01" w14:textId="77777777" w:rsidR="00F67ADF" w:rsidRDefault="00F67ADF" w:rsidP="00F67ADF">
      <w:pPr>
        <w:pStyle w:val="PL"/>
      </w:pPr>
      <w:r>
        <w:t xml:space="preserve">        symbolOffsetOfReferencePoint2:</w:t>
      </w:r>
    </w:p>
    <w:p w14:paraId="6C9F73E3" w14:textId="77777777" w:rsidR="00F67ADF" w:rsidRDefault="00F67ADF" w:rsidP="00F67ADF">
      <w:pPr>
        <w:pStyle w:val="PL"/>
      </w:pPr>
      <w:r>
        <w:t xml:space="preserve">          type: integer</w:t>
      </w:r>
    </w:p>
    <w:p w14:paraId="3C2DCF44" w14:textId="77777777" w:rsidR="00F67ADF" w:rsidRDefault="00F67ADF" w:rsidP="00F67ADF">
      <w:pPr>
        <w:pStyle w:val="PL"/>
      </w:pPr>
      <w:r>
        <w:t xml:space="preserve">        totalnrofSetIdofRS1:</w:t>
      </w:r>
    </w:p>
    <w:p w14:paraId="44752AA9" w14:textId="77777777" w:rsidR="00F67ADF" w:rsidRDefault="00F67ADF" w:rsidP="00F67ADF">
      <w:pPr>
        <w:pStyle w:val="PL"/>
      </w:pPr>
      <w:r>
        <w:t xml:space="preserve">          type: integer</w:t>
      </w:r>
    </w:p>
    <w:p w14:paraId="5DF26FC2" w14:textId="77777777" w:rsidR="00F67ADF" w:rsidRDefault="00F67ADF" w:rsidP="00F67ADF">
      <w:pPr>
        <w:pStyle w:val="PL"/>
      </w:pPr>
      <w:r>
        <w:t xml:space="preserve">        totalnrofSetIdofRS2:</w:t>
      </w:r>
    </w:p>
    <w:p w14:paraId="38B64190" w14:textId="77777777" w:rsidR="00F67ADF" w:rsidRDefault="00F67ADF" w:rsidP="00F67ADF">
      <w:pPr>
        <w:pStyle w:val="PL"/>
      </w:pPr>
      <w:r>
        <w:t xml:space="preserve">          type: integer</w:t>
      </w:r>
    </w:p>
    <w:p w14:paraId="42FE1438" w14:textId="77777777" w:rsidR="00F67ADF" w:rsidRDefault="00F67ADF" w:rsidP="00F67ADF">
      <w:pPr>
        <w:pStyle w:val="PL"/>
      </w:pPr>
      <w:r>
        <w:t xml:space="preserve">        nrofConsecutiveRIMRS1:</w:t>
      </w:r>
    </w:p>
    <w:p w14:paraId="285A7931" w14:textId="77777777" w:rsidR="00F67ADF" w:rsidRDefault="00F67ADF" w:rsidP="00F67ADF">
      <w:pPr>
        <w:pStyle w:val="PL"/>
      </w:pPr>
      <w:r>
        <w:t xml:space="preserve">          type: integer</w:t>
      </w:r>
    </w:p>
    <w:p w14:paraId="31E82644" w14:textId="77777777" w:rsidR="00F67ADF" w:rsidRDefault="00F67ADF" w:rsidP="00F67ADF">
      <w:pPr>
        <w:pStyle w:val="PL"/>
      </w:pPr>
      <w:r>
        <w:t xml:space="preserve">        nrofConsecutiveRIMRS2:</w:t>
      </w:r>
    </w:p>
    <w:p w14:paraId="3210D3E6" w14:textId="77777777" w:rsidR="00F67ADF" w:rsidRDefault="00F67ADF" w:rsidP="00F67ADF">
      <w:pPr>
        <w:pStyle w:val="PL"/>
      </w:pPr>
      <w:r>
        <w:t xml:space="preserve">          type: integer</w:t>
      </w:r>
    </w:p>
    <w:p w14:paraId="4A9DE630" w14:textId="77777777" w:rsidR="00F67ADF" w:rsidRDefault="00F67ADF" w:rsidP="00F67ADF">
      <w:pPr>
        <w:pStyle w:val="PL"/>
      </w:pPr>
      <w:r>
        <w:t xml:space="preserve">        consecutiveRIMRS1List:</w:t>
      </w:r>
    </w:p>
    <w:p w14:paraId="26948BCB" w14:textId="77777777" w:rsidR="00F67ADF" w:rsidRDefault="00F67ADF" w:rsidP="00F67ADF">
      <w:pPr>
        <w:pStyle w:val="PL"/>
      </w:pPr>
      <w:r>
        <w:t xml:space="preserve">          type: array</w:t>
      </w:r>
    </w:p>
    <w:p w14:paraId="2BC3A1BF" w14:textId="77777777" w:rsidR="00F67ADF" w:rsidRDefault="00F67ADF" w:rsidP="00F67ADF">
      <w:pPr>
        <w:pStyle w:val="PL"/>
      </w:pPr>
      <w:r>
        <w:t xml:space="preserve">          items:</w:t>
      </w:r>
    </w:p>
    <w:p w14:paraId="0B20DC4E" w14:textId="77777777" w:rsidR="00F67ADF" w:rsidRDefault="00F67ADF" w:rsidP="00F67ADF">
      <w:pPr>
        <w:pStyle w:val="PL"/>
      </w:pPr>
      <w:r>
        <w:t xml:space="preserve">            type: integer</w:t>
      </w:r>
    </w:p>
    <w:p w14:paraId="06B04D7E" w14:textId="77777777" w:rsidR="00F67ADF" w:rsidRDefault="00F67ADF" w:rsidP="00F67ADF">
      <w:pPr>
        <w:pStyle w:val="PL"/>
      </w:pPr>
      <w:r>
        <w:t xml:space="preserve">        consecutiveRIMRS2List:</w:t>
      </w:r>
    </w:p>
    <w:p w14:paraId="3499943F" w14:textId="77777777" w:rsidR="00F67ADF" w:rsidRDefault="00F67ADF" w:rsidP="00F67ADF">
      <w:pPr>
        <w:pStyle w:val="PL"/>
      </w:pPr>
      <w:r>
        <w:t xml:space="preserve">          type: array</w:t>
      </w:r>
    </w:p>
    <w:p w14:paraId="02D8F494" w14:textId="77777777" w:rsidR="00F67ADF" w:rsidRDefault="00F67ADF" w:rsidP="00F67ADF">
      <w:pPr>
        <w:pStyle w:val="PL"/>
      </w:pPr>
      <w:r>
        <w:t xml:space="preserve">          items:</w:t>
      </w:r>
    </w:p>
    <w:p w14:paraId="582B9460" w14:textId="77777777" w:rsidR="00F67ADF" w:rsidRDefault="00F67ADF" w:rsidP="00F67ADF">
      <w:pPr>
        <w:pStyle w:val="PL"/>
      </w:pPr>
      <w:r>
        <w:t xml:space="preserve">            type: integer</w:t>
      </w:r>
    </w:p>
    <w:p w14:paraId="1AE81314" w14:textId="77777777" w:rsidR="00F67ADF" w:rsidRDefault="00F67ADF" w:rsidP="00F67ADF">
      <w:pPr>
        <w:pStyle w:val="PL"/>
      </w:pPr>
      <w:r>
        <w:t xml:space="preserve">        enablenearfarIndicationRS1:</w:t>
      </w:r>
    </w:p>
    <w:p w14:paraId="54309578" w14:textId="77777777" w:rsidR="00F67ADF" w:rsidRDefault="00F67ADF" w:rsidP="00F67ADF">
      <w:pPr>
        <w:pStyle w:val="PL"/>
      </w:pPr>
      <w:r>
        <w:t xml:space="preserve">          type: string</w:t>
      </w:r>
    </w:p>
    <w:p w14:paraId="66E30711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E92F549" w14:textId="77777777" w:rsidR="00F67ADF" w:rsidRDefault="00F67ADF" w:rsidP="00F67ADF">
      <w:pPr>
        <w:pStyle w:val="PL"/>
      </w:pPr>
      <w:r>
        <w:t xml:space="preserve">            - ENABLE</w:t>
      </w:r>
    </w:p>
    <w:p w14:paraId="56D8D0C1" w14:textId="77777777" w:rsidR="00F67ADF" w:rsidRDefault="00F67ADF" w:rsidP="00F67ADF">
      <w:pPr>
        <w:pStyle w:val="PL"/>
      </w:pPr>
      <w:r>
        <w:t xml:space="preserve">            - DISABLE          </w:t>
      </w:r>
    </w:p>
    <w:p w14:paraId="56CD50C8" w14:textId="77777777" w:rsidR="00F67ADF" w:rsidRDefault="00F67ADF" w:rsidP="00F67ADF">
      <w:pPr>
        <w:pStyle w:val="PL"/>
      </w:pPr>
      <w:r>
        <w:t xml:space="preserve">        enablenearfarIndicationRS2:</w:t>
      </w:r>
    </w:p>
    <w:p w14:paraId="1DA0EC3D" w14:textId="77777777" w:rsidR="00F67ADF" w:rsidRDefault="00F67ADF" w:rsidP="00F67ADF">
      <w:pPr>
        <w:pStyle w:val="PL"/>
      </w:pPr>
      <w:r>
        <w:t xml:space="preserve">          type: string</w:t>
      </w:r>
    </w:p>
    <w:p w14:paraId="4193A2FF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7E0EB60" w14:textId="77777777" w:rsidR="00F67ADF" w:rsidRDefault="00F67ADF" w:rsidP="00F67ADF">
      <w:pPr>
        <w:pStyle w:val="PL"/>
      </w:pPr>
      <w:r>
        <w:t xml:space="preserve">            - ENABLE</w:t>
      </w:r>
    </w:p>
    <w:p w14:paraId="6AB29A70" w14:textId="77777777" w:rsidR="00F67ADF" w:rsidRDefault="00F67ADF" w:rsidP="00F67ADF">
      <w:pPr>
        <w:pStyle w:val="PL"/>
      </w:pPr>
      <w:r>
        <w:t xml:space="preserve">            - DISABLE          </w:t>
      </w:r>
    </w:p>
    <w:p w14:paraId="60DBAF59" w14:textId="77777777" w:rsidR="00F67ADF" w:rsidRDefault="00F67ADF" w:rsidP="00F67ADF">
      <w:pPr>
        <w:pStyle w:val="PL"/>
      </w:pPr>
    </w:p>
    <w:p w14:paraId="66E2E26A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2914EABB" w14:textId="77777777" w:rsidR="00F67ADF" w:rsidRDefault="00F67ADF" w:rsidP="00F67ADF">
      <w:pPr>
        <w:pStyle w:val="PL"/>
      </w:pPr>
      <w:r>
        <w:t xml:space="preserve">      type: object</w:t>
      </w:r>
    </w:p>
    <w:p w14:paraId="227DC2D4" w14:textId="77777777" w:rsidR="00F67ADF" w:rsidRDefault="00F67ADF" w:rsidP="00F67ADF">
      <w:pPr>
        <w:pStyle w:val="PL"/>
      </w:pPr>
      <w:r>
        <w:t xml:space="preserve">      properties:</w:t>
      </w:r>
    </w:p>
    <w:p w14:paraId="4DA81003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437B2A7E" w14:textId="77777777" w:rsidR="00F67ADF" w:rsidRDefault="00F67ADF" w:rsidP="00F67ADF">
      <w:pPr>
        <w:pStyle w:val="PL"/>
      </w:pPr>
      <w:r>
        <w:t xml:space="preserve">          type: integer</w:t>
      </w:r>
    </w:p>
    <w:p w14:paraId="6719F0B9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6934D7F3" w14:textId="77777777" w:rsidR="00F67ADF" w:rsidRDefault="00F67ADF" w:rsidP="00F67ADF">
      <w:pPr>
        <w:pStyle w:val="PL"/>
      </w:pPr>
      <w:r>
        <w:t xml:space="preserve">          type: integer</w:t>
      </w:r>
    </w:p>
    <w:p w14:paraId="2B4D70F3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54F2F4CA" w14:textId="77777777" w:rsidR="00F67ADF" w:rsidRDefault="00F67ADF" w:rsidP="00F67ADF">
      <w:pPr>
        <w:pStyle w:val="PL"/>
      </w:pPr>
      <w:r>
        <w:t xml:space="preserve">          type: string</w:t>
      </w:r>
    </w:p>
    <w:p w14:paraId="07A5D369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FAC1771" w14:textId="77777777" w:rsidR="00F67ADF" w:rsidRDefault="00F67ADF" w:rsidP="00F67ADF">
      <w:pPr>
        <w:pStyle w:val="PL"/>
      </w:pPr>
      <w:r>
        <w:t xml:space="preserve">            - RS1</w:t>
      </w:r>
    </w:p>
    <w:p w14:paraId="080C4204" w14:textId="77777777" w:rsidR="00F67ADF" w:rsidRDefault="00F67ADF" w:rsidP="00F67ADF">
      <w:pPr>
        <w:pStyle w:val="PL"/>
      </w:pPr>
      <w:r>
        <w:t xml:space="preserve">            - RS2</w:t>
      </w:r>
    </w:p>
    <w:p w14:paraId="594D3F96" w14:textId="77777777" w:rsidR="00F67ADF" w:rsidRDefault="00F67ADF" w:rsidP="00F67ADF">
      <w:pPr>
        <w:pStyle w:val="PL"/>
      </w:pPr>
      <w:r>
        <w:t xml:space="preserve">            - RS1_FOR_ENOUGH_MITIGATION</w:t>
      </w:r>
    </w:p>
    <w:p w14:paraId="038D36D0" w14:textId="77777777" w:rsidR="00F67ADF" w:rsidRDefault="00F67ADF" w:rsidP="00F67ADF">
      <w:pPr>
        <w:pStyle w:val="PL"/>
      </w:pPr>
      <w:r>
        <w:t xml:space="preserve">            - RS1_FOR_NOT_ENOUGH_MITIGATION         </w:t>
      </w:r>
    </w:p>
    <w:p w14:paraId="5B7C6A74" w14:textId="77777777" w:rsidR="00F67ADF" w:rsidRDefault="00F67ADF" w:rsidP="00F67ADF">
      <w:pPr>
        <w:pStyle w:val="PL"/>
      </w:pPr>
    </w:p>
    <w:p w14:paraId="4F0CDA6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3B2286D7" w14:textId="77777777" w:rsidR="00F67ADF" w:rsidRDefault="00F67ADF" w:rsidP="00F67ADF">
      <w:pPr>
        <w:pStyle w:val="PL"/>
      </w:pPr>
      <w:r>
        <w:t xml:space="preserve">      type: object</w:t>
      </w:r>
    </w:p>
    <w:p w14:paraId="369BCA83" w14:textId="77777777" w:rsidR="00F67ADF" w:rsidRDefault="00F67ADF" w:rsidP="00F67ADF">
      <w:pPr>
        <w:pStyle w:val="PL"/>
      </w:pPr>
      <w:r>
        <w:t xml:space="preserve">      properties:</w:t>
      </w:r>
    </w:p>
    <w:p w14:paraId="11B4C65B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5F2A3E77" w14:textId="77777777" w:rsidR="00F67ADF" w:rsidRDefault="00F67ADF" w:rsidP="00F67ADF">
      <w:pPr>
        <w:pStyle w:val="PL"/>
      </w:pPr>
      <w:r>
        <w:t xml:space="preserve">          type: string</w:t>
      </w:r>
    </w:p>
    <w:p w14:paraId="72AB37EA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8D004C" w14:textId="77777777" w:rsidR="00F67ADF" w:rsidRDefault="00F67ADF" w:rsidP="00F67ADF">
      <w:pPr>
        <w:pStyle w:val="PL"/>
      </w:pPr>
      <w:r>
        <w:t xml:space="preserve">            - ENABLE</w:t>
      </w:r>
    </w:p>
    <w:p w14:paraId="155139DB" w14:textId="77777777" w:rsidR="00F67ADF" w:rsidRDefault="00F67ADF" w:rsidP="00F67ADF">
      <w:pPr>
        <w:pStyle w:val="PL"/>
      </w:pPr>
      <w:r>
        <w:t xml:space="preserve">            - DISABLE          </w:t>
      </w:r>
    </w:p>
    <w:p w14:paraId="68253CA8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7794D869" w14:textId="77777777" w:rsidR="00F67ADF" w:rsidRDefault="00F67ADF" w:rsidP="00F67ADF">
      <w:pPr>
        <w:pStyle w:val="PL"/>
      </w:pPr>
      <w:r>
        <w:t xml:space="preserve">           type: integer</w:t>
      </w:r>
    </w:p>
    <w:p w14:paraId="243F3D1E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29185CE0" w14:textId="77777777" w:rsidR="00F67ADF" w:rsidRDefault="00F67ADF" w:rsidP="00F67ADF">
      <w:pPr>
        <w:pStyle w:val="PL"/>
      </w:pPr>
      <w:r>
        <w:t xml:space="preserve">          type: integer</w:t>
      </w:r>
    </w:p>
    <w:p w14:paraId="26AFC0F6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3F8A7110" w14:textId="77777777" w:rsidR="00F67ADF" w:rsidRDefault="00F67ADF" w:rsidP="00F67ADF">
      <w:pPr>
        <w:pStyle w:val="PL"/>
      </w:pPr>
      <w:r>
        <w:t xml:space="preserve">          type: integer</w:t>
      </w:r>
    </w:p>
    <w:p w14:paraId="3D204888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1A8B5B75" w14:textId="77777777" w:rsidR="00F67ADF" w:rsidRDefault="00F67ADF" w:rsidP="00F67ADF">
      <w:pPr>
        <w:pStyle w:val="PL"/>
      </w:pPr>
      <w:r>
        <w:t xml:space="preserve">          type: array</w:t>
      </w:r>
    </w:p>
    <w:p w14:paraId="6F404702" w14:textId="77777777" w:rsidR="00F67ADF" w:rsidRDefault="00F67ADF" w:rsidP="00F67ADF">
      <w:pPr>
        <w:pStyle w:val="PL"/>
      </w:pPr>
      <w:r>
        <w:t xml:space="preserve">          items:</w:t>
      </w:r>
    </w:p>
    <w:p w14:paraId="0FF0F7B7" w14:textId="77777777" w:rsidR="00F67ADF" w:rsidRDefault="00F67ADF" w:rsidP="00F67ADF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2A5BCED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TceMappingInfo</w:t>
      </w:r>
      <w:proofErr w:type="spellEnd"/>
      <w:r>
        <w:t>:</w:t>
      </w:r>
    </w:p>
    <w:p w14:paraId="1F1A0FA1" w14:textId="77777777" w:rsidR="00F67ADF" w:rsidRDefault="00F67ADF" w:rsidP="00F67ADF">
      <w:pPr>
        <w:pStyle w:val="PL"/>
      </w:pPr>
      <w:r>
        <w:t xml:space="preserve">      type: object</w:t>
      </w:r>
    </w:p>
    <w:p w14:paraId="45D655F3" w14:textId="77777777" w:rsidR="00F67ADF" w:rsidRDefault="00F67ADF" w:rsidP="00F67ADF">
      <w:pPr>
        <w:pStyle w:val="PL"/>
      </w:pPr>
      <w:r>
        <w:t xml:space="preserve">      properties:</w:t>
      </w:r>
    </w:p>
    <w:p w14:paraId="4AAC2989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49C259F1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40013EFA" w14:textId="77777777" w:rsidR="00F67ADF" w:rsidRDefault="00F67ADF" w:rsidP="00F67ADF">
      <w:pPr>
        <w:pStyle w:val="PL"/>
      </w:pPr>
      <w:r>
        <w:t xml:space="preserve">            - $ref: 'TS28623_ComDefs.yaml#/components/schemas/Ipv4Addr'</w:t>
      </w:r>
    </w:p>
    <w:p w14:paraId="0AD9E127" w14:textId="77777777" w:rsidR="00F67ADF" w:rsidRDefault="00F67ADF" w:rsidP="00F67ADF">
      <w:pPr>
        <w:pStyle w:val="PL"/>
      </w:pPr>
      <w:r>
        <w:t xml:space="preserve">            - $ref: 'TS28623_ComDefs.yaml#/components/schemas/Ipv6Addr'</w:t>
      </w:r>
    </w:p>
    <w:p w14:paraId="639F50F5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71F1C541" w14:textId="77777777" w:rsidR="00F67ADF" w:rsidRDefault="00F67ADF" w:rsidP="00F67ADF">
      <w:pPr>
        <w:pStyle w:val="PL"/>
      </w:pPr>
      <w:r>
        <w:t xml:space="preserve">          type: integer</w:t>
      </w:r>
    </w:p>
    <w:p w14:paraId="63295149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43205554" w14:textId="77777777" w:rsidR="00F67ADF" w:rsidRDefault="00F67ADF" w:rsidP="00F67ADF">
      <w:pPr>
        <w:pStyle w:val="PL"/>
      </w:pPr>
      <w:r>
        <w:lastRenderedPageBreak/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A76625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TceMappingInfoList</w:t>
      </w:r>
      <w:proofErr w:type="spellEnd"/>
      <w:r>
        <w:t>:</w:t>
      </w:r>
    </w:p>
    <w:p w14:paraId="3AA86460" w14:textId="77777777" w:rsidR="00F67ADF" w:rsidRDefault="00F67ADF" w:rsidP="00F67ADF">
      <w:pPr>
        <w:pStyle w:val="PL"/>
      </w:pPr>
      <w:r>
        <w:t xml:space="preserve">      type: array</w:t>
      </w:r>
    </w:p>
    <w:p w14:paraId="691F8180" w14:textId="77777777" w:rsidR="00F67ADF" w:rsidRDefault="00F67ADF" w:rsidP="00F67ADF">
      <w:pPr>
        <w:pStyle w:val="PL"/>
      </w:pPr>
      <w:r>
        <w:t xml:space="preserve">      items:</w:t>
      </w:r>
    </w:p>
    <w:p w14:paraId="78B80867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TceMappingInfo</w:t>
      </w:r>
      <w:proofErr w:type="spellEnd"/>
      <w:r>
        <w:t>'</w:t>
      </w:r>
    </w:p>
    <w:p w14:paraId="47274FC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ResourceType</w:t>
      </w:r>
      <w:proofErr w:type="spellEnd"/>
      <w:r>
        <w:t>:</w:t>
      </w:r>
    </w:p>
    <w:p w14:paraId="4A2B6E2A" w14:textId="77777777" w:rsidR="00F67ADF" w:rsidRDefault="00F67ADF" w:rsidP="00F67ADF">
      <w:pPr>
        <w:pStyle w:val="PL"/>
      </w:pPr>
      <w:r>
        <w:t xml:space="preserve">      type: string</w:t>
      </w:r>
    </w:p>
    <w:p w14:paraId="7F2E0CEF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4B31833" w14:textId="77777777" w:rsidR="00F67ADF" w:rsidRDefault="00F67ADF" w:rsidP="00F67ADF">
      <w:pPr>
        <w:pStyle w:val="PL"/>
      </w:pPr>
      <w:r>
        <w:t xml:space="preserve">        - PRB</w:t>
      </w:r>
    </w:p>
    <w:p w14:paraId="05B41B3F" w14:textId="77777777" w:rsidR="00F67ADF" w:rsidRDefault="00F67ADF" w:rsidP="00F67ADF">
      <w:pPr>
        <w:pStyle w:val="PL"/>
      </w:pPr>
      <w:r>
        <w:t xml:space="preserve">        - PRB_UL</w:t>
      </w:r>
    </w:p>
    <w:p w14:paraId="6985F4A2" w14:textId="77777777" w:rsidR="00F67ADF" w:rsidRDefault="00F67ADF" w:rsidP="00F67ADF">
      <w:pPr>
        <w:pStyle w:val="PL"/>
      </w:pPr>
      <w:r>
        <w:t xml:space="preserve">        - PRB_DL</w:t>
      </w:r>
    </w:p>
    <w:p w14:paraId="5306E642" w14:textId="77777777" w:rsidR="00F67ADF" w:rsidRDefault="00F67ADF" w:rsidP="00F67ADF">
      <w:pPr>
        <w:pStyle w:val="PL"/>
      </w:pPr>
      <w:r>
        <w:t xml:space="preserve">        - RRC_CONNECTED_USERS</w:t>
      </w:r>
    </w:p>
    <w:p w14:paraId="4ABC5209" w14:textId="77777777" w:rsidR="00F67ADF" w:rsidRDefault="00F67ADF" w:rsidP="00F67ADF">
      <w:pPr>
        <w:pStyle w:val="PL"/>
      </w:pPr>
      <w:r>
        <w:t xml:space="preserve">        - DRB    </w:t>
      </w:r>
    </w:p>
    <w:p w14:paraId="35A3F7D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ParameterRange</w:t>
      </w:r>
      <w:proofErr w:type="spellEnd"/>
      <w:r>
        <w:t>:</w:t>
      </w:r>
    </w:p>
    <w:p w14:paraId="6E68B5E5" w14:textId="77777777" w:rsidR="00F67ADF" w:rsidRDefault="00F67ADF" w:rsidP="00F67ADF">
      <w:pPr>
        <w:pStyle w:val="PL"/>
      </w:pPr>
      <w:r>
        <w:t xml:space="preserve">      type: object</w:t>
      </w:r>
    </w:p>
    <w:p w14:paraId="4216FF83" w14:textId="77777777" w:rsidR="00F67ADF" w:rsidRDefault="00F67ADF" w:rsidP="00F67ADF">
      <w:pPr>
        <w:pStyle w:val="PL"/>
      </w:pPr>
      <w:r>
        <w:t xml:space="preserve">      properties:</w:t>
      </w:r>
    </w:p>
    <w:p w14:paraId="07551F08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maxValue</w:t>
      </w:r>
      <w:proofErr w:type="spellEnd"/>
      <w:r>
        <w:t>:</w:t>
      </w:r>
    </w:p>
    <w:p w14:paraId="67943299" w14:textId="77777777" w:rsidR="00F67ADF" w:rsidRDefault="00F67ADF" w:rsidP="00F67ADF">
      <w:pPr>
        <w:pStyle w:val="PL"/>
      </w:pPr>
      <w:r>
        <w:t xml:space="preserve">            type: integer</w:t>
      </w:r>
    </w:p>
    <w:p w14:paraId="3B65F65E" w14:textId="77777777" w:rsidR="00F67ADF" w:rsidRDefault="00F67ADF" w:rsidP="00F67ADF">
      <w:pPr>
        <w:pStyle w:val="PL"/>
      </w:pPr>
      <w:r>
        <w:t xml:space="preserve">          </w:t>
      </w:r>
      <w:proofErr w:type="spellStart"/>
      <w:r>
        <w:t>minValue</w:t>
      </w:r>
      <w:proofErr w:type="spellEnd"/>
      <w:r>
        <w:t>:</w:t>
      </w:r>
    </w:p>
    <w:p w14:paraId="51A9455F" w14:textId="77777777" w:rsidR="00F67ADF" w:rsidRDefault="00F67ADF" w:rsidP="00F67ADF">
      <w:pPr>
        <w:pStyle w:val="PL"/>
      </w:pPr>
      <w:r>
        <w:t xml:space="preserve">            type: integer</w:t>
      </w:r>
    </w:p>
    <w:p w14:paraId="65D72374" w14:textId="77777777" w:rsidR="00F67ADF" w:rsidRDefault="00F67ADF" w:rsidP="00F67ADF">
      <w:pPr>
        <w:pStyle w:val="PL"/>
      </w:pPr>
      <w:r>
        <w:t>#-------- Definition of abstract IOCs --------------------------------------------</w:t>
      </w:r>
    </w:p>
    <w:p w14:paraId="09780019" w14:textId="77777777" w:rsidR="00F67ADF" w:rsidRDefault="00F67ADF" w:rsidP="00F67ADF">
      <w:pPr>
        <w:pStyle w:val="PL"/>
      </w:pPr>
    </w:p>
    <w:p w14:paraId="5BA8623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65CD05D0" w14:textId="77777777" w:rsidR="00F67ADF" w:rsidRDefault="00F67ADF" w:rsidP="00F67ADF">
      <w:pPr>
        <w:pStyle w:val="PL"/>
      </w:pPr>
      <w:r>
        <w:t xml:space="preserve">      type: object</w:t>
      </w:r>
    </w:p>
    <w:p w14:paraId="0564E5FE" w14:textId="77777777" w:rsidR="00F67ADF" w:rsidRDefault="00F67ADF" w:rsidP="00F67ADF">
      <w:pPr>
        <w:pStyle w:val="PL"/>
      </w:pPr>
      <w:r>
        <w:t xml:space="preserve">      properties:</w:t>
      </w:r>
    </w:p>
    <w:p w14:paraId="0AD7E432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1759F801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ResourceType</w:t>
      </w:r>
      <w:proofErr w:type="spellEnd"/>
      <w:r>
        <w:t xml:space="preserve">'        </w:t>
      </w:r>
    </w:p>
    <w:p w14:paraId="718C0DC9" w14:textId="77777777" w:rsidR="00F67ADF" w:rsidRDefault="00F67ADF" w:rsidP="00F67AD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24F9C68A" w14:textId="77777777" w:rsidR="00F67ADF" w:rsidRDefault="00F67ADF" w:rsidP="00F67ADF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1D4272FA" w14:textId="77777777" w:rsidR="00F67ADF" w:rsidRDefault="00F67ADF" w:rsidP="00F67ADF">
      <w:pPr>
        <w:pStyle w:val="PL"/>
      </w:pPr>
    </w:p>
    <w:p w14:paraId="1941A84E" w14:textId="77777777" w:rsidR="00F67ADF" w:rsidRDefault="00F67ADF" w:rsidP="00F67ADF">
      <w:pPr>
        <w:pStyle w:val="PL"/>
      </w:pPr>
    </w:p>
    <w:p w14:paraId="06E276C1" w14:textId="77777777" w:rsidR="00F67ADF" w:rsidRDefault="00F67ADF" w:rsidP="00F67ADF">
      <w:pPr>
        <w:pStyle w:val="PL"/>
      </w:pPr>
      <w:r>
        <w:t>#-------- Definition of concrete IOCs --------------------------------------------</w:t>
      </w:r>
    </w:p>
    <w:p w14:paraId="38F2895B" w14:textId="77777777" w:rsidR="00F67ADF" w:rsidRDefault="00F67ADF" w:rsidP="00F67ADF">
      <w:pPr>
        <w:pStyle w:val="PL"/>
      </w:pPr>
    </w:p>
    <w:p w14:paraId="4B8C2739" w14:textId="77777777" w:rsidR="00F67ADF" w:rsidRDefault="00F67ADF" w:rsidP="00F67ADF">
      <w:pPr>
        <w:pStyle w:val="PL"/>
      </w:pPr>
      <w:r>
        <w:t xml:space="preserve">    MnS:</w:t>
      </w:r>
    </w:p>
    <w:p w14:paraId="5AC99444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249D763" w14:textId="77777777" w:rsidR="00F67ADF" w:rsidRDefault="00F67ADF" w:rsidP="00F67ADF">
      <w:pPr>
        <w:pStyle w:val="PL"/>
      </w:pPr>
      <w:r>
        <w:t xml:space="preserve">        - type: object</w:t>
      </w:r>
    </w:p>
    <w:p w14:paraId="65D8ACE8" w14:textId="77777777" w:rsidR="00F67ADF" w:rsidRDefault="00F67ADF" w:rsidP="00F67ADF">
      <w:pPr>
        <w:pStyle w:val="PL"/>
      </w:pPr>
      <w:r>
        <w:t xml:space="preserve">          properties:</w:t>
      </w:r>
    </w:p>
    <w:p w14:paraId="446E261C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0B8EB3E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1259904" w14:textId="77777777" w:rsidR="00F67ADF" w:rsidRDefault="00F67ADF" w:rsidP="00F67ADF">
      <w:pPr>
        <w:pStyle w:val="PL"/>
      </w:pPr>
      <w:r>
        <w:t xml:space="preserve">        - type: object</w:t>
      </w:r>
    </w:p>
    <w:p w14:paraId="7A6C1314" w14:textId="77777777" w:rsidR="00F67ADF" w:rsidRDefault="00F67ADF" w:rsidP="00F67ADF">
      <w:pPr>
        <w:pStyle w:val="PL"/>
      </w:pPr>
      <w:r>
        <w:t xml:space="preserve">          properties:</w:t>
      </w:r>
    </w:p>
    <w:p w14:paraId="1F24E44C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556FF2A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5587DA01" w14:textId="77777777" w:rsidR="00F67ADF" w:rsidRDefault="00F67ADF" w:rsidP="00F67ADF">
      <w:pPr>
        <w:pStyle w:val="PL"/>
      </w:pPr>
    </w:p>
    <w:p w14:paraId="57C339D8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78EF95E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018C8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D79CB60" w14:textId="77777777" w:rsidR="00F67ADF" w:rsidRDefault="00F67ADF" w:rsidP="00F67ADF">
      <w:pPr>
        <w:pStyle w:val="PL"/>
      </w:pPr>
      <w:r>
        <w:t xml:space="preserve">        - type: object</w:t>
      </w:r>
    </w:p>
    <w:p w14:paraId="347BE6A9" w14:textId="77777777" w:rsidR="00F67ADF" w:rsidRDefault="00F67ADF" w:rsidP="00F67ADF">
      <w:pPr>
        <w:pStyle w:val="PL"/>
      </w:pPr>
      <w:r>
        <w:t xml:space="preserve">          properties:</w:t>
      </w:r>
    </w:p>
    <w:p w14:paraId="104CB17F" w14:textId="77777777" w:rsidR="00F67ADF" w:rsidRDefault="00F67ADF" w:rsidP="00F67ADF">
      <w:pPr>
        <w:pStyle w:val="PL"/>
      </w:pPr>
      <w:r>
        <w:t xml:space="preserve">            attributes:</w:t>
      </w:r>
    </w:p>
    <w:p w14:paraId="69420F47" w14:textId="77777777" w:rsidR="00F67ADF" w:rsidRDefault="00F67ADF" w:rsidP="00F67ADF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26511533" w14:textId="77777777" w:rsidR="00F67ADF" w:rsidRDefault="00F67ADF" w:rsidP="00F67ADF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FA7096A" w14:textId="77777777" w:rsidR="00F67ADF" w:rsidRDefault="00F67ADF" w:rsidP="00F67ADF">
      <w:pPr>
        <w:pStyle w:val="PL"/>
      </w:pPr>
      <w:r>
        <w:t xml:space="preserve">        - type: object</w:t>
      </w:r>
    </w:p>
    <w:p w14:paraId="1620F0B7" w14:textId="77777777" w:rsidR="00F67ADF" w:rsidRDefault="00F67ADF" w:rsidP="00F67ADF">
      <w:pPr>
        <w:pStyle w:val="PL"/>
      </w:pPr>
      <w:r>
        <w:t xml:space="preserve">          properties:</w:t>
      </w:r>
    </w:p>
    <w:p w14:paraId="08BF61B8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1147D07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A0D3D5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8F67370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51B78B3E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0965B786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1E3E35AC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539DBE7B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65A15AF5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7A2B66E1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6E16CBEF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7B9A75F3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6FABDB4B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2F08BB5E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7D08C70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54C78AF7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062B0DA9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3CB7BD66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6FE9C3F3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760F2F92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3FA0DC44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192EE9A8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37C69A6A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591E99D1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05FFC171" w14:textId="77777777" w:rsidR="00F67ADF" w:rsidRDefault="00F67ADF" w:rsidP="00F67ADF">
      <w:pPr>
        <w:pStyle w:val="PL"/>
      </w:pPr>
      <w:r>
        <w:lastRenderedPageBreak/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3FACCFB6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3A953C7" w14:textId="77777777" w:rsidR="00F67ADF" w:rsidRDefault="00F67ADF" w:rsidP="00F67ADF">
      <w:pPr>
        <w:pStyle w:val="PL"/>
      </w:pPr>
      <w:r>
        <w:t xml:space="preserve">            Configurable5QISet:</w:t>
      </w:r>
    </w:p>
    <w:p w14:paraId="71FFF140" w14:textId="77777777" w:rsidR="00F67ADF" w:rsidRDefault="00F67ADF" w:rsidP="00F67ADF">
      <w:pPr>
        <w:pStyle w:val="PL"/>
      </w:pPr>
      <w:r>
        <w:t xml:space="preserve">              $ref: 'TS28541_5GcNrm.yaml#/components/schemas/Configurable5QISet-Multiple'</w:t>
      </w:r>
    </w:p>
    <w:p w14:paraId="02D71D0A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RimRSGlobal</w:t>
      </w:r>
      <w:proofErr w:type="spellEnd"/>
      <w:r>
        <w:t>:</w:t>
      </w:r>
    </w:p>
    <w:p w14:paraId="1181B49E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RimRSGlobal</w:t>
      </w:r>
      <w:proofErr w:type="spellEnd"/>
      <w:r>
        <w:t>-Single'</w:t>
      </w:r>
    </w:p>
    <w:p w14:paraId="37FADCC8" w14:textId="77777777" w:rsidR="00F67ADF" w:rsidRDefault="00F67ADF" w:rsidP="00F67ADF">
      <w:pPr>
        <w:pStyle w:val="PL"/>
      </w:pPr>
      <w:r>
        <w:t xml:space="preserve">            Dynamic5QISet:</w:t>
      </w:r>
    </w:p>
    <w:p w14:paraId="2DF4A4CC" w14:textId="77777777" w:rsidR="00F67ADF" w:rsidRDefault="00F67ADF" w:rsidP="00F67ADF">
      <w:pPr>
        <w:pStyle w:val="PL"/>
      </w:pPr>
      <w:r>
        <w:t xml:space="preserve">              $ref: 'TS28541_5GcNrm.yaml#/components/schemas/Dynamic5QISet-Multiple'</w:t>
      </w:r>
    </w:p>
    <w:p w14:paraId="1D62EC2B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CCOFunction</w:t>
      </w:r>
      <w:proofErr w:type="spellEnd"/>
      <w:r>
        <w:t>:</w:t>
      </w:r>
    </w:p>
    <w:p w14:paraId="770B0117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CCOFunction</w:t>
      </w:r>
      <w:proofErr w:type="spellEnd"/>
      <w:r>
        <w:t>-Single'</w:t>
      </w:r>
    </w:p>
    <w:p w14:paraId="7C35B687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33A85DE4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26CF9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4F7A76E" w14:textId="77777777" w:rsidR="00F67ADF" w:rsidRDefault="00F67ADF" w:rsidP="00F67ADF">
      <w:pPr>
        <w:pStyle w:val="PL"/>
      </w:pPr>
      <w:r>
        <w:t xml:space="preserve">        - type: object</w:t>
      </w:r>
    </w:p>
    <w:p w14:paraId="1BDF084C" w14:textId="77777777" w:rsidR="00F67ADF" w:rsidRDefault="00F67ADF" w:rsidP="00F67ADF">
      <w:pPr>
        <w:pStyle w:val="PL"/>
      </w:pPr>
      <w:r>
        <w:t xml:space="preserve">          properties:</w:t>
      </w:r>
    </w:p>
    <w:p w14:paraId="564DFD36" w14:textId="77777777" w:rsidR="00F67ADF" w:rsidRDefault="00F67ADF" w:rsidP="00F67ADF">
      <w:pPr>
        <w:pStyle w:val="PL"/>
      </w:pPr>
      <w:r>
        <w:t xml:space="preserve">            attributes:</w:t>
      </w:r>
    </w:p>
    <w:p w14:paraId="08F7E3E7" w14:textId="77777777" w:rsidR="00F67ADF" w:rsidRDefault="00F67ADF" w:rsidP="00F67ADF">
      <w:pPr>
        <w:pStyle w:val="PL"/>
      </w:pPr>
      <w:r>
        <w:t xml:space="preserve">              $ref: 'TS28623_GenericNrm.yaml#/components/schemas/ManagedElement-Attr'</w:t>
      </w:r>
    </w:p>
    <w:p w14:paraId="28EEBBE2" w14:textId="77777777" w:rsidR="00F67ADF" w:rsidRDefault="00F67ADF" w:rsidP="00F67ADF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69AA91F5" w14:textId="77777777" w:rsidR="00F67ADF" w:rsidRDefault="00F67ADF" w:rsidP="00F67ADF">
      <w:pPr>
        <w:pStyle w:val="PL"/>
      </w:pPr>
      <w:r>
        <w:t xml:space="preserve">        - type: object</w:t>
      </w:r>
    </w:p>
    <w:p w14:paraId="4FAE616F" w14:textId="77777777" w:rsidR="00F67ADF" w:rsidRDefault="00F67ADF" w:rsidP="00F67ADF">
      <w:pPr>
        <w:pStyle w:val="PL"/>
      </w:pPr>
      <w:r>
        <w:t xml:space="preserve">          properties:</w:t>
      </w:r>
    </w:p>
    <w:p w14:paraId="6FDCBBB5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14:paraId="021A0D89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3C86012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14:paraId="7BE65050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4DA41189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14:paraId="2A419401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30D7BF09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5FC8797C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28E9733F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1EF712A1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07925CB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14FAC09B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72BBA6AA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23F5B5FB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24531927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22F8C523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3CAF8CA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35B2F02E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2CB4D99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310B8D1B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23312132" w14:textId="77777777" w:rsidR="00F67ADF" w:rsidRDefault="00F67ADF" w:rsidP="00F67ADF">
      <w:pPr>
        <w:pStyle w:val="PL"/>
      </w:pPr>
      <w:r>
        <w:t xml:space="preserve">            Configurable5QISet:</w:t>
      </w:r>
    </w:p>
    <w:p w14:paraId="2ED35395" w14:textId="77777777" w:rsidR="00F67ADF" w:rsidRDefault="00F67ADF" w:rsidP="00F67ADF">
      <w:pPr>
        <w:pStyle w:val="PL"/>
      </w:pPr>
      <w:r>
        <w:t xml:space="preserve">              $ref: 'TS28541_5GcNrm.yaml#/components/schemas/Configurable5QISet-Multiple'</w:t>
      </w:r>
    </w:p>
    <w:p w14:paraId="7C3A3B7D" w14:textId="77777777" w:rsidR="00F67ADF" w:rsidRDefault="00F67ADF" w:rsidP="00F67ADF">
      <w:pPr>
        <w:pStyle w:val="PL"/>
      </w:pPr>
      <w:r>
        <w:t xml:space="preserve">            Dynamic5QISet:</w:t>
      </w:r>
    </w:p>
    <w:p w14:paraId="61092BBC" w14:textId="77777777" w:rsidR="00F67ADF" w:rsidRDefault="00F67ADF" w:rsidP="00F67ADF">
      <w:pPr>
        <w:pStyle w:val="PL"/>
      </w:pPr>
      <w:r>
        <w:t xml:space="preserve">              $ref: 'TS28541_5GcNrm.yaml#/components/schemas/Dynamic5QISet-Multiple'</w:t>
      </w:r>
    </w:p>
    <w:p w14:paraId="37DFB8EB" w14:textId="77777777" w:rsidR="00F67ADF" w:rsidRDefault="00F67ADF" w:rsidP="00F67ADF">
      <w:pPr>
        <w:pStyle w:val="PL"/>
      </w:pPr>
    </w:p>
    <w:p w14:paraId="1CC5DF3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6E123F7D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1A82D0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D194EB1" w14:textId="77777777" w:rsidR="00F67ADF" w:rsidRDefault="00F67ADF" w:rsidP="00F67ADF">
      <w:pPr>
        <w:pStyle w:val="PL"/>
      </w:pPr>
      <w:r>
        <w:t xml:space="preserve">        - type: object</w:t>
      </w:r>
    </w:p>
    <w:p w14:paraId="1EEC89B6" w14:textId="77777777" w:rsidR="00F67ADF" w:rsidRDefault="00F67ADF" w:rsidP="00F67ADF">
      <w:pPr>
        <w:pStyle w:val="PL"/>
      </w:pPr>
      <w:r>
        <w:t xml:space="preserve">          properties:</w:t>
      </w:r>
    </w:p>
    <w:p w14:paraId="736BC170" w14:textId="77777777" w:rsidR="00F67ADF" w:rsidRDefault="00F67ADF" w:rsidP="00F67ADF">
      <w:pPr>
        <w:pStyle w:val="PL"/>
      </w:pPr>
      <w:r>
        <w:t xml:space="preserve">            attributes:</w:t>
      </w:r>
    </w:p>
    <w:p w14:paraId="07E8D9FB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FF2211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8CA9C45" w14:textId="77777777" w:rsidR="00F67ADF" w:rsidRDefault="00F67ADF" w:rsidP="00F67ADF">
      <w:pPr>
        <w:pStyle w:val="PL"/>
      </w:pPr>
      <w:r>
        <w:t xml:space="preserve">                - type: object</w:t>
      </w:r>
    </w:p>
    <w:p w14:paraId="0FDA08D1" w14:textId="77777777" w:rsidR="00F67ADF" w:rsidRDefault="00F67ADF" w:rsidP="00F67ADF">
      <w:pPr>
        <w:pStyle w:val="PL"/>
      </w:pPr>
      <w:r>
        <w:t xml:space="preserve">                  properties:</w:t>
      </w:r>
    </w:p>
    <w:p w14:paraId="3A90F63E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66438AD4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4831CCD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398C4E8A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56ADD65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66043851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AF1798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CD024C8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481FE65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0AD4A812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1B4075CF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2F453AE" w14:textId="77777777" w:rsidR="00F67ADF" w:rsidRDefault="00F67ADF" w:rsidP="00F67ADF">
      <w:pPr>
        <w:pStyle w:val="PL"/>
      </w:pPr>
      <w:r>
        <w:t xml:space="preserve">        - type: object</w:t>
      </w:r>
    </w:p>
    <w:p w14:paraId="423AE6A5" w14:textId="77777777" w:rsidR="00F67ADF" w:rsidRDefault="00F67ADF" w:rsidP="00F67ADF">
      <w:pPr>
        <w:pStyle w:val="PL"/>
      </w:pPr>
      <w:r>
        <w:t xml:space="preserve">          properties:</w:t>
      </w:r>
    </w:p>
    <w:p w14:paraId="68AF16C4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20093A57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1D0FECFB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070316B4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1C8AAFBD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0F84AFEB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705D7E1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4DBA5F1E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01DFCF01" w14:textId="77777777" w:rsidR="00F67ADF" w:rsidRDefault="00F67ADF" w:rsidP="00F67ADF">
      <w:pPr>
        <w:pStyle w:val="PL"/>
      </w:pPr>
      <w:r>
        <w:t xml:space="preserve">            EP_F1C:</w:t>
      </w:r>
    </w:p>
    <w:p w14:paraId="02150952" w14:textId="77777777" w:rsidR="00F67ADF" w:rsidRDefault="00F67ADF" w:rsidP="00F67ADF">
      <w:pPr>
        <w:pStyle w:val="PL"/>
      </w:pPr>
      <w:r>
        <w:t xml:space="preserve">              $ref: '#/components/schemas/EP_F1C-Single'</w:t>
      </w:r>
    </w:p>
    <w:p w14:paraId="7C134BDB" w14:textId="77777777" w:rsidR="00F67ADF" w:rsidRDefault="00F67ADF" w:rsidP="00F67ADF">
      <w:pPr>
        <w:pStyle w:val="PL"/>
      </w:pPr>
      <w:r>
        <w:lastRenderedPageBreak/>
        <w:t xml:space="preserve">            EP_F1U:</w:t>
      </w:r>
    </w:p>
    <w:p w14:paraId="0B5202D3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644304A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7A15AC97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2C8B12B8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OperatorDU</w:t>
      </w:r>
      <w:proofErr w:type="spellEnd"/>
      <w:r>
        <w:t>:</w:t>
      </w:r>
    </w:p>
    <w:p w14:paraId="6E59EC0A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OperatorDu</w:t>
      </w:r>
      <w:proofErr w:type="spellEnd"/>
      <w:r>
        <w:t xml:space="preserve">-Multiple'   </w:t>
      </w:r>
    </w:p>
    <w:p w14:paraId="0AC13B9D" w14:textId="77777777" w:rsidR="00F67ADF" w:rsidRDefault="00F67ADF" w:rsidP="00F67ADF">
      <w:pPr>
        <w:pStyle w:val="PL"/>
      </w:pPr>
    </w:p>
    <w:p w14:paraId="3218B2CE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-Single:</w:t>
      </w:r>
    </w:p>
    <w:p w14:paraId="78904839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2FA62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906BC61" w14:textId="77777777" w:rsidR="00F67ADF" w:rsidRDefault="00F67ADF" w:rsidP="00F67ADF">
      <w:pPr>
        <w:pStyle w:val="PL"/>
      </w:pPr>
      <w:r>
        <w:t xml:space="preserve">        - type: object</w:t>
      </w:r>
    </w:p>
    <w:p w14:paraId="62759945" w14:textId="77777777" w:rsidR="00F67ADF" w:rsidRDefault="00F67ADF" w:rsidP="00F67ADF">
      <w:pPr>
        <w:pStyle w:val="PL"/>
      </w:pPr>
      <w:r>
        <w:t xml:space="preserve">          properties:</w:t>
      </w:r>
    </w:p>
    <w:p w14:paraId="5485E99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gnbId</w:t>
      </w:r>
      <w:proofErr w:type="spellEnd"/>
      <w:r>
        <w:t>:</w:t>
      </w:r>
    </w:p>
    <w:p w14:paraId="305E6965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GnbId</w:t>
      </w:r>
      <w:proofErr w:type="spellEnd"/>
      <w:r>
        <w:t>'</w:t>
      </w:r>
    </w:p>
    <w:p w14:paraId="30FE1BFD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gnbIdLength</w:t>
      </w:r>
      <w:proofErr w:type="spellEnd"/>
      <w:r>
        <w:t>:</w:t>
      </w:r>
    </w:p>
    <w:p w14:paraId="1F8479A7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GnbIdLength</w:t>
      </w:r>
      <w:proofErr w:type="spellEnd"/>
      <w:r>
        <w:t>'</w:t>
      </w:r>
    </w:p>
    <w:p w14:paraId="383BACBF" w14:textId="77777777" w:rsidR="00F67ADF" w:rsidRDefault="00F67ADF" w:rsidP="00F67ADF">
      <w:pPr>
        <w:pStyle w:val="PL"/>
      </w:pPr>
      <w:r>
        <w:t xml:space="preserve">        - type: object</w:t>
      </w:r>
    </w:p>
    <w:p w14:paraId="645EF440" w14:textId="77777777" w:rsidR="00F67ADF" w:rsidRDefault="00F67ADF" w:rsidP="00F67ADF">
      <w:pPr>
        <w:pStyle w:val="PL"/>
      </w:pPr>
      <w:r>
        <w:t xml:space="preserve">          properties:</w:t>
      </w:r>
    </w:p>
    <w:p w14:paraId="29CD256D" w14:textId="77777777" w:rsidR="00F67ADF" w:rsidRDefault="00F67ADF" w:rsidP="00F67ADF">
      <w:pPr>
        <w:pStyle w:val="PL"/>
      </w:pPr>
      <w:r>
        <w:t xml:space="preserve">            EP_F1C:</w:t>
      </w:r>
    </w:p>
    <w:p w14:paraId="3E2188D6" w14:textId="77777777" w:rsidR="00F67ADF" w:rsidRDefault="00F67ADF" w:rsidP="00F67ADF">
      <w:pPr>
        <w:pStyle w:val="PL"/>
      </w:pPr>
      <w:r>
        <w:t xml:space="preserve">              $ref: '#/components/schemas/EP_F1C-Single'</w:t>
      </w:r>
    </w:p>
    <w:p w14:paraId="278B4319" w14:textId="77777777" w:rsidR="00F67ADF" w:rsidRDefault="00F67ADF" w:rsidP="00F67ADF">
      <w:pPr>
        <w:pStyle w:val="PL"/>
      </w:pPr>
      <w:r>
        <w:t xml:space="preserve">            EP_F1U:</w:t>
      </w:r>
    </w:p>
    <w:p w14:paraId="2499E941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3F962DEB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NrOperatorCellDu</w:t>
      </w:r>
      <w:proofErr w:type="spellEnd"/>
      <w:r>
        <w:t>:</w:t>
      </w:r>
    </w:p>
    <w:p w14:paraId="7F6C58E6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NrOperatorCellDu</w:t>
      </w:r>
      <w:proofErr w:type="spellEnd"/>
      <w:r>
        <w:t xml:space="preserve">-Multiple'              </w:t>
      </w:r>
    </w:p>
    <w:p w14:paraId="7A9B6929" w14:textId="77777777" w:rsidR="00F67ADF" w:rsidRDefault="00F67ADF" w:rsidP="00F67ADF">
      <w:pPr>
        <w:pStyle w:val="PL"/>
      </w:pPr>
    </w:p>
    <w:p w14:paraId="371E429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1EEDFFC4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79B24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6BA4BB3" w14:textId="77777777" w:rsidR="00F67ADF" w:rsidRDefault="00F67ADF" w:rsidP="00F67ADF">
      <w:pPr>
        <w:pStyle w:val="PL"/>
      </w:pPr>
      <w:r>
        <w:t xml:space="preserve">        - type: object</w:t>
      </w:r>
    </w:p>
    <w:p w14:paraId="63F70B69" w14:textId="77777777" w:rsidR="00F67ADF" w:rsidRDefault="00F67ADF" w:rsidP="00F67ADF">
      <w:pPr>
        <w:pStyle w:val="PL"/>
      </w:pPr>
      <w:r>
        <w:t xml:space="preserve">          properties:</w:t>
      </w:r>
    </w:p>
    <w:p w14:paraId="177D9EE0" w14:textId="77777777" w:rsidR="00F67ADF" w:rsidRDefault="00F67ADF" w:rsidP="00F67ADF">
      <w:pPr>
        <w:pStyle w:val="PL"/>
      </w:pPr>
      <w:r>
        <w:t xml:space="preserve">            attributes:</w:t>
      </w:r>
    </w:p>
    <w:p w14:paraId="4944C826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BF2C4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37135F4A" w14:textId="77777777" w:rsidR="00F67ADF" w:rsidRDefault="00F67ADF" w:rsidP="00F67ADF">
      <w:pPr>
        <w:pStyle w:val="PL"/>
      </w:pPr>
      <w:r>
        <w:t xml:space="preserve">                - type: object</w:t>
      </w:r>
    </w:p>
    <w:p w14:paraId="7D3B6123" w14:textId="77777777" w:rsidR="00F67ADF" w:rsidRDefault="00F67ADF" w:rsidP="00F67ADF">
      <w:pPr>
        <w:pStyle w:val="PL"/>
      </w:pPr>
      <w:r>
        <w:t xml:space="preserve">                  properties:</w:t>
      </w:r>
    </w:p>
    <w:p w14:paraId="6A0A71F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2DC26965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65213AC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65C9680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7AA7C2E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10EC2DBF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4FA3C38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8916617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D065BD7" w14:textId="77777777" w:rsidR="00F67ADF" w:rsidRDefault="00F67ADF" w:rsidP="00F67ADF">
      <w:pPr>
        <w:pStyle w:val="PL"/>
      </w:pPr>
      <w:r>
        <w:t xml:space="preserve">                    configurable5QISetRef:</w:t>
      </w:r>
    </w:p>
    <w:p w14:paraId="57FE3EFD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FC361BA" w14:textId="77777777" w:rsidR="00F67ADF" w:rsidRDefault="00F67ADF" w:rsidP="00F67ADF">
      <w:pPr>
        <w:pStyle w:val="PL"/>
      </w:pPr>
      <w:r>
        <w:t xml:space="preserve">                    dynamic5QISetRef:</w:t>
      </w:r>
    </w:p>
    <w:p w14:paraId="1588F30A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1E091A3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F3FED3C" w14:textId="77777777" w:rsidR="00F67ADF" w:rsidRDefault="00F67ADF" w:rsidP="00F67ADF">
      <w:pPr>
        <w:pStyle w:val="PL"/>
      </w:pPr>
      <w:r>
        <w:t xml:space="preserve">        - type: object</w:t>
      </w:r>
    </w:p>
    <w:p w14:paraId="327CFA87" w14:textId="77777777" w:rsidR="00F67ADF" w:rsidRDefault="00F67ADF" w:rsidP="00F67ADF">
      <w:pPr>
        <w:pStyle w:val="PL"/>
      </w:pPr>
      <w:r>
        <w:t xml:space="preserve">          properties:</w:t>
      </w:r>
    </w:p>
    <w:p w14:paraId="7FA3DDD0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4C816D6C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1C4FA1A0" w14:textId="77777777" w:rsidR="00F67ADF" w:rsidRDefault="00F67ADF" w:rsidP="00F67ADF">
      <w:pPr>
        <w:pStyle w:val="PL"/>
      </w:pPr>
      <w:r>
        <w:t xml:space="preserve">            EP_E1:</w:t>
      </w:r>
    </w:p>
    <w:p w14:paraId="35F8455A" w14:textId="77777777" w:rsidR="00F67ADF" w:rsidRDefault="00F67ADF" w:rsidP="00F67ADF">
      <w:pPr>
        <w:pStyle w:val="PL"/>
      </w:pPr>
      <w:r>
        <w:t xml:space="preserve">              $ref: '#/components/schemas/EP_E1-Single'</w:t>
      </w:r>
    </w:p>
    <w:p w14:paraId="10895973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00395CC2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33A838FF" w14:textId="77777777" w:rsidR="00F67ADF" w:rsidRDefault="00F67ADF" w:rsidP="00F67ADF">
      <w:pPr>
        <w:pStyle w:val="PL"/>
      </w:pPr>
      <w:r>
        <w:t xml:space="preserve">            EP_F1U:</w:t>
      </w:r>
    </w:p>
    <w:p w14:paraId="579F6328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18ABD990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13C62F99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351CC298" w14:textId="77777777" w:rsidR="00F67ADF" w:rsidRDefault="00F67ADF" w:rsidP="00F67ADF">
      <w:pPr>
        <w:pStyle w:val="PL"/>
      </w:pPr>
      <w:r>
        <w:t xml:space="preserve">            EP_X2U:</w:t>
      </w:r>
    </w:p>
    <w:p w14:paraId="2B621C09" w14:textId="77777777" w:rsidR="00F67ADF" w:rsidRDefault="00F67ADF" w:rsidP="00F67ADF">
      <w:pPr>
        <w:pStyle w:val="PL"/>
      </w:pPr>
      <w:r>
        <w:t xml:space="preserve">              $ref: '#/components/schemas/EP_X2U-Multiple'</w:t>
      </w:r>
    </w:p>
    <w:p w14:paraId="6DDA3E70" w14:textId="77777777" w:rsidR="00F67ADF" w:rsidRDefault="00F67ADF" w:rsidP="00F67ADF">
      <w:pPr>
        <w:pStyle w:val="PL"/>
      </w:pPr>
      <w:r>
        <w:t xml:space="preserve">            EP_S1U:</w:t>
      </w:r>
    </w:p>
    <w:p w14:paraId="689A3F3A" w14:textId="77777777" w:rsidR="00F67ADF" w:rsidRDefault="00F67ADF" w:rsidP="00F67ADF">
      <w:pPr>
        <w:pStyle w:val="PL"/>
      </w:pPr>
      <w:r>
        <w:t xml:space="preserve">              $ref: '#/components/schemas/EP_S1U-Multiple'</w:t>
      </w:r>
    </w:p>
    <w:p w14:paraId="00788DA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2BE01E7C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FE3F75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7D54AA0" w14:textId="77777777" w:rsidR="00F67ADF" w:rsidRDefault="00F67ADF" w:rsidP="00F67ADF">
      <w:pPr>
        <w:pStyle w:val="PL"/>
      </w:pPr>
      <w:r>
        <w:t xml:space="preserve">        - type: object</w:t>
      </w:r>
    </w:p>
    <w:p w14:paraId="7C9CB97B" w14:textId="77777777" w:rsidR="00F67ADF" w:rsidRDefault="00F67ADF" w:rsidP="00F67ADF">
      <w:pPr>
        <w:pStyle w:val="PL"/>
      </w:pPr>
      <w:r>
        <w:t xml:space="preserve">          properties:</w:t>
      </w:r>
    </w:p>
    <w:p w14:paraId="2384B053" w14:textId="77777777" w:rsidR="00F67ADF" w:rsidRDefault="00F67ADF" w:rsidP="00F67ADF">
      <w:pPr>
        <w:pStyle w:val="PL"/>
      </w:pPr>
      <w:r>
        <w:t xml:space="preserve">            attributes:</w:t>
      </w:r>
    </w:p>
    <w:p w14:paraId="346D37BF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005AD3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1A93295" w14:textId="77777777" w:rsidR="00F67ADF" w:rsidRDefault="00F67ADF" w:rsidP="00F67ADF">
      <w:pPr>
        <w:pStyle w:val="PL"/>
      </w:pPr>
      <w:r>
        <w:t xml:space="preserve">                - type: object</w:t>
      </w:r>
    </w:p>
    <w:p w14:paraId="0306677B" w14:textId="77777777" w:rsidR="00F67ADF" w:rsidRDefault="00F67ADF" w:rsidP="00F67ADF">
      <w:pPr>
        <w:pStyle w:val="PL"/>
      </w:pPr>
      <w:r>
        <w:t xml:space="preserve">                  properties:</w:t>
      </w:r>
    </w:p>
    <w:p w14:paraId="27BC9C2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9BF15B5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02B0783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700264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BC84A67" w14:textId="77777777" w:rsidR="00F67ADF" w:rsidRDefault="00F67ADF" w:rsidP="00F67ADF">
      <w:pPr>
        <w:pStyle w:val="PL"/>
      </w:pPr>
      <w:r>
        <w:lastRenderedPageBreak/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7DDB4A8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60C5FEB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26C9BA2D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3F82851" w14:textId="77777777" w:rsidR="00F67ADF" w:rsidRDefault="00F67ADF" w:rsidP="00F67ADF">
      <w:pPr>
        <w:pStyle w:val="PL"/>
      </w:pPr>
      <w:r>
        <w:t xml:space="preserve">                    x2BlockList:</w:t>
      </w:r>
    </w:p>
    <w:p w14:paraId="022F6859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6FC2C54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xnBlockList</w:t>
      </w:r>
      <w:proofErr w:type="spellEnd"/>
      <w:r>
        <w:t>:</w:t>
      </w:r>
    </w:p>
    <w:p w14:paraId="1E17B979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0F331EAB" w14:textId="77777777" w:rsidR="00F67ADF" w:rsidRDefault="00F67ADF" w:rsidP="00F67ADF">
      <w:pPr>
        <w:pStyle w:val="PL"/>
      </w:pPr>
      <w:r>
        <w:t xml:space="preserve">                    x2AllowList:</w:t>
      </w:r>
    </w:p>
    <w:p w14:paraId="372C3314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35B05F8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xnAllowList</w:t>
      </w:r>
      <w:proofErr w:type="spellEnd"/>
      <w:r>
        <w:t>:</w:t>
      </w:r>
    </w:p>
    <w:p w14:paraId="4A4CBE84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7D35A1F2" w14:textId="77777777" w:rsidR="00F67ADF" w:rsidRDefault="00F67ADF" w:rsidP="00F67ADF">
      <w:pPr>
        <w:pStyle w:val="PL"/>
      </w:pPr>
      <w:r>
        <w:t xml:space="preserve">                    x2HOBlackList:</w:t>
      </w:r>
    </w:p>
    <w:p w14:paraId="0D92B282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4FD6E6C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xnHOBlackList</w:t>
      </w:r>
      <w:proofErr w:type="spellEnd"/>
      <w:r>
        <w:t>:</w:t>
      </w:r>
    </w:p>
    <w:p w14:paraId="0260AAC1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518359A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14:paraId="3712FD3D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6E89E60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tceMappingInfoList</w:t>
      </w:r>
      <w:proofErr w:type="spellEnd"/>
      <w:r>
        <w:t>:</w:t>
      </w:r>
    </w:p>
    <w:p w14:paraId="3B4A5E5B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TceMappingInfoList</w:t>
      </w:r>
      <w:proofErr w:type="spellEnd"/>
      <w:r>
        <w:t>'</w:t>
      </w:r>
    </w:p>
    <w:p w14:paraId="2F128B5F" w14:textId="77777777" w:rsidR="00F67ADF" w:rsidRDefault="00F67ADF" w:rsidP="00F67ADF">
      <w:pPr>
        <w:pStyle w:val="PL"/>
      </w:pPr>
      <w:r>
        <w:t xml:space="preserve">                    configurable5QISetRef:</w:t>
      </w:r>
    </w:p>
    <w:p w14:paraId="75798BD5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2F65FCA" w14:textId="77777777" w:rsidR="00F67ADF" w:rsidRDefault="00F67ADF" w:rsidP="00F67ADF">
      <w:pPr>
        <w:pStyle w:val="PL"/>
      </w:pPr>
      <w:r>
        <w:t xml:space="preserve">                    dynamic5QISetRef:</w:t>
      </w:r>
    </w:p>
    <w:p w14:paraId="50C5BA7F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C908C7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dCHOControl</w:t>
      </w:r>
      <w:proofErr w:type="spellEnd"/>
      <w:r>
        <w:t>:</w:t>
      </w:r>
    </w:p>
    <w:p w14:paraId="606A0533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E56706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dDAPSHOControl</w:t>
      </w:r>
      <w:proofErr w:type="spellEnd"/>
      <w:r>
        <w:t>:</w:t>
      </w:r>
    </w:p>
    <w:p w14:paraId="352341CA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49FAD77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CCE61DC" w14:textId="77777777" w:rsidR="00F67ADF" w:rsidRDefault="00F67ADF" w:rsidP="00F67ADF">
      <w:pPr>
        <w:pStyle w:val="PL"/>
      </w:pPr>
      <w:r>
        <w:t xml:space="preserve">        - type: object</w:t>
      </w:r>
    </w:p>
    <w:p w14:paraId="348CEE2B" w14:textId="77777777" w:rsidR="00F67ADF" w:rsidRDefault="00F67ADF" w:rsidP="00F67ADF">
      <w:pPr>
        <w:pStyle w:val="PL"/>
      </w:pPr>
      <w:r>
        <w:t xml:space="preserve">          properties:</w:t>
      </w:r>
    </w:p>
    <w:p w14:paraId="1D99B8C5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2D522C8B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44839535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06FFDB63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2090233C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54A46619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41EDBADA" w14:textId="77777777" w:rsidR="00F67ADF" w:rsidRDefault="00F67ADF" w:rsidP="00F67ADF">
      <w:pPr>
        <w:pStyle w:val="PL"/>
      </w:pPr>
      <w:r>
        <w:t xml:space="preserve">            EP_E1:</w:t>
      </w:r>
    </w:p>
    <w:p w14:paraId="58261B01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48E6DF16" w14:textId="77777777" w:rsidR="00F67ADF" w:rsidRDefault="00F67ADF" w:rsidP="00F67ADF">
      <w:pPr>
        <w:pStyle w:val="PL"/>
      </w:pPr>
      <w:r>
        <w:t xml:space="preserve">            EP_F1C:</w:t>
      </w:r>
    </w:p>
    <w:p w14:paraId="5C093425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68225185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079E529B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5FD3BE60" w14:textId="77777777" w:rsidR="00F67ADF" w:rsidRDefault="00F67ADF" w:rsidP="00F67ADF">
      <w:pPr>
        <w:pStyle w:val="PL"/>
      </w:pPr>
      <w:r>
        <w:t xml:space="preserve">            EP_X2C:</w:t>
      </w:r>
    </w:p>
    <w:p w14:paraId="593B604F" w14:textId="77777777" w:rsidR="00F67ADF" w:rsidRDefault="00F67ADF" w:rsidP="00F67ADF">
      <w:pPr>
        <w:pStyle w:val="PL"/>
      </w:pPr>
      <w:r>
        <w:t xml:space="preserve">              $ref: '#/components/schemas/EP_X2C-Multiple'</w:t>
      </w:r>
    </w:p>
    <w:p w14:paraId="55EAA511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25CB6C5F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08094145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6619B5DA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03625879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6EE8B920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7112F00A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7E8FB3BA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69EEEFC3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NRNetwork</w:t>
      </w:r>
      <w:proofErr w:type="spellEnd"/>
      <w:r>
        <w:t>:</w:t>
      </w:r>
    </w:p>
    <w:p w14:paraId="0E70FC29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NRNetwork</w:t>
      </w:r>
      <w:proofErr w:type="spellEnd"/>
      <w:r>
        <w:t>-Single'</w:t>
      </w:r>
    </w:p>
    <w:p w14:paraId="1F866F16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EUtranNetwork</w:t>
      </w:r>
      <w:proofErr w:type="spellEnd"/>
      <w:r>
        <w:t xml:space="preserve">:  </w:t>
      </w:r>
    </w:p>
    <w:p w14:paraId="03606FB2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EUtraNetwork</w:t>
      </w:r>
      <w:proofErr w:type="spellEnd"/>
      <w:r>
        <w:t>-Single'</w:t>
      </w:r>
    </w:p>
    <w:p w14:paraId="78253673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14:paraId="46A6C706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72E04B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B781B5B" w14:textId="77777777" w:rsidR="00F67ADF" w:rsidRDefault="00F67ADF" w:rsidP="00F67ADF">
      <w:pPr>
        <w:pStyle w:val="PL"/>
      </w:pPr>
      <w:r>
        <w:t xml:space="preserve">        - type: object</w:t>
      </w:r>
    </w:p>
    <w:p w14:paraId="19BE25FD" w14:textId="77777777" w:rsidR="00F67ADF" w:rsidRDefault="00F67ADF" w:rsidP="00F67ADF">
      <w:pPr>
        <w:pStyle w:val="PL"/>
      </w:pPr>
      <w:r>
        <w:t xml:space="preserve">          properties:</w:t>
      </w:r>
    </w:p>
    <w:p w14:paraId="2EC409AB" w14:textId="77777777" w:rsidR="00F67ADF" w:rsidRDefault="00F67ADF" w:rsidP="00F67ADF">
      <w:pPr>
        <w:pStyle w:val="PL"/>
      </w:pPr>
      <w:r>
        <w:t xml:space="preserve">            attributes:</w:t>
      </w:r>
    </w:p>
    <w:p w14:paraId="31B3A5C9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EBE07E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B101EC3" w14:textId="77777777" w:rsidR="00F67ADF" w:rsidRDefault="00F67ADF" w:rsidP="00F67ADF">
      <w:pPr>
        <w:pStyle w:val="PL"/>
      </w:pPr>
      <w:r>
        <w:t xml:space="preserve">                - type: object</w:t>
      </w:r>
    </w:p>
    <w:p w14:paraId="5478E246" w14:textId="77777777" w:rsidR="00F67ADF" w:rsidRDefault="00F67ADF" w:rsidP="00F67ADF">
      <w:pPr>
        <w:pStyle w:val="PL"/>
      </w:pPr>
      <w:r>
        <w:t xml:space="preserve">                  properties:</w:t>
      </w:r>
    </w:p>
    <w:p w14:paraId="3C8D838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1BFC962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41A5A5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209CB6C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0CCDD11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4EDA430E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64B4DAC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1EF944E" w14:textId="77777777" w:rsidR="00F67ADF" w:rsidRDefault="00F67ADF" w:rsidP="00F67ADF">
      <w:pPr>
        <w:pStyle w:val="PL"/>
      </w:pPr>
      <w:r>
        <w:t xml:space="preserve">        - type: object</w:t>
      </w:r>
    </w:p>
    <w:p w14:paraId="4F193F7D" w14:textId="77777777" w:rsidR="00F67ADF" w:rsidRDefault="00F67ADF" w:rsidP="00F67ADF">
      <w:pPr>
        <w:pStyle w:val="PL"/>
      </w:pPr>
      <w:r>
        <w:t xml:space="preserve">          properties:</w:t>
      </w:r>
    </w:p>
    <w:p w14:paraId="16A57F5F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661414A2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2B6882BD" w14:textId="77777777" w:rsidR="00F67ADF" w:rsidRDefault="00F67ADF" w:rsidP="00F67ADF">
      <w:pPr>
        <w:pStyle w:val="PL"/>
      </w:pPr>
      <w:r>
        <w:lastRenderedPageBreak/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636C581C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4E7D2700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324E1C5E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79A3152A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006FF65B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624AAB8B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65A3CCF6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57FADA06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4D8AFE28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68452689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3FE44616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33619E8C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430C318F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45D6067A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3EC353C2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671005B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18279CD2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42B7DE22" w14:textId="77777777" w:rsidR="00F67ADF" w:rsidRDefault="00F67ADF" w:rsidP="00F67ADF">
      <w:pPr>
        <w:pStyle w:val="PL"/>
      </w:pPr>
    </w:p>
    <w:p w14:paraId="22D1A0E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5F15D278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3833A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E22D413" w14:textId="77777777" w:rsidR="00F67ADF" w:rsidRDefault="00F67ADF" w:rsidP="00F67ADF">
      <w:pPr>
        <w:pStyle w:val="PL"/>
      </w:pPr>
      <w:r>
        <w:t xml:space="preserve">        - type: object</w:t>
      </w:r>
    </w:p>
    <w:p w14:paraId="192EDC82" w14:textId="77777777" w:rsidR="00F67ADF" w:rsidRDefault="00F67ADF" w:rsidP="00F67ADF">
      <w:pPr>
        <w:pStyle w:val="PL"/>
      </w:pPr>
      <w:r>
        <w:t xml:space="preserve">          properties:</w:t>
      </w:r>
    </w:p>
    <w:p w14:paraId="35CE2797" w14:textId="77777777" w:rsidR="00F67ADF" w:rsidRDefault="00F67ADF" w:rsidP="00F67ADF">
      <w:pPr>
        <w:pStyle w:val="PL"/>
      </w:pPr>
      <w:r>
        <w:t xml:space="preserve">            attributes:</w:t>
      </w:r>
    </w:p>
    <w:p w14:paraId="40D1A6D2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F98D65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1B243FF" w14:textId="77777777" w:rsidR="00F67ADF" w:rsidRDefault="00F67ADF" w:rsidP="00F67ADF">
      <w:pPr>
        <w:pStyle w:val="PL"/>
      </w:pPr>
      <w:r>
        <w:t xml:space="preserve">                - type: object</w:t>
      </w:r>
    </w:p>
    <w:p w14:paraId="7EE73B1D" w14:textId="77777777" w:rsidR="00F67ADF" w:rsidRDefault="00F67ADF" w:rsidP="00F67ADF">
      <w:pPr>
        <w:pStyle w:val="PL"/>
      </w:pPr>
      <w:r>
        <w:t xml:space="preserve">                  properties:</w:t>
      </w:r>
    </w:p>
    <w:p w14:paraId="07D3D18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641AFE8A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7AA3D8A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ABCA8A2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329E40D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7C29766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DB03D8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4D349A3D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760DF33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0389C1D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66C9C63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npnIdentityList</w:t>
      </w:r>
      <w:proofErr w:type="spellEnd"/>
      <w:r>
        <w:t>:</w:t>
      </w:r>
    </w:p>
    <w:p w14:paraId="65C7443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NpnIdentityList</w:t>
      </w:r>
      <w:proofErr w:type="spellEnd"/>
      <w:r>
        <w:t>'</w:t>
      </w:r>
    </w:p>
    <w:p w14:paraId="288FD57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30FCB23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694C964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3A2D2C02" w14:textId="77777777" w:rsidR="00F67ADF" w:rsidRDefault="00F67ADF" w:rsidP="00F67ADF">
      <w:pPr>
        <w:pStyle w:val="PL"/>
      </w:pPr>
      <w:r>
        <w:t xml:space="preserve">                      $ref: 'TS28623_GenericNrm.yaml#/components/schemas/Tac'</w:t>
      </w:r>
    </w:p>
    <w:p w14:paraId="71FE0DE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3A678A0B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127940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5667783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7B800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4EEAEF7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5F1BC8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45D9D95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17399B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5ADD341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24F13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6B4672B1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8AAD4A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1CAC06B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E8A9FB5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71D9494" w14:textId="77777777" w:rsidR="00F67ADF" w:rsidRDefault="00F67ADF" w:rsidP="00F67ADF">
      <w:pPr>
        <w:pStyle w:val="PL"/>
      </w:pPr>
      <w:r>
        <w:t xml:space="preserve">                      maximum: 3279165</w:t>
      </w:r>
    </w:p>
    <w:p w14:paraId="44D9E9F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76F0F69A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15315E4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21FB2FE6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3C695D6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3131F464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479795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2330F6B8" w14:textId="77777777" w:rsidR="00F67ADF" w:rsidRDefault="00F67ADF" w:rsidP="00F67ADF">
      <w:pPr>
        <w:pStyle w:val="PL"/>
      </w:pPr>
      <w:r>
        <w:t xml:space="preserve">                      maximum: 159</w:t>
      </w:r>
    </w:p>
    <w:p w14:paraId="2875AAD7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4527C436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219F17B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6F5EC2D7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2165A4BF" w14:textId="77777777" w:rsidR="00F67ADF" w:rsidRDefault="00F67ADF" w:rsidP="00F67ADF">
      <w:pPr>
        <w:pStyle w:val="PL"/>
      </w:pPr>
      <w:r>
        <w:t xml:space="preserve">                      items:</w:t>
      </w:r>
    </w:p>
    <w:p w14:paraId="536E09EE" w14:textId="77777777" w:rsidR="00F67ADF" w:rsidRDefault="00F67ADF" w:rsidP="00F67ADF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F7FC16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232C8E3A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7F5904CF" w14:textId="77777777" w:rsidR="00F67ADF" w:rsidRDefault="00F67ADF" w:rsidP="00F67ADF">
      <w:pPr>
        <w:pStyle w:val="PL"/>
      </w:pPr>
      <w:r>
        <w:t xml:space="preserve">                      items:</w:t>
      </w:r>
    </w:p>
    <w:p w14:paraId="151A6CD1" w14:textId="77777777" w:rsidR="00F67ADF" w:rsidRDefault="00F67ADF" w:rsidP="00F67ADF">
      <w:pPr>
        <w:pStyle w:val="PL"/>
      </w:pPr>
      <w:r>
        <w:lastRenderedPageBreak/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1CD4BE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2BE54BFC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3E8D700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068CEC73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BDE30EE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0607E51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7EC79E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460D3E8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524901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66B8B46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6ED7210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6E3DB4D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04E8A1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7013ADC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DFE91F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6A31C50E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261A99E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47B4CBB8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DF829F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346E8D39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2C88DE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78B793A" w14:textId="77777777" w:rsidR="00F67ADF" w:rsidRDefault="00F67ADF" w:rsidP="00F67ADF">
      <w:pPr>
        <w:pStyle w:val="PL"/>
      </w:pPr>
      <w:r>
        <w:t xml:space="preserve">        - type: object</w:t>
      </w:r>
    </w:p>
    <w:p w14:paraId="5CB671F9" w14:textId="77777777" w:rsidR="00F67ADF" w:rsidRDefault="00F67ADF" w:rsidP="00F67ADF">
      <w:pPr>
        <w:pStyle w:val="PL"/>
      </w:pPr>
      <w:r>
        <w:t xml:space="preserve">          properties:</w:t>
      </w:r>
    </w:p>
    <w:p w14:paraId="5E3F375F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3A3C1027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2D447D70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378D004A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3750DF1D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348C3945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027DEED3" w14:textId="77777777" w:rsidR="00F67ADF" w:rsidRDefault="00F67ADF" w:rsidP="00F67ADF">
      <w:pPr>
        <w:pStyle w:val="PL"/>
      </w:pPr>
    </w:p>
    <w:p w14:paraId="343FD79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-Single:</w:t>
      </w:r>
    </w:p>
    <w:p w14:paraId="103D9106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F1584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9D3EE4F" w14:textId="77777777" w:rsidR="00F67ADF" w:rsidRDefault="00F67ADF" w:rsidP="00F67ADF">
      <w:pPr>
        <w:pStyle w:val="PL"/>
      </w:pPr>
      <w:r>
        <w:t xml:space="preserve">        - type: object</w:t>
      </w:r>
    </w:p>
    <w:p w14:paraId="326A4316" w14:textId="77777777" w:rsidR="00F67ADF" w:rsidRDefault="00F67ADF" w:rsidP="00F67ADF">
      <w:pPr>
        <w:pStyle w:val="PL"/>
      </w:pPr>
      <w:r>
        <w:t xml:space="preserve">          properties:</w:t>
      </w:r>
    </w:p>
    <w:p w14:paraId="319C7C88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cellLocalId</w:t>
      </w:r>
      <w:proofErr w:type="spellEnd"/>
      <w:r>
        <w:t>:</w:t>
      </w:r>
    </w:p>
    <w:p w14:paraId="5B624991" w14:textId="77777777" w:rsidR="00F67ADF" w:rsidRDefault="00F67ADF" w:rsidP="00F67ADF">
      <w:pPr>
        <w:pStyle w:val="PL"/>
      </w:pPr>
      <w:r>
        <w:t xml:space="preserve">              type: integer</w:t>
      </w:r>
    </w:p>
    <w:p w14:paraId="64AD298C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administrativeState</w:t>
      </w:r>
      <w:proofErr w:type="spellEnd"/>
      <w:r>
        <w:t>:</w:t>
      </w:r>
    </w:p>
    <w:p w14:paraId="621FD2F3" w14:textId="77777777" w:rsidR="00F67ADF" w:rsidRDefault="00F67ADF" w:rsidP="00F67ADF">
      <w:pPr>
        <w:pStyle w:val="PL"/>
      </w:pPr>
      <w:r>
        <w:t xml:space="preserve">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79EC8E1D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plmnInfoList</w:t>
      </w:r>
      <w:proofErr w:type="spellEnd"/>
      <w:r>
        <w:t>:</w:t>
      </w:r>
    </w:p>
    <w:p w14:paraId="0314E693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PlmnInfoList</w:t>
      </w:r>
      <w:proofErr w:type="spellEnd"/>
      <w:r>
        <w:t>'</w:t>
      </w:r>
    </w:p>
    <w:p w14:paraId="53DE4894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nrTac</w:t>
      </w:r>
      <w:proofErr w:type="spellEnd"/>
      <w:r>
        <w:t>:</w:t>
      </w:r>
    </w:p>
    <w:p w14:paraId="119331EF" w14:textId="77777777" w:rsidR="00F67ADF" w:rsidRDefault="00F67ADF" w:rsidP="00F67ADF">
      <w:pPr>
        <w:pStyle w:val="PL"/>
      </w:pPr>
      <w:r>
        <w:t xml:space="preserve">              $ref: 'TS28623_GenericNrm.yaml#/components/schemas/Tac'</w:t>
      </w:r>
    </w:p>
    <w:p w14:paraId="56EF51F9" w14:textId="77777777" w:rsidR="00F67ADF" w:rsidRDefault="00F67ADF" w:rsidP="00F67ADF">
      <w:pPr>
        <w:pStyle w:val="PL"/>
      </w:pPr>
    </w:p>
    <w:p w14:paraId="3628A77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50ADF459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83CBEE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7333BE2" w14:textId="77777777" w:rsidR="00F67ADF" w:rsidRDefault="00F67ADF" w:rsidP="00F67ADF">
      <w:pPr>
        <w:pStyle w:val="PL"/>
      </w:pPr>
      <w:r>
        <w:t xml:space="preserve">        - type: object</w:t>
      </w:r>
    </w:p>
    <w:p w14:paraId="738D1F72" w14:textId="77777777" w:rsidR="00F67ADF" w:rsidRDefault="00F67ADF" w:rsidP="00F67ADF">
      <w:pPr>
        <w:pStyle w:val="PL"/>
      </w:pPr>
      <w:r>
        <w:t xml:space="preserve">          properties:</w:t>
      </w:r>
    </w:p>
    <w:p w14:paraId="07FC4A29" w14:textId="77777777" w:rsidR="00F67ADF" w:rsidRDefault="00F67ADF" w:rsidP="00F67ADF">
      <w:pPr>
        <w:pStyle w:val="PL"/>
      </w:pPr>
      <w:r>
        <w:t xml:space="preserve">            attributes:</w:t>
      </w:r>
    </w:p>
    <w:p w14:paraId="74B5B02D" w14:textId="77777777" w:rsidR="00F67ADF" w:rsidRDefault="00F67ADF" w:rsidP="00F67ADF">
      <w:pPr>
        <w:pStyle w:val="PL"/>
      </w:pPr>
      <w:r>
        <w:t xml:space="preserve">                type: object</w:t>
      </w:r>
    </w:p>
    <w:p w14:paraId="7934B1C5" w14:textId="77777777" w:rsidR="00F67ADF" w:rsidRDefault="00F67ADF" w:rsidP="00F67ADF">
      <w:pPr>
        <w:pStyle w:val="PL"/>
      </w:pPr>
      <w:r>
        <w:t xml:space="preserve">                properties:</w:t>
      </w:r>
    </w:p>
    <w:p w14:paraId="7594C37B" w14:textId="77777777" w:rsidR="00F67ADF" w:rsidRDefault="00F67ADF" w:rsidP="00F67ADF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671C3BB2" w14:textId="77777777" w:rsidR="00F67ADF" w:rsidRDefault="00F67ADF" w:rsidP="00F67ADF">
      <w:pPr>
        <w:pStyle w:val="PL"/>
      </w:pPr>
      <w:r>
        <w:t xml:space="preserve">                    type: integer</w:t>
      </w:r>
    </w:p>
    <w:p w14:paraId="412AF8CD" w14:textId="77777777" w:rsidR="00F67ADF" w:rsidRDefault="00F67ADF" w:rsidP="00F67ADF">
      <w:pPr>
        <w:pStyle w:val="PL"/>
      </w:pPr>
      <w:r>
        <w:t xml:space="preserve">                    minimum: 0</w:t>
      </w:r>
    </w:p>
    <w:p w14:paraId="2897A1D9" w14:textId="77777777" w:rsidR="00F67ADF" w:rsidRDefault="00F67ADF" w:rsidP="00F67ADF">
      <w:pPr>
        <w:pStyle w:val="PL"/>
      </w:pPr>
      <w:r>
        <w:t xml:space="preserve">                    maximum: 3279165</w:t>
      </w:r>
    </w:p>
    <w:p w14:paraId="5C28BF59" w14:textId="77777777" w:rsidR="00F67ADF" w:rsidRDefault="00F67ADF" w:rsidP="00F67ADF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2241980B" w14:textId="77777777" w:rsidR="00F67ADF" w:rsidRDefault="00F67ADF" w:rsidP="00F67ADF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4972A840" w14:textId="77777777" w:rsidR="00F67ADF" w:rsidRDefault="00F67ADF" w:rsidP="00F67ADF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4EAD7950" w14:textId="77777777" w:rsidR="00F67ADF" w:rsidRDefault="00F67ADF" w:rsidP="00F67ADF">
      <w:pPr>
        <w:pStyle w:val="PL"/>
      </w:pPr>
      <w:r>
        <w:t xml:space="preserve">                    type: integer</w:t>
      </w:r>
    </w:p>
    <w:p w14:paraId="7013D8A3" w14:textId="77777777" w:rsidR="00F67ADF" w:rsidRDefault="00F67ADF" w:rsidP="00F67ADF">
      <w:pPr>
        <w:pStyle w:val="PL"/>
      </w:pPr>
      <w:r>
        <w:t xml:space="preserve">                    minimum: 1</w:t>
      </w:r>
    </w:p>
    <w:p w14:paraId="446AD89B" w14:textId="77777777" w:rsidR="00F67ADF" w:rsidRDefault="00F67ADF" w:rsidP="00F67ADF">
      <w:pPr>
        <w:pStyle w:val="PL"/>
      </w:pPr>
      <w:r>
        <w:t xml:space="preserve">                    maximum: 256</w:t>
      </w:r>
    </w:p>
    <w:p w14:paraId="520481A8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11EEF196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B6BC05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B57CBF4" w14:textId="77777777" w:rsidR="00F67ADF" w:rsidRDefault="00F67ADF" w:rsidP="00F67ADF">
      <w:pPr>
        <w:pStyle w:val="PL"/>
      </w:pPr>
      <w:r>
        <w:t xml:space="preserve">        - type: object</w:t>
      </w:r>
    </w:p>
    <w:p w14:paraId="72383C0F" w14:textId="77777777" w:rsidR="00F67ADF" w:rsidRDefault="00F67ADF" w:rsidP="00F67ADF">
      <w:pPr>
        <w:pStyle w:val="PL"/>
      </w:pPr>
      <w:r>
        <w:t xml:space="preserve">          properties:</w:t>
      </w:r>
    </w:p>
    <w:p w14:paraId="7265055B" w14:textId="77777777" w:rsidR="00F67ADF" w:rsidRDefault="00F67ADF" w:rsidP="00F67ADF">
      <w:pPr>
        <w:pStyle w:val="PL"/>
      </w:pPr>
      <w:r>
        <w:t xml:space="preserve">            attributes:</w:t>
      </w:r>
    </w:p>
    <w:p w14:paraId="288B6248" w14:textId="77777777" w:rsidR="00F67ADF" w:rsidRDefault="00F67ADF" w:rsidP="00F67ADF">
      <w:pPr>
        <w:pStyle w:val="PL"/>
      </w:pPr>
      <w:r>
        <w:t xml:space="preserve">              type: object</w:t>
      </w:r>
    </w:p>
    <w:p w14:paraId="06461F21" w14:textId="77777777" w:rsidR="00F67ADF" w:rsidRDefault="00F67ADF" w:rsidP="00F67ADF">
      <w:pPr>
        <w:pStyle w:val="PL"/>
      </w:pPr>
      <w:r>
        <w:t xml:space="preserve">              properties:</w:t>
      </w:r>
    </w:p>
    <w:p w14:paraId="4B24E697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61AF1222" w14:textId="77777777" w:rsidR="00F67ADF" w:rsidRDefault="00F67ADF" w:rsidP="00F67ADF">
      <w:pPr>
        <w:pStyle w:val="PL"/>
      </w:pPr>
      <w:r>
        <w:t xml:space="preserve">                  type: integer</w:t>
      </w:r>
    </w:p>
    <w:p w14:paraId="1457960B" w14:textId="77777777" w:rsidR="00F67ADF" w:rsidRDefault="00F67ADF" w:rsidP="00F67ADF">
      <w:pPr>
        <w:pStyle w:val="PL"/>
      </w:pPr>
      <w:r>
        <w:t xml:space="preserve">                  minimum: 0</w:t>
      </w:r>
    </w:p>
    <w:p w14:paraId="7F23E8DA" w14:textId="77777777" w:rsidR="00F67ADF" w:rsidRDefault="00F67ADF" w:rsidP="00F67ADF">
      <w:pPr>
        <w:pStyle w:val="PL"/>
      </w:pPr>
      <w:r>
        <w:t xml:space="preserve">                  maximum: 262143</w:t>
      </w:r>
    </w:p>
    <w:p w14:paraId="1FA8F0A1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2F2406AA" w14:textId="77777777" w:rsidR="00F67ADF" w:rsidRDefault="00F67ADF" w:rsidP="00F67ADF">
      <w:pPr>
        <w:pStyle w:val="PL"/>
      </w:pPr>
      <w:r>
        <w:t xml:space="preserve">                  type: integer</w:t>
      </w:r>
    </w:p>
    <w:p w14:paraId="142067C0" w14:textId="77777777" w:rsidR="00F67ADF" w:rsidRDefault="00F67ADF" w:rsidP="00F67ADF">
      <w:pPr>
        <w:pStyle w:val="PL"/>
      </w:pPr>
      <w:r>
        <w:t xml:space="preserve">                  minimum: 1</w:t>
      </w:r>
    </w:p>
    <w:p w14:paraId="3A38E8DF" w14:textId="77777777" w:rsidR="00F67ADF" w:rsidRDefault="00F67ADF" w:rsidP="00F67ADF">
      <w:pPr>
        <w:pStyle w:val="PL"/>
      </w:pPr>
      <w:r>
        <w:lastRenderedPageBreak/>
        <w:t xml:space="preserve">                  maximum: 256</w:t>
      </w:r>
    </w:p>
    <w:p w14:paraId="344A8EBA" w14:textId="77777777" w:rsidR="00F67ADF" w:rsidRDefault="00F67ADF" w:rsidP="00F67ADF">
      <w:pPr>
        <w:pStyle w:val="PL"/>
      </w:pPr>
    </w:p>
    <w:p w14:paraId="2B5235A3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0BE06D4F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CE20E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DD20AE6" w14:textId="77777777" w:rsidR="00F67ADF" w:rsidRDefault="00F67ADF" w:rsidP="00F67ADF">
      <w:pPr>
        <w:pStyle w:val="PL"/>
      </w:pPr>
      <w:r>
        <w:t xml:space="preserve">        - type: object</w:t>
      </w:r>
    </w:p>
    <w:p w14:paraId="2DF8FB7D" w14:textId="77777777" w:rsidR="00F67ADF" w:rsidRDefault="00F67ADF" w:rsidP="00F67ADF">
      <w:pPr>
        <w:pStyle w:val="PL"/>
      </w:pPr>
      <w:r>
        <w:t xml:space="preserve">          properties:</w:t>
      </w:r>
    </w:p>
    <w:p w14:paraId="43D4AD79" w14:textId="77777777" w:rsidR="00F67ADF" w:rsidRDefault="00F67ADF" w:rsidP="00F67ADF">
      <w:pPr>
        <w:pStyle w:val="PL"/>
      </w:pPr>
      <w:r>
        <w:t xml:space="preserve">            attributes:</w:t>
      </w:r>
    </w:p>
    <w:p w14:paraId="510FC43C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E8245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38C7D336" w14:textId="77777777" w:rsidR="00F67ADF" w:rsidRDefault="00F67ADF" w:rsidP="00F67ADF">
      <w:pPr>
        <w:pStyle w:val="PL"/>
      </w:pPr>
      <w:r>
        <w:t xml:space="preserve">                - type: object</w:t>
      </w:r>
    </w:p>
    <w:p w14:paraId="64FE86C5" w14:textId="77777777" w:rsidR="00F67ADF" w:rsidRDefault="00F67ADF" w:rsidP="00F67ADF">
      <w:pPr>
        <w:pStyle w:val="PL"/>
      </w:pPr>
      <w:r>
        <w:t xml:space="preserve">                  properties:</w:t>
      </w:r>
    </w:p>
    <w:p w14:paraId="138530B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77AA038A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5056AE0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285F4E2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B45576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5E36D73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8EB603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78D7659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A61277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7C3524A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DCBFBB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3583E48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FE4165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0C390F80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4144E76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1A12B7BF" w14:textId="77777777" w:rsidR="00F67ADF" w:rsidRDefault="00F67ADF" w:rsidP="00F67ADF">
      <w:pPr>
        <w:pStyle w:val="PL"/>
      </w:pPr>
      <w:r>
        <w:t xml:space="preserve">        - type: object</w:t>
      </w:r>
    </w:p>
    <w:p w14:paraId="5B1FDAAD" w14:textId="77777777" w:rsidR="00F67ADF" w:rsidRDefault="00F67ADF" w:rsidP="00F67ADF">
      <w:pPr>
        <w:pStyle w:val="PL"/>
      </w:pPr>
      <w:r>
        <w:t xml:space="preserve">          properties:</w:t>
      </w:r>
    </w:p>
    <w:p w14:paraId="7014F2D7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6EB513B2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33C17B97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20AF274D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83677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E257722" w14:textId="77777777" w:rsidR="00F67ADF" w:rsidRDefault="00F67ADF" w:rsidP="00F67ADF">
      <w:pPr>
        <w:pStyle w:val="PL"/>
      </w:pPr>
      <w:r>
        <w:t xml:space="preserve">        - type: object</w:t>
      </w:r>
    </w:p>
    <w:p w14:paraId="1E5815AA" w14:textId="77777777" w:rsidR="00F67ADF" w:rsidRDefault="00F67ADF" w:rsidP="00F67ADF">
      <w:pPr>
        <w:pStyle w:val="PL"/>
      </w:pPr>
      <w:r>
        <w:t xml:space="preserve">          properties:</w:t>
      </w:r>
    </w:p>
    <w:p w14:paraId="3443EB15" w14:textId="77777777" w:rsidR="00F67ADF" w:rsidRDefault="00F67ADF" w:rsidP="00F67ADF">
      <w:pPr>
        <w:pStyle w:val="PL"/>
      </w:pPr>
      <w:r>
        <w:t xml:space="preserve">            attributes:</w:t>
      </w:r>
    </w:p>
    <w:p w14:paraId="2C9E53AE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FD05E3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5D7C0D7" w14:textId="77777777" w:rsidR="00F67ADF" w:rsidRDefault="00F67ADF" w:rsidP="00F67ADF">
      <w:pPr>
        <w:pStyle w:val="PL"/>
      </w:pPr>
      <w:r>
        <w:t xml:space="preserve">                - type: object</w:t>
      </w:r>
    </w:p>
    <w:p w14:paraId="110DB6C0" w14:textId="77777777" w:rsidR="00F67ADF" w:rsidRDefault="00F67ADF" w:rsidP="00F67ADF">
      <w:pPr>
        <w:pStyle w:val="PL"/>
      </w:pPr>
      <w:r>
        <w:t xml:space="preserve">                  properties:</w:t>
      </w:r>
    </w:p>
    <w:p w14:paraId="5628918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6D63E792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2CB7ABB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1D43B066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48D30AE0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63551AB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2EE315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16E8FC61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0326DA2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048CA80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316A01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3608356A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F5EE65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CC79AC4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508937A1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2800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8B8F525" w14:textId="77777777" w:rsidR="00F67ADF" w:rsidRDefault="00F67ADF" w:rsidP="00F67ADF">
      <w:pPr>
        <w:pStyle w:val="PL"/>
      </w:pPr>
      <w:r>
        <w:t xml:space="preserve">        - type: object</w:t>
      </w:r>
    </w:p>
    <w:p w14:paraId="3AA14CE1" w14:textId="77777777" w:rsidR="00F67ADF" w:rsidRDefault="00F67ADF" w:rsidP="00F67ADF">
      <w:pPr>
        <w:pStyle w:val="PL"/>
      </w:pPr>
      <w:r>
        <w:t xml:space="preserve">          properties:</w:t>
      </w:r>
    </w:p>
    <w:p w14:paraId="590F35AB" w14:textId="77777777" w:rsidR="00F67ADF" w:rsidRDefault="00F67ADF" w:rsidP="00F67ADF">
      <w:pPr>
        <w:pStyle w:val="PL"/>
      </w:pPr>
      <w:r>
        <w:t xml:space="preserve">            attributes:</w:t>
      </w:r>
    </w:p>
    <w:p w14:paraId="378ACA79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864644" w14:textId="77777777" w:rsidR="00F67ADF" w:rsidRDefault="00F67ADF" w:rsidP="00F67ADF">
      <w:pPr>
        <w:pStyle w:val="PL"/>
      </w:pPr>
      <w:r>
        <w:t xml:space="preserve">                - type: object</w:t>
      </w:r>
    </w:p>
    <w:p w14:paraId="54429563" w14:textId="77777777" w:rsidR="00F67ADF" w:rsidRDefault="00F67ADF" w:rsidP="00F67ADF">
      <w:pPr>
        <w:pStyle w:val="PL"/>
      </w:pPr>
      <w:r>
        <w:t xml:space="preserve">                  properties:</w:t>
      </w:r>
    </w:p>
    <w:p w14:paraId="1969EC6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0F9E10EB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3DFBCC6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7FDC8A3D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4AB040A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66ADB95C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>'</w:t>
      </w:r>
    </w:p>
    <w:p w14:paraId="31ACE513" w14:textId="77777777" w:rsidR="00F67ADF" w:rsidRDefault="00F67ADF" w:rsidP="00F67ADF">
      <w:pPr>
        <w:pStyle w:val="PL"/>
      </w:pPr>
      <w:r>
        <w:t xml:space="preserve">        - type: object</w:t>
      </w:r>
    </w:p>
    <w:p w14:paraId="50DCDDE5" w14:textId="77777777" w:rsidR="00F67ADF" w:rsidRDefault="00F67ADF" w:rsidP="00F67ADF">
      <w:pPr>
        <w:pStyle w:val="PL"/>
      </w:pPr>
      <w:r>
        <w:t xml:space="preserve">          properties:</w:t>
      </w:r>
    </w:p>
    <w:p w14:paraId="44398BC8" w14:textId="77777777" w:rsidR="00F67ADF" w:rsidRDefault="00F67ADF" w:rsidP="00F67ADF">
      <w:pPr>
        <w:pStyle w:val="PL"/>
      </w:pPr>
      <w:r>
        <w:t xml:space="preserve">            Beam:</w:t>
      </w:r>
    </w:p>
    <w:p w14:paraId="6EB45F94" w14:textId="77777777" w:rsidR="00F67ADF" w:rsidRDefault="00F67ADF" w:rsidP="00F67ADF">
      <w:pPr>
        <w:pStyle w:val="PL"/>
      </w:pPr>
      <w:r>
        <w:t xml:space="preserve">              $ref: '#/components/schemas/Beam-Multiple'</w:t>
      </w:r>
    </w:p>
    <w:p w14:paraId="18C3AE7F" w14:textId="77777777" w:rsidR="00F67ADF" w:rsidRDefault="00F67ADF" w:rsidP="00F67ADF">
      <w:pPr>
        <w:pStyle w:val="PL"/>
      </w:pPr>
      <w:r>
        <w:t xml:space="preserve">    Beam-Single:</w:t>
      </w:r>
    </w:p>
    <w:p w14:paraId="260A102F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1BB0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05FED89" w14:textId="77777777" w:rsidR="00F67ADF" w:rsidRDefault="00F67ADF" w:rsidP="00F67ADF">
      <w:pPr>
        <w:pStyle w:val="PL"/>
      </w:pPr>
      <w:r>
        <w:t xml:space="preserve">        - type: object</w:t>
      </w:r>
    </w:p>
    <w:p w14:paraId="1B286E79" w14:textId="77777777" w:rsidR="00F67ADF" w:rsidRDefault="00F67ADF" w:rsidP="00F67ADF">
      <w:pPr>
        <w:pStyle w:val="PL"/>
      </w:pPr>
      <w:r>
        <w:t xml:space="preserve">          properties:</w:t>
      </w:r>
    </w:p>
    <w:p w14:paraId="7922D94B" w14:textId="77777777" w:rsidR="00F67ADF" w:rsidRDefault="00F67ADF" w:rsidP="00F67ADF">
      <w:pPr>
        <w:pStyle w:val="PL"/>
      </w:pPr>
      <w:r>
        <w:lastRenderedPageBreak/>
        <w:t xml:space="preserve">            attributes:</w:t>
      </w:r>
    </w:p>
    <w:p w14:paraId="48F6FB12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0ABFE0" w14:textId="77777777" w:rsidR="00F67ADF" w:rsidRDefault="00F67ADF" w:rsidP="00F67ADF">
      <w:pPr>
        <w:pStyle w:val="PL"/>
      </w:pPr>
      <w:r>
        <w:t xml:space="preserve">                - type: object</w:t>
      </w:r>
    </w:p>
    <w:p w14:paraId="256FC227" w14:textId="77777777" w:rsidR="00F67ADF" w:rsidRDefault="00F67ADF" w:rsidP="00F67ADF">
      <w:pPr>
        <w:pStyle w:val="PL"/>
      </w:pPr>
      <w:r>
        <w:t xml:space="preserve">                  properties:</w:t>
      </w:r>
    </w:p>
    <w:p w14:paraId="4B781A7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599C78A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2CDCA07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0BCC5832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39602DFD" w14:textId="77777777" w:rsidR="00F67ADF" w:rsidRDefault="00F67ADF" w:rsidP="00F67AD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9D102C0" w14:textId="77777777" w:rsidR="00F67ADF" w:rsidRDefault="00F67ADF" w:rsidP="00F67ADF">
      <w:pPr>
        <w:pStyle w:val="PL"/>
      </w:pPr>
      <w:r>
        <w:t xml:space="preserve">                        - SSB_BEAM</w:t>
      </w:r>
    </w:p>
    <w:p w14:paraId="2263504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570C579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F8814FE" w14:textId="77777777" w:rsidR="00F67ADF" w:rsidRDefault="00F67ADF" w:rsidP="00F67ADF">
      <w:pPr>
        <w:pStyle w:val="PL"/>
      </w:pPr>
      <w:r>
        <w:t xml:space="preserve">                      minimum: -1800</w:t>
      </w:r>
    </w:p>
    <w:p w14:paraId="729A1A67" w14:textId="77777777" w:rsidR="00F67ADF" w:rsidRDefault="00F67ADF" w:rsidP="00F67ADF">
      <w:pPr>
        <w:pStyle w:val="PL"/>
      </w:pPr>
      <w:r>
        <w:t xml:space="preserve">                      maximum: 1800</w:t>
      </w:r>
    </w:p>
    <w:p w14:paraId="1CF3E23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533A617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1BA44B7" w14:textId="77777777" w:rsidR="00F67ADF" w:rsidRDefault="00F67ADF" w:rsidP="00F67ADF">
      <w:pPr>
        <w:pStyle w:val="PL"/>
      </w:pPr>
      <w:r>
        <w:t xml:space="preserve">                      minimum: -900</w:t>
      </w:r>
    </w:p>
    <w:p w14:paraId="61EAC737" w14:textId="77777777" w:rsidR="00F67ADF" w:rsidRDefault="00F67ADF" w:rsidP="00F67ADF">
      <w:pPr>
        <w:pStyle w:val="PL"/>
      </w:pPr>
      <w:r>
        <w:t xml:space="preserve">                      maximum: 900</w:t>
      </w:r>
    </w:p>
    <w:p w14:paraId="06E985A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47B99ED4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70EFD36" w14:textId="77777777" w:rsidR="00F67ADF" w:rsidRDefault="00F67ADF" w:rsidP="00F67ADF">
      <w:pPr>
        <w:pStyle w:val="PL"/>
      </w:pPr>
      <w:r>
        <w:t xml:space="preserve">                      minimum: 0</w:t>
      </w:r>
    </w:p>
    <w:p w14:paraId="5514E46C" w14:textId="77777777" w:rsidR="00F67ADF" w:rsidRDefault="00F67ADF" w:rsidP="00F67ADF">
      <w:pPr>
        <w:pStyle w:val="PL"/>
      </w:pPr>
      <w:r>
        <w:t xml:space="preserve">                      maximum: 3599</w:t>
      </w:r>
    </w:p>
    <w:p w14:paraId="1D8BDAF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195C773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B5592D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CEF9F4B" w14:textId="77777777" w:rsidR="00F67ADF" w:rsidRDefault="00F67ADF" w:rsidP="00F67ADF">
      <w:pPr>
        <w:pStyle w:val="PL"/>
      </w:pPr>
      <w:r>
        <w:t xml:space="preserve">                      maximum: 1800</w:t>
      </w:r>
    </w:p>
    <w:p w14:paraId="3FBEE1E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18EC424B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B7EA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CB1AD02" w14:textId="77777777" w:rsidR="00F67ADF" w:rsidRDefault="00F67ADF" w:rsidP="00F67ADF">
      <w:pPr>
        <w:pStyle w:val="PL"/>
      </w:pPr>
      <w:r>
        <w:t xml:space="preserve">        - type: object</w:t>
      </w:r>
    </w:p>
    <w:p w14:paraId="0747033E" w14:textId="77777777" w:rsidR="00F67ADF" w:rsidRDefault="00F67ADF" w:rsidP="00F67ADF">
      <w:pPr>
        <w:pStyle w:val="PL"/>
      </w:pPr>
      <w:r>
        <w:t xml:space="preserve">          properties:</w:t>
      </w:r>
    </w:p>
    <w:p w14:paraId="4A540903" w14:textId="77777777" w:rsidR="00F67ADF" w:rsidRDefault="00F67ADF" w:rsidP="00F67ADF">
      <w:pPr>
        <w:pStyle w:val="PL"/>
      </w:pPr>
      <w:r>
        <w:t xml:space="preserve">            attributes:</w:t>
      </w:r>
    </w:p>
    <w:p w14:paraId="14EA875E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57DB5F" w14:textId="77777777" w:rsidR="00F67ADF" w:rsidRDefault="00F67ADF" w:rsidP="00F67ADF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39878429" w14:textId="77777777" w:rsidR="00F67ADF" w:rsidRDefault="00F67ADF" w:rsidP="00F67ADF">
      <w:pPr>
        <w:pStyle w:val="PL"/>
      </w:pPr>
      <w:r>
        <w:t xml:space="preserve">                - type: object</w:t>
      </w:r>
    </w:p>
    <w:p w14:paraId="1EE5D8A9" w14:textId="77777777" w:rsidR="00F67ADF" w:rsidRDefault="00F67ADF" w:rsidP="00F67ADF">
      <w:pPr>
        <w:pStyle w:val="PL"/>
      </w:pPr>
      <w:r>
        <w:t xml:space="preserve">                  properties:</w:t>
      </w:r>
    </w:p>
    <w:p w14:paraId="72B594F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3B20FC88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B84D2C8" w14:textId="77777777" w:rsidR="00F67ADF" w:rsidRDefault="00F67ADF" w:rsidP="00F67ADF">
      <w:pPr>
        <w:pStyle w:val="PL"/>
      </w:pPr>
      <w:r>
        <w:t xml:space="preserve">                      default: 100</w:t>
      </w:r>
    </w:p>
    <w:p w14:paraId="319739A5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18B3381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2443970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5006E0F5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2F0EDEC" w14:textId="77777777" w:rsidR="00F67ADF" w:rsidRDefault="00F67ADF" w:rsidP="00F67ADF">
      <w:pPr>
        <w:pStyle w:val="PL"/>
      </w:pPr>
      <w:r>
        <w:t xml:space="preserve">                      default: 0</w:t>
      </w:r>
    </w:p>
    <w:p w14:paraId="5FE4452F" w14:textId="77777777" w:rsidR="00F67ADF" w:rsidRDefault="00F67ADF" w:rsidP="00F67ADF">
      <w:pPr>
        <w:pStyle w:val="PL"/>
      </w:pPr>
      <w:r>
        <w:t xml:space="preserve">                      minimum: 0</w:t>
      </w:r>
    </w:p>
    <w:p w14:paraId="533EFCBB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327277E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6C6F07A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A855B9E" w14:textId="77777777" w:rsidR="00F67ADF" w:rsidRDefault="00F67ADF" w:rsidP="00F67ADF">
      <w:pPr>
        <w:pStyle w:val="PL"/>
      </w:pPr>
      <w:r>
        <w:t xml:space="preserve">                      default: 0</w:t>
      </w:r>
    </w:p>
    <w:p w14:paraId="6918C763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6A61F11" w14:textId="77777777" w:rsidR="00F67ADF" w:rsidRDefault="00F67ADF" w:rsidP="00F67ADF">
      <w:pPr>
        <w:pStyle w:val="PL"/>
      </w:pPr>
      <w:r>
        <w:t xml:space="preserve">                      maximum: 100</w:t>
      </w:r>
    </w:p>
    <w:p w14:paraId="5E02C3EA" w14:textId="77777777" w:rsidR="00F67ADF" w:rsidRDefault="00F67ADF" w:rsidP="00F67ADF">
      <w:pPr>
        <w:pStyle w:val="PL"/>
      </w:pPr>
    </w:p>
    <w:p w14:paraId="2B22C1D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6F737380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22F54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7278CEA" w14:textId="77777777" w:rsidR="00F67ADF" w:rsidRDefault="00F67ADF" w:rsidP="00F67ADF">
      <w:pPr>
        <w:pStyle w:val="PL"/>
      </w:pPr>
      <w:r>
        <w:t xml:space="preserve">        - type: object</w:t>
      </w:r>
    </w:p>
    <w:p w14:paraId="5355BFBA" w14:textId="77777777" w:rsidR="00F67ADF" w:rsidRDefault="00F67ADF" w:rsidP="00F67ADF">
      <w:pPr>
        <w:pStyle w:val="PL"/>
      </w:pPr>
      <w:r>
        <w:t xml:space="preserve">          properties:</w:t>
      </w:r>
    </w:p>
    <w:p w14:paraId="1BA930CB" w14:textId="77777777" w:rsidR="00F67ADF" w:rsidRDefault="00F67ADF" w:rsidP="00F67ADF">
      <w:pPr>
        <w:pStyle w:val="PL"/>
      </w:pPr>
      <w:r>
        <w:t xml:space="preserve">            attributes:</w:t>
      </w:r>
    </w:p>
    <w:p w14:paraId="44C196A4" w14:textId="77777777" w:rsidR="00F67ADF" w:rsidRDefault="00F67ADF" w:rsidP="00F67ADF">
      <w:pPr>
        <w:pStyle w:val="PL"/>
      </w:pPr>
      <w:r>
        <w:t xml:space="preserve">                  type: object</w:t>
      </w:r>
    </w:p>
    <w:p w14:paraId="51BCE293" w14:textId="77777777" w:rsidR="00F67ADF" w:rsidRDefault="00F67ADF" w:rsidP="00F67ADF">
      <w:pPr>
        <w:pStyle w:val="PL"/>
      </w:pPr>
      <w:r>
        <w:t xml:space="preserve">                  properties:</w:t>
      </w:r>
    </w:p>
    <w:p w14:paraId="564D08C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645793C9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ECD74C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70182A40" w14:textId="77777777" w:rsidR="002F1115" w:rsidRDefault="002F1115" w:rsidP="002F1115">
      <w:pPr>
        <w:pStyle w:val="PL"/>
      </w:pPr>
      <w:r>
        <w:t xml:space="preserve">                      type: array</w:t>
      </w:r>
    </w:p>
    <w:p w14:paraId="6A19D481" w14:textId="77777777" w:rsidR="002F1115" w:rsidRDefault="002F1115" w:rsidP="002F1115">
      <w:pPr>
        <w:pStyle w:val="PL"/>
      </w:pPr>
      <w:r>
        <w:t xml:space="preserve">                      items:</w:t>
      </w:r>
    </w:p>
    <w:p w14:paraId="7BFA516B" w14:textId="77777777" w:rsidR="002F1115" w:rsidRDefault="002F1115" w:rsidP="002F1115">
      <w:pPr>
        <w:pStyle w:val="PL"/>
      </w:pPr>
      <w:r>
        <w:t xml:space="preserve">                        $ref: '#/components/schemas/</w:t>
      </w:r>
      <w:proofErr w:type="spellStart"/>
      <w:r>
        <w:t>QOffsetRange</w:t>
      </w:r>
      <w:proofErr w:type="spellEnd"/>
      <w:r>
        <w:t>'</w:t>
      </w:r>
    </w:p>
    <w:p w14:paraId="4D12800A" w14:textId="77777777" w:rsidR="002F1115" w:rsidRDefault="002F1115" w:rsidP="002F1115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6</w:t>
      </w:r>
    </w:p>
    <w:p w14:paraId="59C6D75F" w14:textId="77777777" w:rsidR="002F1115" w:rsidRDefault="002F1115" w:rsidP="002F1115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>: 6</w:t>
      </w:r>
    </w:p>
    <w:p w14:paraId="14BBA41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7D936377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A5BCD4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nRFreqRelationRef</w:t>
      </w:r>
      <w:proofErr w:type="spellEnd"/>
      <w:r>
        <w:t>:</w:t>
      </w:r>
    </w:p>
    <w:p w14:paraId="4EDE2EB9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CB34F9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460037C8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168BFC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7A924A79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93FF69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05E42221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1BFDF799" w14:textId="77777777" w:rsidR="00F67ADF" w:rsidRDefault="00F67ADF" w:rsidP="00F67ADF">
      <w:pPr>
        <w:pStyle w:val="PL"/>
      </w:pPr>
      <w:r>
        <w:lastRenderedPageBreak/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7910777A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7C48DC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isMLBAllowed</w:t>
      </w:r>
      <w:proofErr w:type="spellEnd"/>
      <w:r>
        <w:t>:</w:t>
      </w:r>
    </w:p>
    <w:p w14:paraId="1A804BA3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6E26A1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770D68FE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881DA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8ADEE3F" w14:textId="77777777" w:rsidR="00F67ADF" w:rsidRDefault="00F67ADF" w:rsidP="00F67ADF">
      <w:pPr>
        <w:pStyle w:val="PL"/>
      </w:pPr>
      <w:r>
        <w:t xml:space="preserve">        - type: object</w:t>
      </w:r>
    </w:p>
    <w:p w14:paraId="1399957F" w14:textId="77777777" w:rsidR="00F67ADF" w:rsidRDefault="00F67ADF" w:rsidP="00F67ADF">
      <w:pPr>
        <w:pStyle w:val="PL"/>
      </w:pPr>
      <w:r>
        <w:t xml:space="preserve">          properties:</w:t>
      </w:r>
    </w:p>
    <w:p w14:paraId="0608DBDE" w14:textId="77777777" w:rsidR="00F67ADF" w:rsidRDefault="00F67ADF" w:rsidP="00F67ADF">
      <w:pPr>
        <w:pStyle w:val="PL"/>
      </w:pPr>
      <w:r>
        <w:t xml:space="preserve">            attributes:</w:t>
      </w:r>
    </w:p>
    <w:p w14:paraId="1CE78601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0C8A3C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712010A3" w14:textId="77777777" w:rsidR="00F67ADF" w:rsidRDefault="00F67ADF" w:rsidP="00F67ADF">
      <w:pPr>
        <w:pStyle w:val="PL"/>
      </w:pPr>
      <w:r>
        <w:t xml:space="preserve">                - type: object</w:t>
      </w:r>
    </w:p>
    <w:p w14:paraId="762B2C55" w14:textId="77777777" w:rsidR="00F67ADF" w:rsidRDefault="00F67ADF" w:rsidP="00F67ADF">
      <w:pPr>
        <w:pStyle w:val="PL"/>
      </w:pPr>
      <w:r>
        <w:t xml:space="preserve">                  properties:</w:t>
      </w:r>
    </w:p>
    <w:p w14:paraId="7150A11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3D4155C3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83E24D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748D49E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6B585FDB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623F0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C18F418" w14:textId="77777777" w:rsidR="00F67ADF" w:rsidRDefault="00F67ADF" w:rsidP="00F67ADF">
      <w:pPr>
        <w:pStyle w:val="PL"/>
      </w:pPr>
      <w:r>
        <w:t xml:space="preserve">        - type: object</w:t>
      </w:r>
    </w:p>
    <w:p w14:paraId="5458FC8F" w14:textId="77777777" w:rsidR="00F67ADF" w:rsidRDefault="00F67ADF" w:rsidP="00F67ADF">
      <w:pPr>
        <w:pStyle w:val="PL"/>
      </w:pPr>
      <w:r>
        <w:t xml:space="preserve">          properties:</w:t>
      </w:r>
    </w:p>
    <w:p w14:paraId="74DDCA7F" w14:textId="77777777" w:rsidR="00F67ADF" w:rsidRDefault="00F67ADF" w:rsidP="00F67ADF">
      <w:pPr>
        <w:pStyle w:val="PL"/>
      </w:pPr>
      <w:r>
        <w:t xml:space="preserve">            attributes:</w:t>
      </w:r>
    </w:p>
    <w:p w14:paraId="7BAE4E16" w14:textId="77777777" w:rsidR="00F67ADF" w:rsidRDefault="00F67ADF" w:rsidP="00F67ADF">
      <w:pPr>
        <w:pStyle w:val="PL"/>
      </w:pPr>
      <w:r>
        <w:t xml:space="preserve">                  type: object</w:t>
      </w:r>
    </w:p>
    <w:p w14:paraId="68F6AE2E" w14:textId="77777777" w:rsidR="00F67ADF" w:rsidRDefault="00F67ADF" w:rsidP="00F67ADF">
      <w:pPr>
        <w:pStyle w:val="PL"/>
      </w:pPr>
      <w:r>
        <w:t xml:space="preserve">                  properties:</w:t>
      </w:r>
    </w:p>
    <w:p w14:paraId="5A85153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69AC66DC" w14:textId="77777777" w:rsidR="002F1115" w:rsidRDefault="002F1115" w:rsidP="002F1115">
      <w:pPr>
        <w:pStyle w:val="PL"/>
      </w:pPr>
      <w:r>
        <w:t xml:space="preserve">                      type: array</w:t>
      </w:r>
    </w:p>
    <w:p w14:paraId="15F2F711" w14:textId="77777777" w:rsidR="002F1115" w:rsidRDefault="002F1115" w:rsidP="002F1115">
      <w:pPr>
        <w:pStyle w:val="PL"/>
      </w:pPr>
      <w:r>
        <w:t xml:space="preserve">                      items:</w:t>
      </w:r>
    </w:p>
    <w:p w14:paraId="24FD054B" w14:textId="77777777" w:rsidR="002F1115" w:rsidRDefault="002F1115" w:rsidP="002F1115">
      <w:pPr>
        <w:pStyle w:val="PL"/>
      </w:pPr>
      <w:r>
        <w:t xml:space="preserve">                        $ref: '#/components/schemas/</w:t>
      </w:r>
      <w:proofErr w:type="spellStart"/>
      <w:r>
        <w:t>QOffsetRange</w:t>
      </w:r>
      <w:proofErr w:type="spellEnd"/>
      <w:r>
        <w:t>'</w:t>
      </w:r>
    </w:p>
    <w:p w14:paraId="19C0D7FA" w14:textId="77777777" w:rsidR="002F1115" w:rsidRDefault="002F1115" w:rsidP="002F1115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6</w:t>
      </w:r>
    </w:p>
    <w:p w14:paraId="162A6179" w14:textId="77777777" w:rsidR="002F1115" w:rsidRDefault="002F1115" w:rsidP="002F1115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>: 6</w:t>
      </w:r>
    </w:p>
    <w:p w14:paraId="16E400E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blockListEntry</w:t>
      </w:r>
      <w:proofErr w:type="spellEnd"/>
      <w:r>
        <w:t>:</w:t>
      </w:r>
    </w:p>
    <w:p w14:paraId="4403C2C3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5F537DB1" w14:textId="77777777" w:rsidR="00F67ADF" w:rsidRDefault="00F67ADF" w:rsidP="00F67ADF">
      <w:pPr>
        <w:pStyle w:val="PL"/>
      </w:pPr>
      <w:r>
        <w:t xml:space="preserve">                      items:</w:t>
      </w:r>
    </w:p>
    <w:p w14:paraId="2109DAC0" w14:textId="77777777" w:rsidR="00F67ADF" w:rsidRDefault="00F67ADF" w:rsidP="00F67ADF">
      <w:pPr>
        <w:pStyle w:val="PL"/>
      </w:pPr>
      <w:r>
        <w:t xml:space="preserve">                        type: integer</w:t>
      </w:r>
    </w:p>
    <w:p w14:paraId="1219BD5D" w14:textId="77777777" w:rsidR="00F67ADF" w:rsidRDefault="00F67ADF" w:rsidP="00F67ADF">
      <w:pPr>
        <w:pStyle w:val="PL"/>
      </w:pPr>
      <w:r>
        <w:t xml:space="preserve">                        minimum: 0</w:t>
      </w:r>
    </w:p>
    <w:p w14:paraId="00824273" w14:textId="77777777" w:rsidR="00F67ADF" w:rsidRDefault="00F67ADF" w:rsidP="00F67ADF">
      <w:pPr>
        <w:pStyle w:val="PL"/>
      </w:pPr>
      <w:r>
        <w:t xml:space="preserve">                        maximum: 1007</w:t>
      </w:r>
    </w:p>
    <w:p w14:paraId="203BE8F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blockListEntryIdleMode</w:t>
      </w:r>
      <w:proofErr w:type="spellEnd"/>
      <w:r>
        <w:t>:</w:t>
      </w:r>
    </w:p>
    <w:p w14:paraId="3564B4CE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37911D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06AE8D4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716D7470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0F18E2A1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48BAEA5E" w14:textId="77777777" w:rsidR="00F67ADF" w:rsidRDefault="00F67ADF" w:rsidP="00F67ADF">
      <w:pPr>
        <w:pStyle w:val="PL"/>
      </w:pPr>
      <w:r>
        <w:t xml:space="preserve">                      minimum: 0.2</w:t>
      </w:r>
    </w:p>
    <w:p w14:paraId="45BDF49C" w14:textId="77777777" w:rsidR="00F67ADF" w:rsidRDefault="00F67ADF" w:rsidP="00F67ADF">
      <w:pPr>
        <w:pStyle w:val="PL"/>
      </w:pPr>
      <w:r>
        <w:t xml:space="preserve">                      maximum: 0.8</w:t>
      </w:r>
    </w:p>
    <w:p w14:paraId="235DE40F" w14:textId="77777777" w:rsidR="00F67ADF" w:rsidRDefault="00F67ADF" w:rsidP="00F67ADF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6402CFB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5AE694A3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E11B2A" w14:textId="77777777" w:rsidR="00F67ADF" w:rsidRDefault="00F67ADF" w:rsidP="00F67ADF">
      <w:pPr>
        <w:pStyle w:val="PL"/>
      </w:pPr>
      <w:r>
        <w:t xml:space="preserve">                      minimum: -30</w:t>
      </w:r>
    </w:p>
    <w:p w14:paraId="08DBEDF5" w14:textId="77777777" w:rsidR="00F67ADF" w:rsidRDefault="00F67ADF" w:rsidP="00F67ADF">
      <w:pPr>
        <w:pStyle w:val="PL"/>
      </w:pPr>
      <w:r>
        <w:t xml:space="preserve">                      maximum: 33</w:t>
      </w:r>
    </w:p>
    <w:p w14:paraId="78447F5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76D6BE77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2755D78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233A89CC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17C5279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018C5C1E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0B6AE57" w14:textId="77777777" w:rsidR="00F67ADF" w:rsidRDefault="00F67ADF" w:rsidP="00F67ADF">
      <w:pPr>
        <w:pStyle w:val="PL"/>
      </w:pPr>
      <w:r>
        <w:t xml:space="preserve">                      minimum: -140</w:t>
      </w:r>
    </w:p>
    <w:p w14:paraId="7B4ADF00" w14:textId="77777777" w:rsidR="00F67ADF" w:rsidRDefault="00F67ADF" w:rsidP="00F67ADF">
      <w:pPr>
        <w:pStyle w:val="PL"/>
      </w:pPr>
      <w:r>
        <w:t xml:space="preserve">                      maximum: -44</w:t>
      </w:r>
    </w:p>
    <w:p w14:paraId="0259EC77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4ED133E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AC1C266" w14:textId="77777777" w:rsidR="00F67ADF" w:rsidRDefault="00F67ADF" w:rsidP="00F67ADF">
      <w:pPr>
        <w:pStyle w:val="PL"/>
      </w:pPr>
      <w:r>
        <w:t xml:space="preserve">                      minimum: 0</w:t>
      </w:r>
    </w:p>
    <w:p w14:paraId="064B8F7C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1BCC460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06A6C340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69D1FC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4D8F19C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61B998C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28260EF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718CDF4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DA1FAA1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7A18EF6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29A4C7BD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318F739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6752C1E5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6CE55E0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3656468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6DD9F03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F29FF5F" w14:textId="77777777" w:rsidR="00F67ADF" w:rsidRDefault="00F67ADF" w:rsidP="00F67ADF">
      <w:pPr>
        <w:pStyle w:val="PL"/>
      </w:pPr>
      <w:r>
        <w:t xml:space="preserve">                      maximum: 7</w:t>
      </w:r>
    </w:p>
    <w:p w14:paraId="2936ABB7" w14:textId="77777777" w:rsidR="00F67ADF" w:rsidRDefault="00F67ADF" w:rsidP="00F67ADF">
      <w:pPr>
        <w:pStyle w:val="PL"/>
      </w:pPr>
      <w:r>
        <w:lastRenderedPageBreak/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31665AE8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3EBA3E70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09FA2575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5C7BBA0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119C145B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BC5A5E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587B37C8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17E6D3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1FEE718" w14:textId="77777777" w:rsidR="00F67ADF" w:rsidRDefault="00F67ADF" w:rsidP="00F67ADF">
      <w:pPr>
        <w:pStyle w:val="PL"/>
      </w:pPr>
      <w:r>
        <w:t xml:space="preserve">        - type: object</w:t>
      </w:r>
    </w:p>
    <w:p w14:paraId="3AF477A2" w14:textId="77777777" w:rsidR="00F67ADF" w:rsidRDefault="00F67ADF" w:rsidP="00F67ADF">
      <w:pPr>
        <w:pStyle w:val="PL"/>
      </w:pPr>
      <w:r>
        <w:t xml:space="preserve">          properties:</w:t>
      </w:r>
    </w:p>
    <w:p w14:paraId="4F9E5B9D" w14:textId="77777777" w:rsidR="00F67ADF" w:rsidRDefault="00F67ADF" w:rsidP="00F67ADF">
      <w:pPr>
        <w:pStyle w:val="PL"/>
      </w:pPr>
      <w:r>
        <w:t xml:space="preserve">            attributes:</w:t>
      </w:r>
    </w:p>
    <w:p w14:paraId="092D871B" w14:textId="77777777" w:rsidR="00F67ADF" w:rsidRDefault="00F67ADF" w:rsidP="00F67ADF">
      <w:pPr>
        <w:pStyle w:val="PL"/>
      </w:pPr>
      <w:r>
        <w:t xml:space="preserve">              type: object</w:t>
      </w:r>
    </w:p>
    <w:p w14:paraId="32A4CDF5" w14:textId="77777777" w:rsidR="00F67ADF" w:rsidRDefault="00F67ADF" w:rsidP="00F67ADF">
      <w:pPr>
        <w:pStyle w:val="PL"/>
      </w:pPr>
      <w:r>
        <w:t xml:space="preserve">              properties:</w:t>
      </w:r>
    </w:p>
    <w:p w14:paraId="777DFDD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1070B2AF" w14:textId="77777777" w:rsidR="002F1115" w:rsidRDefault="002F1115" w:rsidP="002F1115">
      <w:pPr>
        <w:pStyle w:val="PL"/>
      </w:pPr>
      <w:r>
        <w:t xml:space="preserve">                      type: array</w:t>
      </w:r>
    </w:p>
    <w:p w14:paraId="4E8396AD" w14:textId="77777777" w:rsidR="002F1115" w:rsidRDefault="002F1115" w:rsidP="002F1115">
      <w:pPr>
        <w:pStyle w:val="PL"/>
      </w:pPr>
      <w:r>
        <w:t xml:space="preserve">                      items:</w:t>
      </w:r>
    </w:p>
    <w:p w14:paraId="2938400B" w14:textId="77777777" w:rsidR="002F1115" w:rsidRDefault="002F1115" w:rsidP="002F1115">
      <w:pPr>
        <w:pStyle w:val="PL"/>
      </w:pPr>
      <w:r>
        <w:t xml:space="preserve">                        $ref: '#/components/schemas/</w:t>
      </w:r>
      <w:proofErr w:type="spellStart"/>
      <w:r>
        <w:t>QOffsetRange</w:t>
      </w:r>
      <w:proofErr w:type="spellEnd"/>
      <w:r>
        <w:t>'</w:t>
      </w:r>
    </w:p>
    <w:p w14:paraId="6DFDADA0" w14:textId="77777777" w:rsidR="002F1115" w:rsidRDefault="002F1115" w:rsidP="002F1115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6</w:t>
      </w:r>
    </w:p>
    <w:p w14:paraId="37FAC5D7" w14:textId="77777777" w:rsidR="002F1115" w:rsidRDefault="002F1115" w:rsidP="002F1115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>: 6</w:t>
      </w:r>
    </w:p>
    <w:p w14:paraId="5934911C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14:paraId="50AFCC1E" w14:textId="77777777" w:rsidR="00F67ADF" w:rsidRDefault="00F67ADF" w:rsidP="00F67ADF">
      <w:pPr>
        <w:pStyle w:val="PL"/>
      </w:pPr>
      <w:r>
        <w:t xml:space="preserve">                      type: array</w:t>
      </w:r>
    </w:p>
    <w:p w14:paraId="033678CA" w14:textId="77777777" w:rsidR="00F67ADF" w:rsidRDefault="00F67ADF" w:rsidP="00F67ADF">
      <w:pPr>
        <w:pStyle w:val="PL"/>
      </w:pPr>
      <w:r>
        <w:t xml:space="preserve">                      items:</w:t>
      </w:r>
    </w:p>
    <w:p w14:paraId="5BC48159" w14:textId="77777777" w:rsidR="00F67ADF" w:rsidRDefault="00F67ADF" w:rsidP="00F67ADF">
      <w:pPr>
        <w:pStyle w:val="PL"/>
      </w:pPr>
      <w:r>
        <w:t xml:space="preserve">                        type: integer</w:t>
      </w:r>
    </w:p>
    <w:p w14:paraId="1CA3145E" w14:textId="77777777" w:rsidR="00F67ADF" w:rsidRDefault="00F67ADF" w:rsidP="00F67ADF">
      <w:pPr>
        <w:pStyle w:val="PL"/>
      </w:pPr>
      <w:r>
        <w:t xml:space="preserve">                        minimum: 0</w:t>
      </w:r>
    </w:p>
    <w:p w14:paraId="37512D3F" w14:textId="77777777" w:rsidR="00F67ADF" w:rsidRDefault="00F67ADF" w:rsidP="00F67ADF">
      <w:pPr>
        <w:pStyle w:val="PL"/>
      </w:pPr>
      <w:r>
        <w:t xml:space="preserve">                        maximum: 1007</w:t>
      </w:r>
    </w:p>
    <w:p w14:paraId="40418E3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14:paraId="2DF9ED5C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813B54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571ED40A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4B95CA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66241E0D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12A1B915" w14:textId="77777777" w:rsidR="00F67ADF" w:rsidRDefault="00F67ADF" w:rsidP="00F67ADF">
      <w:pPr>
        <w:pStyle w:val="PL"/>
      </w:pPr>
      <w:r>
        <w:t xml:space="preserve">                      minimum: 0.2</w:t>
      </w:r>
    </w:p>
    <w:p w14:paraId="614624BB" w14:textId="77777777" w:rsidR="00F67ADF" w:rsidRDefault="00F67ADF" w:rsidP="00F67ADF">
      <w:pPr>
        <w:pStyle w:val="PL"/>
      </w:pPr>
      <w:r>
        <w:t xml:space="preserve">                      maximum: 0.8</w:t>
      </w:r>
    </w:p>
    <w:p w14:paraId="5AFC0C6C" w14:textId="77777777" w:rsidR="00F67ADF" w:rsidRDefault="00F67ADF" w:rsidP="00F67ADF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12757A0E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3FD8375D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64D0C12D" w14:textId="77777777" w:rsidR="00F67ADF" w:rsidRDefault="00F67ADF" w:rsidP="00F67ADF">
      <w:pPr>
        <w:pStyle w:val="PL"/>
      </w:pPr>
      <w:r>
        <w:t xml:space="preserve">                      minimum: -30</w:t>
      </w:r>
    </w:p>
    <w:p w14:paraId="378FC5BF" w14:textId="77777777" w:rsidR="00F67ADF" w:rsidRDefault="00F67ADF" w:rsidP="00F67ADF">
      <w:pPr>
        <w:pStyle w:val="PL"/>
      </w:pPr>
      <w:r>
        <w:t xml:space="preserve">                      maximum: 33</w:t>
      </w:r>
    </w:p>
    <w:p w14:paraId="21A2078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6007A965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20FA825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4567776F" w14:textId="77777777" w:rsidR="00F67ADF" w:rsidRDefault="00F67ADF" w:rsidP="00F67ADF">
      <w:pPr>
        <w:pStyle w:val="PL"/>
      </w:pPr>
      <w:r>
        <w:t xml:space="preserve">                      type: number</w:t>
      </w:r>
    </w:p>
    <w:p w14:paraId="2D5DB4C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7EEC9C11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62C2259" w14:textId="77777777" w:rsidR="00F67ADF" w:rsidRDefault="00F67ADF" w:rsidP="00F67ADF">
      <w:pPr>
        <w:pStyle w:val="PL"/>
      </w:pPr>
      <w:r>
        <w:t xml:space="preserve">                      minimum: -140</w:t>
      </w:r>
    </w:p>
    <w:p w14:paraId="762E9901" w14:textId="77777777" w:rsidR="00F67ADF" w:rsidRDefault="00F67ADF" w:rsidP="00F67ADF">
      <w:pPr>
        <w:pStyle w:val="PL"/>
      </w:pPr>
      <w:r>
        <w:t xml:space="preserve">                      maximum: -44</w:t>
      </w:r>
    </w:p>
    <w:p w14:paraId="74B0B20C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39AB6BC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005256B0" w14:textId="77777777" w:rsidR="00F67ADF" w:rsidRDefault="00F67ADF" w:rsidP="00F67ADF">
      <w:pPr>
        <w:pStyle w:val="PL"/>
      </w:pPr>
      <w:r>
        <w:t xml:space="preserve">                      minimum: 0</w:t>
      </w:r>
    </w:p>
    <w:p w14:paraId="71D4438C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7730591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14D743CB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2150744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26897DBE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03A9B37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2056ED72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1DFE2A4" w14:textId="77777777" w:rsidR="00F67ADF" w:rsidRDefault="00F67ADF" w:rsidP="00F67ADF">
      <w:pPr>
        <w:pStyle w:val="PL"/>
      </w:pPr>
      <w:r>
        <w:t xml:space="preserve">                      minimum: 0</w:t>
      </w:r>
    </w:p>
    <w:p w14:paraId="45067835" w14:textId="77777777" w:rsidR="00F67ADF" w:rsidRDefault="00F67ADF" w:rsidP="00F67ADF">
      <w:pPr>
        <w:pStyle w:val="PL"/>
      </w:pPr>
      <w:r>
        <w:t xml:space="preserve">                      maximum: 62</w:t>
      </w:r>
    </w:p>
    <w:p w14:paraId="243E5FCC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07EDE71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CC6DF87" w14:textId="77777777" w:rsidR="00F67ADF" w:rsidRDefault="00F67ADF" w:rsidP="00F67ADF">
      <w:pPr>
        <w:pStyle w:val="PL"/>
      </w:pPr>
      <w:r>
        <w:t xml:space="preserve">                      minimum: 0</w:t>
      </w:r>
    </w:p>
    <w:p w14:paraId="047A2227" w14:textId="77777777" w:rsidR="00F67ADF" w:rsidRDefault="00F67ADF" w:rsidP="00F67ADF">
      <w:pPr>
        <w:pStyle w:val="PL"/>
      </w:pPr>
      <w:r>
        <w:t xml:space="preserve">                      maximum: 31</w:t>
      </w:r>
    </w:p>
    <w:p w14:paraId="5C7CD90E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3C9FD257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5A552ECB" w14:textId="77777777" w:rsidR="00F67ADF" w:rsidRDefault="00F67ADF" w:rsidP="00F67ADF">
      <w:pPr>
        <w:pStyle w:val="PL"/>
      </w:pPr>
      <w:r>
        <w:t xml:space="preserve">                      minimum: 0</w:t>
      </w:r>
    </w:p>
    <w:p w14:paraId="10F0FDC3" w14:textId="77777777" w:rsidR="00F67ADF" w:rsidRDefault="00F67ADF" w:rsidP="00F67ADF">
      <w:pPr>
        <w:pStyle w:val="PL"/>
      </w:pPr>
      <w:r>
        <w:t xml:space="preserve">                      maximum: 7</w:t>
      </w:r>
    </w:p>
    <w:p w14:paraId="0843D76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2DABD27A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33B66B6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784373DB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4EC09B2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4E0D3E73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D21915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3BD1FFCA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4EB6F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0CEA9C8" w14:textId="77777777" w:rsidR="00F67ADF" w:rsidRDefault="00F67ADF" w:rsidP="00F67ADF">
      <w:pPr>
        <w:pStyle w:val="PL"/>
      </w:pPr>
      <w:r>
        <w:t xml:space="preserve">        - type: object</w:t>
      </w:r>
    </w:p>
    <w:p w14:paraId="33541508" w14:textId="77777777" w:rsidR="00F67ADF" w:rsidRDefault="00F67ADF" w:rsidP="00F67ADF">
      <w:pPr>
        <w:pStyle w:val="PL"/>
      </w:pPr>
      <w:r>
        <w:t xml:space="preserve">          properties:</w:t>
      </w:r>
    </w:p>
    <w:p w14:paraId="3BB7A74D" w14:textId="77777777" w:rsidR="00F67ADF" w:rsidRDefault="00F67ADF" w:rsidP="00F67ADF">
      <w:pPr>
        <w:pStyle w:val="PL"/>
      </w:pPr>
      <w:r>
        <w:lastRenderedPageBreak/>
        <w:t xml:space="preserve">            attributes:</w:t>
      </w:r>
    </w:p>
    <w:p w14:paraId="0F9A152F" w14:textId="77777777" w:rsidR="00F67ADF" w:rsidRDefault="00F67ADF" w:rsidP="00F67ADF">
      <w:pPr>
        <w:pStyle w:val="PL"/>
      </w:pPr>
      <w:r>
        <w:t xml:space="preserve">                  type: object</w:t>
      </w:r>
    </w:p>
    <w:p w14:paraId="252B683E" w14:textId="77777777" w:rsidR="00F67ADF" w:rsidRDefault="00F67ADF" w:rsidP="00F67ADF">
      <w:pPr>
        <w:pStyle w:val="PL"/>
      </w:pPr>
      <w:r>
        <w:t xml:space="preserve">                  properties:</w:t>
      </w:r>
    </w:p>
    <w:p w14:paraId="0D4AE6E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0D88A6E7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E7798E0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5D30A29D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DDB47B0" w14:textId="77777777" w:rsidR="00F67ADF" w:rsidRDefault="00F67ADF" w:rsidP="00F67ADF">
      <w:pPr>
        <w:pStyle w:val="PL"/>
      </w:pPr>
    </w:p>
    <w:p w14:paraId="5059FEEE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2795E20E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0DF4A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E6F5BAB" w14:textId="77777777" w:rsidR="00F67ADF" w:rsidRDefault="00F67ADF" w:rsidP="00F67ADF">
      <w:pPr>
        <w:pStyle w:val="PL"/>
      </w:pPr>
      <w:r>
        <w:t xml:space="preserve">        - type: object</w:t>
      </w:r>
    </w:p>
    <w:p w14:paraId="111CA762" w14:textId="77777777" w:rsidR="00F67ADF" w:rsidRDefault="00F67ADF" w:rsidP="00F67ADF">
      <w:pPr>
        <w:pStyle w:val="PL"/>
      </w:pPr>
      <w:r>
        <w:t xml:space="preserve">          properties:</w:t>
      </w:r>
    </w:p>
    <w:p w14:paraId="134E229C" w14:textId="77777777" w:rsidR="00F67ADF" w:rsidRDefault="00F67ADF" w:rsidP="00F67ADF">
      <w:pPr>
        <w:pStyle w:val="PL"/>
      </w:pPr>
      <w:r>
        <w:t xml:space="preserve">            attributes:</w:t>
      </w:r>
    </w:p>
    <w:p w14:paraId="37928381" w14:textId="77777777" w:rsidR="00F67ADF" w:rsidRDefault="00F67ADF" w:rsidP="00F67ADF">
      <w:pPr>
        <w:pStyle w:val="PL"/>
      </w:pPr>
      <w:r>
        <w:t xml:space="preserve">                  type: object</w:t>
      </w:r>
    </w:p>
    <w:p w14:paraId="0ACBB49F" w14:textId="77777777" w:rsidR="00F67ADF" w:rsidRDefault="00F67ADF" w:rsidP="00F67ADF">
      <w:pPr>
        <w:pStyle w:val="PL"/>
      </w:pPr>
      <w:r>
        <w:t xml:space="preserve">                  properties:</w:t>
      </w:r>
    </w:p>
    <w:p w14:paraId="43DCF98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0F5E5C22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0149E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767C5284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1A7695F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526473C2" w14:textId="77777777" w:rsidR="00F67ADF" w:rsidRDefault="00F67ADF" w:rsidP="00F67ADF">
      <w:pPr>
        <w:pStyle w:val="PL"/>
      </w:pPr>
      <w:r>
        <w:t xml:space="preserve">                      $ref: "#/components/schemas/IntraRatEsActivationCandidateCellsLoadParameters"</w:t>
      </w:r>
    </w:p>
    <w:p w14:paraId="72B9AE7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58662481" w14:textId="77777777" w:rsidR="00F67ADF" w:rsidRDefault="00F67ADF" w:rsidP="00F67ADF">
      <w:pPr>
        <w:pStyle w:val="PL"/>
      </w:pPr>
      <w:r>
        <w:t xml:space="preserve">                      $ref: "#/components/schemas/IntraRatEsDeactivationCandidateCellsLoadParameters"</w:t>
      </w:r>
    </w:p>
    <w:p w14:paraId="619341A7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694A86DF" w14:textId="77777777" w:rsidR="00F67ADF" w:rsidRDefault="00F67ADF" w:rsidP="00F67ADF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6B2505B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0659C648" w14:textId="77777777" w:rsidR="00F67ADF" w:rsidRDefault="00F67ADF" w:rsidP="00F67ADF">
      <w:pPr>
        <w:pStyle w:val="PL"/>
      </w:pPr>
      <w:r>
        <w:t xml:space="preserve">                      $ref: "#/components/schemas/InterRatEsActivationOriginalCellParameters"</w:t>
      </w:r>
    </w:p>
    <w:p w14:paraId="3D1868A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6C72FCB2" w14:textId="77777777" w:rsidR="00F67ADF" w:rsidRDefault="00F67ADF" w:rsidP="00F67ADF">
      <w:pPr>
        <w:pStyle w:val="PL"/>
      </w:pPr>
      <w:r>
        <w:t xml:space="preserve">                      $ref: "#/components/schemas/InterRatEsActivationCandidateCellParameters"</w:t>
      </w:r>
    </w:p>
    <w:p w14:paraId="12551D7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66575DBA" w14:textId="77777777" w:rsidR="00F67ADF" w:rsidRDefault="00F67ADF" w:rsidP="00F67ADF">
      <w:pPr>
        <w:pStyle w:val="PL"/>
      </w:pPr>
      <w:r>
        <w:t xml:space="preserve">                      $ref: "#/components/schemas/InterRatEsDeactivationCandidateCellParameters"</w:t>
      </w:r>
    </w:p>
    <w:p w14:paraId="40B3951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446A879D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45E17517" w14:textId="77777777" w:rsidR="00F67ADF" w:rsidRDefault="00F67ADF" w:rsidP="00F67AD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7555D223" w14:textId="77777777" w:rsidR="00F67ADF" w:rsidRDefault="00F67ADF" w:rsidP="00F67ADF">
      <w:pPr>
        <w:pStyle w:val="PL"/>
      </w:pPr>
      <w:r>
        <w:t xml:space="preserve">                         - YES</w:t>
      </w:r>
    </w:p>
    <w:p w14:paraId="786B804C" w14:textId="77777777" w:rsidR="00F67ADF" w:rsidRDefault="00F67ADF" w:rsidP="00F67ADF">
      <w:pPr>
        <w:pStyle w:val="PL"/>
      </w:pPr>
      <w:r>
        <w:t xml:space="preserve">                         - NO</w:t>
      </w:r>
    </w:p>
    <w:p w14:paraId="4F25DFE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7B0BFB08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15AA58BF" w14:textId="77777777" w:rsidR="00F67ADF" w:rsidRDefault="00F67ADF" w:rsidP="00F67AD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31B4E29" w14:textId="77777777" w:rsidR="00F67ADF" w:rsidRDefault="00F67ADF" w:rsidP="00F67ADF">
      <w:pPr>
        <w:pStyle w:val="PL"/>
      </w:pPr>
      <w:r>
        <w:t xml:space="preserve">                         - IS_NOT_ENERGY_SAVING</w:t>
      </w:r>
    </w:p>
    <w:p w14:paraId="09924C45" w14:textId="77777777" w:rsidR="00F67ADF" w:rsidRDefault="00F67ADF" w:rsidP="00F67ADF">
      <w:pPr>
        <w:pStyle w:val="PL"/>
      </w:pPr>
      <w:r>
        <w:t xml:space="preserve">                         - IS_ENERGY_SAVING</w:t>
      </w:r>
    </w:p>
    <w:p w14:paraId="4C84B095" w14:textId="77777777" w:rsidR="00F67ADF" w:rsidRDefault="00F67ADF" w:rsidP="00F67ADF">
      <w:pPr>
        <w:pStyle w:val="PL"/>
      </w:pPr>
    </w:p>
    <w:p w14:paraId="197722D7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0A805C5D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640F7C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EB2EEA1" w14:textId="77777777" w:rsidR="00F67ADF" w:rsidRDefault="00F67ADF" w:rsidP="00F67ADF">
      <w:pPr>
        <w:pStyle w:val="PL"/>
      </w:pPr>
      <w:r>
        <w:t xml:space="preserve">        - type: object</w:t>
      </w:r>
    </w:p>
    <w:p w14:paraId="01793D3B" w14:textId="77777777" w:rsidR="00F67ADF" w:rsidRDefault="00F67ADF" w:rsidP="00F67ADF">
      <w:pPr>
        <w:pStyle w:val="PL"/>
      </w:pPr>
      <w:r>
        <w:t xml:space="preserve">          properties:</w:t>
      </w:r>
    </w:p>
    <w:p w14:paraId="232EB064" w14:textId="77777777" w:rsidR="00F67ADF" w:rsidRDefault="00F67ADF" w:rsidP="00F67ADF">
      <w:pPr>
        <w:pStyle w:val="PL"/>
      </w:pPr>
      <w:r>
        <w:t xml:space="preserve">            attributes:</w:t>
      </w:r>
    </w:p>
    <w:p w14:paraId="5131A965" w14:textId="77777777" w:rsidR="00F67ADF" w:rsidRDefault="00F67ADF" w:rsidP="00F67ADF">
      <w:pPr>
        <w:pStyle w:val="PL"/>
      </w:pPr>
      <w:r>
        <w:t xml:space="preserve">                  type: object</w:t>
      </w:r>
    </w:p>
    <w:p w14:paraId="793C6E74" w14:textId="77777777" w:rsidR="00F67ADF" w:rsidRDefault="00F67ADF" w:rsidP="00F67ADF">
      <w:pPr>
        <w:pStyle w:val="PL"/>
      </w:pPr>
      <w:r>
        <w:t xml:space="preserve">                  properties:</w:t>
      </w:r>
    </w:p>
    <w:p w14:paraId="1E6649BC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552772DC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56E394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ueAccProbabilityDist</w:t>
      </w:r>
      <w:proofErr w:type="spellEnd"/>
      <w:r>
        <w:t>:</w:t>
      </w:r>
    </w:p>
    <w:p w14:paraId="50989DC7" w14:textId="77777777" w:rsidR="00F67ADF" w:rsidRDefault="00F67ADF" w:rsidP="00F67ADF">
      <w:pPr>
        <w:pStyle w:val="PL"/>
      </w:pPr>
      <w:r>
        <w:t xml:space="preserve">                      $ref: "#/components/schemas/</w:t>
      </w:r>
      <w:proofErr w:type="spellStart"/>
      <w:r>
        <w:t>UeAccProbabilityDist</w:t>
      </w:r>
      <w:proofErr w:type="spellEnd"/>
      <w:r>
        <w:t>"</w:t>
      </w:r>
    </w:p>
    <w:p w14:paraId="09E9C997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ueAccDelayProbabilityDist</w:t>
      </w:r>
      <w:proofErr w:type="spellEnd"/>
      <w:r>
        <w:t>:</w:t>
      </w:r>
    </w:p>
    <w:p w14:paraId="68E767B7" w14:textId="77777777" w:rsidR="00F67ADF" w:rsidRDefault="00F67ADF" w:rsidP="00F67ADF">
      <w:pPr>
        <w:pStyle w:val="PL"/>
      </w:pPr>
      <w:r>
        <w:t xml:space="preserve">                      $ref: "#/components/schemas/</w:t>
      </w:r>
      <w:proofErr w:type="spellStart"/>
      <w:r>
        <w:t>UeAccDelayProbabilityDist</w:t>
      </w:r>
      <w:proofErr w:type="spellEnd"/>
      <w:r>
        <w:t>"</w:t>
      </w:r>
    </w:p>
    <w:p w14:paraId="1082CAB9" w14:textId="77777777" w:rsidR="00F67ADF" w:rsidRDefault="00F67ADF" w:rsidP="00F67ADF">
      <w:pPr>
        <w:pStyle w:val="PL"/>
      </w:pPr>
    </w:p>
    <w:p w14:paraId="04A7DCA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36C78931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E6F6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A9C42BB" w14:textId="77777777" w:rsidR="00F67ADF" w:rsidRDefault="00F67ADF" w:rsidP="00F67ADF">
      <w:pPr>
        <w:pStyle w:val="PL"/>
      </w:pPr>
      <w:r>
        <w:t xml:space="preserve">        - type: object</w:t>
      </w:r>
    </w:p>
    <w:p w14:paraId="57B8EF33" w14:textId="77777777" w:rsidR="00F67ADF" w:rsidRDefault="00F67ADF" w:rsidP="00F67ADF">
      <w:pPr>
        <w:pStyle w:val="PL"/>
      </w:pPr>
      <w:r>
        <w:t xml:space="preserve">          properties:</w:t>
      </w:r>
    </w:p>
    <w:p w14:paraId="6CBD6DB0" w14:textId="77777777" w:rsidR="00F67ADF" w:rsidRDefault="00F67ADF" w:rsidP="00F67ADF">
      <w:pPr>
        <w:pStyle w:val="PL"/>
      </w:pPr>
      <w:r>
        <w:t xml:space="preserve">            attributes: </w:t>
      </w:r>
    </w:p>
    <w:p w14:paraId="3A25E3F0" w14:textId="77777777" w:rsidR="00F67ADF" w:rsidRDefault="00F67ADF" w:rsidP="00F67ADF">
      <w:pPr>
        <w:pStyle w:val="PL"/>
      </w:pPr>
      <w:r>
        <w:t xml:space="preserve">                  type: object</w:t>
      </w:r>
    </w:p>
    <w:p w14:paraId="5AA63059" w14:textId="77777777" w:rsidR="00F67ADF" w:rsidRDefault="00F67ADF" w:rsidP="00F67ADF">
      <w:pPr>
        <w:pStyle w:val="PL"/>
      </w:pPr>
      <w:r>
        <w:t xml:space="preserve">                  properties:</w:t>
      </w:r>
    </w:p>
    <w:p w14:paraId="3499AF15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06DE8FED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3441BA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maximumDeviationHoTriggerLow</w:t>
      </w:r>
      <w:proofErr w:type="spellEnd"/>
      <w:r>
        <w:t>:</w:t>
      </w:r>
    </w:p>
    <w:p w14:paraId="06E614D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MaximumDeviationHoTriggerLow</w:t>
      </w:r>
      <w:proofErr w:type="spellEnd"/>
      <w:r>
        <w:t>'</w:t>
      </w:r>
    </w:p>
    <w:p w14:paraId="43B9310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maximumDeviationHoTriggerHigh</w:t>
      </w:r>
      <w:proofErr w:type="spellEnd"/>
      <w:r>
        <w:t>:</w:t>
      </w:r>
    </w:p>
    <w:p w14:paraId="329B901F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MaximumDeviationHoTriggerHigh</w:t>
      </w:r>
      <w:proofErr w:type="spellEnd"/>
      <w:r>
        <w:t>'</w:t>
      </w:r>
    </w:p>
    <w:p w14:paraId="14F4CB4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0E2750B7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155041DE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42FB9CC4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49B9F11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DLBOFunction</w:t>
      </w:r>
      <w:proofErr w:type="spellEnd"/>
      <w:r>
        <w:t>-Single:</w:t>
      </w:r>
    </w:p>
    <w:p w14:paraId="7D6373D8" w14:textId="77777777" w:rsidR="00F67ADF" w:rsidRDefault="00F67ADF" w:rsidP="00F67ADF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6B6019E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0CEBD9C" w14:textId="77777777" w:rsidR="00F67ADF" w:rsidRDefault="00F67ADF" w:rsidP="00F67ADF">
      <w:pPr>
        <w:pStyle w:val="PL"/>
      </w:pPr>
      <w:r>
        <w:t xml:space="preserve">        - type: object</w:t>
      </w:r>
    </w:p>
    <w:p w14:paraId="764CEBE6" w14:textId="77777777" w:rsidR="00F67ADF" w:rsidRDefault="00F67ADF" w:rsidP="00F67ADF">
      <w:pPr>
        <w:pStyle w:val="PL"/>
      </w:pPr>
      <w:r>
        <w:t xml:space="preserve">          properties:</w:t>
      </w:r>
    </w:p>
    <w:p w14:paraId="0002DBC8" w14:textId="77777777" w:rsidR="00F67ADF" w:rsidRDefault="00F67ADF" w:rsidP="00F67ADF">
      <w:pPr>
        <w:pStyle w:val="PL"/>
      </w:pPr>
      <w:r>
        <w:t xml:space="preserve">            attributes: </w:t>
      </w:r>
    </w:p>
    <w:p w14:paraId="08B639A3" w14:textId="77777777" w:rsidR="00F67ADF" w:rsidRDefault="00F67ADF" w:rsidP="00F67ADF">
      <w:pPr>
        <w:pStyle w:val="PL"/>
      </w:pPr>
      <w:r>
        <w:t xml:space="preserve">                  type: object</w:t>
      </w:r>
    </w:p>
    <w:p w14:paraId="51CDDB9C" w14:textId="77777777" w:rsidR="00F67ADF" w:rsidRDefault="00F67ADF" w:rsidP="00F67ADF">
      <w:pPr>
        <w:pStyle w:val="PL"/>
      </w:pPr>
      <w:r>
        <w:t xml:space="preserve">                  properties:</w:t>
      </w:r>
    </w:p>
    <w:p w14:paraId="616EDC9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dlboControl</w:t>
      </w:r>
      <w:proofErr w:type="spellEnd"/>
      <w:r>
        <w:t>:</w:t>
      </w:r>
    </w:p>
    <w:p w14:paraId="75116352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71C322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4FBCFBA0" w14:textId="77777777" w:rsidR="00F67ADF" w:rsidRDefault="00F67ADF" w:rsidP="00F67ADF">
      <w:pPr>
        <w:pStyle w:val="PL"/>
      </w:pPr>
      <w:r>
        <w:t xml:space="preserve">    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200E13D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571B524E" w14:textId="77777777" w:rsidR="00F67ADF" w:rsidRDefault="00F67ADF" w:rsidP="00F67ADF">
      <w:pPr>
        <w:pStyle w:val="PL"/>
      </w:pPr>
      <w:r>
        <w:t xml:space="preserve">    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4E314D35" w14:textId="77777777" w:rsidR="00F67ADF" w:rsidRDefault="00F67ADF" w:rsidP="00F67ADF">
      <w:pPr>
        <w:pStyle w:val="PL"/>
      </w:pPr>
    </w:p>
    <w:p w14:paraId="546BC00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44B36560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44E59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B29E51F" w14:textId="77777777" w:rsidR="00F67ADF" w:rsidRDefault="00F67ADF" w:rsidP="00F67ADF">
      <w:pPr>
        <w:pStyle w:val="PL"/>
      </w:pPr>
      <w:r>
        <w:t xml:space="preserve">        - type: object</w:t>
      </w:r>
    </w:p>
    <w:p w14:paraId="5147A05D" w14:textId="77777777" w:rsidR="00F67ADF" w:rsidRDefault="00F67ADF" w:rsidP="00F67ADF">
      <w:pPr>
        <w:pStyle w:val="PL"/>
      </w:pPr>
      <w:r>
        <w:t xml:space="preserve">          properties:</w:t>
      </w:r>
    </w:p>
    <w:p w14:paraId="43E00247" w14:textId="77777777" w:rsidR="00F67ADF" w:rsidRDefault="00F67ADF" w:rsidP="00F67ADF">
      <w:pPr>
        <w:pStyle w:val="PL"/>
      </w:pPr>
      <w:r>
        <w:t xml:space="preserve">            attributes:</w:t>
      </w:r>
    </w:p>
    <w:p w14:paraId="03C42641" w14:textId="77777777" w:rsidR="00F67ADF" w:rsidRDefault="00F67ADF" w:rsidP="00F67ADF">
      <w:pPr>
        <w:pStyle w:val="PL"/>
      </w:pPr>
      <w:r>
        <w:t xml:space="preserve">                  type: object</w:t>
      </w:r>
    </w:p>
    <w:p w14:paraId="16FC3188" w14:textId="77777777" w:rsidR="00F67ADF" w:rsidRDefault="00F67ADF" w:rsidP="00F67ADF">
      <w:pPr>
        <w:pStyle w:val="PL"/>
      </w:pPr>
      <w:r>
        <w:t xml:space="preserve">                  properties:</w:t>
      </w:r>
    </w:p>
    <w:p w14:paraId="6404DE6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29D632B9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964BA5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484DCBB0" w14:textId="77777777" w:rsidR="00F67ADF" w:rsidRDefault="00F67ADF" w:rsidP="00F67ADF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6B8BF33B" w14:textId="77777777" w:rsidR="00F67ADF" w:rsidRDefault="00F67ADF" w:rsidP="00F67ADF">
      <w:pPr>
        <w:pStyle w:val="PL"/>
      </w:pPr>
    </w:p>
    <w:p w14:paraId="72FF0588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3C843036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3A608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89718B9" w14:textId="77777777" w:rsidR="00F67ADF" w:rsidRDefault="00F67ADF" w:rsidP="00F67ADF">
      <w:pPr>
        <w:pStyle w:val="PL"/>
      </w:pPr>
      <w:r>
        <w:t xml:space="preserve">        - type: object</w:t>
      </w:r>
    </w:p>
    <w:p w14:paraId="579C7C0C" w14:textId="77777777" w:rsidR="00F67ADF" w:rsidRDefault="00F67ADF" w:rsidP="00F67ADF">
      <w:pPr>
        <w:pStyle w:val="PL"/>
      </w:pPr>
      <w:r>
        <w:t xml:space="preserve">          properties:</w:t>
      </w:r>
    </w:p>
    <w:p w14:paraId="294FC887" w14:textId="77777777" w:rsidR="00F67ADF" w:rsidRDefault="00F67ADF" w:rsidP="00F67ADF">
      <w:pPr>
        <w:pStyle w:val="PL"/>
      </w:pPr>
      <w:r>
        <w:t xml:space="preserve">            attributes:</w:t>
      </w:r>
    </w:p>
    <w:p w14:paraId="74CCB9A8" w14:textId="77777777" w:rsidR="00F67ADF" w:rsidRDefault="00F67ADF" w:rsidP="00F67ADF">
      <w:pPr>
        <w:pStyle w:val="PL"/>
      </w:pPr>
      <w:r>
        <w:t xml:space="preserve">                  type: object</w:t>
      </w:r>
    </w:p>
    <w:p w14:paraId="6CFB6155" w14:textId="77777777" w:rsidR="00F67ADF" w:rsidRDefault="00F67ADF" w:rsidP="00F67ADF">
      <w:pPr>
        <w:pStyle w:val="PL"/>
      </w:pPr>
      <w:r>
        <w:t xml:space="preserve">                  properties:</w:t>
      </w:r>
    </w:p>
    <w:p w14:paraId="02D1EB1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4A34E33E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9FE8E1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659E5E59" w14:textId="77777777" w:rsidR="00F67ADF" w:rsidRDefault="00F67ADF" w:rsidP="00F67ADF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0796738C" w14:textId="77777777" w:rsidR="00F67ADF" w:rsidRDefault="00F67ADF" w:rsidP="00F67ADF">
      <w:pPr>
        <w:pStyle w:val="PL"/>
      </w:pPr>
    </w:p>
    <w:p w14:paraId="31DB74F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4B22D68F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8E19F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0862543" w14:textId="77777777" w:rsidR="00F67ADF" w:rsidRDefault="00F67ADF" w:rsidP="00F67ADF">
      <w:pPr>
        <w:pStyle w:val="PL"/>
      </w:pPr>
      <w:r>
        <w:t xml:space="preserve">        - type: object</w:t>
      </w:r>
    </w:p>
    <w:p w14:paraId="65507F10" w14:textId="77777777" w:rsidR="00F67ADF" w:rsidRDefault="00F67ADF" w:rsidP="00F67ADF">
      <w:pPr>
        <w:pStyle w:val="PL"/>
      </w:pPr>
      <w:r>
        <w:t xml:space="preserve">          properties:</w:t>
      </w:r>
    </w:p>
    <w:p w14:paraId="5C276F3D" w14:textId="77777777" w:rsidR="00F67ADF" w:rsidRDefault="00F67ADF" w:rsidP="00F67ADF">
      <w:pPr>
        <w:pStyle w:val="PL"/>
      </w:pPr>
      <w:r>
        <w:t xml:space="preserve">            attributes:</w:t>
      </w:r>
    </w:p>
    <w:p w14:paraId="6FE35C9C" w14:textId="77777777" w:rsidR="00F67ADF" w:rsidRDefault="00F67ADF" w:rsidP="00F67ADF">
      <w:pPr>
        <w:pStyle w:val="PL"/>
      </w:pPr>
      <w:r>
        <w:t xml:space="preserve">                  type: object</w:t>
      </w:r>
    </w:p>
    <w:p w14:paraId="0064CAA1" w14:textId="77777777" w:rsidR="00F67ADF" w:rsidRDefault="00F67ADF" w:rsidP="00F67ADF">
      <w:pPr>
        <w:pStyle w:val="PL"/>
      </w:pPr>
      <w:r>
        <w:t xml:space="preserve">                  properties:</w:t>
      </w:r>
    </w:p>
    <w:p w14:paraId="35BE430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5F1D3FE6" w14:textId="77777777" w:rsidR="00F67ADF" w:rsidRDefault="00F67ADF" w:rsidP="00F67AD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0294E2C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4BA8ABE0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20D68B9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61B4FDB5" w14:textId="77777777" w:rsidR="00F67ADF" w:rsidRDefault="00F67ADF" w:rsidP="00F67ADF">
      <w:pPr>
        <w:pStyle w:val="PL"/>
      </w:pPr>
      <w:r>
        <w:t xml:space="preserve">                      $ref: "#/components/schemas/IntraRatEsActivationCandidateCellsLoadParameters"</w:t>
      </w:r>
    </w:p>
    <w:p w14:paraId="7776064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05DAF556" w14:textId="77777777" w:rsidR="00F67ADF" w:rsidRDefault="00F67ADF" w:rsidP="00F67ADF">
      <w:pPr>
        <w:pStyle w:val="PL"/>
      </w:pPr>
      <w:r>
        <w:t xml:space="preserve">                      $ref: "#/components/schemas/IntraRatEsDeactivationCandidateCellsLoadParameters"</w:t>
      </w:r>
    </w:p>
    <w:p w14:paraId="3C02925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49B448D4" w14:textId="77777777" w:rsidR="00F67ADF" w:rsidRDefault="00F67ADF" w:rsidP="00F67ADF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245ABC3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47F36398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5F40A15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4D7AB916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781B4E17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4A8FC509" w14:textId="77777777" w:rsidR="00F67ADF" w:rsidRDefault="00F67ADF" w:rsidP="00F67ADF">
      <w:pPr>
        <w:pStyle w:val="PL"/>
      </w:pPr>
      <w:r>
        <w:t xml:space="preserve">                      $ref: "#/components/schemas/IntraRatEsActivationOriginalCellLoadParameters"</w:t>
      </w:r>
    </w:p>
    <w:p w14:paraId="0886CDB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368E274A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068624DE" w14:textId="77777777" w:rsidR="00F67ADF" w:rsidRDefault="00F67ADF" w:rsidP="00F67AD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3410A19" w14:textId="77777777" w:rsidR="00F67ADF" w:rsidRDefault="00F67ADF" w:rsidP="00F67ADF">
      <w:pPr>
        <w:pStyle w:val="PL"/>
      </w:pPr>
      <w:r>
        <w:t xml:space="preserve">                         - TO_BE_ENERGY_SAVING</w:t>
      </w:r>
    </w:p>
    <w:p w14:paraId="512D5CCA" w14:textId="77777777" w:rsidR="00F67ADF" w:rsidRDefault="00F67ADF" w:rsidP="00F67ADF">
      <w:pPr>
        <w:pStyle w:val="PL"/>
      </w:pPr>
      <w:r>
        <w:t xml:space="preserve">                         - TO_BE_NOT_ENERGY_SAVING</w:t>
      </w:r>
    </w:p>
    <w:p w14:paraId="544D86F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3D3F02C0" w14:textId="77777777" w:rsidR="00F67ADF" w:rsidRDefault="00F67ADF" w:rsidP="00F67ADF">
      <w:pPr>
        <w:pStyle w:val="PL"/>
      </w:pPr>
      <w:r>
        <w:t xml:space="preserve">                      type: string</w:t>
      </w:r>
    </w:p>
    <w:p w14:paraId="35595DDC" w14:textId="77777777" w:rsidR="00F67ADF" w:rsidRDefault="00F67ADF" w:rsidP="00F67ADF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072A028" w14:textId="77777777" w:rsidR="00F67ADF" w:rsidRDefault="00F67ADF" w:rsidP="00F67ADF">
      <w:pPr>
        <w:pStyle w:val="PL"/>
      </w:pPr>
      <w:r>
        <w:t xml:space="preserve">                         - IS_NOT_ENERGY_SAVING</w:t>
      </w:r>
    </w:p>
    <w:p w14:paraId="0876F334" w14:textId="77777777" w:rsidR="00F67ADF" w:rsidRDefault="00F67ADF" w:rsidP="00F67ADF">
      <w:pPr>
        <w:pStyle w:val="PL"/>
      </w:pPr>
      <w:r>
        <w:t xml:space="preserve">                         - IS_ENERGY_SAVING</w:t>
      </w:r>
    </w:p>
    <w:p w14:paraId="565CCF1B" w14:textId="77777777" w:rsidR="00F67ADF" w:rsidRDefault="00F67ADF" w:rsidP="00F67ADF">
      <w:pPr>
        <w:pStyle w:val="PL"/>
      </w:pPr>
    </w:p>
    <w:p w14:paraId="4182280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3945AF77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6940CC" w14:textId="77777777" w:rsidR="00F67ADF" w:rsidRDefault="00F67ADF" w:rsidP="00F67ADF">
      <w:pPr>
        <w:pStyle w:val="PL"/>
      </w:pPr>
      <w:r>
        <w:lastRenderedPageBreak/>
        <w:t xml:space="preserve">        - $ref: 'TS28623_GenericNrm.yaml#/components/schemas/Top'</w:t>
      </w:r>
    </w:p>
    <w:p w14:paraId="7DE7A068" w14:textId="77777777" w:rsidR="00F67ADF" w:rsidRDefault="00F67ADF" w:rsidP="00F67ADF">
      <w:pPr>
        <w:pStyle w:val="PL"/>
      </w:pPr>
      <w:r>
        <w:t xml:space="preserve">        - type: object</w:t>
      </w:r>
    </w:p>
    <w:p w14:paraId="3A01AEDE" w14:textId="77777777" w:rsidR="00F67ADF" w:rsidRDefault="00F67ADF" w:rsidP="00F67ADF">
      <w:pPr>
        <w:pStyle w:val="PL"/>
      </w:pPr>
      <w:r>
        <w:t xml:space="preserve">          properties:</w:t>
      </w:r>
    </w:p>
    <w:p w14:paraId="6D9E4281" w14:textId="77777777" w:rsidR="00F67ADF" w:rsidRDefault="00F67ADF" w:rsidP="00F67ADF">
      <w:pPr>
        <w:pStyle w:val="PL"/>
      </w:pPr>
      <w:r>
        <w:t xml:space="preserve">            attributes:</w:t>
      </w:r>
    </w:p>
    <w:p w14:paraId="6B6A301E" w14:textId="77777777" w:rsidR="00F67ADF" w:rsidRDefault="00F67ADF" w:rsidP="00F67ADF">
      <w:pPr>
        <w:pStyle w:val="PL"/>
      </w:pPr>
      <w:r>
        <w:t xml:space="preserve">              type: object</w:t>
      </w:r>
    </w:p>
    <w:p w14:paraId="63C4E668" w14:textId="77777777" w:rsidR="00F67ADF" w:rsidRDefault="00F67ADF" w:rsidP="00F67ADF">
      <w:pPr>
        <w:pStyle w:val="PL"/>
      </w:pPr>
      <w:r>
        <w:t xml:space="preserve">              properties:</w:t>
      </w:r>
    </w:p>
    <w:p w14:paraId="13C81932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7E7B5ED7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5DF2497A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32F9B266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303DCE2B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4E1B1CAA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012785D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64457785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580705EE" w14:textId="77777777" w:rsidR="00F67ADF" w:rsidRDefault="00F67ADF" w:rsidP="00F67ADF">
      <w:pPr>
        <w:pStyle w:val="PL"/>
      </w:pPr>
    </w:p>
    <w:p w14:paraId="207B4DE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3567A973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DC6C27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72E0A07" w14:textId="77777777" w:rsidR="00F67ADF" w:rsidRDefault="00F67ADF" w:rsidP="00F67ADF">
      <w:pPr>
        <w:pStyle w:val="PL"/>
      </w:pPr>
      <w:r>
        <w:t xml:space="preserve">        - type: object</w:t>
      </w:r>
    </w:p>
    <w:p w14:paraId="3C43A408" w14:textId="77777777" w:rsidR="00F67ADF" w:rsidRDefault="00F67ADF" w:rsidP="00F67ADF">
      <w:pPr>
        <w:pStyle w:val="PL"/>
      </w:pPr>
      <w:r>
        <w:t xml:space="preserve">          properties:</w:t>
      </w:r>
    </w:p>
    <w:p w14:paraId="09F8998E" w14:textId="77777777" w:rsidR="00F67ADF" w:rsidRDefault="00F67ADF" w:rsidP="00F67ADF">
      <w:pPr>
        <w:pStyle w:val="PL"/>
      </w:pPr>
      <w:r>
        <w:t xml:space="preserve">            attributes:</w:t>
      </w:r>
    </w:p>
    <w:p w14:paraId="21279D7A" w14:textId="77777777" w:rsidR="00F67ADF" w:rsidRDefault="00F67ADF" w:rsidP="00F67ADF">
      <w:pPr>
        <w:pStyle w:val="PL"/>
      </w:pPr>
      <w:r>
        <w:t xml:space="preserve">              type: object</w:t>
      </w:r>
    </w:p>
    <w:p w14:paraId="07D11057" w14:textId="77777777" w:rsidR="00F67ADF" w:rsidRDefault="00F67ADF" w:rsidP="00F67ADF">
      <w:pPr>
        <w:pStyle w:val="PL"/>
      </w:pPr>
      <w:r>
        <w:t xml:space="preserve">              properties:</w:t>
      </w:r>
    </w:p>
    <w:p w14:paraId="7A6C83DD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300BA036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490DF2E3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372BBBF1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23D5DF59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5EE62828" w14:textId="77777777" w:rsidR="00F67ADF" w:rsidRDefault="00F67ADF" w:rsidP="00F67ADF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E9F63AB" w14:textId="77777777" w:rsidR="00F67ADF" w:rsidRDefault="00F67ADF" w:rsidP="00F67ADF">
      <w:pPr>
        <w:pStyle w:val="PL"/>
      </w:pPr>
    </w:p>
    <w:p w14:paraId="03BF687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61188DA7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FF1E6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73D397E" w14:textId="77777777" w:rsidR="00F67ADF" w:rsidRDefault="00F67ADF" w:rsidP="00F67ADF">
      <w:pPr>
        <w:pStyle w:val="PL"/>
      </w:pPr>
      <w:r>
        <w:t xml:space="preserve">        - type: object</w:t>
      </w:r>
    </w:p>
    <w:p w14:paraId="72D370D6" w14:textId="77777777" w:rsidR="00F67ADF" w:rsidRDefault="00F67ADF" w:rsidP="00F67ADF">
      <w:pPr>
        <w:pStyle w:val="PL"/>
      </w:pPr>
      <w:r>
        <w:t xml:space="preserve">          properties:</w:t>
      </w:r>
    </w:p>
    <w:p w14:paraId="349CA852" w14:textId="77777777" w:rsidR="00F67ADF" w:rsidRDefault="00F67ADF" w:rsidP="00F67ADF">
      <w:pPr>
        <w:pStyle w:val="PL"/>
      </w:pPr>
      <w:r>
        <w:t xml:space="preserve">            attributes:</w:t>
      </w:r>
    </w:p>
    <w:p w14:paraId="78F21EE3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97E724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0D8B59E0" w14:textId="77777777" w:rsidR="00F67ADF" w:rsidRDefault="00F67ADF" w:rsidP="00F67ADF">
      <w:pPr>
        <w:pStyle w:val="PL"/>
      </w:pPr>
      <w:r>
        <w:t xml:space="preserve">                - type: object</w:t>
      </w:r>
    </w:p>
    <w:p w14:paraId="36039B5A" w14:textId="77777777" w:rsidR="00F67ADF" w:rsidRDefault="00F67ADF" w:rsidP="00F67ADF">
      <w:pPr>
        <w:pStyle w:val="PL"/>
      </w:pPr>
      <w:r>
        <w:t xml:space="preserve">                  properties:</w:t>
      </w:r>
    </w:p>
    <w:p w14:paraId="436B8F4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106490DB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7D15D0E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8FC730E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7D6B608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2312117F" w14:textId="77777777" w:rsidR="00F67ADF" w:rsidRDefault="00F67ADF" w:rsidP="00F67ADF">
      <w:pPr>
        <w:pStyle w:val="PL"/>
      </w:pPr>
      <w:r>
        <w:t xml:space="preserve">        - type: object</w:t>
      </w:r>
    </w:p>
    <w:p w14:paraId="0735FEA5" w14:textId="77777777" w:rsidR="00F67ADF" w:rsidRDefault="00F67ADF" w:rsidP="00F67ADF">
      <w:pPr>
        <w:pStyle w:val="PL"/>
      </w:pPr>
      <w:r>
        <w:t xml:space="preserve">          properties:</w:t>
      </w:r>
    </w:p>
    <w:p w14:paraId="3D76BAB0" w14:textId="77777777" w:rsidR="00F67ADF" w:rsidRDefault="00F67ADF" w:rsidP="00F67ADF">
      <w:pPr>
        <w:pStyle w:val="PL"/>
      </w:pPr>
      <w:r>
        <w:t xml:space="preserve">            EP_F1C:</w:t>
      </w:r>
    </w:p>
    <w:p w14:paraId="0EE4B500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77008A47" w14:textId="77777777" w:rsidR="00F67ADF" w:rsidRDefault="00F67ADF" w:rsidP="00F67ADF">
      <w:pPr>
        <w:pStyle w:val="PL"/>
      </w:pPr>
      <w:r>
        <w:t xml:space="preserve">            EP_F1U:</w:t>
      </w:r>
    </w:p>
    <w:p w14:paraId="6AC5B85B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3E3E70E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NRNetwork</w:t>
      </w:r>
      <w:proofErr w:type="spellEnd"/>
      <w:r>
        <w:t>-Single:</w:t>
      </w:r>
    </w:p>
    <w:p w14:paraId="7C7EDCEE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EE967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10E29D1" w14:textId="77777777" w:rsidR="00F67ADF" w:rsidRDefault="00F67ADF" w:rsidP="00F67ADF">
      <w:pPr>
        <w:pStyle w:val="PL"/>
      </w:pPr>
      <w:r>
        <w:t xml:space="preserve">        - type: object</w:t>
      </w:r>
    </w:p>
    <w:p w14:paraId="57671CAD" w14:textId="77777777" w:rsidR="00F67ADF" w:rsidRDefault="00F67ADF" w:rsidP="00F67ADF">
      <w:pPr>
        <w:pStyle w:val="PL"/>
      </w:pPr>
      <w:r>
        <w:t xml:space="preserve">          properties:</w:t>
      </w:r>
    </w:p>
    <w:p w14:paraId="29C40C50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61192F61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1E3B7FAC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6B9D9E62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18D1F89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4A3A4405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50502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C1ED36F" w14:textId="77777777" w:rsidR="00F67ADF" w:rsidRDefault="00F67ADF" w:rsidP="00F67ADF">
      <w:pPr>
        <w:pStyle w:val="PL"/>
      </w:pPr>
      <w:r>
        <w:t xml:space="preserve">        - type: object</w:t>
      </w:r>
    </w:p>
    <w:p w14:paraId="45A2342C" w14:textId="77777777" w:rsidR="00F67ADF" w:rsidRDefault="00F67ADF" w:rsidP="00F67ADF">
      <w:pPr>
        <w:pStyle w:val="PL"/>
      </w:pPr>
      <w:r>
        <w:t xml:space="preserve">          properties:</w:t>
      </w:r>
    </w:p>
    <w:p w14:paraId="7AB856B8" w14:textId="77777777" w:rsidR="00F67ADF" w:rsidRDefault="00F67ADF" w:rsidP="00F67ADF">
      <w:pPr>
        <w:pStyle w:val="PL"/>
      </w:pPr>
      <w:r>
        <w:t xml:space="preserve">            attributes:</w:t>
      </w:r>
    </w:p>
    <w:p w14:paraId="0CE3CFC7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A6AD62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075642E6" w14:textId="77777777" w:rsidR="00F67ADF" w:rsidRDefault="00F67ADF" w:rsidP="00F67ADF">
      <w:pPr>
        <w:pStyle w:val="PL"/>
      </w:pPr>
      <w:r>
        <w:t xml:space="preserve">                - type: object</w:t>
      </w:r>
    </w:p>
    <w:p w14:paraId="1351312C" w14:textId="77777777" w:rsidR="00F67ADF" w:rsidRDefault="00F67ADF" w:rsidP="00F67ADF">
      <w:pPr>
        <w:pStyle w:val="PL"/>
      </w:pPr>
      <w:r>
        <w:t xml:space="preserve">                  properties:</w:t>
      </w:r>
    </w:p>
    <w:p w14:paraId="2CD820A1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7A688A7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793F59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22420C29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AD933FF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9AC92D4" w14:textId="77777777" w:rsidR="00F67ADF" w:rsidRDefault="00F67ADF" w:rsidP="00F67ADF">
      <w:pPr>
        <w:pStyle w:val="PL"/>
      </w:pPr>
      <w:r>
        <w:t xml:space="preserve">        - type: object</w:t>
      </w:r>
    </w:p>
    <w:p w14:paraId="4C89BD03" w14:textId="77777777" w:rsidR="00F67ADF" w:rsidRDefault="00F67ADF" w:rsidP="00F67ADF">
      <w:pPr>
        <w:pStyle w:val="PL"/>
      </w:pPr>
      <w:r>
        <w:t xml:space="preserve">          properties:</w:t>
      </w:r>
    </w:p>
    <w:p w14:paraId="5B24E871" w14:textId="77777777" w:rsidR="00F67ADF" w:rsidRDefault="00F67ADF" w:rsidP="00F67ADF">
      <w:pPr>
        <w:pStyle w:val="PL"/>
      </w:pPr>
      <w:r>
        <w:t xml:space="preserve">            EP_E1:</w:t>
      </w:r>
    </w:p>
    <w:p w14:paraId="31F6146A" w14:textId="77777777" w:rsidR="00F67ADF" w:rsidRDefault="00F67ADF" w:rsidP="00F67ADF">
      <w:pPr>
        <w:pStyle w:val="PL"/>
      </w:pPr>
      <w:r>
        <w:lastRenderedPageBreak/>
        <w:t xml:space="preserve">              $ref: '#/components/schemas/EP_E1-Multiple'</w:t>
      </w:r>
    </w:p>
    <w:p w14:paraId="4879E66C" w14:textId="77777777" w:rsidR="00F67ADF" w:rsidRDefault="00F67ADF" w:rsidP="00F67ADF">
      <w:pPr>
        <w:pStyle w:val="PL"/>
      </w:pPr>
      <w:r>
        <w:t xml:space="preserve">            EP_F1U:</w:t>
      </w:r>
    </w:p>
    <w:p w14:paraId="078994C1" w14:textId="77777777" w:rsidR="00F67ADF" w:rsidRDefault="00F67ADF" w:rsidP="00F67ADF">
      <w:pPr>
        <w:pStyle w:val="PL"/>
      </w:pPr>
      <w:r>
        <w:t xml:space="preserve">              $ref: '#/components/schemas/EP_F1U-Multiple'</w:t>
      </w:r>
    </w:p>
    <w:p w14:paraId="441C6995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110B5F2F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 xml:space="preserve">-Multiple'   </w:t>
      </w:r>
    </w:p>
    <w:p w14:paraId="09D735C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2036AB7F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5DF44F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B727E59" w14:textId="77777777" w:rsidR="00F67ADF" w:rsidRDefault="00F67ADF" w:rsidP="00F67ADF">
      <w:pPr>
        <w:pStyle w:val="PL"/>
      </w:pPr>
      <w:r>
        <w:t xml:space="preserve">        - type: object</w:t>
      </w:r>
    </w:p>
    <w:p w14:paraId="2265FBB8" w14:textId="77777777" w:rsidR="00F67ADF" w:rsidRDefault="00F67ADF" w:rsidP="00F67ADF">
      <w:pPr>
        <w:pStyle w:val="PL"/>
      </w:pPr>
      <w:r>
        <w:t xml:space="preserve">          properties:</w:t>
      </w:r>
    </w:p>
    <w:p w14:paraId="3D767E29" w14:textId="77777777" w:rsidR="00F67ADF" w:rsidRDefault="00F67ADF" w:rsidP="00F67ADF">
      <w:pPr>
        <w:pStyle w:val="PL"/>
      </w:pPr>
      <w:r>
        <w:t xml:space="preserve">            attributes:</w:t>
      </w:r>
    </w:p>
    <w:p w14:paraId="05D2CD34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17035C" w14:textId="77777777" w:rsidR="00F67ADF" w:rsidRDefault="00F67ADF" w:rsidP="00F67ADF">
      <w:pPr>
        <w:pStyle w:val="PL"/>
      </w:pPr>
      <w:r>
        <w:t xml:space="preserve">                - $ref: &gt;-</w:t>
      </w:r>
    </w:p>
    <w:p w14:paraId="24E88E21" w14:textId="77777777" w:rsidR="00F67ADF" w:rsidRDefault="00F67ADF" w:rsidP="00F67ADF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08A15A31" w14:textId="77777777" w:rsidR="00F67ADF" w:rsidRDefault="00F67ADF" w:rsidP="00F67ADF">
      <w:pPr>
        <w:pStyle w:val="PL"/>
      </w:pPr>
      <w:r>
        <w:t xml:space="preserve">                - type: object</w:t>
      </w:r>
    </w:p>
    <w:p w14:paraId="310DB7E2" w14:textId="77777777" w:rsidR="00F67ADF" w:rsidRDefault="00F67ADF" w:rsidP="00F67ADF">
      <w:pPr>
        <w:pStyle w:val="PL"/>
      </w:pPr>
      <w:r>
        <w:t xml:space="preserve">                  properties:</w:t>
      </w:r>
    </w:p>
    <w:p w14:paraId="765427C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1586CC7F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6F5FD77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4AD9B3F7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CD9EC5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F4D7942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A31D224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3457579E" w14:textId="77777777" w:rsidR="00F67ADF" w:rsidRDefault="00F67ADF" w:rsidP="00F67ADF">
      <w:pPr>
        <w:pStyle w:val="PL"/>
      </w:pPr>
      <w:r>
        <w:t xml:space="preserve">        - type: object</w:t>
      </w:r>
    </w:p>
    <w:p w14:paraId="15C90624" w14:textId="77777777" w:rsidR="00F67ADF" w:rsidRDefault="00F67ADF" w:rsidP="00F67ADF">
      <w:pPr>
        <w:pStyle w:val="PL"/>
      </w:pPr>
      <w:r>
        <w:t xml:space="preserve">          properties:</w:t>
      </w:r>
    </w:p>
    <w:p w14:paraId="5BFD6054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22655AC6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255812C2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3ED45220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725F718F" w14:textId="77777777" w:rsidR="00F67ADF" w:rsidRDefault="00F67ADF" w:rsidP="00F67ADF">
      <w:pPr>
        <w:pStyle w:val="PL"/>
      </w:pPr>
      <w:r>
        <w:t xml:space="preserve">            EP_E1:</w:t>
      </w:r>
    </w:p>
    <w:p w14:paraId="52947648" w14:textId="77777777" w:rsidR="00F67ADF" w:rsidRDefault="00F67ADF" w:rsidP="00F67ADF">
      <w:pPr>
        <w:pStyle w:val="PL"/>
      </w:pPr>
      <w:r>
        <w:t xml:space="preserve">              $ref: '#/components/schemas/EP_E1-Multiple'</w:t>
      </w:r>
    </w:p>
    <w:p w14:paraId="248A8166" w14:textId="77777777" w:rsidR="00F67ADF" w:rsidRDefault="00F67ADF" w:rsidP="00F67ADF">
      <w:pPr>
        <w:pStyle w:val="PL"/>
      </w:pPr>
      <w:r>
        <w:t xml:space="preserve">            EP_F1C:</w:t>
      </w:r>
    </w:p>
    <w:p w14:paraId="7092E657" w14:textId="77777777" w:rsidR="00F67ADF" w:rsidRDefault="00F67ADF" w:rsidP="00F67ADF">
      <w:pPr>
        <w:pStyle w:val="PL"/>
      </w:pPr>
      <w:r>
        <w:t xml:space="preserve">              $ref: '#/components/schemas/EP_F1C-Multiple'</w:t>
      </w:r>
    </w:p>
    <w:p w14:paraId="4E9B91F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413B7C09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122DC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E73E4B8" w14:textId="77777777" w:rsidR="00F67ADF" w:rsidRDefault="00F67ADF" w:rsidP="00F67ADF">
      <w:pPr>
        <w:pStyle w:val="PL"/>
      </w:pPr>
      <w:r>
        <w:t xml:space="preserve">        - type: object</w:t>
      </w:r>
    </w:p>
    <w:p w14:paraId="2F1A391E" w14:textId="77777777" w:rsidR="00F67ADF" w:rsidRDefault="00F67ADF" w:rsidP="00F67ADF">
      <w:pPr>
        <w:pStyle w:val="PL"/>
      </w:pPr>
      <w:r>
        <w:t xml:space="preserve">          properties:</w:t>
      </w:r>
    </w:p>
    <w:p w14:paraId="1C0DF84F" w14:textId="77777777" w:rsidR="00F67ADF" w:rsidRDefault="00F67ADF" w:rsidP="00F67ADF">
      <w:pPr>
        <w:pStyle w:val="PL"/>
      </w:pPr>
      <w:r>
        <w:t xml:space="preserve">            attributes:</w:t>
      </w:r>
    </w:p>
    <w:p w14:paraId="5EFBC251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5A9289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5CB48E4D" w14:textId="77777777" w:rsidR="00F67ADF" w:rsidRDefault="00F67ADF" w:rsidP="00F67ADF">
      <w:pPr>
        <w:pStyle w:val="PL"/>
      </w:pPr>
      <w:r>
        <w:t xml:space="preserve">                - type: object</w:t>
      </w:r>
    </w:p>
    <w:p w14:paraId="15C3F59E" w14:textId="77777777" w:rsidR="00F67ADF" w:rsidRDefault="00F67ADF" w:rsidP="00F67ADF">
      <w:pPr>
        <w:pStyle w:val="PL"/>
      </w:pPr>
      <w:r>
        <w:t xml:space="preserve">                  properties:</w:t>
      </w:r>
    </w:p>
    <w:p w14:paraId="19B2797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6EEB174F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4BEA114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6DA6D4D8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344057C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375650F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14:paraId="69B2C78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0A9CEF58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196B505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4DAB678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EUtraNetwork</w:t>
      </w:r>
      <w:proofErr w:type="spellEnd"/>
      <w:r>
        <w:t>-Single:</w:t>
      </w:r>
    </w:p>
    <w:p w14:paraId="43B01A76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F3E7F9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091723C3" w14:textId="77777777" w:rsidR="00F67ADF" w:rsidRDefault="00F67ADF" w:rsidP="00F67ADF">
      <w:pPr>
        <w:pStyle w:val="PL"/>
      </w:pPr>
      <w:r>
        <w:t xml:space="preserve">        - type: object</w:t>
      </w:r>
    </w:p>
    <w:p w14:paraId="57C39D52" w14:textId="77777777" w:rsidR="00F67ADF" w:rsidRDefault="00F67ADF" w:rsidP="00F67ADF">
      <w:pPr>
        <w:pStyle w:val="PL"/>
      </w:pPr>
      <w:r>
        <w:t xml:space="preserve">          properties:</w:t>
      </w:r>
    </w:p>
    <w:p w14:paraId="06773673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26707D38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4480A3F6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161EED4F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3B82BA7A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2138BECD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FC883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B02028A" w14:textId="77777777" w:rsidR="00F67ADF" w:rsidRDefault="00F67ADF" w:rsidP="00F67ADF">
      <w:pPr>
        <w:pStyle w:val="PL"/>
      </w:pPr>
      <w:r>
        <w:t xml:space="preserve">        - type: object</w:t>
      </w:r>
    </w:p>
    <w:p w14:paraId="07284533" w14:textId="77777777" w:rsidR="00F67ADF" w:rsidRDefault="00F67ADF" w:rsidP="00F67ADF">
      <w:pPr>
        <w:pStyle w:val="PL"/>
      </w:pPr>
      <w:r>
        <w:t xml:space="preserve">          properties:</w:t>
      </w:r>
    </w:p>
    <w:p w14:paraId="2EF35992" w14:textId="77777777" w:rsidR="00F67ADF" w:rsidRDefault="00F67ADF" w:rsidP="00F67ADF">
      <w:pPr>
        <w:pStyle w:val="PL"/>
      </w:pPr>
      <w:r>
        <w:t xml:space="preserve">            attributes:</w:t>
      </w:r>
    </w:p>
    <w:p w14:paraId="48BFF7AD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8D8630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5B6186D9" w14:textId="77777777" w:rsidR="00F67ADF" w:rsidRDefault="00F67ADF" w:rsidP="00F67ADF">
      <w:pPr>
        <w:pStyle w:val="PL"/>
      </w:pPr>
      <w:r>
        <w:t xml:space="preserve">                - type: object</w:t>
      </w:r>
    </w:p>
    <w:p w14:paraId="477F2180" w14:textId="77777777" w:rsidR="00F67ADF" w:rsidRDefault="00F67ADF" w:rsidP="00F67ADF">
      <w:pPr>
        <w:pStyle w:val="PL"/>
      </w:pPr>
      <w:r>
        <w:t xml:space="preserve">                  properties:</w:t>
      </w:r>
    </w:p>
    <w:p w14:paraId="7335103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55BB7986" w14:textId="77777777" w:rsidR="00F67ADF" w:rsidRDefault="00F67ADF" w:rsidP="00F67ADF">
      <w:pPr>
        <w:pStyle w:val="PL"/>
      </w:pPr>
      <w:r>
        <w:t xml:space="preserve">                      type: integer</w:t>
      </w:r>
    </w:p>
    <w:p w14:paraId="1431F368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5B539B92" w14:textId="77777777" w:rsidR="00F67ADF" w:rsidRDefault="00F67ADF" w:rsidP="00F67ADF">
      <w:pPr>
        <w:pStyle w:val="PL"/>
      </w:pPr>
      <w:r>
        <w:t xml:space="preserve">        - type: object</w:t>
      </w:r>
    </w:p>
    <w:p w14:paraId="3184121F" w14:textId="77777777" w:rsidR="00F67ADF" w:rsidRDefault="00F67ADF" w:rsidP="00F67ADF">
      <w:pPr>
        <w:pStyle w:val="PL"/>
      </w:pPr>
      <w:r>
        <w:t xml:space="preserve">          properties:</w:t>
      </w:r>
    </w:p>
    <w:p w14:paraId="32B8002F" w14:textId="77777777" w:rsidR="00F67ADF" w:rsidRDefault="00F67ADF" w:rsidP="00F67ADF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57EBEB81" w14:textId="77777777" w:rsidR="00F67ADF" w:rsidRDefault="00F67ADF" w:rsidP="00F67ADF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10B6AB4D" w14:textId="77777777" w:rsidR="00F67ADF" w:rsidRDefault="00F67ADF" w:rsidP="00F67ADF">
      <w:pPr>
        <w:pStyle w:val="PL"/>
      </w:pPr>
      <w:r>
        <w:lastRenderedPageBreak/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4AD670FA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B9160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A8E6036" w14:textId="77777777" w:rsidR="00F67ADF" w:rsidRDefault="00F67ADF" w:rsidP="00F67ADF">
      <w:pPr>
        <w:pStyle w:val="PL"/>
      </w:pPr>
      <w:r>
        <w:t xml:space="preserve">        - type: object</w:t>
      </w:r>
    </w:p>
    <w:p w14:paraId="630DB967" w14:textId="77777777" w:rsidR="00F67ADF" w:rsidRDefault="00F67ADF" w:rsidP="00F67ADF">
      <w:pPr>
        <w:pStyle w:val="PL"/>
      </w:pPr>
      <w:r>
        <w:t xml:space="preserve">          properties:</w:t>
      </w:r>
    </w:p>
    <w:p w14:paraId="208E90B1" w14:textId="77777777" w:rsidR="00F67ADF" w:rsidRDefault="00F67ADF" w:rsidP="00F67ADF">
      <w:pPr>
        <w:pStyle w:val="PL"/>
      </w:pPr>
      <w:r>
        <w:t xml:space="preserve">            attributes:</w:t>
      </w:r>
    </w:p>
    <w:p w14:paraId="18519BD6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D429CD" w14:textId="77777777" w:rsidR="00F67ADF" w:rsidRDefault="00F67ADF" w:rsidP="00F67ADF">
      <w:pPr>
        <w:pStyle w:val="PL"/>
      </w:pPr>
      <w:r>
        <w:t xml:space="preserve">                - $ref: 'TS28623_GenericNrm.yaml#/components/schemas/ManagedFunction-Attr'</w:t>
      </w:r>
    </w:p>
    <w:p w14:paraId="1F5454C6" w14:textId="77777777" w:rsidR="00F67ADF" w:rsidRDefault="00F67ADF" w:rsidP="00F67ADF">
      <w:pPr>
        <w:pStyle w:val="PL"/>
      </w:pPr>
      <w:r>
        <w:t xml:space="preserve">                - type: object</w:t>
      </w:r>
    </w:p>
    <w:p w14:paraId="0144E55C" w14:textId="77777777" w:rsidR="00F67ADF" w:rsidRDefault="00F67ADF" w:rsidP="00F67ADF">
      <w:pPr>
        <w:pStyle w:val="PL"/>
      </w:pPr>
      <w:r>
        <w:t xml:space="preserve">                  properties:</w:t>
      </w:r>
    </w:p>
    <w:p w14:paraId="4B1F9B17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168DA2B1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2A71D5E" w14:textId="77777777" w:rsidR="00F67ADF" w:rsidRDefault="00F67ADF" w:rsidP="00F67ADF">
      <w:pPr>
        <w:pStyle w:val="PL"/>
      </w:pPr>
      <w:r>
        <w:t xml:space="preserve">        - $ref: 'TS28623_GenericNrm.yaml#/components/schemas/ManagedFunction-ncO'</w:t>
      </w:r>
    </w:p>
    <w:p w14:paraId="701E7A69" w14:textId="77777777" w:rsidR="00F67ADF" w:rsidRDefault="00F67ADF" w:rsidP="00F67ADF">
      <w:pPr>
        <w:pStyle w:val="PL"/>
      </w:pPr>
    </w:p>
    <w:p w14:paraId="5C4AF12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42113084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7F1444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E394627" w14:textId="77777777" w:rsidR="00F67ADF" w:rsidRDefault="00F67ADF" w:rsidP="00F67ADF">
      <w:pPr>
        <w:pStyle w:val="PL"/>
      </w:pPr>
      <w:r>
        <w:t xml:space="preserve">        - type: object</w:t>
      </w:r>
    </w:p>
    <w:p w14:paraId="66450AA7" w14:textId="77777777" w:rsidR="00F67ADF" w:rsidRDefault="00F67ADF" w:rsidP="00F67ADF">
      <w:pPr>
        <w:pStyle w:val="PL"/>
      </w:pPr>
      <w:r>
        <w:t xml:space="preserve">          properties:</w:t>
      </w:r>
    </w:p>
    <w:p w14:paraId="01B68343" w14:textId="77777777" w:rsidR="00F67ADF" w:rsidRDefault="00F67ADF" w:rsidP="00F67ADF">
      <w:pPr>
        <w:pStyle w:val="PL"/>
      </w:pPr>
      <w:r>
        <w:t xml:space="preserve">            attributes:</w:t>
      </w:r>
    </w:p>
    <w:p w14:paraId="51D6459B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3921DB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D4912C" w14:textId="77777777" w:rsidR="00F67ADF" w:rsidRDefault="00F67ADF" w:rsidP="00F67ADF">
      <w:pPr>
        <w:pStyle w:val="PL"/>
      </w:pPr>
      <w:r>
        <w:t xml:space="preserve">                - type: object</w:t>
      </w:r>
    </w:p>
    <w:p w14:paraId="7BD20AD0" w14:textId="77777777" w:rsidR="00F67ADF" w:rsidRDefault="00F67ADF" w:rsidP="00F67ADF">
      <w:pPr>
        <w:pStyle w:val="PL"/>
      </w:pPr>
      <w:r>
        <w:t xml:space="preserve">                  properties:</w:t>
      </w:r>
    </w:p>
    <w:p w14:paraId="43F5D8D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98D16CF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4B0E77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1AC2854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493FA87" w14:textId="77777777" w:rsidR="00F67ADF" w:rsidRDefault="00F67ADF" w:rsidP="00F67ADF">
      <w:pPr>
        <w:pStyle w:val="PL"/>
      </w:pPr>
      <w:r>
        <w:t xml:space="preserve">    EP_E1-Single:</w:t>
      </w:r>
    </w:p>
    <w:p w14:paraId="4BFEE8FB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3CBA28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DBE4341" w14:textId="77777777" w:rsidR="00F67ADF" w:rsidRDefault="00F67ADF" w:rsidP="00F67ADF">
      <w:pPr>
        <w:pStyle w:val="PL"/>
      </w:pPr>
      <w:r>
        <w:t xml:space="preserve">        - type: object</w:t>
      </w:r>
    </w:p>
    <w:p w14:paraId="372713B1" w14:textId="77777777" w:rsidR="00F67ADF" w:rsidRDefault="00F67ADF" w:rsidP="00F67ADF">
      <w:pPr>
        <w:pStyle w:val="PL"/>
      </w:pPr>
      <w:r>
        <w:t xml:space="preserve">          properties:</w:t>
      </w:r>
    </w:p>
    <w:p w14:paraId="712B4989" w14:textId="77777777" w:rsidR="00F67ADF" w:rsidRDefault="00F67ADF" w:rsidP="00F67ADF">
      <w:pPr>
        <w:pStyle w:val="PL"/>
      </w:pPr>
      <w:r>
        <w:t xml:space="preserve">            attributes:</w:t>
      </w:r>
    </w:p>
    <w:p w14:paraId="24B0FD9D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FE38CB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7D58589" w14:textId="77777777" w:rsidR="00F67ADF" w:rsidRDefault="00F67ADF" w:rsidP="00F67ADF">
      <w:pPr>
        <w:pStyle w:val="PL"/>
      </w:pPr>
      <w:r>
        <w:t xml:space="preserve">                - type: object</w:t>
      </w:r>
    </w:p>
    <w:p w14:paraId="75709EAD" w14:textId="77777777" w:rsidR="00F67ADF" w:rsidRDefault="00F67ADF" w:rsidP="00F67ADF">
      <w:pPr>
        <w:pStyle w:val="PL"/>
      </w:pPr>
      <w:r>
        <w:t xml:space="preserve">                  properties:</w:t>
      </w:r>
    </w:p>
    <w:p w14:paraId="7C843EBE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867EE7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63342C9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795FBDA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FEBA414" w14:textId="77777777" w:rsidR="00F67ADF" w:rsidRDefault="00F67ADF" w:rsidP="00F67ADF">
      <w:pPr>
        <w:pStyle w:val="PL"/>
      </w:pPr>
      <w:r>
        <w:t xml:space="preserve">    EP_F1C-Single:</w:t>
      </w:r>
    </w:p>
    <w:p w14:paraId="5E024A7C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F0723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5B5B0C96" w14:textId="77777777" w:rsidR="00F67ADF" w:rsidRDefault="00F67ADF" w:rsidP="00F67ADF">
      <w:pPr>
        <w:pStyle w:val="PL"/>
      </w:pPr>
      <w:r>
        <w:t xml:space="preserve">        - type: object</w:t>
      </w:r>
    </w:p>
    <w:p w14:paraId="4EFEB773" w14:textId="77777777" w:rsidR="00F67ADF" w:rsidRDefault="00F67ADF" w:rsidP="00F67ADF">
      <w:pPr>
        <w:pStyle w:val="PL"/>
      </w:pPr>
      <w:r>
        <w:t xml:space="preserve">          properties:</w:t>
      </w:r>
    </w:p>
    <w:p w14:paraId="1CD09244" w14:textId="77777777" w:rsidR="00F67ADF" w:rsidRDefault="00F67ADF" w:rsidP="00F67ADF">
      <w:pPr>
        <w:pStyle w:val="PL"/>
      </w:pPr>
      <w:r>
        <w:t xml:space="preserve">            attributes:</w:t>
      </w:r>
    </w:p>
    <w:p w14:paraId="08880C3B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49D885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A046326" w14:textId="77777777" w:rsidR="00F67ADF" w:rsidRDefault="00F67ADF" w:rsidP="00F67ADF">
      <w:pPr>
        <w:pStyle w:val="PL"/>
      </w:pPr>
      <w:r>
        <w:t xml:space="preserve">                - type: object</w:t>
      </w:r>
    </w:p>
    <w:p w14:paraId="555C73CF" w14:textId="77777777" w:rsidR="00F67ADF" w:rsidRDefault="00F67ADF" w:rsidP="00F67ADF">
      <w:pPr>
        <w:pStyle w:val="PL"/>
      </w:pPr>
      <w:r>
        <w:t xml:space="preserve">                  properties:</w:t>
      </w:r>
    </w:p>
    <w:p w14:paraId="56D39F3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F900B14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405A8A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824C759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600544A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55AE3BC6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38112B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39F76A39" w14:textId="77777777" w:rsidR="00F67ADF" w:rsidRDefault="00F67ADF" w:rsidP="00F67ADF">
      <w:pPr>
        <w:pStyle w:val="PL"/>
      </w:pPr>
      <w:r>
        <w:t xml:space="preserve">        - type: object</w:t>
      </w:r>
    </w:p>
    <w:p w14:paraId="63B2F11C" w14:textId="77777777" w:rsidR="00F67ADF" w:rsidRDefault="00F67ADF" w:rsidP="00F67ADF">
      <w:pPr>
        <w:pStyle w:val="PL"/>
      </w:pPr>
      <w:r>
        <w:t xml:space="preserve">          properties:</w:t>
      </w:r>
    </w:p>
    <w:p w14:paraId="62D8A84B" w14:textId="77777777" w:rsidR="00F67ADF" w:rsidRDefault="00F67ADF" w:rsidP="00F67ADF">
      <w:pPr>
        <w:pStyle w:val="PL"/>
      </w:pPr>
      <w:r>
        <w:t xml:space="preserve">            attributes:</w:t>
      </w:r>
    </w:p>
    <w:p w14:paraId="2CBD3F61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3548EC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E3B7A06" w14:textId="77777777" w:rsidR="00F67ADF" w:rsidRDefault="00F67ADF" w:rsidP="00F67ADF">
      <w:pPr>
        <w:pStyle w:val="PL"/>
      </w:pPr>
      <w:r>
        <w:t xml:space="preserve">                - type: object</w:t>
      </w:r>
    </w:p>
    <w:p w14:paraId="2AC50E6C" w14:textId="77777777" w:rsidR="00F67ADF" w:rsidRDefault="00F67ADF" w:rsidP="00F67ADF">
      <w:pPr>
        <w:pStyle w:val="PL"/>
      </w:pPr>
      <w:r>
        <w:t xml:space="preserve">                  properties:</w:t>
      </w:r>
    </w:p>
    <w:p w14:paraId="64C721B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664890C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19EA73F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26FA611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042C420" w14:textId="77777777" w:rsidR="00F67ADF" w:rsidRDefault="00F67ADF" w:rsidP="00F67ADF">
      <w:pPr>
        <w:pStyle w:val="PL"/>
      </w:pPr>
      <w:r>
        <w:t xml:space="preserve">    EP_X2C-Single:</w:t>
      </w:r>
    </w:p>
    <w:p w14:paraId="3C6AD352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39C68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8813B45" w14:textId="77777777" w:rsidR="00F67ADF" w:rsidRDefault="00F67ADF" w:rsidP="00F67ADF">
      <w:pPr>
        <w:pStyle w:val="PL"/>
      </w:pPr>
      <w:r>
        <w:t xml:space="preserve">        - type: object</w:t>
      </w:r>
    </w:p>
    <w:p w14:paraId="40CBC24C" w14:textId="77777777" w:rsidR="00F67ADF" w:rsidRDefault="00F67ADF" w:rsidP="00F67ADF">
      <w:pPr>
        <w:pStyle w:val="PL"/>
      </w:pPr>
      <w:r>
        <w:t xml:space="preserve">          properties:</w:t>
      </w:r>
    </w:p>
    <w:p w14:paraId="63E9BD97" w14:textId="77777777" w:rsidR="00F67ADF" w:rsidRDefault="00F67ADF" w:rsidP="00F67ADF">
      <w:pPr>
        <w:pStyle w:val="PL"/>
      </w:pPr>
      <w:r>
        <w:t xml:space="preserve">            attributes:</w:t>
      </w:r>
    </w:p>
    <w:p w14:paraId="191B3DD9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206834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74A597A" w14:textId="77777777" w:rsidR="00F67ADF" w:rsidRDefault="00F67ADF" w:rsidP="00F67ADF">
      <w:pPr>
        <w:pStyle w:val="PL"/>
      </w:pPr>
      <w:r>
        <w:lastRenderedPageBreak/>
        <w:t xml:space="preserve">                - type: object</w:t>
      </w:r>
    </w:p>
    <w:p w14:paraId="4A5754D8" w14:textId="77777777" w:rsidR="00F67ADF" w:rsidRDefault="00F67ADF" w:rsidP="00F67ADF">
      <w:pPr>
        <w:pStyle w:val="PL"/>
      </w:pPr>
      <w:r>
        <w:t xml:space="preserve">                  properties:</w:t>
      </w:r>
    </w:p>
    <w:p w14:paraId="135EACCD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17EF25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B3E1A8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88CC72B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4BC1AED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605C3482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573BFD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49A52DCE" w14:textId="77777777" w:rsidR="00F67ADF" w:rsidRDefault="00F67ADF" w:rsidP="00F67ADF">
      <w:pPr>
        <w:pStyle w:val="PL"/>
      </w:pPr>
      <w:r>
        <w:t xml:space="preserve">        - type: object</w:t>
      </w:r>
    </w:p>
    <w:p w14:paraId="60DB09F5" w14:textId="77777777" w:rsidR="00F67ADF" w:rsidRDefault="00F67ADF" w:rsidP="00F67ADF">
      <w:pPr>
        <w:pStyle w:val="PL"/>
      </w:pPr>
      <w:r>
        <w:t xml:space="preserve">          properties:</w:t>
      </w:r>
    </w:p>
    <w:p w14:paraId="4E19D8D7" w14:textId="77777777" w:rsidR="00F67ADF" w:rsidRDefault="00F67ADF" w:rsidP="00F67ADF">
      <w:pPr>
        <w:pStyle w:val="PL"/>
      </w:pPr>
      <w:r>
        <w:t xml:space="preserve">            attributes:</w:t>
      </w:r>
    </w:p>
    <w:p w14:paraId="50A08BF8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A267718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0B3B0ED" w14:textId="77777777" w:rsidR="00F67ADF" w:rsidRDefault="00F67ADF" w:rsidP="00F67ADF">
      <w:pPr>
        <w:pStyle w:val="PL"/>
      </w:pPr>
      <w:r>
        <w:t xml:space="preserve">                - type: object</w:t>
      </w:r>
    </w:p>
    <w:p w14:paraId="389772CD" w14:textId="77777777" w:rsidR="00F67ADF" w:rsidRDefault="00F67ADF" w:rsidP="00F67ADF">
      <w:pPr>
        <w:pStyle w:val="PL"/>
      </w:pPr>
      <w:r>
        <w:t xml:space="preserve">                  properties:</w:t>
      </w:r>
    </w:p>
    <w:p w14:paraId="251C024F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915064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7C5CEF0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AA0B963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2F4C987" w14:textId="77777777" w:rsidR="00F67ADF" w:rsidRDefault="00F67ADF" w:rsidP="00F67ADF">
      <w:pPr>
        <w:pStyle w:val="PL"/>
      </w:pPr>
      <w:r>
        <w:t xml:space="preserve">    EP_F1U-Single:</w:t>
      </w:r>
    </w:p>
    <w:p w14:paraId="33E43395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9BB890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7504598E" w14:textId="77777777" w:rsidR="00F67ADF" w:rsidRDefault="00F67ADF" w:rsidP="00F67ADF">
      <w:pPr>
        <w:pStyle w:val="PL"/>
      </w:pPr>
      <w:r>
        <w:t xml:space="preserve">        - type: object</w:t>
      </w:r>
    </w:p>
    <w:p w14:paraId="42EC9658" w14:textId="77777777" w:rsidR="00F67ADF" w:rsidRDefault="00F67ADF" w:rsidP="00F67ADF">
      <w:pPr>
        <w:pStyle w:val="PL"/>
      </w:pPr>
      <w:r>
        <w:t xml:space="preserve">          properties:</w:t>
      </w:r>
    </w:p>
    <w:p w14:paraId="09508E41" w14:textId="77777777" w:rsidR="00F67ADF" w:rsidRDefault="00F67ADF" w:rsidP="00F67ADF">
      <w:pPr>
        <w:pStyle w:val="PL"/>
      </w:pPr>
      <w:r>
        <w:t xml:space="preserve">            attributes:</w:t>
      </w:r>
    </w:p>
    <w:p w14:paraId="726E16BF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6B9401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E198C28" w14:textId="77777777" w:rsidR="00F67ADF" w:rsidRDefault="00F67ADF" w:rsidP="00F67ADF">
      <w:pPr>
        <w:pStyle w:val="PL"/>
      </w:pPr>
      <w:r>
        <w:t xml:space="preserve">                - type: object</w:t>
      </w:r>
    </w:p>
    <w:p w14:paraId="2522B14D" w14:textId="77777777" w:rsidR="00F67ADF" w:rsidRDefault="00F67ADF" w:rsidP="00F67ADF">
      <w:pPr>
        <w:pStyle w:val="PL"/>
      </w:pPr>
      <w:r>
        <w:t xml:space="preserve">                  properties:</w:t>
      </w:r>
    </w:p>
    <w:p w14:paraId="3EF8977C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1D858F2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3D92124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BD94B20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A23FDCA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31CC0F44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C727838" w14:textId="77777777" w:rsidR="00F67ADF" w:rsidRDefault="00F67ADF" w:rsidP="00F67ADF">
      <w:pPr>
        <w:pStyle w:val="PL"/>
      </w:pPr>
    </w:p>
    <w:p w14:paraId="4E7AF85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5E965FD9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E7E8CA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0DA68DE" w14:textId="77777777" w:rsidR="00F67ADF" w:rsidRDefault="00F67ADF" w:rsidP="00F67ADF">
      <w:pPr>
        <w:pStyle w:val="PL"/>
      </w:pPr>
      <w:r>
        <w:t xml:space="preserve">        - type: object</w:t>
      </w:r>
    </w:p>
    <w:p w14:paraId="35F60489" w14:textId="77777777" w:rsidR="00F67ADF" w:rsidRDefault="00F67ADF" w:rsidP="00F67ADF">
      <w:pPr>
        <w:pStyle w:val="PL"/>
      </w:pPr>
      <w:r>
        <w:t xml:space="preserve">          properties:</w:t>
      </w:r>
    </w:p>
    <w:p w14:paraId="3A18C739" w14:textId="77777777" w:rsidR="00F67ADF" w:rsidRDefault="00F67ADF" w:rsidP="00F67ADF">
      <w:pPr>
        <w:pStyle w:val="PL"/>
      </w:pPr>
      <w:r>
        <w:t xml:space="preserve">            attributes:</w:t>
      </w:r>
    </w:p>
    <w:p w14:paraId="639FAC2C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9D0559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E320B7" w14:textId="77777777" w:rsidR="00F67ADF" w:rsidRDefault="00F67ADF" w:rsidP="00F67ADF">
      <w:pPr>
        <w:pStyle w:val="PL"/>
      </w:pPr>
      <w:r>
        <w:t xml:space="preserve">                - type: object</w:t>
      </w:r>
    </w:p>
    <w:p w14:paraId="356AF036" w14:textId="77777777" w:rsidR="00F67ADF" w:rsidRDefault="00F67ADF" w:rsidP="00F67ADF">
      <w:pPr>
        <w:pStyle w:val="PL"/>
      </w:pPr>
      <w:r>
        <w:t xml:space="preserve">                  properties:</w:t>
      </w:r>
    </w:p>
    <w:p w14:paraId="628E1863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4A86D4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62325F8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D74625A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4EDF4F6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37DB21D0" w14:textId="77777777" w:rsidR="00F67ADF" w:rsidRDefault="00F67ADF" w:rsidP="00F67AD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CACF4FD" w14:textId="77777777" w:rsidR="00F67ADF" w:rsidRDefault="00F67ADF" w:rsidP="00F67ADF">
      <w:pPr>
        <w:pStyle w:val="PL"/>
      </w:pPr>
    </w:p>
    <w:p w14:paraId="423F723D" w14:textId="77777777" w:rsidR="00F67ADF" w:rsidRDefault="00F67ADF" w:rsidP="00F67ADF">
      <w:pPr>
        <w:pStyle w:val="PL"/>
      </w:pPr>
      <w:r>
        <w:t xml:space="preserve">    EP_X2U-Single:</w:t>
      </w:r>
    </w:p>
    <w:p w14:paraId="170E7065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FA8B3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69BA88A0" w14:textId="77777777" w:rsidR="00F67ADF" w:rsidRDefault="00F67ADF" w:rsidP="00F67ADF">
      <w:pPr>
        <w:pStyle w:val="PL"/>
      </w:pPr>
      <w:r>
        <w:t xml:space="preserve">        - type: object</w:t>
      </w:r>
    </w:p>
    <w:p w14:paraId="34185A50" w14:textId="77777777" w:rsidR="00F67ADF" w:rsidRDefault="00F67ADF" w:rsidP="00F67ADF">
      <w:pPr>
        <w:pStyle w:val="PL"/>
      </w:pPr>
      <w:r>
        <w:t xml:space="preserve">          properties:</w:t>
      </w:r>
    </w:p>
    <w:p w14:paraId="254D7007" w14:textId="77777777" w:rsidR="00F67ADF" w:rsidRDefault="00F67ADF" w:rsidP="00F67ADF">
      <w:pPr>
        <w:pStyle w:val="PL"/>
      </w:pPr>
      <w:r>
        <w:t xml:space="preserve">            attributes:</w:t>
      </w:r>
    </w:p>
    <w:p w14:paraId="26CF8287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CF418D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7125CCC" w14:textId="77777777" w:rsidR="00F67ADF" w:rsidRDefault="00F67ADF" w:rsidP="00F67ADF">
      <w:pPr>
        <w:pStyle w:val="PL"/>
      </w:pPr>
      <w:r>
        <w:t xml:space="preserve">                - type: object</w:t>
      </w:r>
    </w:p>
    <w:p w14:paraId="667EB5C8" w14:textId="77777777" w:rsidR="00F67ADF" w:rsidRDefault="00F67ADF" w:rsidP="00F67ADF">
      <w:pPr>
        <w:pStyle w:val="PL"/>
      </w:pPr>
      <w:r>
        <w:t xml:space="preserve">                  properties:</w:t>
      </w:r>
    </w:p>
    <w:p w14:paraId="2610A8EB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82CFFCF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15E8A22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2E5FD56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C34B4EC" w14:textId="77777777" w:rsidR="00F67ADF" w:rsidRDefault="00F67ADF" w:rsidP="00F67ADF">
      <w:pPr>
        <w:pStyle w:val="PL"/>
      </w:pPr>
      <w:r>
        <w:t xml:space="preserve">    EP_S1U-Single:</w:t>
      </w:r>
    </w:p>
    <w:p w14:paraId="5D0D6BB1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6E95AB6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2149EA29" w14:textId="77777777" w:rsidR="00F67ADF" w:rsidRDefault="00F67ADF" w:rsidP="00F67ADF">
      <w:pPr>
        <w:pStyle w:val="PL"/>
      </w:pPr>
      <w:r>
        <w:t xml:space="preserve">        - type: object</w:t>
      </w:r>
    </w:p>
    <w:p w14:paraId="2BA8EBE8" w14:textId="77777777" w:rsidR="00F67ADF" w:rsidRDefault="00F67ADF" w:rsidP="00F67ADF">
      <w:pPr>
        <w:pStyle w:val="PL"/>
      </w:pPr>
      <w:r>
        <w:t xml:space="preserve">          properties:</w:t>
      </w:r>
    </w:p>
    <w:p w14:paraId="0A6EE1ED" w14:textId="77777777" w:rsidR="00F67ADF" w:rsidRDefault="00F67ADF" w:rsidP="00F67ADF">
      <w:pPr>
        <w:pStyle w:val="PL"/>
      </w:pPr>
      <w:r>
        <w:t xml:space="preserve">            attributes:</w:t>
      </w:r>
    </w:p>
    <w:p w14:paraId="5ADDEEE1" w14:textId="77777777" w:rsidR="00F67ADF" w:rsidRDefault="00F67ADF" w:rsidP="00F67AD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2206E8" w14:textId="77777777" w:rsidR="00F67ADF" w:rsidRDefault="00F67ADF" w:rsidP="00F67ADF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76FAB9A" w14:textId="77777777" w:rsidR="00F67ADF" w:rsidRDefault="00F67ADF" w:rsidP="00F67ADF">
      <w:pPr>
        <w:pStyle w:val="PL"/>
      </w:pPr>
      <w:r>
        <w:t xml:space="preserve">                - type: object</w:t>
      </w:r>
    </w:p>
    <w:p w14:paraId="02170B11" w14:textId="77777777" w:rsidR="00F67ADF" w:rsidRDefault="00F67ADF" w:rsidP="00F67ADF">
      <w:pPr>
        <w:pStyle w:val="PL"/>
      </w:pPr>
      <w:r>
        <w:t xml:space="preserve">                  properties:</w:t>
      </w:r>
    </w:p>
    <w:p w14:paraId="49102FAA" w14:textId="77777777" w:rsidR="00F67ADF" w:rsidRDefault="00F67ADF" w:rsidP="00F67ADF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017836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C6D65DE" w14:textId="77777777" w:rsidR="00F67ADF" w:rsidRDefault="00F67ADF" w:rsidP="00F67ADF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BE9BC9B" w14:textId="77777777" w:rsidR="00F67ADF" w:rsidRDefault="00F67ADF" w:rsidP="00F67ADF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30F560A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CCOFunction</w:t>
      </w:r>
      <w:proofErr w:type="spellEnd"/>
      <w:r>
        <w:t>-Single:</w:t>
      </w:r>
    </w:p>
    <w:p w14:paraId="508A8292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BFFDF1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C7DFDC4" w14:textId="77777777" w:rsidR="00F67ADF" w:rsidRDefault="00F67ADF" w:rsidP="00F67ADF">
      <w:pPr>
        <w:pStyle w:val="PL"/>
      </w:pPr>
      <w:r>
        <w:t xml:space="preserve">        - type: object</w:t>
      </w:r>
    </w:p>
    <w:p w14:paraId="287CFB62" w14:textId="77777777" w:rsidR="00F67ADF" w:rsidRDefault="00F67ADF" w:rsidP="00F67ADF">
      <w:pPr>
        <w:pStyle w:val="PL"/>
      </w:pPr>
      <w:r>
        <w:t xml:space="preserve">          properties:</w:t>
      </w:r>
    </w:p>
    <w:p w14:paraId="5DC49466" w14:textId="77777777" w:rsidR="00F67ADF" w:rsidRDefault="00F67ADF" w:rsidP="00F67ADF">
      <w:pPr>
        <w:pStyle w:val="PL"/>
      </w:pPr>
      <w:r>
        <w:t xml:space="preserve">            attributes:</w:t>
      </w:r>
    </w:p>
    <w:p w14:paraId="597DF6ED" w14:textId="77777777" w:rsidR="00F67ADF" w:rsidRDefault="00F67ADF" w:rsidP="00F67ADF">
      <w:pPr>
        <w:pStyle w:val="PL"/>
      </w:pPr>
      <w:r>
        <w:t xml:space="preserve">              type: object</w:t>
      </w:r>
    </w:p>
    <w:p w14:paraId="5076D530" w14:textId="77777777" w:rsidR="00F67ADF" w:rsidRDefault="00F67ADF" w:rsidP="00F67ADF">
      <w:pPr>
        <w:pStyle w:val="PL"/>
      </w:pPr>
      <w:r>
        <w:t xml:space="preserve">              properties:</w:t>
      </w:r>
    </w:p>
    <w:p w14:paraId="79DD6C46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cCOControl</w:t>
      </w:r>
      <w:proofErr w:type="spellEnd"/>
      <w:r>
        <w:t>:</w:t>
      </w:r>
    </w:p>
    <w:p w14:paraId="3E8FB177" w14:textId="77777777" w:rsidR="00F67ADF" w:rsidRDefault="00F67ADF" w:rsidP="00F67ADF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2997FBC5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cCOWeakCoverageParameters</w:t>
      </w:r>
      <w:proofErr w:type="spellEnd"/>
      <w:r>
        <w:t>:</w:t>
      </w:r>
    </w:p>
    <w:p w14:paraId="46A290BA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65971971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cCOPilotPollutionParameters</w:t>
      </w:r>
      <w:proofErr w:type="spellEnd"/>
      <w:r>
        <w:t>:</w:t>
      </w:r>
    </w:p>
    <w:p w14:paraId="70B7F723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CCOPilotPollutionParameters</w:t>
      </w:r>
      <w:proofErr w:type="spellEnd"/>
      <w:r>
        <w:t xml:space="preserve">-Single'  </w:t>
      </w:r>
    </w:p>
    <w:p w14:paraId="5C90F9EA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cCOOvershootCoverageParameters</w:t>
      </w:r>
      <w:proofErr w:type="spellEnd"/>
      <w:r>
        <w:t>-Single:</w:t>
      </w:r>
    </w:p>
    <w:p w14:paraId="40D07E1E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CCOOvershootCoverageParameters</w:t>
      </w:r>
      <w:proofErr w:type="spellEnd"/>
      <w:r>
        <w:t xml:space="preserve">-Single'  </w:t>
      </w:r>
    </w:p>
    <w:p w14:paraId="1983254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CCOParameters-Attr</w:t>
      </w:r>
      <w:proofErr w:type="spellEnd"/>
      <w:r>
        <w:t>:</w:t>
      </w:r>
    </w:p>
    <w:p w14:paraId="57391F14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6A34C2" w14:textId="77777777" w:rsidR="00F67ADF" w:rsidRDefault="00F67ADF" w:rsidP="00F67ADF">
      <w:pPr>
        <w:pStyle w:val="PL"/>
      </w:pPr>
      <w:r>
        <w:t xml:space="preserve">        - $ref: 'TS28623_GenericNrm.yaml#/components/schemas/Top'</w:t>
      </w:r>
    </w:p>
    <w:p w14:paraId="1676BEEF" w14:textId="77777777" w:rsidR="00F67ADF" w:rsidRDefault="00F67ADF" w:rsidP="00F67ADF">
      <w:pPr>
        <w:pStyle w:val="PL"/>
      </w:pPr>
      <w:r>
        <w:t xml:space="preserve">        - type: object</w:t>
      </w:r>
    </w:p>
    <w:p w14:paraId="6487A319" w14:textId="77777777" w:rsidR="00F67ADF" w:rsidRDefault="00F67ADF" w:rsidP="00F67ADF">
      <w:pPr>
        <w:pStyle w:val="PL"/>
      </w:pPr>
      <w:r>
        <w:t xml:space="preserve">          properties:</w:t>
      </w:r>
    </w:p>
    <w:p w14:paraId="4288F2D6" w14:textId="77777777" w:rsidR="00F67ADF" w:rsidRDefault="00F67ADF" w:rsidP="00F67ADF">
      <w:pPr>
        <w:pStyle w:val="PL"/>
      </w:pPr>
      <w:r>
        <w:t xml:space="preserve">            attributes:</w:t>
      </w:r>
    </w:p>
    <w:p w14:paraId="1AD8E625" w14:textId="77777777" w:rsidR="00F67ADF" w:rsidRDefault="00F67ADF" w:rsidP="00F67ADF">
      <w:pPr>
        <w:pStyle w:val="PL"/>
      </w:pPr>
      <w:r>
        <w:t xml:space="preserve">              type: object</w:t>
      </w:r>
    </w:p>
    <w:p w14:paraId="0E01CA39" w14:textId="77777777" w:rsidR="00F67ADF" w:rsidRDefault="00F67ADF" w:rsidP="00F67ADF">
      <w:pPr>
        <w:pStyle w:val="PL"/>
      </w:pPr>
      <w:r>
        <w:t xml:space="preserve">              properties:</w:t>
      </w:r>
    </w:p>
    <w:p w14:paraId="75B7A9B2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coverageShapeList</w:t>
      </w:r>
      <w:proofErr w:type="spellEnd"/>
      <w:r>
        <w:t>:</w:t>
      </w:r>
    </w:p>
    <w:p w14:paraId="21F60C53" w14:textId="77777777" w:rsidR="00F67ADF" w:rsidRDefault="00F67ADF" w:rsidP="00F67ADF">
      <w:pPr>
        <w:pStyle w:val="PL"/>
      </w:pPr>
      <w:r>
        <w:t xml:space="preserve">                  type: integer</w:t>
      </w:r>
    </w:p>
    <w:p w14:paraId="77438CF6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downlinkTransmitPowerRange</w:t>
      </w:r>
      <w:proofErr w:type="spellEnd"/>
      <w:r>
        <w:t>:</w:t>
      </w:r>
    </w:p>
    <w:p w14:paraId="7583BE23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5A223FD2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antennaTiltRange</w:t>
      </w:r>
      <w:proofErr w:type="spellEnd"/>
      <w:r>
        <w:t>:</w:t>
      </w:r>
    </w:p>
    <w:p w14:paraId="6EF745E9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1F41E7B2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antennaAzimuthRange</w:t>
      </w:r>
      <w:proofErr w:type="spellEnd"/>
      <w:r>
        <w:t>:</w:t>
      </w:r>
    </w:p>
    <w:p w14:paraId="3E624871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5B81FA68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digitalTiltRange</w:t>
      </w:r>
      <w:proofErr w:type="spellEnd"/>
      <w:r>
        <w:t>:</w:t>
      </w:r>
    </w:p>
    <w:p w14:paraId="24703C14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00BD8C02" w14:textId="77777777" w:rsidR="00F67ADF" w:rsidRDefault="00F67ADF" w:rsidP="00F67ADF">
      <w:pPr>
        <w:pStyle w:val="PL"/>
      </w:pPr>
      <w:r>
        <w:t xml:space="preserve">                </w:t>
      </w:r>
      <w:proofErr w:type="spellStart"/>
      <w:r>
        <w:t>digitalAzimuthRange</w:t>
      </w:r>
      <w:proofErr w:type="spellEnd"/>
      <w:r>
        <w:t>:</w:t>
      </w:r>
    </w:p>
    <w:p w14:paraId="02B0D9CF" w14:textId="77777777" w:rsidR="00F67ADF" w:rsidRDefault="00F67ADF" w:rsidP="00F67ADF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55A08CB3" w14:textId="77777777" w:rsidR="00F67ADF" w:rsidRDefault="00F67ADF" w:rsidP="00F67ADF">
      <w:pPr>
        <w:pStyle w:val="PL"/>
      </w:pPr>
    </w:p>
    <w:p w14:paraId="0B42A4B4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CCOWeakCoverageParameters</w:t>
      </w:r>
      <w:proofErr w:type="spellEnd"/>
      <w:r>
        <w:t>-Single:</w:t>
      </w:r>
    </w:p>
    <w:p w14:paraId="16B54750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7D8B33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4251F3C7" w14:textId="77777777" w:rsidR="00F67ADF" w:rsidRDefault="00F67ADF" w:rsidP="00F67ADF">
      <w:pPr>
        <w:pStyle w:val="PL"/>
      </w:pPr>
      <w:r>
        <w:t xml:space="preserve">        - type: object</w:t>
      </w:r>
    </w:p>
    <w:p w14:paraId="5D01E15F" w14:textId="77777777" w:rsidR="00F67ADF" w:rsidRDefault="00F67ADF" w:rsidP="00F67ADF">
      <w:pPr>
        <w:pStyle w:val="PL"/>
      </w:pPr>
    </w:p>
    <w:p w14:paraId="2C2FEFA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CCOPilotPollutionParameters</w:t>
      </w:r>
      <w:proofErr w:type="spellEnd"/>
      <w:r>
        <w:t>-Single:</w:t>
      </w:r>
    </w:p>
    <w:p w14:paraId="460A847B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894B36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5A171901" w14:textId="77777777" w:rsidR="00F67ADF" w:rsidRDefault="00F67ADF" w:rsidP="00F67ADF">
      <w:pPr>
        <w:pStyle w:val="PL"/>
      </w:pPr>
      <w:r>
        <w:t xml:space="preserve">        - type: object</w:t>
      </w:r>
    </w:p>
    <w:p w14:paraId="432712A8" w14:textId="77777777" w:rsidR="00F67ADF" w:rsidRDefault="00F67ADF" w:rsidP="00F67ADF">
      <w:pPr>
        <w:pStyle w:val="PL"/>
      </w:pPr>
      <w:r>
        <w:t xml:space="preserve">    </w:t>
      </w:r>
    </w:p>
    <w:p w14:paraId="4D0381F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CCOOvershootCoverageParameters</w:t>
      </w:r>
      <w:proofErr w:type="spellEnd"/>
      <w:r>
        <w:t>-Single:</w:t>
      </w:r>
    </w:p>
    <w:p w14:paraId="1A9D866C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3A9EB9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6BE7EF9A" w14:textId="77777777" w:rsidR="00F67ADF" w:rsidRDefault="00F67ADF" w:rsidP="00F67ADF">
      <w:pPr>
        <w:pStyle w:val="PL"/>
      </w:pPr>
      <w:r>
        <w:t xml:space="preserve">        - type: object</w:t>
      </w:r>
    </w:p>
    <w:p w14:paraId="3BDFE354" w14:textId="77777777" w:rsidR="00F67ADF" w:rsidRDefault="00F67ADF" w:rsidP="00F67ADF">
      <w:pPr>
        <w:pStyle w:val="PL"/>
      </w:pPr>
    </w:p>
    <w:p w14:paraId="1720D513" w14:textId="77777777" w:rsidR="00F67ADF" w:rsidRDefault="00F67ADF" w:rsidP="00F67ADF">
      <w:pPr>
        <w:pStyle w:val="PL"/>
      </w:pPr>
      <w:r>
        <w:t>#-------- Definition of JSON arrays for name-contained IOCs ----------------------</w:t>
      </w:r>
    </w:p>
    <w:p w14:paraId="619AFF49" w14:textId="77777777" w:rsidR="00F67ADF" w:rsidRDefault="00F67ADF" w:rsidP="00F67ADF">
      <w:pPr>
        <w:pStyle w:val="PL"/>
      </w:pPr>
    </w:p>
    <w:p w14:paraId="1240750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4DD566E7" w14:textId="77777777" w:rsidR="00F67ADF" w:rsidRDefault="00F67ADF" w:rsidP="00F67ADF">
      <w:pPr>
        <w:pStyle w:val="PL"/>
      </w:pPr>
      <w:r>
        <w:t xml:space="preserve">      type: array</w:t>
      </w:r>
    </w:p>
    <w:p w14:paraId="0ED986F6" w14:textId="77777777" w:rsidR="00F67ADF" w:rsidRDefault="00F67ADF" w:rsidP="00F67ADF">
      <w:pPr>
        <w:pStyle w:val="PL"/>
      </w:pPr>
      <w:r>
        <w:t xml:space="preserve">      items:</w:t>
      </w:r>
    </w:p>
    <w:p w14:paraId="4A1B3314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0836A73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C976BA3" w14:textId="77777777" w:rsidR="00F67ADF" w:rsidRDefault="00F67ADF" w:rsidP="00F67ADF">
      <w:pPr>
        <w:pStyle w:val="PL"/>
      </w:pPr>
      <w:r>
        <w:t xml:space="preserve">      type: array</w:t>
      </w:r>
    </w:p>
    <w:p w14:paraId="780905FB" w14:textId="77777777" w:rsidR="00F67ADF" w:rsidRDefault="00F67ADF" w:rsidP="00F67ADF">
      <w:pPr>
        <w:pStyle w:val="PL"/>
      </w:pPr>
      <w:r>
        <w:t xml:space="preserve">      items:</w:t>
      </w:r>
    </w:p>
    <w:p w14:paraId="0D37701D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22D4BAD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560F92D4" w14:textId="77777777" w:rsidR="00F67ADF" w:rsidRDefault="00F67ADF" w:rsidP="00F67ADF">
      <w:pPr>
        <w:pStyle w:val="PL"/>
      </w:pPr>
      <w:r>
        <w:t xml:space="preserve">      type: array</w:t>
      </w:r>
    </w:p>
    <w:p w14:paraId="2E80C3FB" w14:textId="77777777" w:rsidR="00F67ADF" w:rsidRDefault="00F67ADF" w:rsidP="00F67ADF">
      <w:pPr>
        <w:pStyle w:val="PL"/>
      </w:pPr>
      <w:r>
        <w:t xml:space="preserve">      items:</w:t>
      </w:r>
    </w:p>
    <w:p w14:paraId="1CEB3C6B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07798C3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-Multiple:</w:t>
      </w:r>
    </w:p>
    <w:p w14:paraId="5D060947" w14:textId="77777777" w:rsidR="00F67ADF" w:rsidRDefault="00F67ADF" w:rsidP="00F67ADF">
      <w:pPr>
        <w:pStyle w:val="PL"/>
      </w:pPr>
      <w:r>
        <w:t xml:space="preserve">      type: array</w:t>
      </w:r>
    </w:p>
    <w:p w14:paraId="4B9ED211" w14:textId="77777777" w:rsidR="00F67ADF" w:rsidRDefault="00F67ADF" w:rsidP="00F67ADF">
      <w:pPr>
        <w:pStyle w:val="PL"/>
      </w:pPr>
      <w:r>
        <w:t xml:space="preserve">      items:</w:t>
      </w:r>
    </w:p>
    <w:p w14:paraId="26EDB7E2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OperatorDu</w:t>
      </w:r>
      <w:proofErr w:type="spellEnd"/>
      <w:r>
        <w:t xml:space="preserve">-Single'    </w:t>
      </w:r>
    </w:p>
    <w:p w14:paraId="08B42D8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0344228A" w14:textId="77777777" w:rsidR="00F67ADF" w:rsidRDefault="00F67ADF" w:rsidP="00F67ADF">
      <w:pPr>
        <w:pStyle w:val="PL"/>
      </w:pPr>
      <w:r>
        <w:t xml:space="preserve">      type: array</w:t>
      </w:r>
    </w:p>
    <w:p w14:paraId="67EDB0F7" w14:textId="77777777" w:rsidR="00F67ADF" w:rsidRDefault="00F67ADF" w:rsidP="00F67ADF">
      <w:pPr>
        <w:pStyle w:val="PL"/>
      </w:pPr>
      <w:r>
        <w:t xml:space="preserve">      items:</w:t>
      </w:r>
    </w:p>
    <w:p w14:paraId="24AAF3B6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4D5460E3" w14:textId="77777777" w:rsidR="00F67ADF" w:rsidRDefault="00F67ADF" w:rsidP="00F67ADF">
      <w:pPr>
        <w:pStyle w:val="PL"/>
      </w:pPr>
      <w:r>
        <w:lastRenderedPageBreak/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3915C127" w14:textId="77777777" w:rsidR="00F67ADF" w:rsidRDefault="00F67ADF" w:rsidP="00F67ADF">
      <w:pPr>
        <w:pStyle w:val="PL"/>
      </w:pPr>
      <w:r>
        <w:t xml:space="preserve">      type: array</w:t>
      </w:r>
    </w:p>
    <w:p w14:paraId="129FC319" w14:textId="77777777" w:rsidR="00F67ADF" w:rsidRDefault="00F67ADF" w:rsidP="00F67ADF">
      <w:pPr>
        <w:pStyle w:val="PL"/>
      </w:pPr>
      <w:r>
        <w:t xml:space="preserve">      items:</w:t>
      </w:r>
    </w:p>
    <w:p w14:paraId="160C45F7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6FE4CAD3" w14:textId="77777777" w:rsidR="00F67ADF" w:rsidRDefault="00F67ADF" w:rsidP="00F67ADF">
      <w:pPr>
        <w:pStyle w:val="PL"/>
      </w:pPr>
    </w:p>
    <w:p w14:paraId="37460666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147059BD" w14:textId="77777777" w:rsidR="00F67ADF" w:rsidRDefault="00F67ADF" w:rsidP="00F67ADF">
      <w:pPr>
        <w:pStyle w:val="PL"/>
      </w:pPr>
      <w:r>
        <w:t xml:space="preserve">      type: array</w:t>
      </w:r>
    </w:p>
    <w:p w14:paraId="352F639B" w14:textId="77777777" w:rsidR="00F67ADF" w:rsidRDefault="00F67ADF" w:rsidP="00F67ADF">
      <w:pPr>
        <w:pStyle w:val="PL"/>
      </w:pPr>
      <w:r>
        <w:t xml:space="preserve">      items:</w:t>
      </w:r>
    </w:p>
    <w:p w14:paraId="760CF0C5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697DAFFF" w14:textId="77777777" w:rsidR="00F67ADF" w:rsidRDefault="00F67ADF" w:rsidP="00F67ADF">
      <w:pPr>
        <w:pStyle w:val="PL"/>
      </w:pPr>
      <w:r>
        <w:t xml:space="preserve">    </w:t>
      </w:r>
    </w:p>
    <w:p w14:paraId="15D5C25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-Multiple:</w:t>
      </w:r>
    </w:p>
    <w:p w14:paraId="448D9BB6" w14:textId="77777777" w:rsidR="00F67ADF" w:rsidRDefault="00F67ADF" w:rsidP="00F67ADF">
      <w:pPr>
        <w:pStyle w:val="PL"/>
      </w:pPr>
      <w:r>
        <w:t xml:space="preserve">      type: array</w:t>
      </w:r>
    </w:p>
    <w:p w14:paraId="079B649F" w14:textId="77777777" w:rsidR="00F67ADF" w:rsidRDefault="00F67ADF" w:rsidP="00F67ADF">
      <w:pPr>
        <w:pStyle w:val="PL"/>
      </w:pPr>
      <w:r>
        <w:t xml:space="preserve">      items:</w:t>
      </w:r>
    </w:p>
    <w:p w14:paraId="6F6FD085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NrOperatorCellDu</w:t>
      </w:r>
      <w:proofErr w:type="spellEnd"/>
      <w:r>
        <w:t xml:space="preserve">-Single'    </w:t>
      </w:r>
    </w:p>
    <w:p w14:paraId="2F9F7754" w14:textId="77777777" w:rsidR="00F67ADF" w:rsidRDefault="00F67ADF" w:rsidP="00F67ADF">
      <w:pPr>
        <w:pStyle w:val="PL"/>
      </w:pPr>
      <w:r>
        <w:t xml:space="preserve">        </w:t>
      </w:r>
    </w:p>
    <w:p w14:paraId="13B1927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1E4D3EAB" w14:textId="77777777" w:rsidR="00F67ADF" w:rsidRDefault="00F67ADF" w:rsidP="00F67ADF">
      <w:pPr>
        <w:pStyle w:val="PL"/>
      </w:pPr>
      <w:r>
        <w:t xml:space="preserve">      type: array</w:t>
      </w:r>
    </w:p>
    <w:p w14:paraId="1469F2A0" w14:textId="77777777" w:rsidR="00F67ADF" w:rsidRDefault="00F67ADF" w:rsidP="00F67ADF">
      <w:pPr>
        <w:pStyle w:val="PL"/>
      </w:pPr>
      <w:r>
        <w:t xml:space="preserve">      items:</w:t>
      </w:r>
    </w:p>
    <w:p w14:paraId="3F8DA90F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389B827C" w14:textId="77777777" w:rsidR="00F67ADF" w:rsidRDefault="00F67ADF" w:rsidP="00F67ADF">
      <w:pPr>
        <w:pStyle w:val="PL"/>
      </w:pPr>
    </w:p>
    <w:p w14:paraId="40E9A75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5EC480DA" w14:textId="77777777" w:rsidR="00F67ADF" w:rsidRDefault="00F67ADF" w:rsidP="00F67ADF">
      <w:pPr>
        <w:pStyle w:val="PL"/>
      </w:pPr>
      <w:r>
        <w:t xml:space="preserve">      type: array</w:t>
      </w:r>
    </w:p>
    <w:p w14:paraId="33900E67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8854BC7" w14:textId="77777777" w:rsidR="00F67ADF" w:rsidRDefault="00F67ADF" w:rsidP="00F67ADF">
      <w:pPr>
        <w:pStyle w:val="PL"/>
      </w:pPr>
      <w:r>
        <w:t xml:space="preserve">      items:</w:t>
      </w:r>
    </w:p>
    <w:p w14:paraId="6CB8DA45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0A9A862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6518333E" w14:textId="77777777" w:rsidR="00F67ADF" w:rsidRDefault="00F67ADF" w:rsidP="00F67ADF">
      <w:pPr>
        <w:pStyle w:val="PL"/>
      </w:pPr>
      <w:r>
        <w:t xml:space="preserve">      type: array</w:t>
      </w:r>
    </w:p>
    <w:p w14:paraId="6C72C583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0A101353" w14:textId="77777777" w:rsidR="00F67ADF" w:rsidRDefault="00F67ADF" w:rsidP="00F67ADF">
      <w:pPr>
        <w:pStyle w:val="PL"/>
      </w:pPr>
      <w:r>
        <w:t xml:space="preserve">      items:</w:t>
      </w:r>
    </w:p>
    <w:p w14:paraId="25C21DD0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22FE730E" w14:textId="77777777" w:rsidR="00F67ADF" w:rsidRDefault="00F67ADF" w:rsidP="00F67ADF">
      <w:pPr>
        <w:pStyle w:val="PL"/>
      </w:pPr>
    </w:p>
    <w:p w14:paraId="1690A64C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46486CA7" w14:textId="77777777" w:rsidR="00F67ADF" w:rsidRDefault="00F67ADF" w:rsidP="00F67ADF">
      <w:pPr>
        <w:pStyle w:val="PL"/>
      </w:pPr>
      <w:r>
        <w:t xml:space="preserve">      type: array</w:t>
      </w:r>
    </w:p>
    <w:p w14:paraId="637D219A" w14:textId="77777777" w:rsidR="00F67ADF" w:rsidRDefault="00F67ADF" w:rsidP="00F67ADF">
      <w:pPr>
        <w:pStyle w:val="PL"/>
      </w:pPr>
      <w:r>
        <w:t xml:space="preserve">      items:</w:t>
      </w:r>
    </w:p>
    <w:p w14:paraId="527EF01A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6ACE098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7D4FA7ED" w14:textId="77777777" w:rsidR="00F67ADF" w:rsidRDefault="00F67ADF" w:rsidP="00F67ADF">
      <w:pPr>
        <w:pStyle w:val="PL"/>
      </w:pPr>
      <w:r>
        <w:t xml:space="preserve">      type: array</w:t>
      </w:r>
    </w:p>
    <w:p w14:paraId="73EA17EB" w14:textId="77777777" w:rsidR="00F67ADF" w:rsidRDefault="00F67ADF" w:rsidP="00F67ADF">
      <w:pPr>
        <w:pStyle w:val="PL"/>
      </w:pPr>
      <w:r>
        <w:t xml:space="preserve">      items:</w:t>
      </w:r>
    </w:p>
    <w:p w14:paraId="76A49711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23445B64" w14:textId="77777777" w:rsidR="00F67ADF" w:rsidRDefault="00F67ADF" w:rsidP="00F67ADF">
      <w:pPr>
        <w:pStyle w:val="PL"/>
      </w:pPr>
      <w:r>
        <w:t xml:space="preserve">    Beam-Multiple:</w:t>
      </w:r>
    </w:p>
    <w:p w14:paraId="1072DAAE" w14:textId="77777777" w:rsidR="00F67ADF" w:rsidRDefault="00F67ADF" w:rsidP="00F67ADF">
      <w:pPr>
        <w:pStyle w:val="PL"/>
      </w:pPr>
      <w:r>
        <w:t xml:space="preserve">      type: array</w:t>
      </w:r>
    </w:p>
    <w:p w14:paraId="213C0667" w14:textId="77777777" w:rsidR="00F67ADF" w:rsidRDefault="00F67ADF" w:rsidP="00F67ADF">
      <w:pPr>
        <w:pStyle w:val="PL"/>
      </w:pPr>
      <w:r>
        <w:t xml:space="preserve">      items:</w:t>
      </w:r>
    </w:p>
    <w:p w14:paraId="16CE51F2" w14:textId="77777777" w:rsidR="00F67ADF" w:rsidRDefault="00F67ADF" w:rsidP="00F67ADF">
      <w:pPr>
        <w:pStyle w:val="PL"/>
      </w:pPr>
      <w:r>
        <w:t xml:space="preserve">        $ref: '#/components/schemas/Beam-Single'</w:t>
      </w:r>
    </w:p>
    <w:p w14:paraId="042A710F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6B3FEC24" w14:textId="77777777" w:rsidR="00F67ADF" w:rsidRDefault="00F67ADF" w:rsidP="00F67ADF">
      <w:pPr>
        <w:pStyle w:val="PL"/>
      </w:pPr>
      <w:r>
        <w:t xml:space="preserve">      type: array</w:t>
      </w:r>
    </w:p>
    <w:p w14:paraId="0E531AEA" w14:textId="77777777" w:rsidR="00F67ADF" w:rsidRDefault="00F67ADF" w:rsidP="00F67ADF">
      <w:pPr>
        <w:pStyle w:val="PL"/>
      </w:pPr>
      <w:r>
        <w:t xml:space="preserve">      items:</w:t>
      </w:r>
    </w:p>
    <w:p w14:paraId="253C43F9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14086D71" w14:textId="77777777" w:rsidR="00F67ADF" w:rsidRDefault="00F67ADF" w:rsidP="00F67ADF">
      <w:pPr>
        <w:pStyle w:val="PL"/>
      </w:pPr>
    </w:p>
    <w:p w14:paraId="225B548E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24C79086" w14:textId="77777777" w:rsidR="00F67ADF" w:rsidRDefault="00F67ADF" w:rsidP="00F67ADF">
      <w:pPr>
        <w:pStyle w:val="PL"/>
      </w:pPr>
      <w:r>
        <w:t xml:space="preserve">      type: array</w:t>
      </w:r>
    </w:p>
    <w:p w14:paraId="17001C5B" w14:textId="77777777" w:rsidR="00F67ADF" w:rsidRDefault="00F67ADF" w:rsidP="00F67ADF">
      <w:pPr>
        <w:pStyle w:val="PL"/>
      </w:pPr>
      <w:r>
        <w:t xml:space="preserve">      items:</w:t>
      </w:r>
    </w:p>
    <w:p w14:paraId="7A4C80F5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63FC3628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5DB67FCF" w14:textId="77777777" w:rsidR="00F67ADF" w:rsidRDefault="00F67ADF" w:rsidP="00F67ADF">
      <w:pPr>
        <w:pStyle w:val="PL"/>
      </w:pPr>
      <w:r>
        <w:t xml:space="preserve">      type: array</w:t>
      </w:r>
    </w:p>
    <w:p w14:paraId="3D521BE4" w14:textId="77777777" w:rsidR="00F67ADF" w:rsidRDefault="00F67ADF" w:rsidP="00F67ADF">
      <w:pPr>
        <w:pStyle w:val="PL"/>
      </w:pPr>
      <w:r>
        <w:t xml:space="preserve">      items:</w:t>
      </w:r>
    </w:p>
    <w:p w14:paraId="1204BEB1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5B143D0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32752BC0" w14:textId="77777777" w:rsidR="00F67ADF" w:rsidRDefault="00F67ADF" w:rsidP="00F67ADF">
      <w:pPr>
        <w:pStyle w:val="PL"/>
      </w:pPr>
      <w:r>
        <w:t xml:space="preserve">      type: array</w:t>
      </w:r>
    </w:p>
    <w:p w14:paraId="541C3D2A" w14:textId="77777777" w:rsidR="00F67ADF" w:rsidRDefault="00F67ADF" w:rsidP="00F67ADF">
      <w:pPr>
        <w:pStyle w:val="PL"/>
      </w:pPr>
      <w:r>
        <w:t xml:space="preserve">      items:</w:t>
      </w:r>
    </w:p>
    <w:p w14:paraId="5A635AFC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30A65083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776B78B2" w14:textId="77777777" w:rsidR="00F67ADF" w:rsidRDefault="00F67ADF" w:rsidP="00F67ADF">
      <w:pPr>
        <w:pStyle w:val="PL"/>
      </w:pPr>
      <w:r>
        <w:t xml:space="preserve">      type: array</w:t>
      </w:r>
    </w:p>
    <w:p w14:paraId="71022CF6" w14:textId="77777777" w:rsidR="00F67ADF" w:rsidRDefault="00F67ADF" w:rsidP="00F67ADF">
      <w:pPr>
        <w:pStyle w:val="PL"/>
      </w:pPr>
      <w:r>
        <w:t xml:space="preserve">      items:</w:t>
      </w:r>
    </w:p>
    <w:p w14:paraId="7B83D392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0B589223" w14:textId="77777777" w:rsidR="00F67ADF" w:rsidRDefault="00F67ADF" w:rsidP="00F67ADF">
      <w:pPr>
        <w:pStyle w:val="PL"/>
      </w:pPr>
    </w:p>
    <w:p w14:paraId="5FEAF333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5380C4FE" w14:textId="77777777" w:rsidR="00F67ADF" w:rsidRDefault="00F67ADF" w:rsidP="00F67ADF">
      <w:pPr>
        <w:pStyle w:val="PL"/>
      </w:pPr>
      <w:r>
        <w:t xml:space="preserve">      type: array</w:t>
      </w:r>
    </w:p>
    <w:p w14:paraId="0E121978" w14:textId="77777777" w:rsidR="00F67ADF" w:rsidRDefault="00F67ADF" w:rsidP="00F67ADF">
      <w:pPr>
        <w:pStyle w:val="PL"/>
      </w:pPr>
      <w:r>
        <w:t xml:space="preserve">      items:</w:t>
      </w:r>
    </w:p>
    <w:p w14:paraId="6767D839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15DEF56D" w14:textId="77777777" w:rsidR="00F67ADF" w:rsidRDefault="00F67ADF" w:rsidP="00F67ADF">
      <w:pPr>
        <w:pStyle w:val="PL"/>
      </w:pPr>
    </w:p>
    <w:p w14:paraId="257A0D9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5668667F" w14:textId="77777777" w:rsidR="00F67ADF" w:rsidRDefault="00F67ADF" w:rsidP="00F67ADF">
      <w:pPr>
        <w:pStyle w:val="PL"/>
      </w:pPr>
      <w:r>
        <w:t xml:space="preserve">      type: array</w:t>
      </w:r>
    </w:p>
    <w:p w14:paraId="7E30EDA6" w14:textId="77777777" w:rsidR="00F67ADF" w:rsidRDefault="00F67ADF" w:rsidP="00F67ADF">
      <w:pPr>
        <w:pStyle w:val="PL"/>
      </w:pPr>
      <w:r>
        <w:t xml:space="preserve">      items:</w:t>
      </w:r>
    </w:p>
    <w:p w14:paraId="3619FF81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1E6BB7A1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25706512" w14:textId="77777777" w:rsidR="00F67ADF" w:rsidRDefault="00F67ADF" w:rsidP="00F67ADF">
      <w:pPr>
        <w:pStyle w:val="PL"/>
      </w:pPr>
      <w:r>
        <w:t xml:space="preserve">      type: array</w:t>
      </w:r>
    </w:p>
    <w:p w14:paraId="63E22540" w14:textId="77777777" w:rsidR="00F67ADF" w:rsidRDefault="00F67ADF" w:rsidP="00F67ADF">
      <w:pPr>
        <w:pStyle w:val="PL"/>
      </w:pPr>
      <w:r>
        <w:t xml:space="preserve">      items:</w:t>
      </w:r>
    </w:p>
    <w:p w14:paraId="75BBED8D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45952A3E" w14:textId="77777777" w:rsidR="00F67ADF" w:rsidRDefault="00F67ADF" w:rsidP="00F67ADF">
      <w:pPr>
        <w:pStyle w:val="PL"/>
      </w:pPr>
      <w:r>
        <w:lastRenderedPageBreak/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06825548" w14:textId="77777777" w:rsidR="00F67ADF" w:rsidRDefault="00F67ADF" w:rsidP="00F67ADF">
      <w:pPr>
        <w:pStyle w:val="PL"/>
      </w:pPr>
      <w:r>
        <w:t xml:space="preserve">      type: array</w:t>
      </w:r>
    </w:p>
    <w:p w14:paraId="510E6CF1" w14:textId="77777777" w:rsidR="00F67ADF" w:rsidRDefault="00F67ADF" w:rsidP="00F67ADF">
      <w:pPr>
        <w:pStyle w:val="PL"/>
      </w:pPr>
      <w:r>
        <w:t xml:space="preserve">      items:</w:t>
      </w:r>
    </w:p>
    <w:p w14:paraId="317645D3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21617530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32D97B7E" w14:textId="77777777" w:rsidR="00F67ADF" w:rsidRDefault="00F67ADF" w:rsidP="00F67ADF">
      <w:pPr>
        <w:pStyle w:val="PL"/>
      </w:pPr>
      <w:r>
        <w:t xml:space="preserve">      type: array</w:t>
      </w:r>
    </w:p>
    <w:p w14:paraId="5C636E6F" w14:textId="77777777" w:rsidR="00F67ADF" w:rsidRDefault="00F67ADF" w:rsidP="00F67ADF">
      <w:pPr>
        <w:pStyle w:val="PL"/>
      </w:pPr>
      <w:r>
        <w:t xml:space="preserve">      items:</w:t>
      </w:r>
    </w:p>
    <w:p w14:paraId="6D90741C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59C34391" w14:textId="77777777" w:rsidR="00F67ADF" w:rsidRDefault="00F67ADF" w:rsidP="00F67ADF">
      <w:pPr>
        <w:pStyle w:val="PL"/>
      </w:pPr>
      <w:r>
        <w:t xml:space="preserve">    </w:t>
      </w:r>
    </w:p>
    <w:p w14:paraId="3303F302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398E6BB1" w14:textId="77777777" w:rsidR="00F67ADF" w:rsidRDefault="00F67ADF" w:rsidP="00F67ADF">
      <w:pPr>
        <w:pStyle w:val="PL"/>
      </w:pPr>
      <w:r>
        <w:t xml:space="preserve">      type: array</w:t>
      </w:r>
    </w:p>
    <w:p w14:paraId="27C64895" w14:textId="77777777" w:rsidR="00F67ADF" w:rsidRDefault="00F67ADF" w:rsidP="00F67ADF">
      <w:pPr>
        <w:pStyle w:val="PL"/>
      </w:pPr>
      <w:r>
        <w:t xml:space="preserve">      items:</w:t>
      </w:r>
    </w:p>
    <w:p w14:paraId="7CDB4974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039DD25E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589C10ED" w14:textId="77777777" w:rsidR="00F67ADF" w:rsidRDefault="00F67ADF" w:rsidP="00F67ADF">
      <w:pPr>
        <w:pStyle w:val="PL"/>
      </w:pPr>
      <w:r>
        <w:t xml:space="preserve">      type: array</w:t>
      </w:r>
    </w:p>
    <w:p w14:paraId="76423773" w14:textId="77777777" w:rsidR="00F67ADF" w:rsidRDefault="00F67ADF" w:rsidP="00F67ADF">
      <w:pPr>
        <w:pStyle w:val="PL"/>
      </w:pPr>
      <w:r>
        <w:t xml:space="preserve">      items:</w:t>
      </w:r>
    </w:p>
    <w:p w14:paraId="6556316F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36B35680" w14:textId="77777777" w:rsidR="00F67ADF" w:rsidRDefault="00F67ADF" w:rsidP="00F67ADF">
      <w:pPr>
        <w:pStyle w:val="PL"/>
      </w:pPr>
    </w:p>
    <w:p w14:paraId="190A4AEA" w14:textId="77777777" w:rsidR="00F67ADF" w:rsidRDefault="00F67ADF" w:rsidP="00F67ADF">
      <w:pPr>
        <w:pStyle w:val="PL"/>
      </w:pPr>
      <w:r>
        <w:t xml:space="preserve">    EP_E1-Multiple:</w:t>
      </w:r>
    </w:p>
    <w:p w14:paraId="3AE8A164" w14:textId="77777777" w:rsidR="00F67ADF" w:rsidRDefault="00F67ADF" w:rsidP="00F67ADF">
      <w:pPr>
        <w:pStyle w:val="PL"/>
      </w:pPr>
      <w:r>
        <w:t xml:space="preserve">      type: array</w:t>
      </w:r>
    </w:p>
    <w:p w14:paraId="09843D84" w14:textId="77777777" w:rsidR="00F67ADF" w:rsidRDefault="00F67ADF" w:rsidP="00F67ADF">
      <w:pPr>
        <w:pStyle w:val="PL"/>
      </w:pPr>
      <w:r>
        <w:t xml:space="preserve">      items:</w:t>
      </w:r>
    </w:p>
    <w:p w14:paraId="3138AFAB" w14:textId="77777777" w:rsidR="00F67ADF" w:rsidRDefault="00F67ADF" w:rsidP="00F67ADF">
      <w:pPr>
        <w:pStyle w:val="PL"/>
      </w:pPr>
      <w:r>
        <w:t xml:space="preserve">        $ref: '#/components/schemas/EP_E1-Single'</w:t>
      </w:r>
    </w:p>
    <w:p w14:paraId="66B80E3B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3E06E8D7" w14:textId="77777777" w:rsidR="00F67ADF" w:rsidRDefault="00F67ADF" w:rsidP="00F67ADF">
      <w:pPr>
        <w:pStyle w:val="PL"/>
      </w:pPr>
      <w:r>
        <w:t xml:space="preserve">      type: array</w:t>
      </w:r>
    </w:p>
    <w:p w14:paraId="2A1F602A" w14:textId="77777777" w:rsidR="00F67ADF" w:rsidRDefault="00F67ADF" w:rsidP="00F67ADF">
      <w:pPr>
        <w:pStyle w:val="PL"/>
      </w:pPr>
      <w:r>
        <w:t xml:space="preserve">      items:</w:t>
      </w:r>
    </w:p>
    <w:p w14:paraId="10B8FFDB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243C2ACF" w14:textId="77777777" w:rsidR="00F67ADF" w:rsidRDefault="00F67ADF" w:rsidP="00F67ADF">
      <w:pPr>
        <w:pStyle w:val="PL"/>
      </w:pPr>
      <w:r>
        <w:t xml:space="preserve">    EP_F1C-Multiple:</w:t>
      </w:r>
    </w:p>
    <w:p w14:paraId="33430E28" w14:textId="77777777" w:rsidR="00F67ADF" w:rsidRDefault="00F67ADF" w:rsidP="00F67ADF">
      <w:pPr>
        <w:pStyle w:val="PL"/>
      </w:pPr>
      <w:r>
        <w:t xml:space="preserve">      type: array</w:t>
      </w:r>
    </w:p>
    <w:p w14:paraId="2E82EEE5" w14:textId="77777777" w:rsidR="00F67ADF" w:rsidRDefault="00F67ADF" w:rsidP="00F67ADF">
      <w:pPr>
        <w:pStyle w:val="PL"/>
      </w:pPr>
      <w:r>
        <w:t xml:space="preserve">      items:</w:t>
      </w:r>
    </w:p>
    <w:p w14:paraId="7013A347" w14:textId="77777777" w:rsidR="00F67ADF" w:rsidRDefault="00F67ADF" w:rsidP="00F67ADF">
      <w:pPr>
        <w:pStyle w:val="PL"/>
      </w:pPr>
      <w:r>
        <w:t xml:space="preserve">        $ref: '#/components/schemas/EP_F1C-Single'</w:t>
      </w:r>
    </w:p>
    <w:p w14:paraId="3C6BBDB3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0C594CE1" w14:textId="77777777" w:rsidR="00F67ADF" w:rsidRDefault="00F67ADF" w:rsidP="00F67ADF">
      <w:pPr>
        <w:pStyle w:val="PL"/>
      </w:pPr>
      <w:r>
        <w:t xml:space="preserve">      type: array</w:t>
      </w:r>
    </w:p>
    <w:p w14:paraId="58E706D7" w14:textId="77777777" w:rsidR="00F67ADF" w:rsidRDefault="00F67ADF" w:rsidP="00F67ADF">
      <w:pPr>
        <w:pStyle w:val="PL"/>
      </w:pPr>
      <w:r>
        <w:t xml:space="preserve">      items:</w:t>
      </w:r>
    </w:p>
    <w:p w14:paraId="31FE3B4D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0135C09C" w14:textId="77777777" w:rsidR="00F67ADF" w:rsidRDefault="00F67ADF" w:rsidP="00F67ADF">
      <w:pPr>
        <w:pStyle w:val="PL"/>
      </w:pPr>
      <w:r>
        <w:t xml:space="preserve">    EP_X2C-Multiple:</w:t>
      </w:r>
    </w:p>
    <w:p w14:paraId="062AC6AA" w14:textId="77777777" w:rsidR="00F67ADF" w:rsidRDefault="00F67ADF" w:rsidP="00F67ADF">
      <w:pPr>
        <w:pStyle w:val="PL"/>
      </w:pPr>
      <w:r>
        <w:t xml:space="preserve">      type: array</w:t>
      </w:r>
    </w:p>
    <w:p w14:paraId="32141EC2" w14:textId="77777777" w:rsidR="00F67ADF" w:rsidRDefault="00F67ADF" w:rsidP="00F67ADF">
      <w:pPr>
        <w:pStyle w:val="PL"/>
      </w:pPr>
      <w:r>
        <w:t xml:space="preserve">      items:</w:t>
      </w:r>
    </w:p>
    <w:p w14:paraId="48ECC3E3" w14:textId="77777777" w:rsidR="00F67ADF" w:rsidRDefault="00F67ADF" w:rsidP="00F67ADF">
      <w:pPr>
        <w:pStyle w:val="PL"/>
      </w:pPr>
      <w:r>
        <w:t xml:space="preserve">        $ref: '#/components/schemas/EP_X2C-Single'</w:t>
      </w:r>
    </w:p>
    <w:p w14:paraId="3E23B9FD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7BA2EAE2" w14:textId="77777777" w:rsidR="00F67ADF" w:rsidRDefault="00F67ADF" w:rsidP="00F67ADF">
      <w:pPr>
        <w:pStyle w:val="PL"/>
      </w:pPr>
      <w:r>
        <w:t xml:space="preserve">      type: array</w:t>
      </w:r>
    </w:p>
    <w:p w14:paraId="3419E759" w14:textId="77777777" w:rsidR="00F67ADF" w:rsidRDefault="00F67ADF" w:rsidP="00F67ADF">
      <w:pPr>
        <w:pStyle w:val="PL"/>
      </w:pPr>
      <w:r>
        <w:t xml:space="preserve">      items:</w:t>
      </w:r>
    </w:p>
    <w:p w14:paraId="60CD15ED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36CF01B6" w14:textId="77777777" w:rsidR="00F67ADF" w:rsidRDefault="00F67ADF" w:rsidP="00F67ADF">
      <w:pPr>
        <w:pStyle w:val="PL"/>
      </w:pPr>
      <w:r>
        <w:t xml:space="preserve">    EP_F1U-Multiple:</w:t>
      </w:r>
    </w:p>
    <w:p w14:paraId="3E816A13" w14:textId="77777777" w:rsidR="00F67ADF" w:rsidRDefault="00F67ADF" w:rsidP="00F67ADF">
      <w:pPr>
        <w:pStyle w:val="PL"/>
      </w:pPr>
      <w:r>
        <w:t xml:space="preserve">      type: array</w:t>
      </w:r>
    </w:p>
    <w:p w14:paraId="05CF3545" w14:textId="77777777" w:rsidR="00F67ADF" w:rsidRDefault="00F67ADF" w:rsidP="00F67ADF">
      <w:pPr>
        <w:pStyle w:val="PL"/>
      </w:pPr>
      <w:r>
        <w:t xml:space="preserve">      items:</w:t>
      </w:r>
    </w:p>
    <w:p w14:paraId="793B4DC9" w14:textId="77777777" w:rsidR="00F67ADF" w:rsidRDefault="00F67ADF" w:rsidP="00F67ADF">
      <w:pPr>
        <w:pStyle w:val="PL"/>
      </w:pPr>
      <w:r>
        <w:t xml:space="preserve">        $ref: '#/components/schemas/EP_F1U-Single'</w:t>
      </w:r>
    </w:p>
    <w:p w14:paraId="73242149" w14:textId="77777777" w:rsidR="00F67ADF" w:rsidRDefault="00F67ADF" w:rsidP="00F67ADF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4C1DE4BB" w14:textId="77777777" w:rsidR="00F67ADF" w:rsidRDefault="00F67ADF" w:rsidP="00F67ADF">
      <w:pPr>
        <w:pStyle w:val="PL"/>
      </w:pPr>
      <w:r>
        <w:t xml:space="preserve">      type: array</w:t>
      </w:r>
    </w:p>
    <w:p w14:paraId="31DCB379" w14:textId="77777777" w:rsidR="00F67ADF" w:rsidRDefault="00F67ADF" w:rsidP="00F67ADF">
      <w:pPr>
        <w:pStyle w:val="PL"/>
      </w:pPr>
      <w:r>
        <w:t xml:space="preserve">      items:</w:t>
      </w:r>
    </w:p>
    <w:p w14:paraId="7ADE051E" w14:textId="77777777" w:rsidR="00F67ADF" w:rsidRDefault="00F67ADF" w:rsidP="00F67ADF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327739C6" w14:textId="77777777" w:rsidR="00F67ADF" w:rsidRDefault="00F67ADF" w:rsidP="00F67ADF">
      <w:pPr>
        <w:pStyle w:val="PL"/>
      </w:pPr>
      <w:r>
        <w:t xml:space="preserve">    EP_X2U-Multiple:</w:t>
      </w:r>
    </w:p>
    <w:p w14:paraId="22F02DBC" w14:textId="77777777" w:rsidR="00F67ADF" w:rsidRDefault="00F67ADF" w:rsidP="00F67ADF">
      <w:pPr>
        <w:pStyle w:val="PL"/>
      </w:pPr>
      <w:r>
        <w:t xml:space="preserve">      type: array</w:t>
      </w:r>
    </w:p>
    <w:p w14:paraId="73173FBD" w14:textId="77777777" w:rsidR="00F67ADF" w:rsidRDefault="00F67ADF" w:rsidP="00F67ADF">
      <w:pPr>
        <w:pStyle w:val="PL"/>
      </w:pPr>
      <w:r>
        <w:t xml:space="preserve">      items:</w:t>
      </w:r>
    </w:p>
    <w:p w14:paraId="5DF52993" w14:textId="77777777" w:rsidR="00F67ADF" w:rsidRDefault="00F67ADF" w:rsidP="00F67ADF">
      <w:pPr>
        <w:pStyle w:val="PL"/>
      </w:pPr>
      <w:r>
        <w:t xml:space="preserve">        $ref: '#/components/schemas/EP_X2U-Single'</w:t>
      </w:r>
    </w:p>
    <w:p w14:paraId="2148C63E" w14:textId="77777777" w:rsidR="00F67ADF" w:rsidRDefault="00F67ADF" w:rsidP="00F67ADF">
      <w:pPr>
        <w:pStyle w:val="PL"/>
      </w:pPr>
      <w:r>
        <w:t xml:space="preserve">    EP_S1U-Multiple:</w:t>
      </w:r>
    </w:p>
    <w:p w14:paraId="7FEA0A31" w14:textId="77777777" w:rsidR="00F67ADF" w:rsidRDefault="00F67ADF" w:rsidP="00F67ADF">
      <w:pPr>
        <w:pStyle w:val="PL"/>
      </w:pPr>
      <w:r>
        <w:t xml:space="preserve">      type: array</w:t>
      </w:r>
    </w:p>
    <w:p w14:paraId="5095F98E" w14:textId="77777777" w:rsidR="00F67ADF" w:rsidRDefault="00F67ADF" w:rsidP="00F67ADF">
      <w:pPr>
        <w:pStyle w:val="PL"/>
      </w:pPr>
      <w:r>
        <w:t xml:space="preserve">      items:</w:t>
      </w:r>
    </w:p>
    <w:p w14:paraId="24938AE3" w14:textId="77777777" w:rsidR="00F67ADF" w:rsidRDefault="00F67ADF" w:rsidP="00F67ADF">
      <w:pPr>
        <w:pStyle w:val="PL"/>
      </w:pPr>
      <w:r>
        <w:t xml:space="preserve">        $ref: '#/components/schemas/EP_S1U-Single'</w:t>
      </w:r>
    </w:p>
    <w:p w14:paraId="4B43F92F" w14:textId="77777777" w:rsidR="00F67ADF" w:rsidRDefault="00F67ADF" w:rsidP="00F67ADF">
      <w:pPr>
        <w:pStyle w:val="PL"/>
      </w:pPr>
    </w:p>
    <w:p w14:paraId="09BB6E4C" w14:textId="77777777" w:rsidR="00F67ADF" w:rsidRDefault="00F67ADF" w:rsidP="00F67ADF">
      <w:pPr>
        <w:pStyle w:val="PL"/>
      </w:pPr>
      <w:r>
        <w:t>#-------- Definitions in TS 28.541 for TS 28.532 ---------------------------------</w:t>
      </w:r>
    </w:p>
    <w:p w14:paraId="76831480" w14:textId="77777777" w:rsidR="00F67ADF" w:rsidRDefault="00F67ADF" w:rsidP="00F67ADF">
      <w:pPr>
        <w:pStyle w:val="PL"/>
      </w:pPr>
    </w:p>
    <w:p w14:paraId="1DB669DD" w14:textId="77777777" w:rsidR="00F67ADF" w:rsidRDefault="00F67ADF" w:rsidP="00F67ADF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7A080465" w14:textId="77777777" w:rsidR="00F67ADF" w:rsidRDefault="00F67ADF" w:rsidP="00F67AD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09D90FA" w14:textId="77777777" w:rsidR="00F67ADF" w:rsidRDefault="00F67ADF" w:rsidP="00F67ADF">
      <w:pPr>
        <w:pStyle w:val="PL"/>
      </w:pPr>
      <w:r>
        <w:t xml:space="preserve">        - $ref: '#/components/schemas/MnS'</w:t>
      </w:r>
    </w:p>
    <w:p w14:paraId="57CF8B14" w14:textId="77777777" w:rsidR="00F67ADF" w:rsidRDefault="00F67ADF" w:rsidP="00F67ADF">
      <w:pPr>
        <w:pStyle w:val="PL"/>
      </w:pPr>
      <w:r>
        <w:t xml:space="preserve">        </w:t>
      </w:r>
    </w:p>
    <w:p w14:paraId="50176A50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2D56560E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64302C81" w14:textId="77777777" w:rsidR="00F67ADF" w:rsidRDefault="00F67ADF" w:rsidP="00F67ADF">
      <w:pPr>
        <w:pStyle w:val="PL"/>
      </w:pPr>
    </w:p>
    <w:p w14:paraId="27282D67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4B628868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1E17DC45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1469F86B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OperatorDu</w:t>
      </w:r>
      <w:proofErr w:type="spellEnd"/>
      <w:r>
        <w:t>-Single'</w:t>
      </w:r>
    </w:p>
    <w:p w14:paraId="406BE0EF" w14:textId="77777777" w:rsidR="00F67ADF" w:rsidRDefault="00F67ADF" w:rsidP="00F67ADF">
      <w:pPr>
        <w:pStyle w:val="PL"/>
      </w:pPr>
    </w:p>
    <w:p w14:paraId="05A11648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0FE07963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319D8B68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NrOperatorCellDu</w:t>
      </w:r>
      <w:proofErr w:type="spellEnd"/>
      <w:r>
        <w:t>-Single'</w:t>
      </w:r>
    </w:p>
    <w:p w14:paraId="03F9D05A" w14:textId="77777777" w:rsidR="00F67ADF" w:rsidRDefault="00F67ADF" w:rsidP="00F67ADF">
      <w:pPr>
        <w:pStyle w:val="PL"/>
      </w:pPr>
    </w:p>
    <w:p w14:paraId="21BACFAF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NRNetwork</w:t>
      </w:r>
      <w:proofErr w:type="spellEnd"/>
      <w:r>
        <w:t>-Single'</w:t>
      </w:r>
    </w:p>
    <w:p w14:paraId="16BE2EE3" w14:textId="77777777" w:rsidR="00F67ADF" w:rsidRDefault="00F67ADF" w:rsidP="00F67ADF">
      <w:pPr>
        <w:pStyle w:val="PL"/>
      </w:pPr>
      <w:r>
        <w:lastRenderedPageBreak/>
        <w:t xml:space="preserve">        - $ref: '#/components/schemas/</w:t>
      </w:r>
      <w:proofErr w:type="spellStart"/>
      <w:r>
        <w:t>EUtraNetwork</w:t>
      </w:r>
      <w:proofErr w:type="spellEnd"/>
      <w:r>
        <w:t>-Single'</w:t>
      </w:r>
    </w:p>
    <w:p w14:paraId="19198ACA" w14:textId="77777777" w:rsidR="00F67ADF" w:rsidRDefault="00F67ADF" w:rsidP="00F67ADF">
      <w:pPr>
        <w:pStyle w:val="PL"/>
      </w:pPr>
    </w:p>
    <w:p w14:paraId="03EE3670" w14:textId="77777777" w:rsidR="00F67ADF" w:rsidRDefault="00F67ADF" w:rsidP="00F67ADF">
      <w:pPr>
        <w:pStyle w:val="PL"/>
      </w:pPr>
    </w:p>
    <w:p w14:paraId="64AB0C00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10F84760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1FD6EC84" w14:textId="77777777" w:rsidR="00F67ADF" w:rsidRDefault="00F67ADF" w:rsidP="00F67ADF">
      <w:pPr>
        <w:pStyle w:val="PL"/>
      </w:pPr>
    </w:p>
    <w:p w14:paraId="133C581A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0D0C9040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3606A092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374AD928" w14:textId="77777777" w:rsidR="00F67ADF" w:rsidRDefault="00F67ADF" w:rsidP="00F67ADF">
      <w:pPr>
        <w:pStyle w:val="PL"/>
      </w:pPr>
      <w:r>
        <w:t xml:space="preserve">        - $ref: '#/components/schemas/Beam-Single'</w:t>
      </w:r>
    </w:p>
    <w:p w14:paraId="4D799E62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4DBE010C" w14:textId="77777777" w:rsidR="00F67ADF" w:rsidRDefault="00F67ADF" w:rsidP="00F67ADF">
      <w:pPr>
        <w:pStyle w:val="PL"/>
      </w:pPr>
      <w:r>
        <w:t xml:space="preserve">        </w:t>
      </w:r>
    </w:p>
    <w:p w14:paraId="0D3B1556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2EAE2DE7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6B23D074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5800F4AA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37B707C8" w14:textId="77777777" w:rsidR="00F67ADF" w:rsidRDefault="00F67ADF" w:rsidP="00F67ADF">
      <w:pPr>
        <w:pStyle w:val="PL"/>
      </w:pPr>
    </w:p>
    <w:p w14:paraId="03B25E53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6CD94162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65AE4562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69A8B94F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08D9FD72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DLBOFunction</w:t>
      </w:r>
      <w:proofErr w:type="spellEnd"/>
      <w:r>
        <w:t xml:space="preserve">-Single'        </w:t>
      </w:r>
    </w:p>
    <w:p w14:paraId="2DDCA78D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05149B5A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029877FB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2E3F9913" w14:textId="77777777" w:rsidR="00F67ADF" w:rsidRDefault="00F67ADF" w:rsidP="00F67ADF">
      <w:pPr>
        <w:pStyle w:val="PL"/>
      </w:pPr>
      <w:r>
        <w:t xml:space="preserve">     </w:t>
      </w:r>
    </w:p>
    <w:p w14:paraId="58E02CEB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2B281B00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3CA08A7E" w14:textId="77777777" w:rsidR="00F67ADF" w:rsidRDefault="00F67ADF" w:rsidP="00F67ADF">
      <w:pPr>
        <w:pStyle w:val="PL"/>
      </w:pPr>
      <w:r>
        <w:t xml:space="preserve">        </w:t>
      </w:r>
    </w:p>
    <w:p w14:paraId="75EDE627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42A352F7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0EB29DAF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7557EEC7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49704EF0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749136C2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01EEAE0F" w14:textId="77777777" w:rsidR="00F67ADF" w:rsidRDefault="00F67ADF" w:rsidP="00F67ADF">
      <w:pPr>
        <w:pStyle w:val="PL"/>
      </w:pPr>
    </w:p>
    <w:p w14:paraId="3C983969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36DF4152" w14:textId="77777777" w:rsidR="00F67ADF" w:rsidRDefault="00F67ADF" w:rsidP="00F67ADF">
      <w:pPr>
        <w:pStyle w:val="PL"/>
      </w:pPr>
      <w:r>
        <w:t xml:space="preserve">        - $ref: '#/components/schemas/EP_E1-Single'</w:t>
      </w:r>
    </w:p>
    <w:p w14:paraId="2DD9BEE8" w14:textId="77777777" w:rsidR="00F67ADF" w:rsidRDefault="00F67ADF" w:rsidP="00F67ADF">
      <w:pPr>
        <w:pStyle w:val="PL"/>
      </w:pPr>
      <w:r>
        <w:t xml:space="preserve">        - $ref: '#/components/schemas/EP_F1C-Single'</w:t>
      </w:r>
    </w:p>
    <w:p w14:paraId="157D9523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0DCF24CD" w14:textId="77777777" w:rsidR="00F67ADF" w:rsidRDefault="00F67ADF" w:rsidP="00F67ADF">
      <w:pPr>
        <w:pStyle w:val="PL"/>
      </w:pPr>
      <w:r>
        <w:t xml:space="preserve">        - $ref: '#/components/schemas/EP_X2C-Single'</w:t>
      </w:r>
    </w:p>
    <w:p w14:paraId="5EC39214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0FC7FFA8" w14:textId="77777777" w:rsidR="00F67ADF" w:rsidRDefault="00F67ADF" w:rsidP="00F67ADF">
      <w:pPr>
        <w:pStyle w:val="PL"/>
      </w:pPr>
      <w:r>
        <w:t xml:space="preserve">        - $ref: '#/components/schemas/EP_F1U-Single'</w:t>
      </w:r>
    </w:p>
    <w:p w14:paraId="06A78336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6361646A" w14:textId="77777777" w:rsidR="00F67ADF" w:rsidRDefault="00F67ADF" w:rsidP="00F67ADF">
      <w:pPr>
        <w:pStyle w:val="PL"/>
      </w:pPr>
      <w:r>
        <w:t xml:space="preserve">        - $ref: '#/components/schemas/EP_X2U-Single'</w:t>
      </w:r>
    </w:p>
    <w:p w14:paraId="2A562062" w14:textId="77777777" w:rsidR="00F67ADF" w:rsidRDefault="00F67ADF" w:rsidP="00F67ADF">
      <w:pPr>
        <w:pStyle w:val="PL"/>
      </w:pPr>
      <w:r>
        <w:t xml:space="preserve">        - $ref: '#/components/schemas/EP_S1U-Single'</w:t>
      </w:r>
    </w:p>
    <w:p w14:paraId="45251C54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CCOFunction</w:t>
      </w:r>
      <w:proofErr w:type="spellEnd"/>
      <w:r>
        <w:t>-Single'</w:t>
      </w:r>
    </w:p>
    <w:p w14:paraId="3BBC9C5B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4DC720BB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CCOPilotPollutionParameters</w:t>
      </w:r>
      <w:proofErr w:type="spellEnd"/>
      <w:r>
        <w:t>-Single'</w:t>
      </w:r>
    </w:p>
    <w:p w14:paraId="6B3F7F52" w14:textId="77777777" w:rsidR="00F67ADF" w:rsidRDefault="00F67ADF" w:rsidP="00F67ADF">
      <w:pPr>
        <w:pStyle w:val="PL"/>
      </w:pPr>
      <w:r>
        <w:t xml:space="preserve">        - $ref: '#/components/schemas/</w:t>
      </w:r>
      <w:proofErr w:type="spellStart"/>
      <w:r>
        <w:t>CCOOvershootCoverageParameters</w:t>
      </w:r>
      <w:proofErr w:type="spellEnd"/>
      <w:r>
        <w:t>-Single'</w:t>
      </w:r>
    </w:p>
    <w:p w14:paraId="7E046160" w14:textId="77777777" w:rsidR="00F67ADF" w:rsidRPr="002A399E" w:rsidRDefault="00F67ADF" w:rsidP="00F67AD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91891FF" w14:textId="77777777" w:rsidR="00F67ADF" w:rsidRPr="0079795B" w:rsidRDefault="00F67ADF" w:rsidP="00F67AD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</w:p>
    <w:sectPr w:rsidR="00F67ADF" w:rsidRPr="0079795B" w:rsidSect="007B1AC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82508" w14:textId="77777777" w:rsidR="002A2C31" w:rsidRDefault="002A2C31">
      <w:r>
        <w:separator/>
      </w:r>
    </w:p>
  </w:endnote>
  <w:endnote w:type="continuationSeparator" w:id="0">
    <w:p w14:paraId="3AD18F58" w14:textId="77777777" w:rsidR="002A2C31" w:rsidRDefault="002A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7EACA" w14:textId="77777777" w:rsidR="0043169F" w:rsidRDefault="004316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D947EC8" w:rsidR="00F17312" w:rsidRDefault="0043169F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DCC7" w14:textId="77777777" w:rsidR="0043169F" w:rsidRDefault="004316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8F2C6" w14:textId="77777777" w:rsidR="002A2C31" w:rsidRDefault="002A2C31">
      <w:r>
        <w:separator/>
      </w:r>
    </w:p>
  </w:footnote>
  <w:footnote w:type="continuationSeparator" w:id="0">
    <w:p w14:paraId="6976C734" w14:textId="77777777" w:rsidR="002A2C31" w:rsidRDefault="002A2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3B39A" w14:textId="77777777" w:rsidR="0043169F" w:rsidRDefault="004316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617FCEE" w:rsidR="00F17312" w:rsidRDefault="0043169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V17.17.0 (2024-12)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F11E416" w:rsidR="00F17312" w:rsidRDefault="0043169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8D38" w14:textId="77777777" w:rsidR="0043169F" w:rsidRDefault="004316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0FABKit5U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71A85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14CB7"/>
    <w:rsid w:val="00221BD4"/>
    <w:rsid w:val="002347A2"/>
    <w:rsid w:val="002675F0"/>
    <w:rsid w:val="002A01CE"/>
    <w:rsid w:val="002A2C31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2F1115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835A5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0E56"/>
    <w:rsid w:val="0041693A"/>
    <w:rsid w:val="00423334"/>
    <w:rsid w:val="0043169F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4896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1CC7"/>
    <w:rsid w:val="00516D8A"/>
    <w:rsid w:val="00524A86"/>
    <w:rsid w:val="0053388B"/>
    <w:rsid w:val="00535773"/>
    <w:rsid w:val="00543E6C"/>
    <w:rsid w:val="00545F79"/>
    <w:rsid w:val="00563648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5ABB"/>
    <w:rsid w:val="00656348"/>
    <w:rsid w:val="006642B1"/>
    <w:rsid w:val="006667CE"/>
    <w:rsid w:val="006A323F"/>
    <w:rsid w:val="006B30D0"/>
    <w:rsid w:val="006B530B"/>
    <w:rsid w:val="006C3D95"/>
    <w:rsid w:val="006C6F9A"/>
    <w:rsid w:val="006D47B3"/>
    <w:rsid w:val="006E5C86"/>
    <w:rsid w:val="006F3FB1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1AC4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80B7B"/>
    <w:rsid w:val="008A0FD7"/>
    <w:rsid w:val="008B4252"/>
    <w:rsid w:val="008B5861"/>
    <w:rsid w:val="008C0AF2"/>
    <w:rsid w:val="008C384C"/>
    <w:rsid w:val="008E332B"/>
    <w:rsid w:val="008F3402"/>
    <w:rsid w:val="0090271F"/>
    <w:rsid w:val="00902DD5"/>
    <w:rsid w:val="00902E23"/>
    <w:rsid w:val="00910A6D"/>
    <w:rsid w:val="009114D7"/>
    <w:rsid w:val="0091348E"/>
    <w:rsid w:val="00917CCB"/>
    <w:rsid w:val="00942EC2"/>
    <w:rsid w:val="00943AF0"/>
    <w:rsid w:val="009450C7"/>
    <w:rsid w:val="00971959"/>
    <w:rsid w:val="009870F2"/>
    <w:rsid w:val="00987187"/>
    <w:rsid w:val="00997D95"/>
    <w:rsid w:val="009B4A2D"/>
    <w:rsid w:val="009B4B25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0736"/>
    <w:rsid w:val="00B13690"/>
    <w:rsid w:val="00B15449"/>
    <w:rsid w:val="00B15EF2"/>
    <w:rsid w:val="00B27E80"/>
    <w:rsid w:val="00B44649"/>
    <w:rsid w:val="00B66397"/>
    <w:rsid w:val="00B91812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14E"/>
    <w:rsid w:val="00C77270"/>
    <w:rsid w:val="00C776AB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DF7A24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2EB6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67ADF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tabs>
        <w:tab w:val="clear" w:pos="643"/>
        <w:tab w:val="num" w:pos="360"/>
        <w:tab w:val="num" w:pos="1080"/>
      </w:tabs>
      <w:ind w:left="1080" w:firstLine="0"/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tabs>
        <w:tab w:val="clear" w:pos="926"/>
        <w:tab w:val="num" w:pos="360"/>
        <w:tab w:val="num" w:pos="1440"/>
      </w:tabs>
      <w:ind w:left="1440" w:firstLine="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tabs>
        <w:tab w:val="clear" w:pos="360"/>
        <w:tab w:val="num" w:pos="720"/>
      </w:tabs>
      <w:ind w:left="720" w:firstLine="0"/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tabs>
        <w:tab w:val="clear" w:pos="643"/>
        <w:tab w:val="num" w:pos="360"/>
        <w:tab w:val="num" w:pos="1080"/>
      </w:tabs>
      <w:ind w:left="1080" w:firstLine="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35</Pages>
  <Words>12110</Words>
  <Characters>69028</Characters>
  <Application>Microsoft Office Word</Application>
  <DocSecurity>0</DocSecurity>
  <Lines>575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80977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</cp:revision>
  <cp:lastPrinted>2019-02-25T14:05:00Z</cp:lastPrinted>
  <dcterms:created xsi:type="dcterms:W3CDTF">2024-09-25T13:18:00Z</dcterms:created>
  <dcterms:modified xsi:type="dcterms:W3CDTF">2025-01-10T10:50:00Z</dcterms:modified>
</cp:coreProperties>
</file>