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2C93FC4D"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93E74">
              <w:t>3</w:t>
            </w:r>
            <w:r w:rsidRPr="00321546">
              <w:t>.</w:t>
            </w:r>
            <w:bookmarkEnd w:id="3"/>
            <w:r w:rsidR="00BE4CBA">
              <w:t>1</w:t>
            </w:r>
            <w:r w:rsidR="00BE4CBA" w:rsidRPr="00321546">
              <w:t xml:space="preserve"> </w:t>
            </w:r>
            <w:r w:rsidRPr="00321546">
              <w:rPr>
                <w:sz w:val="32"/>
              </w:rPr>
              <w:t>(</w:t>
            </w:r>
            <w:bookmarkStart w:id="4" w:name="issueDate"/>
            <w:r w:rsidR="000B77AB" w:rsidRPr="00321546">
              <w:rPr>
                <w:sz w:val="32"/>
              </w:rPr>
              <w:t>2024</w:t>
            </w:r>
            <w:r w:rsidRPr="00321546">
              <w:rPr>
                <w:sz w:val="32"/>
              </w:rPr>
              <w:t>-</w:t>
            </w:r>
            <w:bookmarkEnd w:id="4"/>
            <w:r w:rsidR="00BE4CBA">
              <w:rPr>
                <w:sz w:val="32"/>
              </w:rPr>
              <w:t>10</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79162791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5pt" o:ole="">
                  <v:imagedata r:id="rId11" o:title=""/>
                </v:shape>
                <o:OLEObject Type="Embed" ProgID="Word.Picture.8" ShapeID="_x0000_i1026" DrawAspect="Content" ObjectID="_17916279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BCA8711" w14:textId="4B680C64" w:rsidR="0073415D"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3415D">
        <w:rPr>
          <w:noProof/>
        </w:rPr>
        <w:t>Foreword</w:t>
      </w:r>
      <w:r w:rsidR="0073415D">
        <w:rPr>
          <w:noProof/>
        </w:rPr>
        <w:tab/>
      </w:r>
      <w:r w:rsidR="0073415D">
        <w:rPr>
          <w:noProof/>
        </w:rPr>
        <w:fldChar w:fldCharType="begin"/>
      </w:r>
      <w:r w:rsidR="0073415D">
        <w:rPr>
          <w:noProof/>
        </w:rPr>
        <w:instrText xml:space="preserve"> PAGEREF _Toc181014521 \h </w:instrText>
      </w:r>
      <w:r w:rsidR="0073415D">
        <w:rPr>
          <w:noProof/>
        </w:rPr>
      </w:r>
      <w:r w:rsidR="0073415D">
        <w:rPr>
          <w:noProof/>
        </w:rPr>
        <w:fldChar w:fldCharType="separate"/>
      </w:r>
      <w:r w:rsidR="0073415D">
        <w:rPr>
          <w:noProof/>
        </w:rPr>
        <w:t>5</w:t>
      </w:r>
      <w:r w:rsidR="0073415D">
        <w:rPr>
          <w:noProof/>
        </w:rPr>
        <w:fldChar w:fldCharType="end"/>
      </w:r>
    </w:p>
    <w:p w14:paraId="63AC7E5A" w14:textId="67840001"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_Toc181014522 \h </w:instrText>
      </w:r>
      <w:r>
        <w:rPr>
          <w:noProof/>
        </w:rPr>
      </w:r>
      <w:r>
        <w:rPr>
          <w:noProof/>
        </w:rPr>
        <w:fldChar w:fldCharType="separate"/>
      </w:r>
      <w:r>
        <w:rPr>
          <w:noProof/>
        </w:rPr>
        <w:t>6</w:t>
      </w:r>
      <w:r>
        <w:rPr>
          <w:noProof/>
        </w:rPr>
        <w:fldChar w:fldCharType="end"/>
      </w:r>
    </w:p>
    <w:p w14:paraId="6B78211A" w14:textId="1974CDFC"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_Toc181014523 \h </w:instrText>
      </w:r>
      <w:r>
        <w:rPr>
          <w:noProof/>
        </w:rPr>
      </w:r>
      <w:r>
        <w:rPr>
          <w:noProof/>
        </w:rPr>
        <w:fldChar w:fldCharType="separate"/>
      </w:r>
      <w:r>
        <w:rPr>
          <w:noProof/>
        </w:rPr>
        <w:t>7</w:t>
      </w:r>
      <w:r>
        <w:rPr>
          <w:noProof/>
        </w:rPr>
        <w:fldChar w:fldCharType="end"/>
      </w:r>
    </w:p>
    <w:p w14:paraId="7A9ADD8D" w14:textId="39977FDE"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_Toc181014524 \h </w:instrText>
      </w:r>
      <w:r>
        <w:rPr>
          <w:noProof/>
        </w:rPr>
      </w:r>
      <w:r>
        <w:rPr>
          <w:noProof/>
        </w:rPr>
        <w:fldChar w:fldCharType="separate"/>
      </w:r>
      <w:r>
        <w:rPr>
          <w:noProof/>
        </w:rPr>
        <w:t>7</w:t>
      </w:r>
      <w:r>
        <w:rPr>
          <w:noProof/>
        </w:rPr>
        <w:fldChar w:fldCharType="end"/>
      </w:r>
    </w:p>
    <w:p w14:paraId="223254D9" w14:textId="081D7562"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_Toc181014525 \h </w:instrText>
      </w:r>
      <w:r>
        <w:rPr>
          <w:noProof/>
        </w:rPr>
      </w:r>
      <w:r>
        <w:rPr>
          <w:noProof/>
        </w:rPr>
        <w:fldChar w:fldCharType="separate"/>
      </w:r>
      <w:r>
        <w:rPr>
          <w:noProof/>
        </w:rPr>
        <w:t>7</w:t>
      </w:r>
      <w:r>
        <w:rPr>
          <w:noProof/>
        </w:rPr>
        <w:fldChar w:fldCharType="end"/>
      </w:r>
    </w:p>
    <w:p w14:paraId="7FEDCE96" w14:textId="4B614D79"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_Toc181014526 \h </w:instrText>
      </w:r>
      <w:r>
        <w:rPr>
          <w:noProof/>
        </w:rPr>
      </w:r>
      <w:r>
        <w:rPr>
          <w:noProof/>
        </w:rPr>
        <w:fldChar w:fldCharType="separate"/>
      </w:r>
      <w:r>
        <w:rPr>
          <w:noProof/>
        </w:rPr>
        <w:t>7</w:t>
      </w:r>
      <w:r>
        <w:rPr>
          <w:noProof/>
        </w:rPr>
        <w:fldChar w:fldCharType="end"/>
      </w:r>
    </w:p>
    <w:p w14:paraId="611B54D0" w14:textId="55EBED73"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_Toc181014527 \h </w:instrText>
      </w:r>
      <w:r>
        <w:rPr>
          <w:noProof/>
        </w:rPr>
      </w:r>
      <w:r>
        <w:rPr>
          <w:noProof/>
        </w:rPr>
        <w:fldChar w:fldCharType="separate"/>
      </w:r>
      <w:r>
        <w:rPr>
          <w:noProof/>
        </w:rPr>
        <w:t>8</w:t>
      </w:r>
      <w:r>
        <w:rPr>
          <w:noProof/>
        </w:rPr>
        <w:fldChar w:fldCharType="end"/>
      </w:r>
    </w:p>
    <w:p w14:paraId="7091A75F" w14:textId="56CBA8CC"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_Toc181014528 \h </w:instrText>
      </w:r>
      <w:r>
        <w:rPr>
          <w:noProof/>
        </w:rPr>
      </w:r>
      <w:r>
        <w:rPr>
          <w:noProof/>
        </w:rPr>
        <w:fldChar w:fldCharType="separate"/>
      </w:r>
      <w:r>
        <w:rPr>
          <w:noProof/>
        </w:rPr>
        <w:t>8</w:t>
      </w:r>
      <w:r>
        <w:rPr>
          <w:noProof/>
        </w:rPr>
        <w:fldChar w:fldCharType="end"/>
      </w:r>
    </w:p>
    <w:p w14:paraId="1ECED25D" w14:textId="2C8C9BEB"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_Toc181014529 \h </w:instrText>
      </w:r>
      <w:r>
        <w:rPr>
          <w:noProof/>
        </w:rPr>
      </w:r>
      <w:r>
        <w:rPr>
          <w:noProof/>
        </w:rPr>
        <w:fldChar w:fldCharType="separate"/>
      </w:r>
      <w:r>
        <w:rPr>
          <w:noProof/>
        </w:rPr>
        <w:t>8</w:t>
      </w:r>
      <w:r>
        <w:rPr>
          <w:noProof/>
        </w:rPr>
        <w:fldChar w:fldCharType="end"/>
      </w:r>
    </w:p>
    <w:p w14:paraId="7F68EE28" w14:textId="3AC6EF79"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_Toc181014530 \h </w:instrText>
      </w:r>
      <w:r>
        <w:rPr>
          <w:noProof/>
        </w:rPr>
      </w:r>
      <w:r>
        <w:rPr>
          <w:noProof/>
        </w:rPr>
        <w:fldChar w:fldCharType="separate"/>
      </w:r>
      <w:r>
        <w:rPr>
          <w:noProof/>
        </w:rPr>
        <w:t>9</w:t>
      </w:r>
      <w:r>
        <w:rPr>
          <w:noProof/>
        </w:rPr>
        <w:fldChar w:fldCharType="end"/>
      </w:r>
    </w:p>
    <w:p w14:paraId="77857375" w14:textId="26E91504"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_Toc181014531 \h </w:instrText>
      </w:r>
      <w:r>
        <w:rPr>
          <w:noProof/>
        </w:rPr>
      </w:r>
      <w:r>
        <w:rPr>
          <w:noProof/>
        </w:rPr>
        <w:fldChar w:fldCharType="separate"/>
      </w:r>
      <w:r>
        <w:rPr>
          <w:noProof/>
        </w:rPr>
        <w:t>10</w:t>
      </w:r>
      <w:r>
        <w:rPr>
          <w:noProof/>
        </w:rPr>
        <w:fldChar w:fldCharType="end"/>
      </w:r>
    </w:p>
    <w:p w14:paraId="55AB4451" w14:textId="1E09838D"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_Toc181014532 \h </w:instrText>
      </w:r>
      <w:r>
        <w:rPr>
          <w:noProof/>
        </w:rPr>
      </w:r>
      <w:r>
        <w:rPr>
          <w:noProof/>
        </w:rPr>
        <w:fldChar w:fldCharType="separate"/>
      </w:r>
      <w:r>
        <w:rPr>
          <w:noProof/>
        </w:rPr>
        <w:t>11</w:t>
      </w:r>
      <w:r>
        <w:rPr>
          <w:noProof/>
        </w:rPr>
        <w:fldChar w:fldCharType="end"/>
      </w:r>
    </w:p>
    <w:p w14:paraId="2668B829" w14:textId="7E69CA82"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_Toc181014533 \h </w:instrText>
      </w:r>
      <w:r>
        <w:rPr>
          <w:noProof/>
        </w:rPr>
      </w:r>
      <w:r>
        <w:rPr>
          <w:noProof/>
        </w:rPr>
        <w:fldChar w:fldCharType="separate"/>
      </w:r>
      <w:r>
        <w:rPr>
          <w:noProof/>
        </w:rPr>
        <w:t>11</w:t>
      </w:r>
      <w:r>
        <w:rPr>
          <w:noProof/>
        </w:rPr>
        <w:fldChar w:fldCharType="end"/>
      </w:r>
    </w:p>
    <w:p w14:paraId="1A6DC37B" w14:textId="35D84346"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_Toc181014534 \h </w:instrText>
      </w:r>
      <w:r>
        <w:rPr>
          <w:noProof/>
        </w:rPr>
      </w:r>
      <w:r>
        <w:rPr>
          <w:noProof/>
        </w:rPr>
        <w:fldChar w:fldCharType="separate"/>
      </w:r>
      <w:r>
        <w:rPr>
          <w:noProof/>
        </w:rPr>
        <w:t>11</w:t>
      </w:r>
      <w:r>
        <w:rPr>
          <w:noProof/>
        </w:rPr>
        <w:fldChar w:fldCharType="end"/>
      </w:r>
    </w:p>
    <w:p w14:paraId="7FF0FD34" w14:textId="3677BF82"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_Toc181014535 \h </w:instrText>
      </w:r>
      <w:r>
        <w:rPr>
          <w:noProof/>
        </w:rPr>
      </w:r>
      <w:r>
        <w:rPr>
          <w:noProof/>
        </w:rPr>
        <w:fldChar w:fldCharType="separate"/>
      </w:r>
      <w:r>
        <w:rPr>
          <w:noProof/>
        </w:rPr>
        <w:t>11</w:t>
      </w:r>
      <w:r>
        <w:rPr>
          <w:noProof/>
        </w:rPr>
        <w:fldChar w:fldCharType="end"/>
      </w:r>
    </w:p>
    <w:p w14:paraId="5B2EA495" w14:textId="2946FD84"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_Toc181014536 \h </w:instrText>
      </w:r>
      <w:r>
        <w:rPr>
          <w:noProof/>
        </w:rPr>
      </w:r>
      <w:r>
        <w:rPr>
          <w:noProof/>
        </w:rPr>
        <w:fldChar w:fldCharType="separate"/>
      </w:r>
      <w:r>
        <w:rPr>
          <w:noProof/>
        </w:rPr>
        <w:t>11</w:t>
      </w:r>
      <w:r>
        <w:rPr>
          <w:noProof/>
        </w:rPr>
        <w:fldChar w:fldCharType="end"/>
      </w:r>
    </w:p>
    <w:p w14:paraId="276CC92A" w14:textId="0FADE7B0"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Formats</w:t>
      </w:r>
      <w:r>
        <w:rPr>
          <w:noProof/>
        </w:rPr>
        <w:tab/>
      </w:r>
      <w:r>
        <w:rPr>
          <w:noProof/>
        </w:rPr>
        <w:fldChar w:fldCharType="begin"/>
      </w:r>
      <w:r>
        <w:rPr>
          <w:noProof/>
        </w:rPr>
        <w:instrText xml:space="preserve"> PAGEREF _Toc181014537 \h </w:instrText>
      </w:r>
      <w:r>
        <w:rPr>
          <w:noProof/>
        </w:rPr>
      </w:r>
      <w:r>
        <w:rPr>
          <w:noProof/>
        </w:rPr>
        <w:fldChar w:fldCharType="separate"/>
      </w:r>
      <w:r>
        <w:rPr>
          <w:noProof/>
        </w:rPr>
        <w:t>13</w:t>
      </w:r>
      <w:r>
        <w:rPr>
          <w:noProof/>
        </w:rPr>
        <w:fldChar w:fldCharType="end"/>
      </w:r>
    </w:p>
    <w:p w14:paraId="136E0C5A" w14:textId="5FDE1F3D"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_Toc181014538 \h </w:instrText>
      </w:r>
      <w:r>
        <w:rPr>
          <w:noProof/>
        </w:rPr>
      </w:r>
      <w:r>
        <w:rPr>
          <w:noProof/>
        </w:rPr>
        <w:fldChar w:fldCharType="separate"/>
      </w:r>
      <w:r>
        <w:rPr>
          <w:noProof/>
        </w:rPr>
        <w:t>14</w:t>
      </w:r>
      <w:r>
        <w:rPr>
          <w:noProof/>
        </w:rPr>
        <w:fldChar w:fldCharType="end"/>
      </w:r>
    </w:p>
    <w:p w14:paraId="7FDCA618" w14:textId="5ABC0C89"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_Toc181014539 \h </w:instrText>
      </w:r>
      <w:r>
        <w:rPr>
          <w:noProof/>
        </w:rPr>
      </w:r>
      <w:r>
        <w:rPr>
          <w:noProof/>
        </w:rPr>
        <w:fldChar w:fldCharType="separate"/>
      </w:r>
      <w:r>
        <w:rPr>
          <w:noProof/>
        </w:rPr>
        <w:t>14</w:t>
      </w:r>
      <w:r>
        <w:rPr>
          <w:noProof/>
        </w:rPr>
        <w:fldChar w:fldCharType="end"/>
      </w:r>
    </w:p>
    <w:p w14:paraId="4EDCD8E9" w14:textId="2CDD04AB"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_Toc181014540 \h </w:instrText>
      </w:r>
      <w:r>
        <w:rPr>
          <w:noProof/>
        </w:rPr>
      </w:r>
      <w:r>
        <w:rPr>
          <w:noProof/>
        </w:rPr>
        <w:fldChar w:fldCharType="separate"/>
      </w:r>
      <w:r>
        <w:rPr>
          <w:noProof/>
        </w:rPr>
        <w:t>14</w:t>
      </w:r>
      <w:r>
        <w:rPr>
          <w:noProof/>
        </w:rPr>
        <w:fldChar w:fldCharType="end"/>
      </w:r>
    </w:p>
    <w:p w14:paraId="097A3598" w14:textId="27E4E2DB"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_Toc181014541 \h </w:instrText>
      </w:r>
      <w:r>
        <w:rPr>
          <w:noProof/>
        </w:rPr>
      </w:r>
      <w:r>
        <w:rPr>
          <w:noProof/>
        </w:rPr>
        <w:fldChar w:fldCharType="separate"/>
      </w:r>
      <w:r>
        <w:rPr>
          <w:noProof/>
        </w:rPr>
        <w:t>14</w:t>
      </w:r>
      <w:r>
        <w:rPr>
          <w:noProof/>
        </w:rPr>
        <w:fldChar w:fldCharType="end"/>
      </w:r>
    </w:p>
    <w:p w14:paraId="3066BE9E" w14:textId="4B5E7C1E"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_Toc181014542 \h </w:instrText>
      </w:r>
      <w:r>
        <w:rPr>
          <w:noProof/>
        </w:rPr>
      </w:r>
      <w:r>
        <w:rPr>
          <w:noProof/>
        </w:rPr>
        <w:fldChar w:fldCharType="separate"/>
      </w:r>
      <w:r>
        <w:rPr>
          <w:noProof/>
        </w:rPr>
        <w:t>14</w:t>
      </w:r>
      <w:r>
        <w:rPr>
          <w:noProof/>
        </w:rPr>
        <w:fldChar w:fldCharType="end"/>
      </w:r>
    </w:p>
    <w:p w14:paraId="70AB884A" w14:textId="09676618" w:rsidR="0073415D" w:rsidRDefault="0073415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_Toc181014543 \h </w:instrText>
      </w:r>
      <w:r>
        <w:rPr>
          <w:noProof/>
        </w:rPr>
      </w:r>
      <w:r>
        <w:rPr>
          <w:noProof/>
        </w:rPr>
        <w:fldChar w:fldCharType="separate"/>
      </w:r>
      <w:r>
        <w:rPr>
          <w:noProof/>
        </w:rPr>
        <w:t>15</w:t>
      </w:r>
      <w:r>
        <w:rPr>
          <w:noProof/>
        </w:rPr>
        <w:fldChar w:fldCharType="end"/>
      </w:r>
    </w:p>
    <w:p w14:paraId="7F98775D" w14:textId="1D95AE91"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_Toc181014544 \h </w:instrText>
      </w:r>
      <w:r>
        <w:rPr>
          <w:noProof/>
        </w:rPr>
      </w:r>
      <w:r>
        <w:rPr>
          <w:noProof/>
        </w:rPr>
        <w:fldChar w:fldCharType="separate"/>
      </w:r>
      <w:r>
        <w:rPr>
          <w:noProof/>
        </w:rPr>
        <w:t>15</w:t>
      </w:r>
      <w:r>
        <w:rPr>
          <w:noProof/>
        </w:rPr>
        <w:fldChar w:fldCharType="end"/>
      </w:r>
    </w:p>
    <w:p w14:paraId="17282DFD" w14:textId="76A1ADA4"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_Toc181014545 \h </w:instrText>
      </w:r>
      <w:r>
        <w:rPr>
          <w:noProof/>
        </w:rPr>
      </w:r>
      <w:r>
        <w:rPr>
          <w:noProof/>
        </w:rPr>
        <w:fldChar w:fldCharType="separate"/>
      </w:r>
      <w:r>
        <w:rPr>
          <w:noProof/>
        </w:rPr>
        <w:t>16</w:t>
      </w:r>
      <w:r>
        <w:rPr>
          <w:noProof/>
        </w:rPr>
        <w:fldChar w:fldCharType="end"/>
      </w:r>
    </w:p>
    <w:p w14:paraId="7B78F87B" w14:textId="0D20106E"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_Toc181014546 \h </w:instrText>
      </w:r>
      <w:r>
        <w:rPr>
          <w:noProof/>
        </w:rPr>
      </w:r>
      <w:r>
        <w:rPr>
          <w:noProof/>
        </w:rPr>
        <w:fldChar w:fldCharType="separate"/>
      </w:r>
      <w:r>
        <w:rPr>
          <w:noProof/>
        </w:rPr>
        <w:t>17</w:t>
      </w:r>
      <w:r>
        <w:rPr>
          <w:noProof/>
        </w:rPr>
        <w:fldChar w:fldCharType="end"/>
      </w:r>
    </w:p>
    <w:p w14:paraId="6AE18203" w14:textId="46105C11"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_Toc181014547 \h </w:instrText>
      </w:r>
      <w:r>
        <w:rPr>
          <w:noProof/>
        </w:rPr>
      </w:r>
      <w:r>
        <w:rPr>
          <w:noProof/>
        </w:rPr>
        <w:fldChar w:fldCharType="separate"/>
      </w:r>
      <w:r>
        <w:rPr>
          <w:noProof/>
        </w:rPr>
        <w:t>17</w:t>
      </w:r>
      <w:r>
        <w:rPr>
          <w:noProof/>
        </w:rPr>
        <w:fldChar w:fldCharType="end"/>
      </w:r>
    </w:p>
    <w:p w14:paraId="6845ACB1" w14:textId="72FE524B"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_Toc181014548 \h </w:instrText>
      </w:r>
      <w:r>
        <w:rPr>
          <w:noProof/>
        </w:rPr>
      </w:r>
      <w:r>
        <w:rPr>
          <w:noProof/>
        </w:rPr>
        <w:fldChar w:fldCharType="separate"/>
      </w:r>
      <w:r>
        <w:rPr>
          <w:noProof/>
        </w:rPr>
        <w:t>17</w:t>
      </w:r>
      <w:r>
        <w:rPr>
          <w:noProof/>
        </w:rPr>
        <w:fldChar w:fldCharType="end"/>
      </w:r>
    </w:p>
    <w:p w14:paraId="53FEE907" w14:textId="715AC6B6"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_Toc181014549 \h </w:instrText>
      </w:r>
      <w:r>
        <w:rPr>
          <w:noProof/>
        </w:rPr>
      </w:r>
      <w:r>
        <w:rPr>
          <w:noProof/>
        </w:rPr>
        <w:fldChar w:fldCharType="separate"/>
      </w:r>
      <w:r>
        <w:rPr>
          <w:noProof/>
        </w:rPr>
        <w:t>18</w:t>
      </w:r>
      <w:r>
        <w:rPr>
          <w:noProof/>
        </w:rPr>
        <w:fldChar w:fldCharType="end"/>
      </w:r>
    </w:p>
    <w:p w14:paraId="753E8C81" w14:textId="1A288687"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_Toc181014550 \h </w:instrText>
      </w:r>
      <w:r>
        <w:rPr>
          <w:noProof/>
        </w:rPr>
      </w:r>
      <w:r>
        <w:rPr>
          <w:noProof/>
        </w:rPr>
        <w:fldChar w:fldCharType="separate"/>
      </w:r>
      <w:r>
        <w:rPr>
          <w:noProof/>
        </w:rPr>
        <w:t>18</w:t>
      </w:r>
      <w:r>
        <w:rPr>
          <w:noProof/>
        </w:rPr>
        <w:fldChar w:fldCharType="end"/>
      </w:r>
    </w:p>
    <w:p w14:paraId="7BA11E55" w14:textId="64E7864F" w:rsidR="0073415D" w:rsidRDefault="0073415D">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_Toc181014551 \h </w:instrText>
      </w:r>
      <w:r>
        <w:rPr>
          <w:noProof/>
        </w:rPr>
      </w:r>
      <w:r>
        <w:rPr>
          <w:noProof/>
        </w:rPr>
        <w:fldChar w:fldCharType="separate"/>
      </w:r>
      <w:r>
        <w:rPr>
          <w:noProof/>
        </w:rPr>
        <w:t>18</w:t>
      </w:r>
      <w:r>
        <w:rPr>
          <w:noProof/>
        </w:rPr>
        <w:fldChar w:fldCharType="end"/>
      </w:r>
    </w:p>
    <w:p w14:paraId="6F158B40" w14:textId="0C807030" w:rsidR="0073415D" w:rsidRDefault="0073415D">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_Toc181014552 \h </w:instrText>
      </w:r>
      <w:r>
        <w:rPr>
          <w:noProof/>
        </w:rPr>
      </w:r>
      <w:r>
        <w:rPr>
          <w:noProof/>
        </w:rPr>
        <w:fldChar w:fldCharType="separate"/>
      </w:r>
      <w:r>
        <w:rPr>
          <w:noProof/>
        </w:rPr>
        <w:t>18</w:t>
      </w:r>
      <w:r>
        <w:rPr>
          <w:noProof/>
        </w:rPr>
        <w:fldChar w:fldCharType="end"/>
      </w:r>
    </w:p>
    <w:p w14:paraId="288C1781" w14:textId="427D3850" w:rsidR="0073415D" w:rsidRDefault="0073415D">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_Toc181014553 \h </w:instrText>
      </w:r>
      <w:r>
        <w:rPr>
          <w:noProof/>
        </w:rPr>
      </w:r>
      <w:r>
        <w:rPr>
          <w:noProof/>
        </w:rPr>
        <w:fldChar w:fldCharType="separate"/>
      </w:r>
      <w:r>
        <w:rPr>
          <w:noProof/>
        </w:rPr>
        <w:t>19</w:t>
      </w:r>
      <w:r>
        <w:rPr>
          <w:noProof/>
        </w:rPr>
        <w:fldChar w:fldCharType="end"/>
      </w:r>
    </w:p>
    <w:p w14:paraId="216E7014" w14:textId="7EC352CA"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_Toc181014554 \h </w:instrText>
      </w:r>
      <w:r>
        <w:rPr>
          <w:noProof/>
        </w:rPr>
      </w:r>
      <w:r>
        <w:rPr>
          <w:noProof/>
        </w:rPr>
        <w:fldChar w:fldCharType="separate"/>
      </w:r>
      <w:r>
        <w:rPr>
          <w:noProof/>
        </w:rPr>
        <w:t>19</w:t>
      </w:r>
      <w:r>
        <w:rPr>
          <w:noProof/>
        </w:rPr>
        <w:fldChar w:fldCharType="end"/>
      </w:r>
    </w:p>
    <w:p w14:paraId="24CE7C4B" w14:textId="6C7D5035" w:rsidR="0073415D" w:rsidRDefault="0073415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_Toc181014555 \h </w:instrText>
      </w:r>
      <w:r>
        <w:rPr>
          <w:noProof/>
        </w:rPr>
      </w:r>
      <w:r>
        <w:rPr>
          <w:noProof/>
        </w:rPr>
        <w:fldChar w:fldCharType="separate"/>
      </w:r>
      <w:r>
        <w:rPr>
          <w:noProof/>
        </w:rPr>
        <w:t>19</w:t>
      </w:r>
      <w:r>
        <w:rPr>
          <w:noProof/>
        </w:rPr>
        <w:fldChar w:fldCharType="end"/>
      </w:r>
    </w:p>
    <w:p w14:paraId="20831899" w14:textId="79BCD903" w:rsidR="0073415D" w:rsidRDefault="0073415D">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_Toc181014556 \h </w:instrText>
      </w:r>
      <w:r>
        <w:rPr>
          <w:noProof/>
        </w:rPr>
      </w:r>
      <w:r>
        <w:rPr>
          <w:noProof/>
        </w:rPr>
        <w:fldChar w:fldCharType="separate"/>
      </w:r>
      <w:r>
        <w:rPr>
          <w:noProof/>
        </w:rPr>
        <w:t>20</w:t>
      </w:r>
      <w:r>
        <w:rPr>
          <w:noProof/>
        </w:rPr>
        <w:fldChar w:fldCharType="end"/>
      </w:r>
    </w:p>
    <w:p w14:paraId="0B9E3498" w14:textId="7A8FDF15"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1014521"/>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1014522"/>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81014523"/>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69"/>
      <w:bookmarkStart w:id="29" w:name="_Toc181014524"/>
      <w:bookmarkStart w:id="30" w:name="_Toc129708870"/>
      <w:bookmarkEnd w:id="27"/>
      <w:r w:rsidRPr="004D3578">
        <w:t>2</w:t>
      </w:r>
      <w:r w:rsidRPr="004D3578">
        <w:tab/>
        <w:t>References</w:t>
      </w:r>
      <w:bookmarkEnd w:id="28"/>
      <w:bookmarkEnd w:id="29"/>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2BC1BE1E" w14:textId="17A9D0B9" w:rsidR="00CC2D77" w:rsidRDefault="00084D32" w:rsidP="00B803B6">
      <w:pPr>
        <w:pStyle w:val="EX"/>
        <w:rPr>
          <w:lang w:val="en-US"/>
        </w:rPr>
      </w:pPr>
      <w:r w:rsidRPr="00A21551">
        <w:rPr>
          <w:lang w:val="en-US"/>
        </w:rPr>
        <w:t>[MSE]</w:t>
      </w:r>
      <w:r w:rsidRPr="00A21551">
        <w:rPr>
          <w:lang w:val="en-US"/>
        </w:rPr>
        <w:tab/>
        <w:t>3GPP TR 26.857, "5G Medi</w:t>
      </w:r>
      <w:r>
        <w:rPr>
          <w:lang w:val="en-US"/>
        </w:rPr>
        <w:t>a Service Enablers"</w:t>
      </w:r>
    </w:p>
    <w:p w14:paraId="1C312F04" w14:textId="77777777" w:rsidR="00FC36CC" w:rsidRDefault="00FC36CC" w:rsidP="00FC36CC">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2D4AA249" w14:textId="313414FD" w:rsidR="00502A6F" w:rsidRPr="00C43F71" w:rsidRDefault="00502A6F" w:rsidP="00502A6F">
      <w:pPr>
        <w:pStyle w:val="EX"/>
      </w:pPr>
      <w:r>
        <w:rPr>
          <w:lang w:val="en-US"/>
        </w:rPr>
        <w:t>[h273]</w:t>
      </w:r>
      <w:r>
        <w:rPr>
          <w:lang w:val="en-US"/>
        </w:rPr>
        <w:tab/>
      </w:r>
      <w:r w:rsidRPr="00404C3D">
        <w:t>ITU-T Recommendation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24ACB616" w14:textId="77777777" w:rsidR="00080512" w:rsidRPr="004D3578" w:rsidRDefault="00080512">
      <w:pPr>
        <w:pStyle w:val="Heading1"/>
      </w:pPr>
      <w:bookmarkStart w:id="32" w:name="_Toc181014525"/>
      <w:r w:rsidRPr="004D3578">
        <w:t>3</w:t>
      </w:r>
      <w:r w:rsidRPr="004D3578">
        <w:tab/>
        <w:t>Definitions</w:t>
      </w:r>
      <w:r w:rsidR="00602AEA">
        <w:t xml:space="preserve"> of terms, symbols and abbreviations</w:t>
      </w:r>
      <w:bookmarkEnd w:id="30"/>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81014526"/>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lastRenderedPageBreak/>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81014527"/>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81014528"/>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81014529"/>
      <w:bookmarkStart w:id="41" w:name="_Toc129708874"/>
      <w:bookmarkEnd w:id="39"/>
      <w:r>
        <w:t>4</w:t>
      </w:r>
      <w:r w:rsidRPr="004D3578">
        <w:tab/>
      </w:r>
      <w:r>
        <w:t>Context and Definitions</w:t>
      </w:r>
      <w:bookmarkEnd w:id="40"/>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4EE6F1BA">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42" w:name="_Toc181014530"/>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81014531"/>
      <w:r>
        <w:lastRenderedPageBreak/>
        <w:t>4</w:t>
      </w:r>
      <w:r w:rsidRPr="004D3578">
        <w:t>.</w:t>
      </w:r>
      <w:r>
        <w:t>2</w:t>
      </w:r>
      <w:r w:rsidRPr="004D3578">
        <w:tab/>
      </w:r>
      <w:r>
        <w:t>Reference architectures and definitions</w:t>
      </w:r>
      <w:bookmarkEnd w:id="43"/>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pt;height:136.5pt;mso-width-percent:0;mso-height-percent:0;mso-width-percent:0;mso-height-percent:0" o:ole="">
            <v:imagedata r:id="rId16" o:title=""/>
          </v:shape>
          <o:OLEObject Type="Embed" ProgID="Visio.Drawing.15" ShapeID="_x0000_i1027" DrawAspect="Content" ObjectID="_1791627915" r:id="rId17"/>
        </w:object>
      </w:r>
    </w:p>
    <w:p w14:paraId="65232F8D" w14:textId="77777777" w:rsidR="005A4C0A" w:rsidRPr="00263C7E" w:rsidRDefault="005A4C0A" w:rsidP="00A21551">
      <w:pPr>
        <w:pStyle w:val="TF"/>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pt;height:136.5pt" o:ole="">
            <v:imagedata r:id="rId18" o:title=""/>
          </v:shape>
          <o:OLEObject Type="Embed" ProgID="Visio.Drawing.15" ShapeID="_x0000_i1028" DrawAspect="Content" ObjectID="_1791627916"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5" w:name="_Toc181014532"/>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46" w:name="_Toc181014533"/>
      <w:r>
        <w:t>4</w:t>
      </w:r>
      <w:r w:rsidRPr="004D3578">
        <w:t>.</w:t>
      </w:r>
      <w:r>
        <w:t>4</w:t>
      </w:r>
      <w:r w:rsidRPr="004D3578">
        <w:tab/>
      </w:r>
      <w:r>
        <w:t>Video representation formats</w:t>
      </w:r>
      <w:bookmarkEnd w:id="46"/>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pPr>
      <w:bookmarkStart w:id="47" w:name="_Toc181014534"/>
      <w:r w:rsidRPr="001A7D06">
        <w:t>4.4.</w:t>
      </w:r>
      <w:r>
        <w:t>1</w:t>
      </w:r>
      <w:r w:rsidRPr="001A7D06">
        <w:tab/>
      </w:r>
      <w:r>
        <w:t>Overview</w:t>
      </w:r>
      <w:bookmarkEnd w:id="47"/>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77777777" w:rsidR="00A400DA" w:rsidRPr="008D6CF9" w:rsidRDefault="00A400DA" w:rsidP="00D363B4">
      <w:pPr>
        <w:pStyle w:val="NO"/>
      </w:pPr>
      <w:r>
        <w:t xml:space="preserve">NOTE: </w:t>
      </w:r>
      <w:r>
        <w:tab/>
        <w:t>These clause does not specifiy whether these parameters and formats are required, recommended or suggested to be supported. This aspect is left to specific service specifications or external specifications to refer to the parameters and formats defined in this clause.</w:t>
      </w:r>
    </w:p>
    <w:p w14:paraId="6186FEB7" w14:textId="77777777" w:rsidR="00A400DA" w:rsidRDefault="00A400DA" w:rsidP="00A400DA">
      <w:pPr>
        <w:pStyle w:val="Heading3"/>
      </w:pPr>
      <w:bookmarkStart w:id="48" w:name="_Toc181014535"/>
      <w:r w:rsidRPr="001A7D06">
        <w:t>4.4.</w:t>
      </w:r>
      <w:r>
        <w:t>2</w:t>
      </w:r>
      <w:r w:rsidRPr="001A7D06">
        <w:tab/>
        <w:t xml:space="preserve">Video </w:t>
      </w:r>
      <w:r>
        <w:t>signal</w:t>
      </w:r>
      <w:r w:rsidRPr="001A7D06">
        <w:t xml:space="preserve"> </w:t>
      </w:r>
      <w:r>
        <w:t>p</w:t>
      </w:r>
      <w:r w:rsidRPr="001A7D06">
        <w:t>arameters</w:t>
      </w:r>
      <w:bookmarkEnd w:id="48"/>
    </w:p>
    <w:p w14:paraId="1FFF62EC" w14:textId="77777777" w:rsidR="00782A9A" w:rsidRDefault="00782A9A" w:rsidP="00782A9A">
      <w:pPr>
        <w:pStyle w:val="Heading3"/>
      </w:pPr>
      <w:bookmarkStart w:id="49" w:name="_Toc181014536"/>
      <w:r w:rsidRPr="001A7D06">
        <w:t>4.4.</w:t>
      </w:r>
      <w:r>
        <w:t>2</w:t>
      </w:r>
      <w:r w:rsidRPr="001A7D06">
        <w:tab/>
        <w:t xml:space="preserve">Video </w:t>
      </w:r>
      <w:r>
        <w:t>signal</w:t>
      </w:r>
      <w:r w:rsidRPr="001A7D06">
        <w:t xml:space="preserve"> </w:t>
      </w:r>
      <w:r>
        <w:t>p</w:t>
      </w:r>
      <w:r w:rsidRPr="001A7D06">
        <w:t>arameters</w:t>
      </w:r>
      <w:bookmarkEnd w:id="49"/>
    </w:p>
    <w:p w14:paraId="2382ACDC" w14:textId="77777777" w:rsidR="00782A9A" w:rsidRDefault="00782A9A" w:rsidP="00782A9A">
      <w:r>
        <w:t xml:space="preserve">Video signals considered in this specification are represented by a sequence of pictures, where a </w:t>
      </w:r>
      <w:r w:rsidRPr="00F42FDE">
        <w:rPr>
          <w:i/>
          <w:iCs/>
        </w:rPr>
        <w:t>picture</w:t>
      </w:r>
      <w:r>
        <w:t xml:space="preserve"> represent an </w:t>
      </w:r>
      <w:r w:rsidRPr="003D6243">
        <w:t xml:space="preserve">array of </w:t>
      </w:r>
      <w:r w:rsidRPr="00F42FDE">
        <w:rPr>
          <w:i/>
          <w:iCs/>
        </w:rPr>
        <w:t>luma</w:t>
      </w:r>
      <w:r w:rsidRPr="003D6243">
        <w:t xml:space="preserve"> samples in monochrome format or an array of luma samples and two corresponding arrays of </w:t>
      </w:r>
      <w:r w:rsidRPr="00F42FDE">
        <w:rPr>
          <w:i/>
          <w:iCs/>
        </w:rPr>
        <w:t>chroma</w:t>
      </w:r>
      <w:r w:rsidRPr="003D6243">
        <w:t xml:space="preserve"> samples in 4:2:0, 4:2:2 and 4:4:4 colour format</w:t>
      </w:r>
      <w:r>
        <w:t xml:space="preserve">. Only </w:t>
      </w:r>
      <w:r w:rsidRPr="00F42FDE">
        <w:rPr>
          <w:i/>
          <w:iCs/>
        </w:rPr>
        <w:t>progressive</w:t>
      </w:r>
      <w:r>
        <w:t xml:space="preserve"> signals are considered, not interlaced. Luma represents a s</w:t>
      </w:r>
      <w:r w:rsidRPr="00586C3E">
        <w:t>ample array or single sample representing the monochrome signal related to the primary colours</w:t>
      </w:r>
      <w:r>
        <w:t xml:space="preserve"> (denoted with the symbol </w:t>
      </w:r>
      <w:r w:rsidRPr="00F42FDE">
        <w:rPr>
          <w:i/>
          <w:iCs/>
        </w:rPr>
        <w:t>Y</w:t>
      </w:r>
      <w:r>
        <w:t>), and chroma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A component refers to an a</w:t>
      </w:r>
      <w:r w:rsidRPr="00D56FF8">
        <w:t>rray or single sample from one of the three arrays (luma and two chroma) that compose a</w:t>
      </w:r>
      <w:r>
        <w:t xml:space="preserve"> picture.</w:t>
      </w:r>
    </w:p>
    <w:p w14:paraId="672E4571" w14:textId="77777777" w:rsidR="00782A9A" w:rsidRDefault="00782A9A" w:rsidP="00782A9A">
      <w:r>
        <w:t xml:space="preserve">Video signals are typically described by a set of parameters that are required for properly rendering the decoded signal. Table 4.4.2-1 documents typical video signal parameters and provides a definition and/or reference. </w:t>
      </w:r>
    </w:p>
    <w:p w14:paraId="752AF1DD" w14:textId="77777777" w:rsidR="00782A9A" w:rsidRDefault="00782A9A" w:rsidP="00F42FDE">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782A9A" w14:paraId="3A14F7B3" w14:textId="77777777" w:rsidTr="00F42FDE">
        <w:tc>
          <w:tcPr>
            <w:tcW w:w="1988" w:type="dxa"/>
          </w:tcPr>
          <w:p w14:paraId="0B8DA81F" w14:textId="77777777" w:rsidR="00782A9A" w:rsidRDefault="00782A9A" w:rsidP="00F42FDE">
            <w:pPr>
              <w:pStyle w:val="TH"/>
            </w:pPr>
            <w:r>
              <w:t>Parameter</w:t>
            </w:r>
          </w:p>
        </w:tc>
        <w:tc>
          <w:tcPr>
            <w:tcW w:w="5567" w:type="dxa"/>
          </w:tcPr>
          <w:p w14:paraId="5477520D" w14:textId="77777777" w:rsidR="00782A9A" w:rsidRDefault="00782A9A" w:rsidP="00F42FDE">
            <w:pPr>
              <w:pStyle w:val="TH"/>
            </w:pPr>
            <w:r>
              <w:t>Definition</w:t>
            </w:r>
          </w:p>
        </w:tc>
        <w:tc>
          <w:tcPr>
            <w:tcW w:w="2076" w:type="dxa"/>
          </w:tcPr>
          <w:p w14:paraId="00939DAF" w14:textId="77777777" w:rsidR="00782A9A" w:rsidRDefault="00782A9A" w:rsidP="00A53097">
            <w:pPr>
              <w:pStyle w:val="TH"/>
            </w:pPr>
            <w:r>
              <w:t>3GPP restrictions</w:t>
            </w:r>
          </w:p>
        </w:tc>
      </w:tr>
      <w:tr w:rsidR="00782A9A" w14:paraId="42B0FA01" w14:textId="77777777" w:rsidTr="00F42FDE">
        <w:tc>
          <w:tcPr>
            <w:tcW w:w="1988" w:type="dxa"/>
          </w:tcPr>
          <w:p w14:paraId="516F5F8D" w14:textId="77777777" w:rsidR="00782A9A" w:rsidRDefault="00782A9A" w:rsidP="00A53097">
            <w:r>
              <w:t>Spatial Resolution width</w:t>
            </w:r>
          </w:p>
        </w:tc>
        <w:tc>
          <w:tcPr>
            <w:tcW w:w="5567" w:type="dxa"/>
          </w:tcPr>
          <w:p w14:paraId="38B17B24" w14:textId="77777777" w:rsidR="00782A9A" w:rsidRDefault="00782A9A" w:rsidP="00A53097">
            <w:r>
              <w:t>the number of samples per active line for the luma component.</w:t>
            </w:r>
          </w:p>
          <w:p w14:paraId="0BCDE288" w14:textId="77777777" w:rsidR="00782A9A" w:rsidRDefault="00782A9A" w:rsidP="00A53097">
            <w:r>
              <w:t>Typical values are 1280 or 1920.</w:t>
            </w:r>
          </w:p>
        </w:tc>
        <w:tc>
          <w:tcPr>
            <w:tcW w:w="2076" w:type="dxa"/>
          </w:tcPr>
          <w:p w14:paraId="747835B3" w14:textId="77777777" w:rsidR="00782A9A" w:rsidRDefault="00782A9A" w:rsidP="00A53097">
            <w:r>
              <w:t>no direct restrictions, but services may provide subsets.</w:t>
            </w:r>
          </w:p>
        </w:tc>
      </w:tr>
      <w:tr w:rsidR="00782A9A" w14:paraId="6C1261BD" w14:textId="77777777" w:rsidTr="00F42FDE">
        <w:tc>
          <w:tcPr>
            <w:tcW w:w="1988" w:type="dxa"/>
          </w:tcPr>
          <w:p w14:paraId="1A73DA72" w14:textId="77777777" w:rsidR="00782A9A" w:rsidRDefault="00782A9A" w:rsidP="00A53097">
            <w:r>
              <w:t>Spatial Resolution height</w:t>
            </w:r>
          </w:p>
        </w:tc>
        <w:tc>
          <w:tcPr>
            <w:tcW w:w="5567" w:type="dxa"/>
          </w:tcPr>
          <w:p w14:paraId="69901856" w14:textId="77777777" w:rsidR="00782A9A" w:rsidRDefault="00782A9A" w:rsidP="00A53097">
            <w:r>
              <w:t>the number of active lines per picture for the luma component.</w:t>
            </w:r>
          </w:p>
          <w:p w14:paraId="58027BAC" w14:textId="77777777" w:rsidR="00782A9A" w:rsidRDefault="00782A9A" w:rsidP="00A53097">
            <w:r>
              <w:t>Typical values are 720 or 1080.</w:t>
            </w:r>
          </w:p>
        </w:tc>
        <w:tc>
          <w:tcPr>
            <w:tcW w:w="2076" w:type="dxa"/>
          </w:tcPr>
          <w:p w14:paraId="724F6CEB" w14:textId="77777777" w:rsidR="00782A9A" w:rsidRDefault="00782A9A" w:rsidP="00A53097">
            <w:r>
              <w:t>no direct restrictions, but services may provide subsets.</w:t>
            </w:r>
          </w:p>
        </w:tc>
      </w:tr>
      <w:tr w:rsidR="00782A9A" w14:paraId="1315DBF0" w14:textId="77777777" w:rsidTr="00A53097">
        <w:tc>
          <w:tcPr>
            <w:tcW w:w="1988" w:type="dxa"/>
          </w:tcPr>
          <w:p w14:paraId="183C7EEE" w14:textId="77777777" w:rsidR="00782A9A" w:rsidRDefault="00782A9A" w:rsidP="00A53097">
            <w:r>
              <w:t>Scan Type</w:t>
            </w:r>
          </w:p>
        </w:tc>
        <w:tc>
          <w:tcPr>
            <w:tcW w:w="5567" w:type="dxa"/>
          </w:tcPr>
          <w:p w14:paraId="63DE4042" w14:textId="77777777" w:rsidR="00782A9A" w:rsidRDefault="00782A9A" w:rsidP="00A53097">
            <w:r>
              <w:t xml:space="preserve">indicates the </w:t>
            </w:r>
            <w:r w:rsidRPr="00890B53">
              <w:t>the source scan type of the pictures</w:t>
            </w:r>
            <w:r>
              <w:t xml:space="preserve"> as defined in clause 7.3 of ITU-T H.273</w:t>
            </w:r>
            <w:r w:rsidRPr="00890B53">
              <w:t>.</w:t>
            </w:r>
          </w:p>
          <w:p w14:paraId="60540EF9" w14:textId="77777777" w:rsidR="00782A9A" w:rsidRDefault="00782A9A" w:rsidP="00A53097">
            <w:r>
              <w:rPr>
                <w:lang w:val="en-US"/>
              </w:rPr>
              <w:t>Typical value is progressive</w:t>
            </w:r>
          </w:p>
        </w:tc>
        <w:tc>
          <w:tcPr>
            <w:tcW w:w="2076" w:type="dxa"/>
          </w:tcPr>
          <w:p w14:paraId="13CF4EFC" w14:textId="77777777" w:rsidR="00782A9A" w:rsidRDefault="00782A9A" w:rsidP="00A53097">
            <w:r>
              <w:t>progressive only</w:t>
            </w:r>
          </w:p>
        </w:tc>
      </w:tr>
      <w:tr w:rsidR="00782A9A" w14:paraId="38C84C92" w14:textId="77777777" w:rsidTr="00F42FDE">
        <w:tc>
          <w:tcPr>
            <w:tcW w:w="1988" w:type="dxa"/>
          </w:tcPr>
          <w:p w14:paraId="48A3371E" w14:textId="77777777" w:rsidR="00782A9A" w:rsidRDefault="00782A9A" w:rsidP="00A53097">
            <w:r>
              <w:t>C</w:t>
            </w:r>
            <w:r w:rsidRPr="000B702F">
              <w:t>hroma format indicator</w:t>
            </w:r>
          </w:p>
        </w:tc>
        <w:tc>
          <w:tcPr>
            <w:tcW w:w="5567" w:type="dxa"/>
          </w:tcPr>
          <w:p w14:paraId="388644D4" w14:textId="77777777" w:rsidR="00782A9A" w:rsidRDefault="00782A9A" w:rsidP="00A53097">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ITU-T H.274, clause 7.3. </w:t>
            </w:r>
          </w:p>
          <w:p w14:paraId="120B4512" w14:textId="77777777" w:rsidR="00782A9A" w:rsidRDefault="00782A9A" w:rsidP="00A53097">
            <w:r>
              <w:t xml:space="preserve">The chroma format indicator when set to 4:2:0 may be augmented with a locator indicating the offset of the sampled chroma component from the corresponding luma position as defined in ITU-T H.274, clause 7.3.  </w:t>
            </w:r>
          </w:p>
          <w:p w14:paraId="55658507" w14:textId="77777777" w:rsidR="00782A9A" w:rsidRDefault="00782A9A" w:rsidP="00A53097">
            <w:r>
              <w:t xml:space="preserve">Typical values are 4:2:0, for which the chroma components are subsampled by a factor of 2 in both directions and the indicator to set to half sample offset in both directions. </w:t>
            </w:r>
          </w:p>
        </w:tc>
        <w:tc>
          <w:tcPr>
            <w:tcW w:w="2076" w:type="dxa"/>
          </w:tcPr>
          <w:p w14:paraId="32AD2DF1" w14:textId="77777777" w:rsidR="00782A9A" w:rsidRDefault="00782A9A" w:rsidP="00A53097">
            <w:r>
              <w:t>4:2:0, half sample offset</w:t>
            </w:r>
          </w:p>
        </w:tc>
      </w:tr>
      <w:tr w:rsidR="00782A9A" w14:paraId="01FD5124" w14:textId="77777777" w:rsidTr="00F42FDE">
        <w:tc>
          <w:tcPr>
            <w:tcW w:w="1988" w:type="dxa"/>
          </w:tcPr>
          <w:p w14:paraId="772E4498" w14:textId="77777777" w:rsidR="00782A9A" w:rsidRDefault="00782A9A" w:rsidP="00A53097">
            <w:r>
              <w:t>Bit depth</w:t>
            </w:r>
          </w:p>
        </w:tc>
        <w:tc>
          <w:tcPr>
            <w:tcW w:w="5567" w:type="dxa"/>
          </w:tcPr>
          <w:p w14:paraId="450A66F7" w14:textId="77777777" w:rsidR="00782A9A" w:rsidRDefault="00782A9A" w:rsidP="00A53097">
            <w:r>
              <w:t xml:space="preserve">Indicates the </w:t>
            </w:r>
            <w:r w:rsidRPr="007139FF">
              <w:t>bit depth for the samples of the luma component</w:t>
            </w:r>
            <w:r>
              <w:t xml:space="preserve"> and the</w:t>
            </w:r>
            <w:r w:rsidRPr="007139FF">
              <w:t xml:space="preserve"> samples of the two associated chroma components.</w:t>
            </w:r>
          </w:p>
          <w:p w14:paraId="3B1CF35D" w14:textId="77777777" w:rsidR="00782A9A" w:rsidRDefault="00782A9A" w:rsidP="00A53097">
            <w:r>
              <w:t>Typical values are 8 or 10 bit.</w:t>
            </w:r>
          </w:p>
        </w:tc>
        <w:tc>
          <w:tcPr>
            <w:tcW w:w="2076" w:type="dxa"/>
          </w:tcPr>
          <w:p w14:paraId="60B10442" w14:textId="77777777" w:rsidR="00782A9A" w:rsidRDefault="00782A9A" w:rsidP="00A53097">
            <w:r>
              <w:t>8 or 10 bit</w:t>
            </w:r>
          </w:p>
        </w:tc>
      </w:tr>
      <w:tr w:rsidR="00782A9A" w14:paraId="07D0CAD3" w14:textId="77777777" w:rsidTr="00F42FDE">
        <w:tc>
          <w:tcPr>
            <w:tcW w:w="1988" w:type="dxa"/>
          </w:tcPr>
          <w:p w14:paraId="6E1E7A89" w14:textId="77777777" w:rsidR="00782A9A" w:rsidRDefault="00782A9A" w:rsidP="00A53097">
            <w:r>
              <w:t xml:space="preserve">Colour primaries </w:t>
            </w:r>
          </w:p>
        </w:tc>
        <w:tc>
          <w:tcPr>
            <w:tcW w:w="5567" w:type="dxa"/>
          </w:tcPr>
          <w:p w14:paraId="224FDD46" w14:textId="77777777" w:rsidR="00782A9A" w:rsidRDefault="00782A9A" w:rsidP="00A53097">
            <w:r w:rsidRPr="00397686">
              <w:t xml:space="preserve">indicates the chromaticity coordinates of the source colour primaries as specified in </w:t>
            </w:r>
            <w:r>
              <w:t>clause 8.1 of ITU-T H.273.</w:t>
            </w:r>
          </w:p>
          <w:p w14:paraId="6CE88870" w14:textId="77777777" w:rsidR="00782A9A" w:rsidRDefault="00782A9A" w:rsidP="00A53097">
            <w:r>
              <w:t xml:space="preserve">Typical values are 1 to refer to ITU-R BT.709-2 or 9 to refer to ITU-R BT.2020-2 and ITU-R BT.2100-2. </w:t>
            </w:r>
          </w:p>
        </w:tc>
        <w:tc>
          <w:tcPr>
            <w:tcW w:w="2076" w:type="dxa"/>
          </w:tcPr>
          <w:p w14:paraId="2FC731DD" w14:textId="77777777" w:rsidR="00782A9A" w:rsidRPr="00397686" w:rsidRDefault="00782A9A" w:rsidP="00A53097">
            <w:r>
              <w:t>1 or 9</w:t>
            </w:r>
          </w:p>
        </w:tc>
      </w:tr>
      <w:tr w:rsidR="00782A9A" w14:paraId="72C83A68" w14:textId="77777777" w:rsidTr="00F42FDE">
        <w:tc>
          <w:tcPr>
            <w:tcW w:w="1988" w:type="dxa"/>
          </w:tcPr>
          <w:p w14:paraId="7001A477" w14:textId="77777777" w:rsidR="00782A9A" w:rsidRDefault="00782A9A" w:rsidP="00A53097">
            <w:r>
              <w:t>Transfer Characteristics</w:t>
            </w:r>
          </w:p>
        </w:tc>
        <w:tc>
          <w:tcPr>
            <w:tcW w:w="5567" w:type="dxa"/>
          </w:tcPr>
          <w:p w14:paraId="0A0F62B1" w14:textId="77777777" w:rsidR="00782A9A" w:rsidRDefault="00782A9A" w:rsidP="00A53097">
            <w:r w:rsidRPr="00703092">
              <w:t>either indicates the reference opto-electronic transfer characteristic function of the source picture as a function of a source input linear optical intensity input</w:t>
            </w:r>
            <w:r>
              <w:t>,</w:t>
            </w:r>
            <w:r w:rsidRPr="00703092">
              <w:t xml:space="preserve"> or indicates the inverse of the reference electro-optical transfer characteristic function as a function of an output linear optical intensity</w:t>
            </w:r>
            <w:r>
              <w:t xml:space="preserve"> as defined in clause 8.2 of ITU-T H.273.</w:t>
            </w:r>
          </w:p>
          <w:p w14:paraId="0B49E4B7" w14:textId="77777777" w:rsidR="00782A9A" w:rsidRDefault="00782A9A" w:rsidP="00A53097">
            <w:r>
              <w:t xml:space="preserve">Typical values are 1 to refer to ITU-R BT.709-2, 14 to refer to ITU-R BT.2020-2 (10 bit), 16 to refer to ITU-R BT.2100-2 </w:t>
            </w:r>
            <w:r w:rsidRPr="00FE6623">
              <w:t>perceptual quantization (PQ) system</w:t>
            </w:r>
            <w:r>
              <w:t xml:space="preserve">, or 18 to refer to </w:t>
            </w:r>
            <w:r w:rsidRPr="00AA3210">
              <w:t>Rec. ITU-R BT.2100-2 hybrid log-gamma (HLG) system</w:t>
            </w:r>
          </w:p>
        </w:tc>
        <w:tc>
          <w:tcPr>
            <w:tcW w:w="2076" w:type="dxa"/>
          </w:tcPr>
          <w:p w14:paraId="2CD7EDBD" w14:textId="77777777" w:rsidR="00782A9A" w:rsidRPr="00703092" w:rsidRDefault="00782A9A" w:rsidP="00A53097">
            <w:r>
              <w:t>1, 14, 16, or 18</w:t>
            </w:r>
          </w:p>
        </w:tc>
      </w:tr>
      <w:tr w:rsidR="00782A9A" w14:paraId="1C483ED6" w14:textId="77777777" w:rsidTr="00F42FDE">
        <w:tc>
          <w:tcPr>
            <w:tcW w:w="1988" w:type="dxa"/>
          </w:tcPr>
          <w:p w14:paraId="0675A451" w14:textId="77777777" w:rsidR="00782A9A" w:rsidRDefault="00782A9A" w:rsidP="00A53097">
            <w:r>
              <w:t>Matrix Coefficients</w:t>
            </w:r>
          </w:p>
        </w:tc>
        <w:tc>
          <w:tcPr>
            <w:tcW w:w="5567" w:type="dxa"/>
          </w:tcPr>
          <w:p w14:paraId="6A2D66B4" w14:textId="77777777" w:rsidR="00782A9A" w:rsidRDefault="00782A9A" w:rsidP="00A53097">
            <w:r w:rsidRPr="00BF1D84">
              <w:t xml:space="preserve">describes the matrix coefficients used in deriving luma and chroma signals from the green, blue and red </w:t>
            </w:r>
            <w:r>
              <w:t>primaries. A video full range flag may be supplied with this parameter specifying the scaling and offset values applied in association with the Matrix coefficients. For detailed definition refer to clause 8.2 of ITU-T H.273.</w:t>
            </w:r>
          </w:p>
          <w:p w14:paraId="6AC9F8D4" w14:textId="77777777" w:rsidR="00782A9A" w:rsidRDefault="00782A9A" w:rsidP="00A53097">
            <w:r>
              <w:lastRenderedPageBreak/>
              <w:t>Typical values are 1 to refer to ITU-R BT.709-2 or 9 to refer to ITU-R BT.2020-2 and ITU-R BT.2100-2.</w:t>
            </w:r>
          </w:p>
        </w:tc>
        <w:tc>
          <w:tcPr>
            <w:tcW w:w="2076" w:type="dxa"/>
          </w:tcPr>
          <w:p w14:paraId="615BDD5E" w14:textId="77777777" w:rsidR="00782A9A" w:rsidRPr="00BF1D84" w:rsidRDefault="00782A9A" w:rsidP="00A53097">
            <w:r>
              <w:lastRenderedPageBreak/>
              <w:t>1 or 9</w:t>
            </w:r>
          </w:p>
        </w:tc>
      </w:tr>
      <w:tr w:rsidR="00782A9A" w14:paraId="215A3F2F" w14:textId="77777777" w:rsidTr="00F42FDE">
        <w:tc>
          <w:tcPr>
            <w:tcW w:w="1988" w:type="dxa"/>
          </w:tcPr>
          <w:p w14:paraId="1A9F497F" w14:textId="77777777" w:rsidR="00782A9A" w:rsidRDefault="00782A9A" w:rsidP="00A53097">
            <w:r>
              <w:t>Frame rate</w:t>
            </w:r>
          </w:p>
        </w:tc>
        <w:tc>
          <w:tcPr>
            <w:tcW w:w="5567" w:type="dxa"/>
          </w:tcPr>
          <w:p w14:paraId="6BD357FD" w14:textId="77777777" w:rsidR="00782A9A" w:rsidRDefault="00782A9A" w:rsidP="00A53097"/>
        </w:tc>
        <w:tc>
          <w:tcPr>
            <w:tcW w:w="2076" w:type="dxa"/>
          </w:tcPr>
          <w:p w14:paraId="25E3705C" w14:textId="77777777" w:rsidR="00782A9A" w:rsidRDefault="00782A9A" w:rsidP="00A53097">
            <w:r>
              <w:t>No specific restrictions</w:t>
            </w:r>
          </w:p>
        </w:tc>
      </w:tr>
      <w:tr w:rsidR="00782A9A" w14:paraId="629C331B" w14:textId="77777777" w:rsidTr="00A53097">
        <w:tc>
          <w:tcPr>
            <w:tcW w:w="1988" w:type="dxa"/>
          </w:tcPr>
          <w:p w14:paraId="1E36A5AC" w14:textId="77777777" w:rsidR="00782A9A" w:rsidRDefault="00782A9A" w:rsidP="00A53097">
            <w:r>
              <w:t>Frame packing</w:t>
            </w:r>
          </w:p>
        </w:tc>
        <w:tc>
          <w:tcPr>
            <w:tcW w:w="5567" w:type="dxa"/>
          </w:tcPr>
          <w:p w14:paraId="317E88C8" w14:textId="77777777" w:rsidR="00782A9A" w:rsidRDefault="00782A9A" w:rsidP="00A53097">
            <w:pPr>
              <w:rPr>
                <w:lang w:val="en-US"/>
              </w:rPr>
            </w:pPr>
            <w:r>
              <w:t xml:space="preserve">indicates a </w:t>
            </w:r>
            <w:r w:rsidRPr="00B8581F">
              <w:rPr>
                <w:lang w:val="en-US"/>
              </w:rPr>
              <w:t>frame packing arrangement</w:t>
            </w:r>
            <w:r>
              <w:rPr>
                <w:lang w:val="en-US"/>
              </w:rPr>
              <w:t>, if present, as defined in ITU-T H.274, clause 7.3, and typically refers to packing arrangements in clause 8.6 of ITU-T H.274.</w:t>
            </w:r>
          </w:p>
          <w:p w14:paraId="5E523D91" w14:textId="77777777" w:rsidR="00782A9A" w:rsidRDefault="00782A9A" w:rsidP="00A53097">
            <w:r>
              <w:t>Typical values are no frame packing.</w:t>
            </w:r>
          </w:p>
        </w:tc>
        <w:tc>
          <w:tcPr>
            <w:tcW w:w="2076" w:type="dxa"/>
          </w:tcPr>
          <w:p w14:paraId="1410C682" w14:textId="77777777" w:rsidR="00782A9A" w:rsidRDefault="00782A9A" w:rsidP="00A53097">
            <w:r>
              <w:t>Typically restricted to no frame packing, but applications may use frame packing.</w:t>
            </w:r>
          </w:p>
        </w:tc>
      </w:tr>
      <w:tr w:rsidR="00782A9A" w14:paraId="7FAFB4FA" w14:textId="77777777" w:rsidTr="00A53097">
        <w:tc>
          <w:tcPr>
            <w:tcW w:w="1988" w:type="dxa"/>
          </w:tcPr>
          <w:p w14:paraId="1D617065" w14:textId="77777777" w:rsidR="00782A9A" w:rsidRDefault="00782A9A" w:rsidP="00A53097">
            <w:r>
              <w:t>Projection</w:t>
            </w:r>
          </w:p>
        </w:tc>
        <w:tc>
          <w:tcPr>
            <w:tcW w:w="5567" w:type="dxa"/>
          </w:tcPr>
          <w:p w14:paraId="3E21A783" w14:textId="77777777" w:rsidR="00782A9A" w:rsidRDefault="00782A9A" w:rsidP="00A53097">
            <w:r>
              <w:t xml:space="preserve">indicates a </w:t>
            </w:r>
            <w:r>
              <w:rPr>
                <w:lang w:val="en-US"/>
              </w:rPr>
              <w:t>projection, if present, as defined in ITU-T H.274, clause 7.3, and typically refers to packing arrangements in clause 8.6 of ITU-T H.274.</w:t>
            </w:r>
          </w:p>
        </w:tc>
        <w:tc>
          <w:tcPr>
            <w:tcW w:w="2076" w:type="dxa"/>
          </w:tcPr>
          <w:p w14:paraId="2C2417BF" w14:textId="77777777" w:rsidR="00782A9A" w:rsidRDefault="00782A9A" w:rsidP="00A53097">
            <w:r>
              <w:t>Typically restricted to no projection, but applications may use projections.</w:t>
            </w:r>
          </w:p>
        </w:tc>
      </w:tr>
      <w:tr w:rsidR="00782A9A" w14:paraId="41235AFE" w14:textId="77777777" w:rsidTr="00F42FDE">
        <w:tc>
          <w:tcPr>
            <w:tcW w:w="1988" w:type="dxa"/>
          </w:tcPr>
          <w:p w14:paraId="12BEDCAD" w14:textId="77777777" w:rsidR="00782A9A" w:rsidRDefault="00782A9A" w:rsidP="00A53097">
            <w:r>
              <w:t>Sample aspect ratio</w:t>
            </w:r>
          </w:p>
        </w:tc>
        <w:tc>
          <w:tcPr>
            <w:tcW w:w="5567" w:type="dxa"/>
          </w:tcPr>
          <w:p w14:paraId="3F248415" w14:textId="77777777" w:rsidR="00782A9A" w:rsidRDefault="00782A9A" w:rsidP="00A53097">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ITU-T H.273.</w:t>
            </w:r>
          </w:p>
          <w:p w14:paraId="76EBEC0C" w14:textId="77777777" w:rsidR="00782A9A" w:rsidRDefault="00782A9A" w:rsidP="00A53097">
            <w:r>
              <w:t>Typical values are 1</w:t>
            </w:r>
          </w:p>
        </w:tc>
        <w:tc>
          <w:tcPr>
            <w:tcW w:w="2076" w:type="dxa"/>
          </w:tcPr>
          <w:p w14:paraId="53CB8111" w14:textId="77777777" w:rsidR="00782A9A" w:rsidRDefault="00782A9A" w:rsidP="00A53097"/>
        </w:tc>
      </w:tr>
    </w:tbl>
    <w:p w14:paraId="046698BF" w14:textId="77777777" w:rsidR="00782A9A" w:rsidRDefault="00782A9A" w:rsidP="00782A9A"/>
    <w:p w14:paraId="4FE98EEC" w14:textId="77777777" w:rsidR="00A400DA" w:rsidRDefault="00A400DA" w:rsidP="00A400DA">
      <w:pPr>
        <w:pStyle w:val="Heading3"/>
      </w:pPr>
      <w:bookmarkStart w:id="50" w:name="_Toc181014537"/>
      <w:r w:rsidRPr="001A7D06">
        <w:t>4.4.</w:t>
      </w:r>
      <w:r>
        <w:t>3</w:t>
      </w:r>
      <w:r w:rsidRPr="001A7D06">
        <w:tab/>
        <w:t>Formats</w:t>
      </w:r>
      <w:bookmarkEnd w:id="50"/>
    </w:p>
    <w:p w14:paraId="31158E8C" w14:textId="7EF35B0B" w:rsidR="00E878AD" w:rsidRDefault="00E878AD" w:rsidP="00E878AD">
      <w:r>
        <w:t>Video representation formats are described by a set of well-defined video signal parameters as defined in clause 4.4.3.</w:t>
      </w:r>
    </w:p>
    <w:p w14:paraId="230A64DB" w14:textId="77777777" w:rsidR="00E878AD" w:rsidRDefault="00E878AD" w:rsidP="00E878AD">
      <w:pPr>
        <w:pStyle w:val="EditorsNote"/>
      </w:pPr>
      <w:r>
        <w:t xml:space="preserve">Editor’s Note: </w:t>
      </w:r>
    </w:p>
    <w:p w14:paraId="60CBF0C9" w14:textId="77777777" w:rsidR="00E878AD" w:rsidRDefault="00E878AD" w:rsidP="00E878AD">
      <w:pPr>
        <w:pStyle w:val="EditorsNote"/>
        <w:numPr>
          <w:ilvl w:val="0"/>
          <w:numId w:val="24"/>
        </w:numPr>
      </w:pPr>
      <w:r>
        <w:t>check what is available in TS 26.116, also from S4-240619</w:t>
      </w:r>
    </w:p>
    <w:p w14:paraId="0AE136F3" w14:textId="77777777" w:rsidR="00E878AD" w:rsidRDefault="00E878AD" w:rsidP="00E878AD">
      <w:pPr>
        <w:pStyle w:val="EditorsNote"/>
        <w:numPr>
          <w:ilvl w:val="0"/>
          <w:numId w:val="24"/>
        </w:numPr>
      </w:pPr>
      <w:r>
        <w:t xml:space="preserve">Standard Definition and SDR: </w:t>
      </w:r>
    </w:p>
    <w:p w14:paraId="7D05B947" w14:textId="58F8C3E2" w:rsidR="00E878AD" w:rsidRDefault="00E878AD" w:rsidP="00E878AD">
      <w:pPr>
        <w:pStyle w:val="EditorsNote"/>
        <w:numPr>
          <w:ilvl w:val="0"/>
          <w:numId w:val="24"/>
        </w:numPr>
      </w:pPr>
      <w:r>
        <w:t xml:space="preserve">High Definition and SDR </w:t>
      </w:r>
      <w:r>
        <w:sym w:font="Wingdings" w:char="F0E8"/>
      </w:r>
      <w:r>
        <w:t xml:space="preserve"> BT.709-1</w:t>
      </w:r>
    </w:p>
    <w:p w14:paraId="5FA1D10D" w14:textId="5A7F9DED" w:rsidR="00E878AD" w:rsidRDefault="00E878AD" w:rsidP="00E878AD">
      <w:pPr>
        <w:pStyle w:val="EditorsNote"/>
        <w:numPr>
          <w:ilvl w:val="0"/>
          <w:numId w:val="24"/>
        </w:numPr>
      </w:pPr>
      <w:r>
        <w:t xml:space="preserve">Ultra-High Definition and HDR PQ </w:t>
      </w:r>
      <w:r>
        <w:sym w:font="Wingdings" w:char="F0E8"/>
      </w:r>
      <w:r>
        <w:t xml:space="preserve"> BT.2100-1</w:t>
      </w:r>
    </w:p>
    <w:p w14:paraId="5DDDCE17" w14:textId="77777777" w:rsidR="00E878AD" w:rsidRPr="00216224" w:rsidRDefault="00E878AD" w:rsidP="00E878AD">
      <w:pPr>
        <w:pStyle w:val="EditorsNote"/>
        <w:numPr>
          <w:ilvl w:val="0"/>
          <w:numId w:val="24"/>
        </w:numPr>
      </w:pPr>
      <w:r>
        <w:t xml:space="preserve">Ultra-High Definition and HDR HLG </w:t>
      </w:r>
      <w:r>
        <w:sym w:font="Wingdings" w:char="F0E8"/>
      </w:r>
      <w:r>
        <w:t xml:space="preserve"> BT.2100-1 </w:t>
      </w:r>
    </w:p>
    <w:p w14:paraId="50846D34" w14:textId="77777777" w:rsidR="00A400DA" w:rsidRDefault="00A400DA" w:rsidP="00A400DA">
      <w:pPr>
        <w:pStyle w:val="Heading2"/>
      </w:pPr>
      <w:bookmarkStart w:id="51" w:name="_Toc181014538"/>
      <w:r>
        <w:t>4</w:t>
      </w:r>
      <w:r w:rsidRPr="004D3578">
        <w:t>.</w:t>
      </w:r>
      <w:r>
        <w:t>5</w:t>
      </w:r>
      <w:r w:rsidRPr="004D3578">
        <w:tab/>
      </w:r>
      <w:r>
        <w:t>Reference API parameters</w:t>
      </w:r>
      <w:bookmarkEnd w:id="51"/>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6DFE452" w14:textId="07B207ED" w:rsidR="00A400DA" w:rsidRPr="00603B43" w:rsidRDefault="00A400DA" w:rsidP="00D363B4">
      <w:pPr>
        <w:pStyle w:val="EditorsNote"/>
      </w:pPr>
      <w:r>
        <w:lastRenderedPageBreak/>
        <w:t>Packaging</w:t>
      </w:r>
    </w:p>
    <w:p w14:paraId="6646F9B9" w14:textId="77777777" w:rsidR="00A400DA" w:rsidRDefault="00A400DA" w:rsidP="00A400DA">
      <w:pPr>
        <w:pStyle w:val="EditorsNote"/>
        <w:numPr>
          <w:ilvl w:val="0"/>
          <w:numId w:val="25"/>
        </w:numPr>
      </w:pPr>
      <w:r>
        <w:t>CMAF + brand</w:t>
      </w:r>
    </w:p>
    <w:p w14:paraId="4BE7298A" w14:textId="77777777" w:rsidR="00A400DA" w:rsidRPr="005A4C0A" w:rsidRDefault="00A400DA" w:rsidP="00D363B4">
      <w:pPr>
        <w:pStyle w:val="EditorsNote"/>
        <w:numPr>
          <w:ilvl w:val="0"/>
          <w:numId w:val="25"/>
        </w:numPr>
      </w:pPr>
      <w:r>
        <w:t>Other CMAF options</w:t>
      </w:r>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D363B4">
      <w:pPr>
        <w:pStyle w:val="Heading1"/>
      </w:pPr>
      <w:bookmarkStart w:id="52" w:name="_Toc181014539"/>
      <w:bookmarkStart w:id="53" w:name="_Toc129708876"/>
      <w:bookmarkEnd w:id="41"/>
      <w:r>
        <w:t>5</w:t>
      </w:r>
      <w:r w:rsidRPr="004D3578">
        <w:tab/>
      </w:r>
      <w:r>
        <w:t>Video Coding Capabilities</w:t>
      </w:r>
      <w:bookmarkEnd w:id="52"/>
    </w:p>
    <w:p w14:paraId="14968CB5" w14:textId="77777777" w:rsidR="00A4112E" w:rsidRDefault="00A4112E" w:rsidP="00CF1E55">
      <w:pPr>
        <w:pStyle w:val="Heading2"/>
      </w:pPr>
      <w:bookmarkStart w:id="54" w:name="_Toc181014540"/>
      <w:r>
        <w:t>5</w:t>
      </w:r>
      <w:r w:rsidRPr="004D3578">
        <w:t>.</w:t>
      </w:r>
      <w:r>
        <w:t>1</w:t>
      </w:r>
      <w:r w:rsidRPr="004D3578">
        <w:tab/>
      </w:r>
      <w:r>
        <w:t>Overview</w:t>
      </w:r>
      <w:bookmarkEnd w:id="54"/>
    </w:p>
    <w:p w14:paraId="6EA0BD77" w14:textId="77777777" w:rsidR="00A4112E" w:rsidRDefault="00A4112E" w:rsidP="00CF1E55">
      <w:r>
        <w:t>This clause defines video decoding capabilities and video encoding capabilities for 3GPP media delivery.</w:t>
      </w:r>
    </w:p>
    <w:p w14:paraId="27916389" w14:textId="77777777" w:rsidR="00A4112E" w:rsidRPr="00067461" w:rsidRDefault="00A4112E" w:rsidP="00D363B4">
      <w:pPr>
        <w:pStyle w:val="NO"/>
      </w:pPr>
      <w:r>
        <w:t xml:space="preserve">NOTE: </w:t>
      </w:r>
      <w:r>
        <w:tab/>
        <w:t>These clause does not specifiy whether these capabilities are required, recommended or suggested to be supported. This aspect is left specific service specifications or external specifications to refer to the capabilities defined in this clause.</w:t>
      </w:r>
    </w:p>
    <w:p w14:paraId="0FA4486D" w14:textId="77777777" w:rsidR="00A4112E" w:rsidRDefault="00A4112E" w:rsidP="00CF1E55">
      <w:pPr>
        <w:pStyle w:val="Heading2"/>
      </w:pPr>
      <w:bookmarkStart w:id="55" w:name="_Toc181014541"/>
      <w:r>
        <w:t>5</w:t>
      </w:r>
      <w:r w:rsidRPr="004D3578">
        <w:t>.2</w:t>
      </w:r>
      <w:r w:rsidRPr="004D3578">
        <w:tab/>
      </w:r>
      <w:bookmarkEnd w:id="53"/>
      <w:r>
        <w:t>Codecs, Profiles and Levels</w:t>
      </w:r>
      <w:bookmarkEnd w:id="55"/>
    </w:p>
    <w:p w14:paraId="1043F2FA" w14:textId="77777777" w:rsidR="00A4112E" w:rsidRDefault="00A4112E" w:rsidP="00CF1E55">
      <w:pPr>
        <w:pStyle w:val="Heading3"/>
        <w:ind w:left="0" w:firstLine="0"/>
      </w:pPr>
      <w:bookmarkStart w:id="56" w:name="_Toc181014542"/>
      <w:r>
        <w:t>5.2.1</w:t>
      </w:r>
      <w:r>
        <w:tab/>
        <w:t>Codec &amp; profile</w:t>
      </w:r>
      <w:bookmarkEnd w:id="56"/>
    </w:p>
    <w:p w14:paraId="19CD2ADA" w14:textId="77777777" w:rsidR="00A4112E" w:rsidRPr="00C10F2A" w:rsidRDefault="00A4112E" w:rsidP="00D363B4">
      <w:r>
        <w:t>This specification defines capabilities based on the following video codecs and video codec profiles:</w:t>
      </w:r>
    </w:p>
    <w:p w14:paraId="6EF1B25A"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[h264],</w:t>
      </w:r>
    </w:p>
    <w:p w14:paraId="495419A3" w14:textId="77777777" w:rsidR="00A4112E" w:rsidRDefault="00A4112E" w:rsidP="00D363B4">
      <w:pPr>
        <w:pStyle w:val="B1"/>
      </w:pPr>
      <w:r>
        <w:rPr>
          <w:highlight w:val="yellow"/>
        </w:rPr>
        <w:t>-</w:t>
      </w:r>
      <w:r>
        <w:rPr>
          <w:highlight w:val="yellow"/>
        </w:rPr>
        <w:tab/>
      </w:r>
      <w:r w:rsidRPr="0056007C">
        <w:rPr>
          <w:highlight w:val="yellow"/>
        </w:rPr>
        <w:t>HEVC/H.265 Main Profile Main Tier</w:t>
      </w:r>
      <w:r>
        <w:t xml:space="preserve"> [h265],</w:t>
      </w:r>
    </w:p>
    <w:p w14:paraId="3A684E45" w14:textId="77777777" w:rsidR="00A4112E" w:rsidRPr="00F710BC" w:rsidRDefault="00A4112E" w:rsidP="00D363B4">
      <w:pPr>
        <w:pStyle w:val="B1"/>
      </w:pPr>
      <w:r>
        <w:rPr>
          <w:highlight w:val="green"/>
        </w:rPr>
        <w:t>-</w:t>
      </w:r>
      <w:r>
        <w:rPr>
          <w:highlight w:val="green"/>
        </w:rPr>
        <w:tab/>
      </w:r>
      <w:r w:rsidRPr="0056007C">
        <w:rPr>
          <w:highlight w:val="green"/>
        </w:rPr>
        <w:t>HEVC/H.265 Main-10 Profile Main Tier</w:t>
      </w:r>
      <w:r>
        <w:t xml:space="preserve"> [h265].</w:t>
      </w:r>
    </w:p>
    <w:p w14:paraId="4E8F6E8E" w14:textId="77777777" w:rsidR="00A4112E" w:rsidRDefault="00A4112E" w:rsidP="00CF1E55">
      <w:pPr>
        <w:pStyle w:val="Heading3"/>
        <w:ind w:left="0" w:firstLine="0"/>
      </w:pPr>
      <w:bookmarkStart w:id="57" w:name="_Toc181014543"/>
      <w:r>
        <w:t>5.2.2</w:t>
      </w:r>
      <w:r>
        <w:tab/>
        <w:t>Codec &amp; profile &amp; Levels</w:t>
      </w:r>
      <w:bookmarkEnd w:id="57"/>
    </w:p>
    <w:p w14:paraId="6F910DFB" w14:textId="77777777" w:rsidR="00A4112E" w:rsidRPr="00BD4E3F" w:rsidRDefault="00A4112E" w:rsidP="00D363B4">
      <w:r>
        <w:t>This specification defines capabilities based on the following video codec profile and levels:</w:t>
      </w:r>
    </w:p>
    <w:p w14:paraId="61B64C3B" w14:textId="640A7C5F" w:rsidR="00A4112E" w:rsidRPr="00BD4E3F" w:rsidRDefault="00A4112E" w:rsidP="00D363B4">
      <w:pPr>
        <w:pStyle w:val="B1"/>
      </w:pPr>
      <w:r>
        <w:rPr>
          <w:highlight w:val="cyan"/>
        </w:rPr>
        <w:t>-</w:t>
      </w:r>
      <w:r>
        <w:rPr>
          <w:highlight w:val="cyan"/>
        </w:rPr>
        <w:tab/>
      </w:r>
      <w:r w:rsidRPr="0056007C">
        <w:rPr>
          <w:highlight w:val="cyan"/>
        </w:rPr>
        <w:t>AVC/H.264 Progressive High Profile</w:t>
      </w:r>
      <w:r>
        <w:t xml:space="preserve"> Level 3.1,</w:t>
      </w:r>
    </w:p>
    <w:p w14:paraId="2F2B4932"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4.0,</w:t>
      </w:r>
    </w:p>
    <w:p w14:paraId="2AA3C2B4"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4.2,</w:t>
      </w:r>
    </w:p>
    <w:p w14:paraId="67714E6D"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5.1,</w:t>
      </w:r>
    </w:p>
    <w:p w14:paraId="00DAA00A"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6.1,</w:t>
      </w:r>
    </w:p>
    <w:p w14:paraId="5E3A5D72" w14:textId="77777777" w:rsidR="00A4112E" w:rsidRPr="00D363B4" w:rsidRDefault="00A4112E" w:rsidP="00CF1E55">
      <w:pPr>
        <w:pStyle w:val="B1"/>
      </w:pPr>
      <w:r w:rsidRPr="00D363B4">
        <w:rPr>
          <w:highlight w:val="yellow"/>
        </w:rPr>
        <w:t>-</w:t>
      </w:r>
      <w:r w:rsidRPr="00D363B4">
        <w:rPr>
          <w:highlight w:val="yellow"/>
        </w:rPr>
        <w:tab/>
      </w:r>
      <w:r w:rsidRPr="001969B2">
        <w:rPr>
          <w:color w:val="FF0000"/>
          <w:highlight w:val="yellow"/>
        </w:rPr>
        <w:t>HEVC/H.265 Main Profile Main Tier</w:t>
      </w:r>
      <w:r w:rsidRPr="00D363B4">
        <w:rPr>
          <w:color w:val="FF0000"/>
          <w:highlight w:val="yellow"/>
        </w:rPr>
        <w:t xml:space="preserve"> Level 3.1</w:t>
      </w:r>
      <w:r>
        <w:rPr>
          <w:color w:val="FF0000"/>
        </w:rPr>
        <w:t>,</w:t>
      </w:r>
    </w:p>
    <w:p w14:paraId="001FD901" w14:textId="77777777" w:rsidR="00A4112E" w:rsidRPr="00C55C2D" w:rsidRDefault="00A4112E" w:rsidP="00D363B4">
      <w:pPr>
        <w:pStyle w:val="B1"/>
        <w:rPr>
          <w:color w:val="538135" w:themeColor="accent6" w:themeShade="BF"/>
        </w:rPr>
      </w:pPr>
      <w:r>
        <w:rPr>
          <w:color w:val="538135" w:themeColor="accent6" w:themeShade="BF"/>
          <w:highlight w:val="green"/>
        </w:rPr>
        <w:t>-</w:t>
      </w:r>
      <w:r>
        <w:rPr>
          <w:color w:val="538135" w:themeColor="accent6" w:themeShade="BF"/>
          <w:highlight w:val="green"/>
        </w:rPr>
        <w:tab/>
      </w:r>
      <w:r w:rsidRPr="00C55C2D">
        <w:rPr>
          <w:color w:val="538135" w:themeColor="accent6" w:themeShade="BF"/>
          <w:highlight w:val="green"/>
        </w:rPr>
        <w:t>HEVC/H.265 Main-10 Profile Main</w:t>
      </w:r>
      <w:r w:rsidRPr="00C55C2D">
        <w:rPr>
          <w:color w:val="538135" w:themeColor="accent6" w:themeShade="BF"/>
        </w:rPr>
        <w:t xml:space="preserve"> Tier Level 4.1</w:t>
      </w:r>
      <w:r>
        <w:rPr>
          <w:color w:val="538135" w:themeColor="accent6" w:themeShade="BF"/>
        </w:rPr>
        <w:t>,</w:t>
      </w:r>
    </w:p>
    <w:p w14:paraId="572DC358" w14:textId="7AFB59DE" w:rsidR="00A4112E" w:rsidRPr="00C55C2D" w:rsidRDefault="00A4112E" w:rsidP="00D363B4">
      <w:pPr>
        <w:pStyle w:val="B1"/>
        <w:rPr>
          <w:color w:val="4472C4" w:themeColor="accent1"/>
        </w:rPr>
      </w:pPr>
      <w:r w:rsidRPr="00D363B4">
        <w:rPr>
          <w:highlight w:val="green"/>
        </w:rPr>
        <w:t>-</w:t>
      </w:r>
      <w:r w:rsidRPr="00D363B4">
        <w:rPr>
          <w:highlight w:val="green"/>
        </w:rPr>
        <w:tab/>
      </w:r>
      <w:r w:rsidRPr="001969B2">
        <w:rPr>
          <w:color w:val="4472C4" w:themeColor="accent1"/>
          <w:highlight w:val="green"/>
        </w:rPr>
        <w:t>HEVC/H.265 Main-10 Profile Main</w:t>
      </w:r>
      <w:r w:rsidRPr="00C55C2D">
        <w:rPr>
          <w:color w:val="4472C4" w:themeColor="accent1"/>
        </w:rPr>
        <w:t xml:space="preserve"> Tier Level 5.1</w:t>
      </w:r>
      <w:r>
        <w:rPr>
          <w:color w:val="4472C4" w:themeColor="accent1"/>
        </w:rPr>
        <w:t>,</w:t>
      </w:r>
    </w:p>
    <w:p w14:paraId="094F5D36" w14:textId="77777777" w:rsidR="00A4112E" w:rsidRPr="00A21551" w:rsidRDefault="00A4112E" w:rsidP="00D363B4">
      <w:pPr>
        <w:pStyle w:val="B1"/>
        <w:rPr>
          <w:color w:val="806000" w:themeColor="accent4" w:themeShade="80"/>
        </w:rPr>
      </w:pPr>
      <w:r>
        <w:rPr>
          <w:color w:val="806000" w:themeColor="accent4" w:themeShade="80"/>
          <w:highlight w:val="green"/>
        </w:rPr>
        <w:t>-</w:t>
      </w:r>
      <w:r>
        <w:rPr>
          <w:color w:val="806000" w:themeColor="accent4" w:themeShade="80"/>
          <w:highlight w:val="green"/>
        </w:rPr>
        <w:tab/>
      </w:r>
      <w:r w:rsidRPr="00C55C2D">
        <w:rPr>
          <w:color w:val="806000" w:themeColor="accent4" w:themeShade="80"/>
          <w:highlight w:val="green"/>
        </w:rPr>
        <w:t>HEVC/H.265 Main-10 Profile Main</w:t>
      </w:r>
      <w:r w:rsidRPr="00C55C2D">
        <w:rPr>
          <w:color w:val="806000" w:themeColor="accent4" w:themeShade="80"/>
        </w:rPr>
        <w:t xml:space="preserve"> Tier Level 6.1</w:t>
      </w:r>
      <w:r>
        <w:rPr>
          <w:color w:val="806000" w:themeColor="accent4" w:themeShade="80"/>
        </w:rPr>
        <w:t>.</w:t>
      </w:r>
    </w:p>
    <w:p w14:paraId="44B79DC2" w14:textId="77777777" w:rsidR="00A4112E" w:rsidRDefault="00A4112E" w:rsidP="00CF1E55">
      <w:pPr>
        <w:pStyle w:val="Heading2"/>
      </w:pPr>
      <w:bookmarkStart w:id="58" w:name="_Toc181014544"/>
      <w:r>
        <w:t>5</w:t>
      </w:r>
      <w:r w:rsidRPr="004D3578">
        <w:t>.</w:t>
      </w:r>
      <w:r>
        <w:t>3</w:t>
      </w:r>
      <w:r w:rsidRPr="004D3578">
        <w:tab/>
      </w:r>
      <w:r>
        <w:t>Single-Instance Decoding Capabilities</w:t>
      </w:r>
      <w:bookmarkEnd w:id="58"/>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38722838" w:rsidR="00A4112E" w:rsidRDefault="00A4112E" w:rsidP="00CF1E55">
      <w:pPr>
        <w:pStyle w:val="B1"/>
      </w:pPr>
      <w:r>
        <w:rPr>
          <w:b/>
        </w:rPr>
        <w:lastRenderedPageBreak/>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r>
        <w:t>h264</w:t>
      </w:r>
      <w:r w:rsidRPr="005838D7">
        <w:t>]</w:t>
      </w:r>
      <w:r w:rsidRPr="001A196B">
        <w:t xml:space="preserve"> bitstreams.</w:t>
      </w:r>
    </w:p>
    <w:p w14:paraId="3CD664E4" w14:textId="7DA84135"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[h264]</w:t>
      </w:r>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38E72DD" w:rsidR="00A4112E" w:rsidRPr="00494DD8" w:rsidRDefault="00A4112E" w:rsidP="00CF1E55">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r>
        <w:t>[h264]</w:t>
      </w:r>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3AD97E73" w:rsidR="00A4112E" w:rsidRPr="00404C3D" w:rsidRDefault="00A4112E" w:rsidP="00CF1E55">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Pr>
          <w:color w:val="FF0000"/>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44D4C67D"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Pr>
          <w:color w:val="538135" w:themeColor="accent6" w:themeShade="BF"/>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31CF728B"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Pr>
          <w:color w:val="4472C4" w:themeColor="accent1"/>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E69FCC2" w:rsidR="00A4112E" w:rsidRPr="0078073C" w:rsidRDefault="00A4112E" w:rsidP="00CF1E55">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Pr>
          <w:color w:val="806000" w:themeColor="accent4" w:themeShade="80"/>
        </w:rPr>
        <w:t xml:space="preserve"> </w:t>
      </w:r>
      <w:r>
        <w:t>[h265]</w:t>
      </w:r>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59" w:name="_Toc181014545"/>
      <w:r>
        <w:t>5</w:t>
      </w:r>
      <w:r w:rsidRPr="004D3578">
        <w:t>.</w:t>
      </w:r>
      <w:r>
        <w:t>4</w:t>
      </w:r>
      <w:r w:rsidRPr="004D3578">
        <w:tab/>
      </w:r>
      <w:r>
        <w:t>Single-Instance Encoding Capabilities</w:t>
      </w:r>
      <w:bookmarkEnd w:id="59"/>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lastRenderedPageBreak/>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60" w:name="_Toc181014546"/>
      <w:r>
        <w:t>5</w:t>
      </w:r>
      <w:r w:rsidRPr="004D3578">
        <w:t>.</w:t>
      </w:r>
      <w:r>
        <w:t>5</w:t>
      </w:r>
      <w:r w:rsidRPr="004D3578">
        <w:tab/>
      </w:r>
      <w:r>
        <w:t>Multi-Instance Decoding Capabilities</w:t>
      </w:r>
      <w:bookmarkEnd w:id="60"/>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lastRenderedPageBreak/>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61" w:name="_Toc181014547"/>
      <w:r>
        <w:t>5</w:t>
      </w:r>
      <w:r w:rsidRPr="004D3578">
        <w:t>.</w:t>
      </w:r>
      <w:r>
        <w:t>6</w:t>
      </w:r>
      <w:r w:rsidRPr="004D3578">
        <w:tab/>
      </w:r>
      <w:r>
        <w:t>Multi-Instance Encoding Capabilities</w:t>
      </w:r>
      <w:bookmarkEnd w:id="61"/>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62" w:name="_Toc181014548"/>
      <w:r>
        <w:t>6</w:t>
      </w:r>
      <w:r w:rsidRPr="004D3578">
        <w:tab/>
      </w:r>
      <w:r>
        <w:t>Video Operation Points</w:t>
      </w:r>
      <w:bookmarkEnd w:id="62"/>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718F7917" w14:textId="1DBD5568" w:rsidR="00FF18A9" w:rsidRPr="004D3578" w:rsidRDefault="00FF18A9" w:rsidP="00FF18A9">
      <w:pPr>
        <w:pStyle w:val="Heading2"/>
      </w:pPr>
      <w:bookmarkStart w:id="63" w:name="_Toc181014549"/>
      <w:r>
        <w:t>6</w:t>
      </w:r>
      <w:r w:rsidRPr="004D3578">
        <w:t>.1</w:t>
      </w:r>
      <w:r w:rsidRPr="004D3578">
        <w:tab/>
      </w:r>
      <w:r>
        <w:t>Introduction</w:t>
      </w:r>
      <w:bookmarkEnd w:id="63"/>
    </w:p>
    <w:p w14:paraId="282552BB" w14:textId="77777777" w:rsidR="00FF18A9" w:rsidRDefault="00FF18A9" w:rsidP="00FF18A9"/>
    <w:p w14:paraId="46E4516B" w14:textId="3F57E996" w:rsidR="00FF18A9" w:rsidRPr="004D3578" w:rsidRDefault="00FF18A9" w:rsidP="00FF18A9">
      <w:pPr>
        <w:pStyle w:val="Heading1"/>
      </w:pPr>
      <w:bookmarkStart w:id="64" w:name="_Toc181014550"/>
      <w:r>
        <w:t>7</w:t>
      </w:r>
      <w:r>
        <w:tab/>
        <w:t>Video Media Profiles and System Capabilities</w:t>
      </w:r>
      <w:bookmarkEnd w:id="64"/>
      <w:r w:rsidRPr="004D3578">
        <w:tab/>
      </w:r>
    </w:p>
    <w:p w14:paraId="40144AEA" w14:textId="2AA8F643" w:rsidR="00FF18A9" w:rsidRPr="004D3578" w:rsidRDefault="00FF18A9" w:rsidP="00FF18A9">
      <w:pPr>
        <w:pStyle w:val="Heading2"/>
      </w:pPr>
      <w:bookmarkStart w:id="65" w:name="_Toc181014551"/>
      <w:r>
        <w:t>7</w:t>
      </w:r>
      <w:r w:rsidRPr="004D3578">
        <w:t>.1</w:t>
      </w:r>
      <w:r w:rsidRPr="004D3578">
        <w:tab/>
      </w:r>
      <w:r>
        <w:t>Introduction</w:t>
      </w:r>
      <w:bookmarkEnd w:id="65"/>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6" w:name="_Toc129708886"/>
      <w:bookmarkStart w:id="67" w:name="_Toc181014552"/>
      <w:r w:rsidRPr="004D3578">
        <w:t>Annex &lt;A&gt; (normative):</w:t>
      </w:r>
      <w:r w:rsidRPr="004D3578">
        <w:br/>
      </w:r>
      <w:bookmarkEnd w:id="66"/>
      <w:r>
        <w:t>Registration Information</w:t>
      </w:r>
      <w:bookmarkEnd w:id="67"/>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8" w:name="_Toc181014553"/>
      <w:bookmarkStart w:id="69"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8"/>
    </w:p>
    <w:p w14:paraId="65C74126" w14:textId="77777777" w:rsidR="00C760E4" w:rsidRDefault="00C760E4" w:rsidP="00C760E4">
      <w:pPr>
        <w:pStyle w:val="Heading1"/>
      </w:pPr>
      <w:bookmarkStart w:id="70" w:name="_Toc181014554"/>
      <w:r>
        <w:t>B.1</w:t>
      </w:r>
      <w:r>
        <w:tab/>
        <w:t>Introduction</w:t>
      </w:r>
      <w:bookmarkEnd w:id="70"/>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71" w:name="_Toc181014555"/>
      <w:r>
        <w:t>B.2</w:t>
      </w:r>
      <w:r>
        <w:tab/>
      </w:r>
      <w:r>
        <w:tab/>
        <w:t>WebCodecs API</w:t>
      </w:r>
      <w:bookmarkEnd w:id="71"/>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0" w:anchor="idl-DOMString" w:history="1">
        <w:r w:rsidRPr="00A21551">
          <w:rPr>
            <w:rStyle w:val="Hyperlink"/>
            <w:sz w:val="18"/>
            <w:szCs w:val="18"/>
          </w:rPr>
          <w:t>DOMString</w:t>
        </w:r>
      </w:hyperlink>
      <w:r w:rsidRPr="00A21551">
        <w:rPr>
          <w:color w:val="000000"/>
          <w:sz w:val="18"/>
          <w:szCs w:val="18"/>
        </w:rPr>
        <w:t xml:space="preserve"> </w:t>
      </w:r>
      <w:hyperlink r:id="rId21"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2" w:anchor="AllowSharedBufferSource" w:history="1">
        <w:r w:rsidRPr="00A21551">
          <w:rPr>
            <w:rStyle w:val="Hyperlink"/>
            <w:sz w:val="18"/>
            <w:szCs w:val="18"/>
          </w:rPr>
          <w:t>AllowSharedBufferSource</w:t>
        </w:r>
      </w:hyperlink>
      <w:r w:rsidRPr="00A21551">
        <w:rPr>
          <w:color w:val="000000"/>
          <w:sz w:val="18"/>
          <w:szCs w:val="18"/>
        </w:rPr>
        <w:t xml:space="preserve"> </w:t>
      </w:r>
      <w:hyperlink r:id="rId23"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4" w:anchor="EnforceRange" w:history="1">
        <w:r w:rsidRPr="00A21551">
          <w:rPr>
            <w:rStyle w:val="Hyperlink"/>
            <w:sz w:val="18"/>
            <w:szCs w:val="18"/>
          </w:rPr>
          <w:t>EnforceRange</w:t>
        </w:r>
      </w:hyperlink>
      <w:r w:rsidRPr="00A21551">
        <w:rPr>
          <w:color w:val="000000"/>
          <w:sz w:val="18"/>
          <w:szCs w:val="18"/>
        </w:rPr>
        <w:t xml:space="preserve">] </w:t>
      </w:r>
      <w:hyperlink r:id="rId25" w:anchor="idl-unsigned-long" w:history="1">
        <w:r w:rsidRPr="00A21551">
          <w:rPr>
            <w:rStyle w:val="Hyperlink"/>
            <w:sz w:val="18"/>
            <w:szCs w:val="18"/>
          </w:rPr>
          <w:t>unsigned long</w:t>
        </w:r>
      </w:hyperlink>
      <w:r w:rsidRPr="00A21551">
        <w:rPr>
          <w:color w:val="000000"/>
          <w:sz w:val="18"/>
          <w:szCs w:val="18"/>
        </w:rPr>
        <w:t xml:space="preserve"> </w:t>
      </w:r>
      <w:hyperlink r:id="rId26"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7" w:anchor="EnforceRange" w:history="1">
        <w:r w:rsidRPr="00A21551">
          <w:rPr>
            <w:rStyle w:val="Hyperlink"/>
            <w:sz w:val="18"/>
            <w:szCs w:val="18"/>
          </w:rPr>
          <w:t>EnforceRange</w:t>
        </w:r>
      </w:hyperlink>
      <w:r w:rsidRPr="00A21551">
        <w:rPr>
          <w:color w:val="000000"/>
          <w:sz w:val="18"/>
          <w:szCs w:val="18"/>
        </w:rPr>
        <w:t xml:space="preserve">] </w:t>
      </w:r>
      <w:hyperlink r:id="rId28" w:anchor="idl-unsigned-long" w:history="1">
        <w:r w:rsidRPr="00A21551">
          <w:rPr>
            <w:rStyle w:val="Hyperlink"/>
            <w:sz w:val="18"/>
            <w:szCs w:val="18"/>
          </w:rPr>
          <w:t>unsigned long</w:t>
        </w:r>
      </w:hyperlink>
      <w:r w:rsidRPr="00A21551">
        <w:rPr>
          <w:color w:val="000000"/>
          <w:sz w:val="18"/>
          <w:szCs w:val="18"/>
        </w:rPr>
        <w:t xml:space="preserve"> </w:t>
      </w:r>
      <w:hyperlink r:id="rId29"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0" w:anchor="EnforceRange" w:history="1">
        <w:r w:rsidRPr="00A21551">
          <w:rPr>
            <w:rStyle w:val="Hyperlink"/>
            <w:sz w:val="18"/>
            <w:szCs w:val="18"/>
          </w:rPr>
          <w:t>EnforceRange</w:t>
        </w:r>
      </w:hyperlink>
      <w:r w:rsidRPr="00A21551">
        <w:rPr>
          <w:color w:val="000000"/>
          <w:sz w:val="18"/>
          <w:szCs w:val="18"/>
        </w:rPr>
        <w:t xml:space="preserve">] </w:t>
      </w:r>
      <w:hyperlink r:id="rId31" w:anchor="idl-unsigned-long" w:history="1">
        <w:r w:rsidRPr="00A21551">
          <w:rPr>
            <w:rStyle w:val="Hyperlink"/>
            <w:sz w:val="18"/>
            <w:szCs w:val="18"/>
          </w:rPr>
          <w:t>unsigned long</w:t>
        </w:r>
      </w:hyperlink>
      <w:r w:rsidRPr="00A21551">
        <w:rPr>
          <w:color w:val="000000"/>
          <w:sz w:val="18"/>
          <w:szCs w:val="18"/>
        </w:rPr>
        <w:t xml:space="preserve"> </w:t>
      </w:r>
      <w:hyperlink r:id="rId32"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3" w:anchor="EnforceRange" w:history="1">
        <w:r w:rsidRPr="00A21551">
          <w:rPr>
            <w:rStyle w:val="Hyperlink"/>
            <w:sz w:val="18"/>
            <w:szCs w:val="18"/>
          </w:rPr>
          <w:t>EnforceRange</w:t>
        </w:r>
      </w:hyperlink>
      <w:r w:rsidRPr="00A21551">
        <w:rPr>
          <w:color w:val="000000"/>
          <w:sz w:val="18"/>
          <w:szCs w:val="18"/>
        </w:rPr>
        <w:t xml:space="preserve">] </w:t>
      </w:r>
      <w:hyperlink r:id="rId34" w:anchor="idl-unsigned-long" w:history="1">
        <w:r w:rsidRPr="00A21551">
          <w:rPr>
            <w:rStyle w:val="Hyperlink"/>
            <w:sz w:val="18"/>
            <w:szCs w:val="18"/>
          </w:rPr>
          <w:t>unsigned long</w:t>
        </w:r>
      </w:hyperlink>
      <w:r w:rsidRPr="00A21551">
        <w:rPr>
          <w:color w:val="000000"/>
          <w:sz w:val="18"/>
          <w:szCs w:val="18"/>
        </w:rPr>
        <w:t xml:space="preserve"> </w:t>
      </w:r>
      <w:hyperlink r:id="rId35"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6" w:anchor="dictdef-videocolorspaceinit" w:history="1">
        <w:r w:rsidRPr="00A21551">
          <w:rPr>
            <w:rStyle w:val="Hyperlink"/>
            <w:sz w:val="18"/>
            <w:szCs w:val="18"/>
          </w:rPr>
          <w:t>VideoColorSpaceInit</w:t>
        </w:r>
      </w:hyperlink>
      <w:r w:rsidRPr="00A21551">
        <w:rPr>
          <w:color w:val="000000"/>
          <w:sz w:val="18"/>
          <w:szCs w:val="18"/>
        </w:rPr>
        <w:t xml:space="preserve"> </w:t>
      </w:r>
      <w:hyperlink r:id="rId37"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8" w:anchor="enumdef-hardwareacceleration" w:history="1">
        <w:r w:rsidRPr="00A21551">
          <w:rPr>
            <w:rStyle w:val="Hyperlink"/>
            <w:sz w:val="18"/>
            <w:szCs w:val="18"/>
          </w:rPr>
          <w:t>HardwareAcceleration</w:t>
        </w:r>
      </w:hyperlink>
      <w:r w:rsidRPr="00A21551">
        <w:rPr>
          <w:color w:val="000000"/>
          <w:sz w:val="18"/>
          <w:szCs w:val="18"/>
        </w:rPr>
        <w:t xml:space="preserve"> </w:t>
      </w:r>
      <w:hyperlink r:id="rId39"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idl-boolean" w:history="1">
        <w:r w:rsidRPr="00A21551">
          <w:rPr>
            <w:rStyle w:val="Hyperlink"/>
            <w:sz w:val="18"/>
            <w:szCs w:val="18"/>
          </w:rPr>
          <w:t>boolean</w:t>
        </w:r>
      </w:hyperlink>
      <w:r w:rsidRPr="00A21551">
        <w:rPr>
          <w:color w:val="000000"/>
          <w:sz w:val="18"/>
          <w:szCs w:val="18"/>
        </w:rPr>
        <w:t xml:space="preserve"> </w:t>
      </w:r>
      <w:hyperlink r:id="rId41"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2" w:anchor="idl-DOMString" w:history="1">
        <w:r w:rsidRPr="00A21551">
          <w:rPr>
            <w:rStyle w:val="Hyperlink"/>
            <w:sz w:val="18"/>
            <w:szCs w:val="18"/>
          </w:rPr>
          <w:t>DOMString</w:t>
        </w:r>
      </w:hyperlink>
      <w:r w:rsidRPr="00A21551">
        <w:rPr>
          <w:color w:val="000000"/>
          <w:sz w:val="18"/>
          <w:szCs w:val="18"/>
        </w:rPr>
        <w:t xml:space="preserve"> </w:t>
      </w:r>
      <w:hyperlink r:id="rId43"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EnforceRange" w:history="1">
        <w:r w:rsidRPr="00A21551">
          <w:rPr>
            <w:rStyle w:val="Hyperlink"/>
            <w:sz w:val="18"/>
            <w:szCs w:val="18"/>
          </w:rPr>
          <w:t>EnforceRange</w:t>
        </w:r>
      </w:hyperlink>
      <w:r w:rsidRPr="00A21551">
        <w:rPr>
          <w:color w:val="000000"/>
          <w:sz w:val="18"/>
          <w:szCs w:val="18"/>
        </w:rPr>
        <w:t xml:space="preserve">] required </w:t>
      </w:r>
      <w:hyperlink r:id="rId45" w:anchor="idl-unsigned-long" w:history="1">
        <w:r w:rsidRPr="00A21551">
          <w:rPr>
            <w:rStyle w:val="Hyperlink"/>
            <w:sz w:val="18"/>
            <w:szCs w:val="18"/>
          </w:rPr>
          <w:t>unsigned long</w:t>
        </w:r>
      </w:hyperlink>
      <w:r w:rsidRPr="00A21551">
        <w:rPr>
          <w:color w:val="000000"/>
          <w:sz w:val="18"/>
          <w:szCs w:val="18"/>
        </w:rPr>
        <w:t xml:space="preserve"> </w:t>
      </w:r>
      <w:hyperlink r:id="rId46"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7" w:anchor="EnforceRange" w:history="1">
        <w:r w:rsidRPr="00A21551">
          <w:rPr>
            <w:rStyle w:val="Hyperlink"/>
            <w:sz w:val="18"/>
            <w:szCs w:val="18"/>
          </w:rPr>
          <w:t>EnforceRange</w:t>
        </w:r>
      </w:hyperlink>
      <w:r w:rsidRPr="00A21551">
        <w:rPr>
          <w:color w:val="000000"/>
          <w:sz w:val="18"/>
          <w:szCs w:val="18"/>
        </w:rPr>
        <w:t xml:space="preserve">] required </w:t>
      </w:r>
      <w:hyperlink r:id="rId48" w:anchor="idl-unsigned-long" w:history="1">
        <w:r w:rsidRPr="00A21551">
          <w:rPr>
            <w:rStyle w:val="Hyperlink"/>
            <w:sz w:val="18"/>
            <w:szCs w:val="18"/>
          </w:rPr>
          <w:t>unsigned long</w:t>
        </w:r>
      </w:hyperlink>
      <w:r w:rsidRPr="00A21551">
        <w:rPr>
          <w:color w:val="000000"/>
          <w:sz w:val="18"/>
          <w:szCs w:val="18"/>
        </w:rPr>
        <w:t xml:space="preserve"> </w:t>
      </w:r>
      <w:hyperlink r:id="rId49"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0" w:anchor="EnforceRange" w:history="1">
        <w:r w:rsidRPr="00A21551">
          <w:rPr>
            <w:rStyle w:val="Hyperlink"/>
            <w:sz w:val="18"/>
            <w:szCs w:val="18"/>
          </w:rPr>
          <w:t>EnforceRange</w:t>
        </w:r>
      </w:hyperlink>
      <w:r w:rsidRPr="00A21551">
        <w:rPr>
          <w:color w:val="000000"/>
          <w:sz w:val="18"/>
          <w:szCs w:val="18"/>
        </w:rPr>
        <w:t xml:space="preserve">] </w:t>
      </w:r>
      <w:hyperlink r:id="rId51" w:anchor="idl-unsigned-long" w:history="1">
        <w:r w:rsidRPr="00A21551">
          <w:rPr>
            <w:rStyle w:val="Hyperlink"/>
            <w:sz w:val="18"/>
            <w:szCs w:val="18"/>
          </w:rPr>
          <w:t>unsigned long</w:t>
        </w:r>
      </w:hyperlink>
      <w:r w:rsidRPr="00A21551">
        <w:rPr>
          <w:color w:val="000000"/>
          <w:sz w:val="18"/>
          <w:szCs w:val="18"/>
        </w:rPr>
        <w:t xml:space="preserve"> </w:t>
      </w:r>
      <w:hyperlink r:id="rId52"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3" w:anchor="EnforceRange" w:history="1">
        <w:r w:rsidRPr="00A21551">
          <w:rPr>
            <w:rStyle w:val="Hyperlink"/>
            <w:sz w:val="18"/>
            <w:szCs w:val="18"/>
          </w:rPr>
          <w:t>EnforceRange</w:t>
        </w:r>
      </w:hyperlink>
      <w:r w:rsidRPr="00A21551">
        <w:rPr>
          <w:color w:val="000000"/>
          <w:sz w:val="18"/>
          <w:szCs w:val="18"/>
        </w:rPr>
        <w:t xml:space="preserve">] </w:t>
      </w:r>
      <w:hyperlink r:id="rId54" w:anchor="idl-unsigned-long" w:history="1">
        <w:r w:rsidRPr="00A21551">
          <w:rPr>
            <w:rStyle w:val="Hyperlink"/>
            <w:sz w:val="18"/>
            <w:szCs w:val="18"/>
          </w:rPr>
          <w:t>unsigned long</w:t>
        </w:r>
      </w:hyperlink>
      <w:r w:rsidRPr="00A21551">
        <w:rPr>
          <w:color w:val="000000"/>
          <w:sz w:val="18"/>
          <w:szCs w:val="18"/>
        </w:rPr>
        <w:t xml:space="preserve"> </w:t>
      </w:r>
      <w:hyperlink r:id="rId55"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6" w:anchor="EnforceRange" w:history="1">
        <w:r w:rsidRPr="00A21551">
          <w:rPr>
            <w:rStyle w:val="Hyperlink"/>
            <w:sz w:val="18"/>
            <w:szCs w:val="18"/>
          </w:rPr>
          <w:t>EnforceRange</w:t>
        </w:r>
      </w:hyperlink>
      <w:r w:rsidRPr="00A21551">
        <w:rPr>
          <w:color w:val="000000"/>
          <w:sz w:val="18"/>
          <w:szCs w:val="18"/>
        </w:rPr>
        <w:t xml:space="preserve">] </w:t>
      </w:r>
      <w:hyperlink r:id="rId57" w:anchor="idl-unsigned-long-long" w:history="1">
        <w:r w:rsidRPr="00A21551">
          <w:rPr>
            <w:rStyle w:val="Hyperlink"/>
            <w:sz w:val="18"/>
            <w:szCs w:val="18"/>
          </w:rPr>
          <w:t>unsigned long long</w:t>
        </w:r>
      </w:hyperlink>
      <w:r w:rsidRPr="00A21551">
        <w:rPr>
          <w:color w:val="000000"/>
          <w:sz w:val="18"/>
          <w:szCs w:val="18"/>
        </w:rPr>
        <w:t xml:space="preserve"> </w:t>
      </w:r>
      <w:hyperlink r:id="rId58"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9" w:anchor="idl-double" w:history="1">
        <w:r w:rsidRPr="00A21551">
          <w:rPr>
            <w:rStyle w:val="Hyperlink"/>
            <w:sz w:val="18"/>
            <w:szCs w:val="18"/>
          </w:rPr>
          <w:t>double</w:t>
        </w:r>
      </w:hyperlink>
      <w:r w:rsidRPr="00A21551">
        <w:rPr>
          <w:color w:val="000000"/>
          <w:sz w:val="18"/>
          <w:szCs w:val="18"/>
        </w:rPr>
        <w:t xml:space="preserve"> </w:t>
      </w:r>
      <w:hyperlink r:id="rId60"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1" w:anchor="enumdef-hardwareacceleration" w:history="1">
        <w:r w:rsidRPr="00A21551">
          <w:rPr>
            <w:rStyle w:val="Hyperlink"/>
            <w:sz w:val="18"/>
            <w:szCs w:val="18"/>
          </w:rPr>
          <w:t>HardwareAcceleration</w:t>
        </w:r>
      </w:hyperlink>
      <w:r w:rsidRPr="00A21551">
        <w:rPr>
          <w:color w:val="000000"/>
          <w:sz w:val="18"/>
          <w:szCs w:val="18"/>
        </w:rPr>
        <w:t xml:space="preserve"> </w:t>
      </w:r>
      <w:hyperlink r:id="rId62"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enumdef-alphaoption" w:history="1">
        <w:r w:rsidRPr="00A21551">
          <w:rPr>
            <w:rStyle w:val="Hyperlink"/>
            <w:sz w:val="18"/>
            <w:szCs w:val="18"/>
          </w:rPr>
          <w:t>AlphaOption</w:t>
        </w:r>
      </w:hyperlink>
      <w:r w:rsidRPr="00A21551">
        <w:rPr>
          <w:color w:val="000000"/>
          <w:sz w:val="18"/>
          <w:szCs w:val="18"/>
        </w:rPr>
        <w:t xml:space="preserve"> </w:t>
      </w:r>
      <w:hyperlink r:id="rId64"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idl-DOMString" w:history="1">
        <w:r w:rsidRPr="00A21551">
          <w:rPr>
            <w:rStyle w:val="Hyperlink"/>
            <w:sz w:val="18"/>
            <w:szCs w:val="18"/>
          </w:rPr>
          <w:t>DOMString</w:t>
        </w:r>
      </w:hyperlink>
      <w:r w:rsidRPr="00A21551">
        <w:rPr>
          <w:color w:val="000000"/>
          <w:sz w:val="18"/>
          <w:szCs w:val="18"/>
        </w:rPr>
        <w:t xml:space="preserve"> </w:t>
      </w:r>
      <w:hyperlink r:id="rId66"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8"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enumdef-latencymode" w:history="1">
        <w:r w:rsidRPr="00A21551">
          <w:rPr>
            <w:rStyle w:val="Hyperlink"/>
            <w:sz w:val="18"/>
            <w:szCs w:val="18"/>
          </w:rPr>
          <w:t>LatencyMode</w:t>
        </w:r>
      </w:hyperlink>
      <w:r w:rsidRPr="00A21551">
        <w:rPr>
          <w:color w:val="000000"/>
          <w:sz w:val="18"/>
          <w:szCs w:val="18"/>
        </w:rPr>
        <w:t xml:space="preserve"> </w:t>
      </w:r>
      <w:hyperlink r:id="rId70"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idl-DOMString" w:history="1">
        <w:r w:rsidRPr="00A21551">
          <w:rPr>
            <w:rStyle w:val="Hyperlink"/>
            <w:sz w:val="18"/>
            <w:szCs w:val="18"/>
          </w:rPr>
          <w:t>DOMString</w:t>
        </w:r>
      </w:hyperlink>
      <w:r w:rsidRPr="00A21551">
        <w:rPr>
          <w:color w:val="000000"/>
          <w:sz w:val="18"/>
          <w:szCs w:val="18"/>
        </w:rPr>
        <w:t xml:space="preserve"> </w:t>
      </w:r>
      <w:hyperlink r:id="rId72"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72" w:name="_Toc181014556"/>
      <w:r w:rsidRPr="004D3578">
        <w:lastRenderedPageBreak/>
        <w:t>Annex &lt;</w:t>
      </w:r>
      <w:r w:rsidR="00524B44">
        <w:t>X</w:t>
      </w:r>
      <w:r w:rsidRPr="004D3578">
        <w:t>&gt; (informative):</w:t>
      </w:r>
      <w:r w:rsidRPr="004D3578">
        <w:br/>
        <w:t>Change history</w:t>
      </w:r>
      <w:bookmarkEnd w:id="69"/>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3C3971"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bl>
    <w:p w14:paraId="3A6FB7AB" w14:textId="7491D5DA" w:rsidR="003C3971" w:rsidRPr="00F42FDE" w:rsidRDefault="00524B44" w:rsidP="00524B44">
      <w:pPr>
        <w:pStyle w:val="Guidance"/>
        <w:rPr>
          <w:lang w:val="en-US"/>
        </w:rPr>
      </w:pPr>
      <w:r w:rsidRPr="00F42FDE">
        <w:rPr>
          <w:lang w:val="en-US"/>
        </w:rPr>
        <w:t xml:space="preserve"> </w:t>
      </w:r>
    </w:p>
    <w:p w14:paraId="6AE5F0B0" w14:textId="77777777" w:rsidR="00080512" w:rsidRPr="00F42FDE" w:rsidRDefault="00080512">
      <w:pPr>
        <w:rPr>
          <w:lang w:val="en-US"/>
        </w:rPr>
      </w:pPr>
    </w:p>
    <w:sectPr w:rsidR="00080512" w:rsidRPr="00F42FDE">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C982C" w14:textId="77777777" w:rsidR="00F54B7D" w:rsidRDefault="00F54B7D">
      <w:r>
        <w:separator/>
      </w:r>
    </w:p>
  </w:endnote>
  <w:endnote w:type="continuationSeparator" w:id="0">
    <w:p w14:paraId="0D19A794" w14:textId="77777777" w:rsidR="00F54B7D" w:rsidRDefault="00F54B7D">
      <w:r>
        <w:continuationSeparator/>
      </w:r>
    </w:p>
  </w:endnote>
  <w:endnote w:type="continuationNotice" w:id="1">
    <w:p w14:paraId="5C8E6D4F" w14:textId="77777777" w:rsidR="000C45AF" w:rsidRDefault="000C4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BED25" w14:textId="77777777" w:rsidR="00F54B7D" w:rsidRDefault="00F54B7D">
      <w:r>
        <w:separator/>
      </w:r>
    </w:p>
  </w:footnote>
  <w:footnote w:type="continuationSeparator" w:id="0">
    <w:p w14:paraId="0DB29BC5" w14:textId="77777777" w:rsidR="00F54B7D" w:rsidRDefault="00F54B7D">
      <w:r>
        <w:continuationSeparator/>
      </w:r>
    </w:p>
  </w:footnote>
  <w:footnote w:type="continuationNotice" w:id="1">
    <w:p w14:paraId="2415455A" w14:textId="77777777" w:rsidR="000C45AF" w:rsidRDefault="000C4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499B4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5AF">
      <w:rPr>
        <w:rFonts w:ascii="Arial" w:hAnsi="Arial" w:cs="Arial"/>
        <w:b/>
        <w:noProof/>
        <w:sz w:val="18"/>
        <w:szCs w:val="18"/>
      </w:rPr>
      <w:t>3GPP TS 26.265 V0.3.1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5948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5A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3C7E"/>
    <w:rsid w:val="002675F0"/>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975C0"/>
    <w:rsid w:val="003C3971"/>
    <w:rsid w:val="003E01D1"/>
    <w:rsid w:val="003E5589"/>
    <w:rsid w:val="003F19CE"/>
    <w:rsid w:val="003F2027"/>
    <w:rsid w:val="003F61B0"/>
    <w:rsid w:val="00401020"/>
    <w:rsid w:val="00423334"/>
    <w:rsid w:val="00432810"/>
    <w:rsid w:val="004345EC"/>
    <w:rsid w:val="00446E50"/>
    <w:rsid w:val="00446EBC"/>
    <w:rsid w:val="004619E5"/>
    <w:rsid w:val="00465515"/>
    <w:rsid w:val="00476182"/>
    <w:rsid w:val="0049751D"/>
    <w:rsid w:val="00497809"/>
    <w:rsid w:val="004B2C2E"/>
    <w:rsid w:val="004C190F"/>
    <w:rsid w:val="004C2293"/>
    <w:rsid w:val="004C30AC"/>
    <w:rsid w:val="004D3578"/>
    <w:rsid w:val="004D52A9"/>
    <w:rsid w:val="004E18D5"/>
    <w:rsid w:val="004E207D"/>
    <w:rsid w:val="004E213A"/>
    <w:rsid w:val="004E3B2A"/>
    <w:rsid w:val="004E729F"/>
    <w:rsid w:val="004F0988"/>
    <w:rsid w:val="004F3271"/>
    <w:rsid w:val="004F3340"/>
    <w:rsid w:val="00502A6F"/>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88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6322A"/>
    <w:rsid w:val="006644D7"/>
    <w:rsid w:val="006665E8"/>
    <w:rsid w:val="00670CF4"/>
    <w:rsid w:val="006912E9"/>
    <w:rsid w:val="00691BD8"/>
    <w:rsid w:val="00695ED4"/>
    <w:rsid w:val="006A323F"/>
    <w:rsid w:val="006B0A3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9488C"/>
    <w:rsid w:val="007A44E1"/>
    <w:rsid w:val="007B600E"/>
    <w:rsid w:val="007B6B00"/>
    <w:rsid w:val="007B7F82"/>
    <w:rsid w:val="007D6F71"/>
    <w:rsid w:val="007D7699"/>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84AE4"/>
    <w:rsid w:val="00992DC7"/>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B02E87"/>
    <w:rsid w:val="00B11544"/>
    <w:rsid w:val="00B15449"/>
    <w:rsid w:val="00B17145"/>
    <w:rsid w:val="00B267C8"/>
    <w:rsid w:val="00B372B1"/>
    <w:rsid w:val="00B537CC"/>
    <w:rsid w:val="00B552FD"/>
    <w:rsid w:val="00B803B6"/>
    <w:rsid w:val="00B92994"/>
    <w:rsid w:val="00B93086"/>
    <w:rsid w:val="00BA19ED"/>
    <w:rsid w:val="00BA4B8D"/>
    <w:rsid w:val="00BB1825"/>
    <w:rsid w:val="00BB7D98"/>
    <w:rsid w:val="00BC0858"/>
    <w:rsid w:val="00BC0F7D"/>
    <w:rsid w:val="00BC1305"/>
    <w:rsid w:val="00BC1C4B"/>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7A03"/>
    <w:rsid w:val="00DB1818"/>
    <w:rsid w:val="00DB2DEB"/>
    <w:rsid w:val="00DC309B"/>
    <w:rsid w:val="00DC4DA2"/>
    <w:rsid w:val="00DC598C"/>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878AD"/>
    <w:rsid w:val="00E9524E"/>
    <w:rsid w:val="00EA15B0"/>
    <w:rsid w:val="00EA5EA7"/>
    <w:rsid w:val="00EA66BD"/>
    <w:rsid w:val="00EC4A25"/>
    <w:rsid w:val="00ED375C"/>
    <w:rsid w:val="00EE33CE"/>
    <w:rsid w:val="00EF608C"/>
    <w:rsid w:val="00EF71A6"/>
    <w:rsid w:val="00F025A2"/>
    <w:rsid w:val="00F04712"/>
    <w:rsid w:val="00F06E22"/>
    <w:rsid w:val="00F0738D"/>
    <w:rsid w:val="00F13360"/>
    <w:rsid w:val="00F21404"/>
    <w:rsid w:val="00F22EC7"/>
    <w:rsid w:val="00F325C8"/>
    <w:rsid w:val="00F34834"/>
    <w:rsid w:val="00F42FDE"/>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 TargetMode="Externa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4916</Words>
  <Characters>33662</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(2024/08/19)</cp:lastModifiedBy>
  <cp:revision>5</cp:revision>
  <cp:lastPrinted>2019-02-25T14:05:00Z</cp:lastPrinted>
  <dcterms:created xsi:type="dcterms:W3CDTF">2024-10-28T12:31:00Z</dcterms:created>
  <dcterms:modified xsi:type="dcterms:W3CDTF">2024-10-28T12:34:00Z</dcterms:modified>
</cp:coreProperties>
</file>